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5BB42" w14:textId="139FA0FB" w:rsidR="00677FA6" w:rsidRPr="00C26995" w:rsidRDefault="00677FA6" w:rsidP="008E7169">
      <w:pPr>
        <w:pStyle w:val="IndexHeading1"/>
        <w:tabs>
          <w:tab w:val="left" w:pos="3735"/>
          <w:tab w:val="left" w:pos="5220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C26995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C26995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C26995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0ED8AF3" w14:textId="77777777" w:rsidR="00677FA6" w:rsidRPr="00C26995" w:rsidRDefault="00677FA6" w:rsidP="008A4253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4"/>
          <w:szCs w:val="24"/>
          <w:lang w:bidi="th-TH"/>
        </w:rPr>
      </w:pPr>
    </w:p>
    <w:p w14:paraId="23F85A0F" w14:textId="77777777" w:rsidR="00820360" w:rsidRPr="00C26995" w:rsidRDefault="00820360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09A3AA66" w14:textId="77777777" w:rsidR="00AA13FC" w:rsidRPr="00C26995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66CCC054" w14:textId="443DB6BB" w:rsidR="006619D7" w:rsidRPr="00C26995" w:rsidRDefault="00B86736" w:rsidP="006619D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5B527B08" w14:textId="77777777" w:rsidR="004F0871" w:rsidRPr="00C26995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646B920" w14:textId="77777777" w:rsidR="00AA13FC" w:rsidRPr="00C26995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238C495" w14:textId="77777777" w:rsidR="004F3407" w:rsidRPr="00C26995" w:rsidRDefault="004F3407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6DA7EAB" w14:textId="77777777" w:rsidR="00AA13FC" w:rsidRPr="00C26995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วัสดุสำรองคลัง</w:t>
      </w:r>
    </w:p>
    <w:p w14:paraId="773A273B" w14:textId="3E82EDCA" w:rsidR="00E069CF" w:rsidRPr="00C26995" w:rsidRDefault="00E069CF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</w:t>
      </w:r>
      <w:r w:rsidR="006A6C81" w:rsidRPr="00C26995">
        <w:rPr>
          <w:rFonts w:ascii="Angsana New" w:hAnsi="Angsana New" w:hint="cs"/>
          <w:sz w:val="30"/>
          <w:szCs w:val="30"/>
          <w:cs/>
          <w:lang w:val="en-US" w:bidi="th-TH"/>
        </w:rPr>
        <w:t>ร่วมค้า</w:t>
      </w:r>
    </w:p>
    <w:p w14:paraId="0CFFFCB8" w14:textId="77777777" w:rsidR="006710B4" w:rsidRPr="00C26995" w:rsidRDefault="004F0871" w:rsidP="006710B4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BAB487E" w14:textId="77777777" w:rsidR="004F0871" w:rsidRPr="00C26995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0A394A0" w14:textId="39E6DE42" w:rsidR="00AA13FC" w:rsidRPr="00C26995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ค่าความนิยม</w:t>
      </w:r>
    </w:p>
    <w:p w14:paraId="3A3F6DF6" w14:textId="77777777" w:rsidR="004F0871" w:rsidRPr="00C26995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A1D4CB5" w14:textId="0BCF543A" w:rsidR="00F855C2" w:rsidRPr="00C26995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114A135" w14:textId="31A494E2" w:rsidR="00AA13FC" w:rsidRPr="00C26995" w:rsidRDefault="00E47914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7F7945D7" w14:textId="77777777" w:rsidR="004F0871" w:rsidRPr="00C26995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A795645" w14:textId="77777777" w:rsidR="004724E4" w:rsidRPr="00C26995" w:rsidRDefault="004724E4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BEF76FF" w14:textId="77777777" w:rsidR="00AA13FC" w:rsidRPr="00C26995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3CB4FDFD" w14:textId="77777777" w:rsidR="00F855C2" w:rsidRPr="00C26995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680953A" w14:textId="77777777" w:rsidR="009472D2" w:rsidRPr="00C26995" w:rsidRDefault="009472D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DE97C09" w14:textId="77777777" w:rsidR="00147C71" w:rsidRPr="00C26995" w:rsidRDefault="00147C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1480DF4" w14:textId="77777777" w:rsidR="007659F1" w:rsidRPr="00C26995" w:rsidRDefault="007659F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B9A6D96" w14:textId="6973CF03" w:rsidR="00CF1B32" w:rsidRPr="00C26995" w:rsidRDefault="007659F1" w:rsidP="00D62EB8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6AD222" w14:textId="77777777" w:rsidR="006B4239" w:rsidRPr="00C26995" w:rsidRDefault="006B4239" w:rsidP="006B4239">
      <w:pPr>
        <w:pStyle w:val="index"/>
        <w:tabs>
          <w:tab w:val="clear" w:pos="1134"/>
          <w:tab w:val="num" w:pos="1080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30C3680" w14:textId="26850636" w:rsidR="00D63606" w:rsidRPr="00C26995" w:rsidRDefault="00D63606" w:rsidP="00D63606">
      <w:pPr>
        <w:pStyle w:val="index"/>
        <w:tabs>
          <w:tab w:val="clear" w:pos="1134"/>
          <w:tab w:val="left" w:pos="3735"/>
        </w:tabs>
        <w:spacing w:after="0" w:line="240" w:lineRule="atLeast"/>
        <w:outlineLvl w:val="0"/>
        <w:rPr>
          <w:rFonts w:ascii="Angsana New" w:hAnsi="Angsana New"/>
          <w:sz w:val="30"/>
          <w:szCs w:val="30"/>
          <w:cs/>
          <w:lang w:bidi="th-TH"/>
        </w:rPr>
        <w:sectPr w:rsidR="00D63606" w:rsidRPr="00C26995" w:rsidSect="004C58D0">
          <w:headerReference w:type="default" r:id="rId11"/>
          <w:footerReference w:type="default" r:id="rId12"/>
          <w:type w:val="continuous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6937F4E" w14:textId="77777777" w:rsidR="00AA13FC" w:rsidRPr="00C26995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203686019"/>
      <w:r w:rsidRPr="00C2699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878CA9" w14:textId="77777777" w:rsidR="00AA13FC" w:rsidRPr="00C26995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2BE127" w14:textId="4B14166D" w:rsidR="00AA13FC" w:rsidRPr="00C26995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7655C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26</w:t>
      </w:r>
      <w:r w:rsidR="0027655C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A77235" w:rsidRPr="00A77235">
        <w:rPr>
          <w:rFonts w:ascii="Angsana New" w:hAnsi="Angsana New" w:hint="cs"/>
          <w:color w:val="000000"/>
          <w:sz w:val="30"/>
          <w:szCs w:val="30"/>
        </w:rPr>
        <w:t>256</w:t>
      </w:r>
      <w:r w:rsidR="00A77235" w:rsidRPr="00A77235">
        <w:rPr>
          <w:rFonts w:ascii="Angsana New" w:hAnsi="Angsana New"/>
          <w:color w:val="000000"/>
          <w:sz w:val="30"/>
          <w:szCs w:val="30"/>
        </w:rPr>
        <w:t>9</w:t>
      </w:r>
    </w:p>
    <w:p w14:paraId="686939A8" w14:textId="77777777" w:rsidR="00AA13FC" w:rsidRPr="00C26995" w:rsidRDefault="00AA13FC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D5CD7C" w14:textId="77777777" w:rsidR="00677FA6" w:rsidRPr="00C26995" w:rsidRDefault="00677FA6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1" w:name="_Hlk92404880"/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bookmarkEnd w:id="1"/>
    <w:p w14:paraId="5038C44B" w14:textId="77777777" w:rsidR="00677FA6" w:rsidRPr="00C26995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CCF5E91" w14:textId="572B455F" w:rsidR="006D22DC" w:rsidRPr="00C26995" w:rsidRDefault="008125C0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บริษัท ราช กรุ๊ป จำกัด (มหาชน) </w:t>
      </w:r>
      <w:r w:rsidR="006D22DC" w:rsidRPr="00C26995">
        <w:rPr>
          <w:rFonts w:ascii="Angsana New" w:hAnsi="Angsana New" w:hint="cs"/>
          <w:spacing w:val="-3"/>
          <w:sz w:val="30"/>
          <w:szCs w:val="30"/>
        </w:rPr>
        <w:t>“</w:t>
      </w:r>
      <w:r w:rsidR="006D22DC" w:rsidRPr="00C26995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6D22DC" w:rsidRPr="00C26995">
        <w:rPr>
          <w:rFonts w:ascii="Angsana New" w:hAnsi="Angsana New" w:hint="cs"/>
          <w:spacing w:val="-3"/>
          <w:sz w:val="30"/>
          <w:szCs w:val="30"/>
        </w:rPr>
        <w:t>”</w:t>
      </w:r>
      <w:r w:rsidR="006D22DC"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91198C"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 และจดทะเบียนกับตลาดหลักทรัพย์</w:t>
      </w:r>
      <w:r w:rsidR="0091198C" w:rsidRPr="00C26995">
        <w:rPr>
          <w:rFonts w:ascii="Angsana New" w:hAnsi="Angsana New" w:hint="cs"/>
          <w:sz w:val="30"/>
          <w:szCs w:val="30"/>
          <w:cs/>
        </w:rPr>
        <w:t xml:space="preserve">แห่งประเทศไทยเมื่อเดือนตุลาคม </w:t>
      </w:r>
      <w:r w:rsidR="00A77235" w:rsidRPr="00A77235">
        <w:rPr>
          <w:rFonts w:ascii="Angsana New" w:hAnsi="Angsana New" w:hint="cs"/>
          <w:sz w:val="30"/>
          <w:szCs w:val="30"/>
        </w:rPr>
        <w:t>2543</w:t>
      </w:r>
      <w:r w:rsidR="006D22DC" w:rsidRPr="00C26995">
        <w:rPr>
          <w:rFonts w:ascii="Angsana New" w:hAnsi="Angsana New" w:hint="cs"/>
          <w:sz w:val="30"/>
          <w:szCs w:val="30"/>
        </w:rPr>
        <w:t xml:space="preserve"> </w:t>
      </w:r>
      <w:r w:rsidR="00B337E9" w:rsidRPr="00C26995">
        <w:rPr>
          <w:rFonts w:ascii="Angsana New" w:hAnsi="Angsana New" w:hint="cs"/>
          <w:sz w:val="30"/>
          <w:szCs w:val="30"/>
          <w:cs/>
        </w:rPr>
        <w:t>โดย</w:t>
      </w:r>
      <w:r w:rsidR="006D22DC" w:rsidRPr="00C26995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C26995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C26995">
        <w:rPr>
          <w:rFonts w:ascii="Angsana New" w:hAnsi="Angsana New" w:hint="cs"/>
          <w:sz w:val="30"/>
          <w:szCs w:val="30"/>
          <w:cs/>
        </w:rPr>
        <w:t>ตั้งอยู่เลขที่</w:t>
      </w:r>
      <w:r w:rsidR="006D22DC" w:rsidRPr="00C26995">
        <w:rPr>
          <w:rFonts w:ascii="Angsana New" w:hAnsi="Angsana New" w:hint="cs"/>
          <w:sz w:val="30"/>
          <w:szCs w:val="30"/>
        </w:rPr>
        <w:t xml:space="preserve"> </w:t>
      </w:r>
      <w:r w:rsidR="00A77235" w:rsidRPr="00A77235">
        <w:rPr>
          <w:rFonts w:ascii="Angsana New" w:hAnsi="Angsana New" w:hint="cs"/>
          <w:sz w:val="30"/>
          <w:szCs w:val="30"/>
        </w:rPr>
        <w:t>72</w:t>
      </w:r>
      <w:r w:rsidR="006D22DC" w:rsidRPr="00C26995">
        <w:rPr>
          <w:rFonts w:ascii="Angsana New" w:hAnsi="Angsana New" w:hint="cs"/>
          <w:sz w:val="30"/>
          <w:szCs w:val="30"/>
        </w:rPr>
        <w:t xml:space="preserve"> </w:t>
      </w:r>
      <w:r w:rsidR="006D22DC" w:rsidRPr="00C26995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2A6BBB0A" w14:textId="77777777" w:rsidR="006D22DC" w:rsidRPr="00C26995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1F34AB9" w14:textId="5B7195EA" w:rsidR="006D22DC" w:rsidRPr="00C26995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</w:t>
      </w:r>
      <w:r w:rsidR="00D60E2F" w:rsidRPr="00C26995">
        <w:rPr>
          <w:rFonts w:ascii="Angsana New" w:hAnsi="Angsana New" w:hint="cs"/>
          <w:sz w:val="30"/>
          <w:szCs w:val="30"/>
          <w:cs/>
        </w:rPr>
        <w:t>ปี</w:t>
      </w:r>
      <w:r w:rsidRPr="00C26995">
        <w:rPr>
          <w:rFonts w:ascii="Angsana New" w:hAnsi="Angsana New" w:hint="cs"/>
          <w:sz w:val="30"/>
          <w:szCs w:val="30"/>
          <w:cs/>
        </w:rPr>
        <w:t>ได้แก่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C26995">
        <w:rPr>
          <w:rFonts w:ascii="Angsana New" w:hAnsi="Angsana New" w:hint="cs"/>
          <w:sz w:val="30"/>
          <w:szCs w:val="30"/>
        </w:rPr>
        <w:t xml:space="preserve"> (“</w:t>
      </w:r>
      <w:r w:rsidRPr="00C26995">
        <w:rPr>
          <w:rFonts w:ascii="Angsana New" w:hAnsi="Angsana New" w:hint="cs"/>
          <w:sz w:val="30"/>
          <w:szCs w:val="30"/>
          <w:cs/>
        </w:rPr>
        <w:t>กฟผ</w:t>
      </w:r>
      <w:r w:rsidRPr="00C26995">
        <w:rPr>
          <w:rFonts w:ascii="Angsana New" w:hAnsi="Angsana New" w:hint="cs"/>
          <w:sz w:val="30"/>
          <w:szCs w:val="30"/>
        </w:rPr>
        <w:t>.”) (</w:t>
      </w:r>
      <w:r w:rsidRPr="00C26995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A77235" w:rsidRPr="00A77235">
        <w:rPr>
          <w:rFonts w:ascii="Angsana New" w:hAnsi="Angsana New" w:hint="cs"/>
          <w:sz w:val="30"/>
          <w:szCs w:val="30"/>
        </w:rPr>
        <w:t>45</w:t>
      </w:r>
      <w:r w:rsidRPr="00C26995">
        <w:rPr>
          <w:rFonts w:ascii="Angsana New" w:hAnsi="Angsana New" w:hint="cs"/>
          <w:sz w:val="30"/>
          <w:szCs w:val="30"/>
        </w:rPr>
        <w:t xml:space="preserve">) </w:t>
      </w:r>
      <w:r w:rsidRPr="00C26995">
        <w:rPr>
          <w:rFonts w:ascii="Angsana New" w:hAnsi="Angsana New" w:hint="cs"/>
          <w:sz w:val="30"/>
          <w:szCs w:val="30"/>
          <w:cs/>
        </w:rPr>
        <w:t>ซึ่งเป็น</w:t>
      </w:r>
      <w:r w:rsidR="00147C71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D8657BF" w14:textId="77777777" w:rsidR="0071229A" w:rsidRPr="00C26995" w:rsidRDefault="0071229A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13199" w14:textId="7C0B03F7" w:rsidR="006D22DC" w:rsidRPr="00C26995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C26995">
        <w:rPr>
          <w:rFonts w:ascii="Angsana New" w:hAnsi="Angsana New" w:hint="cs"/>
          <w:sz w:val="30"/>
          <w:szCs w:val="30"/>
          <w:cs/>
        </w:rPr>
        <w:t>การลงทุนใน</w:t>
      </w:r>
      <w:r w:rsidR="003C395F" w:rsidRPr="00C26995">
        <w:rPr>
          <w:rFonts w:ascii="Angsana New" w:hAnsi="Angsana New" w:hint="cs"/>
          <w:sz w:val="30"/>
          <w:szCs w:val="30"/>
          <w:cs/>
        </w:rPr>
        <w:t>ธุรกิจ</w:t>
      </w:r>
      <w:r w:rsidR="00147412" w:rsidRPr="00C26995">
        <w:rPr>
          <w:rFonts w:ascii="Angsana New" w:hAnsi="Angsana New" w:hint="cs"/>
          <w:sz w:val="30"/>
          <w:szCs w:val="30"/>
          <w:cs/>
        </w:rPr>
        <w:t xml:space="preserve">ที่มีวัตถุประสงค์ในการผลิตและจำหน่ายพลังงานไฟฟ้า </w:t>
      </w:r>
      <w:r w:rsidR="005C7752" w:rsidRPr="00C26995">
        <w:rPr>
          <w:rFonts w:ascii="Angsana New" w:hAnsi="Angsana New" w:hint="cs"/>
          <w:sz w:val="30"/>
          <w:szCs w:val="30"/>
          <w:cs/>
        </w:rPr>
        <w:t>พัฒนาโครงการด้านพลังงานไฟฟ้า และ</w:t>
      </w:r>
      <w:r w:rsidR="003C395F" w:rsidRPr="00C26995">
        <w:rPr>
          <w:rFonts w:ascii="Angsana New" w:hAnsi="Angsana New" w:hint="cs"/>
          <w:sz w:val="30"/>
          <w:szCs w:val="30"/>
          <w:cs/>
        </w:rPr>
        <w:t>ธุรกิจ</w:t>
      </w:r>
      <w:r w:rsidR="005C7752" w:rsidRPr="00C26995">
        <w:rPr>
          <w:rFonts w:ascii="Angsana New" w:hAnsi="Angsana New" w:hint="cs"/>
          <w:sz w:val="30"/>
          <w:szCs w:val="30"/>
          <w:cs/>
        </w:rPr>
        <w:t>ระบบสาธารณูปโภคพื้นฐาน</w:t>
      </w:r>
      <w:r w:rsidR="00147412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40157E" w:rsidRPr="00C26995">
        <w:rPr>
          <w:rFonts w:ascii="Angsana New" w:hAnsi="Angsana New" w:hint="cs"/>
          <w:sz w:val="30"/>
          <w:szCs w:val="30"/>
          <w:cs/>
        </w:rPr>
        <w:t>โดย</w:t>
      </w:r>
      <w:r w:rsidRPr="00C26995">
        <w:rPr>
          <w:rFonts w:ascii="Angsana New" w:hAnsi="Angsana New" w:hint="cs"/>
          <w:sz w:val="30"/>
          <w:szCs w:val="30"/>
          <w:cs/>
        </w:rPr>
        <w:t>รายละเอียดของบริษัทย่อย บริษัทร่วมและการร่วมค้า</w:t>
      </w:r>
      <w:r w:rsidR="00203184" w:rsidRPr="00C26995">
        <w:rPr>
          <w:rFonts w:ascii="Angsana New" w:hAnsi="Angsana New"/>
          <w:sz w:val="30"/>
          <w:szCs w:val="30"/>
          <w:cs/>
        </w:rPr>
        <w:t>ได้เปิดเผยไว้ในหมายเหตุ</w:t>
      </w:r>
      <w:r w:rsidR="007A506D" w:rsidRPr="00C26995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203184" w:rsidRPr="00C26995">
        <w:rPr>
          <w:rFonts w:ascii="Angsana New" w:hAnsi="Angsana New"/>
          <w:sz w:val="30"/>
          <w:szCs w:val="30"/>
          <w:cs/>
        </w:rPr>
        <w:t xml:space="preserve">ข้อ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="00203184" w:rsidRPr="00C26995">
        <w:rPr>
          <w:rFonts w:ascii="Angsana New" w:hAnsi="Angsana New" w:hint="cs"/>
          <w:sz w:val="30"/>
          <w:szCs w:val="30"/>
          <w:cs/>
        </w:rPr>
        <w:t xml:space="preserve"> และข้อ </w:t>
      </w:r>
      <w:r w:rsidR="00A77235" w:rsidRPr="00A77235">
        <w:rPr>
          <w:rFonts w:ascii="Angsana New" w:hAnsi="Angsana New"/>
          <w:sz w:val="30"/>
          <w:szCs w:val="30"/>
        </w:rPr>
        <w:t>9</w:t>
      </w:r>
    </w:p>
    <w:p w14:paraId="3B38AB0D" w14:textId="77B659EC" w:rsidR="00745965" w:rsidRPr="00C26995" w:rsidRDefault="00745965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06DDDB" w14:textId="77777777" w:rsidR="00515797" w:rsidRPr="00C26995" w:rsidRDefault="00515797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A79BCA8" w14:textId="77777777" w:rsidR="00515797" w:rsidRPr="00C26995" w:rsidRDefault="00515797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471EF1" w14:textId="3407789F" w:rsidR="00D50DF7" w:rsidRPr="00C26995" w:rsidRDefault="000E762E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19F3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219F3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7242E5" w:rsidRPr="00C26995">
        <w:rPr>
          <w:rFonts w:ascii="Angsana New" w:hAnsi="Angsana New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A77235" w:rsidRPr="00A77235">
        <w:rPr>
          <w:rFonts w:ascii="Angsana New" w:hAnsi="Angsana New"/>
          <w:sz w:val="30"/>
          <w:szCs w:val="30"/>
        </w:rPr>
        <w:t>3</w:t>
      </w:r>
      <w:r w:rsidR="007242E5" w:rsidRPr="00C26995">
        <w:rPr>
          <w:rFonts w:ascii="Angsana New" w:hAnsi="Angsana New"/>
          <w:sz w:val="30"/>
          <w:szCs w:val="30"/>
        </w:rPr>
        <w:t xml:space="preserve"> </w:t>
      </w:r>
      <w:r w:rsidR="007242E5" w:rsidRPr="00C26995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27B004E" w14:textId="3B94C13B" w:rsidR="00F219F3" w:rsidRPr="00C26995" w:rsidRDefault="00F219F3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C5D8E9" w14:textId="65FAB851" w:rsidR="00270008" w:rsidRPr="00C26995" w:rsidRDefault="00270008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C26995">
        <w:rPr>
          <w:rFonts w:ascii="Angsana New" w:hAnsi="Angsana New" w:hint="cs"/>
          <w:sz w:val="30"/>
          <w:szCs w:val="30"/>
          <w:cs/>
        </w:rPr>
        <w:t>ไป</w:t>
      </w:r>
    </w:p>
    <w:p w14:paraId="211DA367" w14:textId="77777777" w:rsidR="00270008" w:rsidRPr="00C26995" w:rsidRDefault="00270008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40DFDA" w14:textId="5EA9548E" w:rsidR="00C61E60" w:rsidRPr="00C26995" w:rsidRDefault="00C61E60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</w:rPr>
        <w:br w:type="page"/>
      </w:r>
    </w:p>
    <w:p w14:paraId="73C79ACE" w14:textId="0C7C9165" w:rsidR="00EA7434" w:rsidRPr="00C26995" w:rsidRDefault="00B86736" w:rsidP="00991C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นโยบายการบัญชีที่มีสาระสำคัญ</w:t>
      </w:r>
    </w:p>
    <w:p w14:paraId="4B8AD562" w14:textId="77777777" w:rsidR="00DC4C44" w:rsidRPr="00FC4AC0" w:rsidRDefault="00DC4C44" w:rsidP="00DC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14:paraId="3401B673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40C11977" w14:textId="77777777" w:rsidR="00EA7434" w:rsidRPr="00FC4AC0" w:rsidRDefault="00EA7434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E7756EB" w14:textId="69B07424" w:rsidR="00310AE5" w:rsidRPr="00C26995" w:rsidRDefault="00EA7434" w:rsidP="002C4A6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(รวมกันเรียกว่า </w:t>
      </w:r>
      <w:r w:rsidRPr="00C26995">
        <w:rPr>
          <w:rFonts w:ascii="Angsana New" w:hAnsi="Angsana New" w:hint="cs"/>
          <w:sz w:val="30"/>
          <w:szCs w:val="30"/>
        </w:rPr>
        <w:t>“</w:t>
      </w:r>
      <w:r w:rsidRPr="00C2699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26995">
        <w:rPr>
          <w:rFonts w:ascii="Angsana New" w:hAnsi="Angsana New" w:hint="cs"/>
          <w:sz w:val="30"/>
          <w:szCs w:val="30"/>
        </w:rPr>
        <w:t>”</w:t>
      </w:r>
      <w:r w:rsidRPr="00C26995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="00310AE5" w:rsidRPr="00C26995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34E68E9" w14:textId="77777777" w:rsidR="00407FDB" w:rsidRPr="00FC4AC0" w:rsidRDefault="00407FDB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21B9015" w14:textId="6AD4A261" w:rsidR="00407FDB" w:rsidRPr="00C26995" w:rsidRDefault="00407FDB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</w:t>
      </w:r>
      <w:r w:rsidR="00584102" w:rsidRPr="00C26995">
        <w:rPr>
          <w:rFonts w:ascii="Angsana New" w:hAnsi="Angsana New" w:hint="cs"/>
          <w:sz w:val="30"/>
          <w:szCs w:val="30"/>
          <w:cs/>
        </w:rPr>
        <w:t>ย</w:t>
      </w:r>
      <w:r w:rsidRPr="00C26995">
        <w:rPr>
          <w:rFonts w:ascii="Angsana New" w:hAnsi="Angsana New"/>
          <w:sz w:val="30"/>
          <w:szCs w:val="30"/>
          <w:cs/>
        </w:rPr>
        <w:t>จากการได้มาซึ่งส่วนได้เสียที่ไม่มีอำนาจควบคุมโดยอำนาจควบคุมไม่เปลี่ยนแปลงรับรู้เป็นส่วนเกินกว่าทุนอื่นในส่วนของเจ้าของ</w:t>
      </w:r>
    </w:p>
    <w:p w14:paraId="66733C82" w14:textId="77777777" w:rsidR="00407FDB" w:rsidRPr="00FC4AC0" w:rsidRDefault="00407FDB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D8E7EF0" w14:textId="2F2906A9" w:rsidR="002C4A60" w:rsidRPr="00C26995" w:rsidRDefault="002C4A60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กลุ่มบริษัทมีอิทธิพลอย่างมีนัยสำคัญ</w:t>
      </w:r>
      <w:r w:rsidRPr="00C26995">
        <w:rPr>
          <w:rFonts w:ascii="Angsana New" w:hAnsi="Angsana New" w:hint="cs"/>
          <w:sz w:val="30"/>
          <w:szCs w:val="30"/>
          <w:cs/>
        </w:rPr>
        <w:t>และการควบคุมร่วม</w:t>
      </w:r>
      <w:r w:rsidRPr="00C26995">
        <w:rPr>
          <w:rFonts w:ascii="Angsana New" w:hAnsi="Angsana New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</w:p>
    <w:p w14:paraId="3021EDFB" w14:textId="77777777" w:rsidR="002C4A60" w:rsidRPr="00FC4AC0" w:rsidRDefault="002C4A60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C6DD4B5" w14:textId="77777777" w:rsidR="00EA7434" w:rsidRPr="00C26995" w:rsidRDefault="00EA7434" w:rsidP="00EA7434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3C85E40B" w14:textId="77777777" w:rsidR="00EA7434" w:rsidRPr="00FC4AC0" w:rsidRDefault="00EA7434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8A4DFD" w14:textId="5AA77F8A" w:rsidR="006F002D" w:rsidRPr="00C26995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1645DF" w:rsidRPr="00C26995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2C4A60" w:rsidRPr="00C26995"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="001645DF" w:rsidRPr="00C26995">
        <w:rPr>
          <w:rFonts w:ascii="Angsana New" w:hAnsi="Angsana New"/>
          <w:sz w:val="30"/>
          <w:szCs w:val="30"/>
          <w:cs/>
        </w:rPr>
        <w:t xml:space="preserve">อำนาจในการควบคุมนั้นได้ถูกโอนมาให้กลุ่มบริษัท ยกเว้นกรณีการรวมธุรกิจภายใต้การควบคุมเดียวกัน </w:t>
      </w:r>
    </w:p>
    <w:p w14:paraId="2E2F5A90" w14:textId="77777777" w:rsidR="00D350D8" w:rsidRPr="00FC4AC0" w:rsidRDefault="00D350D8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243216E" w14:textId="61EAC1B6" w:rsidR="00D350D8" w:rsidRPr="00FC4AC0" w:rsidRDefault="00D350D8" w:rsidP="00FC4AC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2"/>
          <w:sz w:val="30"/>
          <w:szCs w:val="30"/>
        </w:rPr>
      </w:pPr>
      <w:r w:rsidRPr="00FC4AC0">
        <w:rPr>
          <w:rFonts w:ascii="Angsana New" w:hAnsi="Angsana New"/>
          <w:spacing w:val="2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="0025164E" w:rsidRPr="00FC4AC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C4AC0" w:rsidRPr="00FC4AC0">
        <w:rPr>
          <w:rFonts w:ascii="Angsana New" w:hAnsi="Angsana New"/>
          <w:spacing w:val="2"/>
          <w:sz w:val="30"/>
          <w:szCs w:val="30"/>
          <w:cs/>
        </w:rPr>
        <w:br/>
      </w:r>
      <w:r w:rsidRPr="00FC4AC0">
        <w:rPr>
          <w:rFonts w:ascii="Angsana New" w:hAnsi="Angsana New"/>
          <w:spacing w:val="2"/>
          <w:sz w:val="30"/>
          <w:szCs w:val="30"/>
          <w:cs/>
        </w:rPr>
        <w:t>ค่าความนิยมที่เกิดขึ้นจะถูกทดสอบการด้อยค่าเป็นประจำทุกป</w:t>
      </w:r>
      <w:r w:rsidRPr="00FC4AC0">
        <w:rPr>
          <w:rFonts w:ascii="Angsana New" w:hAnsi="Angsana New" w:hint="cs"/>
          <w:spacing w:val="2"/>
          <w:sz w:val="30"/>
          <w:szCs w:val="30"/>
          <w:cs/>
        </w:rPr>
        <w:t xml:space="preserve">ี </w:t>
      </w:r>
      <w:r w:rsidRPr="00FC4AC0">
        <w:rPr>
          <w:rFonts w:ascii="Angsana New" w:hAnsi="Angsana New"/>
          <w:spacing w:val="2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0FDED481" w14:textId="507F0099" w:rsidR="00550F24" w:rsidRPr="00FC4AC0" w:rsidRDefault="00550F24" w:rsidP="001645DF">
      <w:pPr>
        <w:jc w:val="thaiDistribute"/>
        <w:rPr>
          <w:rFonts w:ascii="Angsana New" w:hAnsi="Angsana New"/>
          <w:sz w:val="24"/>
          <w:szCs w:val="24"/>
        </w:rPr>
      </w:pPr>
    </w:p>
    <w:p w14:paraId="2EDB5FE1" w14:textId="77777777" w:rsidR="002F276F" w:rsidRPr="00C26995" w:rsidRDefault="002F276F" w:rsidP="002F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207F9A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0FA085E" w14:textId="77777777" w:rsidR="002F276F" w:rsidRPr="00FC4AC0" w:rsidRDefault="002F276F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31FB886" w14:textId="77777777" w:rsidR="00EA7434" w:rsidRPr="00C26995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207F9A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72F68CE5" w14:textId="77777777" w:rsidR="0048178F" w:rsidRPr="00FC4AC0" w:rsidRDefault="0048178F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883170" w14:textId="77777777" w:rsidR="00EA7434" w:rsidRPr="00C26995" w:rsidRDefault="00EA7434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451645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451645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วัดมูลค่า</w:t>
      </w:r>
      <w:r w:rsidR="00233E70"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C26995">
        <w:rPr>
          <w:rFonts w:ascii="Angsana New" w:hAnsi="Angsana New" w:hint="cs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2704F7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 ที่เคยรับรู้ไว้ ณ วันที่ซื้อ</w:t>
      </w:r>
    </w:p>
    <w:p w14:paraId="3EDD9D62" w14:textId="77777777" w:rsidR="001645DF" w:rsidRPr="00C26995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6EB90A4" w14:textId="77777777" w:rsidR="001645DF" w:rsidRPr="00C26995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618CDD4" w14:textId="77777777" w:rsidR="00EA7434" w:rsidRPr="00C26995" w:rsidRDefault="00EA7434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09D0739" w14:textId="48937943" w:rsidR="00EA7434" w:rsidRPr="00C26995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E2180A">
        <w:rPr>
          <w:rFonts w:ascii="Angsana New" w:hAnsi="Angsana New" w:hint="cs"/>
          <w:sz w:val="30"/>
          <w:szCs w:val="30"/>
          <w:cs/>
        </w:rPr>
        <w:t xml:space="preserve"> (ต่ำกว่า) ทุน</w:t>
      </w:r>
      <w:r w:rsidRPr="00C26995">
        <w:rPr>
          <w:rFonts w:ascii="Angsana New" w:hAnsi="Angsana New" w:hint="cs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รายการส่วนเกิน</w:t>
      </w:r>
      <w:r w:rsidR="00E2180A">
        <w:rPr>
          <w:rFonts w:ascii="Angsana New" w:hAnsi="Angsana New" w:hint="cs"/>
          <w:sz w:val="30"/>
          <w:szCs w:val="30"/>
          <w:cs/>
        </w:rPr>
        <w:t xml:space="preserve"> (ต่ำกว่า) ทุนดังกล่าว</w:t>
      </w:r>
      <w:r w:rsidRPr="00C26995">
        <w:rPr>
          <w:rFonts w:ascii="Angsana New" w:hAnsi="Angsana New" w:hint="cs"/>
          <w:sz w:val="30"/>
          <w:szCs w:val="30"/>
          <w:cs/>
        </w:rPr>
        <w:t>จะถูก</w:t>
      </w:r>
      <w:r w:rsidR="00E007B2" w:rsidRPr="00C26995">
        <w:rPr>
          <w:rFonts w:ascii="Angsana New" w:hAnsi="Angsana New" w:hint="cs"/>
          <w:sz w:val="30"/>
          <w:szCs w:val="30"/>
          <w:cs/>
        </w:rPr>
        <w:t>ตัดจำหน่าย</w:t>
      </w:r>
      <w:r w:rsidRPr="00C26995">
        <w:rPr>
          <w:rFonts w:ascii="Angsana New" w:hAnsi="Angsana New" w:hint="cs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E007B2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432ADAF1" w14:textId="3346DEBA" w:rsidR="00550F24" w:rsidRPr="00C26995" w:rsidRDefault="00550F24" w:rsidP="00F03EC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E1E2318" w14:textId="77777777" w:rsidR="001E0E74" w:rsidRPr="00C26995" w:rsidRDefault="001E0E7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เงินลงทุนในบริษัทย่อย บริษัทร่วมและการร่วมค้า</w:t>
      </w:r>
    </w:p>
    <w:p w14:paraId="45353DDD" w14:textId="77777777" w:rsidR="001E0E74" w:rsidRPr="00C26995" w:rsidRDefault="001E0E7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24"/>
          <w:szCs w:val="24"/>
        </w:rPr>
      </w:pPr>
    </w:p>
    <w:p w14:paraId="26932193" w14:textId="66D4B04A" w:rsidR="001E0E74" w:rsidRPr="00C26995" w:rsidRDefault="00E007B2" w:rsidP="001E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EucrosiaUPCBold" w:hAnsi="Angsana New"/>
          <w:sz w:val="30"/>
          <w:szCs w:val="30"/>
        </w:rPr>
      </w:pPr>
      <w:r w:rsidRPr="00C26995">
        <w:rPr>
          <w:rFonts w:ascii="Angsana New" w:eastAsia="EucrosiaUPCBold" w:hAnsi="Angsana New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C26995">
        <w:rPr>
          <w:rFonts w:ascii="Angsana New" w:eastAsia="EucrosiaUPCBold" w:hAnsi="Angsana New"/>
          <w:sz w:val="30"/>
          <w:szCs w:val="30"/>
          <w:cs/>
        </w:rPr>
        <w:t xml:space="preserve"> เงินปันผลรับบันทึกในกำไรหรือขาดทุนในวันที่</w:t>
      </w:r>
      <w:r w:rsidRPr="00C26995">
        <w:rPr>
          <w:rFonts w:ascii="Angsana New" w:eastAsia="EucrosiaUPCBold" w:hAnsi="Angsana New" w:hint="cs"/>
          <w:sz w:val="30"/>
          <w:szCs w:val="30"/>
          <w:cs/>
        </w:rPr>
        <w:t>บริษัท</w:t>
      </w:r>
      <w:r w:rsidRPr="00C26995">
        <w:rPr>
          <w:rFonts w:ascii="Angsana New" w:eastAsia="EucrosiaUPCBold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57BD985" w14:textId="77777777" w:rsidR="00E007B2" w:rsidRPr="00C26995" w:rsidRDefault="00E007B2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2B54AA58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6A17C284" w14:textId="77777777" w:rsidR="00EA7434" w:rsidRPr="00C26995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C8E25E9" w14:textId="41C0355E" w:rsidR="00EA7434" w:rsidRPr="00C26995" w:rsidRDefault="00E007B2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511AF5" w14:textId="77777777" w:rsidR="00E007B2" w:rsidRPr="00C26995" w:rsidRDefault="00E007B2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6841581" w14:textId="77777777" w:rsidR="00EA7434" w:rsidRPr="00C26995" w:rsidRDefault="00EA7434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E007B2" w:rsidRPr="00C26995">
        <w:rPr>
          <w:rFonts w:ascii="Angsana New" w:hAnsi="Angsana New" w:hint="cs"/>
          <w:sz w:val="30"/>
          <w:szCs w:val="30"/>
          <w:cs/>
        </w:rPr>
        <w:t>ยกเว้น</w:t>
      </w:r>
      <w:r w:rsidRPr="00C26995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439A9F0" w14:textId="77777777" w:rsidR="00EA7434" w:rsidRPr="00C26995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3393F3F" w14:textId="77777777" w:rsidR="001E0E74" w:rsidRPr="00C26995" w:rsidRDefault="001E0E7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C26995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C26995">
        <w:rPr>
          <w:rFonts w:ascii="Angsana New" w:hAnsi="Angsana New"/>
          <w:spacing w:val="-6"/>
          <w:sz w:val="30"/>
          <w:szCs w:val="30"/>
        </w:rPr>
        <w:t xml:space="preserve"> </w:t>
      </w:r>
      <w:r w:rsidR="00EA7434" w:rsidRPr="00C26995">
        <w:rPr>
          <w:rFonts w:ascii="Angsana New" w:hAnsi="Angsana New" w:hint="cs"/>
          <w:spacing w:val="-6"/>
          <w:sz w:val="30"/>
          <w:szCs w:val="30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5114CF" w:rsidRPr="00C2699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4630" w:rsidRPr="00C26995">
        <w:rPr>
          <w:rFonts w:ascii="Angsana New" w:hAnsi="Angsana New" w:hint="cs"/>
          <w:spacing w:val="-6"/>
          <w:sz w:val="30"/>
          <w:szCs w:val="30"/>
          <w:cs/>
        </w:rPr>
        <w:t>และ</w:t>
      </w:r>
    </w:p>
    <w:p w14:paraId="163C0C50" w14:textId="77777777" w:rsidR="00A5180D" w:rsidRPr="00C26995" w:rsidRDefault="00EA743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 w:hint="cs"/>
          <w:color w:val="000000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18B103ED" w14:textId="77777777" w:rsidR="00F219F3" w:rsidRPr="00C26995" w:rsidRDefault="00F219F3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9F04AAD" w14:textId="77777777" w:rsidR="00EA7434" w:rsidRPr="00C26995" w:rsidRDefault="00EA7434" w:rsidP="00EA7434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726DB5CC" w14:textId="77777777" w:rsidR="00EA7434" w:rsidRPr="00C26995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5E442F9" w14:textId="77777777" w:rsidR="00EA7434" w:rsidRPr="00C26995" w:rsidRDefault="00EA7434" w:rsidP="00E007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E007B2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8F4372" w:rsidRPr="00C26995">
        <w:rPr>
          <w:rFonts w:ascii="Angsana New" w:hAnsi="Angsana New" w:hint="cs"/>
          <w:sz w:val="30"/>
          <w:szCs w:val="30"/>
          <w:cs/>
        </w:rPr>
        <w:t>แลกเปลี่ยน</w:t>
      </w:r>
      <w:r w:rsidRPr="00C26995">
        <w:rPr>
          <w:rFonts w:ascii="Angsana New" w:hAnsi="Angsana New" w:hint="cs"/>
          <w:sz w:val="30"/>
          <w:szCs w:val="30"/>
          <w:cs/>
        </w:rPr>
        <w:t xml:space="preserve"> ณ วันที่เกิดรายการ</w:t>
      </w:r>
    </w:p>
    <w:p w14:paraId="50EA5200" w14:textId="77777777" w:rsidR="00EA7434" w:rsidRPr="00C26995" w:rsidRDefault="00EA7434" w:rsidP="002E16E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858BA78" w14:textId="77777777" w:rsidR="00EA7434" w:rsidRPr="00C26995" w:rsidRDefault="00EA743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007B2" w:rsidRPr="00C26995">
        <w:rPr>
          <w:rFonts w:ascii="Angsana New" w:hAnsi="Angsana New" w:hint="cs"/>
          <w:sz w:val="30"/>
          <w:szCs w:val="30"/>
          <w:cs/>
        </w:rPr>
        <w:t>จะรับรู้</w:t>
      </w:r>
      <w:r w:rsidRPr="00C26995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4504CF" w:rsidRPr="00C26995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C26995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="00CD1609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0EF659B9" w14:textId="40DB43B0" w:rsidR="00550F24" w:rsidRPr="00C26995" w:rsidRDefault="00550F2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BDCD6AA" w14:textId="6718787C" w:rsidR="00EA7434" w:rsidRPr="00C26995" w:rsidRDefault="00EA7434" w:rsidP="006E259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หรือการควบคุมร่วมกัน ผลสะสมของ</w:t>
      </w:r>
      <w:r w:rsidR="00383869" w:rsidRPr="00C26995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C26995">
        <w:rPr>
          <w:rFonts w:ascii="Angsana New" w:hAnsi="Angsana New" w:hint="cs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383869" w:rsidRPr="00C26995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C26995">
        <w:rPr>
          <w:rFonts w:ascii="Angsana New" w:hAnsi="Angsana New" w:hint="cs"/>
          <w:sz w:val="30"/>
          <w:szCs w:val="30"/>
          <w:cs/>
        </w:rPr>
        <w:t>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p w14:paraId="0224040A" w14:textId="77777777" w:rsidR="00991CDC" w:rsidRPr="00C26995" w:rsidRDefault="00991CDC" w:rsidP="002E16E6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BBA3AA" w14:textId="14FF7F9A" w:rsidR="00EA7434" w:rsidRPr="00C2699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4504CF" w:rsidRPr="00C26995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C26995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4B8274CB" w14:textId="77777777" w:rsidR="00B80E09" w:rsidRPr="00C26995" w:rsidRDefault="00B80E0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6C77DE3" w14:textId="77777777" w:rsidR="00EA7434" w:rsidRPr="00C26995" w:rsidRDefault="004F0F0C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0E356E1F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2CE4A05" w14:textId="471FB9EC" w:rsidR="004F0F0C" w:rsidRPr="00C26995" w:rsidRDefault="004F0F0C" w:rsidP="004F0F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C2699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="004504CF" w:rsidRPr="00C26995">
        <w:rPr>
          <w:rFonts w:ascii="Angsana New" w:eastAsia="EucrosiaUPCBold" w:hAnsi="Angsana New" w:hint="cs"/>
          <w:i/>
          <w:iCs/>
          <w:sz w:val="30"/>
          <w:szCs w:val="30"/>
          <w:cs/>
        </w:rPr>
        <w:t>จัดประเภท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และการวัดมูลค่า</w:t>
      </w:r>
    </w:p>
    <w:p w14:paraId="2EFA627B" w14:textId="77777777" w:rsidR="00140629" w:rsidRPr="00C26995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6A0D928" w14:textId="6CB2ABB3" w:rsidR="004F0F0C" w:rsidRPr="00C26995" w:rsidRDefault="002A357A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4504CF" w:rsidRPr="00C26995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C26995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="004504CF" w:rsidRPr="00C26995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Pr="00C26995">
        <w:rPr>
          <w:rFonts w:ascii="Angsana New" w:hAnsi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="004504CF" w:rsidRPr="00C26995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Pr="00C26995">
        <w:rPr>
          <w:rFonts w:ascii="Angsana New" w:hAnsi="Angsana New" w:hint="cs"/>
          <w:sz w:val="30"/>
          <w:szCs w:val="30"/>
          <w:cs/>
        </w:rPr>
        <w:t>ด้วย</w:t>
      </w:r>
      <w:r w:rsidR="004504CF" w:rsidRPr="00C26995">
        <w:rPr>
          <w:rFonts w:ascii="Angsana New" w:hAnsi="Angsana New"/>
          <w:sz w:val="30"/>
          <w:szCs w:val="30"/>
          <w:cs/>
        </w:rPr>
        <w:t xml:space="preserve"> </w:t>
      </w:r>
    </w:p>
    <w:p w14:paraId="73B7B084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68FBA1C0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792EE0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C07FEF8" w14:textId="02CC87CA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CD67C1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812341A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658CE2" w14:textId="77777777" w:rsidR="004F0F0C" w:rsidRPr="00C26995" w:rsidRDefault="004F0F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BDA7FDD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67F8E1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7C3C766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C5710B" w14:textId="77777777" w:rsidR="00140629" w:rsidRPr="00C26995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8E766E" w14:textId="13FE9F4F" w:rsidR="00140629" w:rsidRPr="00C26995" w:rsidRDefault="004F0F0C" w:rsidP="004F0F0C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C26995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0629"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624615" w14:textId="77777777" w:rsidR="00140629" w:rsidRPr="00C26995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E2771AB" w14:textId="77777777" w:rsidR="00140629" w:rsidRPr="00C26995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A405F05" w14:textId="77777777" w:rsidR="00334B5B" w:rsidRPr="00C26995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28A41F8" w14:textId="52ABFD5F" w:rsidR="00334B5B" w:rsidRPr="00FC4AC0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C4AC0">
        <w:rPr>
          <w:rFonts w:ascii="Angsana New" w:hAnsi="Angsana New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FC4AC0">
        <w:rPr>
          <w:rFonts w:ascii="Angsana New" w:hAnsi="Angsana New"/>
          <w:spacing w:val="-2"/>
          <w:sz w:val="30"/>
          <w:szCs w:val="30"/>
          <w:cs/>
        </w:rPr>
        <w:br/>
      </w:r>
      <w:r w:rsidRPr="00FC4AC0">
        <w:rPr>
          <w:rFonts w:ascii="Angsana New" w:hAnsi="Angsana New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D11AA4C" w14:textId="36C080AB" w:rsidR="00550F24" w:rsidRPr="00C26995" w:rsidRDefault="00550F24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9BF1255" w14:textId="1D71E1AD" w:rsidR="00334B5B" w:rsidRPr="00C26995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4EB66C4" w14:textId="45D23A87" w:rsidR="002A357A" w:rsidRPr="00C26995" w:rsidRDefault="002A357A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D620404" w14:textId="0741D999" w:rsidR="0048178F" w:rsidRPr="00C26995" w:rsidRDefault="00383869" w:rsidP="00991CDC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450F73F" w14:textId="77777777" w:rsidR="00383869" w:rsidRPr="00C26995" w:rsidRDefault="00383869" w:rsidP="00991CDC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4410172" w14:textId="4CDC6AAA" w:rsidR="00DA1A6D" w:rsidRPr="00C26995" w:rsidRDefault="00DA1A6D" w:rsidP="00DA1A6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CE12CC9" w14:textId="77777777" w:rsidR="00DA1A6D" w:rsidRPr="00C26995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57FE19B" w14:textId="1F7D875D" w:rsidR="00DA1A6D" w:rsidRPr="00C26995" w:rsidRDefault="00DA1A6D" w:rsidP="008A088E">
      <w:pPr>
        <w:tabs>
          <w:tab w:val="clear" w:pos="907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383869" w:rsidRPr="00C26995">
        <w:rPr>
          <w:rFonts w:ascii="Angsana New" w:hAnsi="Angsana New" w:hint="cs"/>
          <w:sz w:val="30"/>
          <w:szCs w:val="30"/>
          <w:cs/>
        </w:rPr>
        <w:t>ถูกกำหนดเป็นเครื่องมือ</w:t>
      </w:r>
      <w:r w:rsidR="00003636" w:rsidRPr="00C26995">
        <w:rPr>
          <w:rFonts w:ascii="Angsana New" w:hAnsi="Angsana New"/>
          <w:sz w:val="30"/>
          <w:szCs w:val="30"/>
        </w:rPr>
        <w:br/>
      </w:r>
      <w:r w:rsidR="00383869" w:rsidRPr="00C26995">
        <w:rPr>
          <w:rFonts w:ascii="Angsana New" w:hAnsi="Angsana New" w:hint="cs"/>
          <w:sz w:val="30"/>
          <w:szCs w:val="30"/>
          <w:cs/>
        </w:rPr>
        <w:t>ที่ใช้ในการ</w:t>
      </w:r>
      <w:r w:rsidRPr="00C26995">
        <w:rPr>
          <w:rFonts w:ascii="Angsana New" w:hAnsi="Angsana New"/>
          <w:sz w:val="30"/>
          <w:szCs w:val="30"/>
          <w:cs/>
        </w:rPr>
        <w:t>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5FEAED5" w14:textId="77777777" w:rsidR="00DA1A6D" w:rsidRPr="00C26995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5C52489" w14:textId="271797A1" w:rsidR="00A4769C" w:rsidRPr="00C26995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C26995">
        <w:rPr>
          <w:rFonts w:ascii="Angsana New" w:hAnsi="Angsana New"/>
          <w:sz w:val="28"/>
          <w:szCs w:val="28"/>
        </w:rPr>
        <w:br w:type="page"/>
      </w:r>
    </w:p>
    <w:p w14:paraId="65C74BE2" w14:textId="10DAE86E" w:rsidR="00180C61" w:rsidRPr="00C26995" w:rsidRDefault="00313E65" w:rsidP="00313E6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80C61" w:rsidRPr="00C26995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อนุพันธ์ที่เกี่ยวกับพลังงาน</w:t>
      </w:r>
    </w:p>
    <w:p w14:paraId="4F1F957A" w14:textId="09B65BBD" w:rsidR="00180C61" w:rsidRPr="00C26995" w:rsidRDefault="00180C61" w:rsidP="00AF2F0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CE9572C" w14:textId="70454C0B" w:rsidR="00180C61" w:rsidRPr="00C26995" w:rsidRDefault="00180C61" w:rsidP="007D1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3"/>
          <w:sz w:val="30"/>
          <w:szCs w:val="30"/>
        </w:rPr>
      </w:pPr>
      <w:r w:rsidRPr="00C26995">
        <w:rPr>
          <w:rFonts w:ascii="Angsana New" w:hAnsi="Angsana New"/>
          <w:spacing w:val="-3"/>
          <w:sz w:val="30"/>
          <w:szCs w:val="30"/>
          <w:cs/>
        </w:rPr>
        <w:t>อนุพันธ์ที่เกี่ยวกับพลังงานรับรู้ด้วยมูลค่ายุติธรรมที่ถูกกำหนดด้วยมูลค่าปัจจุบันของกระแสเงินสดตามสัญญาในอนาคต ประมาณการกระแสเงินสดจะคิดลดโดยใช้เทคนิคการประเมินมูลค่ามาตรฐานตามอัตราผลตอบแทนของตลาดที่เกี่ยวข้องโดยคำนึงถึงช่วงเวลาของกระแสเงินสด ส่วนที่มีประสิทธิผลของการเปลี่ยนแปลงในมูลค่ายุติธรรมของอนุพันธ์ที่เกี่ยวกับพลังงานจะรับรู้ในกำไรขาดทุนเบ็ดเสร็จอื่น การเปลี่ยนแปลงในมูลค่ายุติธรรมของอนุพันธ์ที่เกี่ยวกับพลังงานส่วนที่ไม่มีประสิทธิผลจะรับรู้ทันทีในกำไรหรือขาดทุน</w:t>
      </w:r>
    </w:p>
    <w:p w14:paraId="2D8335F8" w14:textId="77777777" w:rsidR="00180C61" w:rsidRPr="00C26995" w:rsidRDefault="00180C61" w:rsidP="001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8"/>
          <w:szCs w:val="28"/>
        </w:rPr>
      </w:pPr>
    </w:p>
    <w:p w14:paraId="6685EBB5" w14:textId="69D0FD64" w:rsidR="00313E65" w:rsidRPr="00C26995" w:rsidRDefault="00180C61" w:rsidP="001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313E65"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3AB05FC9" w14:textId="77777777" w:rsidR="00313E65" w:rsidRPr="00C26995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2BBCA09" w14:textId="77777777" w:rsidR="00313E65" w:rsidRPr="00C26995" w:rsidRDefault="00313E65" w:rsidP="008A088E">
      <w:pPr>
        <w:spacing w:line="240" w:lineRule="auto"/>
        <w:ind w:left="900" w:firstLine="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2699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19428E38" w14:textId="77777777" w:rsidR="00313E65" w:rsidRPr="00C26995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956B0BE" w14:textId="77777777" w:rsidR="00550F24" w:rsidRPr="00C26995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7DC73DEA" w14:textId="77777777" w:rsidR="00550F24" w:rsidRPr="00C26995" w:rsidRDefault="00550F24" w:rsidP="00D7287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  <w:cs/>
        </w:rPr>
      </w:pPr>
    </w:p>
    <w:p w14:paraId="7960E89B" w14:textId="3DBE1E04" w:rsidR="00550F24" w:rsidRPr="00C26995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C26995">
        <w:rPr>
          <w:rFonts w:ascii="Angsana New" w:hAnsi="Angsana New"/>
          <w:color w:val="000000"/>
          <w:sz w:val="30"/>
          <w:szCs w:val="30"/>
        </w:rPr>
        <w:t xml:space="preserve">Spot element) </w:t>
      </w:r>
      <w:r w:rsidRPr="00C26995">
        <w:rPr>
          <w:rFonts w:ascii="Angsana New" w:hAnsi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D91351">
        <w:rPr>
          <w:rFonts w:ascii="Angsana New" w:hAnsi="Angsana New"/>
          <w:color w:val="000000"/>
          <w:sz w:val="30"/>
          <w:szCs w:val="30"/>
        </w:rPr>
        <w:br/>
      </w:r>
      <w:r w:rsidRPr="00D913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ความเสี่ยงในกระแสเงินสด </w:t>
      </w:r>
      <w:r w:rsidR="008264EB" w:rsidRPr="00D91351">
        <w:rPr>
          <w:rFonts w:ascii="Angsana New" w:hAnsi="Angsana New"/>
          <w:color w:val="000000"/>
          <w:spacing w:val="-2"/>
          <w:sz w:val="30"/>
          <w:szCs w:val="30"/>
          <w:cs/>
        </w:rPr>
        <w:t>การเปลี่ยนแปลงในมูลค่ายุติธรรมขององค์ประกอบราคาล่วงหน้าของสัญญาซื้อขาย</w:t>
      </w:r>
      <w:r w:rsidR="008264EB" w:rsidRPr="00C26995">
        <w:rPr>
          <w:rFonts w:ascii="Angsana New" w:hAnsi="Angsana New"/>
          <w:color w:val="000000"/>
          <w:sz w:val="30"/>
          <w:szCs w:val="30"/>
          <w:cs/>
        </w:rPr>
        <w:t>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EF07252" w14:textId="77777777" w:rsidR="00383869" w:rsidRPr="00C26995" w:rsidRDefault="00383869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5C88489" w14:textId="77777777" w:rsidR="001D602E" w:rsidRPr="00C26995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489149EB" w14:textId="77777777" w:rsidR="00334B5B" w:rsidRPr="00C26995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8CDA786" w14:textId="77777777" w:rsidR="00334B5B" w:rsidRPr="00C26995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4A0696A" w14:textId="77777777" w:rsidR="00334B5B" w:rsidRPr="00C26995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B50D97" w14:textId="60D758C8" w:rsidR="00A4769C" w:rsidRPr="00C26995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  <w:r w:rsidRPr="00C26995">
        <w:rPr>
          <w:rFonts w:ascii="Angsana New" w:hAnsi="Angsana New"/>
          <w:color w:val="000000"/>
          <w:sz w:val="28"/>
          <w:szCs w:val="28"/>
        </w:rPr>
        <w:br w:type="page"/>
      </w:r>
    </w:p>
    <w:p w14:paraId="28F8E804" w14:textId="77777777" w:rsidR="00334B5B" w:rsidRPr="00C26995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6FE9B97E" w14:textId="77777777" w:rsidR="00334B5B" w:rsidRPr="00C26995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7E0105" w14:textId="77777777" w:rsidR="00334B5B" w:rsidRPr="00C26995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20FA0C89" w14:textId="0357CF87" w:rsidR="0056400C" w:rsidRPr="00C26995" w:rsidRDefault="005640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3BFB704" w14:textId="3E11BA70" w:rsidR="00772067" w:rsidRPr="00C26995" w:rsidRDefault="00772067" w:rsidP="00772067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DCE6B9" w14:textId="77777777" w:rsidR="00772067" w:rsidRPr="00C26995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18C31FB" w14:textId="77777777" w:rsidR="00772067" w:rsidRPr="00C26995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A663DCE" w14:textId="77777777" w:rsidR="00550F24" w:rsidRPr="00C26995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5F5DD696" w14:textId="682BF8FB" w:rsidR="00772067" w:rsidRPr="00C26995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77235" w:rsidRPr="00A77235">
        <w:rPr>
          <w:rFonts w:ascii="Angsana New" w:hAnsi="Angsana New"/>
          <w:sz w:val="30"/>
          <w:szCs w:val="30"/>
        </w:rPr>
        <w:t>12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DFE0EA9" w14:textId="52B89D74" w:rsidR="00550F24" w:rsidRPr="00C26995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6853EE4" w14:textId="77777777" w:rsidR="00772067" w:rsidRPr="00C26995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0CA6DF8" w14:textId="77777777" w:rsidR="00772067" w:rsidRPr="00C26995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0E9A553" w14:textId="4681BE9F" w:rsidR="00772067" w:rsidRPr="00C26995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="00A2616F" w:rsidRPr="00C26995">
        <w:rPr>
          <w:rFonts w:ascii="Angsana New" w:hAnsi="Angsana New"/>
          <w:sz w:val="30"/>
          <w:szCs w:val="30"/>
        </w:rPr>
        <w:t xml:space="preserve"> ‘</w:t>
      </w:r>
      <w:r w:rsidR="00A2616F" w:rsidRPr="00C26995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="00A2616F" w:rsidRPr="00C26995">
        <w:rPr>
          <w:rFonts w:ascii="Angsana New" w:hAnsi="Angsana New"/>
          <w:sz w:val="30"/>
          <w:szCs w:val="30"/>
        </w:rPr>
        <w:t xml:space="preserve">’ </w:t>
      </w:r>
      <w:r w:rsidR="00A2616F" w:rsidRPr="00C26995">
        <w:rPr>
          <w:rFonts w:ascii="Angsana New" w:hAnsi="Angsana New" w:hint="cs"/>
          <w:sz w:val="30"/>
          <w:szCs w:val="30"/>
          <w:cs/>
        </w:rPr>
        <w:t>ซึ่งเป็น</w:t>
      </w:r>
      <w:r w:rsidRPr="00C26995">
        <w:rPr>
          <w:rFonts w:ascii="Angsana New" w:hAnsi="Angsana New"/>
          <w:sz w:val="30"/>
          <w:szCs w:val="30"/>
          <w:cs/>
        </w:rPr>
        <w:t xml:space="preserve">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77235" w:rsidRPr="00A77235">
        <w:rPr>
          <w:rFonts w:ascii="Angsana New" w:hAnsi="Angsana New"/>
          <w:sz w:val="30"/>
          <w:szCs w:val="30"/>
        </w:rPr>
        <w:t>12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0E784004" w14:textId="77777777" w:rsidR="00A95359" w:rsidRPr="00C26995" w:rsidRDefault="00A9535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63C8B48" w14:textId="4F9F582E" w:rsidR="00A95359" w:rsidRPr="00C26995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77235" w:rsidRPr="00A77235">
        <w:rPr>
          <w:rFonts w:ascii="Angsana New" w:hAnsi="Angsana New"/>
          <w:sz w:val="30"/>
          <w:szCs w:val="30"/>
        </w:rPr>
        <w:t>30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1C22E2A" w14:textId="751FF5E6" w:rsidR="00F22246" w:rsidRPr="00C26995" w:rsidRDefault="00F22246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</w:rPr>
      </w:pPr>
    </w:p>
    <w:p w14:paraId="70EFD025" w14:textId="5DD9F55E" w:rsidR="00A95359" w:rsidRPr="00C26995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B1107CA" w14:textId="77777777" w:rsidR="00A95359" w:rsidRPr="00C26995" w:rsidRDefault="00A95359" w:rsidP="005624D7">
      <w:pPr>
        <w:pStyle w:val="BodyText"/>
        <w:tabs>
          <w:tab w:val="clear" w:pos="907"/>
          <w:tab w:val="left" w:pos="1170"/>
        </w:tabs>
        <w:spacing w:after="0"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-</w:t>
      </w:r>
      <w:r w:rsidRPr="00C26995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649D0A" w14:textId="77777777" w:rsidR="00A95359" w:rsidRPr="00C26995" w:rsidRDefault="00A95359" w:rsidP="005624D7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-</w:t>
      </w:r>
      <w:r w:rsidRPr="00C26995">
        <w:rPr>
          <w:rFonts w:ascii="Angsana New" w:hAnsi="Angsana New"/>
          <w:sz w:val="30"/>
          <w:szCs w:val="30"/>
          <w:cs/>
        </w:rPr>
        <w:tab/>
        <w:t>สินทรัพย์ทางการเงินเกินกำหนดชำระตามที่ระบุในสัญญา</w:t>
      </w:r>
    </w:p>
    <w:p w14:paraId="09E93525" w14:textId="0941C881" w:rsidR="00A95359" w:rsidRPr="00C26995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52A87BDF" w14:textId="5A7812D4" w:rsidR="00A95359" w:rsidRPr="00C26995" w:rsidRDefault="00A95359" w:rsidP="00A9535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26995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C26995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C26995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Pr="00C26995">
        <w:rPr>
          <w:rFonts w:ascii="Angsana New" w:eastAsia="EucrosiaUPCBold" w:hAnsi="Angsana New" w:hint="cs"/>
          <w:i/>
          <w:iCs/>
          <w:sz w:val="30"/>
          <w:szCs w:val="30"/>
          <w:cs/>
        </w:rPr>
        <w:t>ตัดจำหน่าย</w:t>
      </w:r>
    </w:p>
    <w:p w14:paraId="24A4F307" w14:textId="77777777" w:rsidR="00A95359" w:rsidRPr="00C26995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670C254A" w14:textId="77777777" w:rsidR="00A95359" w:rsidRPr="00C26995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7FF683D" w14:textId="034E46C6" w:rsidR="00A95359" w:rsidRPr="00C26995" w:rsidRDefault="00A95359" w:rsidP="002E16E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7C4EDCA0" w14:textId="77777777" w:rsidR="0087564C" w:rsidRPr="00C26995" w:rsidRDefault="0087564C" w:rsidP="00A95359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872D89D" w14:textId="77777777" w:rsidR="0087564C" w:rsidRPr="00C26995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68ECEDDA" w14:textId="77777777" w:rsidR="0087564C" w:rsidRPr="00C26995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B26B38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504CF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4504CF" w:rsidRPr="00C26995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46DB6E9" w14:textId="4B0A90A6" w:rsidR="00550F24" w:rsidRPr="00C26995" w:rsidRDefault="00550F24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600EE601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ลูกหนี้การค้าและลูกหนี้อื่น</w:t>
      </w:r>
    </w:p>
    <w:p w14:paraId="369A9AA4" w14:textId="77777777" w:rsidR="00EA7434" w:rsidRPr="00C2699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642B5D18" w14:textId="54178C70" w:rsidR="00EA7434" w:rsidRPr="00C2699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53A45" w:rsidRPr="00C26995">
        <w:rPr>
          <w:rFonts w:ascii="Angsana New" w:hAnsi="Angsana New" w:hint="cs"/>
          <w:sz w:val="30"/>
          <w:szCs w:val="30"/>
          <w:cs/>
        </w:rPr>
        <w:t>ลูกหนี้</w:t>
      </w:r>
      <w:r w:rsidR="002141A3" w:rsidRPr="00C26995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53A45" w:rsidRPr="00C26995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</w:t>
      </w:r>
      <w:r w:rsidR="00383869" w:rsidRPr="00C26995">
        <w:rPr>
          <w:rFonts w:ascii="Angsana New" w:hAnsi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E9F418D" w14:textId="77777777" w:rsidR="00A95359" w:rsidRPr="00C26995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6EA2A446" w14:textId="12D555CB" w:rsidR="00A95359" w:rsidRPr="00C26995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7E4DCA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084FA8D" w14:textId="77777777" w:rsidR="00D53A45" w:rsidRPr="00C26995" w:rsidRDefault="00D53A45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4"/>
          <w:szCs w:val="14"/>
        </w:rPr>
      </w:pPr>
    </w:p>
    <w:p w14:paraId="388CED6E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วัสดุสำรองคลัง</w:t>
      </w:r>
    </w:p>
    <w:p w14:paraId="117D78B2" w14:textId="77777777" w:rsidR="00EA7434" w:rsidRPr="00C2699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158BEF14" w14:textId="77777777" w:rsidR="004504CF" w:rsidRPr="00C2699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วัสดุสำรองคลังวัดมูลค่าด้วยราคาทุนหรือมูลค่าสุทธิที่จะได้รับแล้วแต่ราคาใดจะต่ำกว่า</w:t>
      </w:r>
      <w:r w:rsidR="004504CF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วัสดุสำรองคลังประกอบด้วยน้ำมันเชื้อเพลิงและวัสดุสำรองซึ่งเป็นวัสดุที่ใช้สำหรับอุปกรณ์เฉพาะในโรงไฟฟ้า</w:t>
      </w:r>
      <w:r w:rsidR="004504CF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ต้นทุนของวัสดุสำรองคลังคำนวณโดยใช้วิธีถัวเฉลี่ยเคลื่อนที่ ต้นทุนวัสดุสำรองคลังประกอบด้วยราคาทุนที่ซื้อหรือต้นทุนอื่นเพื่อให้วัสดุสำรองคลังอยู่ในสถานที่และสภาพปัจจุบัน</w:t>
      </w:r>
      <w:r w:rsidR="004504CF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915A5A" w:rsidRPr="00C2699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26995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4504CF" w:rsidRPr="00C2699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5F7E66" w14:textId="77777777" w:rsidR="004504CF" w:rsidRPr="00C26995" w:rsidRDefault="004504CF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4E80E85E" w14:textId="77777777" w:rsidR="00EA7434" w:rsidRPr="00C26995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การตั้งสำรองค่าเผื่อวัสดุสำรองคลังล้าสมัยคำนวณจากยอดคงเหลือของวัสดุสำรองคลัง ณ วันสิ้นปีโดยใช้วิธีเส้นตรงเพื่อลดมูลค่าตามบัญชีของวัสดุสำรองคลังตามอายุการให้ประโยชน์ที่เหลือของโรงไฟฟ้า</w:t>
      </w:r>
    </w:p>
    <w:p w14:paraId="425F4BC5" w14:textId="77777777" w:rsidR="0056400C" w:rsidRPr="00C26995" w:rsidRDefault="0056400C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14:paraId="5CEA9470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ที่ดิน อาคารและอุปกรณ์</w:t>
      </w:r>
    </w:p>
    <w:p w14:paraId="2E4D7EA8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E00B112" w14:textId="77777777" w:rsidR="001D602E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B95E8AA" w14:textId="7A79297E" w:rsidR="004504CF" w:rsidRPr="00C26995" w:rsidRDefault="004504CF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10B959B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 w:rsidR="002704F7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747D19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477189A" w14:textId="77777777" w:rsidR="00FC645C" w:rsidRPr="00C26995" w:rsidRDefault="00FC645C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30366A4" w14:textId="3DDB8736" w:rsidR="00A4769C" w:rsidRPr="00C26995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</w:t>
      </w:r>
    </w:p>
    <w:p w14:paraId="748572A6" w14:textId="77777777" w:rsidR="00A4769C" w:rsidRPr="00C26995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6687522" w14:textId="3E8C38AD" w:rsidR="00A72F1D" w:rsidRPr="00C26995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CB58D16" w14:textId="77777777" w:rsidR="00A4769C" w:rsidRPr="00C26995" w:rsidRDefault="00A4769C" w:rsidP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0627DD5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821E1C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3C9E7D3" w14:textId="636F5094" w:rsidR="00EA7434" w:rsidRPr="00C26995" w:rsidRDefault="00EA7434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3CF405A" w14:textId="0171C1A0" w:rsidR="001D602E" w:rsidRPr="00C26995" w:rsidRDefault="001D602E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0E4871A" w14:textId="77777777" w:rsidR="00EA7434" w:rsidRPr="00C26995" w:rsidRDefault="00EA7434" w:rsidP="00A60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5A1FB215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CFFADF8" w14:textId="77777777" w:rsidR="00344CC8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B33185" w:rsidRPr="00C26995">
        <w:rPr>
          <w:rFonts w:ascii="Angsana New" w:hAnsi="Angsana New" w:hint="cs"/>
          <w:sz w:val="30"/>
          <w:szCs w:val="30"/>
          <w:cs/>
        </w:rPr>
        <w:t>แต่ละ</w:t>
      </w:r>
      <w:r w:rsidRPr="00C26995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B33185" w:rsidRPr="00C26995">
        <w:rPr>
          <w:rFonts w:ascii="Angsana New" w:hAnsi="Angsana New" w:hint="cs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C2699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C1B5F8" w14:textId="03BEABE2" w:rsidR="00344CC8" w:rsidRPr="00C26995" w:rsidRDefault="00344CC8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D6ED1BE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F716061" w14:textId="77777777" w:rsidR="00EA7434" w:rsidRPr="009A242D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7218"/>
        <w:gridCol w:w="1073"/>
        <w:gridCol w:w="781"/>
      </w:tblGrid>
      <w:tr w:rsidR="00EA7434" w:rsidRPr="00C26995" w14:paraId="6E94CB78" w14:textId="77777777" w:rsidTr="00CF1B32">
        <w:tc>
          <w:tcPr>
            <w:tcW w:w="7218" w:type="dxa"/>
          </w:tcPr>
          <w:p w14:paraId="4B8B5AE7" w14:textId="440A42C3" w:rsidR="00EA7434" w:rsidRPr="00C26995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9A24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242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  <w:r w:rsidR="00A60266" w:rsidRPr="00C2699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3" w:type="dxa"/>
          </w:tcPr>
          <w:p w14:paraId="3C2B3ED0" w14:textId="2B893651" w:rsidR="00EA7434" w:rsidRPr="00C26995" w:rsidRDefault="009A242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A7434"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4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1" w:type="dxa"/>
          </w:tcPr>
          <w:p w14:paraId="621584CE" w14:textId="77777777" w:rsidR="00EA7434" w:rsidRPr="00C26995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26995" w14:paraId="5B2BB803" w14:textId="77777777" w:rsidTr="00CF1B32">
        <w:tc>
          <w:tcPr>
            <w:tcW w:w="7218" w:type="dxa"/>
          </w:tcPr>
          <w:p w14:paraId="75DE97E9" w14:textId="77777777" w:rsidR="00EA7434" w:rsidRPr="00C26995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br w:type="page"/>
              <w:t>โรงไฟฟ้าและระบบส่งพลังงานไฟฟ้า</w:t>
            </w:r>
          </w:p>
        </w:tc>
        <w:tc>
          <w:tcPr>
            <w:tcW w:w="1073" w:type="dxa"/>
          </w:tcPr>
          <w:p w14:paraId="7776CC23" w14:textId="3BEFE278" w:rsidR="00EA7434" w:rsidRPr="00C26995" w:rsidRDefault="00A77235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4</w:t>
            </w:r>
            <w:r w:rsidR="00EA7434"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77235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781" w:type="dxa"/>
          </w:tcPr>
          <w:p w14:paraId="23825CB8" w14:textId="77777777" w:rsidR="00EA7434" w:rsidRPr="00C26995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26995" w14:paraId="3EBFD1B0" w14:textId="77777777" w:rsidTr="00CF1B32">
        <w:tc>
          <w:tcPr>
            <w:tcW w:w="7218" w:type="dxa"/>
          </w:tcPr>
          <w:p w14:paraId="373F3BA2" w14:textId="77777777" w:rsidR="00EA7434" w:rsidRPr="00C26995" w:rsidRDefault="00EA7434" w:rsidP="00BD3D91">
            <w:pPr>
              <w:tabs>
                <w:tab w:val="clear" w:pos="227"/>
                <w:tab w:val="left" w:pos="425"/>
                <w:tab w:val="left" w:pos="851"/>
                <w:tab w:val="left" w:pos="1134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เครื่องมือเครื่องใช้ในการผลิตและบำรุงรักษา</w:t>
            </w:r>
          </w:p>
        </w:tc>
        <w:tc>
          <w:tcPr>
            <w:tcW w:w="1073" w:type="dxa"/>
          </w:tcPr>
          <w:p w14:paraId="0FDF88F3" w14:textId="6BFF6325" w:rsidR="00EA7434" w:rsidRPr="00C26995" w:rsidRDefault="00A77235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4A2D10" w:rsidRPr="00C2699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A242D">
              <w:rPr>
                <w:rFonts w:ascii="Angsana New" w:hAnsi="Angsana New"/>
                <w:sz w:val="30"/>
                <w:szCs w:val="30"/>
              </w:rPr>
              <w:t>2</w:t>
            </w:r>
            <w:r w:rsidRPr="00A7723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0D95969E" w14:textId="77777777" w:rsidR="00EA7434" w:rsidRPr="00C26995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778A" w:rsidRPr="00C26995" w14:paraId="4B1152A1" w14:textId="77777777" w:rsidTr="004A2D10">
        <w:tc>
          <w:tcPr>
            <w:tcW w:w="7218" w:type="dxa"/>
          </w:tcPr>
          <w:p w14:paraId="5FDC1FCE" w14:textId="77777777" w:rsidR="00CA778A" w:rsidRPr="00C26995" w:rsidRDefault="00CA778A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73" w:type="dxa"/>
          </w:tcPr>
          <w:p w14:paraId="1ABD1DFF" w14:textId="4E44C8C4" w:rsidR="00CA778A" w:rsidRPr="00C26995" w:rsidRDefault="00A77235" w:rsidP="00FE337B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CA778A"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Pr="00A7723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4347249" w14:textId="77777777" w:rsidR="00CA778A" w:rsidRPr="00C26995" w:rsidRDefault="00CA778A" w:rsidP="00FE337B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26995" w14:paraId="24C7D2C1" w14:textId="77777777" w:rsidTr="004A2D10">
        <w:tc>
          <w:tcPr>
            <w:tcW w:w="7218" w:type="dxa"/>
          </w:tcPr>
          <w:p w14:paraId="729BCAD8" w14:textId="77777777" w:rsidR="00EA7434" w:rsidRPr="00C26995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3" w:type="dxa"/>
          </w:tcPr>
          <w:p w14:paraId="5DC1B0EF" w14:textId="660E8676" w:rsidR="00EA7434" w:rsidRPr="00C26995" w:rsidRDefault="009A242D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F0286"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1" w:type="dxa"/>
          </w:tcPr>
          <w:p w14:paraId="6AADB363" w14:textId="77777777" w:rsidR="00EA7434" w:rsidRPr="00C26995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0ECFE45" w14:textId="7E865743" w:rsidR="009E0E03" w:rsidRPr="00C26995" w:rsidRDefault="009E0E03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EE373D5" w14:textId="77777777" w:rsidR="00B33185" w:rsidRPr="00C26995" w:rsidRDefault="00B33185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ค่าความนิยม</w:t>
      </w:r>
    </w:p>
    <w:p w14:paraId="36DF9942" w14:textId="77777777" w:rsidR="00B33185" w:rsidRPr="00C26995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B073B83" w14:textId="77777777" w:rsidR="00B33185" w:rsidRPr="00C26995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sz w:val="30"/>
          <w:szCs w:val="30"/>
          <w:cs/>
          <w:lang w:val="en-GB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1F82F5D2" w14:textId="5DEFF1EF" w:rsidR="00B33185" w:rsidRPr="00C26995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292B29F" w14:textId="77777777" w:rsidR="00B33185" w:rsidRPr="00C26995" w:rsidRDefault="00B33185" w:rsidP="00B33185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ค่าพัฒนาโครงการ</w:t>
      </w:r>
    </w:p>
    <w:p w14:paraId="10DB5EA6" w14:textId="77777777" w:rsidR="00B33185" w:rsidRPr="00C26995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ACAB476" w14:textId="77777777" w:rsidR="00B33185" w:rsidRPr="00C26995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ค่าพัฒนาโครงการรับรู้ในกำไรหรือขาดทุนเมื่อเกิดขึ้น ต้นทุนค่าพัฒนาโครงการรับรู้เป็นสินทรัพย์ได้ก็ต่อเมื่อสามารถวัดมูลค่าของรายการต้นทุนการพัฒนาได้อย่างน่าเชื่อถือ และเมื่อโครงการนั้นมีความเป็นไปได้ทางเทคนิคและทางการค้า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</w:t>
      </w:r>
      <w:r w:rsidRPr="00C26995">
        <w:rPr>
          <w:rFonts w:ascii="Angsana New" w:hAnsi="Angsana New" w:hint="cs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ที่จะนำสินทรัพย์มาใช้ประโยชน์หรือนำมาขายได้ ต้นทุนการกู้ยืมสามารถนำมารวมเป็นส่วนหนึ่งของราคาทุนของสินทรัพย์ ต้นทุนค่าพัฒนาโครงการอื่นรับรู้ในกำไรหรือขาดทุนเมื่อเกิดขึ้น</w:t>
      </w:r>
    </w:p>
    <w:p w14:paraId="5D79E882" w14:textId="77777777" w:rsidR="00B33185" w:rsidRPr="00C26995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D9B4AB" w14:textId="77777777" w:rsidR="00B33185" w:rsidRPr="00C26995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ต้นทุนค่าพัฒนาโครงการซึ่งรับรู้เป็นสินทรัพย์วัดมูลค่าด้วยราคาทุนหักขาดทุนจากการด้อยค่า ต้นทุนค่าพัฒนาโครงการที่รับรู้เป็นสินทรัพย์จะเริ่มตัดจำหน่ายเมื่อสินทรัพย์นั้นสามารถนำมาใช้ประโยชน์ได้ตามวัตถุประสงค์</w:t>
      </w:r>
    </w:p>
    <w:p w14:paraId="0461AC87" w14:textId="77777777" w:rsidR="00A37845" w:rsidRPr="00C26995" w:rsidRDefault="00A3784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9D24518" w14:textId="77777777" w:rsidR="00A37845" w:rsidRPr="00C26995" w:rsidRDefault="00A37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C26995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46F9B7C8" w14:textId="322468B9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สินทรัพย์ไม่มีตัวตน</w:t>
      </w:r>
      <w:r w:rsidR="00B33185"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อื่น</w:t>
      </w:r>
    </w:p>
    <w:p w14:paraId="750C44CD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2B861CF" w14:textId="77777777" w:rsidR="00EA7434" w:rsidRPr="00C26995" w:rsidRDefault="00EA7434" w:rsidP="00B3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สินทรัพย์ไม่มีตัวตนอื่น</w:t>
      </w:r>
      <w:r w:rsidR="00273B18" w:rsidRPr="00C26995">
        <w:rPr>
          <w:rFonts w:ascii="Angsana New" w:hAnsi="Angsana New"/>
          <w:sz w:val="30"/>
          <w:szCs w:val="30"/>
        </w:rPr>
        <w:t xml:space="preserve"> </w:t>
      </w:r>
      <w:r w:rsidR="00273B18" w:rsidRPr="00C26995">
        <w:rPr>
          <w:rFonts w:ascii="Angsana New" w:hAnsi="Angsana New" w:hint="cs"/>
          <w:sz w:val="30"/>
          <w:szCs w:val="30"/>
          <w:cs/>
        </w:rPr>
        <w:t>ๆ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B33185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26995">
        <w:rPr>
          <w:rFonts w:ascii="Angsana New" w:eastAsia="Calibri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33185" w:rsidRPr="00C26995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68D2D6C" w14:textId="2A081383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145F61" w14:textId="67933548" w:rsidR="00EA7434" w:rsidRPr="00C26995" w:rsidRDefault="00B33185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ประมาณการ</w:t>
      </w:r>
      <w:r w:rsidR="00EA7434" w:rsidRPr="00C26995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559BC93B" w14:textId="77777777" w:rsidR="005D61E4" w:rsidRPr="00C26995" w:rsidRDefault="005D61E4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488"/>
        <w:gridCol w:w="1023"/>
        <w:gridCol w:w="479"/>
      </w:tblGrid>
      <w:tr w:rsidR="00EA7434" w:rsidRPr="00C26995" w14:paraId="72C94BF6" w14:textId="77777777" w:rsidTr="001D79AC">
        <w:tc>
          <w:tcPr>
            <w:tcW w:w="7488" w:type="dxa"/>
          </w:tcPr>
          <w:p w14:paraId="5483B0BA" w14:textId="77777777" w:rsidR="00EA7434" w:rsidRPr="00C26995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23" w:type="dxa"/>
          </w:tcPr>
          <w:p w14:paraId="5B1FB6AC" w14:textId="51F9B46E" w:rsidR="00EA7434" w:rsidRPr="00C26995" w:rsidRDefault="00A77235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3</w:t>
            </w:r>
            <w:r w:rsidR="00EA7434" w:rsidRPr="00C269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A77235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6AAFBBEC" w14:textId="77777777" w:rsidR="00EA7434" w:rsidRPr="00C26995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26995" w14:paraId="02BC28BC" w14:textId="77777777" w:rsidTr="001D79AC">
        <w:tc>
          <w:tcPr>
            <w:tcW w:w="7488" w:type="dxa"/>
          </w:tcPr>
          <w:p w14:paraId="2F74068B" w14:textId="77777777" w:rsidR="00EA7434" w:rsidRPr="00C26995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1023" w:type="dxa"/>
          </w:tcPr>
          <w:p w14:paraId="112BC4D0" w14:textId="6D11B744" w:rsidR="00EA7434" w:rsidRPr="00C26995" w:rsidRDefault="00A77235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14:paraId="572A0985" w14:textId="77777777" w:rsidR="00EA7434" w:rsidRPr="00C26995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26995" w14:paraId="08CDD882" w14:textId="77777777" w:rsidTr="001D79AC">
        <w:tc>
          <w:tcPr>
            <w:tcW w:w="7488" w:type="dxa"/>
          </w:tcPr>
          <w:p w14:paraId="0773599D" w14:textId="77777777" w:rsidR="00EA7434" w:rsidRPr="00C26995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1023" w:type="dxa"/>
          </w:tcPr>
          <w:p w14:paraId="6F41A10B" w14:textId="76CF5E47" w:rsidR="00EA7434" w:rsidRPr="00C26995" w:rsidRDefault="009A242D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4A2D10" w:rsidRPr="00C2699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14:paraId="43CC1EFE" w14:textId="77777777" w:rsidR="00EA7434" w:rsidRPr="00C26995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6B5195" w:rsidRPr="00C26995" w14:paraId="55CB4684" w14:textId="77777777" w:rsidTr="001D79AC">
        <w:tc>
          <w:tcPr>
            <w:tcW w:w="7488" w:type="dxa"/>
          </w:tcPr>
          <w:p w14:paraId="3EB9C6A1" w14:textId="443D2A05" w:rsidR="006B5195" w:rsidRPr="00C26995" w:rsidRDefault="006B5195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สิทธิการใช้ระบบสายส่ง</w:t>
            </w:r>
          </w:p>
        </w:tc>
        <w:tc>
          <w:tcPr>
            <w:tcW w:w="1023" w:type="dxa"/>
          </w:tcPr>
          <w:p w14:paraId="7805EF71" w14:textId="6B16DC43" w:rsidR="006B5195" w:rsidRPr="00C26995" w:rsidRDefault="00A77235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6</w:t>
            </w:r>
            <w:r w:rsidR="006B5195"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4F9D" w:rsidRPr="00C26995">
              <w:rPr>
                <w:rFonts w:ascii="Angsana New" w:hAnsi="Angsana New"/>
                <w:sz w:val="30"/>
                <w:szCs w:val="30"/>
              </w:rPr>
              <w:t>-</w:t>
            </w:r>
            <w:r w:rsidR="006B5195"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7235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79" w:type="dxa"/>
          </w:tcPr>
          <w:p w14:paraId="16BFC3E8" w14:textId="74F21085" w:rsidR="006B5195" w:rsidRPr="00C26995" w:rsidRDefault="006B5195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BF7ABB9" w14:textId="20AD72A4" w:rsidR="00D2403C" w:rsidRPr="00C26995" w:rsidRDefault="00D2403C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3B066" w14:textId="77777777" w:rsidR="00EA7434" w:rsidRPr="00C26995" w:rsidRDefault="00424D33" w:rsidP="00424D33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22130AE1" w14:textId="77777777" w:rsidR="00424D33" w:rsidRPr="00C26995" w:rsidRDefault="00424D33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14:paraId="4F951AB3" w14:textId="77777777" w:rsidR="00424D33" w:rsidRPr="00C26995" w:rsidRDefault="00424D33" w:rsidP="00424D33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33185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B33185" w:rsidRPr="00C26995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2E3160" w14:textId="77777777" w:rsidR="001D602E" w:rsidRPr="00C26995" w:rsidRDefault="001D602E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28"/>
          <w:szCs w:val="28"/>
          <w:shd w:val="clear" w:color="auto" w:fill="CCCCCC"/>
        </w:rPr>
      </w:pPr>
    </w:p>
    <w:p w14:paraId="5528FC60" w14:textId="77777777" w:rsidR="00424D33" w:rsidRPr="00C26995" w:rsidRDefault="00424D33" w:rsidP="00424D3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2066DA2D" w14:textId="77777777" w:rsidR="00424D33" w:rsidRPr="00C26995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CCA805" w14:textId="77777777" w:rsidR="00424D33" w:rsidRPr="00C26995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5D61E4" w:rsidRPr="00C26995">
        <w:rPr>
          <w:rFonts w:ascii="Angsana New" w:hAnsi="Angsana New" w:hint="cs"/>
          <w:sz w:val="30"/>
          <w:szCs w:val="30"/>
          <w:cs/>
        </w:rPr>
        <w:t>และ</w:t>
      </w:r>
      <w:r w:rsidRPr="00C26995">
        <w:rPr>
          <w:rFonts w:ascii="Angsana New" w:hAnsi="Angsana New" w:hint="cs"/>
          <w:sz w:val="30"/>
          <w:szCs w:val="30"/>
          <w:cs/>
        </w:rPr>
        <w:t xml:space="preserve"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A56A015" w14:textId="77777777" w:rsidR="00424D33" w:rsidRPr="00C26995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8481E6B" w14:textId="77777777" w:rsidR="00550F24" w:rsidRPr="00C26995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C3D214" w14:textId="77777777" w:rsidR="00172547" w:rsidRPr="00C26995" w:rsidRDefault="00172547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05F0FA0" w14:textId="6175394E" w:rsidR="00424D33" w:rsidRPr="00C26995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0E5C61" w:rsidRPr="00C26995">
        <w:rPr>
          <w:rFonts w:ascii="Angsana New" w:hAnsi="Angsana New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353A2F" w:rsidRPr="00C26995">
        <w:rPr>
          <w:rFonts w:ascii="Angsana New" w:hAnsi="Angsana New"/>
          <w:b/>
          <w:color w:val="FF0000"/>
          <w:sz w:val="30"/>
          <w:szCs w:val="30"/>
        </w:rPr>
        <w:t xml:space="preserve"> </w:t>
      </w:r>
      <w:r w:rsidRPr="00C26995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0E5C61" w:rsidRPr="00C2699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b/>
          <w:sz w:val="30"/>
          <w:szCs w:val="30"/>
          <w:cs/>
        </w:rPr>
        <w:t>เว้นแต่สัญญาเช่า</w:t>
      </w:r>
      <w:r w:rsidR="000E5C61" w:rsidRPr="00C26995">
        <w:rPr>
          <w:rFonts w:ascii="Angsana New" w:hAnsi="Angsana New" w:hint="cs"/>
          <w:b/>
          <w:sz w:val="30"/>
          <w:szCs w:val="30"/>
          <w:cs/>
        </w:rPr>
        <w:t>ที่</w:t>
      </w:r>
      <w:r w:rsidRPr="00C26995">
        <w:rPr>
          <w:rFonts w:ascii="Angsana New" w:hAnsi="Angsana New" w:hint="cs"/>
          <w:b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</w:t>
      </w:r>
      <w:r w:rsidR="000E5C61" w:rsidRPr="00C26995">
        <w:rPr>
          <w:rFonts w:ascii="Angsana New" w:hAnsi="Angsana New" w:hint="cs"/>
          <w:b/>
          <w:sz w:val="30"/>
          <w:szCs w:val="30"/>
          <w:cs/>
        </w:rPr>
        <w:t>กลุ่มบริษัทจะใช้สิทธิ</w:t>
      </w:r>
      <w:r w:rsidRPr="00C26995">
        <w:rPr>
          <w:rFonts w:ascii="Angsana New" w:hAnsi="Angsana New" w:hint="cs"/>
          <w:b/>
          <w:sz w:val="30"/>
          <w:szCs w:val="30"/>
          <w:cs/>
        </w:rPr>
        <w:t>ในการซื้อสินทรัพย์</w:t>
      </w:r>
      <w:r w:rsidR="00036A02" w:rsidRPr="00C26995">
        <w:rPr>
          <w:rFonts w:ascii="Angsana New" w:hAnsi="Angsana New"/>
          <w:b/>
          <w:sz w:val="30"/>
          <w:szCs w:val="30"/>
          <w:cs/>
        </w:rPr>
        <w:br/>
      </w:r>
      <w:r w:rsidRPr="00C26995">
        <w:rPr>
          <w:rFonts w:ascii="Angsana New" w:hAnsi="Angsana New" w:hint="cs"/>
          <w:b/>
          <w:sz w:val="30"/>
          <w:szCs w:val="30"/>
          <w:cs/>
        </w:rPr>
        <w:lastRenderedPageBreak/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9E7361A" w14:textId="77777777" w:rsidR="00424D33" w:rsidRPr="00C26995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A7F8AD" w14:textId="3D376990" w:rsidR="00424D33" w:rsidRPr="00C26995" w:rsidRDefault="00E47EBF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C26995">
        <w:rPr>
          <w:rFonts w:ascii="Angsana New" w:hAnsi="Angsana New" w:hint="cs"/>
          <w:b/>
          <w:sz w:val="30"/>
          <w:szCs w:val="30"/>
          <w:cs/>
        </w:rPr>
        <w:t xml:space="preserve"> กลุ่มบริษัทใช้อัตราดอกเบี้ยเงินกู้ยืมส่วนเพิ่มของกลุ่มบริษัทในการคิดลดเป็นมูลค่าปัจจุบัน </w:t>
      </w:r>
      <w:r w:rsidR="00424D33" w:rsidRPr="00C26995">
        <w:rPr>
          <w:rFonts w:ascii="Angsana New" w:hAnsi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FBBF37" w14:textId="77777777" w:rsidR="005D61E4" w:rsidRPr="00C26995" w:rsidRDefault="005D61E4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4E38DED" w14:textId="3FA45EDE" w:rsidR="00424D33" w:rsidRPr="00C26995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8C89AFD" w14:textId="12964A8B" w:rsidR="00A72F1D" w:rsidRPr="00C26995" w:rsidRDefault="00A72F1D" w:rsidP="00650CD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AC9568" w14:textId="77777777" w:rsidR="00424D33" w:rsidRPr="00C26995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11EC993D" w14:textId="77777777" w:rsidR="00424D33" w:rsidRPr="00C26995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BF8690" w14:textId="74786DC8" w:rsidR="00424D33" w:rsidRPr="00C26995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1A9A0E24" w14:textId="77777777" w:rsidR="00424D33" w:rsidRPr="00C26995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1D4E07" w14:textId="50A909A9" w:rsidR="00424D33" w:rsidRPr="00C26995" w:rsidRDefault="00424D33" w:rsidP="00424D3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ณ วันเริ่มต้นของสัญญา</w:t>
      </w:r>
      <w:r w:rsidR="00E47EBF" w:rsidRPr="00C26995">
        <w:rPr>
          <w:rFonts w:ascii="Angsana New" w:hAnsi="Angsana New" w:hint="cs"/>
          <w:b/>
          <w:sz w:val="30"/>
          <w:szCs w:val="30"/>
          <w:cs/>
        </w:rPr>
        <w:t>ให้</w:t>
      </w:r>
      <w:r w:rsidRPr="00C26995">
        <w:rPr>
          <w:rFonts w:ascii="Angsana New" w:hAnsi="Angsana New" w:hint="cs"/>
          <w:b/>
          <w:sz w:val="30"/>
          <w:szCs w:val="30"/>
          <w:cs/>
        </w:rPr>
        <w:t>เช่า</w:t>
      </w:r>
      <w:r w:rsidR="00E47EBF" w:rsidRPr="00C26995">
        <w:rPr>
          <w:rFonts w:ascii="Angsana New" w:hAnsi="Angsana New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C26995">
        <w:rPr>
          <w:rFonts w:ascii="Angsana New" w:hAnsi="Angsana New" w:hint="cs"/>
          <w:b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หากไม่มี</w:t>
      </w:r>
      <w:r w:rsidR="005D61E4" w:rsidRPr="00C2699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b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14:paraId="425BA989" w14:textId="77777777" w:rsidR="00AD2347" w:rsidRPr="00C26995" w:rsidRDefault="00AD2347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83C99B" w14:textId="77777777" w:rsidR="00424D33" w:rsidRPr="00C26995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AD2347" w:rsidRPr="00C26995">
        <w:rPr>
          <w:rFonts w:ascii="Angsana New" w:hAnsi="Angsana New"/>
          <w:b/>
          <w:sz w:val="30"/>
          <w:szCs w:val="30"/>
        </w:rPr>
        <w:br/>
      </w:r>
      <w:r w:rsidRPr="00C26995">
        <w:rPr>
          <w:rFonts w:ascii="Angsana New" w:hAnsi="Angsana New" w:hint="cs"/>
          <w:b/>
          <w:sz w:val="30"/>
          <w:szCs w:val="30"/>
          <w:cs/>
        </w:rPr>
        <w:t>กลุ่มบริษัทที่ได้จากเงินลงทุนสุทธิคงเหลือตามสัญญาเช่า</w:t>
      </w:r>
    </w:p>
    <w:p w14:paraId="633F77D7" w14:textId="77777777" w:rsidR="00E47EBF" w:rsidRPr="00C26995" w:rsidRDefault="00E47EBF" w:rsidP="00E47EB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E561ED" w14:textId="77777777" w:rsidR="00E47EBF" w:rsidRPr="00C26995" w:rsidRDefault="00E47EBF" w:rsidP="00E47EB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26995">
        <w:rPr>
          <w:rFonts w:ascii="Angsana New" w:hAnsi="Angsana New" w:hint="cs"/>
          <w:b/>
          <w:sz w:val="30"/>
          <w:szCs w:val="30"/>
        </w:rPr>
        <w:t xml:space="preserve"> </w:t>
      </w:r>
      <w:r w:rsidRPr="00C26995">
        <w:rPr>
          <w:rFonts w:ascii="Angsana New" w:hAnsi="Angsana New" w:hint="cs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7DA1B2C" w14:textId="77777777" w:rsidR="00424D33" w:rsidRPr="00C26995" w:rsidRDefault="00424D33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55134FD" w14:textId="073D5BF5" w:rsidR="00565621" w:rsidRPr="00C26995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6D01CA" w:rsidRPr="00C26995">
        <w:rPr>
          <w:rFonts w:ascii="Angsana New" w:hAnsi="Angsana New"/>
          <w:b/>
          <w:sz w:val="30"/>
          <w:szCs w:val="30"/>
          <w:cs/>
        </w:rPr>
        <w:t xml:space="preserve">ตัดรายการและพิจารณาการด้อยค่าของลูกหนี้สัญญาเช่าตามที่เปิดเผยในหมายเหตุข้อ </w:t>
      </w:r>
      <w:r w:rsidR="00A77235" w:rsidRPr="00A77235">
        <w:rPr>
          <w:rFonts w:ascii="Angsana New" w:hAnsi="Angsana New"/>
          <w:bCs/>
          <w:sz w:val="30"/>
          <w:szCs w:val="30"/>
        </w:rPr>
        <w:t>3</w:t>
      </w:r>
      <w:r w:rsidR="006D01CA" w:rsidRPr="00C26995">
        <w:rPr>
          <w:rFonts w:ascii="Angsana New" w:hAnsi="Angsana New"/>
          <w:b/>
          <w:sz w:val="30"/>
          <w:szCs w:val="30"/>
          <w:cs/>
        </w:rPr>
        <w:t>(ง)</w:t>
      </w:r>
    </w:p>
    <w:p w14:paraId="676A84C1" w14:textId="77777777" w:rsidR="001D602E" w:rsidRPr="00C26995" w:rsidRDefault="001D602E" w:rsidP="002E16E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C73DED0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การด้อยค่า</w:t>
      </w:r>
      <w:r w:rsidR="00216C3F"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สินทรัพย์ที่ไม่ใช่สินทรัพย์ทางการเงิน</w:t>
      </w:r>
    </w:p>
    <w:p w14:paraId="0437D7B0" w14:textId="77777777" w:rsidR="00EA7434" w:rsidRPr="00C26995" w:rsidRDefault="00EA7434" w:rsidP="002E16E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D5A33CE" w14:textId="0B8C4506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C26995">
        <w:rPr>
          <w:rFonts w:ascii="Angsana New" w:hAnsi="Angsana New" w:hint="cs"/>
          <w:spacing w:val="-2"/>
          <w:sz w:val="30"/>
          <w:szCs w:val="30"/>
          <w:cs/>
        </w:rPr>
        <w:t>หรือไม่</w:t>
      </w:r>
      <w:r w:rsidR="00216C3F" w:rsidRPr="00C26995">
        <w:rPr>
          <w:rFonts w:ascii="Angsana New" w:hAnsi="Angsana New"/>
          <w:spacing w:val="-2"/>
          <w:sz w:val="30"/>
          <w:szCs w:val="30"/>
          <w:cs/>
        </w:rPr>
        <w:br/>
      </w:r>
      <w:r w:rsidR="009958F5" w:rsidRPr="00C26995">
        <w:rPr>
          <w:rFonts w:ascii="Angsana New" w:hAnsi="Angsana New"/>
          <w:spacing w:val="-2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2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C26995">
        <w:rPr>
          <w:rFonts w:ascii="Angsana New" w:hAnsi="Angsana New" w:hint="cs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388260DE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CCB0860" w14:textId="41B2851A" w:rsidR="00A72F1D" w:rsidRPr="00C26995" w:rsidRDefault="00EA7434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ขาดทุนจากการด้อยค่ารับรู้</w:t>
      </w:r>
      <w:r w:rsidR="005F2E55" w:rsidRPr="00C26995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C26995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="00216C3F" w:rsidRPr="00C26995">
        <w:rPr>
          <w:rFonts w:ascii="Angsana New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73E7244" w14:textId="77777777" w:rsidR="00E47EBF" w:rsidRPr="00C26995" w:rsidRDefault="00E47EBF" w:rsidP="00EA7434">
      <w:pPr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5BAA3FBC" w14:textId="77777777" w:rsidR="00A50830" w:rsidRPr="00C26995" w:rsidRDefault="00216C3F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D5BF68D" w14:textId="77777777" w:rsidR="001D79AC" w:rsidRPr="00C26995" w:rsidRDefault="001D79A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C0E3E3D" w14:textId="77777777" w:rsidR="00216C3F" w:rsidRPr="00C26995" w:rsidRDefault="00216C3F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</w:p>
    <w:p w14:paraId="09767AC9" w14:textId="23574FA9" w:rsidR="00901F93" w:rsidRPr="00C26995" w:rsidRDefault="00901F9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513595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14:paraId="43815053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2DCEBDE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515F4B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CC18A34" w14:textId="7B81FC4A" w:rsidR="0056400C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727A8" w:rsidRPr="00C26995">
        <w:rPr>
          <w:rFonts w:ascii="Angsana New" w:hAnsi="Angsana New" w:hint="cs"/>
          <w:sz w:val="30"/>
          <w:szCs w:val="30"/>
          <w:cs/>
        </w:rPr>
        <w:t>จากการประมาณผลประโยชน์ในอนาคต</w:t>
      </w:r>
      <w:r w:rsidRPr="00C26995">
        <w:rPr>
          <w:rFonts w:ascii="Angsana New" w:hAnsi="Angsana New" w:hint="cs"/>
          <w:sz w:val="30"/>
          <w:szCs w:val="30"/>
          <w:cs/>
        </w:rPr>
        <w:t>ที่เกิดจากการทำงานของพนักงานในงวดปัจจุบันและงวดก่อน</w:t>
      </w:r>
      <w:r w:rsidR="00412F02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5F2E55" w:rsidRPr="00C26995">
        <w:rPr>
          <w:rFonts w:ascii="Angsana New" w:hAnsi="Angsana New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 โดยวิธีคิดลด</w:t>
      </w:r>
      <w:r w:rsidR="00E2572F" w:rsidRPr="00C26995">
        <w:rPr>
          <w:rFonts w:ascii="Angsana New" w:hAnsi="Angsana New"/>
          <w:sz w:val="30"/>
          <w:szCs w:val="30"/>
        </w:rPr>
        <w:br/>
      </w:r>
      <w:r w:rsidR="005F2E55" w:rsidRPr="00C26995">
        <w:rPr>
          <w:rFonts w:ascii="Angsana New" w:hAnsi="Angsana New"/>
          <w:sz w:val="30"/>
          <w:szCs w:val="30"/>
          <w:cs/>
        </w:rPr>
        <w:t>แต่ละหน่วยที่ประมาณการไว้</w:t>
      </w:r>
    </w:p>
    <w:p w14:paraId="47DFAB15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B31553" w14:textId="182DCAFC" w:rsidR="001D602E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412F02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412F02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ณ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ต้นปี โดยคำนึงถึงการเปลี่ยนแปลงใด</w:t>
      </w:r>
      <w:r w:rsidR="00475B20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75B20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346030A" w14:textId="77777777" w:rsidR="005F2E55" w:rsidRPr="00C26995" w:rsidRDefault="005F2E55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FEF9A6E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756D2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6045B49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6FD33F65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163403E0" w14:textId="77777777" w:rsidR="00EA7434" w:rsidRPr="00C26995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85575A" w14:textId="77777777" w:rsidR="0048178F" w:rsidRPr="00C26995" w:rsidRDefault="00EA7434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A7513A0" w14:textId="77777777" w:rsidR="00A72F1D" w:rsidRPr="00C26995" w:rsidRDefault="00A72F1D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287ECB9A" w14:textId="77777777" w:rsidR="000D58D1" w:rsidRPr="00C26995" w:rsidRDefault="000F2CB4" w:rsidP="000F28DA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23558AB2" w14:textId="77777777" w:rsidR="000F2CB4" w:rsidRPr="00C26995" w:rsidRDefault="000F2CB4" w:rsidP="000F2CB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3B68789" w14:textId="77777777" w:rsidR="00C17C09" w:rsidRPr="00C26995" w:rsidRDefault="00C17C09" w:rsidP="00C17C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C7A6771" w14:textId="77777777" w:rsidR="001D79AC" w:rsidRPr="00C26995" w:rsidRDefault="001D79AC" w:rsidP="001D602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DF1744" w14:textId="77777777" w:rsidR="000F2CB4" w:rsidRPr="00C26995" w:rsidRDefault="00FA53F6" w:rsidP="000F2C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การ</w:t>
      </w:r>
      <w:r w:rsidR="000F2CB4" w:rsidRPr="00C26995">
        <w:rPr>
          <w:rFonts w:ascii="Angsana New" w:hAnsi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0F2CB4" w:rsidRPr="00C26995">
        <w:rPr>
          <w:rFonts w:ascii="Angsana New" w:hAnsi="Angsana New" w:hint="cs"/>
          <w:sz w:val="30"/>
          <w:szCs w:val="30"/>
        </w:rPr>
        <w:t xml:space="preserve"> </w:t>
      </w:r>
      <w:r w:rsidR="000F2CB4" w:rsidRPr="00C26995">
        <w:rPr>
          <w:rFonts w:ascii="Angsana New" w:hAnsi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0F2CB4" w:rsidRPr="00C26995">
        <w:rPr>
          <w:rFonts w:ascii="Angsana New" w:hAnsi="Angsana New" w:hint="cs"/>
          <w:sz w:val="30"/>
          <w:szCs w:val="30"/>
        </w:rPr>
        <w:t xml:space="preserve"> </w:t>
      </w:r>
      <w:r w:rsidR="000F2CB4" w:rsidRPr="00C26995">
        <w:rPr>
          <w:rFonts w:ascii="Angsana New" w:hAnsi="Angsana New" w:hint="cs"/>
          <w:sz w:val="30"/>
          <w:szCs w:val="30"/>
          <w:cs/>
        </w:rPr>
        <w:t>ดังนี้</w:t>
      </w:r>
    </w:p>
    <w:p w14:paraId="7F8C74E6" w14:textId="77777777" w:rsidR="000F2CB4" w:rsidRPr="00C26995" w:rsidRDefault="000F2CB4" w:rsidP="000F2CB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A6D9CA8" w14:textId="555BCDED" w:rsidR="000F2CB4" w:rsidRPr="00C26995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A77235" w:rsidRPr="00A77235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A1FB1AB" w14:textId="4156D4E6" w:rsidR="000F2CB4" w:rsidRPr="00C26995" w:rsidRDefault="000F2CB4" w:rsidP="00C55D86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C26995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ข้อมูลระดับ </w:t>
      </w:r>
      <w:r w:rsidR="00A77235" w:rsidRPr="00A77235">
        <w:rPr>
          <w:rFonts w:ascii="Angsana New" w:hAnsi="Angsana New" w:hint="cs"/>
          <w:spacing w:val="-2"/>
          <w:sz w:val="30"/>
          <w:szCs w:val="30"/>
          <w:lang w:val="en-US" w:bidi="th-TH"/>
        </w:rPr>
        <w:t>2</w:t>
      </w:r>
      <w:r w:rsidRPr="00C26995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</w:t>
      </w:r>
      <w:r w:rsidR="00CA58AD" w:rsidRPr="00C26995">
        <w:rPr>
          <w:rFonts w:ascii="Angsana New" w:hAnsi="Angsana New" w:hint="cs"/>
          <w:spacing w:val="-2"/>
          <w:sz w:val="30"/>
          <w:szCs w:val="30"/>
          <w:cs/>
          <w:lang w:bidi="th-TH"/>
        </w:rPr>
        <w:t>อ้อม</w:t>
      </w:r>
      <w:r w:rsidRPr="00C26995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77235" w:rsidRPr="00A77235">
        <w:rPr>
          <w:rFonts w:ascii="Angsana New" w:hAnsi="Angsana New" w:hint="cs"/>
          <w:spacing w:val="-2"/>
          <w:sz w:val="30"/>
          <w:szCs w:val="30"/>
          <w:lang w:val="en-US" w:bidi="th-TH"/>
        </w:rPr>
        <w:t>1</w:t>
      </w:r>
    </w:p>
    <w:p w14:paraId="5CEFE8C0" w14:textId="335527E8" w:rsidR="000F2CB4" w:rsidRPr="00C26995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A77235" w:rsidRPr="00A77235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C2699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A58AD" w:rsidRPr="00C26995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E7F99DA" w14:textId="16821138" w:rsidR="005F2E55" w:rsidRPr="00C26995" w:rsidRDefault="002727A8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6DB5349" w14:textId="77777777" w:rsidR="002727A8" w:rsidRPr="00C26995" w:rsidRDefault="002727A8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03E22F4" w14:textId="506A4817" w:rsidR="005F2E55" w:rsidRPr="00C26995" w:rsidRDefault="0094657B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C26995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C26995">
        <w:rPr>
          <w:rFonts w:ascii="Angsana New" w:hAnsi="Angsana New"/>
          <w:color w:val="000000"/>
          <w:sz w:val="30"/>
          <w:szCs w:val="30"/>
          <w:cs/>
        </w:rPr>
        <w:t xml:space="preserve"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77235" w:rsidRPr="00A77235">
        <w:rPr>
          <w:rFonts w:ascii="Angsana New" w:hAnsi="Angsana New"/>
          <w:color w:val="000000"/>
          <w:sz w:val="30"/>
          <w:szCs w:val="30"/>
        </w:rPr>
        <w:t>3</w:t>
      </w:r>
      <w:r w:rsidRPr="00C26995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ACFAD8D" w14:textId="77777777" w:rsidR="001D602E" w:rsidRPr="00C26995" w:rsidRDefault="001D602E" w:rsidP="000F2CB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C41DBEE" w14:textId="4B0A5F75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</w:t>
      </w:r>
    </w:p>
    <w:p w14:paraId="159F0DE8" w14:textId="77777777" w:rsidR="007C32EE" w:rsidRPr="00C26995" w:rsidRDefault="007C32EE" w:rsidP="005410DE">
      <w:pPr>
        <w:tabs>
          <w:tab w:val="clear" w:pos="227"/>
        </w:tabs>
        <w:ind w:left="540" w:right="72"/>
        <w:jc w:val="thaiDistribute"/>
        <w:rPr>
          <w:rFonts w:ascii="Angsana New" w:hAnsi="Angsana New"/>
          <w:sz w:val="28"/>
          <w:szCs w:val="28"/>
        </w:rPr>
      </w:pPr>
    </w:p>
    <w:p w14:paraId="11E54BF6" w14:textId="2C16374D" w:rsidR="00DB158F" w:rsidRPr="00C26995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26995">
        <w:rPr>
          <w:rFonts w:ascii="Angsana New" w:hAnsi="Angsana New" w:hint="cs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C26995">
        <w:rPr>
          <w:rFonts w:ascii="Angsana New" w:hAnsi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</w:t>
      </w:r>
    </w:p>
    <w:p w14:paraId="249FC535" w14:textId="77777777" w:rsidR="0004199D" w:rsidRPr="00C26995" w:rsidRDefault="0004199D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205D3582" w14:textId="77777777" w:rsidR="00E07011" w:rsidRPr="00C26995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รายได้จากการขายไฟฟ้า</w:t>
      </w:r>
    </w:p>
    <w:p w14:paraId="32DA78FF" w14:textId="77777777" w:rsidR="00E07011" w:rsidRPr="00C26995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2608E08" w14:textId="77777777" w:rsidR="00E07011" w:rsidRPr="00C26995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รายได้จากการขายไฟฟ้าประกอบด้วยรายได้จากค่าพลังงานไฟฟ้า และรายได้ค่าความพร้อมจ่ายพลังไฟฟ้าส่วนที่เป็นค่าใช้จ่ายดำเนินงาน</w:t>
      </w:r>
    </w:p>
    <w:p w14:paraId="4D356FA5" w14:textId="77777777" w:rsidR="00E07011" w:rsidRPr="00C26995" w:rsidRDefault="00E07011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608E344" w14:textId="63BEBCA8" w:rsidR="00E07011" w:rsidRPr="00C26995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ส่วนที่เป็นค่าใช้จ่ายดำเนินงานเป็นรายได้ที่สะท้อนถึงค่าใช้จ่ายคงที่ใน</w:t>
      </w:r>
      <w:r w:rsidR="00C70126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การเดินเครื่องและบำรุงรักษา ค่าอะไหล่ในการบำรุงรักษา และค่าใช้จ่ายในการบริหาร โดยอัตราค่าความพร้อมจ่ายพลังไฟฟ้าส่วนที่เป็นค่าใช้จ่ายดำเนินงานจะถูกกำหนดเป็นจำนวนเงินต่อกิโลวัตต์ ตามชั่วโมงความพร้อมจ่ายในแต่ละปีตลอดอายุของสัญญาซื้อขายไฟฟ้า ทั้งนี้ สัญญาซื้อขายไฟฟ้าแต่ละสัญญาของกลุ่มบริษัทมีข้อตกลงและเงื่อนไขในการได้รับรายได้ค่าความพร้อมจ่ายพลังไฟฟ้าส่วนที่เป็นค่าใช้จ่ายดำเนินงานที่แตกต่างกัน</w:t>
      </w:r>
    </w:p>
    <w:p w14:paraId="275869A6" w14:textId="77777777" w:rsidR="00527AE7" w:rsidRPr="00C26995" w:rsidRDefault="00527AE7" w:rsidP="00E0701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0F06F58" w14:textId="77777777" w:rsidR="008377DB" w:rsidRPr="00C26995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5E81" w:rsidRPr="00C26995">
        <w:rPr>
          <w:rFonts w:ascii="Angsana New" w:hAnsi="Angsana New"/>
          <w:sz w:val="30"/>
          <w:szCs w:val="30"/>
          <w:cs/>
        </w:rPr>
        <w:t>รับรู้รายได้ค่าความพร้อมจ่ายพลังไฟฟ้าส่วนที่เป็นค่าใช้จ่ายดำเนินงาน</w:t>
      </w:r>
      <w:r w:rsidRPr="00C26995">
        <w:rPr>
          <w:rFonts w:ascii="Angsana New" w:hAnsi="Angsana New" w:hint="cs"/>
          <w:sz w:val="30"/>
          <w:szCs w:val="30"/>
          <w:cs/>
        </w:rPr>
        <w:t>โดยผันแปรตามจำนวนชั่วโมงความพร้อมจ่ายตามสัญญา</w:t>
      </w:r>
      <w:r w:rsidRPr="00C26995">
        <w:rPr>
          <w:rFonts w:ascii="Angsana New" w:hAnsi="Angsana New" w:hint="cs"/>
          <w:sz w:val="30"/>
          <w:szCs w:val="30"/>
        </w:rPr>
        <w:t xml:space="preserve"> (</w:t>
      </w:r>
      <w:r w:rsidR="00427B32" w:rsidRPr="00C26995">
        <w:rPr>
          <w:rFonts w:ascii="Angsana New" w:hAnsi="Angsana New"/>
          <w:sz w:val="30"/>
          <w:szCs w:val="30"/>
        </w:rPr>
        <w:t>Contracted Available Hours  “</w:t>
      </w:r>
      <w:r w:rsidRPr="00C26995">
        <w:rPr>
          <w:rFonts w:ascii="Angsana New" w:hAnsi="Angsana New" w:hint="cs"/>
          <w:sz w:val="30"/>
          <w:szCs w:val="30"/>
        </w:rPr>
        <w:t>CAH</w:t>
      </w:r>
      <w:r w:rsidR="00427B32" w:rsidRPr="00C26995">
        <w:rPr>
          <w:rFonts w:ascii="Angsana New" w:hAnsi="Angsana New"/>
          <w:sz w:val="30"/>
          <w:szCs w:val="30"/>
        </w:rPr>
        <w:t>”</w:t>
      </w:r>
      <w:r w:rsidRPr="00C26995">
        <w:rPr>
          <w:rFonts w:ascii="Angsana New" w:hAnsi="Angsana New" w:hint="cs"/>
          <w:sz w:val="30"/>
          <w:szCs w:val="30"/>
        </w:rPr>
        <w:t xml:space="preserve">) </w:t>
      </w:r>
      <w:r w:rsidRPr="00C26995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Pr="00C26995">
        <w:rPr>
          <w:rFonts w:ascii="Angsana New" w:hAnsi="Angsana New" w:hint="cs"/>
          <w:sz w:val="30"/>
          <w:szCs w:val="30"/>
        </w:rPr>
        <w:t xml:space="preserve"> (</w:t>
      </w:r>
      <w:r w:rsidR="00427B32" w:rsidRPr="00C26995">
        <w:rPr>
          <w:rFonts w:ascii="Angsana New" w:hAnsi="Angsana New"/>
          <w:sz w:val="30"/>
          <w:szCs w:val="30"/>
        </w:rPr>
        <w:t>Base Availability Credit</w:t>
      </w:r>
      <w:r w:rsidR="00427B32" w:rsidRPr="00C26995">
        <w:rPr>
          <w:rFonts w:ascii="Angsana New" w:hAnsi="Angsana New" w:hint="cs"/>
          <w:sz w:val="30"/>
          <w:szCs w:val="30"/>
        </w:rPr>
        <w:t xml:space="preserve"> </w:t>
      </w:r>
      <w:r w:rsidR="00427B32" w:rsidRPr="00C26995">
        <w:rPr>
          <w:rFonts w:ascii="Angsana New" w:hAnsi="Angsana New"/>
          <w:sz w:val="30"/>
          <w:szCs w:val="30"/>
        </w:rPr>
        <w:t>“</w:t>
      </w:r>
      <w:r w:rsidRPr="00C26995">
        <w:rPr>
          <w:rFonts w:ascii="Angsana New" w:hAnsi="Angsana New" w:hint="cs"/>
          <w:sz w:val="30"/>
          <w:szCs w:val="30"/>
        </w:rPr>
        <w:t>BAC</w:t>
      </w:r>
      <w:r w:rsidR="00427B32" w:rsidRPr="00C26995">
        <w:rPr>
          <w:rFonts w:ascii="Angsana New" w:hAnsi="Angsana New"/>
          <w:sz w:val="30"/>
          <w:szCs w:val="30"/>
        </w:rPr>
        <w:t>”</w:t>
      </w:r>
      <w:r w:rsidRPr="00C26995">
        <w:rPr>
          <w:rFonts w:ascii="Angsana New" w:hAnsi="Angsana New" w:hint="cs"/>
          <w:sz w:val="30"/>
          <w:szCs w:val="30"/>
        </w:rPr>
        <w:t>)</w:t>
      </w:r>
    </w:p>
    <w:p w14:paraId="72EC407B" w14:textId="470E1A69" w:rsidR="001D602E" w:rsidRPr="00C26995" w:rsidRDefault="001D602E" w:rsidP="00E0701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C72B3C1" w14:textId="77777777" w:rsidR="004859C7" w:rsidRPr="00C26995" w:rsidRDefault="00F369CE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26995">
        <w:rPr>
          <w:rFonts w:ascii="Angsana New" w:hAnsi="Angsana New" w:hint="cs"/>
          <w:iCs/>
          <w:sz w:val="30"/>
          <w:szCs w:val="30"/>
          <w:cs/>
        </w:rPr>
        <w:lastRenderedPageBreak/>
        <w:t>รายได้จาก</w:t>
      </w:r>
      <w:r w:rsidR="004859C7" w:rsidRPr="00C26995">
        <w:rPr>
          <w:rFonts w:ascii="Angsana New" w:hAnsi="Angsana New" w:hint="cs"/>
          <w:iCs/>
          <w:sz w:val="30"/>
          <w:szCs w:val="30"/>
          <w:cs/>
        </w:rPr>
        <w:t>การ</w:t>
      </w:r>
      <w:r w:rsidRPr="00C26995">
        <w:rPr>
          <w:rFonts w:ascii="Angsana New" w:hAnsi="Angsana New" w:hint="cs"/>
          <w:iCs/>
          <w:sz w:val="30"/>
          <w:szCs w:val="30"/>
          <w:cs/>
        </w:rPr>
        <w:t>ให้</w:t>
      </w:r>
      <w:r w:rsidR="004859C7" w:rsidRPr="00C26995">
        <w:rPr>
          <w:rFonts w:ascii="Angsana New" w:hAnsi="Angsana New" w:hint="cs"/>
          <w:iCs/>
          <w:sz w:val="30"/>
          <w:szCs w:val="30"/>
          <w:cs/>
        </w:rPr>
        <w:t>บริการ</w:t>
      </w:r>
    </w:p>
    <w:p w14:paraId="0766E3BC" w14:textId="77777777" w:rsidR="004859C7" w:rsidRPr="00C26995" w:rsidRDefault="004859C7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2"/>
          <w:szCs w:val="22"/>
        </w:rPr>
      </w:pPr>
    </w:p>
    <w:p w14:paraId="113B5713" w14:textId="77777777" w:rsidR="004859C7" w:rsidRPr="00C26995" w:rsidRDefault="004859C7" w:rsidP="004859C7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</w:t>
      </w:r>
      <w:r w:rsidR="00F369CE" w:rsidRPr="00C26995">
        <w:rPr>
          <w:rFonts w:ascii="Angsana New" w:hAnsi="Angsana New" w:hint="cs"/>
          <w:sz w:val="30"/>
          <w:szCs w:val="30"/>
          <w:cs/>
        </w:rPr>
        <w:t>ร ต้นทุนที่เกี่ยวข้องรับรู้ในกำไรขาดทุนเมื่อเกิดขึ้น</w:t>
      </w:r>
    </w:p>
    <w:p w14:paraId="2C883B16" w14:textId="04BC88F2" w:rsidR="004859C7" w:rsidRPr="00C26995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4"/>
          <w:szCs w:val="24"/>
        </w:rPr>
      </w:pPr>
    </w:p>
    <w:p w14:paraId="014F83E7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26995">
        <w:rPr>
          <w:rFonts w:ascii="Angsana New" w:hAnsi="Angsana New" w:hint="cs"/>
          <w:iCs/>
          <w:sz w:val="30"/>
          <w:szCs w:val="30"/>
          <w:cs/>
        </w:rPr>
        <w:t>รายได้ตามสัญญาเช่า</w:t>
      </w:r>
    </w:p>
    <w:p w14:paraId="6283DE47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22"/>
          <w:szCs w:val="22"/>
        </w:rPr>
      </w:pPr>
    </w:p>
    <w:p w14:paraId="77F32DD2" w14:textId="77777777" w:rsidR="00EA7434" w:rsidRPr="00C26995" w:rsidRDefault="00EA7434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รายได้ตา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4731C966" w14:textId="77777777" w:rsidR="001D602E" w:rsidRPr="00C26995" w:rsidRDefault="001D602E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082E7C" w14:textId="77777777" w:rsidR="00EA7434" w:rsidRPr="00C26995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26995">
        <w:rPr>
          <w:rFonts w:ascii="Angsana New" w:hAnsi="Angsana New"/>
          <w:i/>
          <w:iCs/>
          <w:sz w:val="30"/>
          <w:szCs w:val="30"/>
          <w:cs/>
          <w:lang w:val="en-GB"/>
        </w:rPr>
        <w:t>ภาษีเงินได้</w:t>
      </w:r>
    </w:p>
    <w:p w14:paraId="40EC427C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2BF570E" w14:textId="32A00263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A153E" w:rsidRPr="00C26995">
        <w:rPr>
          <w:rFonts w:ascii="Angsana New" w:hAnsi="Angsana New" w:hint="cs"/>
          <w:sz w:val="30"/>
          <w:szCs w:val="30"/>
          <w:cs/>
        </w:rPr>
        <w:t>ซึ่ง</w:t>
      </w:r>
      <w:r w:rsidRPr="00C26995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3B8654A" w14:textId="77777777" w:rsidR="00A4769C" w:rsidRPr="00C26995" w:rsidRDefault="00A4769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F286A99" w14:textId="794BC0B5" w:rsidR="00A4769C" w:rsidRPr="00C26995" w:rsidRDefault="00A4769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9A242D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="00A77235" w:rsidRPr="00A77235">
        <w:rPr>
          <w:rFonts w:ascii="Angsana New" w:hAnsi="Angsana New"/>
          <w:sz w:val="30"/>
          <w:szCs w:val="30"/>
        </w:rPr>
        <w:t>12</w:t>
      </w:r>
      <w:r w:rsidRPr="00C26995">
        <w:rPr>
          <w:rFonts w:ascii="Angsana New" w:hAnsi="Angsana New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</w:t>
      </w:r>
      <w:r w:rsidR="009A242D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417B7CEB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9740C21" w14:textId="5AD5BEC2" w:rsidR="00EA7434" w:rsidRPr="00C26995" w:rsidRDefault="00EA7434" w:rsidP="002901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4A153E" w:rsidRPr="00C26995">
        <w:rPr>
          <w:rFonts w:ascii="Angsana New" w:hAnsi="Angsana New" w:hint="cs"/>
          <w:sz w:val="30"/>
          <w:szCs w:val="30"/>
          <w:cs/>
        </w:rPr>
        <w:t>บันทึก</w:t>
      </w:r>
      <w:r w:rsidRPr="00C26995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73E83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</w:t>
      </w:r>
    </w:p>
    <w:p w14:paraId="34020FC7" w14:textId="77777777" w:rsidR="000631EF" w:rsidRPr="00C26995" w:rsidRDefault="000631EF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4E240B33" w14:textId="76F21629" w:rsidR="00EA7434" w:rsidRPr="00C26995" w:rsidRDefault="00EA7434" w:rsidP="00A476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4A153E" w:rsidRPr="00C26995">
        <w:rPr>
          <w:rFonts w:ascii="Angsana New" w:hAnsi="Angsana New" w:hint="cs"/>
          <w:sz w:val="30"/>
          <w:szCs w:val="30"/>
          <w:cs/>
        </w:rPr>
        <w:t>สำหรับ</w:t>
      </w:r>
      <w:r w:rsidRPr="00C26995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A4769C" w:rsidRPr="00C26995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A4769C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14:paraId="57CE8F6C" w14:textId="77777777" w:rsidR="001D602E" w:rsidRPr="00C26995" w:rsidRDefault="001D602E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A6111A8" w14:textId="57E8C78F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199D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4A153E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4A153E" w:rsidRPr="00C26995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8EF1153" w14:textId="77777777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41D9BA05" w14:textId="183C9B1C" w:rsidR="00EA7434" w:rsidRPr="00C26995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C224C3" w14:textId="77777777" w:rsidR="00991CDC" w:rsidRPr="00C26995" w:rsidRDefault="00991CD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4CCBE13" w14:textId="5A652028" w:rsidR="008B61AD" w:rsidRPr="00C26995" w:rsidRDefault="008B61AD" w:rsidP="003F3D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6ADC1B9" w14:textId="77777777" w:rsidR="00007259" w:rsidRPr="00C26995" w:rsidRDefault="00007259" w:rsidP="00D728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DA6FB" w14:textId="50B65F8F" w:rsidR="00B27D79" w:rsidRPr="00C26995" w:rsidRDefault="000F5F15" w:rsidP="00286F70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C26995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344F73" w:rsidRPr="00C26995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E47914" w:rsidRPr="00C26995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344F73" w:rsidRPr="00C2699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86F70" w:rsidRPr="00C26995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</w:t>
      </w:r>
      <w:r w:rsidR="002C2E68" w:rsidRPr="00C26995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A77235" w:rsidRPr="00A77235">
        <w:rPr>
          <w:rFonts w:ascii="Angsana New" w:hAnsi="Angsana New"/>
          <w:bCs/>
          <w:sz w:val="30"/>
          <w:szCs w:val="30"/>
        </w:rPr>
        <w:t>8</w:t>
      </w:r>
      <w:r w:rsidR="002C2E68" w:rsidRPr="00C26995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A77235" w:rsidRPr="00A77235">
        <w:rPr>
          <w:rFonts w:ascii="Angsana New" w:hAnsi="Angsana New"/>
          <w:bCs/>
          <w:sz w:val="30"/>
          <w:szCs w:val="30"/>
        </w:rPr>
        <w:t>9</w:t>
      </w:r>
      <w:r w:rsidR="00173342" w:rsidRPr="00C2699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D6867" w:rsidRPr="00C26995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86F70" w:rsidRPr="00C26995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D15234" w:rsidRPr="00C26995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</w:t>
      </w:r>
      <w:r w:rsidR="00286F70" w:rsidRPr="00C26995">
        <w:rPr>
          <w:rFonts w:ascii="Angsana New" w:hAnsi="Angsana New" w:hint="cs"/>
          <w:b/>
          <w:sz w:val="30"/>
          <w:szCs w:val="30"/>
          <w:cs/>
        </w:rPr>
        <w:t xml:space="preserve">กลุ่มบริษัทในระหว่างปี </w:t>
      </w:r>
      <w:r w:rsidR="00F46407" w:rsidRPr="00C26995">
        <w:rPr>
          <w:rFonts w:ascii="Angsana New" w:hAnsi="Angsana New"/>
          <w:b/>
          <w:sz w:val="30"/>
          <w:szCs w:val="30"/>
        </w:rPr>
        <w:br/>
      </w:r>
      <w:r w:rsidR="00286F70" w:rsidRPr="00C26995">
        <w:rPr>
          <w:rFonts w:ascii="Angsana New" w:hAnsi="Angsana New" w:hint="cs"/>
          <w:b/>
          <w:sz w:val="30"/>
          <w:szCs w:val="30"/>
          <w:cs/>
        </w:rPr>
        <w:t xml:space="preserve">มีดังต่อไปนี้ </w:t>
      </w:r>
    </w:p>
    <w:p w14:paraId="322BBDAE" w14:textId="77777777" w:rsidR="0029352A" w:rsidRPr="00C26995" w:rsidRDefault="0029352A" w:rsidP="00D72875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1A307F" w:rsidRPr="00C26995" w14:paraId="2D85E68C" w14:textId="77777777" w:rsidTr="006E34F5">
        <w:trPr>
          <w:trHeight w:val="20"/>
          <w:tblHeader/>
        </w:trPr>
        <w:tc>
          <w:tcPr>
            <w:tcW w:w="3690" w:type="dxa"/>
          </w:tcPr>
          <w:p w14:paraId="53189586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26995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26995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26995">
              <w:rPr>
                <w:rFonts w:ascii="Angsana New" w:hAnsi="Angsana New" w:hint="cs"/>
                <w:b/>
                <w:sz w:val="30"/>
                <w:szCs w:val="30"/>
                <w:cs/>
              </w:rPr>
              <w:br w:type="page"/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2D234C" w14:textId="77777777" w:rsidR="00167C80" w:rsidRPr="00C26995" w:rsidRDefault="00167C80" w:rsidP="00167C80">
            <w:pPr>
              <w:ind w:firstLine="7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B010D8" w14:textId="77777777" w:rsidR="001A307F" w:rsidRPr="00C26995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5C832095" w14:textId="77777777" w:rsidR="001A307F" w:rsidRPr="00C26995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A307F" w:rsidRPr="00C26995" w14:paraId="19842F33" w14:textId="77777777" w:rsidTr="006E34F5">
        <w:trPr>
          <w:trHeight w:val="20"/>
        </w:trPr>
        <w:tc>
          <w:tcPr>
            <w:tcW w:w="3690" w:type="dxa"/>
          </w:tcPr>
          <w:p w14:paraId="04EA4A5A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</w:tcPr>
          <w:p w14:paraId="2B3308BB" w14:textId="77777777" w:rsidR="001A307F" w:rsidRPr="00C26995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5FE2C3F3" w14:textId="77777777" w:rsidR="001A307F" w:rsidRPr="00C26995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8F0C44" w:rsidRPr="00C26995" w14:paraId="4F3BDAF3" w14:textId="77777777" w:rsidTr="006E34F5">
        <w:trPr>
          <w:trHeight w:val="20"/>
        </w:trPr>
        <w:tc>
          <w:tcPr>
            <w:tcW w:w="3690" w:type="dxa"/>
          </w:tcPr>
          <w:p w14:paraId="7F137CE8" w14:textId="77777777" w:rsidR="008F0C44" w:rsidRPr="00C26995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กฟผ. อินเตอร์เนชั่นแนล จำกัด</w:t>
            </w:r>
          </w:p>
        </w:tc>
        <w:tc>
          <w:tcPr>
            <w:tcW w:w="1350" w:type="dxa"/>
          </w:tcPr>
          <w:p w14:paraId="29ABD821" w14:textId="77777777" w:rsidR="008F0C44" w:rsidRPr="00C26995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408F299A" w14:textId="048EF3B5" w:rsidR="008F0C44" w:rsidRPr="00C26995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เป็นบริษัทที่การไฟฟ้าฝ่ายผลิตแห่งประเทศไทยถือหุ้นร้อยละ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99</w:t>
            </w:r>
            <w:r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99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1A307F" w:rsidRPr="00C26995" w14:paraId="1A30BEB7" w14:textId="77777777" w:rsidTr="006E34F5">
        <w:trPr>
          <w:trHeight w:val="20"/>
        </w:trPr>
        <w:tc>
          <w:tcPr>
            <w:tcW w:w="3690" w:type="dxa"/>
          </w:tcPr>
          <w:p w14:paraId="464B8C98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5B5D87C5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(มอริเชียส) คอร์ปอเรชั่น จำกัด</w:t>
            </w:r>
          </w:p>
        </w:tc>
        <w:tc>
          <w:tcPr>
            <w:tcW w:w="1350" w:type="dxa"/>
          </w:tcPr>
          <w:p w14:paraId="2E2E87A1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320" w:type="dxa"/>
          </w:tcPr>
          <w:p w14:paraId="4A15F704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14:paraId="47B231E3" w14:textId="1808EBAC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A307F" w:rsidRPr="00C26995" w14:paraId="73478ADD" w14:textId="77777777" w:rsidTr="006E34F5">
        <w:trPr>
          <w:trHeight w:val="20"/>
        </w:trPr>
        <w:tc>
          <w:tcPr>
            <w:tcW w:w="3690" w:type="dxa"/>
          </w:tcPr>
          <w:p w14:paraId="5B111F83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3AF2C4CC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E74A8A5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</w:tcPr>
          <w:p w14:paraId="2C766FF3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56B184FC" w14:textId="7BBD37B4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2284" w:rsidRPr="00C26995" w14:paraId="3932520F" w14:textId="77777777" w:rsidTr="006E34F5">
        <w:trPr>
          <w:trHeight w:val="20"/>
        </w:trPr>
        <w:tc>
          <w:tcPr>
            <w:tcW w:w="3690" w:type="dxa"/>
          </w:tcPr>
          <w:p w14:paraId="75E09469" w14:textId="77777777" w:rsidR="00F82284" w:rsidRPr="00C26995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>Fareast Renewable Development Pte. Ltd.</w:t>
            </w:r>
          </w:p>
          <w:p w14:paraId="143F2445" w14:textId="77777777" w:rsidR="00F82284" w:rsidRPr="00C26995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14:paraId="555F2090" w14:textId="43AA8943" w:rsidR="00F82284" w:rsidRPr="00C26995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</w:tcPr>
          <w:p w14:paraId="0060B8C5" w14:textId="77777777" w:rsidR="00F82284" w:rsidRPr="00C26995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D7128AD" w14:textId="4A66B36B" w:rsidR="00F82284" w:rsidRPr="00C26995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  <w:tr w:rsidR="001A307F" w:rsidRPr="00C26995" w14:paraId="32F334D9" w14:textId="77777777" w:rsidTr="006E34F5">
        <w:trPr>
          <w:trHeight w:val="20"/>
        </w:trPr>
        <w:tc>
          <w:tcPr>
            <w:tcW w:w="3690" w:type="dxa"/>
          </w:tcPr>
          <w:p w14:paraId="1AA73FE4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ออสเตรเลีย คอร์ปอเรชั่น  </w:t>
            </w:r>
          </w:p>
          <w:p w14:paraId="1D4ACE32" w14:textId="77777777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จำกัด</w:t>
            </w:r>
            <w:r w:rsidR="002B7493"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B7493"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</w:tcPr>
          <w:p w14:paraId="59D508C3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320" w:type="dxa"/>
          </w:tcPr>
          <w:p w14:paraId="5CBE0E4F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0237D501" w14:textId="47E752B1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ถือหุ้นร้อยละ </w:t>
            </w:r>
            <w:r w:rsidR="00A77235" w:rsidRPr="00A77235">
              <w:rPr>
                <w:rFonts w:ascii="Angsana New" w:hAnsi="Angsana New" w:hint="cs"/>
                <w:spacing w:val="-2"/>
                <w:sz w:val="30"/>
                <w:szCs w:val="30"/>
              </w:rPr>
              <w:t>100</w:t>
            </w:r>
            <w:r w:rsidRPr="00C269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F10DD9" w:rsidRPr="00C26995" w14:paraId="185D6415" w14:textId="77777777" w:rsidTr="00DB463B">
        <w:trPr>
          <w:trHeight w:val="20"/>
        </w:trPr>
        <w:tc>
          <w:tcPr>
            <w:tcW w:w="3690" w:type="dxa"/>
          </w:tcPr>
          <w:p w14:paraId="44590964" w14:textId="351AC499" w:rsidR="00F10DD9" w:rsidRPr="00C26995" w:rsidRDefault="00F10DD9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proofErr w:type="spellStart"/>
            <w:r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Nexif</w:t>
            </w:r>
            <w:proofErr w:type="spellEnd"/>
            <w:r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Energy</w:t>
            </w:r>
            <w:r w:rsidR="002B7A5D"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B7A5D"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Holding B.V.</w:t>
            </w:r>
            <w:r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</w:tcPr>
          <w:p w14:paraId="26CA2941" w14:textId="499E3C50" w:rsidR="00F10DD9" w:rsidRPr="00C26995" w:rsidRDefault="00634DF7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320" w:type="dxa"/>
          </w:tcPr>
          <w:p w14:paraId="0B1C8634" w14:textId="77777777" w:rsidR="0062154C" w:rsidRPr="00C26995" w:rsidRDefault="0062154C" w:rsidP="0062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49D79FB" w14:textId="3C088A65" w:rsidR="00F10DD9" w:rsidRPr="00C26995" w:rsidRDefault="0062154C" w:rsidP="0062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B7338" w:rsidRPr="00C26995" w14:paraId="0213E3A3" w14:textId="77777777" w:rsidTr="00DB463B">
        <w:trPr>
          <w:trHeight w:val="20"/>
        </w:trPr>
        <w:tc>
          <w:tcPr>
            <w:tcW w:w="3690" w:type="dxa"/>
          </w:tcPr>
          <w:p w14:paraId="0470BDC0" w14:textId="60DFD9D9" w:rsidR="001B7338" w:rsidRPr="00C26995" w:rsidRDefault="00210FF8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RATCH &amp; AIDC Wind Energy Pte. Ltd.</w:t>
            </w:r>
          </w:p>
        </w:tc>
        <w:tc>
          <w:tcPr>
            <w:tcW w:w="1350" w:type="dxa"/>
          </w:tcPr>
          <w:p w14:paraId="742C26DE" w14:textId="7C3AC8F2" w:rsidR="001B7338" w:rsidRPr="00C26995" w:rsidRDefault="00210FF8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</w:tcPr>
          <w:p w14:paraId="661DD778" w14:textId="77777777" w:rsidR="00210FF8" w:rsidRPr="00C26995" w:rsidRDefault="00210FF8" w:rsidP="0021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5CDC14B9" w14:textId="02A8F4D0" w:rsidR="001B7338" w:rsidRPr="00C26995" w:rsidRDefault="00210FF8" w:rsidP="0021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A307F" w:rsidRPr="00C26995" w14:paraId="3B444576" w14:textId="77777777" w:rsidTr="006E34F5">
        <w:trPr>
          <w:trHeight w:val="20"/>
        </w:trPr>
        <w:tc>
          <w:tcPr>
            <w:tcW w:w="3690" w:type="dxa"/>
          </w:tcPr>
          <w:p w14:paraId="277BB12B" w14:textId="5E706AF3" w:rsidR="001A307F" w:rsidRPr="00C26995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อาร์อี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โซลาร์ </w:t>
            </w:r>
            <w:r w:rsidR="00A77235" w:rsidRPr="00A7723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1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</w:tcPr>
          <w:p w14:paraId="4F488C79" w14:textId="77777777" w:rsidR="001A307F" w:rsidRPr="00C26995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506B3104" w14:textId="3F0AC5D8" w:rsidR="001A307F" w:rsidRPr="00C26995" w:rsidRDefault="001A307F" w:rsidP="00E4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>.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B7338" w:rsidRPr="00C26995" w14:paraId="7F157146" w14:textId="77777777" w:rsidTr="006E34F5">
        <w:trPr>
          <w:trHeight w:val="20"/>
        </w:trPr>
        <w:tc>
          <w:tcPr>
            <w:tcW w:w="3690" w:type="dxa"/>
          </w:tcPr>
          <w:p w14:paraId="7B2E2087" w14:textId="6CCF80F5" w:rsidR="001B7338" w:rsidRPr="00C26995" w:rsidRDefault="001B7338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</w:t>
            </w:r>
            <w:r w:rsidRPr="00C26995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อี กรีน เอนเนอร์จี จำกัด</w:t>
            </w:r>
          </w:p>
        </w:tc>
        <w:tc>
          <w:tcPr>
            <w:tcW w:w="1350" w:type="dxa"/>
          </w:tcPr>
          <w:p w14:paraId="33A2E2BD" w14:textId="79604A85" w:rsidR="001B7338" w:rsidRPr="00C26995" w:rsidRDefault="001B7338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0AE144B4" w14:textId="4248574C" w:rsidR="001B7338" w:rsidRPr="00C26995" w:rsidRDefault="001B7338" w:rsidP="00E4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บริษัทย่อยทางตรงถือหุ้นร้อยละ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>.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57A41" w:rsidRPr="00C26995" w14:paraId="1AD3404B" w14:textId="77777777" w:rsidTr="006E34F5">
        <w:trPr>
          <w:trHeight w:val="20"/>
        </w:trPr>
        <w:tc>
          <w:tcPr>
            <w:tcW w:w="3690" w:type="dxa"/>
          </w:tcPr>
          <w:p w14:paraId="20FC37FD" w14:textId="1546E888" w:rsidR="00157A41" w:rsidRPr="00C26995" w:rsidRDefault="00157A41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lastRenderedPageBreak/>
              <w:t>บริษัท ไฟฟ้าน้ำงึม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A77235" w:rsidRPr="00A7723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2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</w:tcPr>
          <w:p w14:paraId="06FC994A" w14:textId="77777777" w:rsidR="00157A41" w:rsidRPr="00C26995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4320" w:type="dxa"/>
          </w:tcPr>
          <w:p w14:paraId="23915E16" w14:textId="3544ACC9" w:rsidR="00157A41" w:rsidRPr="00C26995" w:rsidRDefault="00157A41" w:rsidP="007D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เป็นบริษัทย่อยของการร่วมค้าทางตรง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การร่วมค้าทางตรงถือหุ้นร้อยละ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57A41" w:rsidRPr="00C26995" w14:paraId="1BD6F437" w14:textId="77777777" w:rsidTr="006E34F5">
        <w:trPr>
          <w:trHeight w:val="20"/>
        </w:trPr>
        <w:tc>
          <w:tcPr>
            <w:tcW w:w="3690" w:type="dxa"/>
          </w:tcPr>
          <w:p w14:paraId="29AD9A6B" w14:textId="77777777" w:rsidR="00157A41" w:rsidRPr="00C26995" w:rsidRDefault="00157A41" w:rsidP="004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C26995">
              <w:rPr>
                <w:rFonts w:ascii="Angsana New" w:hAnsi="Angsana New"/>
                <w:sz w:val="30"/>
                <w:szCs w:val="30"/>
              </w:rPr>
              <w:t>Ecowin</w:t>
            </w:r>
            <w:proofErr w:type="spellEnd"/>
            <w:r w:rsidRPr="00C26995">
              <w:rPr>
                <w:rFonts w:ascii="Angsana New" w:hAnsi="Angsana New"/>
                <w:sz w:val="30"/>
                <w:szCs w:val="30"/>
              </w:rPr>
              <w:t xml:space="preserve"> Energy Corporation</w:t>
            </w:r>
          </w:p>
          <w:p w14:paraId="0409D277" w14:textId="77777777" w:rsidR="00157A41" w:rsidRPr="00C26995" w:rsidRDefault="00157A41" w:rsidP="00CA3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14:paraId="07DBDFAC" w14:textId="77777777" w:rsidR="00157A41" w:rsidRPr="00C26995" w:rsidRDefault="00157A41" w:rsidP="00E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  <w:p w14:paraId="1920850E" w14:textId="77777777" w:rsidR="00157A41" w:rsidRPr="00C26995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</w:tcPr>
          <w:p w14:paraId="0F9D2D13" w14:textId="6F86F316" w:rsidR="00157A41" w:rsidRPr="00C26995" w:rsidRDefault="00157A41" w:rsidP="00A6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C26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 </w:t>
            </w:r>
            <w:r w:rsidR="00001CF9"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6E34F5" w:rsidRPr="00C26995" w14:paraId="4ACCCCB6" w14:textId="77777777" w:rsidTr="00F14A40">
        <w:trPr>
          <w:trHeight w:val="20"/>
        </w:trPr>
        <w:tc>
          <w:tcPr>
            <w:tcW w:w="3690" w:type="dxa"/>
          </w:tcPr>
          <w:p w14:paraId="0B20F059" w14:textId="490E4C0D" w:rsidR="006E34F5" w:rsidRPr="00C26995" w:rsidRDefault="006E34F5" w:rsidP="00F1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อีแกท ไดมอนด์ เซอร์วิส จำกั</w:t>
            </w:r>
            <w:r w:rsidR="005075A7" w:rsidRPr="00C269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350" w:type="dxa"/>
          </w:tcPr>
          <w:p w14:paraId="09B138EA" w14:textId="349FB7E4" w:rsidR="006E34F5" w:rsidRPr="00C26995" w:rsidRDefault="006E34F5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6EE10D6C" w14:textId="07BF3120" w:rsidR="006E34F5" w:rsidRPr="00C26995" w:rsidRDefault="0058318A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เป็นกิจการอื่นที่เกี่ยวข้องกัน บริษัทถือหุ้นร้อยละ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10</w:t>
            </w:r>
            <w:r w:rsidR="003D5A2D"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2F465E" w:rsidRPr="00C26995" w14:paraId="66162CF3" w14:textId="77777777" w:rsidTr="006E34F5">
        <w:trPr>
          <w:trHeight w:val="20"/>
        </w:trPr>
        <w:tc>
          <w:tcPr>
            <w:tcW w:w="3690" w:type="dxa"/>
          </w:tcPr>
          <w:p w14:paraId="2063B24E" w14:textId="77777777" w:rsidR="002F465E" w:rsidRPr="00C26995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</w:tcPr>
          <w:p w14:paraId="2BBC2963" w14:textId="77777777" w:rsidR="002F465E" w:rsidRPr="00C26995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6C8C86A4" w14:textId="77777777" w:rsidR="002F465E" w:rsidRPr="00C26995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0236F32" w14:textId="77777777" w:rsidR="0099573A" w:rsidRPr="00C26995" w:rsidRDefault="0099573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2"/>
        <w:gridCol w:w="242"/>
        <w:gridCol w:w="1198"/>
        <w:gridCol w:w="248"/>
        <w:gridCol w:w="1115"/>
        <w:gridCol w:w="248"/>
        <w:gridCol w:w="8"/>
        <w:gridCol w:w="1077"/>
      </w:tblGrid>
      <w:tr w:rsidR="00F813C9" w:rsidRPr="00C26995" w14:paraId="66378CBE" w14:textId="77777777" w:rsidTr="00F82284">
        <w:trPr>
          <w:tblHeader/>
        </w:trPr>
        <w:tc>
          <w:tcPr>
            <w:tcW w:w="4142" w:type="dxa"/>
            <w:vAlign w:val="bottom"/>
          </w:tcPr>
          <w:p w14:paraId="27A2BD2C" w14:textId="140CBDAB" w:rsidR="00647E5B" w:rsidRPr="00C26995" w:rsidRDefault="00561FC6" w:rsidP="005F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2" w:type="dxa"/>
            <w:gridSpan w:val="3"/>
            <w:vAlign w:val="bottom"/>
          </w:tcPr>
          <w:p w14:paraId="29401608" w14:textId="77777777" w:rsidR="00647E5B" w:rsidRPr="00C26995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1A99EA9B" w14:textId="77777777" w:rsidR="00647E5B" w:rsidRPr="00C26995" w:rsidRDefault="00647E5B" w:rsidP="005F41EC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1DC9EA8B" w14:textId="77777777" w:rsidR="00647E5B" w:rsidRPr="00C26995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6CF" w:rsidRPr="00C26995" w14:paraId="12D5E95D" w14:textId="77777777" w:rsidTr="00F82284">
        <w:trPr>
          <w:tblHeader/>
        </w:trPr>
        <w:tc>
          <w:tcPr>
            <w:tcW w:w="4142" w:type="dxa"/>
            <w:vAlign w:val="bottom"/>
          </w:tcPr>
          <w:p w14:paraId="7C1F4257" w14:textId="2E60EE26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2" w:type="dxa"/>
            <w:vAlign w:val="bottom"/>
          </w:tcPr>
          <w:p w14:paraId="56410455" w14:textId="5A281C65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2" w:type="dxa"/>
            <w:vAlign w:val="bottom"/>
          </w:tcPr>
          <w:p w14:paraId="17500D1E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5140260" w14:textId="30595D72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  <w:vAlign w:val="bottom"/>
          </w:tcPr>
          <w:p w14:paraId="1BAC0BD9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24F37C2" w14:textId="695BB2DB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6" w:type="dxa"/>
            <w:gridSpan w:val="2"/>
            <w:vAlign w:val="bottom"/>
          </w:tcPr>
          <w:p w14:paraId="241AE299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673C83F" w14:textId="37BC78E0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06CF" w:rsidRPr="00C26995" w14:paraId="05071FE4" w14:textId="77777777" w:rsidTr="00F82284">
        <w:trPr>
          <w:trHeight w:val="255"/>
          <w:tblHeader/>
        </w:trPr>
        <w:tc>
          <w:tcPr>
            <w:tcW w:w="4142" w:type="dxa"/>
            <w:vAlign w:val="bottom"/>
          </w:tcPr>
          <w:p w14:paraId="33664B69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8" w:type="dxa"/>
            <w:gridSpan w:val="8"/>
            <w:vAlign w:val="bottom"/>
          </w:tcPr>
          <w:p w14:paraId="7667BE94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CF" w:rsidRPr="00C26995" w14:paraId="6C204A68" w14:textId="77777777" w:rsidTr="00F82284">
        <w:tc>
          <w:tcPr>
            <w:tcW w:w="4142" w:type="dxa"/>
            <w:vAlign w:val="bottom"/>
          </w:tcPr>
          <w:p w14:paraId="7D5F257F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2" w:type="dxa"/>
            <w:vAlign w:val="bottom"/>
          </w:tcPr>
          <w:p w14:paraId="462E77C4" w14:textId="77777777" w:rsidR="00A206CF" w:rsidRPr="00C26995" w:rsidRDefault="00A206CF" w:rsidP="00A206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vAlign w:val="bottom"/>
          </w:tcPr>
          <w:p w14:paraId="7FB57324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F0F1D38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1E0D1F9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E41533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010E13E8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41E5E9C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0C1A" w:rsidRPr="00C26995" w14:paraId="4E6553A3" w14:textId="77777777" w:rsidTr="00F82284">
        <w:tc>
          <w:tcPr>
            <w:tcW w:w="4142" w:type="dxa"/>
            <w:vAlign w:val="bottom"/>
          </w:tcPr>
          <w:p w14:paraId="2DD364EA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172" w:type="dxa"/>
            <w:vAlign w:val="bottom"/>
          </w:tcPr>
          <w:p w14:paraId="21D3413F" w14:textId="7F5EA6F3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="00654A3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953</w:t>
            </w:r>
            <w:r w:rsidR="00A90C1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42" w:type="dxa"/>
            <w:vAlign w:val="bottom"/>
          </w:tcPr>
          <w:p w14:paraId="407AD85E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3CB56C1" w14:textId="151182C3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  <w:r w:rsidR="00A90C1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  <w:r w:rsidR="00A90C1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48" w:type="dxa"/>
            <w:vAlign w:val="bottom"/>
          </w:tcPr>
          <w:p w14:paraId="6ACC0453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CED8AB" w14:textId="08E445FA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D5ADCFB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1DC6041" w14:textId="7C3FF735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0C1A" w:rsidRPr="00C26995" w14:paraId="3B7406D5" w14:textId="77777777" w:rsidTr="00F82284">
        <w:tc>
          <w:tcPr>
            <w:tcW w:w="4142" w:type="dxa"/>
            <w:vAlign w:val="bottom"/>
          </w:tcPr>
          <w:p w14:paraId="20466CA2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vAlign w:val="bottom"/>
          </w:tcPr>
          <w:p w14:paraId="48C24337" w14:textId="0C48A878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A90C1A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42" w:type="dxa"/>
            <w:vAlign w:val="bottom"/>
          </w:tcPr>
          <w:p w14:paraId="5F996FF1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685E06" w14:textId="7C6AD20C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A90C1A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48" w:type="dxa"/>
            <w:vAlign w:val="bottom"/>
          </w:tcPr>
          <w:p w14:paraId="6AEBCE1D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34F28BE" w14:textId="385D45A3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DAE4C1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E8690F5" w14:textId="1F6FA688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0C1A" w:rsidRPr="00C26995" w14:paraId="48594BE1" w14:textId="77777777" w:rsidTr="00F82284">
        <w:tc>
          <w:tcPr>
            <w:tcW w:w="4142" w:type="dxa"/>
            <w:vAlign w:val="bottom"/>
          </w:tcPr>
          <w:p w14:paraId="6D36EEB8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1172" w:type="dxa"/>
            <w:vAlign w:val="bottom"/>
          </w:tcPr>
          <w:p w14:paraId="6F7104C6" w14:textId="19DE7CB3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42" w:type="dxa"/>
            <w:vAlign w:val="bottom"/>
          </w:tcPr>
          <w:p w14:paraId="5DD10A8D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78EAF58" w14:textId="59D3852A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48" w:type="dxa"/>
            <w:vAlign w:val="bottom"/>
          </w:tcPr>
          <w:p w14:paraId="77E9A0ED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8CF9BC2" w14:textId="6D45526F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F973E77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441EAA" w14:textId="5553EA6B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0C1A" w:rsidRPr="00C26995" w14:paraId="372331FA" w14:textId="77777777" w:rsidTr="00F82284">
        <w:tc>
          <w:tcPr>
            <w:tcW w:w="4142" w:type="dxa"/>
            <w:vAlign w:val="bottom"/>
          </w:tcPr>
          <w:p w14:paraId="4B413556" w14:textId="08E614BF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vAlign w:val="bottom"/>
          </w:tcPr>
          <w:p w14:paraId="1FA80128" w14:textId="55F44FE6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2" w:type="dxa"/>
            <w:vAlign w:val="bottom"/>
          </w:tcPr>
          <w:p w14:paraId="0B411800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B4281E1" w14:textId="37A16265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48" w:type="dxa"/>
            <w:vAlign w:val="bottom"/>
          </w:tcPr>
          <w:p w14:paraId="217D7253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497AEF8" w14:textId="0F3929BC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8" w:type="dxa"/>
            <w:vAlign w:val="bottom"/>
          </w:tcPr>
          <w:p w14:paraId="2A20519D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4E7AEA1" w14:textId="0D9587A4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</w:tr>
      <w:tr w:rsidR="00A90C1A" w:rsidRPr="00C26995" w14:paraId="055D3B4B" w14:textId="77777777" w:rsidTr="00F82284">
        <w:tc>
          <w:tcPr>
            <w:tcW w:w="4142" w:type="dxa"/>
            <w:vAlign w:val="bottom"/>
          </w:tcPr>
          <w:p w14:paraId="29B0FB3E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05A3329F" w14:textId="490D4B0F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42" w:type="dxa"/>
            <w:vAlign w:val="bottom"/>
          </w:tcPr>
          <w:p w14:paraId="60D9C0F9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CCE7AD" w14:textId="6C66A698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48" w:type="dxa"/>
            <w:vAlign w:val="bottom"/>
          </w:tcPr>
          <w:p w14:paraId="7BE09BCE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2C6245F" w14:textId="31C9A9C8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66E3823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D6C78A6" w14:textId="76B629B2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0C1A" w:rsidRPr="00C26995" w14:paraId="603A1BF1" w14:textId="77777777" w:rsidTr="00F82284">
        <w:tc>
          <w:tcPr>
            <w:tcW w:w="4142" w:type="dxa"/>
            <w:vAlign w:val="bottom"/>
          </w:tcPr>
          <w:p w14:paraId="64B86E8E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12763447" w14:textId="050EEA85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242" w:type="dxa"/>
            <w:vAlign w:val="bottom"/>
          </w:tcPr>
          <w:p w14:paraId="5BC0307A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10AA5C" w14:textId="2DDE0203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248" w:type="dxa"/>
            <w:vAlign w:val="bottom"/>
          </w:tcPr>
          <w:p w14:paraId="556476CB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A2E2ED4" w14:textId="20832E82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8C72FC4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80473E" w14:textId="2411A755" w:rsidR="00A90C1A" w:rsidRPr="00C26995" w:rsidRDefault="00A90C1A" w:rsidP="00A90C1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0C1A" w:rsidRPr="00C26995" w14:paraId="68A78D12" w14:textId="77777777" w:rsidTr="00F82284">
        <w:tc>
          <w:tcPr>
            <w:tcW w:w="4142" w:type="dxa"/>
            <w:vAlign w:val="bottom"/>
          </w:tcPr>
          <w:p w14:paraId="50E33696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2" w:type="dxa"/>
            <w:vAlign w:val="bottom"/>
          </w:tcPr>
          <w:p w14:paraId="37B1F494" w14:textId="08C084E8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473A8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242" w:type="dxa"/>
            <w:vAlign w:val="bottom"/>
          </w:tcPr>
          <w:p w14:paraId="4100B4AC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31FFB55" w14:textId="60E1C337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48" w:type="dxa"/>
            <w:vAlign w:val="bottom"/>
          </w:tcPr>
          <w:p w14:paraId="0CF9C559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5149629" w14:textId="7D65EB0E" w:rsidR="00A90C1A" w:rsidRPr="00C26995" w:rsidRDefault="00A77235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48" w:type="dxa"/>
            <w:vAlign w:val="bottom"/>
          </w:tcPr>
          <w:p w14:paraId="61D190E3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FB0472E" w14:textId="03DBC115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</w:tr>
      <w:tr w:rsidR="00A90C1A" w:rsidRPr="00C26995" w14:paraId="581FD18F" w14:textId="77777777" w:rsidTr="00F82284">
        <w:tc>
          <w:tcPr>
            <w:tcW w:w="4142" w:type="dxa"/>
            <w:vAlign w:val="bottom"/>
          </w:tcPr>
          <w:p w14:paraId="24D729C3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6D69D968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2" w:type="dxa"/>
            <w:vAlign w:val="bottom"/>
          </w:tcPr>
          <w:p w14:paraId="10C65422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8" w:type="dxa"/>
            <w:vAlign w:val="bottom"/>
          </w:tcPr>
          <w:p w14:paraId="23965ED1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AC02FD2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5" w:type="dxa"/>
            <w:vAlign w:val="bottom"/>
          </w:tcPr>
          <w:p w14:paraId="19F77876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5D5134B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A520894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A90C1A" w:rsidRPr="00C26995" w14:paraId="0D5F82EC" w14:textId="77777777" w:rsidTr="00F82284">
        <w:tc>
          <w:tcPr>
            <w:tcW w:w="4142" w:type="dxa"/>
            <w:vAlign w:val="bottom"/>
          </w:tcPr>
          <w:p w14:paraId="0D3175BF" w14:textId="3B542F64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3D7EE818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89AB40A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F9BCDF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4CF9DAB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E056E6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872B515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399C677" w14:textId="77777777" w:rsidR="00A90C1A" w:rsidRPr="00C26995" w:rsidRDefault="00A90C1A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0C1A" w:rsidRPr="00C26995" w14:paraId="1FF18C21" w14:textId="77777777" w:rsidTr="00F24B7A">
        <w:tc>
          <w:tcPr>
            <w:tcW w:w="4142" w:type="dxa"/>
            <w:vAlign w:val="bottom"/>
          </w:tcPr>
          <w:p w14:paraId="0540045C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3F4019C" w14:textId="4B0CC1BD" w:rsidR="00A90C1A" w:rsidRPr="00C26995" w:rsidRDefault="00A90C1A" w:rsidP="00A90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2EE7C63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226BD14" w14:textId="0CFB5F09" w:rsidR="00A90C1A" w:rsidRPr="00C26995" w:rsidRDefault="00A90C1A" w:rsidP="00A90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3307D4F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6441FC1" w14:textId="62D0CDF2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197</w:t>
            </w:r>
            <w:r w:rsidR="00A90C1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48" w:type="dxa"/>
            <w:vAlign w:val="bottom"/>
          </w:tcPr>
          <w:p w14:paraId="5E832A12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8F1D126" w14:textId="7B75E3C9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  <w:r w:rsidR="00A90C1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</w:tr>
      <w:tr w:rsidR="00A90C1A" w:rsidRPr="00C26995" w14:paraId="00538155" w14:textId="77777777" w:rsidTr="00F82284">
        <w:tc>
          <w:tcPr>
            <w:tcW w:w="4142" w:type="dxa"/>
            <w:vAlign w:val="bottom"/>
          </w:tcPr>
          <w:p w14:paraId="109981FE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C1CA2FF" w14:textId="437149E0" w:rsidR="00A90C1A" w:rsidRPr="00C26995" w:rsidRDefault="00A90C1A" w:rsidP="00A90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1A5F38B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67CEC57" w14:textId="2B1994BE" w:rsidR="00A90C1A" w:rsidRPr="00C26995" w:rsidRDefault="00A90C1A" w:rsidP="00A90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183C56F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73A08AB" w14:textId="01D4B362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48" w:type="dxa"/>
            <w:vAlign w:val="bottom"/>
          </w:tcPr>
          <w:p w14:paraId="786B5DB0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9F61369" w14:textId="0F9CE9A3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</w:p>
        </w:tc>
      </w:tr>
      <w:tr w:rsidR="00A90C1A" w:rsidRPr="00C26995" w14:paraId="10486D08" w14:textId="77777777" w:rsidTr="00F82284">
        <w:tc>
          <w:tcPr>
            <w:tcW w:w="4142" w:type="dxa"/>
            <w:vAlign w:val="bottom"/>
          </w:tcPr>
          <w:p w14:paraId="1E9559B8" w14:textId="77777777" w:rsidR="00A90C1A" w:rsidRPr="00C26995" w:rsidRDefault="00A90C1A" w:rsidP="00A9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629FB864" w14:textId="6C2BE486" w:rsidR="00A90C1A" w:rsidRPr="00C26995" w:rsidRDefault="00A90C1A" w:rsidP="00A90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471C6AC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DF6F01" w14:textId="3FD2D82D" w:rsidR="00A90C1A" w:rsidRPr="00C26995" w:rsidRDefault="00A90C1A" w:rsidP="00A90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5B24DE3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462ACBF" w14:textId="327D7D1D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48" w:type="dxa"/>
            <w:vAlign w:val="bottom"/>
          </w:tcPr>
          <w:p w14:paraId="7889E676" w14:textId="77777777" w:rsidR="00A90C1A" w:rsidRPr="00C26995" w:rsidRDefault="00A90C1A" w:rsidP="00A90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D5B3D38" w14:textId="1BE42A2F" w:rsidR="00A90C1A" w:rsidRPr="00C26995" w:rsidRDefault="00A77235" w:rsidP="00A90C1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="00A90C1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</w:tr>
      <w:tr w:rsidR="00F2747A" w:rsidRPr="00C26995" w14:paraId="0CBD7ECF" w14:textId="77777777" w:rsidTr="00F82284">
        <w:tc>
          <w:tcPr>
            <w:tcW w:w="4142" w:type="dxa"/>
            <w:vAlign w:val="bottom"/>
          </w:tcPr>
          <w:p w14:paraId="626203E3" w14:textId="2AD20626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vAlign w:val="bottom"/>
          </w:tcPr>
          <w:p w14:paraId="653BF933" w14:textId="3EFC6605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8D3FC4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7823F6F" w14:textId="73E2A182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AC840AB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F65B490" w14:textId="0FB446DF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48" w:type="dxa"/>
            <w:vAlign w:val="bottom"/>
          </w:tcPr>
          <w:p w14:paraId="5BCCED59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FBA64E5" w14:textId="21312B18" w:rsidR="00F2747A" w:rsidRPr="00C26995" w:rsidRDefault="00F2747A" w:rsidP="002E0CF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47A" w:rsidRPr="00C26995" w14:paraId="5EE7135A" w14:textId="77777777" w:rsidTr="00F82284">
        <w:tc>
          <w:tcPr>
            <w:tcW w:w="4142" w:type="dxa"/>
            <w:vAlign w:val="bottom"/>
          </w:tcPr>
          <w:p w14:paraId="458B7DA9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  <w:vAlign w:val="bottom"/>
          </w:tcPr>
          <w:p w14:paraId="13608740" w14:textId="6AEAD3D3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931675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5613D9" w14:textId="44C095E6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C44624B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67BB7D5" w14:textId="40126E7F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  <w:tc>
          <w:tcPr>
            <w:tcW w:w="248" w:type="dxa"/>
            <w:vAlign w:val="bottom"/>
          </w:tcPr>
          <w:p w14:paraId="73481F06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0DB0F4F" w14:textId="2B0118D5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</w:tr>
      <w:tr w:rsidR="00F2747A" w:rsidRPr="00C26995" w14:paraId="399967A7" w14:textId="77777777" w:rsidTr="00F82284">
        <w:tc>
          <w:tcPr>
            <w:tcW w:w="4142" w:type="dxa"/>
            <w:vAlign w:val="bottom"/>
          </w:tcPr>
          <w:p w14:paraId="0613B094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69E1A7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2" w:type="dxa"/>
            <w:vAlign w:val="bottom"/>
          </w:tcPr>
          <w:p w14:paraId="45028CDF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98" w:type="dxa"/>
            <w:vAlign w:val="bottom"/>
          </w:tcPr>
          <w:p w14:paraId="0DE3329D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8" w:type="dxa"/>
            <w:vAlign w:val="bottom"/>
          </w:tcPr>
          <w:p w14:paraId="60195E3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5" w:type="dxa"/>
            <w:vAlign w:val="bottom"/>
          </w:tcPr>
          <w:p w14:paraId="48405220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69B6FE9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4213920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F2747A" w:rsidRPr="00C26995" w14:paraId="6D2875ED" w14:textId="77777777" w:rsidTr="00F82284">
        <w:tc>
          <w:tcPr>
            <w:tcW w:w="4142" w:type="dxa"/>
            <w:vAlign w:val="bottom"/>
          </w:tcPr>
          <w:p w14:paraId="5CC9CE9D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2" w:type="dxa"/>
            <w:vAlign w:val="bottom"/>
          </w:tcPr>
          <w:p w14:paraId="450833F4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6BDE61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E30E104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4351611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39C6C2F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72EF110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6D1E1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47A" w:rsidRPr="00C26995" w14:paraId="6CC258BF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444104ED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D66CD72" w14:textId="1778504A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42" w:type="dxa"/>
            <w:vAlign w:val="bottom"/>
          </w:tcPr>
          <w:p w14:paraId="3BE43D9F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E1CC0DF" w14:textId="18841207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48" w:type="dxa"/>
            <w:vAlign w:val="bottom"/>
          </w:tcPr>
          <w:p w14:paraId="7020091E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0AC980" w14:textId="6EC2A4BE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48" w:type="dxa"/>
            <w:vAlign w:val="bottom"/>
          </w:tcPr>
          <w:p w14:paraId="70E0E1E1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E465F48" w14:textId="2D035FE4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</w:tr>
      <w:tr w:rsidR="00F2747A" w:rsidRPr="00C26995" w14:paraId="7C09A147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0D7CA6AB" w14:textId="55B8FCEB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0212A280" w14:textId="2696969A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242" w:type="dxa"/>
            <w:vAlign w:val="bottom"/>
          </w:tcPr>
          <w:p w14:paraId="1FF0BAB4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3759B1" w14:textId="79F751D6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48" w:type="dxa"/>
            <w:vAlign w:val="bottom"/>
          </w:tcPr>
          <w:p w14:paraId="7378C506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2B5C68" w14:textId="2F6B4F2D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248" w:type="dxa"/>
            <w:vAlign w:val="bottom"/>
          </w:tcPr>
          <w:p w14:paraId="4984EAE8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B349A21" w14:textId="727C8DF8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</w:tr>
      <w:tr w:rsidR="00F2747A" w:rsidRPr="00C26995" w14:paraId="272FC5F1" w14:textId="77777777" w:rsidTr="00F82284">
        <w:tc>
          <w:tcPr>
            <w:tcW w:w="4142" w:type="dxa"/>
            <w:vAlign w:val="bottom"/>
          </w:tcPr>
          <w:p w14:paraId="76D38082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2AF5F570" w14:textId="29B3DF37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8D5870E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2AAF4DB" w14:textId="73656A75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3806E6C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118D844" w14:textId="0A5D0623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48" w:type="dxa"/>
            <w:vAlign w:val="bottom"/>
          </w:tcPr>
          <w:p w14:paraId="012D5092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278966E" w14:textId="65C6006B" w:rsidR="00F2747A" w:rsidRPr="00C26995" w:rsidRDefault="00A77235" w:rsidP="00F2747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F2747A" w:rsidRPr="00C26995" w14:paraId="5281BFB5" w14:textId="77777777" w:rsidTr="00F82284">
        <w:tc>
          <w:tcPr>
            <w:tcW w:w="4142" w:type="dxa"/>
            <w:vAlign w:val="bottom"/>
          </w:tcPr>
          <w:p w14:paraId="6067B790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05F9FDFC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62916AE3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7FBE6519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463959BB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  <w:vAlign w:val="bottom"/>
          </w:tcPr>
          <w:p w14:paraId="21343945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B85D9D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902FBC7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F2747A" w:rsidRPr="00C26995" w14:paraId="5A073597" w14:textId="77777777" w:rsidTr="00F82284">
        <w:tc>
          <w:tcPr>
            <w:tcW w:w="4142" w:type="dxa"/>
            <w:vAlign w:val="bottom"/>
          </w:tcPr>
          <w:p w14:paraId="07565086" w14:textId="6C47056D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155BCAF9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D865EF6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6F5FF86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65890C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EB6AE48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148DC64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33BD92B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47A" w:rsidRPr="00C26995" w14:paraId="6F719067" w14:textId="77777777" w:rsidTr="00F82284">
        <w:tc>
          <w:tcPr>
            <w:tcW w:w="4142" w:type="dxa"/>
            <w:vAlign w:val="bottom"/>
          </w:tcPr>
          <w:p w14:paraId="619FBC24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vAlign w:val="bottom"/>
          </w:tcPr>
          <w:p w14:paraId="4801AC8F" w14:textId="575A12C0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42" w:type="dxa"/>
            <w:vAlign w:val="bottom"/>
          </w:tcPr>
          <w:p w14:paraId="0345D0FB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86ED74C" w14:textId="3D31DBE8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48" w:type="dxa"/>
            <w:vAlign w:val="bottom"/>
          </w:tcPr>
          <w:p w14:paraId="3F46353C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375193D" w14:textId="6284B7CB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55F5DA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2C58AFC" w14:textId="68F33386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47A" w:rsidRPr="00C26995" w14:paraId="64BE2463" w14:textId="77777777" w:rsidTr="00F82284">
        <w:tc>
          <w:tcPr>
            <w:tcW w:w="4142" w:type="dxa"/>
            <w:vAlign w:val="bottom"/>
          </w:tcPr>
          <w:p w14:paraId="72BDBBB9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73D7A629" w14:textId="76134565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330E59C6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896C38A" w14:textId="4A6409EE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48" w:type="dxa"/>
            <w:vAlign w:val="bottom"/>
          </w:tcPr>
          <w:p w14:paraId="5AD87154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C808872" w14:textId="0CEFD9A6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  <w:tc>
          <w:tcPr>
            <w:tcW w:w="248" w:type="dxa"/>
            <w:vAlign w:val="bottom"/>
          </w:tcPr>
          <w:p w14:paraId="29FF4A9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1DD6024" w14:textId="2B14C990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R="00F2747A" w:rsidRPr="00C26995" w14:paraId="4881A44E" w14:textId="77777777" w:rsidTr="00F82284">
        <w:tc>
          <w:tcPr>
            <w:tcW w:w="4142" w:type="dxa"/>
            <w:vAlign w:val="bottom"/>
          </w:tcPr>
          <w:p w14:paraId="6D86C59A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6578467" w14:textId="4288B8ED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DB3A3F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A461B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67F4D24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BF433C" w14:textId="4328D661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48" w:type="dxa"/>
            <w:vAlign w:val="bottom"/>
          </w:tcPr>
          <w:p w14:paraId="70831083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F1D68E0" w14:textId="1534E214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48" w:type="dxa"/>
            <w:vAlign w:val="bottom"/>
          </w:tcPr>
          <w:p w14:paraId="564D39CF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AF8B58" w14:textId="2E95F197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</w:tr>
      <w:tr w:rsidR="00F2747A" w:rsidRPr="00C26995" w14:paraId="24E72308" w14:textId="77777777" w:rsidTr="00023566">
        <w:tc>
          <w:tcPr>
            <w:tcW w:w="4142" w:type="dxa"/>
            <w:vAlign w:val="bottom"/>
          </w:tcPr>
          <w:p w14:paraId="30892F8F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19F25805" w14:textId="76E6E790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1276DD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0ADA985" w14:textId="0E270E33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14D3A0C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</w:tcPr>
          <w:p w14:paraId="0AB89E6D" w14:textId="7F4993B1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48" w:type="dxa"/>
            <w:vAlign w:val="bottom"/>
          </w:tcPr>
          <w:p w14:paraId="67A27AB0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F499507" w14:textId="6C90990B" w:rsidR="00F2747A" w:rsidRPr="00C26995" w:rsidRDefault="00A77235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190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F2747A" w:rsidRPr="00C26995" w14:paraId="1863AEBD" w14:textId="77777777" w:rsidTr="00023566">
        <w:tc>
          <w:tcPr>
            <w:tcW w:w="4142" w:type="dxa"/>
            <w:vAlign w:val="bottom"/>
          </w:tcPr>
          <w:p w14:paraId="5237BC8D" w14:textId="7C49C43D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2" w:type="dxa"/>
            <w:vAlign w:val="bottom"/>
          </w:tcPr>
          <w:p w14:paraId="3F495479" w14:textId="6CF67EA4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3A8B5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00032DE" w14:textId="4FA8D687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248" w:type="dxa"/>
            <w:vAlign w:val="bottom"/>
          </w:tcPr>
          <w:p w14:paraId="72AC3334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33559CF" w14:textId="020C708A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0C3473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E901433" w14:textId="404CD28E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47A" w:rsidRPr="00C26995" w14:paraId="34739F89" w14:textId="77777777" w:rsidTr="00023566">
        <w:tc>
          <w:tcPr>
            <w:tcW w:w="4142" w:type="dxa"/>
            <w:vAlign w:val="bottom"/>
          </w:tcPr>
          <w:p w14:paraId="433343B4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vAlign w:val="bottom"/>
          </w:tcPr>
          <w:p w14:paraId="20B92F54" w14:textId="6039E137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FE78F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59624F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F1D64C4" w14:textId="416B2691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48" w:type="dxa"/>
            <w:vAlign w:val="bottom"/>
          </w:tcPr>
          <w:p w14:paraId="15AF749E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199AD5" w14:textId="3A687D65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E78F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48" w:type="dxa"/>
            <w:vAlign w:val="bottom"/>
          </w:tcPr>
          <w:p w14:paraId="7C55912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9AE72B6" w14:textId="6734783E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4A3D" w:rsidRPr="00C26995" w14:paraId="3E8B626D" w14:textId="77777777" w:rsidTr="00023566">
        <w:tc>
          <w:tcPr>
            <w:tcW w:w="4142" w:type="dxa"/>
            <w:vAlign w:val="bottom"/>
          </w:tcPr>
          <w:p w14:paraId="58C7B11D" w14:textId="6ECAA7C3" w:rsidR="00654A3D" w:rsidRPr="00C26995" w:rsidRDefault="00654A3D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</w:t>
            </w:r>
          </w:p>
        </w:tc>
        <w:tc>
          <w:tcPr>
            <w:tcW w:w="1172" w:type="dxa"/>
            <w:vAlign w:val="bottom"/>
          </w:tcPr>
          <w:p w14:paraId="7FE28F55" w14:textId="66E8E8F5" w:rsidR="00654A3D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4A3D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  <w:r w:rsidR="00654A3D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31A1A777" w14:textId="77777777" w:rsidR="00654A3D" w:rsidRPr="00C26995" w:rsidRDefault="00654A3D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1A2562D" w14:textId="14F7485E" w:rsidR="00654A3D" w:rsidRPr="00C26995" w:rsidRDefault="00F40151" w:rsidP="00F4015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BD0BCEF" w14:textId="77777777" w:rsidR="00654A3D" w:rsidRPr="00C26995" w:rsidRDefault="00654A3D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</w:tcPr>
          <w:p w14:paraId="41ED0CB1" w14:textId="2C89238D" w:rsidR="00654A3D" w:rsidRPr="00C26995" w:rsidRDefault="00654A3D" w:rsidP="00654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0CC37C" w14:textId="77777777" w:rsidR="00654A3D" w:rsidRPr="00C26995" w:rsidRDefault="00654A3D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AB43614" w14:textId="3F921601" w:rsidR="00654A3D" w:rsidRPr="00C26995" w:rsidRDefault="00654A3D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47A" w:rsidRPr="00C26995" w14:paraId="4B141673" w14:textId="77777777" w:rsidTr="00F66370">
        <w:tc>
          <w:tcPr>
            <w:tcW w:w="4142" w:type="dxa"/>
            <w:vAlign w:val="bottom"/>
          </w:tcPr>
          <w:p w14:paraId="274C0563" w14:textId="14FFE433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  <w:vAlign w:val="bottom"/>
          </w:tcPr>
          <w:p w14:paraId="2A776562" w14:textId="342DBBC6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1791FD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EC760A2" w14:textId="1C50A9C2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48" w:type="dxa"/>
            <w:vAlign w:val="bottom"/>
          </w:tcPr>
          <w:p w14:paraId="21D3056A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7836FD3" w14:textId="7AF81D84" w:rsidR="00F2747A" w:rsidRPr="00C26995" w:rsidRDefault="00654A3D" w:rsidP="00654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865D3F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58143D6" w14:textId="0FA0D72E" w:rsidR="00F2747A" w:rsidRPr="00C26995" w:rsidRDefault="00A77235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F2747A" w:rsidRPr="00C26995" w14:paraId="4185A293" w14:textId="77777777" w:rsidTr="00023566">
        <w:tc>
          <w:tcPr>
            <w:tcW w:w="4142" w:type="dxa"/>
            <w:vAlign w:val="bottom"/>
          </w:tcPr>
          <w:p w14:paraId="68C8AC84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758F4427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1436843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0A7A986F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C369020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</w:tcPr>
          <w:p w14:paraId="7443DF22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6AD40E70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</w:tcPr>
          <w:p w14:paraId="643ADEE3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2747A" w:rsidRPr="00C26995" w14:paraId="4F497442" w14:textId="77777777" w:rsidTr="00C51BF3">
        <w:tc>
          <w:tcPr>
            <w:tcW w:w="4142" w:type="dxa"/>
            <w:vAlign w:val="bottom"/>
          </w:tcPr>
          <w:p w14:paraId="136208A7" w14:textId="63635FA2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  <w:vAlign w:val="bottom"/>
          </w:tcPr>
          <w:p w14:paraId="32F2A90A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24BAB3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BF43ADD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738320F9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894F7DB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5F548BA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DF3DBF1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47A" w:rsidRPr="00C26995" w14:paraId="0A703E87" w14:textId="77777777" w:rsidTr="00C51BF3">
        <w:tc>
          <w:tcPr>
            <w:tcW w:w="4142" w:type="dxa"/>
            <w:vAlign w:val="bottom"/>
          </w:tcPr>
          <w:p w14:paraId="1E116739" w14:textId="5FFED635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1CB1BE3D" w14:textId="1BA6EECB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9DBFD6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795510E" w14:textId="0D4604AB" w:rsidR="00F2747A" w:rsidRPr="00C26995" w:rsidRDefault="00F2747A" w:rsidP="00F274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76534A7E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5DBDC1" w14:textId="659F2332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48" w:type="dxa"/>
            <w:vAlign w:val="bottom"/>
          </w:tcPr>
          <w:p w14:paraId="4B458A3A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5D4A950" w14:textId="299FE756" w:rsidR="00F2747A" w:rsidRPr="00C26995" w:rsidRDefault="00F40151" w:rsidP="00F4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47A" w:rsidRPr="00C26995" w14:paraId="148CD054" w14:textId="77777777" w:rsidTr="00C51BF3">
        <w:tc>
          <w:tcPr>
            <w:tcW w:w="4142" w:type="dxa"/>
            <w:vAlign w:val="bottom"/>
          </w:tcPr>
          <w:p w14:paraId="47306BF9" w14:textId="7658C195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27AAF90A" w14:textId="33130158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520B65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3003346" w14:textId="6C3E9A76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48" w:type="dxa"/>
            <w:vAlign w:val="bottom"/>
          </w:tcPr>
          <w:p w14:paraId="29BBCE16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4DDEAAD" w14:textId="6482BCE7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48" w:type="dxa"/>
            <w:vAlign w:val="bottom"/>
          </w:tcPr>
          <w:p w14:paraId="7080A9AA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2F9CF27" w14:textId="1A256E09" w:rsidR="00F2747A" w:rsidRPr="00C26995" w:rsidRDefault="00A77235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F63D0E" w:rsidRPr="00C26995" w14:paraId="15720D85" w14:textId="77777777" w:rsidTr="00023566">
        <w:tc>
          <w:tcPr>
            <w:tcW w:w="4142" w:type="dxa"/>
            <w:vAlign w:val="bottom"/>
          </w:tcPr>
          <w:p w14:paraId="23089638" w14:textId="77777777" w:rsidR="00F63D0E" w:rsidRPr="00C26995" w:rsidRDefault="00F63D0E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bottom"/>
          </w:tcPr>
          <w:p w14:paraId="1B77B9DD" w14:textId="77777777" w:rsidR="00F63D0E" w:rsidRPr="00C26995" w:rsidRDefault="00F63D0E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5B220CC1" w14:textId="77777777" w:rsidR="00F63D0E" w:rsidRPr="00C26995" w:rsidRDefault="00F63D0E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98" w:type="dxa"/>
            <w:vAlign w:val="bottom"/>
          </w:tcPr>
          <w:p w14:paraId="44502E2A" w14:textId="77777777" w:rsidR="00F63D0E" w:rsidRPr="00C26995" w:rsidRDefault="00F63D0E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307EA3B" w14:textId="77777777" w:rsidR="00F63D0E" w:rsidRPr="00C26995" w:rsidRDefault="00F63D0E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15" w:type="dxa"/>
          </w:tcPr>
          <w:p w14:paraId="71B1C5A1" w14:textId="77777777" w:rsidR="00F63D0E" w:rsidRPr="00C26995" w:rsidRDefault="00F63D0E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8" w:type="dxa"/>
            <w:vAlign w:val="bottom"/>
          </w:tcPr>
          <w:p w14:paraId="4BF7966B" w14:textId="77777777" w:rsidR="00F63D0E" w:rsidRPr="00C26995" w:rsidRDefault="00F63D0E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gridSpan w:val="2"/>
          </w:tcPr>
          <w:p w14:paraId="7452541F" w14:textId="77777777" w:rsidR="00F63D0E" w:rsidRPr="00C26995" w:rsidRDefault="00F63D0E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2747A" w:rsidRPr="00C26995" w14:paraId="619098EF" w14:textId="77777777" w:rsidTr="00F82284">
        <w:tc>
          <w:tcPr>
            <w:tcW w:w="4142" w:type="dxa"/>
            <w:vAlign w:val="bottom"/>
          </w:tcPr>
          <w:p w14:paraId="56125D91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2" w:type="dxa"/>
            <w:vAlign w:val="bottom"/>
          </w:tcPr>
          <w:p w14:paraId="199C7725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2937666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E31E420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2B095487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FFC7BAA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420DA36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601EF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47A" w:rsidRPr="00C26995" w14:paraId="2C852755" w14:textId="77777777" w:rsidTr="00F82284">
        <w:tc>
          <w:tcPr>
            <w:tcW w:w="4142" w:type="dxa"/>
            <w:vAlign w:val="bottom"/>
          </w:tcPr>
          <w:p w14:paraId="0347F374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2" w:type="dxa"/>
            <w:vAlign w:val="bottom"/>
          </w:tcPr>
          <w:p w14:paraId="7A534875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80FADDC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C8DBD58" w14:textId="77777777" w:rsidR="00F2747A" w:rsidRPr="00C26995" w:rsidRDefault="00F2747A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8" w:type="dxa"/>
            <w:vAlign w:val="bottom"/>
          </w:tcPr>
          <w:p w14:paraId="24A5AC71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2D52BDE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7009BB2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D61D06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47A" w:rsidRPr="00C26995" w14:paraId="46D8F554" w14:textId="77777777" w:rsidTr="00F82284">
        <w:tc>
          <w:tcPr>
            <w:tcW w:w="4142" w:type="dxa"/>
            <w:vAlign w:val="bottom"/>
          </w:tcPr>
          <w:p w14:paraId="0B42C3F8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2" w:type="dxa"/>
            <w:vAlign w:val="bottom"/>
          </w:tcPr>
          <w:p w14:paraId="1B64BDA3" w14:textId="429674AF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2CBE711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36C2A46" w14:textId="2F38B469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237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48" w:type="dxa"/>
            <w:vAlign w:val="bottom"/>
          </w:tcPr>
          <w:p w14:paraId="479EBAFD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785A8C" w14:textId="6DAEFAA4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48" w:type="dxa"/>
            <w:vAlign w:val="bottom"/>
          </w:tcPr>
          <w:p w14:paraId="3736702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E7919A0" w14:textId="121BD6DB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  <w:r w:rsidR="00F2747A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</w:tr>
      <w:tr w:rsidR="00F2747A" w:rsidRPr="00C26995" w14:paraId="446F5B81" w14:textId="77777777" w:rsidTr="00F82284">
        <w:tc>
          <w:tcPr>
            <w:tcW w:w="4142" w:type="dxa"/>
            <w:vAlign w:val="bottom"/>
          </w:tcPr>
          <w:p w14:paraId="0C486811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2" w:type="dxa"/>
            <w:vAlign w:val="bottom"/>
          </w:tcPr>
          <w:p w14:paraId="50CD11C4" w14:textId="5C7833EB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62F71E1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30B13C" w14:textId="7382DBCA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48" w:type="dxa"/>
            <w:vAlign w:val="bottom"/>
          </w:tcPr>
          <w:p w14:paraId="780C253B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4FD51DB" w14:textId="2A204E1A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</w:p>
        </w:tc>
        <w:tc>
          <w:tcPr>
            <w:tcW w:w="248" w:type="dxa"/>
            <w:vAlign w:val="bottom"/>
          </w:tcPr>
          <w:p w14:paraId="0539F722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BCA8C26" w14:textId="06DDF5D7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</w:tr>
      <w:tr w:rsidR="00F2747A" w:rsidRPr="00C26995" w14:paraId="74E24361" w14:textId="77777777" w:rsidTr="00F82284">
        <w:tc>
          <w:tcPr>
            <w:tcW w:w="4142" w:type="dxa"/>
            <w:vAlign w:val="bottom"/>
          </w:tcPr>
          <w:p w14:paraId="7F164B8F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55DBC24" w14:textId="06391FB8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807690D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5F55E57F" w14:textId="07C78D63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48" w:type="dxa"/>
            <w:vAlign w:val="bottom"/>
          </w:tcPr>
          <w:p w14:paraId="7D5227CD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3CDEE8A" w14:textId="3D086062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48" w:type="dxa"/>
            <w:vAlign w:val="bottom"/>
          </w:tcPr>
          <w:p w14:paraId="1E4502C5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588802DA" w14:textId="31E1A8C9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2747A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</w:tr>
      <w:tr w:rsidR="00F2747A" w:rsidRPr="00C26995" w14:paraId="39949F04" w14:textId="77777777" w:rsidTr="00F82284">
        <w:tc>
          <w:tcPr>
            <w:tcW w:w="4142" w:type="dxa"/>
            <w:vAlign w:val="bottom"/>
          </w:tcPr>
          <w:p w14:paraId="273FC671" w14:textId="77777777" w:rsidR="00F2747A" w:rsidRPr="00C26995" w:rsidRDefault="00F2747A" w:rsidP="00F2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CAD99" w14:textId="7498578F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270</w:t>
            </w:r>
            <w:r w:rsidR="00F2747A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F8CAA88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72F72" w14:textId="53AE8E22" w:rsidR="00F2747A" w:rsidRPr="00C26995" w:rsidRDefault="00A77235" w:rsidP="00F2747A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253</w:t>
            </w:r>
            <w:r w:rsidR="00F2747A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48" w:type="dxa"/>
            <w:vAlign w:val="bottom"/>
          </w:tcPr>
          <w:p w14:paraId="416414FC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E8F4" w14:textId="7D644A12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  <w:r w:rsidR="00F2747A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248" w:type="dxa"/>
            <w:vAlign w:val="bottom"/>
          </w:tcPr>
          <w:p w14:paraId="2746B794" w14:textId="77777777" w:rsidR="00F2747A" w:rsidRPr="00C26995" w:rsidRDefault="00F2747A" w:rsidP="00F27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D618F" w14:textId="771980AB" w:rsidR="00F2747A" w:rsidRPr="00C26995" w:rsidRDefault="00A77235" w:rsidP="00F274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="00F2747A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974</w:t>
            </w:r>
          </w:p>
        </w:tc>
      </w:tr>
    </w:tbl>
    <w:p w14:paraId="1DA81FF2" w14:textId="77777777" w:rsidR="002E16E6" w:rsidRPr="00C26995" w:rsidRDefault="002E1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F813C9" w:rsidRPr="00C26995" w14:paraId="78204909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29F34034" w14:textId="5BD9B552" w:rsidR="003921F5" w:rsidRPr="00C26995" w:rsidRDefault="00344F73" w:rsidP="000C7BC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83" w:type="pct"/>
            <w:gridSpan w:val="3"/>
            <w:vAlign w:val="bottom"/>
          </w:tcPr>
          <w:p w14:paraId="73F2D238" w14:textId="77777777" w:rsidR="003921F5" w:rsidRPr="00C26995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4577AB8D" w14:textId="77777777" w:rsidR="003921F5" w:rsidRPr="00C26995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vAlign w:val="bottom"/>
          </w:tcPr>
          <w:p w14:paraId="1AFD07C8" w14:textId="77777777" w:rsidR="003921F5" w:rsidRPr="00C26995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06CF" w:rsidRPr="00C26995" w14:paraId="7E02946F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099EE61E" w14:textId="44C78EDD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2FEECC84" w14:textId="4C89F55F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bottom"/>
          </w:tcPr>
          <w:p w14:paraId="77289F98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C7F7A89" w14:textId="68CD2844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  <w:vAlign w:val="bottom"/>
          </w:tcPr>
          <w:p w14:paraId="718CBE6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F7126CC" w14:textId="38561320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  <w:vAlign w:val="bottom"/>
          </w:tcPr>
          <w:p w14:paraId="72EA2E8E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D09049C" w14:textId="7726CE37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06CF" w:rsidRPr="00C26995" w14:paraId="62D2B556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44055644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1BCB56EE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CF" w:rsidRPr="00C26995" w14:paraId="5DF1D84D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48838C05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  <w:vAlign w:val="bottom"/>
          </w:tcPr>
          <w:p w14:paraId="799F653E" w14:textId="77777777" w:rsidR="00A206CF" w:rsidRPr="00C26995" w:rsidRDefault="00A206CF" w:rsidP="00A206C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2FBFC06" w14:textId="77777777" w:rsidR="00A206CF" w:rsidRPr="00C26995" w:rsidRDefault="00A206CF" w:rsidP="00A206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8005FCD" w14:textId="77777777" w:rsidR="00A206CF" w:rsidRPr="00C26995" w:rsidRDefault="00A206CF" w:rsidP="00A206C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51680B6C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F8B00CF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2AABF1F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B72CB6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4D59" w:rsidRPr="00C26995" w14:paraId="4FE966EF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2203F06B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0C2B08AC" w14:textId="4C1BF608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44" w:type="pct"/>
            <w:vAlign w:val="bottom"/>
          </w:tcPr>
          <w:p w14:paraId="69F8731E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B652E6C" w14:textId="00D2E33D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27" w:type="pct"/>
            <w:vAlign w:val="bottom"/>
          </w:tcPr>
          <w:p w14:paraId="73B2CDFB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D9513FD" w14:textId="021AAE23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B2CA9DA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B7CDAFA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D59" w:rsidRPr="00C26995" w14:paraId="10A05AE9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16927E7F" w14:textId="6B371835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D0B909A" w14:textId="63439F3B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144" w:type="pct"/>
            <w:vAlign w:val="bottom"/>
          </w:tcPr>
          <w:p w14:paraId="0FB71BD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B3F446" w14:textId="23697C6B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27" w:type="pct"/>
            <w:vAlign w:val="bottom"/>
          </w:tcPr>
          <w:p w14:paraId="58AF143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A78CAC" w14:textId="54971528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9CC84A3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6095F78" w14:textId="7663F198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D59" w:rsidRPr="00C26995" w14:paraId="08CAF99A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7DD8A7E5" w14:textId="2AC8288C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7BADFE7D" w14:textId="6C26E09D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44" w:type="pct"/>
            <w:vAlign w:val="bottom"/>
          </w:tcPr>
          <w:p w14:paraId="5D08FCD1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CD7BE0F" w14:textId="3159D4B3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27" w:type="pct"/>
            <w:vAlign w:val="bottom"/>
          </w:tcPr>
          <w:p w14:paraId="3BA32103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364894" w14:textId="43139253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98B4376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A7DCB5" w14:textId="7A6413AF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D59" w:rsidRPr="00C26995" w14:paraId="1DF4F953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0591A8E2" w14:textId="11432D29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008A963" w14:textId="1CB8F578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44" w:type="pct"/>
            <w:vAlign w:val="bottom"/>
          </w:tcPr>
          <w:p w14:paraId="2757192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36CAD02" w14:textId="6C5BE543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27" w:type="pct"/>
            <w:vAlign w:val="bottom"/>
          </w:tcPr>
          <w:p w14:paraId="0B35F64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035BF63" w14:textId="60E14F1F" w:rsidR="00864D59" w:rsidRPr="00C26995" w:rsidRDefault="00864D59" w:rsidP="00864D5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8FBF84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570A84B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64D59" w:rsidRPr="00C26995" w14:paraId="4CFB02D0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5A0DA1D8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806BA40" w14:textId="20929BEA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2420D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60C87B0" w14:textId="5362B5B3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BE2B8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F98A38D" w14:textId="3EA5315A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DC712F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92F772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D59" w:rsidRPr="00C26995" w14:paraId="66CCACFF" w14:textId="77777777" w:rsidTr="00584102">
        <w:trPr>
          <w:trHeight w:val="405"/>
        </w:trPr>
        <w:tc>
          <w:tcPr>
            <w:tcW w:w="2189" w:type="pct"/>
            <w:vAlign w:val="bottom"/>
          </w:tcPr>
          <w:p w14:paraId="54A7B1C3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7BA1" w14:textId="252E5581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44" w:type="pct"/>
            <w:vAlign w:val="bottom"/>
          </w:tcPr>
          <w:p w14:paraId="10A297A6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6BB5" w14:textId="0A44C6CE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27" w:type="pct"/>
            <w:vAlign w:val="bottom"/>
          </w:tcPr>
          <w:p w14:paraId="4D50E5A1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63A64" w14:textId="62632269" w:rsidR="00864D59" w:rsidRPr="00C26995" w:rsidRDefault="00864D59" w:rsidP="00864D5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F7ACD31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EB9D9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64D59" w:rsidRPr="00C26995" w14:paraId="65A01220" w14:textId="77777777" w:rsidTr="00CC5380">
        <w:trPr>
          <w:trHeight w:val="405"/>
        </w:trPr>
        <w:tc>
          <w:tcPr>
            <w:tcW w:w="2189" w:type="pct"/>
            <w:vAlign w:val="bottom"/>
          </w:tcPr>
          <w:p w14:paraId="549FBC1C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F005757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235DEE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6D72537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6BB79D5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13DCBD4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AC149C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4380EE4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64D59" w:rsidRPr="00C26995" w14:paraId="0E21CEF2" w14:textId="77777777" w:rsidTr="00344F73">
        <w:trPr>
          <w:trHeight w:val="425"/>
        </w:trPr>
        <w:tc>
          <w:tcPr>
            <w:tcW w:w="2189" w:type="pct"/>
            <w:vAlign w:val="bottom"/>
          </w:tcPr>
          <w:p w14:paraId="1AA3A476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16" w:type="pct"/>
            <w:vAlign w:val="bottom"/>
          </w:tcPr>
          <w:p w14:paraId="12E90C73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18F597E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368F5B7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CA73723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FB0266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997BDE0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D5C046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D59" w:rsidRPr="00C26995" w14:paraId="70ED6E19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420CC021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7E337DE3" w14:textId="2FC2ED4A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4" w:type="pct"/>
            <w:vAlign w:val="bottom"/>
          </w:tcPr>
          <w:p w14:paraId="18716DBF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28BEAAA" w14:textId="1AC3FB76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27" w:type="pct"/>
            <w:vAlign w:val="bottom"/>
          </w:tcPr>
          <w:p w14:paraId="5CB65106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4F4824" w14:textId="6B48C2DE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18F7BAC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08885339" w14:textId="09F10748" w:rsidR="00864D59" w:rsidRPr="00C26995" w:rsidRDefault="00A77235" w:rsidP="00864D5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093</w:t>
            </w:r>
          </w:p>
        </w:tc>
      </w:tr>
      <w:tr w:rsidR="00864D59" w:rsidRPr="00C26995" w14:paraId="7635FE8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FA59E5B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FB8EAD6" w14:textId="4258C8D7" w:rsidR="00864D59" w:rsidRPr="00C26995" w:rsidRDefault="00864D59" w:rsidP="00864D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4161585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4459DE" w14:textId="1EE3BC8B" w:rsidR="00864D59" w:rsidRPr="00C26995" w:rsidRDefault="00864D59" w:rsidP="00864D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F388F9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7E943BC" w14:textId="673DB0B0" w:rsidR="00864D59" w:rsidRPr="00C26995" w:rsidRDefault="00A77235" w:rsidP="00864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46" w:type="pct"/>
            <w:vAlign w:val="bottom"/>
          </w:tcPr>
          <w:p w14:paraId="2AD85FC3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9DE74DC" w14:textId="37A6AD4A" w:rsidR="00864D59" w:rsidRPr="00C26995" w:rsidRDefault="00A77235" w:rsidP="00864D5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864D59" w:rsidRPr="00C26995" w14:paraId="600C6B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0725C62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E4EDF44" w14:textId="45F6AE39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4" w:type="pct"/>
            <w:vAlign w:val="bottom"/>
          </w:tcPr>
          <w:p w14:paraId="02D7E802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FEC3FF6" w14:textId="0DA4D551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27" w:type="pct"/>
            <w:vAlign w:val="bottom"/>
          </w:tcPr>
          <w:p w14:paraId="155E92CB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83238BB" w14:textId="7C684F99" w:rsidR="00864D59" w:rsidRPr="00C26995" w:rsidRDefault="00A77235" w:rsidP="00E218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46" w:type="pct"/>
            <w:vAlign w:val="bottom"/>
          </w:tcPr>
          <w:p w14:paraId="69B7469B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1C9EFF" w14:textId="14FB1DA7" w:rsidR="00864D59" w:rsidRPr="00C26995" w:rsidRDefault="00A77235" w:rsidP="00864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864D59" w:rsidRPr="00C26995" w14:paraId="72487127" w14:textId="77777777" w:rsidTr="00A06D54">
        <w:trPr>
          <w:trHeight w:val="152"/>
        </w:trPr>
        <w:tc>
          <w:tcPr>
            <w:tcW w:w="2189" w:type="pct"/>
            <w:vAlign w:val="bottom"/>
          </w:tcPr>
          <w:p w14:paraId="578C0A9D" w14:textId="7BA82034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32801469" w14:textId="44DEB437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44" w:type="pct"/>
            <w:vAlign w:val="bottom"/>
          </w:tcPr>
          <w:p w14:paraId="769BBEC8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FF2F92A" w14:textId="5AE29146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7" w:type="pct"/>
            <w:vAlign w:val="bottom"/>
          </w:tcPr>
          <w:p w14:paraId="374D9980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0683CA" w14:textId="3A7AD095" w:rsidR="00864D59" w:rsidRPr="00C26995" w:rsidRDefault="00A77235" w:rsidP="00864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146" w:type="pct"/>
            <w:vAlign w:val="bottom"/>
          </w:tcPr>
          <w:p w14:paraId="0FFAB061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F4D4478" w14:textId="6C284A79" w:rsidR="00864D59" w:rsidRPr="00C26995" w:rsidRDefault="00A77235" w:rsidP="00864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="00864D5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</w:tr>
      <w:tr w:rsidR="00864D59" w:rsidRPr="00C26995" w14:paraId="71BC7B30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0C97C2D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82EB" w14:textId="7503AC01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44" w:type="pct"/>
            <w:vAlign w:val="bottom"/>
          </w:tcPr>
          <w:p w14:paraId="57845087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23F43" w14:textId="4C71262A" w:rsidR="00864D59" w:rsidRPr="00C26995" w:rsidRDefault="00A77235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198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127" w:type="pct"/>
            <w:vAlign w:val="bottom"/>
          </w:tcPr>
          <w:p w14:paraId="7911963F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5D5" w14:textId="6BD9AB51" w:rsidR="00864D59" w:rsidRPr="00C26995" w:rsidRDefault="00A77235" w:rsidP="00864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46" w:type="pct"/>
            <w:vAlign w:val="bottom"/>
          </w:tcPr>
          <w:p w14:paraId="3C8CCB77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65AF8" w14:textId="3586279E" w:rsidR="00864D59" w:rsidRPr="00C26995" w:rsidRDefault="00A77235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  <w:r w:rsidR="00864D59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  <w:tr w:rsidR="00864D59" w:rsidRPr="00C26995" w14:paraId="6B37ADD0" w14:textId="77777777" w:rsidTr="003B0246">
        <w:trPr>
          <w:trHeight w:val="152"/>
        </w:trPr>
        <w:tc>
          <w:tcPr>
            <w:tcW w:w="2189" w:type="pct"/>
            <w:vAlign w:val="bottom"/>
          </w:tcPr>
          <w:p w14:paraId="701CB000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1798D109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C98026F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4EA2570E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44F2A22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2B43ABDA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E24A36F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E9EBFFA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64D59" w:rsidRPr="00C26995" w14:paraId="25991C0D" w14:textId="77777777" w:rsidTr="003B0246">
        <w:trPr>
          <w:trHeight w:val="152"/>
        </w:trPr>
        <w:tc>
          <w:tcPr>
            <w:tcW w:w="2189" w:type="pct"/>
            <w:vAlign w:val="bottom"/>
          </w:tcPr>
          <w:p w14:paraId="485139F8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14:paraId="6F29C43F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305A86F8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1BF8A918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D7BBEC2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F51E56D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3DB755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531766E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D59" w:rsidRPr="00C26995" w14:paraId="5F52D3CE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DD5DA23" w14:textId="77777777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101E727E" w14:textId="7BCEB31C" w:rsidR="00864D59" w:rsidRPr="00C26995" w:rsidRDefault="001773CE" w:rsidP="00864D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B1B1653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346417" w14:textId="11B63873" w:rsidR="00864D59" w:rsidRPr="00C26995" w:rsidRDefault="00864D59" w:rsidP="00864D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9F09C99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B4760C" w14:textId="24AD4B84" w:rsidR="00864D59" w:rsidRPr="00C26995" w:rsidRDefault="00A77235" w:rsidP="00087D8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562</w:t>
            </w:r>
            <w:r w:rsidR="00087D8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46" w:type="pct"/>
            <w:vAlign w:val="bottom"/>
          </w:tcPr>
          <w:p w14:paraId="5C216361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7EE62D9" w14:textId="5549B033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D59" w:rsidRPr="00C26995" w14:paraId="08A94DCC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DACD135" w14:textId="25751FEE" w:rsidR="00864D59" w:rsidRPr="00C26995" w:rsidRDefault="00864D59" w:rsidP="00864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09E295DB" w14:textId="1B549F76" w:rsidR="00864D59" w:rsidRPr="00C26995" w:rsidRDefault="00A77235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10</w:t>
            </w:r>
            <w:r w:rsidR="00087D8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4" w:type="pct"/>
            <w:vAlign w:val="bottom"/>
          </w:tcPr>
          <w:p w14:paraId="549B9D7E" w14:textId="77777777" w:rsidR="00864D59" w:rsidRPr="00C26995" w:rsidRDefault="00864D59" w:rsidP="00864D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0F5C7AF" w14:textId="06A05CDC" w:rsidR="00864D59" w:rsidRPr="00C26995" w:rsidRDefault="00A77235" w:rsidP="00864D5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64D59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7" w:type="pct"/>
            <w:vAlign w:val="bottom"/>
          </w:tcPr>
          <w:p w14:paraId="1FFA6768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45DCABC" w14:textId="5A53E392" w:rsidR="00864D59" w:rsidRPr="00C26995" w:rsidRDefault="00087D8E" w:rsidP="00E2180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D3772D9" w14:textId="77777777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33DE5E4" w14:textId="2BE6287C" w:rsidR="00864D59" w:rsidRPr="00C26995" w:rsidRDefault="00864D59" w:rsidP="00864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8E" w:rsidRPr="00C26995" w14:paraId="29D48273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B277E5C" w14:textId="2B363059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527801D" w14:textId="00A3F64E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87D8E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4" w:type="pct"/>
            <w:vAlign w:val="bottom"/>
          </w:tcPr>
          <w:p w14:paraId="476AB991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45DD221" w14:textId="286A81DE" w:rsidR="00087D8E" w:rsidRPr="00C26995" w:rsidRDefault="00A77235" w:rsidP="00087D8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087D8E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7" w:type="pct"/>
            <w:vAlign w:val="bottom"/>
          </w:tcPr>
          <w:p w14:paraId="7E532FC0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585BCAF1" w14:textId="7C32E1C1" w:rsidR="00087D8E" w:rsidRPr="00E2180A" w:rsidRDefault="00A77235" w:rsidP="00E2180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2180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562</w:t>
            </w:r>
            <w:r w:rsidR="00087D8E" w:rsidRPr="00E218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2180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46" w:type="pct"/>
            <w:vAlign w:val="bottom"/>
          </w:tcPr>
          <w:p w14:paraId="5485527F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9BAAEE7" w14:textId="56EF84E4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87D8E" w:rsidRPr="00C26995" w14:paraId="66B4B19D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89D47E6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4DC1F65" w14:textId="244BC567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2BAD1B31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AF8F4CE" w14:textId="05F8136E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BD439AF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7B5C6EB" w14:textId="476C9CF3" w:rsidR="00087D8E" w:rsidRPr="00C26995" w:rsidRDefault="00087D8E" w:rsidP="00E2180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39CDEC4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41AE44A" w14:textId="0B214998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8E" w:rsidRPr="00C26995" w14:paraId="6958D0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D0EBFDC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1D01" w14:textId="2430CE40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87D8E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4" w:type="pct"/>
            <w:vAlign w:val="bottom"/>
          </w:tcPr>
          <w:p w14:paraId="18DCB783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D1B6" w14:textId="6A42BC16" w:rsidR="00087D8E" w:rsidRPr="00C26995" w:rsidRDefault="00A77235" w:rsidP="00087D8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087D8E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7" w:type="pct"/>
            <w:vAlign w:val="bottom"/>
          </w:tcPr>
          <w:p w14:paraId="44122B01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890D2" w14:textId="7447D7A5" w:rsidR="00087D8E" w:rsidRPr="00E2180A" w:rsidRDefault="00A77235" w:rsidP="00E2180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180A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561</w:t>
            </w:r>
            <w:r w:rsidR="00087D8E" w:rsidRPr="00E218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218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46" w:type="pct"/>
            <w:vAlign w:val="bottom"/>
          </w:tcPr>
          <w:p w14:paraId="4BA87865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85B3" w14:textId="038FB16F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87D8E" w:rsidRPr="00C26995" w14:paraId="26BD52C7" w14:textId="77777777" w:rsidTr="00C769C1">
        <w:trPr>
          <w:trHeight w:val="152"/>
        </w:trPr>
        <w:tc>
          <w:tcPr>
            <w:tcW w:w="2189" w:type="pct"/>
            <w:vAlign w:val="bottom"/>
          </w:tcPr>
          <w:p w14:paraId="7602368B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4DF35ED8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C8A5120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156E522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6DA11F24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34A774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4090540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91B489B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8E" w:rsidRPr="00C26995" w14:paraId="262E6696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6AA8DD10" w14:textId="399C8F70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6" w:type="pct"/>
            <w:vAlign w:val="bottom"/>
          </w:tcPr>
          <w:p w14:paraId="6B3595C3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01BF49B6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27B85F0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7CE1237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9DCA82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B6EA0E3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EFF21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8E" w:rsidRPr="00C26995" w14:paraId="4E596DEF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3AC54657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3D28502C" w14:textId="051E1FA1" w:rsidR="00087D8E" w:rsidRPr="00C26995" w:rsidRDefault="003C4180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E987649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FEA13D" w14:textId="7571214C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487C8F61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D955D7E" w14:textId="40530751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414</w:t>
            </w:r>
            <w:r w:rsidR="003C4180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6" w:type="pct"/>
            <w:vAlign w:val="bottom"/>
          </w:tcPr>
          <w:p w14:paraId="1630A223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2C8D9D3" w14:textId="4E15FA54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330</w:t>
            </w:r>
            <w:r w:rsidR="00087D8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087D8E" w:rsidRPr="00C26995" w14:paraId="65F44490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42DDEA65" w14:textId="6DC88BFF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6760174" w14:textId="6FB01FF4" w:rsidR="00087D8E" w:rsidRPr="00C26995" w:rsidRDefault="003C4180" w:rsidP="003C418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8229F81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4DBB9B" w14:textId="3025BABB" w:rsidR="00087D8E" w:rsidRPr="00C26995" w:rsidRDefault="00A77235" w:rsidP="00087D8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087D8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27" w:type="pct"/>
            <w:vAlign w:val="bottom"/>
          </w:tcPr>
          <w:p w14:paraId="4822F570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02E9226" w14:textId="79398758" w:rsidR="00087D8E" w:rsidRPr="00C26995" w:rsidRDefault="003C4180" w:rsidP="001773C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5A961B9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6A63D" w14:textId="74F24E6C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44</w:t>
            </w:r>
            <w:r w:rsidR="00087D8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087D8E" w:rsidRPr="00C26995" w14:paraId="548DB962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7D3F5168" w14:textId="40951BDD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012309F5" w14:textId="300E5C4D" w:rsidR="00087D8E" w:rsidRPr="00C26995" w:rsidRDefault="00A77235" w:rsidP="00087D8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="003C4180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44" w:type="pct"/>
            <w:vAlign w:val="bottom"/>
          </w:tcPr>
          <w:p w14:paraId="3841A331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1E6891" w14:textId="0C85B17C" w:rsidR="00087D8E" w:rsidRPr="00C26995" w:rsidRDefault="00A77235" w:rsidP="00087D8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  <w:r w:rsidR="00087D8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27" w:type="pct"/>
            <w:vAlign w:val="bottom"/>
          </w:tcPr>
          <w:p w14:paraId="2E9E58D8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BC32BF7" w14:textId="0B454C3B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267</w:t>
            </w:r>
            <w:r w:rsidR="003C4180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46" w:type="pct"/>
            <w:vAlign w:val="bottom"/>
          </w:tcPr>
          <w:p w14:paraId="597A5FDF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6BCD03E" w14:textId="6796A486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237</w:t>
            </w:r>
            <w:r w:rsidR="00087D8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087D8E" w:rsidRPr="00C26995" w14:paraId="0FF3E78C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D1D108C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8DD8" w14:textId="590C80F2" w:rsidR="00087D8E" w:rsidRPr="00C26995" w:rsidRDefault="00A77235" w:rsidP="00087D8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="003C4180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44" w:type="pct"/>
            <w:vAlign w:val="bottom"/>
          </w:tcPr>
          <w:p w14:paraId="491E8025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DBC4" w14:textId="70291289" w:rsidR="00087D8E" w:rsidRPr="00C26995" w:rsidRDefault="00A77235" w:rsidP="00087D8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282</w:t>
            </w:r>
            <w:r w:rsidR="00087D8E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27" w:type="pct"/>
            <w:vAlign w:val="bottom"/>
          </w:tcPr>
          <w:p w14:paraId="17C9BD41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324B" w14:textId="54F9B43A" w:rsidR="00087D8E" w:rsidRPr="00C26995" w:rsidRDefault="00A77235" w:rsidP="00087D8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681</w:t>
            </w:r>
            <w:r w:rsidR="003C4180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146" w:type="pct"/>
            <w:vAlign w:val="bottom"/>
          </w:tcPr>
          <w:p w14:paraId="6B8C2C41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A9E9D" w14:textId="7B7B5E24" w:rsidR="00087D8E" w:rsidRPr="00C26995" w:rsidRDefault="00A77235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  <w:r w:rsidR="00087D8E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</w:tr>
      <w:tr w:rsidR="00087D8E" w:rsidRPr="00C26995" w14:paraId="6732D539" w14:textId="77777777" w:rsidTr="00A4769C">
        <w:trPr>
          <w:trHeight w:val="323"/>
        </w:trPr>
        <w:tc>
          <w:tcPr>
            <w:tcW w:w="2189" w:type="pct"/>
            <w:vAlign w:val="bottom"/>
          </w:tcPr>
          <w:p w14:paraId="43DEBC24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2E49136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5A3A02E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144DD34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9E6DB3A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874F08C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93D18B4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7E9962B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D8E" w:rsidRPr="00C26995" w14:paraId="0DB60AC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69B5DFDD" w14:textId="77777777" w:rsidR="00087D8E" w:rsidRPr="00C26995" w:rsidRDefault="00087D8E" w:rsidP="000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14:paraId="015A0937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62033FB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C771C72" w14:textId="77777777" w:rsidR="00087D8E" w:rsidRPr="00C26995" w:rsidRDefault="00087D8E" w:rsidP="00087D8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108B14F6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2AFE926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1903117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3B83AD6" w14:textId="77777777" w:rsidR="00087D8E" w:rsidRPr="00C26995" w:rsidRDefault="00087D8E" w:rsidP="00087D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347" w:rsidRPr="00C26995" w14:paraId="57CF321A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1BC7F80B" w14:textId="77777777" w:rsidR="00917347" w:rsidRPr="00C26995" w:rsidRDefault="00917347" w:rsidP="0091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183749E" w14:textId="02DCC8BC" w:rsidR="00917347" w:rsidRPr="00C26995" w:rsidRDefault="00917347" w:rsidP="009173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B1DBB33" w14:textId="77777777" w:rsidR="00917347" w:rsidRPr="00C26995" w:rsidRDefault="00917347" w:rsidP="0091734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EA3594A" w14:textId="73415BCE" w:rsidR="00917347" w:rsidRPr="00C26995" w:rsidRDefault="00917347" w:rsidP="009173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2BA5237B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94EF6FA" w14:textId="6D5CE4B7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251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6" w:type="pct"/>
            <w:vAlign w:val="bottom"/>
          </w:tcPr>
          <w:p w14:paraId="6565D818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F1FF38D" w14:textId="54AB4AA0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335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917347" w:rsidRPr="00C26995" w14:paraId="2B0E45F7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6C92CFFF" w14:textId="4814DBF4" w:rsidR="00917347" w:rsidRPr="00C26995" w:rsidRDefault="00917347" w:rsidP="0091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7426079" w14:textId="67B96BEA" w:rsidR="00917347" w:rsidRPr="00C26995" w:rsidRDefault="00917347" w:rsidP="009173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287BDF18" w14:textId="77777777" w:rsidR="00917347" w:rsidRPr="00C26995" w:rsidRDefault="00917347" w:rsidP="0091734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2A6D18" w14:textId="051D538A" w:rsidR="00917347" w:rsidRPr="00C26995" w:rsidRDefault="00A77235" w:rsidP="009173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127" w:type="pct"/>
            <w:vAlign w:val="bottom"/>
          </w:tcPr>
          <w:p w14:paraId="7DA7EF3B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91AF82" w14:textId="65954695" w:rsidR="00917347" w:rsidRPr="00C26995" w:rsidRDefault="00917347" w:rsidP="009173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606D87B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FABC0BF" w14:textId="04647E6A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856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917347" w:rsidRPr="00C26995" w14:paraId="3AA7CB2F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0215B0B8" w14:textId="0C22A593" w:rsidR="00917347" w:rsidRPr="00C26995" w:rsidRDefault="00917347" w:rsidP="0091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15294143" w14:textId="4A42BA01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167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44" w:type="pct"/>
            <w:vAlign w:val="bottom"/>
          </w:tcPr>
          <w:p w14:paraId="6AB96694" w14:textId="77777777" w:rsidR="00917347" w:rsidRPr="00C26995" w:rsidRDefault="00917347" w:rsidP="0091734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5A1384B" w14:textId="034E58E0" w:rsidR="00917347" w:rsidRPr="00C26995" w:rsidRDefault="00A77235" w:rsidP="009173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127" w:type="pct"/>
            <w:vAlign w:val="bottom"/>
          </w:tcPr>
          <w:p w14:paraId="74F9911A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4075F4" w14:textId="5FBF9CA4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595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146" w:type="pct"/>
            <w:vAlign w:val="bottom"/>
          </w:tcPr>
          <w:p w14:paraId="34F9CD82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E4DD315" w14:textId="35C59814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716</w:t>
            </w:r>
            <w:r w:rsidR="0091734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917347" w:rsidRPr="00C26995" w14:paraId="4B22F138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F8EE246" w14:textId="6A93A1BE" w:rsidR="00917347" w:rsidRPr="00C26995" w:rsidRDefault="00917347" w:rsidP="0091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678B6A4C" w14:textId="4B2B8D11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144" w:type="pct"/>
            <w:vAlign w:val="bottom"/>
          </w:tcPr>
          <w:p w14:paraId="6A79E1C3" w14:textId="77777777" w:rsidR="00917347" w:rsidRPr="00C26995" w:rsidRDefault="00917347" w:rsidP="0091734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0D6F537" w14:textId="7B8F7137" w:rsidR="00917347" w:rsidRPr="00C26995" w:rsidRDefault="00A77235" w:rsidP="009173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127" w:type="pct"/>
            <w:vAlign w:val="bottom"/>
          </w:tcPr>
          <w:p w14:paraId="318A3717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E704DB7" w14:textId="122CB9BF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46" w:type="pct"/>
            <w:vAlign w:val="bottom"/>
          </w:tcPr>
          <w:p w14:paraId="55622F95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2C8599F" w14:textId="6DC9A70A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</w:tr>
      <w:tr w:rsidR="00917347" w:rsidRPr="00C26995" w14:paraId="02AEBB94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68CBDA0" w14:textId="198E8ED3" w:rsidR="00917347" w:rsidRPr="00C26995" w:rsidRDefault="00917347" w:rsidP="0091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0535328" w14:textId="3FB9CA38" w:rsidR="00917347" w:rsidRPr="00C26995" w:rsidRDefault="00917347" w:rsidP="009173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7A9E992" w14:textId="77777777" w:rsidR="00917347" w:rsidRPr="00C26995" w:rsidRDefault="00917347" w:rsidP="0091734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1C7236D2" w14:textId="002991F6" w:rsidR="00917347" w:rsidRPr="00C26995" w:rsidRDefault="00917347" w:rsidP="009173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64ADD347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B8F4573" w14:textId="573DCE7C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205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426833E1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29B162E" w14:textId="0DF5D9CD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78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040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7347" w:rsidRPr="00C26995" w14:paraId="2368F965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045EE094" w14:textId="77777777" w:rsidR="00917347" w:rsidRPr="00C26995" w:rsidRDefault="00917347" w:rsidP="0091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A5001" w14:textId="54F9B344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44" w:type="pct"/>
            <w:vAlign w:val="bottom"/>
          </w:tcPr>
          <w:p w14:paraId="403C16B6" w14:textId="77777777" w:rsidR="00917347" w:rsidRPr="00C26995" w:rsidRDefault="00917347" w:rsidP="0091734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0254C" w14:textId="7C8CCF07" w:rsidR="00917347" w:rsidRPr="00C26995" w:rsidRDefault="00A77235" w:rsidP="0091734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127" w:type="pct"/>
            <w:vAlign w:val="bottom"/>
          </w:tcPr>
          <w:p w14:paraId="23E3C501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97C85" w14:textId="498E6207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46" w:type="pct"/>
            <w:vAlign w:val="bottom"/>
          </w:tcPr>
          <w:p w14:paraId="2AFAED42" w14:textId="77777777" w:rsidR="00917347" w:rsidRPr="00C26995" w:rsidRDefault="00917347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CC907" w14:textId="32D831E1" w:rsidR="00917347" w:rsidRPr="00C26995" w:rsidRDefault="00A77235" w:rsidP="0091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829</w:t>
            </w:r>
            <w:r w:rsidR="0091734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</w:tr>
    </w:tbl>
    <w:p w14:paraId="0246350E" w14:textId="1167D8A1" w:rsidR="00CC5380" w:rsidRPr="00C26995" w:rsidRDefault="00CC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450" w:tblpY="31"/>
        <w:tblW w:w="9902" w:type="dxa"/>
        <w:tblLayout w:type="fixed"/>
        <w:tblLook w:val="0000" w:firstRow="0" w:lastRow="0" w:firstColumn="0" w:lastColumn="0" w:noHBand="0" w:noVBand="0"/>
      </w:tblPr>
      <w:tblGrid>
        <w:gridCol w:w="2700"/>
        <w:gridCol w:w="989"/>
        <w:gridCol w:w="239"/>
        <w:gridCol w:w="932"/>
        <w:gridCol w:w="238"/>
        <w:gridCol w:w="1021"/>
        <w:gridCol w:w="236"/>
        <w:gridCol w:w="1027"/>
        <w:gridCol w:w="236"/>
        <w:gridCol w:w="1019"/>
        <w:gridCol w:w="236"/>
        <w:gridCol w:w="1029"/>
      </w:tblGrid>
      <w:tr w:rsidR="00F813C9" w:rsidRPr="00C26995" w14:paraId="6B06DA1C" w14:textId="77777777" w:rsidTr="00077939">
        <w:tc>
          <w:tcPr>
            <w:tcW w:w="2700" w:type="dxa"/>
            <w:vAlign w:val="bottom"/>
          </w:tcPr>
          <w:p w14:paraId="2E8FD01E" w14:textId="1959F8F1" w:rsidR="00755E4C" w:rsidRPr="00C26995" w:rsidRDefault="009D6280" w:rsidP="0090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5E2FCE36" w14:textId="77777777" w:rsidR="00755E4C" w:rsidRPr="00C26995" w:rsidRDefault="00755E4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C26995" w14:paraId="73CD08C8" w14:textId="77777777" w:rsidTr="00077939">
        <w:tc>
          <w:tcPr>
            <w:tcW w:w="2700" w:type="dxa"/>
            <w:vAlign w:val="bottom"/>
          </w:tcPr>
          <w:p w14:paraId="00EA64FA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308796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FCE6B3F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CF52874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241DB871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33999C6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C26995" w14:paraId="46A092D6" w14:textId="77777777" w:rsidTr="00077939">
        <w:tc>
          <w:tcPr>
            <w:tcW w:w="2700" w:type="dxa"/>
            <w:vAlign w:val="bottom"/>
          </w:tcPr>
          <w:p w14:paraId="1BD6E847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E99BCF1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F23887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96F57C2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0F86503F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EC13F27" w14:textId="77777777" w:rsidR="007B4E81" w:rsidRPr="00C26995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206CF" w:rsidRPr="00C26995" w14:paraId="495BE6F0" w14:textId="77777777" w:rsidTr="00077939">
        <w:tc>
          <w:tcPr>
            <w:tcW w:w="2700" w:type="dxa"/>
            <w:vAlign w:val="bottom"/>
          </w:tcPr>
          <w:p w14:paraId="192DE327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070069E" w14:textId="30B7790C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34BA9EC3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76695DA0" w14:textId="1EA34204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bottom"/>
          </w:tcPr>
          <w:p w14:paraId="4339CB92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B43710A" w14:textId="1798E343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5544DAD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E348C70" w14:textId="3EDC4B9D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10FC6D12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EF110D9" w14:textId="1848CEA4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1202F58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0AC52CFF" w14:textId="4EEA3DD8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206CF" w:rsidRPr="00C26995" w14:paraId="3AEDD466" w14:textId="77777777" w:rsidTr="00A551AD">
        <w:tc>
          <w:tcPr>
            <w:tcW w:w="2700" w:type="dxa"/>
            <w:vAlign w:val="bottom"/>
          </w:tcPr>
          <w:p w14:paraId="65B756C8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45892F71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CF" w:rsidRPr="00C26995" w14:paraId="0EE76B70" w14:textId="77777777" w:rsidTr="00077939">
        <w:tc>
          <w:tcPr>
            <w:tcW w:w="2700" w:type="dxa"/>
            <w:vAlign w:val="bottom"/>
          </w:tcPr>
          <w:p w14:paraId="50FA186F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  <w:vAlign w:val="bottom"/>
          </w:tcPr>
          <w:p w14:paraId="258829D3" w14:textId="77777777" w:rsidR="00A206CF" w:rsidRPr="00C26995" w:rsidRDefault="00A206CF" w:rsidP="00A206CF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3B952C6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7A96EF1" w14:textId="77777777" w:rsidR="00A206CF" w:rsidRPr="00C26995" w:rsidRDefault="00A206CF" w:rsidP="00A206CF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A11D484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vAlign w:val="bottom"/>
          </w:tcPr>
          <w:p w14:paraId="091291F1" w14:textId="77777777" w:rsidR="00A206CF" w:rsidRPr="00C26995" w:rsidRDefault="00A206CF" w:rsidP="00A206CF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7570B1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3C70FB3C" w14:textId="77777777" w:rsidR="00A206CF" w:rsidRPr="00C26995" w:rsidRDefault="00A206CF" w:rsidP="00A206CF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630AD5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3A365A5" w14:textId="77777777" w:rsidR="00A206CF" w:rsidRPr="00C26995" w:rsidRDefault="00A206CF" w:rsidP="00A206CF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7F43BB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3564024" w14:textId="77777777" w:rsidR="00A206CF" w:rsidRPr="00C26995" w:rsidRDefault="00A206CF" w:rsidP="00A206CF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6CF" w:rsidRPr="00C26995" w14:paraId="489BF907" w14:textId="77777777" w:rsidTr="00077939">
        <w:tc>
          <w:tcPr>
            <w:tcW w:w="2700" w:type="dxa"/>
            <w:vAlign w:val="bottom"/>
          </w:tcPr>
          <w:p w14:paraId="5F1170AB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89" w:type="dxa"/>
            <w:vAlign w:val="bottom"/>
          </w:tcPr>
          <w:p w14:paraId="3B1C26D0" w14:textId="7B3CF7DD" w:rsidR="00A206CF" w:rsidRPr="00C26995" w:rsidRDefault="00A77235" w:rsidP="00A206CF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216C0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  <w:r w:rsidR="00216C0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239" w:type="dxa"/>
            <w:vAlign w:val="bottom"/>
          </w:tcPr>
          <w:p w14:paraId="4209D979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EE8BD9E" w14:textId="427C76CA" w:rsidR="00A206CF" w:rsidRPr="00C26995" w:rsidRDefault="00A77235" w:rsidP="00A206CF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238" w:type="dxa"/>
            <w:vAlign w:val="bottom"/>
          </w:tcPr>
          <w:p w14:paraId="11BF14E4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021" w:type="dxa"/>
            <w:vAlign w:val="bottom"/>
          </w:tcPr>
          <w:p w14:paraId="6A913509" w14:textId="034F8CF1" w:rsidR="00A206CF" w:rsidRPr="00C26995" w:rsidRDefault="00A77235" w:rsidP="00A206CF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  <w:r w:rsidR="00216C0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="00216C0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236" w:type="dxa"/>
            <w:vAlign w:val="bottom"/>
          </w:tcPr>
          <w:p w14:paraId="5FAC7BAD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77117AC7" w14:textId="604890D8" w:rsidR="00A206CF" w:rsidRPr="00C26995" w:rsidRDefault="00A77235" w:rsidP="00A206CF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968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  <w:vAlign w:val="bottom"/>
          </w:tcPr>
          <w:p w14:paraId="74A029D0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3F7104C7" w14:textId="43ED1C64" w:rsidR="00A206CF" w:rsidRPr="00C26995" w:rsidRDefault="001773CE" w:rsidP="00A206CF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216C0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  <w:r w:rsidR="00216C0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6DD115A4" w14:textId="77777777" w:rsidR="00A206CF" w:rsidRPr="00C26995" w:rsidRDefault="00A206CF" w:rsidP="00A206CF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09381C22" w14:textId="056267B7" w:rsidR="00A206CF" w:rsidRPr="00C26995" w:rsidRDefault="00A77235" w:rsidP="00A206CF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A206CF" w:rsidRPr="00C26995" w14:paraId="32C50B1B" w14:textId="77777777" w:rsidTr="00077939">
        <w:tc>
          <w:tcPr>
            <w:tcW w:w="2700" w:type="dxa"/>
            <w:vAlign w:val="bottom"/>
          </w:tcPr>
          <w:p w14:paraId="22AD4F9F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DD44493" w14:textId="4EF36FC8" w:rsidR="00A206CF" w:rsidRPr="00C26995" w:rsidRDefault="00216C0E" w:rsidP="00A206CF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0357B5FD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6ED64AE" w14:textId="5B76903D" w:rsidR="00A206CF" w:rsidRPr="00C26995" w:rsidRDefault="00A206CF" w:rsidP="00A206CF">
            <w:pPr>
              <w:pStyle w:val="a2"/>
              <w:tabs>
                <w:tab w:val="decimal" w:pos="758"/>
              </w:tabs>
              <w:ind w:left="-108" w:right="-10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6C3C42C5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EDA7E6B" w14:textId="01050692" w:rsidR="00A206CF" w:rsidRPr="00C26995" w:rsidRDefault="00216C0E" w:rsidP="00216C0E">
            <w:pPr>
              <w:pStyle w:val="a2"/>
              <w:ind w:left="-108" w:right="-108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35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017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649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F30BCA3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BC1BD64" w14:textId="36454FB5" w:rsidR="00A206CF" w:rsidRPr="00C26995" w:rsidRDefault="00A206CF" w:rsidP="00A206CF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28B68B1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93C0D17" w14:textId="121CB541" w:rsidR="00A206CF" w:rsidRPr="00C26995" w:rsidRDefault="00216C0E" w:rsidP="00A206CF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FCF0D6F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543529B" w14:textId="3D677FAC" w:rsidR="00A206CF" w:rsidRPr="00C26995" w:rsidRDefault="00A206CF" w:rsidP="00A206CF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206CF" w:rsidRPr="00C26995" w14:paraId="1DFDF8DB" w14:textId="77777777" w:rsidTr="00077939">
        <w:tc>
          <w:tcPr>
            <w:tcW w:w="2700" w:type="dxa"/>
            <w:vAlign w:val="bottom"/>
          </w:tcPr>
          <w:p w14:paraId="4C47DBF5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BCE14FA" w14:textId="1448D46E" w:rsidR="00A206CF" w:rsidRPr="00C26995" w:rsidRDefault="00A77235" w:rsidP="00A206CF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16C0E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 w:rsidR="00216C0E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39" w:type="dxa"/>
            <w:vAlign w:val="bottom"/>
          </w:tcPr>
          <w:p w14:paraId="2C07A5E5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3C740B66" w14:textId="29528B1E" w:rsidR="00A206CF" w:rsidRPr="00C26995" w:rsidRDefault="00A77235" w:rsidP="00A206CF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38" w:type="dxa"/>
            <w:vAlign w:val="bottom"/>
          </w:tcPr>
          <w:p w14:paraId="4AE60D4A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698A36D" w14:textId="08ED5B27" w:rsidR="00A206CF" w:rsidRPr="00C26995" w:rsidRDefault="00A77235" w:rsidP="00A206CF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216C0E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  <w:r w:rsidR="00216C0E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36" w:type="dxa"/>
            <w:vAlign w:val="bottom"/>
          </w:tcPr>
          <w:p w14:paraId="58C27ABE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37EBA576" w14:textId="18259FAB" w:rsidR="00A206CF" w:rsidRPr="00C26995" w:rsidRDefault="00A77235" w:rsidP="00A206CF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236" w:type="dxa"/>
            <w:vAlign w:val="bottom"/>
          </w:tcPr>
          <w:p w14:paraId="663782EC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AA67684" w14:textId="219C6400" w:rsidR="00A206CF" w:rsidRPr="00C26995" w:rsidRDefault="001773CE" w:rsidP="00A206CF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216C0E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  <w:r w:rsidR="00216C0E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36" w:type="dxa"/>
            <w:vAlign w:val="bottom"/>
          </w:tcPr>
          <w:p w14:paraId="5F1D9D89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E318D14" w14:textId="5770E232" w:rsidR="00A206CF" w:rsidRPr="00C26995" w:rsidRDefault="00A77235" w:rsidP="00A206CF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</w:tr>
      <w:tr w:rsidR="00A7449C" w:rsidRPr="00C26995" w14:paraId="7F84F1D8" w14:textId="77777777" w:rsidTr="00077939">
        <w:tc>
          <w:tcPr>
            <w:tcW w:w="2700" w:type="dxa"/>
            <w:vAlign w:val="bottom"/>
          </w:tcPr>
          <w:p w14:paraId="35A99E3F" w14:textId="06E30FDC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7289C6C" w14:textId="6064C1E0" w:rsidR="00A7449C" w:rsidRPr="00C26995" w:rsidRDefault="00A7449C" w:rsidP="00A7449C">
            <w:pPr>
              <w:pStyle w:val="a2"/>
              <w:tabs>
                <w:tab w:val="decimal" w:pos="4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C05A449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F7C888A" w14:textId="1C7FF73A" w:rsidR="00A7449C" w:rsidRPr="00C26995" w:rsidRDefault="00A7449C" w:rsidP="00A7449C">
            <w:pPr>
              <w:pStyle w:val="a2"/>
              <w:tabs>
                <w:tab w:val="decimal" w:pos="37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78F186E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7A92F5D" w14:textId="024DE4FA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="00A87E7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08B0935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0ED0AFF" w14:textId="008A42E8" w:rsidR="00A7449C" w:rsidRPr="00C26995" w:rsidRDefault="00A7449C" w:rsidP="00A7449C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0CBC330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40BC728" w14:textId="5A8B00F9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="00A87E7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2E3FE47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2F9EF0B4" w14:textId="168D2190" w:rsidR="00A7449C" w:rsidRPr="00C26995" w:rsidRDefault="00A7449C" w:rsidP="00A7449C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449C" w:rsidRPr="00C26995" w14:paraId="5C1B6CB3" w14:textId="77777777" w:rsidTr="00077939">
        <w:trPr>
          <w:trHeight w:val="400"/>
        </w:trPr>
        <w:tc>
          <w:tcPr>
            <w:tcW w:w="2700" w:type="dxa"/>
            <w:vAlign w:val="bottom"/>
          </w:tcPr>
          <w:p w14:paraId="176DE6F3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1A8D4" w14:textId="0468C79B" w:rsidR="00A7449C" w:rsidRPr="00C26995" w:rsidRDefault="00A77235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39" w:type="dxa"/>
            <w:vAlign w:val="bottom"/>
          </w:tcPr>
          <w:p w14:paraId="67F6C1D4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6C2C1" w14:textId="1433E41D" w:rsidR="00A7449C" w:rsidRPr="00C26995" w:rsidRDefault="00A77235" w:rsidP="00A7449C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38" w:type="dxa"/>
            <w:vAlign w:val="bottom"/>
          </w:tcPr>
          <w:p w14:paraId="671A0655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1C8C3" w14:textId="3EB9F48A" w:rsidR="00A7449C" w:rsidRPr="00C26995" w:rsidRDefault="00A77235" w:rsidP="00DB3617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987804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  <w:r w:rsidR="00987804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849</w:t>
            </w:r>
          </w:p>
        </w:tc>
        <w:tc>
          <w:tcPr>
            <w:tcW w:w="236" w:type="dxa"/>
            <w:vAlign w:val="bottom"/>
          </w:tcPr>
          <w:p w14:paraId="642FDCFF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DFBBB" w14:textId="0618BAED" w:rsidR="00A7449C" w:rsidRPr="00C26995" w:rsidRDefault="00A77235" w:rsidP="00A7449C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  <w:vAlign w:val="bottom"/>
          </w:tcPr>
          <w:p w14:paraId="33EEE749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BB7C1" w14:textId="739B68EF" w:rsidR="00A7449C" w:rsidRPr="00C26995" w:rsidRDefault="00A77235" w:rsidP="00A7449C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  <w:r w:rsidR="00987804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36" w:type="dxa"/>
            <w:vAlign w:val="bottom"/>
          </w:tcPr>
          <w:p w14:paraId="7B3557F4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C1AC2" w14:textId="132BD105" w:rsidR="00A7449C" w:rsidRPr="00C26995" w:rsidRDefault="00A77235" w:rsidP="00A7449C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</w:p>
        </w:tc>
      </w:tr>
    </w:tbl>
    <w:p w14:paraId="78F14661" w14:textId="5A49B4FD" w:rsidR="00B35372" w:rsidRPr="00C26995" w:rsidRDefault="00B35372" w:rsidP="0003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0"/>
          <w:szCs w:val="20"/>
        </w:rPr>
      </w:pPr>
    </w:p>
    <w:p w14:paraId="2EFC09AD" w14:textId="77777777" w:rsidR="00555140" w:rsidRPr="00C26995" w:rsidRDefault="00555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/>
          <w:sz w:val="30"/>
          <w:szCs w:val="30"/>
          <w:cs/>
        </w:rPr>
        <w:br w:type="page"/>
      </w:r>
    </w:p>
    <w:p w14:paraId="0431D27C" w14:textId="43FE883B" w:rsidR="00DE0E76" w:rsidRPr="00C26995" w:rsidRDefault="007B4E81" w:rsidP="00E6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>ผลรวมของลูกหนี้</w:t>
      </w:r>
      <w:r w:rsidR="007C6557" w:rsidRPr="00C26995">
        <w:rPr>
          <w:rFonts w:ascii="Angsana New" w:hAnsi="Angsana New" w:hint="cs"/>
          <w:sz w:val="30"/>
          <w:szCs w:val="30"/>
          <w:cs/>
        </w:rPr>
        <w:t xml:space="preserve">และผลตอบแทนตามสัญญาเช่า ณ วันที่ </w:t>
      </w:r>
      <w:r w:rsidR="00A77235" w:rsidRPr="00A77235">
        <w:rPr>
          <w:rFonts w:ascii="Angsana New" w:hAnsi="Angsana New" w:hint="cs"/>
          <w:sz w:val="30"/>
          <w:szCs w:val="30"/>
        </w:rPr>
        <w:t>31</w:t>
      </w:r>
      <w:r w:rsidR="007C6557" w:rsidRPr="00C26995">
        <w:rPr>
          <w:rFonts w:ascii="Angsana New" w:hAnsi="Angsana New" w:hint="cs"/>
          <w:sz w:val="30"/>
          <w:szCs w:val="30"/>
        </w:rPr>
        <w:t xml:space="preserve"> </w:t>
      </w:r>
      <w:r w:rsidR="007C6557" w:rsidRPr="00C26995">
        <w:rPr>
          <w:rFonts w:ascii="Angsana New" w:hAnsi="Angsana New" w:hint="cs"/>
          <w:sz w:val="30"/>
          <w:szCs w:val="30"/>
          <w:cs/>
        </w:rPr>
        <w:t>ธันวาคม</w:t>
      </w:r>
      <w:r w:rsidR="007C6557" w:rsidRPr="00C26995">
        <w:rPr>
          <w:rFonts w:ascii="Angsana New" w:hAnsi="Angsana New" w:hint="cs"/>
          <w:sz w:val="30"/>
          <w:szCs w:val="30"/>
        </w:rPr>
        <w:t xml:space="preserve"> </w:t>
      </w:r>
      <w:r w:rsidR="007C6557" w:rsidRPr="00C2699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64821E" w14:textId="77777777" w:rsidR="00DE0E76" w:rsidRPr="00C26995" w:rsidRDefault="00DE0E76" w:rsidP="007C6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F813C9" w:rsidRPr="00C26995" w14:paraId="42C62BD0" w14:textId="77777777" w:rsidTr="009D6280">
        <w:tc>
          <w:tcPr>
            <w:tcW w:w="3076" w:type="dxa"/>
            <w:vAlign w:val="bottom"/>
          </w:tcPr>
          <w:p w14:paraId="58E06CAC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34B5F008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C26995" w14:paraId="03E5DA7C" w14:textId="77777777" w:rsidTr="009D6280">
        <w:tc>
          <w:tcPr>
            <w:tcW w:w="3076" w:type="dxa"/>
            <w:vAlign w:val="bottom"/>
          </w:tcPr>
          <w:p w14:paraId="478B9A49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51AAC68C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1F8FD582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BFE9E3C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20964FA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5D7383FD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39B7174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D5C423C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0765E280" w14:textId="77777777" w:rsidR="00B00426" w:rsidRPr="00C26995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00426"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0426" w:rsidRPr="00C2699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6AAEEEC9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vAlign w:val="bottom"/>
          </w:tcPr>
          <w:p w14:paraId="540B8E41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A5D2968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30A53CC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7E3D8ADA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1A04D3EB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4642A8A0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064BDC31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274B0404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813C9" w:rsidRPr="00C26995" w14:paraId="32B98660" w14:textId="77777777" w:rsidTr="009D6280">
        <w:tc>
          <w:tcPr>
            <w:tcW w:w="3076" w:type="dxa"/>
            <w:vAlign w:val="bottom"/>
          </w:tcPr>
          <w:p w14:paraId="23FB7009" w14:textId="77777777" w:rsidR="008445D4" w:rsidRPr="00C26995" w:rsidRDefault="008445D4" w:rsidP="0039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vAlign w:val="bottom"/>
          </w:tcPr>
          <w:p w14:paraId="0005CA76" w14:textId="42BE3A8F" w:rsidR="008445D4" w:rsidRPr="00C26995" w:rsidRDefault="00A7723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  <w:vAlign w:val="bottom"/>
          </w:tcPr>
          <w:p w14:paraId="7934C564" w14:textId="77777777" w:rsidR="008445D4" w:rsidRPr="00C26995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vAlign w:val="bottom"/>
          </w:tcPr>
          <w:p w14:paraId="788573D4" w14:textId="2D8C04B8" w:rsidR="008445D4" w:rsidRPr="00C26995" w:rsidRDefault="00A7723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813C9" w:rsidRPr="00C26995" w14:paraId="6886B2C4" w14:textId="77777777" w:rsidTr="009D6280">
        <w:tc>
          <w:tcPr>
            <w:tcW w:w="3076" w:type="dxa"/>
            <w:vAlign w:val="bottom"/>
          </w:tcPr>
          <w:p w14:paraId="1264DC2E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425F993E" w14:textId="77777777" w:rsidR="00B00426" w:rsidRPr="00C26995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CF" w:rsidRPr="00C26995" w14:paraId="1AC52566" w14:textId="77777777" w:rsidTr="009D6280">
        <w:tc>
          <w:tcPr>
            <w:tcW w:w="3076" w:type="dxa"/>
            <w:vAlign w:val="bottom"/>
          </w:tcPr>
          <w:p w14:paraId="128501D7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vAlign w:val="bottom"/>
          </w:tcPr>
          <w:p w14:paraId="13A45985" w14:textId="0F949C41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989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65" w:type="dxa"/>
            <w:vAlign w:val="bottom"/>
          </w:tcPr>
          <w:p w14:paraId="230AF093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14:paraId="75BC0626" w14:textId="1D50B31C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729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3" w:type="dxa"/>
            <w:vAlign w:val="bottom"/>
          </w:tcPr>
          <w:p w14:paraId="4944DC56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1C5A4E2" w14:textId="5958AD99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486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65" w:type="dxa"/>
            <w:vAlign w:val="bottom"/>
          </w:tcPr>
          <w:p w14:paraId="4653638B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081EA5A3" w14:textId="18010B86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892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A206CF" w:rsidRPr="00C26995" w14:paraId="351B000D" w14:textId="77777777" w:rsidTr="009D6280">
        <w:tc>
          <w:tcPr>
            <w:tcW w:w="3076" w:type="dxa"/>
            <w:vAlign w:val="bottom"/>
          </w:tcPr>
          <w:p w14:paraId="183882F6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4B04E717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vAlign w:val="bottom"/>
          </w:tcPr>
          <w:p w14:paraId="16224163" w14:textId="4F9A79A3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16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310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65" w:type="dxa"/>
            <w:vAlign w:val="bottom"/>
          </w:tcPr>
          <w:p w14:paraId="3B333940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7280E43" w14:textId="7ABA82AB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835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73" w:type="dxa"/>
            <w:vAlign w:val="bottom"/>
          </w:tcPr>
          <w:p w14:paraId="16B7FB28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2B2AE6B4" w14:textId="264E7EB2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968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65" w:type="dxa"/>
            <w:vAlign w:val="bottom"/>
          </w:tcPr>
          <w:p w14:paraId="27E15192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A032123" w14:textId="5E65C9C7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580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3D13D5" w:rsidRPr="00C26995" w14:paraId="785F4376" w14:textId="77777777" w:rsidTr="009D6280">
        <w:tc>
          <w:tcPr>
            <w:tcW w:w="3076" w:type="dxa"/>
            <w:vAlign w:val="bottom"/>
          </w:tcPr>
          <w:p w14:paraId="30C766E5" w14:textId="58D3AE92" w:rsidR="003D13D5" w:rsidRPr="00C26995" w:rsidRDefault="003D13D5" w:rsidP="003D1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1" w:type="dxa"/>
            <w:vAlign w:val="bottom"/>
          </w:tcPr>
          <w:p w14:paraId="6CC3332F" w14:textId="019879B9" w:rsidR="003D13D5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46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227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65" w:type="dxa"/>
            <w:vAlign w:val="bottom"/>
          </w:tcPr>
          <w:p w14:paraId="178F83AB" w14:textId="77777777" w:rsidR="003D13D5" w:rsidRPr="00C26995" w:rsidRDefault="003D13D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77BAF8AE" w14:textId="14544C72" w:rsidR="003D13D5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21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684</w:t>
            </w:r>
            <w:r w:rsidR="003D13D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3" w:type="dxa"/>
            <w:vAlign w:val="bottom"/>
          </w:tcPr>
          <w:p w14:paraId="5AE328F0" w14:textId="77777777" w:rsidR="003D13D5" w:rsidRPr="00C26995" w:rsidRDefault="003D13D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57A67799" w14:textId="7E1F2D0C" w:rsidR="003D13D5" w:rsidRPr="00C26995" w:rsidRDefault="00451D4B" w:rsidP="0045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2846FE74" w14:textId="77777777" w:rsidR="003D13D5" w:rsidRPr="00C26995" w:rsidRDefault="003D13D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69C61C3" w14:textId="0D102095" w:rsidR="003D13D5" w:rsidRPr="00C26995" w:rsidRDefault="00451D4B" w:rsidP="0045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6CF" w:rsidRPr="00C26995" w14:paraId="717C5358" w14:textId="77777777" w:rsidTr="009D6280">
        <w:tc>
          <w:tcPr>
            <w:tcW w:w="3076" w:type="dxa"/>
            <w:vAlign w:val="bottom"/>
          </w:tcPr>
          <w:p w14:paraId="3C928377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BCA3356" w14:textId="481603D3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3D13D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  <w:r w:rsidR="003D13D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5" w:type="dxa"/>
            <w:vAlign w:val="bottom"/>
          </w:tcPr>
          <w:p w14:paraId="7720528A" w14:textId="598A30B2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E0B7258" w14:textId="044ACFA8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D13D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  <w:r w:rsidR="003D13D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3" w:type="dxa"/>
            <w:vAlign w:val="bottom"/>
          </w:tcPr>
          <w:p w14:paraId="082E5757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4D94F03" w14:textId="29711EA0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65" w:type="dxa"/>
            <w:vAlign w:val="bottom"/>
          </w:tcPr>
          <w:p w14:paraId="4FB91EF3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BE529AC" w14:textId="5844CE26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  <w:tr w:rsidR="00A206CF" w:rsidRPr="00C26995" w14:paraId="068E0BEC" w14:textId="77777777" w:rsidTr="00AD3E44">
        <w:tc>
          <w:tcPr>
            <w:tcW w:w="3076" w:type="dxa"/>
            <w:vAlign w:val="bottom"/>
          </w:tcPr>
          <w:p w14:paraId="49964916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vAlign w:val="bottom"/>
          </w:tcPr>
          <w:p w14:paraId="257E9D0C" w14:textId="096FF6C5" w:rsidR="00A206CF" w:rsidRPr="00C26995" w:rsidRDefault="003D13D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38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276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890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055B96DA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5B6D33B" w14:textId="7B6BEC38" w:rsidR="00A206CF" w:rsidRPr="00C26995" w:rsidRDefault="003D13D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71D25473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2CFEADB3" w14:textId="5813F8AA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982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358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415A717C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5C08A7F" w14:textId="6EF5AE4E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449C" w:rsidRPr="00C26995" w14:paraId="02E1907A" w14:textId="77777777" w:rsidTr="00AD3E44">
        <w:tc>
          <w:tcPr>
            <w:tcW w:w="3076" w:type="dxa"/>
            <w:vAlign w:val="bottom"/>
          </w:tcPr>
          <w:p w14:paraId="4D079E00" w14:textId="1581489B" w:rsidR="00A7449C" w:rsidRPr="00C26995" w:rsidRDefault="00A7449C" w:rsidP="006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3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6E284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8454AA1" w14:textId="16A40110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="00A87E7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554CDA27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059F7F1" w14:textId="495E3473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="00A87E7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6899000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666135D" w14:textId="0ED96E23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534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0501A3F2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AFB39B5" w14:textId="5A4A5ECB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534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449C" w:rsidRPr="00C26995" w14:paraId="4C42963A" w14:textId="77777777" w:rsidTr="00AD3E44">
        <w:tc>
          <w:tcPr>
            <w:tcW w:w="3076" w:type="dxa"/>
            <w:vAlign w:val="bottom"/>
          </w:tcPr>
          <w:p w14:paraId="04E8E8D0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82084" w14:textId="1517FA84" w:rsidR="00A7449C" w:rsidRPr="00C26995" w:rsidRDefault="00A77235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08B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  <w:r w:rsidR="004608B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65" w:type="dxa"/>
            <w:vAlign w:val="bottom"/>
          </w:tcPr>
          <w:p w14:paraId="6244678E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5994F" w14:textId="12E47760" w:rsidR="00A7449C" w:rsidRPr="00C26995" w:rsidRDefault="00A77235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08B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  <w:r w:rsidR="004608B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3" w:type="dxa"/>
            <w:vAlign w:val="bottom"/>
          </w:tcPr>
          <w:p w14:paraId="0A176D07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E6CCD" w14:textId="50500C77" w:rsidR="00A7449C" w:rsidRPr="00C26995" w:rsidRDefault="00A77235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65" w:type="dxa"/>
            <w:vAlign w:val="bottom"/>
          </w:tcPr>
          <w:p w14:paraId="0760C45A" w14:textId="77777777" w:rsidR="00A7449C" w:rsidRPr="00C26995" w:rsidRDefault="00A7449C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955F0" w14:textId="1D7D3361" w:rsidR="00A7449C" w:rsidRPr="00C26995" w:rsidRDefault="00A77235" w:rsidP="00A7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A7449C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</w:tr>
    </w:tbl>
    <w:p w14:paraId="318A1832" w14:textId="77777777" w:rsidR="00223E3D" w:rsidRPr="00C26995" w:rsidRDefault="00223E3D" w:rsidP="00906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5"/>
        <w:gridCol w:w="1171"/>
        <w:gridCol w:w="242"/>
        <w:gridCol w:w="1109"/>
        <w:gridCol w:w="271"/>
        <w:gridCol w:w="1169"/>
        <w:gridCol w:w="242"/>
        <w:gridCol w:w="1107"/>
      </w:tblGrid>
      <w:tr w:rsidR="00DE25E4" w:rsidRPr="00C26995" w14:paraId="018CA1A1" w14:textId="77777777" w:rsidTr="00F63832">
        <w:trPr>
          <w:tblHeader/>
        </w:trPr>
        <w:tc>
          <w:tcPr>
            <w:tcW w:w="2174" w:type="pct"/>
          </w:tcPr>
          <w:p w14:paraId="19CF09F0" w14:textId="4D5879CA" w:rsidR="00DE25E4" w:rsidRPr="00C26995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045"/>
              </w:tabs>
              <w:spacing w:line="240" w:lineRule="auto"/>
              <w:ind w:right="-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hideMark/>
          </w:tcPr>
          <w:p w14:paraId="36BCF283" w14:textId="77777777" w:rsidR="00DE25E4" w:rsidRPr="00C26995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9B05985" w14:textId="77777777" w:rsidR="00DE25E4" w:rsidRPr="00C26995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4D66F332" w14:textId="77777777" w:rsidR="00DE25E4" w:rsidRPr="00C26995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6CF" w:rsidRPr="00C26995" w14:paraId="6DA950D3" w14:textId="77777777" w:rsidTr="00F63832">
        <w:trPr>
          <w:tblHeader/>
        </w:trPr>
        <w:tc>
          <w:tcPr>
            <w:tcW w:w="2174" w:type="pct"/>
          </w:tcPr>
          <w:p w14:paraId="0B215683" w14:textId="56450AEE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0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hideMark/>
          </w:tcPr>
          <w:p w14:paraId="19009BD6" w14:textId="244D599C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47672138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5A723394" w14:textId="1DA478F9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A3188D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hideMark/>
          </w:tcPr>
          <w:p w14:paraId="095B4BF1" w14:textId="5533C15D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E7D19FF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705AFD03" w14:textId="24EC6176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06CF" w:rsidRPr="00C26995" w14:paraId="445B65B2" w14:textId="77777777" w:rsidTr="00F63832">
        <w:trPr>
          <w:trHeight w:val="209"/>
          <w:tblHeader/>
        </w:trPr>
        <w:tc>
          <w:tcPr>
            <w:tcW w:w="2174" w:type="pct"/>
          </w:tcPr>
          <w:p w14:paraId="138EAEDC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hideMark/>
          </w:tcPr>
          <w:p w14:paraId="63D6D94E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CF" w:rsidRPr="00C26995" w14:paraId="64E2C157" w14:textId="77777777" w:rsidTr="00F63832">
        <w:tc>
          <w:tcPr>
            <w:tcW w:w="2174" w:type="pct"/>
          </w:tcPr>
          <w:p w14:paraId="27015A01" w14:textId="0594D3EC" w:rsidR="00A206CF" w:rsidRPr="00C26995" w:rsidRDefault="00A206CF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623" w:type="pct"/>
          </w:tcPr>
          <w:p w14:paraId="79E6A6BC" w14:textId="69373E04" w:rsidR="00A206CF" w:rsidRPr="00C26995" w:rsidRDefault="00A206CF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" w:type="pct"/>
          </w:tcPr>
          <w:p w14:paraId="20977A5A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E3D9281" w14:textId="22A32E63" w:rsidR="00A206CF" w:rsidRPr="00C26995" w:rsidRDefault="00A206CF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</w:tcPr>
          <w:p w14:paraId="4B2A4776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30046996" w14:textId="45C49C0B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05"/>
              </w:tabs>
              <w:spacing w:after="0"/>
              <w:ind w:left="-108" w:right="-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</w:tcPr>
          <w:p w14:paraId="345372AA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0062AF11" w14:textId="34A55542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206CF" w:rsidRPr="00C26995" w14:paraId="7A1E04D0" w14:textId="77777777" w:rsidTr="00F63832">
        <w:tc>
          <w:tcPr>
            <w:tcW w:w="2174" w:type="pct"/>
          </w:tcPr>
          <w:p w14:paraId="7768E716" w14:textId="580FC528" w:rsidR="00A206CF" w:rsidRPr="00C26995" w:rsidRDefault="00A206CF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</w:tcPr>
          <w:p w14:paraId="0E76401D" w14:textId="77777777" w:rsidR="00A206CF" w:rsidRPr="00C26995" w:rsidRDefault="00A206CF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" w:type="pct"/>
          </w:tcPr>
          <w:p w14:paraId="69865B98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274C5DC" w14:textId="77777777" w:rsidR="00A206CF" w:rsidRPr="00C26995" w:rsidRDefault="00A206CF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</w:tcPr>
          <w:p w14:paraId="34D77B7D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49A939D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05"/>
              </w:tabs>
              <w:spacing w:after="0"/>
              <w:ind w:left="-108" w:right="-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" w:type="pct"/>
          </w:tcPr>
          <w:p w14:paraId="7C1C8EE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6EA2E452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206CF" w:rsidRPr="00C26995" w14:paraId="3142E413" w14:textId="77777777" w:rsidTr="00F63832">
        <w:tc>
          <w:tcPr>
            <w:tcW w:w="2174" w:type="pct"/>
          </w:tcPr>
          <w:p w14:paraId="5C2E83B8" w14:textId="7FD9E7D2" w:rsidR="00A206CF" w:rsidRPr="00C26995" w:rsidRDefault="00A206CF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3" w:type="pct"/>
          </w:tcPr>
          <w:p w14:paraId="7F8023AC" w14:textId="787165A6" w:rsidR="00A206CF" w:rsidRPr="00C26995" w:rsidRDefault="00456B42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</w:tcPr>
          <w:p w14:paraId="71E58B0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E1343AB" w14:textId="3F811EBF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1417AC8C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6B433DE4" w14:textId="548A8357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71</w:t>
            </w:r>
            <w:r w:rsidR="009A24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0DAA352A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</w:tcPr>
          <w:p w14:paraId="55C63DEF" w14:textId="483DB7C0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652</w:t>
            </w:r>
            <w:r w:rsidRPr="00C26995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A206CF" w:rsidRPr="00C26995" w14:paraId="16D2A1EA" w14:textId="77777777" w:rsidTr="00F63832">
        <w:tc>
          <w:tcPr>
            <w:tcW w:w="2174" w:type="pct"/>
            <w:hideMark/>
          </w:tcPr>
          <w:p w14:paraId="6A202037" w14:textId="77777777" w:rsidR="00A206CF" w:rsidRPr="00C26995" w:rsidRDefault="00A206CF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3" w:type="pct"/>
          </w:tcPr>
          <w:p w14:paraId="6D80BEA3" w14:textId="084B3480" w:rsidR="00A206CF" w:rsidRPr="00C26995" w:rsidRDefault="00456B42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15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358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F1E5930" w14:textId="1F206A0E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14:paraId="4A508EE2" w14:textId="0338950B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23</w:t>
            </w:r>
            <w:r w:rsidR="00A206C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4" w:type="pct"/>
          </w:tcPr>
          <w:p w14:paraId="0F86451A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2D15B77C" w14:textId="0838AE4D" w:rsidR="00A206CF" w:rsidRPr="00C26995" w:rsidRDefault="00456B42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835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52CDD00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  <w:hideMark/>
          </w:tcPr>
          <w:p w14:paraId="15271162" w14:textId="29B4A2AD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A206CF" w:rsidRPr="00C26995" w14:paraId="33A5AF7C" w14:textId="77777777" w:rsidTr="00F63832">
        <w:tc>
          <w:tcPr>
            <w:tcW w:w="2174" w:type="pct"/>
          </w:tcPr>
          <w:p w14:paraId="19B05522" w14:textId="28939AD9" w:rsidR="00A206CF" w:rsidRPr="00C26995" w:rsidRDefault="00A206CF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623" w:type="pct"/>
          </w:tcPr>
          <w:p w14:paraId="1CBEA663" w14:textId="453DA6AD" w:rsidR="00A206CF" w:rsidRPr="00C26995" w:rsidRDefault="00A77235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3</w:t>
            </w:r>
            <w:r w:rsidR="00A7449C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29" w:type="pct"/>
          </w:tcPr>
          <w:p w14:paraId="5901DDCF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7A730BB" w14:textId="06911950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110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4054A4E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7A005A0A" w14:textId="7D8EAEA9" w:rsidR="00A206CF" w:rsidRPr="00C26995" w:rsidRDefault="00456B42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</w:tcPr>
          <w:p w14:paraId="7A8B2B50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48099BAA" w14:textId="5E543808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6897380E" w14:textId="735E12E5" w:rsidR="00925666" w:rsidRPr="00C26995" w:rsidRDefault="00925666" w:rsidP="00E025C1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098CF0BE" w14:textId="7EFC565A" w:rsidR="00A4769C" w:rsidRPr="00C26995" w:rsidRDefault="00A47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26995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94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082"/>
        <w:gridCol w:w="1172"/>
        <w:gridCol w:w="271"/>
        <w:gridCol w:w="1082"/>
        <w:gridCol w:w="271"/>
        <w:gridCol w:w="1169"/>
        <w:gridCol w:w="269"/>
        <w:gridCol w:w="1078"/>
      </w:tblGrid>
      <w:tr w:rsidR="002E16E6" w:rsidRPr="00C26995" w14:paraId="781E8B14" w14:textId="77777777" w:rsidTr="008537C0">
        <w:trPr>
          <w:tblHeader/>
        </w:trPr>
        <w:tc>
          <w:tcPr>
            <w:tcW w:w="2173" w:type="pct"/>
            <w:vAlign w:val="bottom"/>
            <w:hideMark/>
          </w:tcPr>
          <w:p w14:paraId="1A701ED1" w14:textId="2FD4A606" w:rsidR="00DE25E4" w:rsidRPr="00C26995" w:rsidRDefault="00DE25E4" w:rsidP="00DE25E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44" w:type="pct"/>
            <w:gridSpan w:val="3"/>
            <w:hideMark/>
          </w:tcPr>
          <w:p w14:paraId="5A5B0866" w14:textId="77777777" w:rsidR="00DE25E4" w:rsidRPr="00C26995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15E0E0A" w14:textId="77777777" w:rsidR="00DE25E4" w:rsidRPr="00C26995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404D7F6F" w14:textId="77777777" w:rsidR="00DE25E4" w:rsidRPr="00C26995" w:rsidRDefault="00DE25E4" w:rsidP="00DE2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6CF" w:rsidRPr="00C26995" w14:paraId="1FE646B2" w14:textId="77777777" w:rsidTr="008537C0">
        <w:trPr>
          <w:tblHeader/>
        </w:trPr>
        <w:tc>
          <w:tcPr>
            <w:tcW w:w="2173" w:type="pct"/>
            <w:vAlign w:val="bottom"/>
            <w:hideMark/>
          </w:tcPr>
          <w:p w14:paraId="46CA8297" w14:textId="4143E552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  <w:hideMark/>
          </w:tcPr>
          <w:p w14:paraId="6200AC4D" w14:textId="7B4808F9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EDEF0D2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hideMark/>
          </w:tcPr>
          <w:p w14:paraId="59C982E0" w14:textId="11173DAB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2AEBC5E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hideMark/>
          </w:tcPr>
          <w:p w14:paraId="247D38B1" w14:textId="678C88A7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72F4B04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301B3C55" w14:textId="40087B7A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206CF" w:rsidRPr="00C26995" w14:paraId="1EF7BD5D" w14:textId="77777777" w:rsidTr="008537C0">
        <w:trPr>
          <w:trHeight w:val="209"/>
          <w:tblHeader/>
        </w:trPr>
        <w:tc>
          <w:tcPr>
            <w:tcW w:w="2173" w:type="pct"/>
          </w:tcPr>
          <w:p w14:paraId="6032EEE2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7" w:type="pct"/>
            <w:gridSpan w:val="7"/>
            <w:hideMark/>
          </w:tcPr>
          <w:p w14:paraId="1D03343D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832" w:rsidRPr="00C26995" w14:paraId="6F461D45" w14:textId="77777777" w:rsidTr="008537C0">
        <w:tc>
          <w:tcPr>
            <w:tcW w:w="2173" w:type="pct"/>
          </w:tcPr>
          <w:p w14:paraId="0B35CCD8" w14:textId="14DA7272" w:rsidR="00F63832" w:rsidRPr="00C26995" w:rsidRDefault="00F63832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4" w:type="pct"/>
          </w:tcPr>
          <w:p w14:paraId="2A003391" w14:textId="77777777" w:rsidR="00F63832" w:rsidRPr="00C26995" w:rsidRDefault="00F63832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" w:type="pct"/>
          </w:tcPr>
          <w:p w14:paraId="64C704E2" w14:textId="77777777" w:rsidR="00F63832" w:rsidRPr="00C26995" w:rsidRDefault="00F63832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2134FAE" w14:textId="77777777" w:rsidR="00F63832" w:rsidRPr="00C26995" w:rsidRDefault="00F63832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</w:tcPr>
          <w:p w14:paraId="79E4B088" w14:textId="77777777" w:rsidR="00F63832" w:rsidRPr="00C26995" w:rsidRDefault="00F63832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</w:tcPr>
          <w:p w14:paraId="555547F1" w14:textId="77777777" w:rsidR="00F63832" w:rsidRPr="00C26995" w:rsidRDefault="00F63832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43B5D02D" w14:textId="77777777" w:rsidR="00F63832" w:rsidRPr="00C26995" w:rsidRDefault="00F63832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31003035" w14:textId="77777777" w:rsidR="00F63832" w:rsidRPr="00C26995" w:rsidRDefault="00F63832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63832" w:rsidRPr="00C26995" w14:paraId="24BE5FE1" w14:textId="77777777" w:rsidTr="008537C0">
        <w:tc>
          <w:tcPr>
            <w:tcW w:w="2173" w:type="pct"/>
          </w:tcPr>
          <w:p w14:paraId="19A001FF" w14:textId="5F316E59" w:rsidR="00F63832" w:rsidRPr="00C26995" w:rsidRDefault="00F63832" w:rsidP="00F6383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2A796636" w14:textId="23D1863C" w:rsidR="00F63832" w:rsidRPr="00C26995" w:rsidRDefault="00F63832" w:rsidP="00F63832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52DF8A" w14:textId="77777777" w:rsidR="00F63832" w:rsidRPr="00C26995" w:rsidRDefault="00F63832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C567445" w14:textId="38177C58" w:rsidR="00F63832" w:rsidRPr="00C26995" w:rsidRDefault="00F63832" w:rsidP="00F63832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B74B51" w14:textId="77777777" w:rsidR="00F63832" w:rsidRPr="00C26995" w:rsidRDefault="00F63832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01D12A83" w14:textId="7300BD69" w:rsidR="00F63832" w:rsidRPr="00C26995" w:rsidRDefault="00A77235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F63832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422</w:t>
            </w:r>
            <w:r w:rsidR="00F63832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3" w:type="pct"/>
          </w:tcPr>
          <w:p w14:paraId="50588D06" w14:textId="77777777" w:rsidR="00F63832" w:rsidRPr="00C26995" w:rsidRDefault="00F63832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70270A2D" w14:textId="737142CC" w:rsidR="00F63832" w:rsidRPr="00C26995" w:rsidRDefault="00A77235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6</w:t>
            </w:r>
            <w:r w:rsidR="00F63832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595</w:t>
            </w:r>
            <w:r w:rsidR="00F63832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206CF" w:rsidRPr="00C26995" w14:paraId="32A566C2" w14:textId="77777777" w:rsidTr="008537C0">
        <w:tc>
          <w:tcPr>
            <w:tcW w:w="2173" w:type="pct"/>
            <w:hideMark/>
          </w:tcPr>
          <w:p w14:paraId="3B666D42" w14:textId="2B090A3C" w:rsidR="00A206CF" w:rsidRPr="00C26995" w:rsidRDefault="00A206CF" w:rsidP="00A206CF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37A61C1" w14:textId="5356164D" w:rsidR="00A206CF" w:rsidRPr="00C26995" w:rsidRDefault="00A206CF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" w:type="pct"/>
          </w:tcPr>
          <w:p w14:paraId="69050EB7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2126803" w14:textId="13A9412D" w:rsidR="00A206CF" w:rsidRPr="00C26995" w:rsidRDefault="00A206CF" w:rsidP="00A206C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" w:type="pct"/>
          </w:tcPr>
          <w:p w14:paraId="172CF34A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27E1A34" w14:textId="02AFF9B1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" w:type="pct"/>
          </w:tcPr>
          <w:p w14:paraId="2AC00FD6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52C6181" w14:textId="41054835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F7C15" w:rsidRPr="00C26995" w14:paraId="0B924058" w14:textId="77777777" w:rsidTr="008537C0">
        <w:tc>
          <w:tcPr>
            <w:tcW w:w="2173" w:type="pct"/>
          </w:tcPr>
          <w:p w14:paraId="39407FCB" w14:textId="08F9FD06" w:rsidR="00EF7C15" w:rsidRPr="00C26995" w:rsidRDefault="00F63832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24"/>
                <w:szCs w:val="24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4" w:type="pct"/>
          </w:tcPr>
          <w:p w14:paraId="7A73735F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3A1E018B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</w:tcPr>
          <w:p w14:paraId="2C2DF90E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7AB85377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</w:tcPr>
          <w:p w14:paraId="0C670414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671432E1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</w:tcPr>
          <w:p w14:paraId="0CF0C3BF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63832" w:rsidRPr="00C26995" w14:paraId="348D015A" w14:textId="77777777" w:rsidTr="008537C0">
        <w:tc>
          <w:tcPr>
            <w:tcW w:w="2173" w:type="pct"/>
          </w:tcPr>
          <w:p w14:paraId="758993F9" w14:textId="65F1AFE4" w:rsidR="00F63832" w:rsidRPr="00C26995" w:rsidRDefault="00F63832" w:rsidP="00F6383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9FEB902" w14:textId="63381D86" w:rsidR="00F63832" w:rsidRPr="00C26995" w:rsidRDefault="00A77235" w:rsidP="00F6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="00F63832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759</w:t>
            </w:r>
            <w:r w:rsidR="00F63832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44" w:type="pct"/>
          </w:tcPr>
          <w:p w14:paraId="7C0C5DCF" w14:textId="77777777" w:rsidR="00F63832" w:rsidRPr="00C26995" w:rsidRDefault="00F63832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177D779" w14:textId="5B72C92A" w:rsidR="00F63832" w:rsidRPr="00C26995" w:rsidRDefault="00F63832" w:rsidP="00AE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D91E770" w14:textId="77777777" w:rsidR="00F63832" w:rsidRPr="00C26995" w:rsidRDefault="00F63832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1168B385" w14:textId="5D9C2F31" w:rsidR="00F63832" w:rsidRPr="00C26995" w:rsidRDefault="00F63832" w:rsidP="00AE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8BBAFAF" w14:textId="77777777" w:rsidR="00F63832" w:rsidRPr="00C26995" w:rsidRDefault="00F63832" w:rsidP="00F638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534FB985" w14:textId="4BCB49F6" w:rsidR="00F63832" w:rsidRPr="00C26995" w:rsidRDefault="00F63832" w:rsidP="00F63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F63832" w:rsidRPr="00C26995" w14:paraId="0C61B018" w14:textId="77777777" w:rsidTr="008537C0">
        <w:tc>
          <w:tcPr>
            <w:tcW w:w="2173" w:type="pct"/>
          </w:tcPr>
          <w:p w14:paraId="09C3F9F5" w14:textId="77777777" w:rsidR="00F63832" w:rsidRPr="00C26995" w:rsidRDefault="00F63832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E58D48A" w14:textId="77777777" w:rsidR="00F63832" w:rsidRPr="00C26995" w:rsidRDefault="00F63832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DE963C" w14:textId="77777777" w:rsidR="00F63832" w:rsidRPr="00C26995" w:rsidRDefault="00F63832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6366F6A" w14:textId="77777777" w:rsidR="00F63832" w:rsidRPr="00C26995" w:rsidRDefault="00F63832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15CF37A" w14:textId="77777777" w:rsidR="00F63832" w:rsidRPr="00C26995" w:rsidRDefault="00F63832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5F54B1D" w14:textId="77777777" w:rsidR="00F63832" w:rsidRPr="00C26995" w:rsidRDefault="00F63832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E4F6F6E" w14:textId="77777777" w:rsidR="00F63832" w:rsidRPr="00C26995" w:rsidRDefault="00F63832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87284E8" w14:textId="77777777" w:rsidR="00F63832" w:rsidRPr="00C26995" w:rsidRDefault="00F63832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F7C15" w:rsidRPr="00C26995" w14:paraId="295DBFAD" w14:textId="77777777" w:rsidTr="008537C0">
        <w:tc>
          <w:tcPr>
            <w:tcW w:w="2173" w:type="pct"/>
          </w:tcPr>
          <w:p w14:paraId="0B4F4C6B" w14:textId="77777777" w:rsidR="00EF7C15" w:rsidRPr="00C26995" w:rsidRDefault="00EF7C15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4" w:type="pct"/>
          </w:tcPr>
          <w:p w14:paraId="7C335E0A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B962D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6AD0F98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3C0C7D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B80230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3898B2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E46B369" w14:textId="77777777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F7C15" w:rsidRPr="00C26995" w14:paraId="191E3770" w14:textId="77777777" w:rsidTr="008537C0">
        <w:tc>
          <w:tcPr>
            <w:tcW w:w="2173" w:type="pct"/>
          </w:tcPr>
          <w:p w14:paraId="0C8F257F" w14:textId="77777777" w:rsidR="00EF7C15" w:rsidRPr="00C26995" w:rsidRDefault="00EF7C15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4" w:type="pct"/>
          </w:tcPr>
          <w:p w14:paraId="6A9E1DD9" w14:textId="6D36C4E2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9</w:t>
            </w:r>
            <w:r w:rsidR="00684FD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44" w:type="pct"/>
          </w:tcPr>
          <w:p w14:paraId="4EEC0E2F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0E900AF" w14:textId="574302FC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F7C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44" w:type="pct"/>
          </w:tcPr>
          <w:p w14:paraId="15CC0AB9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FC42A2E" w14:textId="04B14896" w:rsidR="00EF7C15" w:rsidRPr="00C26995" w:rsidRDefault="00684FD7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9311C9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C1E1527" w14:textId="6584F962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C15" w:rsidRPr="00C26995" w14:paraId="2BD61DB4" w14:textId="77777777" w:rsidTr="008537C0">
        <w:tc>
          <w:tcPr>
            <w:tcW w:w="2173" w:type="pct"/>
          </w:tcPr>
          <w:p w14:paraId="374174FE" w14:textId="77777777" w:rsidR="00EF7C15" w:rsidRPr="00C26995" w:rsidRDefault="00EF7C15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6531FBAE" w14:textId="19BA375A" w:rsidR="00EF7C15" w:rsidRPr="00C26995" w:rsidRDefault="00684FD7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9912005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6498A" w14:textId="4BDC5B9A" w:rsidR="00EF7C15" w:rsidRPr="00C26995" w:rsidRDefault="00EF7C1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C01849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708A9B" w14:textId="7758C252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774</w:t>
            </w:r>
            <w:r w:rsidR="00684FD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143" w:type="pct"/>
          </w:tcPr>
          <w:p w14:paraId="318206DE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44E5314" w14:textId="10D4E140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EF7C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673</w:t>
            </w:r>
            <w:r w:rsidR="00EF7C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EF7C15" w:rsidRPr="00C26995" w14:paraId="085AA11B" w14:textId="77777777" w:rsidTr="008537C0">
        <w:tc>
          <w:tcPr>
            <w:tcW w:w="2173" w:type="pct"/>
          </w:tcPr>
          <w:p w14:paraId="503E4A65" w14:textId="7BE86399" w:rsidR="00EF7C15" w:rsidRPr="00C26995" w:rsidRDefault="00EF7C15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00B8F3E4" w14:textId="00CFE423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17</w:t>
            </w:r>
            <w:r w:rsidR="00684FD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4" w:type="pct"/>
          </w:tcPr>
          <w:p w14:paraId="52711438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721907F" w14:textId="5796B0CF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18</w:t>
            </w:r>
            <w:r w:rsidR="00EF7C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4" w:type="pct"/>
          </w:tcPr>
          <w:p w14:paraId="3DB12982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92441B" w14:textId="563DF76D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13</w:t>
            </w:r>
            <w:r w:rsidR="00684FD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43" w:type="pct"/>
          </w:tcPr>
          <w:p w14:paraId="164B9E85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E0D1E91" w14:textId="1D6CF061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17</w:t>
            </w:r>
            <w:r w:rsidR="00EF7C1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EF7C15" w:rsidRPr="00C26995" w14:paraId="39ADBD0F" w14:textId="77777777" w:rsidTr="008537C0">
        <w:tc>
          <w:tcPr>
            <w:tcW w:w="2173" w:type="pct"/>
          </w:tcPr>
          <w:p w14:paraId="6DE0F663" w14:textId="77777777" w:rsidR="00EF7C15" w:rsidRPr="00C26995" w:rsidRDefault="00EF7C15" w:rsidP="00EF7C15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A591944" w14:textId="1A7ECE2F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3363D4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44" w:type="pct"/>
          </w:tcPr>
          <w:p w14:paraId="772B35B8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FB8C2E3" w14:textId="048ADC7B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F7C1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144" w:type="pct"/>
          </w:tcPr>
          <w:p w14:paraId="7E195FCB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E7CED14" w14:textId="2CD07886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="00684FD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43" w:type="pct"/>
          </w:tcPr>
          <w:p w14:paraId="099FD556" w14:textId="77777777" w:rsidR="00EF7C15" w:rsidRPr="00C26995" w:rsidRDefault="00EF7C15" w:rsidP="00EF7C1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3C7F924" w14:textId="0CCCCD29" w:rsidR="00EF7C15" w:rsidRPr="00C26995" w:rsidRDefault="00A77235" w:rsidP="00EF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7C1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  <w:r w:rsidR="00EF7C15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</w:tr>
    </w:tbl>
    <w:p w14:paraId="286D597A" w14:textId="77777777" w:rsidR="00A4769C" w:rsidRPr="005E67E3" w:rsidRDefault="00A4769C" w:rsidP="005E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7050D1B7" w14:textId="0B35C258" w:rsidR="00BC4D89" w:rsidRPr="00C26995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997DEB7" w14:textId="77777777" w:rsidR="00956C07" w:rsidRPr="00C26995" w:rsidRDefault="00956C07" w:rsidP="008A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1920F90" w14:textId="16D386DA" w:rsidR="00396B79" w:rsidRPr="00C26995" w:rsidRDefault="00396B79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5B6BC02F" w14:textId="77777777" w:rsidR="00396B79" w:rsidRPr="00C26995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4"/>
          <w:szCs w:val="24"/>
        </w:rPr>
      </w:pPr>
    </w:p>
    <w:p w14:paraId="4FB89FBE" w14:textId="18641534" w:rsidR="00396B79" w:rsidRPr="00C26995" w:rsidRDefault="00396B79" w:rsidP="0080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9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A77235" w:rsidRPr="00A77235">
        <w:rPr>
          <w:rFonts w:ascii="Angsana New" w:hAnsi="Angsana New" w:hint="cs"/>
          <w:sz w:val="30"/>
          <w:szCs w:val="30"/>
        </w:rPr>
        <w:t>2543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ได้ทำสัญญาซื้อขายไฟฟ้ากับ กฟผ. 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</w:t>
      </w:r>
      <w:r w:rsidR="003D2561">
        <w:rPr>
          <w:rFonts w:ascii="Angsana New" w:hAnsi="Angsana New"/>
          <w:sz w:val="30"/>
          <w:szCs w:val="30"/>
        </w:rPr>
        <w:t xml:space="preserve"> </w:t>
      </w:r>
      <w:r w:rsidR="003D2561">
        <w:rPr>
          <w:rFonts w:ascii="Angsana New" w:hAnsi="Angsana New" w:hint="cs"/>
          <w:sz w:val="30"/>
          <w:szCs w:val="30"/>
          <w:cs/>
        </w:rPr>
        <w:t>นับตั้งแต่วันที่</w:t>
      </w:r>
      <w:r w:rsidR="00F74F28">
        <w:rPr>
          <w:rFonts w:ascii="Angsana New" w:hAnsi="Angsana New" w:hint="cs"/>
          <w:sz w:val="30"/>
          <w:szCs w:val="30"/>
          <w:cs/>
        </w:rPr>
        <w:t>เริ่มมีผล</w:t>
      </w:r>
      <w:r w:rsidRPr="00C26995">
        <w:rPr>
          <w:rFonts w:ascii="Angsana New" w:hAnsi="Angsana New" w:hint="cs"/>
          <w:sz w:val="30"/>
          <w:szCs w:val="30"/>
          <w:cs/>
        </w:rPr>
        <w:t xml:space="preserve"> ซึ่งบริษัทย่อยดังกล่าวจะส่งไฟฟ้าสุทธิที่ผลิตได้จาก</w:t>
      </w:r>
      <w:r w:rsidR="009A242D">
        <w:rPr>
          <w:rFonts w:ascii="Angsana New" w:hAnsi="Angsana New" w:hint="cs"/>
          <w:sz w:val="30"/>
          <w:szCs w:val="30"/>
          <w:cs/>
        </w:rPr>
        <w:t>โรงไฟฟ้า</w:t>
      </w:r>
      <w:r w:rsidR="009A242D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พลังความร้อนร่วมชุดที่ </w:t>
      </w:r>
      <w:r w:rsidR="00A77235"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, </w:t>
      </w:r>
      <w:r w:rsidR="00A77235" w:rsidRPr="00A77235">
        <w:rPr>
          <w:rFonts w:ascii="Angsana New" w:hAnsi="Angsana New" w:hint="cs"/>
          <w:sz w:val="30"/>
          <w:szCs w:val="30"/>
        </w:rPr>
        <w:t>2</w:t>
      </w:r>
      <w:r w:rsidRPr="00C2699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ซึ่งประกอบด้วยค่าพลังงานไฟฟ้า (</w:t>
      </w:r>
      <w:r w:rsidRPr="00C26995">
        <w:rPr>
          <w:rFonts w:ascii="Angsana New" w:hAnsi="Angsana New" w:hint="cs"/>
          <w:sz w:val="30"/>
          <w:szCs w:val="30"/>
        </w:rPr>
        <w:t>EP</w:t>
      </w:r>
      <w:r w:rsidRPr="00C26995">
        <w:rPr>
          <w:rFonts w:ascii="Angsana New" w:hAnsi="Angsana New" w:hint="cs"/>
          <w:sz w:val="30"/>
          <w:szCs w:val="30"/>
          <w:cs/>
        </w:rPr>
        <w:t>) และค่าความพร้อมจ่ายพลังไฟฟ้า (</w:t>
      </w:r>
      <w:r w:rsidRPr="00C26995">
        <w:rPr>
          <w:rFonts w:ascii="Angsana New" w:hAnsi="Angsana New" w:hint="cs"/>
          <w:sz w:val="30"/>
          <w:szCs w:val="30"/>
        </w:rPr>
        <w:t>AP</w:t>
      </w:r>
      <w:r w:rsidRPr="00C26995">
        <w:rPr>
          <w:rFonts w:ascii="Angsana New" w:hAnsi="Angsana New" w:hint="cs"/>
          <w:sz w:val="30"/>
          <w:szCs w:val="30"/>
          <w:cs/>
        </w:rPr>
        <w:t>) ค่าพลังงานไฟฟ้า (</w:t>
      </w:r>
      <w:r w:rsidRPr="00C26995">
        <w:rPr>
          <w:rFonts w:ascii="Angsana New" w:hAnsi="Angsana New" w:hint="cs"/>
          <w:sz w:val="30"/>
          <w:szCs w:val="30"/>
        </w:rPr>
        <w:t xml:space="preserve">EP) </w:t>
      </w:r>
      <w:r w:rsidRPr="00C26995">
        <w:rPr>
          <w:rFonts w:ascii="Angsana New" w:hAnsi="Angsana New" w:hint="cs"/>
          <w:sz w:val="30"/>
          <w:szCs w:val="30"/>
          <w:cs/>
        </w:rPr>
        <w:t>ครอบคลุมค่าใช้จ่ายในการผลิตซึ่งประกอบด้วยค่าเชื้อเพลิง และค่าใช้จ่ายผันแปรในการเดินเครื่องและบำรุงรักษา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 ค่าความพร้อมจ่ายพลังไฟฟ้า (</w:t>
      </w:r>
      <w:r w:rsidRPr="00C26995">
        <w:rPr>
          <w:rFonts w:ascii="Angsana New" w:hAnsi="Angsana New" w:hint="cs"/>
          <w:sz w:val="30"/>
          <w:szCs w:val="30"/>
        </w:rPr>
        <w:t>AP</w:t>
      </w:r>
      <w:r w:rsidRPr="00C26995">
        <w:rPr>
          <w:rFonts w:ascii="Angsana New" w:hAnsi="Angsana New" w:hint="cs"/>
          <w:sz w:val="30"/>
          <w:szCs w:val="30"/>
          <w:cs/>
        </w:rPr>
        <w:t>) ครอบคลุมการชำระคืนเงินต้นและดอกเบี้ยเงินกู้ ผลตอบแทนการลงทุนแก่ผู้ถือหุ้น ค่าใช้จ่ายคงที่ในการเดินเครื่องและบำรุงรักษา ค่าอะไหล่ในการบำรุงรักษา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</w:t>
      </w:r>
    </w:p>
    <w:p w14:paraId="19E5B98F" w14:textId="77777777" w:rsidR="00F63832" w:rsidRPr="00C26995" w:rsidRDefault="00F63832" w:rsidP="00DD400F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461C87" w14:textId="77777777" w:rsidR="00F63832" w:rsidRPr="00C26995" w:rsidRDefault="00F63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/>
          <w:sz w:val="30"/>
          <w:szCs w:val="30"/>
          <w:cs/>
        </w:rPr>
        <w:br w:type="page"/>
      </w:r>
    </w:p>
    <w:p w14:paraId="553D5364" w14:textId="629F95F5" w:rsidR="007631AE" w:rsidRPr="00C26995" w:rsidRDefault="00F13625" w:rsidP="00DD400F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2552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ราช โคเจนเนอเรชั่น จำกัด ซึ่งเป็นบริษัทย่อยทางตรง ได้ลงนามสัญญาซื้อขายไฟฟ้า สำหรับโครงการโรงไฟฟ้าราช โคเจนเนอเรชั่น จังหวัดปทุมธานี กับ กฟผ. โดยมีผลตั้งแต่วันที่ลงนามในสัญญาจนถึงวันครบกำหนด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นับตั้งแต่วันที่เริ่มเดินเครื่องเชิงพาณิชย์ โครงการดังกล่าวเป็นโครงการโรง</w:t>
      </w:r>
      <w:r w:rsidR="00223E3D" w:rsidRPr="00C26995">
        <w:rPr>
          <w:rFonts w:ascii="Angsana New" w:hAnsi="Angsana New" w:hint="cs"/>
          <w:sz w:val="30"/>
          <w:szCs w:val="30"/>
          <w:cs/>
        </w:rPr>
        <w:t>ไฟ</w:t>
      </w:r>
      <w:r w:rsidRPr="00C26995">
        <w:rPr>
          <w:rFonts w:ascii="Angsana New" w:hAnsi="Angsana New" w:hint="cs"/>
          <w:sz w:val="30"/>
          <w:szCs w:val="30"/>
          <w:cs/>
        </w:rPr>
        <w:t xml:space="preserve">ฟ้าพลังความร้อนร่วม ขนาดกำลังการผลิตรวม </w:t>
      </w:r>
      <w:r w:rsidR="00A77235" w:rsidRPr="00A77235">
        <w:rPr>
          <w:rFonts w:ascii="Angsana New" w:hAnsi="Angsana New" w:hint="cs"/>
          <w:sz w:val="30"/>
          <w:szCs w:val="30"/>
        </w:rPr>
        <w:t>110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เมกะวัตต์ ซึ่งเริ่มเดินเครื่องเชิงพาณิชย์แล้วในปี </w:t>
      </w:r>
      <w:r w:rsidR="00A77235" w:rsidRPr="00A77235">
        <w:rPr>
          <w:rFonts w:ascii="Angsana New" w:hAnsi="Angsana New" w:hint="cs"/>
          <w:sz w:val="30"/>
          <w:szCs w:val="30"/>
        </w:rPr>
        <w:t>2556</w:t>
      </w:r>
    </w:p>
    <w:p w14:paraId="47022847" w14:textId="77777777" w:rsidR="002734F3" w:rsidRDefault="002734F3" w:rsidP="000340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21253F" w14:textId="77777777" w:rsidR="00E72936" w:rsidRPr="00C26995" w:rsidRDefault="00E72936" w:rsidP="00E72936">
      <w:pPr>
        <w:pStyle w:val="BodyText"/>
        <w:spacing w:after="0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A77235">
        <w:rPr>
          <w:rFonts w:asciiTheme="majorBidi" w:hAnsiTheme="majorBidi"/>
          <w:spacing w:val="-2"/>
          <w:sz w:val="30"/>
          <w:szCs w:val="30"/>
        </w:rPr>
        <w:t>12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Pr="00A77235">
        <w:rPr>
          <w:rFonts w:asciiTheme="majorBidi" w:hAnsiTheme="majorBidi"/>
          <w:spacing w:val="-2"/>
          <w:sz w:val="30"/>
          <w:szCs w:val="30"/>
        </w:rPr>
        <w:t>2562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 บริษัท หินกองเพาเวอร์ จำกัด ซึ่งเป็นบริษัทย่อยทางตรง ได้ทำสัญญาซื้อขายไฟฟ้ากับ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กฟผ. เป็นระยะเวลา </w:t>
      </w:r>
      <w:r w:rsidRPr="00A77235">
        <w:rPr>
          <w:rFonts w:asciiTheme="majorBidi" w:hAnsiTheme="majorBidi"/>
          <w:spacing w:val="-2"/>
          <w:sz w:val="30"/>
          <w:szCs w:val="30"/>
        </w:rPr>
        <w:t>25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ซึ่งบริษัทย่อยดังกล่าวจะส่งไฟฟ้าสุทธิที่ผลิตได้จากโรงไฟฟ้าหน่วยที่ </w:t>
      </w:r>
      <w:r w:rsidRPr="00A77235">
        <w:rPr>
          <w:rFonts w:asciiTheme="majorBidi" w:hAnsiTheme="majorBidi"/>
          <w:spacing w:val="-2"/>
          <w:sz w:val="30"/>
          <w:szCs w:val="30"/>
        </w:rPr>
        <w:t>1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 และ </w:t>
      </w:r>
      <w:r w:rsidRPr="00A77235">
        <w:rPr>
          <w:rFonts w:asciiTheme="majorBidi" w:hAnsiTheme="majorBidi"/>
          <w:spacing w:val="-2"/>
          <w:sz w:val="30"/>
          <w:szCs w:val="30"/>
        </w:rPr>
        <w:t>2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 ให้แก่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>กฟผ. ตามเงื่อนไขที่ตกลงกันภายใต้สัญญาซื้อขายไฟฟ้า บริษัทย่อยดังกล่าวจะได้รับรายได้จาก</w:t>
      </w:r>
      <w:r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>กฟผ. ประกอบด้วยรายได้ค่าความพร้อมจ่ายพลังงานไฟฟ้า (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AP)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>และรายได้ค่าพลังงานไฟฟ้า (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EP)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>ซึ่งเป็นรายได้ที่สะท้อนถึงค่าใช้จ่ายในการผลิตซึ่งประกอบด้วยค่าเชื้อเพลิงและค่าใช้จ่ายผันแปรในการเดินเครื่องและบำรุงรักษา ส่วนรายได้ค่าความพร้อมจ่าย (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AP)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 xml:space="preserve">เป็นรายได้ที่สะท้อนถึงค่าใช้จ่ายในการผลิตที่นอกเหนือจากรายได้ 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EP </w:t>
      </w:r>
      <w:r w:rsidRPr="00C26995">
        <w:rPr>
          <w:rFonts w:asciiTheme="majorBidi" w:hAnsiTheme="majorBidi"/>
          <w:spacing w:val="-2"/>
          <w:sz w:val="30"/>
          <w:szCs w:val="30"/>
          <w:cs/>
        </w:rPr>
        <w:t>โดยค่าใช้จ่ายดังกล่าวเป็นไปตามที่ระบุในสัญญา</w:t>
      </w:r>
    </w:p>
    <w:p w14:paraId="549EEE19" w14:textId="77777777" w:rsidR="00E72936" w:rsidRPr="00C864ED" w:rsidRDefault="00E72936" w:rsidP="000340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BBA541" w14:textId="26B28587" w:rsidR="00077CD0" w:rsidRPr="00C26995" w:rsidRDefault="00CB37C2" w:rsidP="00077CD0">
      <w:pPr>
        <w:pStyle w:val="BodyText"/>
        <w:spacing w:after="0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2699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</w:rPr>
        <w:t>26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</w:rPr>
        <w:t>พฤศจิกายน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C269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61574" w:rsidRPr="00C269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E61574" w:rsidRPr="00C26995">
        <w:rPr>
          <w:rFonts w:asciiTheme="majorBidi" w:hAnsiTheme="majorBidi" w:cstheme="majorBidi" w:hint="cs"/>
          <w:spacing w:val="-2"/>
          <w:sz w:val="30"/>
          <w:szCs w:val="30"/>
          <w:cs/>
        </w:rPr>
        <w:t>ราชพัฒนา เอ็นเนอร์ยี จำกัด</w:t>
      </w:r>
      <w:r w:rsidR="00E61574" w:rsidRPr="00C26995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</w:t>
      </w:r>
      <w:r w:rsidR="008B538D" w:rsidRPr="00C26995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ซึ่งเป็นบริษัทย่อยทางตรง </w:t>
      </w:r>
      <w:r w:rsidR="008B538D" w:rsidRPr="00C26995">
        <w:rPr>
          <w:rFonts w:ascii="Angsana New" w:hAnsi="Angsana New"/>
          <w:spacing w:val="-2"/>
          <w:sz w:val="30"/>
          <w:szCs w:val="30"/>
          <w:cs/>
        </w:rPr>
        <w:t xml:space="preserve">ได้ทำสัญญาขายไฟฟ้ากับ </w:t>
      </w:r>
      <w:r w:rsidR="008B538D" w:rsidRPr="00C26995">
        <w:rPr>
          <w:rFonts w:ascii="Angsana New" w:hAnsi="Angsana New" w:hint="cs"/>
          <w:spacing w:val="-2"/>
          <w:sz w:val="30"/>
          <w:szCs w:val="30"/>
          <w:cs/>
        </w:rPr>
        <w:t>กฟผ</w:t>
      </w:r>
      <w:r w:rsidR="008B538D" w:rsidRPr="00C26995">
        <w:rPr>
          <w:rFonts w:ascii="Angsana New" w:hAnsi="Angsana New"/>
          <w:spacing w:val="-2"/>
          <w:sz w:val="30"/>
          <w:szCs w:val="30"/>
        </w:rPr>
        <w:t>.</w:t>
      </w:r>
      <w:r w:rsidR="008B538D" w:rsidRPr="00C26995">
        <w:rPr>
          <w:rFonts w:ascii="Angsana New" w:hAnsi="Angsana New" w:hint="cs"/>
          <w:spacing w:val="-2"/>
          <w:sz w:val="30"/>
          <w:szCs w:val="30"/>
          <w:cs/>
        </w:rPr>
        <w:t xml:space="preserve"> ตา</w:t>
      </w:r>
      <w:r w:rsidR="00C765A1" w:rsidRPr="00C26995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8B538D" w:rsidRPr="00C26995">
        <w:rPr>
          <w:rFonts w:ascii="Angsana New" w:hAnsi="Angsana New" w:hint="cs"/>
          <w:spacing w:val="-2"/>
          <w:sz w:val="30"/>
          <w:szCs w:val="30"/>
          <w:cs/>
        </w:rPr>
        <w:t xml:space="preserve">จำนวนและราคาที่กำหนดไว้ในสัญญา สัญญาดังกล่าวมีระยะเวลา </w:t>
      </w:r>
      <w:r w:rsidR="00A77235" w:rsidRPr="00A77235">
        <w:rPr>
          <w:rFonts w:ascii="Angsana New" w:hAnsi="Angsana New"/>
          <w:spacing w:val="-2"/>
          <w:sz w:val="30"/>
          <w:szCs w:val="30"/>
        </w:rPr>
        <w:t>25</w:t>
      </w:r>
      <w:r w:rsidR="008B538D" w:rsidRPr="00C26995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797B45" w:rsidRPr="00C26995">
        <w:rPr>
          <w:rFonts w:asciiTheme="majorBidi" w:hAnsiTheme="majorBidi" w:cstheme="majorBidi" w:hint="cs"/>
          <w:spacing w:val="-2"/>
          <w:sz w:val="30"/>
          <w:szCs w:val="30"/>
          <w:cs/>
        </w:rPr>
        <w:t>นับตั้งแต่วันที่จ่ายไฟฟ้าเข้าระบบเชิงพาณิชย์ (</w:t>
      </w:r>
      <w:r w:rsidR="00797B45" w:rsidRPr="00C26995">
        <w:rPr>
          <w:rFonts w:asciiTheme="majorBidi" w:hAnsiTheme="majorBidi" w:cstheme="majorBidi"/>
          <w:spacing w:val="-2"/>
          <w:sz w:val="30"/>
          <w:szCs w:val="30"/>
        </w:rPr>
        <w:t>SCOD</w:t>
      </w:r>
      <w:r w:rsidR="00797B45" w:rsidRPr="00C2699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) ซึ่งกำหนดเป็นวันที่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797B45" w:rsidRPr="00C269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97B45" w:rsidRPr="00C2699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เมษายน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797B45" w:rsidRPr="00C2699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และจะสิ้นสุดสัญญาในเดือนเมษายน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</w:rPr>
        <w:t>2592</w:t>
      </w:r>
      <w:r w:rsidR="00797B45" w:rsidRPr="00C269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04BCA69" w14:textId="77777777" w:rsidR="00077CD0" w:rsidRPr="00C864ED" w:rsidRDefault="00077CD0" w:rsidP="00077CD0">
      <w:pPr>
        <w:pStyle w:val="BodyText"/>
        <w:spacing w:after="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C3DC554" w14:textId="77777777" w:rsidR="00F13625" w:rsidRPr="00C26995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สัญญาให้บริการเดินเครื่องและบำรุงรักษาโรงไฟฟ้า</w:t>
      </w:r>
    </w:p>
    <w:p w14:paraId="28C7FDE9" w14:textId="77777777" w:rsidR="00F13625" w:rsidRPr="00C864ED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30"/>
          <w:szCs w:val="30"/>
        </w:rPr>
      </w:pPr>
    </w:p>
    <w:p w14:paraId="1B6497AF" w14:textId="1C7EE6C3" w:rsidR="00F13625" w:rsidRPr="00C26995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77235" w:rsidRPr="00A77235">
        <w:rPr>
          <w:rFonts w:ascii="Angsana New" w:hAnsi="Angsana New" w:hint="cs"/>
          <w:sz w:val="30"/>
          <w:szCs w:val="30"/>
        </w:rPr>
        <w:t>2552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="00A77235"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77235" w:rsidRPr="00A77235">
        <w:rPr>
          <w:rFonts w:ascii="Angsana New" w:hAnsi="Angsana New" w:hint="cs"/>
          <w:sz w:val="30"/>
          <w:szCs w:val="30"/>
        </w:rPr>
        <w:t>2552</w:t>
      </w:r>
      <w:r w:rsidRPr="00C26995">
        <w:rPr>
          <w:rFonts w:ascii="Angsana New" w:hAnsi="Angsana New" w:hint="cs"/>
          <w:sz w:val="30"/>
          <w:szCs w:val="30"/>
          <w:cs/>
        </w:rPr>
        <w:t xml:space="preserve"> จนถึงวันสิ้นสุดสัญญาซื้อขายไฟฟ้า</w:t>
      </w:r>
      <w:r w:rsidR="004D2542" w:rsidRPr="00C26995">
        <w:rPr>
          <w:rFonts w:ascii="Angsana New" w:hAnsi="Angsana New" w:hint="cs"/>
          <w:sz w:val="30"/>
          <w:szCs w:val="30"/>
          <w:cs/>
        </w:rPr>
        <w:t>ของ</w:t>
      </w:r>
      <w:r w:rsidRPr="00C26995">
        <w:rPr>
          <w:rFonts w:ascii="Angsana New" w:hAnsi="Angsana New" w:hint="cs"/>
          <w:sz w:val="30"/>
          <w:szCs w:val="30"/>
          <w:cs/>
        </w:rPr>
        <w:t>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รวมทั้งดำเนินการบำรุงรักษาหลักตามรอบการใช้งานให้แก่บริษัทย่อยดังกล่าว โดยมีมูลค่าเริ่มต้นตลอดอายุสัญญารวมประมาณ</w:t>
      </w:r>
      <w:r w:rsidR="00F74F28">
        <w:rPr>
          <w:rFonts w:ascii="Angsana New" w:hAnsi="Angsana New" w:hint="cs"/>
          <w:sz w:val="30"/>
          <w:szCs w:val="30"/>
          <w:cs/>
        </w:rPr>
        <w:t xml:space="preserve"> </w:t>
      </w:r>
      <w:r w:rsidR="00F74F28">
        <w:rPr>
          <w:rFonts w:ascii="Angsana New" w:hAnsi="Angsana New"/>
          <w:sz w:val="30"/>
          <w:szCs w:val="30"/>
        </w:rPr>
        <w:t>7,551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14:paraId="30229BD1" w14:textId="77777777" w:rsidR="00633550" w:rsidRPr="00C864ED" w:rsidRDefault="00633550" w:rsidP="005A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FC715B" w14:textId="75E8B278" w:rsidR="005A35A3" w:rsidRPr="00C26995" w:rsidRDefault="005A35A3" w:rsidP="005A35A3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พฤศจิกายน 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2566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ราช-ลาว เซอร์วิส จำกัด ซึ่งเป็นบริษัทย่อยทางตรง ได้ลงนามในสัญญา </w:t>
      </w:r>
      <w:r w:rsidRPr="00C26995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Operation and Maintenance Services for Hongsa Mine </w:t>
      </w:r>
      <w:proofErr w:type="spellStart"/>
      <w:r w:rsidRPr="00C26995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Mounth</w:t>
      </w:r>
      <w:proofErr w:type="spellEnd"/>
      <w:r w:rsidRPr="00C26995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Power Project in Lao PDR </w:t>
      </w:r>
      <w:r w:rsidRPr="00C26995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กับ กฟผ. เพื่อไปปฏิบัติ</w:t>
      </w: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งานเดินเครื่องและบำรุงรักษาโรงไฟฟ้าพลังความร้อนหงสา เป็นระยะเวลา 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36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 นับตั้งแต่เดือนพฤศจิกายน 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2566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C2699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ถึงเดือนตุลาคม 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2569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โดยมีค่าบริการตามสัญญาเป็นจำนวนเงิน 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179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A77235" w:rsidRPr="00A77235">
        <w:rPr>
          <w:rFonts w:ascii="Angsana New" w:hAnsi="Angsana New"/>
          <w:snapToGrid w:val="0"/>
          <w:sz w:val="30"/>
          <w:szCs w:val="30"/>
          <w:lang w:eastAsia="th-TH"/>
        </w:rPr>
        <w:t>75</w:t>
      </w:r>
      <w:r w:rsidRPr="00C2699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</w:t>
      </w:r>
    </w:p>
    <w:p w14:paraId="58DEBA35" w14:textId="77777777" w:rsidR="0082159A" w:rsidRPr="00C864ED" w:rsidRDefault="0082159A" w:rsidP="00A0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361EE" w14:textId="3BCC54DB" w:rsidR="005A35A3" w:rsidRPr="00C26995" w:rsidRDefault="005A35A3" w:rsidP="005A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ราช-ลาว เซอร์วิส จำกัด ซึ่งเป็นบริษัทย่อยทางตรง ได้ลงนามในสัญญา </w:t>
      </w:r>
      <w:r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 w:hint="cs"/>
          <w:spacing w:val="-2"/>
          <w:sz w:val="30"/>
          <w:szCs w:val="30"/>
          <w:cs/>
        </w:rPr>
        <w:t>Operation</w:t>
      </w:r>
      <w:r w:rsidRPr="00C26995">
        <w:rPr>
          <w:rFonts w:ascii="Angsana New" w:hAnsi="Angsana New"/>
          <w:spacing w:val="-2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2"/>
          <w:sz w:val="30"/>
          <w:szCs w:val="30"/>
          <w:cs/>
        </w:rPr>
        <w:t>Services for Hongsa Mine Mounth Power Project in Lao PDR กับ กฟผ. เพื่อไปปฏิบัติงานเดินเครื่องและ</w:t>
      </w:r>
      <w:r w:rsidRPr="00C26995">
        <w:rPr>
          <w:rFonts w:ascii="Angsana New" w:hAnsi="Angsana New" w:hint="cs"/>
          <w:sz w:val="30"/>
          <w:szCs w:val="30"/>
          <w:cs/>
        </w:rPr>
        <w:lastRenderedPageBreak/>
        <w:t xml:space="preserve">บำรุงรักษาโรงไฟฟ้าพลังความร้อนหงสา เป็นระยะเวลา </w:t>
      </w:r>
      <w:r w:rsidR="00A77235" w:rsidRPr="00A77235">
        <w:rPr>
          <w:rFonts w:ascii="Angsana New" w:hAnsi="Angsana New"/>
          <w:sz w:val="30"/>
          <w:szCs w:val="30"/>
        </w:rPr>
        <w:t>21</w:t>
      </w:r>
      <w:r w:rsidRPr="00C26995">
        <w:rPr>
          <w:rFonts w:ascii="Angsana New" w:hAnsi="Angsana New" w:hint="cs"/>
          <w:sz w:val="30"/>
          <w:szCs w:val="30"/>
          <w:cs/>
        </w:rPr>
        <w:t xml:space="preserve"> เดือน นับตั้งแต่เดือนกุมภาพันธ์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ถึงเดือนตุลาคม </w:t>
      </w:r>
      <w:r w:rsidR="00A77235" w:rsidRPr="00A77235">
        <w:rPr>
          <w:rFonts w:ascii="Angsana New" w:hAnsi="Angsana New"/>
          <w:sz w:val="30"/>
          <w:szCs w:val="30"/>
        </w:rPr>
        <w:t>2569</w:t>
      </w:r>
      <w:r w:rsidRPr="00C26995">
        <w:rPr>
          <w:rFonts w:ascii="Angsana New" w:hAnsi="Angsana New" w:hint="cs"/>
          <w:sz w:val="30"/>
          <w:szCs w:val="30"/>
          <w:cs/>
        </w:rPr>
        <w:t xml:space="preserve"> โดยมีค่าบริการตามสัญญาเป็นจำนวนเงิน </w:t>
      </w:r>
      <w:r w:rsidR="00A77235" w:rsidRPr="00A77235">
        <w:rPr>
          <w:rFonts w:ascii="Angsana New" w:hAnsi="Angsana New"/>
          <w:sz w:val="30"/>
          <w:szCs w:val="30"/>
        </w:rPr>
        <w:t>28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06</w:t>
      </w:r>
      <w:r w:rsidRPr="00C2699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BC52899" w14:textId="77777777" w:rsidR="005A35A3" w:rsidRPr="00C26995" w:rsidRDefault="005A35A3" w:rsidP="00A0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57223E" w14:textId="3C842259" w:rsidR="00A00EE3" w:rsidRPr="00C26995" w:rsidRDefault="00A00EE3" w:rsidP="00A0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น้ำ น้ำเงี้ยบ 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ซึ่งอยู่ในพื้นที่ สปป.ลาว เป็นระยะเวลา </w:t>
      </w:r>
      <w:r w:rsidR="00A77235" w:rsidRPr="00A77235">
        <w:rPr>
          <w:rFonts w:ascii="Angsana New" w:hAnsi="Angsana New"/>
          <w:sz w:val="30"/>
          <w:szCs w:val="30"/>
        </w:rPr>
        <w:t>60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เดือน นับตั้งแต่เดือนมีนาคม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ถึงเดือนกุมภาพันธ์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="00A77235" w:rsidRPr="00A77235">
        <w:rPr>
          <w:rFonts w:ascii="Angsana New" w:hAnsi="Angsana New"/>
          <w:sz w:val="30"/>
          <w:szCs w:val="30"/>
        </w:rPr>
        <w:t>73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โดยมีค่าบริการตามสัญญาเป็นจำนวนเงิน </w:t>
      </w:r>
      <w:r w:rsidR="00A77235" w:rsidRPr="00A77235">
        <w:rPr>
          <w:rFonts w:ascii="Angsana New" w:hAnsi="Angsana New"/>
          <w:sz w:val="30"/>
          <w:szCs w:val="30"/>
        </w:rPr>
        <w:t>49</w:t>
      </w:r>
      <w:r w:rsidRPr="00C26995">
        <w:rPr>
          <w:rFonts w:ascii="Angsana New" w:hAnsi="Angsana New" w:hint="cs"/>
          <w:sz w:val="30"/>
          <w:szCs w:val="30"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67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ล้านบาท</w:t>
      </w:r>
    </w:p>
    <w:p w14:paraId="1422542B" w14:textId="77777777" w:rsidR="006A7156" w:rsidRPr="00C26995" w:rsidRDefault="006A7156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602137F" w14:textId="01E832D6" w:rsidR="00396B79" w:rsidRPr="00C26995" w:rsidRDefault="00396B79" w:rsidP="00FF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สัญญาให้เช่าที่ดินและให้บริการด้านสาธารณูปโภค</w:t>
      </w:r>
    </w:p>
    <w:p w14:paraId="28B2CA54" w14:textId="77777777" w:rsidR="00396B79" w:rsidRPr="00C26995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E08AE29" w14:textId="2FEB9827" w:rsidR="00396B79" w:rsidRPr="00C26995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7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2547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 และวันที่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21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2548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="00B62A98"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2A98" w:rsidRPr="00C26995">
        <w:rPr>
          <w:rFonts w:ascii="Angsana New" w:hAnsi="Angsana New"/>
          <w:spacing w:val="-4"/>
          <w:sz w:val="30"/>
          <w:szCs w:val="30"/>
          <w:cs/>
        </w:rPr>
        <w:br/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ได้ทำสัญญาให้เช่าที่ดินจำนวนรวม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145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>ไร่ แก่บริษัท ราชบุรีเพาเวอร์ จำกัด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ซึ่งเป็นการร่วมค้าทางอ้อม ในที่ดินบริเวณเดียวกันกับโรงไฟฟ้าราชบุรี เป็นระยะเวลา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25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3</w:t>
      </w:r>
      <w:r w:rsidRPr="00C26995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</w:rPr>
        <w:t>เดือน นับจากวันเริ่มดำเนินการเชิงพาณิชย์ของบริษัท</w:t>
      </w:r>
      <w:r w:rsidR="00E629C4" w:rsidRPr="00C26995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</w:p>
    <w:p w14:paraId="5E0E5D31" w14:textId="77777777" w:rsidR="00396B79" w:rsidRPr="00C26995" w:rsidRDefault="00396B79" w:rsidP="00B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81A1C35" w14:textId="2A1DB273" w:rsidR="00B27D79" w:rsidRPr="00C26995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A77235" w:rsidRPr="00A77235">
        <w:rPr>
          <w:rFonts w:ascii="Angsana New" w:hAnsi="Angsana New" w:hint="cs"/>
          <w:sz w:val="30"/>
          <w:szCs w:val="30"/>
        </w:rPr>
        <w:t>2548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ได้ทำสัญญาให้บริการด้านสาธารณูปโภคแก่บริษัท ราชบุรีเพาเวอร์ จำกัด ซึ่งเป็นการร่วมค้าทางอ้อม โดยบริษัทย่อยดังกล่าวจะทำการจัดหา</w:t>
      </w:r>
      <w:r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</w:t>
      </w:r>
      <w:r w:rsidR="00E629C4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ที่เกี่ยวข้องกับการก่อสร้าง</w:t>
      </w:r>
      <w:r w:rsidR="00E629C4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="00A77235" w:rsidRPr="00A77235">
        <w:rPr>
          <w:rFonts w:ascii="Angsana New" w:hAnsi="Angsana New" w:hint="cs"/>
          <w:sz w:val="30"/>
          <w:szCs w:val="30"/>
        </w:rPr>
        <w:t>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77235" w:rsidRPr="00A77235">
        <w:rPr>
          <w:rFonts w:ascii="Angsana New" w:hAnsi="Angsana New" w:hint="cs"/>
          <w:sz w:val="30"/>
          <w:szCs w:val="30"/>
        </w:rPr>
        <w:t>2547</w:t>
      </w:r>
    </w:p>
    <w:p w14:paraId="56631424" w14:textId="2B8ACD1E" w:rsidR="00046A4F" w:rsidRPr="00C26995" w:rsidRDefault="00046A4F" w:rsidP="00534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D860775" w14:textId="6BA2416A" w:rsidR="00396B79" w:rsidRPr="00C26995" w:rsidRDefault="00396B79" w:rsidP="00FF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26995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สัญญาให้บริการการจัดการ</w:t>
      </w:r>
    </w:p>
    <w:p w14:paraId="59D8F668" w14:textId="77777777" w:rsidR="00396B79" w:rsidRPr="00C26995" w:rsidRDefault="00396B79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71EAFD" w14:textId="613869E7" w:rsidR="00396B79" w:rsidRPr="00C26995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27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77235" w:rsidRPr="00A77235">
        <w:rPr>
          <w:rFonts w:ascii="Angsana New" w:hAnsi="Angsana New" w:hint="cs"/>
          <w:sz w:val="30"/>
          <w:szCs w:val="30"/>
        </w:rPr>
        <w:t>2547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การร่วมค้าทางอ้อม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โดยบริษัทจะได้รับค่าธรรมเนียมจากการให้บริการการจัดการเป็นจำนวนเงิน </w:t>
      </w:r>
      <w:r w:rsidR="00A77235" w:rsidRPr="00A77235">
        <w:rPr>
          <w:rFonts w:ascii="Angsana New" w:hAnsi="Angsana New" w:hint="cs"/>
          <w:sz w:val="30"/>
          <w:szCs w:val="30"/>
        </w:rPr>
        <w:t>2</w:t>
      </w:r>
      <w:r w:rsidRPr="00C26995">
        <w:rPr>
          <w:rFonts w:ascii="Angsana New" w:hAnsi="Angsana New" w:hint="cs"/>
          <w:sz w:val="30"/>
          <w:szCs w:val="30"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50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ล้านเหรียญสหรัฐอเมริกาต่อปี 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  <w:cs/>
        </w:rPr>
        <w:t xml:space="preserve"> เดือน นับจากวันเริ่มดำเนินการเชิงพาณิชย์ของโรงไฟฟ้าหน่วยที่ </w:t>
      </w:r>
      <w:r w:rsidR="00A77235"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ของบริษัท ราชบุรีเพาเวอร์ จำกัด ค่าบริการการจัดการตลอดอายุสัญญารวมเป็นจำนวนเงิน </w:t>
      </w:r>
      <w:r w:rsidR="00A77235" w:rsidRPr="00A77235">
        <w:rPr>
          <w:rFonts w:ascii="Angsana New" w:hAnsi="Angsana New" w:hint="cs"/>
          <w:sz w:val="30"/>
          <w:szCs w:val="30"/>
        </w:rPr>
        <w:t>63</w:t>
      </w:r>
      <w:r w:rsidRPr="00C26995">
        <w:rPr>
          <w:rFonts w:ascii="Angsana New" w:hAnsi="Angsana New" w:hint="cs"/>
          <w:sz w:val="30"/>
          <w:szCs w:val="30"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12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02027E8C" w14:textId="77777777" w:rsidR="007B42CF" w:rsidRPr="005E67E3" w:rsidRDefault="007B42CF" w:rsidP="005E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  <w:bookmarkStart w:id="2" w:name="_Hlk55774169"/>
    </w:p>
    <w:p w14:paraId="1831A2CF" w14:textId="4025B7A1" w:rsidR="000314A8" w:rsidRPr="00C26995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bookmarkEnd w:id="2"/>
    <w:p w14:paraId="433F92FA" w14:textId="77777777" w:rsidR="000314A8" w:rsidRPr="00C26995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8F64800" w14:textId="42E36A70" w:rsidR="000314A8" w:rsidRPr="00C26995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29</w:t>
      </w:r>
      <w:r w:rsidRPr="00C2699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77235" w:rsidRPr="00A77235">
        <w:rPr>
          <w:rFonts w:ascii="Angsana New" w:hAnsi="Angsana New" w:hint="cs"/>
          <w:sz w:val="30"/>
          <w:szCs w:val="30"/>
        </w:rPr>
        <w:t>2548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</w:t>
      </w:r>
      <w:r w:rsidRPr="00C26995">
        <w:rPr>
          <w:rFonts w:ascii="Angsana New" w:hAnsi="Angsana New" w:hint="cs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</w:t>
      </w:r>
      <w:r w:rsidRPr="00C26995">
        <w:rPr>
          <w:rFonts w:ascii="Angsana New" w:hAnsi="Angsana New" w:hint="cs"/>
          <w:sz w:val="30"/>
          <w:szCs w:val="30"/>
          <w:cs/>
        </w:rPr>
        <w:lastRenderedPageBreak/>
        <w:t xml:space="preserve">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 ๆ ตามสัดส่วนการถือหุ้นร้อยละ </w:t>
      </w:r>
      <w:r w:rsidR="00A77235" w:rsidRPr="00A77235">
        <w:rPr>
          <w:rFonts w:ascii="Angsana New" w:hAnsi="Angsana New" w:hint="cs"/>
          <w:sz w:val="30"/>
          <w:szCs w:val="30"/>
        </w:rPr>
        <w:t>50</w:t>
      </w:r>
      <w:r w:rsidRPr="00C26995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</w:t>
      </w:r>
      <w:r w:rsidR="005A5141" w:rsidRPr="00C269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="005A5141" w:rsidRPr="00C269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77235" w:rsidRPr="00A77235">
        <w:rPr>
          <w:rFonts w:ascii="Angsana New" w:hAnsi="Angsana New"/>
          <w:sz w:val="30"/>
          <w:szCs w:val="30"/>
        </w:rPr>
        <w:t>2568</w:t>
      </w:r>
      <w:r w:rsidR="005A5141" w:rsidRPr="00C26995">
        <w:rPr>
          <w:rFonts w:ascii="Angsana New" w:hAnsi="Angsana New"/>
          <w:sz w:val="30"/>
          <w:szCs w:val="30"/>
          <w:cs/>
        </w:rPr>
        <w:t xml:space="preserve"> บริษัทยังไม่ได้ให้เงินกู้ผู้ถือหุ้น หรือการค้ำประกันใด ๆ ตามสัญญา</w:t>
      </w:r>
    </w:p>
    <w:p w14:paraId="4E558881" w14:textId="29494FE2" w:rsidR="00A8661E" w:rsidRPr="00C26995" w:rsidRDefault="00A8661E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C4C71A" w14:textId="4887C0E5" w:rsidR="000314A8" w:rsidRPr="00C26995" w:rsidRDefault="000314A8" w:rsidP="0089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189648448"/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0D172CE8" w14:textId="77777777" w:rsidR="000314A8" w:rsidRPr="00C26995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226884" w14:textId="77777777" w:rsidR="000314A8" w:rsidRPr="00C26995" w:rsidRDefault="000314A8" w:rsidP="000314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3C107E8C" w14:textId="7FA2743E" w:rsidR="001D79AC" w:rsidRPr="00C26995" w:rsidRDefault="001D79AC" w:rsidP="000314A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241F13" w14:textId="328EEB8F" w:rsidR="00E940BE" w:rsidRPr="00C26995" w:rsidRDefault="00E940BE" w:rsidP="00E940B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C26995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ภาระผูกพันที่เกี่ยวข้องกับสัญญาการให้บริการค้ำประกันแก่บริษัท หินกองเพาเวอร์โฮลดิ้ง จำกัด </w:t>
      </w:r>
    </w:p>
    <w:p w14:paraId="41C9173C" w14:textId="77777777" w:rsidR="00E940BE" w:rsidRPr="00C26995" w:rsidRDefault="00E940BE" w:rsidP="00E940BE">
      <w:pPr>
        <w:rPr>
          <w:rFonts w:asciiTheme="majorBidi" w:hAnsiTheme="majorBidi" w:cstheme="majorBidi"/>
          <w:sz w:val="24"/>
          <w:szCs w:val="24"/>
          <w:cs/>
        </w:rPr>
      </w:pPr>
      <w:r w:rsidRPr="00C26995">
        <w:rPr>
          <w:rFonts w:asciiTheme="majorBidi" w:hAnsiTheme="majorBidi" w:cstheme="majorBidi"/>
          <w:sz w:val="30"/>
          <w:szCs w:val="30"/>
        </w:rPr>
        <w:tab/>
      </w:r>
      <w:r w:rsidRPr="00C26995">
        <w:rPr>
          <w:rFonts w:asciiTheme="majorBidi" w:hAnsiTheme="majorBidi" w:cstheme="majorBidi"/>
          <w:sz w:val="24"/>
          <w:szCs w:val="24"/>
        </w:rPr>
        <w:tab/>
      </w:r>
    </w:p>
    <w:p w14:paraId="5A8D31E3" w14:textId="17D34A5B" w:rsidR="00E940BE" w:rsidRPr="00C26995" w:rsidRDefault="00E940BE" w:rsidP="00E940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บริษัทมีภาระผูกพันภายใต้สัญญาการให้บริการค้ำประกันวงเงินสินเชื่อให้กับบริษัท หินกองเพาเวอร์โฮลดิ้ง จำกัด ซึ่งเป็นการร่วมค้าทางตรง ภายใต้เงื่อนไขของสัญญาดังกล่าวกำหนดให้บริษัทเป็นผู้ให้การค้ำประกันตามสัดส่วนการถือหุ้นร้อยละ </w:t>
      </w:r>
      <w:r w:rsidR="00A77235" w:rsidRPr="00A77235">
        <w:rPr>
          <w:rFonts w:ascii="Angsana New" w:hAnsi="Angsana New"/>
          <w:sz w:val="30"/>
          <w:szCs w:val="30"/>
        </w:rPr>
        <w:t>51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โดยมีวงเงินและเงื่อนไขตามที่ระบุในสัญญา</w:t>
      </w:r>
      <w:r w:rsidR="00CD23B0">
        <w:rPr>
          <w:rFonts w:ascii="Angsana New" w:hAnsi="Angsana New"/>
          <w:sz w:val="30"/>
          <w:szCs w:val="30"/>
        </w:rPr>
        <w:t xml:space="preserve"> </w:t>
      </w:r>
    </w:p>
    <w:p w14:paraId="4FEA30FB" w14:textId="77777777" w:rsidR="00077CD0" w:rsidRPr="00C26995" w:rsidRDefault="00077CD0" w:rsidP="00E940B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BEB579" w14:textId="3C909420" w:rsidR="00077CD0" w:rsidRPr="00C26995" w:rsidRDefault="00077CD0" w:rsidP="00E940B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4415FFB0" w14:textId="77777777" w:rsidR="00077CD0" w:rsidRPr="00C26995" w:rsidRDefault="00077CD0" w:rsidP="00E940B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0D853E7" w14:textId="1E490337" w:rsidR="00077CD0" w:rsidRPr="00C26995" w:rsidRDefault="00077CD0" w:rsidP="00E940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/>
          <w:sz w:val="30"/>
          <w:szCs w:val="30"/>
        </w:rPr>
        <w:t>20</w:t>
      </w:r>
      <w:r w:rsidRPr="00C26995">
        <w:rPr>
          <w:rFonts w:ascii="Angsana New" w:hAnsi="Angsana New"/>
          <w:sz w:val="30"/>
          <w:szCs w:val="30"/>
          <w:cs/>
        </w:rPr>
        <w:t xml:space="preserve"> ตุลาคม </w:t>
      </w:r>
      <w:r w:rsidR="00A77235" w:rsidRPr="00A77235">
        <w:rPr>
          <w:rFonts w:ascii="Angsana New" w:hAnsi="Angsana New"/>
          <w:sz w:val="30"/>
          <w:szCs w:val="30"/>
        </w:rPr>
        <w:t>2564</w:t>
      </w:r>
      <w:r w:rsidRPr="00C26995">
        <w:rPr>
          <w:rFonts w:ascii="Angsana New" w:hAnsi="Angsana New"/>
          <w:sz w:val="30"/>
          <w:szCs w:val="30"/>
          <w:cs/>
        </w:rPr>
        <w:t xml:space="preserve"> บริษัท หินกองเพาเวอร์ จำกัด ซึ่งเป็นบริษัทย่อยทางตรง ได้ทำสัญญาซื้อขายก๊าซธรรมชาติกับบริษัท หินกองเพาเวอร์โฮลดิ้ง จำกัด เป็นระยะเวลา </w:t>
      </w:r>
      <w:r w:rsidR="00A77235" w:rsidRPr="00A77235">
        <w:rPr>
          <w:rFonts w:ascii="Angsana New" w:hAnsi="Angsana New"/>
          <w:sz w:val="30"/>
          <w:szCs w:val="30"/>
        </w:rPr>
        <w:t>25</w:t>
      </w:r>
      <w:r w:rsidRPr="00C26995">
        <w:rPr>
          <w:rFonts w:ascii="Angsana New" w:hAnsi="Angsana New"/>
          <w:sz w:val="30"/>
          <w:szCs w:val="30"/>
          <w:cs/>
        </w:rPr>
        <w:t xml:space="preserve"> ปีนับจากวันที่เริ่มเดินเครื่องเชิงพาณิชย์ของโรงไฟฟ้า โดยบริษัท หินกองเพาเวอร์โฮลดิ้ง จำกัด จะจำหน่ายก๊าซธรรมชาติให้กับบริษัทย่อยดังกล่าวในปริมาณและราคาตามที่ตกลงกัน</w:t>
      </w:r>
    </w:p>
    <w:p w14:paraId="4E0D2355" w14:textId="77777777" w:rsidR="00EF758C" w:rsidRPr="00C26995" w:rsidRDefault="00EF758C" w:rsidP="00E940BE">
      <w:pPr>
        <w:ind w:left="540"/>
        <w:jc w:val="thaiDistribute"/>
        <w:rPr>
          <w:rFonts w:ascii="Angsana New" w:hAnsi="Angsana New"/>
          <w:sz w:val="24"/>
          <w:szCs w:val="24"/>
        </w:rPr>
      </w:pPr>
    </w:p>
    <w:bookmarkEnd w:id="3"/>
    <w:p w14:paraId="5FD39E98" w14:textId="77777777" w:rsidR="00B46D6A" w:rsidRPr="00C26995" w:rsidRDefault="00B46D6A" w:rsidP="00C139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4780FF9" w14:textId="77777777" w:rsidR="00B46D6A" w:rsidRPr="00C26995" w:rsidRDefault="00B46D6A" w:rsidP="00B46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262"/>
        <w:gridCol w:w="263"/>
        <w:gridCol w:w="1177"/>
        <w:gridCol w:w="238"/>
        <w:gridCol w:w="1202"/>
        <w:gridCol w:w="263"/>
        <w:gridCol w:w="1085"/>
      </w:tblGrid>
      <w:tr w:rsidR="00B46D6A" w:rsidRPr="00C26995" w14:paraId="78649BC1" w14:textId="77777777" w:rsidTr="0010228D">
        <w:tc>
          <w:tcPr>
            <w:tcW w:w="3693" w:type="dxa"/>
            <w:vAlign w:val="bottom"/>
          </w:tcPr>
          <w:p w14:paraId="1D09ACBC" w14:textId="77777777" w:rsidR="00B46D6A" w:rsidRPr="00C26995" w:rsidRDefault="00B46D6A" w:rsidP="00D0287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173463A5" w14:textId="77777777" w:rsidR="00B46D6A" w:rsidRPr="00C26995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FDF5F06" w14:textId="77777777" w:rsidR="00B46D6A" w:rsidRPr="00C26995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74D37DB" w14:textId="77777777" w:rsidR="00B46D6A" w:rsidRPr="00C26995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6CF" w:rsidRPr="00C26995" w14:paraId="05A79058" w14:textId="77777777" w:rsidTr="0010228D">
        <w:tc>
          <w:tcPr>
            <w:tcW w:w="3693" w:type="dxa"/>
            <w:vAlign w:val="bottom"/>
          </w:tcPr>
          <w:p w14:paraId="46B83B17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4BFC47D" w14:textId="3D85D73C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bottom"/>
          </w:tcPr>
          <w:p w14:paraId="6BE1AECC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BFBBB93" w14:textId="58F88F1D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bottom"/>
          </w:tcPr>
          <w:p w14:paraId="1357CCCC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587225" w14:textId="38395898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3" w:type="dxa"/>
            <w:vAlign w:val="bottom"/>
          </w:tcPr>
          <w:p w14:paraId="1E1FCC96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4F8537C" w14:textId="0C3F5D04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206CF" w:rsidRPr="00C26995" w14:paraId="19965208" w14:textId="77777777" w:rsidTr="0010228D">
        <w:tc>
          <w:tcPr>
            <w:tcW w:w="3693" w:type="dxa"/>
            <w:vAlign w:val="bottom"/>
          </w:tcPr>
          <w:p w14:paraId="085940B6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3143732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CF" w:rsidRPr="00C26995" w14:paraId="2671F1DB" w14:textId="77777777" w:rsidTr="00942B42">
        <w:tc>
          <w:tcPr>
            <w:tcW w:w="3693" w:type="dxa"/>
            <w:vAlign w:val="bottom"/>
          </w:tcPr>
          <w:p w14:paraId="36D5C0B8" w14:textId="77777777" w:rsidR="00A206CF" w:rsidRPr="00C26995" w:rsidRDefault="00A206CF" w:rsidP="00A206CF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2" w:type="dxa"/>
            <w:vAlign w:val="bottom"/>
          </w:tcPr>
          <w:p w14:paraId="414F1515" w14:textId="26AB2C9C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B1687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63" w:type="dxa"/>
            <w:vAlign w:val="bottom"/>
          </w:tcPr>
          <w:p w14:paraId="11E88FFD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1E889B8" w14:textId="67A1B2F1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206CF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38" w:type="dxa"/>
            <w:vAlign w:val="bottom"/>
          </w:tcPr>
          <w:p w14:paraId="70F82325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A693155" w14:textId="31E599C6" w:rsidR="00A206CF" w:rsidRPr="00C26995" w:rsidRDefault="00A77235" w:rsidP="00A206C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3" w:type="dxa"/>
            <w:vAlign w:val="bottom"/>
          </w:tcPr>
          <w:p w14:paraId="3096837D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F24C2" w14:textId="1D10E636" w:rsidR="00A206CF" w:rsidRPr="00C26995" w:rsidRDefault="00A77235" w:rsidP="00A206C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A206CF" w:rsidRPr="00C26995" w14:paraId="64814C57" w14:textId="77777777" w:rsidTr="00942B42">
        <w:tc>
          <w:tcPr>
            <w:tcW w:w="3693" w:type="dxa"/>
            <w:vAlign w:val="bottom"/>
          </w:tcPr>
          <w:p w14:paraId="7C582E0E" w14:textId="77777777" w:rsidR="00A206CF" w:rsidRPr="00C26995" w:rsidRDefault="00A206CF" w:rsidP="00A206CF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2" w:type="dxa"/>
            <w:vAlign w:val="bottom"/>
          </w:tcPr>
          <w:p w14:paraId="5DEBC492" w14:textId="3957FC02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63" w:type="dxa"/>
            <w:vAlign w:val="bottom"/>
          </w:tcPr>
          <w:p w14:paraId="38E10E0D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CE4C99D" w14:textId="04D1381F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238" w:type="dxa"/>
            <w:vAlign w:val="bottom"/>
          </w:tcPr>
          <w:p w14:paraId="60174B0C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8A70258" w14:textId="5F2A5351" w:rsidR="00A206CF" w:rsidRPr="00C26995" w:rsidRDefault="00A77235" w:rsidP="00A206C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63" w:type="dxa"/>
            <w:vAlign w:val="bottom"/>
          </w:tcPr>
          <w:p w14:paraId="3A11D4E4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211075" w14:textId="0D8B92C2" w:rsidR="00A206CF" w:rsidRPr="00C26995" w:rsidRDefault="00A77235" w:rsidP="00A206C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</w:tr>
      <w:tr w:rsidR="00A206CF" w:rsidRPr="00C26995" w14:paraId="15CE52C4" w14:textId="77777777" w:rsidTr="00942B42">
        <w:tc>
          <w:tcPr>
            <w:tcW w:w="3693" w:type="dxa"/>
            <w:vAlign w:val="bottom"/>
          </w:tcPr>
          <w:p w14:paraId="4F5A9EC4" w14:textId="77777777" w:rsidR="00A206CF" w:rsidRPr="00C26995" w:rsidRDefault="00A206CF" w:rsidP="00A206CF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2" w:type="dxa"/>
            <w:vAlign w:val="bottom"/>
          </w:tcPr>
          <w:p w14:paraId="62899407" w14:textId="47E49659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63" w:type="dxa"/>
            <w:vAlign w:val="bottom"/>
          </w:tcPr>
          <w:p w14:paraId="5300ADAE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C13BD95" w14:textId="750E69BE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38" w:type="dxa"/>
            <w:vAlign w:val="bottom"/>
          </w:tcPr>
          <w:p w14:paraId="7C5CE101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230E870" w14:textId="004E92B9" w:rsidR="00A206CF" w:rsidRPr="00C26995" w:rsidRDefault="00A77235" w:rsidP="00A206C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  <w:r w:rsidR="004B168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63" w:type="dxa"/>
            <w:vAlign w:val="bottom"/>
          </w:tcPr>
          <w:p w14:paraId="7951DAF0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49299D" w14:textId="393AF432" w:rsidR="00A206CF" w:rsidRPr="00C26995" w:rsidRDefault="00A77235" w:rsidP="00A206C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A206CF" w:rsidRPr="00C26995" w14:paraId="2DA0D4D3" w14:textId="77777777" w:rsidTr="00942B42">
        <w:tc>
          <w:tcPr>
            <w:tcW w:w="3693" w:type="dxa"/>
            <w:vAlign w:val="bottom"/>
          </w:tcPr>
          <w:p w14:paraId="2749DDCE" w14:textId="7C71CBF4" w:rsidR="00A206CF" w:rsidRPr="00C26995" w:rsidRDefault="00A206CF" w:rsidP="00A206CF">
            <w:pPr>
              <w:spacing w:line="240" w:lineRule="auto"/>
              <w:ind w:right="2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EEEF1" w14:textId="775BEAA1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4B168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253</w:t>
            </w:r>
            <w:r w:rsidR="004B168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63" w:type="dxa"/>
            <w:vAlign w:val="bottom"/>
          </w:tcPr>
          <w:p w14:paraId="38B17BDA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92E0B" w14:textId="2F48198E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929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38" w:type="dxa"/>
            <w:vAlign w:val="bottom"/>
          </w:tcPr>
          <w:p w14:paraId="0B98194A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EF5AF" w14:textId="22AF7D7C" w:rsidR="00A206CF" w:rsidRPr="00C26995" w:rsidRDefault="00A77235" w:rsidP="00A206C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B168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556</w:t>
            </w:r>
            <w:r w:rsidR="004B168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63" w:type="dxa"/>
            <w:vAlign w:val="bottom"/>
          </w:tcPr>
          <w:p w14:paraId="09F4378F" w14:textId="77777777" w:rsidR="00A206CF" w:rsidRPr="00C26995" w:rsidRDefault="00A206CF" w:rsidP="00A20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41B86" w14:textId="1A513785" w:rsidR="00A206CF" w:rsidRPr="00C26995" w:rsidRDefault="00A77235" w:rsidP="00A206C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760</w:t>
            </w:r>
            <w:r w:rsidR="00A206CF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</w:tr>
    </w:tbl>
    <w:p w14:paraId="69F00E7B" w14:textId="669BDD86" w:rsidR="00F13DFE" w:rsidRPr="00C26995" w:rsidRDefault="00F1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BFEF09" w14:textId="69082343" w:rsidR="002A378B" w:rsidRPr="00C26995" w:rsidRDefault="002A378B" w:rsidP="00B46D6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1D421A0B" w14:textId="77777777" w:rsidR="002A378B" w:rsidRPr="00C26995" w:rsidRDefault="002A378B" w:rsidP="0012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80"/>
        <w:gridCol w:w="1237"/>
        <w:gridCol w:w="178"/>
        <w:gridCol w:w="1240"/>
        <w:gridCol w:w="180"/>
        <w:gridCol w:w="1237"/>
      </w:tblGrid>
      <w:tr w:rsidR="00051883" w:rsidRPr="00C26995" w14:paraId="2886FF53" w14:textId="77777777" w:rsidTr="005D54AE">
        <w:trPr>
          <w:cantSplit/>
          <w:tblHeader/>
        </w:trPr>
        <w:tc>
          <w:tcPr>
            <w:tcW w:w="3661" w:type="dxa"/>
            <w:vAlign w:val="bottom"/>
            <w:hideMark/>
          </w:tcPr>
          <w:p w14:paraId="439C9015" w14:textId="77777777" w:rsidR="00051883" w:rsidRPr="00C26995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685057B5" w14:textId="77777777" w:rsidR="00051883" w:rsidRPr="00C26995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D41B20A" w14:textId="77777777" w:rsidR="00051883" w:rsidRPr="00C26995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C580A12" w14:textId="77777777" w:rsidR="00051883" w:rsidRPr="00C26995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06CF" w:rsidRPr="00C26995" w14:paraId="2E55DECC" w14:textId="77777777" w:rsidTr="005D54AE">
        <w:trPr>
          <w:cantSplit/>
          <w:tblHeader/>
        </w:trPr>
        <w:tc>
          <w:tcPr>
            <w:tcW w:w="3661" w:type="dxa"/>
            <w:vAlign w:val="bottom"/>
          </w:tcPr>
          <w:p w14:paraId="5DFDE220" w14:textId="4AA4851C" w:rsidR="00A206CF" w:rsidRPr="00C26995" w:rsidRDefault="00A206CF" w:rsidP="00A206C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6FD8D0B2" w14:textId="76FA4187" w:rsidR="00A206CF" w:rsidRPr="00C26995" w:rsidRDefault="00A77235" w:rsidP="00A206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7723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6BCB2C28" w14:textId="77777777" w:rsidR="00A206CF" w:rsidRPr="00C26995" w:rsidRDefault="00A206CF" w:rsidP="00A206C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C69DF28" w14:textId="3D71370C" w:rsidR="00A206CF" w:rsidRPr="00C26995" w:rsidRDefault="00A77235" w:rsidP="00A206C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7723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34A2FFA3" w14:textId="77777777" w:rsidR="00A206CF" w:rsidRPr="00C26995" w:rsidRDefault="00A206CF" w:rsidP="00A206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C35DEAA" w14:textId="0D260016" w:rsidR="00A206CF" w:rsidRPr="00C26995" w:rsidRDefault="00A77235" w:rsidP="00A206CF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9AC006A" w14:textId="77777777" w:rsidR="00A206CF" w:rsidRPr="00C26995" w:rsidRDefault="00A206CF" w:rsidP="00A206C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698C8A4" w14:textId="7A785CF4" w:rsidR="00A206CF" w:rsidRPr="00C26995" w:rsidRDefault="00A77235" w:rsidP="00A206CF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Pr="00A77235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206CF" w:rsidRPr="00C26995" w14:paraId="4577DAE0" w14:textId="77777777" w:rsidTr="005D54AE">
        <w:trPr>
          <w:cantSplit/>
          <w:tblHeader/>
        </w:trPr>
        <w:tc>
          <w:tcPr>
            <w:tcW w:w="3661" w:type="dxa"/>
            <w:vAlign w:val="bottom"/>
          </w:tcPr>
          <w:p w14:paraId="2F50F9D3" w14:textId="77777777" w:rsidR="00A206CF" w:rsidRPr="00C26995" w:rsidRDefault="00A206CF" w:rsidP="00A206C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28" w:type="dxa"/>
            <w:gridSpan w:val="7"/>
            <w:vAlign w:val="bottom"/>
            <w:hideMark/>
          </w:tcPr>
          <w:p w14:paraId="508CD297" w14:textId="77777777" w:rsidR="00A206CF" w:rsidRPr="00C26995" w:rsidRDefault="00A206CF" w:rsidP="00A206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206CF" w:rsidRPr="00C26995" w14:paraId="47AD7C50" w14:textId="77777777" w:rsidTr="005D54AE">
        <w:trPr>
          <w:cantSplit/>
        </w:trPr>
        <w:tc>
          <w:tcPr>
            <w:tcW w:w="3661" w:type="dxa"/>
            <w:hideMark/>
          </w:tcPr>
          <w:p w14:paraId="22148C0F" w14:textId="77777777" w:rsidR="00A206CF" w:rsidRPr="00C26995" w:rsidRDefault="00A206CF" w:rsidP="00A206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094DD646" w14:textId="32E8D5E2" w:rsidR="00A206CF" w:rsidRPr="00C26995" w:rsidRDefault="00A77235" w:rsidP="00A206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545E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078</w:t>
            </w:r>
            <w:r w:rsidR="008545E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180" w:type="dxa"/>
          </w:tcPr>
          <w:p w14:paraId="0A21DF19" w14:textId="77777777" w:rsidR="00A206CF" w:rsidRPr="00C26995" w:rsidRDefault="00A206CF" w:rsidP="00A206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078873D" w14:textId="03E21A2B" w:rsidR="00A206CF" w:rsidRPr="00C26995" w:rsidRDefault="00A77235" w:rsidP="00A206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78" w:type="dxa"/>
          </w:tcPr>
          <w:p w14:paraId="3AE9221A" w14:textId="77777777" w:rsidR="00A206CF" w:rsidRPr="00C26995" w:rsidRDefault="00A206CF" w:rsidP="00A206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CCE0B5A" w14:textId="67720427" w:rsidR="00A206CF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962F3F" w14:textId="77777777" w:rsidR="00A206CF" w:rsidRPr="00C26995" w:rsidRDefault="00A206CF" w:rsidP="005D54AE">
            <w:pPr>
              <w:pStyle w:val="acctfourfigures"/>
              <w:spacing w:line="240" w:lineRule="auto"/>
              <w:ind w:right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79F5C87" w14:textId="67668B24" w:rsidR="00A206CF" w:rsidRPr="00C26995" w:rsidRDefault="00A206CF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06CF" w:rsidRPr="00C26995" w14:paraId="22537190" w14:textId="77777777" w:rsidTr="005D54AE">
        <w:trPr>
          <w:cantSplit/>
        </w:trPr>
        <w:tc>
          <w:tcPr>
            <w:tcW w:w="3661" w:type="dxa"/>
            <w:hideMark/>
          </w:tcPr>
          <w:p w14:paraId="6586D7A9" w14:textId="77777777" w:rsidR="00A206CF" w:rsidRPr="00C26995" w:rsidRDefault="00A206CF" w:rsidP="00A206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010C5CFE" w14:textId="77777777" w:rsidR="00A206CF" w:rsidRPr="00C26995" w:rsidRDefault="00A206CF" w:rsidP="00A206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5833A5" w14:textId="77777777" w:rsidR="00A206CF" w:rsidRPr="00C26995" w:rsidRDefault="00A206CF" w:rsidP="00A206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CC223B3" w14:textId="77777777" w:rsidR="00A206CF" w:rsidRPr="00C26995" w:rsidRDefault="00A206CF" w:rsidP="00A206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E05867" w14:textId="77777777" w:rsidR="00A206CF" w:rsidRPr="00C26995" w:rsidRDefault="00A206CF" w:rsidP="00A206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FAC411B" w14:textId="77777777" w:rsidR="00A206CF" w:rsidRPr="00C26995" w:rsidRDefault="00A206CF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A92E8" w14:textId="77777777" w:rsidR="00A206CF" w:rsidRPr="00C26995" w:rsidRDefault="00A206CF" w:rsidP="005D54AE">
            <w:pPr>
              <w:pStyle w:val="acctfourfigures"/>
              <w:spacing w:line="240" w:lineRule="auto"/>
              <w:ind w:right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DF2AFEA" w14:textId="77777777" w:rsidR="00A206CF" w:rsidRPr="00C26995" w:rsidRDefault="00A206CF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6CF" w:rsidRPr="00C26995" w14:paraId="2540B206" w14:textId="77777777" w:rsidTr="005D54AE">
        <w:trPr>
          <w:cantSplit/>
        </w:trPr>
        <w:tc>
          <w:tcPr>
            <w:tcW w:w="3661" w:type="dxa"/>
            <w:hideMark/>
          </w:tcPr>
          <w:p w14:paraId="763854B6" w14:textId="33C8A6F9" w:rsidR="00A206CF" w:rsidRPr="00C26995" w:rsidRDefault="00A206CF" w:rsidP="00A206C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</w:tcPr>
          <w:p w14:paraId="6A16BB2F" w14:textId="27CE30AC" w:rsidR="00A206CF" w:rsidRPr="00C26995" w:rsidRDefault="00A77235" w:rsidP="00A206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8545E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80" w:type="dxa"/>
          </w:tcPr>
          <w:p w14:paraId="0517D7AA" w14:textId="77777777" w:rsidR="00A206CF" w:rsidRPr="00C26995" w:rsidRDefault="00A206CF" w:rsidP="00A206C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B94336" w14:textId="1B7FB64E" w:rsidR="00A206CF" w:rsidRPr="00C26995" w:rsidRDefault="00A77235" w:rsidP="00A206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206C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78" w:type="dxa"/>
          </w:tcPr>
          <w:p w14:paraId="24546023" w14:textId="77777777" w:rsidR="00A206CF" w:rsidRPr="00C26995" w:rsidRDefault="00A206CF" w:rsidP="00A206C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3F8D962" w14:textId="47084FEF" w:rsidR="00A206CF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B86710" w14:textId="77777777" w:rsidR="00A206CF" w:rsidRPr="00C26995" w:rsidRDefault="00A206CF" w:rsidP="005D54AE">
            <w:pPr>
              <w:pStyle w:val="acctfourfigures"/>
              <w:spacing w:line="240" w:lineRule="auto"/>
              <w:ind w:right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95677DA" w14:textId="7EB560D6" w:rsidR="00A206CF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768" w:rsidRPr="00C26995" w14:paraId="248DAA22" w14:textId="77777777" w:rsidTr="005D54AE">
        <w:trPr>
          <w:cantSplit/>
        </w:trPr>
        <w:tc>
          <w:tcPr>
            <w:tcW w:w="3661" w:type="dxa"/>
            <w:hideMark/>
          </w:tcPr>
          <w:p w14:paraId="2BBAFA5C" w14:textId="77777777" w:rsidR="008A1768" w:rsidRPr="00C26995" w:rsidRDefault="008A1768" w:rsidP="008A17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7410" w14:textId="4B27AE2B" w:rsidR="008A1768" w:rsidRPr="00C26995" w:rsidRDefault="00A77235" w:rsidP="008A176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180" w:type="dxa"/>
          </w:tcPr>
          <w:p w14:paraId="4E285F15" w14:textId="77777777" w:rsidR="008A1768" w:rsidRPr="00C26995" w:rsidRDefault="008A1768" w:rsidP="008A176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4773A" w14:textId="411AE3A9" w:rsidR="008A1768" w:rsidRPr="00C26995" w:rsidRDefault="00A77235" w:rsidP="008A176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78" w:type="dxa"/>
          </w:tcPr>
          <w:p w14:paraId="5AEEDAAA" w14:textId="77777777" w:rsidR="008A1768" w:rsidRPr="00C26995" w:rsidRDefault="008A1768" w:rsidP="008A176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897F" w14:textId="7EEBF308" w:rsidR="008A1768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28988" w14:textId="77777777" w:rsidR="008A1768" w:rsidRPr="00C26995" w:rsidRDefault="008A1768" w:rsidP="005D54AE">
            <w:pPr>
              <w:pStyle w:val="acctfourfigures"/>
              <w:spacing w:line="240" w:lineRule="auto"/>
              <w:ind w:right="3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4412E951" w14:textId="70638AF8" w:rsidR="008A1768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A1768" w:rsidRPr="00C26995" w14:paraId="164487E5" w14:textId="77777777" w:rsidTr="005D54AE">
        <w:trPr>
          <w:cantSplit/>
          <w:trHeight w:val="71"/>
        </w:trPr>
        <w:tc>
          <w:tcPr>
            <w:tcW w:w="3661" w:type="dxa"/>
            <w:vAlign w:val="bottom"/>
            <w:hideMark/>
          </w:tcPr>
          <w:p w14:paraId="69C4AECB" w14:textId="17597712" w:rsidR="008A1768" w:rsidRPr="00C26995" w:rsidRDefault="008A1768" w:rsidP="008A1768">
            <w:pPr>
              <w:pStyle w:val="acctfourfigures"/>
              <w:tabs>
                <w:tab w:val="decimal" w:pos="701"/>
              </w:tabs>
              <w:spacing w:line="240" w:lineRule="auto"/>
              <w:ind w:left="-79" w:right="66" w:firstLine="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5D54AE" w:rsidRPr="00C26995">
              <w:rPr>
                <w:rFonts w:ascii="Angsana New" w:hAnsi="Angsana New"/>
                <w:sz w:val="30"/>
                <w:szCs w:val="30"/>
              </w:rPr>
              <w:br/>
              <w:t xml:space="preserve">       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296C9" w14:textId="7EDA2FA8" w:rsidR="008A1768" w:rsidRPr="00C26995" w:rsidRDefault="008A1768" w:rsidP="008A1768">
            <w:pPr>
              <w:pStyle w:val="a2"/>
              <w:tabs>
                <w:tab w:val="decimal" w:pos="6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0F6C37" w14:textId="77777777" w:rsidR="008A1768" w:rsidRPr="00C26995" w:rsidRDefault="008A1768" w:rsidP="008A176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779F4" w14:textId="1945560F" w:rsidR="008A1768" w:rsidRPr="00C26995" w:rsidRDefault="008A1768" w:rsidP="008A1768">
            <w:pPr>
              <w:pStyle w:val="a2"/>
              <w:tabs>
                <w:tab w:val="decimal" w:pos="6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7CE8F22" w14:textId="77777777" w:rsidR="008A1768" w:rsidRPr="00C26995" w:rsidRDefault="008A1768" w:rsidP="008A176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5F12E" w14:textId="3CD77025" w:rsidR="008A1768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1245DB" w14:textId="77777777" w:rsidR="008A1768" w:rsidRPr="00C26995" w:rsidRDefault="008A1768" w:rsidP="005D54AE">
            <w:pPr>
              <w:pStyle w:val="acctfourfigures"/>
              <w:tabs>
                <w:tab w:val="decimal" w:pos="701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0EBBB8" w14:textId="2088467F" w:rsidR="008A1768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1768" w:rsidRPr="00C26995" w14:paraId="18E6B61A" w14:textId="77777777" w:rsidTr="005D54AE">
        <w:trPr>
          <w:cantSplit/>
        </w:trPr>
        <w:tc>
          <w:tcPr>
            <w:tcW w:w="3661" w:type="dxa"/>
            <w:hideMark/>
          </w:tcPr>
          <w:p w14:paraId="5E1E0E04" w14:textId="77777777" w:rsidR="008A1768" w:rsidRPr="00C26995" w:rsidRDefault="008A1768" w:rsidP="008A17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CA7A3" w14:textId="4A234033" w:rsidR="008A1768" w:rsidRPr="00C26995" w:rsidRDefault="00A77235" w:rsidP="008A176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180" w:type="dxa"/>
          </w:tcPr>
          <w:p w14:paraId="7A87FF8A" w14:textId="77777777" w:rsidR="008A1768" w:rsidRPr="00C26995" w:rsidRDefault="008A1768" w:rsidP="008A176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33D7B" w14:textId="755B7A3A" w:rsidR="008A1768" w:rsidRPr="00C26995" w:rsidRDefault="00A77235" w:rsidP="008A1768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78" w:type="dxa"/>
          </w:tcPr>
          <w:p w14:paraId="503A6456" w14:textId="77777777" w:rsidR="008A1768" w:rsidRPr="00C26995" w:rsidRDefault="008A1768" w:rsidP="008A176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0A1C" w14:textId="77E997B9" w:rsidR="008A1768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18D053" w14:textId="77777777" w:rsidR="008A1768" w:rsidRPr="00C26995" w:rsidRDefault="008A1768" w:rsidP="005D54AE">
            <w:pPr>
              <w:pStyle w:val="acctfourfigures"/>
              <w:spacing w:line="240" w:lineRule="auto"/>
              <w:ind w:right="3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double" w:sz="4" w:space="0" w:color="auto"/>
            </w:tcBorders>
          </w:tcPr>
          <w:p w14:paraId="24FCFF9B" w14:textId="70ACC57F" w:rsidR="008A1768" w:rsidRPr="00C26995" w:rsidRDefault="008A1768" w:rsidP="005D54AE">
            <w:pPr>
              <w:pStyle w:val="a2"/>
              <w:tabs>
                <w:tab w:val="decimal" w:pos="522"/>
              </w:tabs>
              <w:ind w:left="-108" w:right="3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4E248B" w14:textId="4CA8D149" w:rsidR="003D5A2D" w:rsidRPr="00C26995" w:rsidRDefault="003D5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33A669" w14:textId="3797B31A" w:rsidR="00B46D6A" w:rsidRPr="00E33FE4" w:rsidRDefault="00B46D6A" w:rsidP="00585AA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วัสดุสำรองคลัง</w:t>
      </w:r>
    </w:p>
    <w:p w14:paraId="58791B4F" w14:textId="77777777" w:rsidR="00E33FE4" w:rsidRPr="00C26995" w:rsidRDefault="00E33FE4" w:rsidP="00E33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598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4923"/>
        <w:gridCol w:w="1134"/>
        <w:gridCol w:w="269"/>
        <w:gridCol w:w="1008"/>
        <w:gridCol w:w="269"/>
        <w:gridCol w:w="864"/>
        <w:gridCol w:w="271"/>
        <w:gridCol w:w="860"/>
      </w:tblGrid>
      <w:tr w:rsidR="00CE4BE7" w:rsidRPr="00C26995" w14:paraId="387E7302" w14:textId="77777777" w:rsidTr="001A5B73">
        <w:trPr>
          <w:trHeight w:val="419"/>
          <w:tblHeader/>
        </w:trPr>
        <w:tc>
          <w:tcPr>
            <w:tcW w:w="2565" w:type="pct"/>
            <w:vAlign w:val="bottom"/>
          </w:tcPr>
          <w:p w14:paraId="3D332A39" w14:textId="77777777" w:rsidR="00B46D6A" w:rsidRPr="00C26995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3"/>
            <w:vAlign w:val="bottom"/>
          </w:tcPr>
          <w:p w14:paraId="6EE7A319" w14:textId="77777777" w:rsidR="00B46D6A" w:rsidRPr="00C26995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  <w:vAlign w:val="bottom"/>
          </w:tcPr>
          <w:p w14:paraId="4768E07B" w14:textId="77777777" w:rsidR="00B46D6A" w:rsidRPr="00C26995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gridSpan w:val="3"/>
            <w:vAlign w:val="bottom"/>
          </w:tcPr>
          <w:p w14:paraId="1D78A5D4" w14:textId="77777777" w:rsidR="00B46D6A" w:rsidRPr="00C26995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6CF" w:rsidRPr="00C26995" w14:paraId="516F1793" w14:textId="77777777" w:rsidTr="001A5B73">
        <w:trPr>
          <w:trHeight w:val="407"/>
          <w:tblHeader/>
        </w:trPr>
        <w:tc>
          <w:tcPr>
            <w:tcW w:w="2565" w:type="pct"/>
            <w:vAlign w:val="bottom"/>
          </w:tcPr>
          <w:p w14:paraId="660EE805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bottom"/>
          </w:tcPr>
          <w:p w14:paraId="64E7EEEA" w14:textId="5D882D29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  <w:vAlign w:val="bottom"/>
          </w:tcPr>
          <w:p w14:paraId="30C584D0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2484F86E" w14:textId="122F220B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vAlign w:val="bottom"/>
          </w:tcPr>
          <w:p w14:paraId="1C3B57C6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2BA3092B" w14:textId="4EBC7AE8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28A37FFA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23716CFE" w14:textId="03700612" w:rsidR="00A206CF" w:rsidRPr="00C26995" w:rsidRDefault="00A77235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206CF" w:rsidRPr="00C26995" w14:paraId="0931DAD5" w14:textId="77777777" w:rsidTr="001A5B73">
        <w:trPr>
          <w:trHeight w:val="407"/>
          <w:tblHeader/>
        </w:trPr>
        <w:tc>
          <w:tcPr>
            <w:tcW w:w="2565" w:type="pct"/>
            <w:vAlign w:val="bottom"/>
          </w:tcPr>
          <w:p w14:paraId="2DE8514C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pct"/>
            <w:gridSpan w:val="7"/>
            <w:vAlign w:val="bottom"/>
          </w:tcPr>
          <w:p w14:paraId="4483A3DB" w14:textId="77777777" w:rsidR="00A206CF" w:rsidRPr="00C26995" w:rsidRDefault="00A206CF" w:rsidP="00A206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008" w:rsidRPr="00C26995" w14:paraId="6113A468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58A4E1CA" w14:textId="77777777" w:rsidR="00426008" w:rsidRPr="00C26995" w:rsidRDefault="00426008" w:rsidP="00426008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591" w:type="pct"/>
            <w:vAlign w:val="bottom"/>
          </w:tcPr>
          <w:p w14:paraId="4876D601" w14:textId="78DCCF61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0" w:type="pct"/>
            <w:vAlign w:val="bottom"/>
          </w:tcPr>
          <w:p w14:paraId="11FCB31E" w14:textId="4C67D80C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267035B4" w14:textId="0E521F3C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40" w:type="pct"/>
            <w:vAlign w:val="bottom"/>
          </w:tcPr>
          <w:p w14:paraId="39C90FE2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7173349B" w14:textId="6C0E6E6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BB6008A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403F8D11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4D1AF2DC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499724D0" w14:textId="77777777" w:rsidR="00426008" w:rsidRPr="00C26995" w:rsidRDefault="00426008" w:rsidP="00426008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</w:t>
            </w:r>
          </w:p>
        </w:tc>
        <w:tc>
          <w:tcPr>
            <w:tcW w:w="591" w:type="pct"/>
            <w:vAlign w:val="bottom"/>
          </w:tcPr>
          <w:p w14:paraId="466C2324" w14:textId="7B7B5171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611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40" w:type="pct"/>
            <w:vAlign w:val="bottom"/>
          </w:tcPr>
          <w:p w14:paraId="3D8D0547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66104F87" w14:textId="138A0846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40" w:type="pct"/>
            <w:vAlign w:val="bottom"/>
          </w:tcPr>
          <w:p w14:paraId="1AC7ECF9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02DADAC3" w14:textId="00AE4B1A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1071733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2811C763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462D483D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1DE3D038" w14:textId="77777777" w:rsidR="00426008" w:rsidRPr="00C26995" w:rsidRDefault="00426008" w:rsidP="00426008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วัสดุสำรองคลังระหว่างทาง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7B7B635" w14:textId="60CF21DA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0" w:type="pct"/>
            <w:vAlign w:val="bottom"/>
          </w:tcPr>
          <w:p w14:paraId="6DD5DC21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406AC5C4" w14:textId="1ABC7130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140" w:type="pct"/>
            <w:vAlign w:val="bottom"/>
          </w:tcPr>
          <w:p w14:paraId="5B31B9B5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1DAE35DD" w14:textId="3983C44A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3F552259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4013799D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68676A56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52391B95" w14:textId="77777777" w:rsidR="00426008" w:rsidRPr="00C26995" w:rsidRDefault="00426008" w:rsidP="0042600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73E411A5" w14:textId="49B5208B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807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0" w:type="pct"/>
            <w:vAlign w:val="bottom"/>
          </w:tcPr>
          <w:p w14:paraId="0F85E413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E8B6D91" w14:textId="6FEE74AB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428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140" w:type="pct"/>
            <w:vAlign w:val="bottom"/>
          </w:tcPr>
          <w:p w14:paraId="65F72426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5532A2CA" w14:textId="0F0E2C4B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129C092F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071915D6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47ED6C2B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62675CE7" w14:textId="7CA7CEE1" w:rsidR="00426008" w:rsidRPr="00C26995" w:rsidRDefault="00426008" w:rsidP="00426008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 w:rsidR="00C524B9"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วัสดุสำรองคลังและน้ำมันเชื้อเพลิง</w:t>
            </w:r>
          </w:p>
        </w:tc>
        <w:tc>
          <w:tcPr>
            <w:tcW w:w="591" w:type="pct"/>
            <w:vAlign w:val="bottom"/>
          </w:tcPr>
          <w:p w14:paraId="3263E6D5" w14:textId="520D726F" w:rsidR="00426008" w:rsidRPr="00C26995" w:rsidRDefault="00426008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24B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  <w:r w:rsidR="00C524B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3D9B35D9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066D8FB7" w14:textId="55832310" w:rsidR="00426008" w:rsidRPr="00C26995" w:rsidRDefault="00426008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342F16B4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0D86CC36" w14:textId="2DC5FD48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0754FEC6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62BEAC86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654B7F0A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3EA4DD30" w14:textId="77777777" w:rsidR="00426008" w:rsidRPr="00C26995" w:rsidRDefault="00426008" w:rsidP="0042600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649A3" w14:textId="6787A305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652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40" w:type="pct"/>
            <w:vAlign w:val="bottom"/>
          </w:tcPr>
          <w:p w14:paraId="3303CBD5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6726" w14:textId="446CDB20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445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0" w:type="pct"/>
            <w:vAlign w:val="bottom"/>
          </w:tcPr>
          <w:p w14:paraId="6B14DC31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03745" w14:textId="53D068F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12650219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E3D1E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63FB24D8" w14:textId="77777777" w:rsidTr="001A5B73">
        <w:trPr>
          <w:trHeight w:val="215"/>
        </w:trPr>
        <w:tc>
          <w:tcPr>
            <w:tcW w:w="2565" w:type="pct"/>
            <w:vAlign w:val="bottom"/>
          </w:tcPr>
          <w:p w14:paraId="1C5585FD" w14:textId="77777777" w:rsidR="00426008" w:rsidRPr="00C26995" w:rsidRDefault="00426008" w:rsidP="00426008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591" w:type="pct"/>
            <w:vAlign w:val="bottom"/>
          </w:tcPr>
          <w:p w14:paraId="18020F35" w14:textId="77777777" w:rsidR="00426008" w:rsidRPr="00C26995" w:rsidRDefault="00426008" w:rsidP="001A5B73">
            <w:pPr>
              <w:pStyle w:val="acctfourfigures"/>
              <w:tabs>
                <w:tab w:val="left" w:pos="720"/>
                <w:tab w:val="decimal" w:pos="860"/>
                <w:tab w:val="decimal" w:pos="8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14:paraId="220E24FE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525" w:type="pct"/>
            <w:vAlign w:val="bottom"/>
          </w:tcPr>
          <w:p w14:paraId="13ADFBB8" w14:textId="77777777" w:rsidR="00426008" w:rsidRPr="00C26995" w:rsidRDefault="00426008" w:rsidP="001A5B73">
            <w:pPr>
              <w:pStyle w:val="acctfourfigures"/>
              <w:tabs>
                <w:tab w:val="clear" w:pos="765"/>
                <w:tab w:val="left" w:pos="720"/>
                <w:tab w:val="decimal" w:pos="754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14:paraId="149E7459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450" w:type="pct"/>
            <w:vAlign w:val="bottom"/>
          </w:tcPr>
          <w:p w14:paraId="1DE23E25" w14:textId="77777777" w:rsidR="00426008" w:rsidRPr="00C26995" w:rsidRDefault="00426008" w:rsidP="0042600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14:paraId="0B76D3AE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450" w:type="pct"/>
            <w:vAlign w:val="bottom"/>
          </w:tcPr>
          <w:p w14:paraId="68A38390" w14:textId="77777777" w:rsidR="00426008" w:rsidRPr="00C26995" w:rsidRDefault="00426008" w:rsidP="0042600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26008" w:rsidRPr="00C26995" w14:paraId="5EE4D7F6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34C16423" w14:textId="140DA724" w:rsidR="00426008" w:rsidRPr="00C26995" w:rsidRDefault="00426008" w:rsidP="00426008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ต้นทุนของวัสดุสำรองคลังที่บันทึกรวมใน</w:t>
            </w:r>
            <w:r w:rsidR="001A5B73" w:rsidRPr="00C26995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591" w:type="pct"/>
            <w:vAlign w:val="bottom"/>
          </w:tcPr>
          <w:p w14:paraId="7A2B5B3E" w14:textId="77777777" w:rsidR="00426008" w:rsidRPr="00C26995" w:rsidRDefault="00426008" w:rsidP="001A5B73">
            <w:pPr>
              <w:pStyle w:val="acctfourfigures"/>
              <w:tabs>
                <w:tab w:val="left" w:pos="720"/>
                <w:tab w:val="decimal" w:pos="860"/>
                <w:tab w:val="decimal" w:pos="8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14:paraId="6C585321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137A11B3" w14:textId="77777777" w:rsidR="00426008" w:rsidRPr="00C26995" w:rsidRDefault="00426008" w:rsidP="001A5B73">
            <w:pPr>
              <w:pStyle w:val="acctfourfigures"/>
              <w:tabs>
                <w:tab w:val="clear" w:pos="765"/>
                <w:tab w:val="left" w:pos="720"/>
                <w:tab w:val="decimal" w:pos="754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vAlign w:val="bottom"/>
          </w:tcPr>
          <w:p w14:paraId="4D05CB7B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725C0426" w14:textId="77777777" w:rsidR="00426008" w:rsidRPr="00C26995" w:rsidRDefault="00426008" w:rsidP="0042600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F18172C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6A3DC614" w14:textId="77777777" w:rsidR="00426008" w:rsidRPr="00C26995" w:rsidRDefault="00426008" w:rsidP="0042600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6008" w:rsidRPr="00C26995" w14:paraId="46F55BC5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0C3DEB63" w14:textId="77777777" w:rsidR="00426008" w:rsidRPr="00C26995" w:rsidRDefault="00426008" w:rsidP="001A5B73">
            <w:pPr>
              <w:numPr>
                <w:ilvl w:val="0"/>
                <w:numId w:val="28"/>
              </w:numPr>
              <w:tabs>
                <w:tab w:val="clear" w:pos="623"/>
                <w:tab w:val="clear" w:pos="680"/>
                <w:tab w:val="left" w:pos="850"/>
                <w:tab w:val="num" w:pos="1275"/>
              </w:tabs>
              <w:ind w:left="425" w:hanging="34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591" w:type="pct"/>
            <w:vAlign w:val="bottom"/>
          </w:tcPr>
          <w:p w14:paraId="3E7BE179" w14:textId="4F9A0BC0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40" w:type="pct"/>
            <w:vAlign w:val="bottom"/>
          </w:tcPr>
          <w:p w14:paraId="3185B4C0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717402C3" w14:textId="1BB1006C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40" w:type="pct"/>
            <w:vAlign w:val="bottom"/>
          </w:tcPr>
          <w:p w14:paraId="0A9AEAF4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74344CB5" w14:textId="7D57A005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156FB331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793A26F4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440BF040" w14:textId="77777777" w:rsidTr="001A5B73">
        <w:trPr>
          <w:trHeight w:val="407"/>
        </w:trPr>
        <w:tc>
          <w:tcPr>
            <w:tcW w:w="2565" w:type="pct"/>
            <w:vAlign w:val="bottom"/>
          </w:tcPr>
          <w:p w14:paraId="4DCE7B98" w14:textId="1A09F3A9" w:rsidR="00426008" w:rsidRPr="00C26995" w:rsidRDefault="00426008" w:rsidP="001A5B73">
            <w:pPr>
              <w:numPr>
                <w:ilvl w:val="0"/>
                <w:numId w:val="28"/>
              </w:numPr>
              <w:tabs>
                <w:tab w:val="clear" w:pos="623"/>
                <w:tab w:val="clear" w:pos="680"/>
                <w:tab w:val="clear" w:pos="4451"/>
                <w:tab w:val="left" w:pos="850"/>
                <w:tab w:val="num" w:pos="1275"/>
                <w:tab w:val="left" w:pos="4563"/>
              </w:tabs>
              <w:ind w:left="425" w:hanging="34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การปรับลดมูลค่าวัสดุสำรองคลังล้าสมัย</w:t>
            </w:r>
          </w:p>
        </w:tc>
        <w:tc>
          <w:tcPr>
            <w:tcW w:w="591" w:type="pct"/>
            <w:vAlign w:val="bottom"/>
          </w:tcPr>
          <w:p w14:paraId="056846B2" w14:textId="452C5104" w:rsidR="00426008" w:rsidRPr="00CB6425" w:rsidRDefault="00426008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42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725D7" w:rsidRPr="00CB6425">
              <w:rPr>
                <w:rFonts w:ascii="Angsana New" w:hAnsi="Angsana New"/>
                <w:sz w:val="30"/>
                <w:szCs w:val="30"/>
                <w:lang w:val="en-US" w:bidi="th-TH"/>
              </w:rPr>
              <w:t>512,811</w:t>
            </w:r>
            <w:r w:rsidRPr="00CB642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0C6CD14A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vAlign w:val="bottom"/>
          </w:tcPr>
          <w:p w14:paraId="45A5C751" w14:textId="0CB4A678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42600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40" w:type="pct"/>
            <w:vAlign w:val="bottom"/>
          </w:tcPr>
          <w:p w14:paraId="03DC5A8D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378A8AD2" w14:textId="25A2ED48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58FC6B96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vAlign w:val="bottom"/>
          </w:tcPr>
          <w:p w14:paraId="66B83667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49E492CA" w14:textId="77777777" w:rsidTr="001A5B73">
        <w:trPr>
          <w:trHeight w:val="419"/>
        </w:trPr>
        <w:tc>
          <w:tcPr>
            <w:tcW w:w="2565" w:type="pct"/>
            <w:vAlign w:val="bottom"/>
          </w:tcPr>
          <w:p w14:paraId="190C9122" w14:textId="11048B3F" w:rsidR="00426008" w:rsidRPr="00C26995" w:rsidRDefault="00426008" w:rsidP="001A5B73">
            <w:pPr>
              <w:numPr>
                <w:ilvl w:val="0"/>
                <w:numId w:val="28"/>
              </w:numPr>
              <w:tabs>
                <w:tab w:val="clear" w:pos="623"/>
                <w:tab w:val="clear" w:pos="680"/>
                <w:tab w:val="left" w:pos="850"/>
                <w:tab w:val="num" w:pos="1275"/>
              </w:tabs>
              <w:ind w:left="425" w:hanging="34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การปรับลดมูลค่าน้ำมันเชื้อเพลิงเป็นมูลค่าสุทธิที่คาดว่าจะได้รับ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2287C94" w14:textId="236AE269" w:rsidR="00426008" w:rsidRPr="00CB6425" w:rsidRDefault="00F725D7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425">
              <w:rPr>
                <w:rFonts w:ascii="Angsana New" w:hAnsi="Angsana New"/>
                <w:sz w:val="30"/>
                <w:szCs w:val="30"/>
                <w:lang w:val="en-US" w:bidi="th-TH"/>
              </w:rPr>
              <w:t>684,813</w:t>
            </w:r>
          </w:p>
        </w:tc>
        <w:tc>
          <w:tcPr>
            <w:tcW w:w="140" w:type="pct"/>
            <w:vAlign w:val="bottom"/>
          </w:tcPr>
          <w:p w14:paraId="363FE839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4CBC9DDC" w14:textId="1811F3F4" w:rsidR="00426008" w:rsidRPr="00C26995" w:rsidRDefault="00426008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7B00E1E0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6BE65039" w14:textId="7675BA98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DA092AA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14277C9F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26008" w:rsidRPr="00C26995" w14:paraId="1C342EEC" w14:textId="77777777" w:rsidTr="001A5B73">
        <w:trPr>
          <w:trHeight w:val="419"/>
        </w:trPr>
        <w:tc>
          <w:tcPr>
            <w:tcW w:w="2565" w:type="pct"/>
            <w:vAlign w:val="bottom"/>
          </w:tcPr>
          <w:p w14:paraId="60E01D9B" w14:textId="77777777" w:rsidR="00426008" w:rsidRPr="00C26995" w:rsidRDefault="00426008" w:rsidP="00426008">
            <w:pPr>
              <w:tabs>
                <w:tab w:val="clear" w:pos="4451"/>
                <w:tab w:val="clear" w:pos="4678"/>
                <w:tab w:val="left" w:pos="36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CB56D" w14:textId="41065EA1" w:rsidR="00426008" w:rsidRPr="00C26995" w:rsidRDefault="00A77235" w:rsidP="001A5B7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140" w:type="pct"/>
            <w:vAlign w:val="bottom"/>
          </w:tcPr>
          <w:p w14:paraId="7E28E292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9024A" w14:textId="578E6DBF" w:rsidR="00426008" w:rsidRPr="00C26995" w:rsidRDefault="00A77235" w:rsidP="001A5B7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</w:t>
            </w:r>
            <w:r w:rsidR="0042600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0" w:type="pct"/>
            <w:vAlign w:val="bottom"/>
          </w:tcPr>
          <w:p w14:paraId="00297F1E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E5826" w14:textId="1D845873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02887C44" w14:textId="77777777" w:rsidR="00426008" w:rsidRPr="00C26995" w:rsidRDefault="00426008" w:rsidP="00426008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3EB3C" w14:textId="77777777" w:rsidR="00426008" w:rsidRPr="00C26995" w:rsidRDefault="00426008" w:rsidP="0042600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EE4A76A" w14:textId="77777777" w:rsidR="00A1721E" w:rsidRPr="00C26995" w:rsidRDefault="00A17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val="th-TH"/>
        </w:rPr>
      </w:pPr>
    </w:p>
    <w:p w14:paraId="3B69238B" w14:textId="77777777" w:rsidR="00E33FE4" w:rsidRPr="00C26995" w:rsidRDefault="00E33FE4" w:rsidP="00E33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b/>
          <w:bCs/>
          <w:sz w:val="24"/>
          <w:szCs w:val="24"/>
        </w:rPr>
      </w:pPr>
    </w:p>
    <w:p w14:paraId="44F75C55" w14:textId="1F340B69" w:rsidR="00D23C8C" w:rsidRPr="00E33FE4" w:rsidRDefault="00D23C8C" w:rsidP="001F75F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234716E9" w14:textId="77777777" w:rsidR="00E33FE4" w:rsidRPr="00C26995" w:rsidRDefault="00E33FE4" w:rsidP="00E33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263"/>
        <w:gridCol w:w="260"/>
        <w:gridCol w:w="1179"/>
        <w:gridCol w:w="264"/>
        <w:gridCol w:w="1173"/>
        <w:gridCol w:w="264"/>
        <w:gridCol w:w="1080"/>
      </w:tblGrid>
      <w:tr w:rsidR="00EF2577" w:rsidRPr="00C26995" w14:paraId="5C47193B" w14:textId="77777777" w:rsidTr="001A5B73">
        <w:trPr>
          <w:trHeight w:val="419"/>
          <w:tblHeader/>
        </w:trPr>
        <w:tc>
          <w:tcPr>
            <w:tcW w:w="2177" w:type="pct"/>
            <w:vAlign w:val="bottom"/>
          </w:tcPr>
          <w:p w14:paraId="295998D4" w14:textId="5BDAE863" w:rsidR="00EF2577" w:rsidRPr="00C26995" w:rsidRDefault="00EF2577" w:rsidP="00E02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  <w:vAlign w:val="bottom"/>
          </w:tcPr>
          <w:p w14:paraId="6D48BA88" w14:textId="4B3B920B" w:rsidR="00EF2577" w:rsidRPr="00C26995" w:rsidRDefault="00EF257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A28D21E" w14:textId="77777777" w:rsidR="00EF2577" w:rsidRPr="00C26995" w:rsidRDefault="00EF257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  <w:vAlign w:val="bottom"/>
          </w:tcPr>
          <w:p w14:paraId="2B119327" w14:textId="77777777" w:rsidR="00EF2577" w:rsidRPr="00C26995" w:rsidRDefault="00EF257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646" w:rsidRPr="00C26995" w14:paraId="366BDED6" w14:textId="77777777" w:rsidTr="001A5B73">
        <w:trPr>
          <w:trHeight w:val="407"/>
          <w:tblHeader/>
        </w:trPr>
        <w:tc>
          <w:tcPr>
            <w:tcW w:w="2177" w:type="pct"/>
            <w:vAlign w:val="bottom"/>
          </w:tcPr>
          <w:p w14:paraId="2E9FD303" w14:textId="78120849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vAlign w:val="bottom"/>
          </w:tcPr>
          <w:p w14:paraId="446EE71E" w14:textId="31178557" w:rsidR="00250646" w:rsidRPr="00C26995" w:rsidRDefault="00A77235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" w:type="pct"/>
            <w:vAlign w:val="bottom"/>
          </w:tcPr>
          <w:p w14:paraId="6DA5393F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6920D6F" w14:textId="668A2AAF" w:rsidR="00250646" w:rsidRPr="00C26995" w:rsidRDefault="00A77235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pct"/>
            <w:vAlign w:val="bottom"/>
          </w:tcPr>
          <w:p w14:paraId="5C1A5CB9" w14:textId="77777777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A6419B8" w14:textId="6C30C9FE" w:rsidR="00250646" w:rsidRPr="00C26995" w:rsidRDefault="00A77235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bottom"/>
          </w:tcPr>
          <w:p w14:paraId="6D3B92FD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2182EA86" w14:textId="20835F53" w:rsidR="00250646" w:rsidRPr="00C26995" w:rsidRDefault="00A77235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0646" w:rsidRPr="00C26995" w14:paraId="2975E659" w14:textId="77777777" w:rsidTr="001A5B73">
        <w:trPr>
          <w:trHeight w:val="407"/>
          <w:tblHeader/>
        </w:trPr>
        <w:tc>
          <w:tcPr>
            <w:tcW w:w="2177" w:type="pct"/>
            <w:vAlign w:val="bottom"/>
          </w:tcPr>
          <w:p w14:paraId="63508E82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pct"/>
            <w:gridSpan w:val="7"/>
            <w:vAlign w:val="bottom"/>
          </w:tcPr>
          <w:p w14:paraId="2477F81B" w14:textId="36F6053E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0646" w:rsidRPr="00C26995" w14:paraId="758510F8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2B12A333" w14:textId="6E591E5F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050B9E38" w14:textId="5CE70485" w:rsidR="00250646" w:rsidRPr="00C26995" w:rsidRDefault="00A77235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86</w:t>
            </w:r>
            <w:r w:rsidR="0025064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945</w:t>
            </w:r>
            <w:r w:rsidR="0025064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34" w:type="pct"/>
            <w:vAlign w:val="bottom"/>
          </w:tcPr>
          <w:p w14:paraId="29C170C9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D108976" w14:textId="525755CB" w:rsidR="00250646" w:rsidRPr="00C26995" w:rsidRDefault="00A77235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63</w:t>
            </w:r>
            <w:r w:rsidR="0025064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760</w:t>
            </w:r>
            <w:r w:rsidR="0025064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36" w:type="pct"/>
            <w:vAlign w:val="bottom"/>
          </w:tcPr>
          <w:p w14:paraId="7E7667C7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F783D7F" w14:textId="5B4D7E25" w:rsidR="00250646" w:rsidRPr="00C26995" w:rsidRDefault="00A77235" w:rsidP="002506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250646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  <w:r w:rsidR="00250646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36" w:type="pct"/>
            <w:vAlign w:val="bottom"/>
          </w:tcPr>
          <w:p w14:paraId="62DC02E2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2D677876" w14:textId="18342632" w:rsidR="00250646" w:rsidRPr="00C26995" w:rsidRDefault="00A77235" w:rsidP="002506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25064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  <w:r w:rsidR="0025064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250646" w:rsidRPr="00C26995" w14:paraId="6DC40937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0CE8EC96" w14:textId="3053746C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ส่วนแบ่งกำไรของการร่วมค้าและ</w:t>
            </w:r>
            <w:r w:rsidR="00A62417"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5EC8FEF2" w14:textId="6549CDF4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8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5FE97C8D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B5C29FB" w14:textId="77777777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8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9C34638" w14:textId="77777777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369A97D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797DD67" w14:textId="77777777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78158CB6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86E" w:rsidRPr="00C26995" w14:paraId="00FF4A45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14A280CA" w14:textId="349D28F0" w:rsidR="00E2686E" w:rsidRPr="00C26995" w:rsidRDefault="00E2686E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393377F6" w14:textId="71E7B49A" w:rsidR="00E2686E" w:rsidRPr="00C26995" w:rsidRDefault="00A77235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6</w:t>
            </w:r>
            <w:r w:rsidR="00555140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896</w:t>
            </w:r>
            <w:r w:rsidR="00555140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134" w:type="pct"/>
            <w:vAlign w:val="bottom"/>
          </w:tcPr>
          <w:p w14:paraId="068DE326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C4FE6EC" w14:textId="3046A7A0" w:rsidR="00E2686E" w:rsidRPr="00C26995" w:rsidRDefault="00A77235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6</w:t>
            </w:r>
            <w:r w:rsidR="00E2686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797</w:t>
            </w:r>
            <w:r w:rsidR="00E2686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36" w:type="pct"/>
            <w:vAlign w:val="bottom"/>
          </w:tcPr>
          <w:p w14:paraId="705AB576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F065E1" w14:textId="2D4B8661" w:rsidR="00E2686E" w:rsidRPr="00C26995" w:rsidRDefault="00E2686E" w:rsidP="00E2686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B8145E0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96273BF" w14:textId="610A8042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686E" w:rsidRPr="00C26995" w14:paraId="65550055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5CD0F169" w14:textId="6B5A60C8" w:rsidR="00E2686E" w:rsidRPr="00C26995" w:rsidRDefault="00E2686E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56CA39C3" w14:textId="003A4596" w:rsidR="00E2686E" w:rsidRPr="00C26995" w:rsidRDefault="00E2686E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856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503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  <w:vAlign w:val="bottom"/>
          </w:tcPr>
          <w:p w14:paraId="2716D35F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1B79BB6" w14:textId="5DABDE04" w:rsidR="00E2686E" w:rsidRPr="00C26995" w:rsidRDefault="00A77235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233</w:t>
            </w:r>
            <w:r w:rsidR="00E2686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36" w:type="pct"/>
            <w:vAlign w:val="bottom"/>
          </w:tcPr>
          <w:p w14:paraId="6BDD516F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489F1A2" w14:textId="456F14F9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B079351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CAB5E7F" w14:textId="4501A3AD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646" w:rsidRPr="00C26995" w14:paraId="590FF0FF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08FAA0B0" w14:textId="5E00622E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11F33152" w14:textId="1FA65E39" w:rsidR="00250646" w:rsidRPr="00C26995" w:rsidRDefault="00A77235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9742B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129</w:t>
            </w:r>
            <w:r w:rsidR="009742BF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34" w:type="pct"/>
            <w:vAlign w:val="bottom"/>
          </w:tcPr>
          <w:p w14:paraId="39B7BECD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91F9829" w14:textId="68150EA3" w:rsidR="00250646" w:rsidRPr="00C26995" w:rsidRDefault="00A77235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23</w:t>
            </w:r>
            <w:r w:rsidR="0025064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676</w:t>
            </w:r>
            <w:r w:rsidR="00250646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36" w:type="pct"/>
            <w:vAlign w:val="bottom"/>
          </w:tcPr>
          <w:p w14:paraId="2C1D46FF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A395FE7" w14:textId="6CD21BD1" w:rsidR="00250646" w:rsidRPr="00C26995" w:rsidRDefault="00A77235" w:rsidP="002506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686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  <w:r w:rsidR="00E2686E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36" w:type="pct"/>
            <w:vAlign w:val="bottom"/>
          </w:tcPr>
          <w:p w14:paraId="062114C3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3E26296C" w14:textId="6C2FA0C4" w:rsidR="00250646" w:rsidRPr="00C26995" w:rsidRDefault="00A77235" w:rsidP="002506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50646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="00250646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</w:tr>
      <w:tr w:rsidR="00E2686E" w:rsidRPr="00C26995" w14:paraId="7E8DA54C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6C4288DE" w14:textId="77777777" w:rsidR="00E2686E" w:rsidRPr="00C26995" w:rsidRDefault="00E2686E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4F899878" w14:textId="0B338825" w:rsidR="00E2686E" w:rsidRPr="00B81360" w:rsidRDefault="00E2686E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B81360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4</w:t>
            </w:r>
            <w:r w:rsidRPr="00B81360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897</w:t>
            </w:r>
            <w:r w:rsidRPr="00B81360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46</w:t>
            </w:r>
            <w:r w:rsidR="00B81360" w:rsidRPr="00B81360">
              <w:rPr>
                <w:rFonts w:ascii="Angsana New" w:hAnsi="Angsana New"/>
                <w:sz w:val="30"/>
                <w:szCs w:val="30"/>
              </w:rPr>
              <w:t>5</w:t>
            </w:r>
            <w:r w:rsidRPr="00B813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  <w:vAlign w:val="bottom"/>
          </w:tcPr>
          <w:p w14:paraId="6CAB1C1E" w14:textId="77777777" w:rsidR="00E2686E" w:rsidRPr="00E2180A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7B6293A5" w14:textId="7F53D0EF" w:rsidR="00E2686E" w:rsidRPr="00C26995" w:rsidRDefault="00E2686E" w:rsidP="00E2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732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969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0FC71EC0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4F35E53" w14:textId="4EFF1FA0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776874B" w14:textId="77777777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9312CBA" w14:textId="42C5C3FB" w:rsidR="00E2686E" w:rsidRPr="00C26995" w:rsidRDefault="00E2686E" w:rsidP="00E26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417" w:rsidRPr="00C26995" w14:paraId="3726E8B1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54CCAF6D" w14:textId="217B4636" w:rsidR="00A62417" w:rsidRPr="00C26995" w:rsidRDefault="00E2180A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A62417"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A62417" w:rsidRPr="00C26995">
              <w:rPr>
                <w:rFonts w:ascii="Angsana New" w:hAnsi="Angsana New"/>
                <w:sz w:val="30"/>
                <w:szCs w:val="30"/>
              </w:rPr>
              <w:t>/</w:t>
            </w:r>
            <w:r w:rsidR="00A62417" w:rsidRPr="00C26995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4B72DC70" w14:textId="4114BEFC" w:rsidR="00A62417" w:rsidRPr="00B81360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B81360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8</w:t>
            </w:r>
            <w:r w:rsidRPr="00B81360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974</w:t>
            </w:r>
            <w:r w:rsidR="009742BF" w:rsidRPr="00B81360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652</w:t>
            </w:r>
            <w:r w:rsidRPr="00B813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  <w:vAlign w:val="bottom"/>
          </w:tcPr>
          <w:p w14:paraId="107F877D" w14:textId="77777777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77D6EE0" w14:textId="4D60A1AD" w:rsidR="00A62417" w:rsidRPr="00C26995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191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961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72133E25" w14:textId="77777777" w:rsidR="00A62417" w:rsidRPr="00C26995" w:rsidRDefault="00A62417" w:rsidP="00A6241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6744092D" w14:textId="71597D3A" w:rsidR="00A62417" w:rsidRPr="00C26995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695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102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3820E761" w14:textId="77777777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1593A85" w14:textId="69F5F678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417" w:rsidRPr="00C26995" w14:paraId="05C033A9" w14:textId="77777777" w:rsidTr="001A5B73">
        <w:trPr>
          <w:trHeight w:val="407"/>
        </w:trPr>
        <w:tc>
          <w:tcPr>
            <w:tcW w:w="2177" w:type="pct"/>
            <w:vAlign w:val="bottom"/>
          </w:tcPr>
          <w:p w14:paraId="1B0B4AA0" w14:textId="77777777" w:rsidR="00A62417" w:rsidRPr="00C26995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50" w:type="pct"/>
            <w:shd w:val="clear" w:color="auto" w:fill="FFFFFF"/>
            <w:vAlign w:val="bottom"/>
          </w:tcPr>
          <w:p w14:paraId="1B3A92E6" w14:textId="7504E0FD" w:rsidR="00A62417" w:rsidRPr="00B81360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B81360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4</w:t>
            </w:r>
            <w:r w:rsidRPr="00B81360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553</w:t>
            </w:r>
            <w:r w:rsidRPr="00B81360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B81360">
              <w:rPr>
                <w:rFonts w:ascii="Angsana New" w:hAnsi="Angsana New"/>
                <w:sz w:val="30"/>
                <w:szCs w:val="30"/>
              </w:rPr>
              <w:t>78</w:t>
            </w:r>
            <w:r w:rsidR="00B81360" w:rsidRPr="00B81360">
              <w:rPr>
                <w:rFonts w:ascii="Angsana New" w:hAnsi="Angsana New"/>
                <w:sz w:val="30"/>
                <w:szCs w:val="30"/>
              </w:rPr>
              <w:t>1</w:t>
            </w:r>
            <w:r w:rsidRPr="00B813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  <w:vAlign w:val="bottom"/>
          </w:tcPr>
          <w:p w14:paraId="312252EE" w14:textId="77777777" w:rsidR="00A62417" w:rsidRPr="00E2180A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0CD431FB" w14:textId="3D78489A" w:rsidR="00A62417" w:rsidRPr="00C26995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599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258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438E2288" w14:textId="77777777" w:rsidR="00A62417" w:rsidRPr="00C26995" w:rsidRDefault="00A62417" w:rsidP="00A6241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vAlign w:val="bottom"/>
          </w:tcPr>
          <w:p w14:paraId="3ECF85A9" w14:textId="7019DA71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A477E76" w14:textId="77777777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3CB3514" w14:textId="222DE04C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/>
              <w:ind w:left="-108" w:righ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417" w:rsidRPr="00C26995" w14:paraId="160AF624" w14:textId="77777777" w:rsidTr="001A5B73">
        <w:trPr>
          <w:trHeight w:val="419"/>
        </w:trPr>
        <w:tc>
          <w:tcPr>
            <w:tcW w:w="2177" w:type="pct"/>
            <w:vAlign w:val="bottom"/>
          </w:tcPr>
          <w:p w14:paraId="15A33015" w14:textId="4DADF2B6" w:rsidR="00A62417" w:rsidRPr="00C26995" w:rsidRDefault="00A62417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0785B50" w14:textId="25F5E6E8" w:rsidR="00A62417" w:rsidRPr="00C26995" w:rsidRDefault="00A77235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5" w:hanging="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555140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  <w:r w:rsidR="00555140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B8136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  <w:vAlign w:val="bottom"/>
          </w:tcPr>
          <w:p w14:paraId="1453E30F" w14:textId="77777777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A6580" w14:textId="0FADEB9B" w:rsidR="00A62417" w:rsidRPr="00C26995" w:rsidRDefault="00A77235" w:rsidP="00A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A6241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  <w:r w:rsidR="00A62417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36" w:type="pct"/>
            <w:vAlign w:val="bottom"/>
          </w:tcPr>
          <w:p w14:paraId="6854E266" w14:textId="77777777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497C" w14:textId="662DB0F6" w:rsidR="00A62417" w:rsidRPr="00C26995" w:rsidRDefault="00A77235" w:rsidP="00A624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62417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951</w:t>
            </w:r>
            <w:r w:rsidR="00A62417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36" w:type="pct"/>
            <w:vAlign w:val="bottom"/>
          </w:tcPr>
          <w:p w14:paraId="56D5D923" w14:textId="77777777" w:rsidR="00A62417" w:rsidRPr="00C26995" w:rsidRDefault="00A62417" w:rsidP="00A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EB4E" w14:textId="29B52BD7" w:rsidR="00A62417" w:rsidRPr="00C26995" w:rsidRDefault="00A77235" w:rsidP="00A624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A62417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="00A62417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</w:tr>
    </w:tbl>
    <w:p w14:paraId="3D917EA6" w14:textId="77777777" w:rsidR="002C042C" w:rsidRPr="00C26995" w:rsidRDefault="002C042C" w:rsidP="0035553B">
      <w:pPr>
        <w:framePr w:w="10276" w:wrap="auto" w:hAnchor="text"/>
        <w:rPr>
          <w:rFonts w:ascii="Angsana New" w:hAnsi="Angsana New"/>
          <w:sz w:val="30"/>
          <w:szCs w:val="30"/>
          <w:cs/>
        </w:rPr>
        <w:sectPr w:rsidR="002C042C" w:rsidRPr="00C26995" w:rsidSect="009D6280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38248F" w14:textId="6DCEF853" w:rsidR="002E3A45" w:rsidRPr="00C26995" w:rsidRDefault="00D23C8C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C26995">
        <w:rPr>
          <w:rFonts w:ascii="Angsana New" w:hAnsi="Angsana New" w:hint="cs"/>
          <w:sz w:val="28"/>
          <w:szCs w:val="28"/>
          <w:cs/>
          <w:lang w:bidi="th-TH"/>
        </w:rPr>
        <w:lastRenderedPageBreak/>
        <w:t>เงินลงทุนในบริษัทร่วมและการร่วมค้า</w:t>
      </w:r>
      <w:r w:rsidRPr="00C26995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="002E5E13" w:rsidRPr="00C26995">
        <w:rPr>
          <w:rFonts w:ascii="Angsana New" w:hAnsi="Angsana New" w:hint="cs"/>
          <w:sz w:val="28"/>
          <w:szCs w:val="28"/>
          <w:cs/>
          <w:lang w:bidi="th-TH"/>
        </w:rPr>
        <w:t xml:space="preserve">ณ วันที่ </w:t>
      </w:r>
      <w:r w:rsidR="00A77235" w:rsidRPr="00A77235">
        <w:rPr>
          <w:rFonts w:ascii="Angsana New" w:hAnsi="Angsana New" w:hint="cs"/>
          <w:spacing w:val="-2"/>
          <w:sz w:val="28"/>
          <w:szCs w:val="28"/>
          <w:lang w:val="en-US" w:bidi="th-TH"/>
        </w:rPr>
        <w:t>31</w:t>
      </w:r>
      <w:r w:rsidR="00B53619" w:rsidRPr="00C26995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B53619" w:rsidRPr="00C26995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ธันวาคม </w:t>
      </w:r>
      <w:r w:rsidRPr="00C26995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p w14:paraId="01E9CD90" w14:textId="77777777" w:rsidR="0063461A" w:rsidRPr="00C26995" w:rsidRDefault="0063461A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2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3150"/>
        <w:gridCol w:w="1082"/>
        <w:gridCol w:w="720"/>
        <w:gridCol w:w="720"/>
        <w:gridCol w:w="240"/>
        <w:gridCol w:w="1200"/>
        <w:gridCol w:w="241"/>
        <w:gridCol w:w="1042"/>
        <w:gridCol w:w="252"/>
        <w:gridCol w:w="1155"/>
        <w:gridCol w:w="236"/>
        <w:gridCol w:w="1145"/>
        <w:gridCol w:w="7"/>
      </w:tblGrid>
      <w:tr w:rsidR="00590181" w:rsidRPr="00C26995" w14:paraId="647EA2B9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71DF5245" w14:textId="77777777" w:rsidR="00590181" w:rsidRPr="00C26995" w:rsidRDefault="00590181" w:rsidP="0075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F64167B" w14:textId="77777777" w:rsidR="00590181" w:rsidRPr="00C26995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0BE4ECAB" w14:textId="77777777" w:rsidR="00590181" w:rsidRPr="00C26995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8" w:type="dxa"/>
            <w:gridSpan w:val="11"/>
            <w:vAlign w:val="bottom"/>
          </w:tcPr>
          <w:p w14:paraId="1669661A" w14:textId="77777777" w:rsidR="00590181" w:rsidRPr="00C26995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90181" w:rsidRPr="00C26995" w14:paraId="4FFEC536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693584A5" w14:textId="77777777" w:rsidR="00590181" w:rsidRPr="00C26995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52EAE4B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1346CB5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440" w:type="dxa"/>
            <w:gridSpan w:val="2"/>
            <w:vAlign w:val="bottom"/>
          </w:tcPr>
          <w:p w14:paraId="3FE30CA5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240" w:type="dxa"/>
            <w:vAlign w:val="bottom"/>
          </w:tcPr>
          <w:p w14:paraId="0468DF26" w14:textId="77777777" w:rsidR="00590181" w:rsidRPr="00C26995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46457A0A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267A52D" w14:textId="77777777" w:rsidR="00590181" w:rsidRPr="00C26995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3" w:type="dxa"/>
            <w:gridSpan w:val="4"/>
            <w:vAlign w:val="bottom"/>
          </w:tcPr>
          <w:p w14:paraId="0D389D7F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</w:tc>
      </w:tr>
      <w:tr w:rsidR="00590181" w:rsidRPr="00C26995" w14:paraId="1432F275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7BE08BAB" w14:textId="77777777" w:rsidR="00590181" w:rsidRPr="00C26995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05B2444" w14:textId="77777777" w:rsidR="00590181" w:rsidRPr="00C26995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1082" w:type="dxa"/>
          </w:tcPr>
          <w:p w14:paraId="3F9798C6" w14:textId="77777777" w:rsidR="00590181" w:rsidRPr="00C26995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gridSpan w:val="2"/>
            <w:vAlign w:val="bottom"/>
          </w:tcPr>
          <w:p w14:paraId="074066C8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40" w:type="dxa"/>
            <w:vAlign w:val="bottom"/>
          </w:tcPr>
          <w:p w14:paraId="4CB3BA22" w14:textId="77777777" w:rsidR="00590181" w:rsidRPr="00C26995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25F87C06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2" w:type="dxa"/>
            <w:vAlign w:val="bottom"/>
          </w:tcPr>
          <w:p w14:paraId="48BACB92" w14:textId="77777777" w:rsidR="00590181" w:rsidRPr="00C26995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3" w:type="dxa"/>
            <w:gridSpan w:val="4"/>
            <w:vAlign w:val="bottom"/>
          </w:tcPr>
          <w:p w14:paraId="41206E44" w14:textId="77777777" w:rsidR="00590181" w:rsidRPr="00C26995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250646" w:rsidRPr="00C26995" w14:paraId="3BF2C10B" w14:textId="77777777" w:rsidTr="00610E27">
        <w:trPr>
          <w:gridAfter w:val="1"/>
          <w:wAfter w:w="7" w:type="dxa"/>
          <w:trHeight w:val="117"/>
          <w:tblHeader/>
        </w:trPr>
        <w:tc>
          <w:tcPr>
            <w:tcW w:w="4050" w:type="dxa"/>
            <w:vAlign w:val="bottom"/>
          </w:tcPr>
          <w:p w14:paraId="018C3E7C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C45D590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3F18F59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949BF2" w14:textId="3F9B4B05" w:rsidR="00250646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720" w:type="dxa"/>
            <w:vAlign w:val="bottom"/>
          </w:tcPr>
          <w:p w14:paraId="242F5F7E" w14:textId="659C71EE" w:rsidR="00250646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40" w:type="dxa"/>
            <w:vAlign w:val="bottom"/>
          </w:tcPr>
          <w:p w14:paraId="486F30AD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CAB36C2" w14:textId="7D3997CF" w:rsidR="00250646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41" w:type="dxa"/>
            <w:vAlign w:val="bottom"/>
          </w:tcPr>
          <w:p w14:paraId="7F60AF7A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38D707" w14:textId="49635CAC" w:rsidR="00250646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52" w:type="dxa"/>
            <w:vAlign w:val="bottom"/>
          </w:tcPr>
          <w:p w14:paraId="0E9DFD30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06E584" w14:textId="7F99830B" w:rsidR="00250646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vAlign w:val="bottom"/>
          </w:tcPr>
          <w:p w14:paraId="499FD2F1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6C472A" w14:textId="547CBF0B" w:rsidR="00250646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250646" w:rsidRPr="00C26995" w14:paraId="2E4EDEAF" w14:textId="77777777" w:rsidTr="00610E27">
        <w:trPr>
          <w:trHeight w:val="117"/>
          <w:tblHeader/>
        </w:trPr>
        <w:tc>
          <w:tcPr>
            <w:tcW w:w="4050" w:type="dxa"/>
            <w:vAlign w:val="bottom"/>
          </w:tcPr>
          <w:p w14:paraId="6AE491F8" w14:textId="77777777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DC0C22A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556EE3F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702B9F8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2EA519FD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8" w:type="dxa"/>
            <w:gridSpan w:val="8"/>
            <w:vAlign w:val="center"/>
          </w:tcPr>
          <w:p w14:paraId="0EE2CFE9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50646" w:rsidRPr="00C26995" w14:paraId="4376F78C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2C1AC87" w14:textId="77777777" w:rsidR="00250646" w:rsidRPr="00C26995" w:rsidRDefault="00250646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3150" w:type="dxa"/>
          </w:tcPr>
          <w:p w14:paraId="7B047F6C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FE8C7DE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ECA12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1AC300" w14:textId="77777777" w:rsidR="00250646" w:rsidRPr="00C26995" w:rsidRDefault="00250646" w:rsidP="0025064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4B77BCA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14D557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0495D1A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985508A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2A6F8A6A" w14:textId="77777777" w:rsidR="00250646" w:rsidRPr="00C26995" w:rsidRDefault="00250646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41DC2E8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CB0563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B9A8F45" w14:textId="77777777" w:rsidR="00250646" w:rsidRPr="00C26995" w:rsidRDefault="00250646" w:rsidP="0025064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0F25" w:rsidRPr="00C26995" w14:paraId="361C91F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6039984" w14:textId="77777777" w:rsidR="00850F25" w:rsidRPr="00C26995" w:rsidRDefault="00850F25" w:rsidP="0085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  <w:vAlign w:val="bottom"/>
          </w:tcPr>
          <w:p w14:paraId="132526C3" w14:textId="77777777" w:rsidR="00850F25" w:rsidRPr="00C26995" w:rsidRDefault="00850F25" w:rsidP="0085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118ECAA" w14:textId="77777777" w:rsidR="00850F25" w:rsidRPr="00C26995" w:rsidRDefault="00850F25" w:rsidP="0085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2DAE76" w14:textId="6D4CEFF9" w:rsidR="00850F25" w:rsidRPr="00C26995" w:rsidRDefault="00A77235" w:rsidP="00850F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2E8AE076" w14:textId="5E34353F" w:rsidR="00850F25" w:rsidRPr="00C26995" w:rsidRDefault="00A77235" w:rsidP="00850F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0" w:type="dxa"/>
            <w:vAlign w:val="bottom"/>
          </w:tcPr>
          <w:p w14:paraId="20D1ED34" w14:textId="77777777" w:rsidR="00850F25" w:rsidRPr="00C26995" w:rsidRDefault="00850F25" w:rsidP="0085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85B1AB" w14:textId="64FA4398" w:rsidR="00850F25" w:rsidRPr="00C26995" w:rsidRDefault="00A77235" w:rsidP="00786D9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399</w:t>
            </w:r>
            <w:r w:rsidR="00786D99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41" w:type="dxa"/>
            <w:vAlign w:val="bottom"/>
          </w:tcPr>
          <w:p w14:paraId="13FDB56E" w14:textId="77777777" w:rsidR="00850F25" w:rsidRPr="00C26995" w:rsidRDefault="00850F25" w:rsidP="00850F2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25FB4E" w14:textId="50D38CD1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  <w:r w:rsidR="00850F25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52" w:type="dxa"/>
            <w:vAlign w:val="bottom"/>
          </w:tcPr>
          <w:p w14:paraId="5726979B" w14:textId="77777777" w:rsidR="00850F25" w:rsidRPr="00C26995" w:rsidRDefault="00850F25" w:rsidP="0085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E92FEF4" w14:textId="1FA28C2C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423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36" w:type="dxa"/>
            <w:vAlign w:val="bottom"/>
          </w:tcPr>
          <w:p w14:paraId="684BDB30" w14:textId="77777777" w:rsidR="00850F25" w:rsidRPr="00C26995" w:rsidRDefault="00850F25" w:rsidP="00850F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24A6B7" w14:textId="1D4108E2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  <w:r w:rsidR="00850F25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</w:tr>
      <w:tr w:rsidR="00850F25" w:rsidRPr="00C26995" w14:paraId="347855E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119C379" w14:textId="77777777" w:rsidR="00850F25" w:rsidRPr="00C26995" w:rsidRDefault="00850F25" w:rsidP="0085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546CB8A5" w14:textId="77777777" w:rsidR="00850F25" w:rsidRPr="00C26995" w:rsidRDefault="00850F25" w:rsidP="0085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631C5AAB" w14:textId="77777777" w:rsidR="00850F25" w:rsidRPr="00C26995" w:rsidRDefault="00850F25" w:rsidP="0085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44C28BD" w14:textId="7B96CBF0" w:rsidR="00850F25" w:rsidRPr="00C26995" w:rsidRDefault="00A77235" w:rsidP="00850F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48C3A48A" w14:textId="10D7230B" w:rsidR="00850F25" w:rsidRPr="00C26995" w:rsidRDefault="00A77235" w:rsidP="00850F25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0" w:type="dxa"/>
            <w:vAlign w:val="bottom"/>
          </w:tcPr>
          <w:p w14:paraId="148C1FB9" w14:textId="77777777" w:rsidR="00850F25" w:rsidRPr="00C26995" w:rsidRDefault="00850F25" w:rsidP="0085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EA9AAA9" w14:textId="780184F1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365</w:t>
            </w:r>
            <w:r w:rsidR="00786D99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2E0506EA" w14:textId="77777777" w:rsidR="00850F25" w:rsidRPr="00C26995" w:rsidRDefault="00850F25" w:rsidP="00850F2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1E6F99B" w14:textId="18C61884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</w:t>
            </w:r>
            <w:r w:rsidR="00850F25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6502646E" w14:textId="77777777" w:rsidR="00850F25" w:rsidRPr="00C26995" w:rsidRDefault="00850F25" w:rsidP="0085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D3C7D9" w14:textId="58B0273F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389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14:paraId="02A69B4A" w14:textId="77777777" w:rsidR="00850F25" w:rsidRPr="00C26995" w:rsidRDefault="00850F25" w:rsidP="00850F2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CA015FD" w14:textId="0985302D" w:rsidR="00850F25" w:rsidRPr="00C26995" w:rsidRDefault="00A77235" w:rsidP="00850F2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850F25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</w:p>
        </w:tc>
      </w:tr>
      <w:tr w:rsidR="00DF52DD" w:rsidRPr="00C26995" w14:paraId="2EAF08C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784DC09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90" w:hanging="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นอร์ทเทิร์น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บางกอก โมโนเรล จำกัด</w:t>
            </w:r>
          </w:p>
        </w:tc>
        <w:tc>
          <w:tcPr>
            <w:tcW w:w="3150" w:type="dxa"/>
            <w:vAlign w:val="bottom"/>
          </w:tcPr>
          <w:p w14:paraId="0EF9F993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33456AA3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5C67CB1" w14:textId="5A17255B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AAA61CC" w14:textId="20B1D9C9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0" w:type="dxa"/>
            <w:vAlign w:val="bottom"/>
          </w:tcPr>
          <w:p w14:paraId="7576C498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860F43A" w14:textId="6619621D" w:rsidR="00DF52DD" w:rsidRPr="00C26995" w:rsidRDefault="00DF52DD" w:rsidP="00DF52DD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A863C65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AC7DB0A" w14:textId="3E5C1D2E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02ADB23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2592A7" w14:textId="0A9A9FF6" w:rsidR="00DF52DD" w:rsidRPr="00C26995" w:rsidRDefault="00DF52DD" w:rsidP="00DF52DD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77C856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94D89DE" w14:textId="3EB7ADDB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</w:tr>
      <w:tr w:rsidR="00DF52DD" w:rsidRPr="00C26995" w14:paraId="17B3B5A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BF183C2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อีสเทิร์น บางกอก โมโนเรล จำกัด</w:t>
            </w:r>
          </w:p>
        </w:tc>
        <w:tc>
          <w:tcPr>
            <w:tcW w:w="3150" w:type="dxa"/>
            <w:vAlign w:val="bottom"/>
          </w:tcPr>
          <w:p w14:paraId="4B585070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68F298B6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671DF47" w14:textId="19E76EE8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698F8D84" w14:textId="2C2DF245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0" w:type="dxa"/>
            <w:vAlign w:val="bottom"/>
          </w:tcPr>
          <w:p w14:paraId="43350248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3A54B43" w14:textId="40D78E54" w:rsidR="00DF52DD" w:rsidRPr="00C26995" w:rsidRDefault="00DF52DD" w:rsidP="00DF52DD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74531A4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48E346D" w14:textId="5961DDF6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E7DF6E4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17552A2" w14:textId="68F760BA" w:rsidR="00DF52DD" w:rsidRPr="00C26995" w:rsidRDefault="00DF52DD" w:rsidP="00DF52DD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EFE777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A8FBF89" w14:textId="1EF2F6FE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</w:tr>
      <w:tr w:rsidR="00DF52DD" w:rsidRPr="00C26995" w14:paraId="7560B976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44B8035" w14:textId="6F25DA7F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3F825D3A" w14:textId="478076D0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1082" w:type="dxa"/>
            <w:vAlign w:val="bottom"/>
          </w:tcPr>
          <w:p w14:paraId="220A5443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8F5DC96" w14:textId="1EADDEB6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720" w:type="dxa"/>
            <w:vAlign w:val="bottom"/>
          </w:tcPr>
          <w:p w14:paraId="6B1C5995" w14:textId="2423A02C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40" w:type="dxa"/>
            <w:vAlign w:val="bottom"/>
          </w:tcPr>
          <w:p w14:paraId="39A58E6F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1F5601FB" w14:textId="3E4EF901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712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41" w:type="dxa"/>
            <w:vAlign w:val="bottom"/>
          </w:tcPr>
          <w:p w14:paraId="4196C2DD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FBE7977" w14:textId="5EE04F56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52" w:type="dxa"/>
            <w:vAlign w:val="bottom"/>
          </w:tcPr>
          <w:p w14:paraId="5946BA9F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0972514A" w14:textId="73979B3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F4554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  <w:r w:rsidR="007F4554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236" w:type="dxa"/>
            <w:vAlign w:val="bottom"/>
          </w:tcPr>
          <w:p w14:paraId="01A52A1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84CCCFC" w14:textId="6D2C592E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539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DF52DD" w:rsidRPr="00C26995" w14:paraId="5BD6C96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25B94D3" w14:textId="0E351DFF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สกลนคร จำกัด</w:t>
            </w:r>
          </w:p>
        </w:tc>
        <w:tc>
          <w:tcPr>
            <w:tcW w:w="3150" w:type="dxa"/>
          </w:tcPr>
          <w:p w14:paraId="7E69378B" w14:textId="0D51D9E1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1082" w:type="dxa"/>
            <w:vAlign w:val="bottom"/>
          </w:tcPr>
          <w:p w14:paraId="2584C7FC" w14:textId="00FE1A0F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1F8C504" w14:textId="6E754054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6FAB2CAD" w14:textId="4632EEC4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14DDDD5D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1E81FDA6" w14:textId="40DAAF0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7BEC7A01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A117B1D" w14:textId="6D7D89EE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4BACE006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21B33E0" w14:textId="0CFC838F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36" w:type="dxa"/>
            <w:vAlign w:val="bottom"/>
          </w:tcPr>
          <w:p w14:paraId="28A1EF3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762FED3" w14:textId="4191FA23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093</w:t>
            </w:r>
          </w:p>
        </w:tc>
      </w:tr>
      <w:tr w:rsidR="00DF52DD" w:rsidRPr="00C26995" w14:paraId="182360F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5F08352" w14:textId="481FC795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269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มุกดาหาร</w:t>
            </w: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16EA9B29" w14:textId="22B244EE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1082" w:type="dxa"/>
            <w:vAlign w:val="bottom"/>
          </w:tcPr>
          <w:p w14:paraId="414F3A7A" w14:textId="0B578CAB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7833835" w14:textId="6C91BC07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20101396" w14:textId="1DCBDA01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3CC1C2A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613359" w14:textId="0DD78BC6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73FBD11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E9177E9" w14:textId="771FFCD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4DB1F897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F9A959E" w14:textId="4956F533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</w:t>
            </w:r>
            <w:r w:rsidR="00DF52DD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236" w:type="dxa"/>
            <w:vAlign w:val="bottom"/>
          </w:tcPr>
          <w:p w14:paraId="286AA34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E07465F" w14:textId="11A9D0D4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</w:tr>
      <w:tr w:rsidR="00DF52DD" w:rsidRPr="00C26995" w14:paraId="1912256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AB7C7F9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77F68B6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3FF43EB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D874FC1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0B7428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40297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2F74" w14:textId="03432132" w:rsidR="00DF52DD" w:rsidRPr="00C26995" w:rsidRDefault="00A77235" w:rsidP="00DF52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626</w:t>
            </w:r>
            <w:r w:rsidR="00DF52DD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41" w:type="dxa"/>
            <w:vAlign w:val="bottom"/>
          </w:tcPr>
          <w:p w14:paraId="41ED2B64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66249" w14:textId="2FDE6F3A" w:rsidR="00DF52DD" w:rsidRPr="00C26995" w:rsidRDefault="00A77235" w:rsidP="00DF52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52" w:type="dxa"/>
            <w:vAlign w:val="bottom"/>
          </w:tcPr>
          <w:p w14:paraId="041564E3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0E30" w14:textId="40C6DFF5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</w:t>
            </w:r>
            <w:r w:rsidR="007F4554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6" w:type="dxa"/>
            <w:vAlign w:val="bottom"/>
          </w:tcPr>
          <w:p w14:paraId="06492A59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42D1" w14:textId="68030F61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720</w:t>
            </w:r>
          </w:p>
        </w:tc>
      </w:tr>
      <w:tr w:rsidR="00DF52DD" w:rsidRPr="00C26995" w14:paraId="5C94DAEC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C09EB04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389DCC8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AE7C6D0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8C2F174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B5CB74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E4AF297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C494F57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3759733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13623C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507F94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DF35DD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46975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32E919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F52DD" w:rsidRPr="00C26995" w14:paraId="130D55A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002776D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3150" w:type="dxa"/>
          </w:tcPr>
          <w:p w14:paraId="69AC5288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89ADBB1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DE56E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75F89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8FBE9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64FE1F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1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275DB5C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E6D01B5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6E759D1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46D7155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A18B84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172254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DF52DD" w:rsidRPr="00C26995" w14:paraId="0F738EA7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19BFCB5" w14:textId="5DD0E15E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A77235" w:rsidRPr="00A7723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583A4F3B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0439D0A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941ABCD" w14:textId="0C29AAE3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7768BD4C" w14:textId="11DEE975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0833070C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8A20358" w14:textId="254DAAFD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6A67125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F37AFD6" w14:textId="7701225B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66614D80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E72082" w14:textId="4E54A25F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156</w:t>
            </w:r>
            <w:r w:rsidR="0033441F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36" w:type="dxa"/>
            <w:vAlign w:val="bottom"/>
          </w:tcPr>
          <w:p w14:paraId="66D7027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186E7B2" w14:textId="0C9A7D9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</w:tr>
      <w:tr w:rsidR="00DF52DD" w:rsidRPr="00C26995" w14:paraId="64B67CF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F34613A" w14:textId="7460EEC0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(โคราช </w:t>
            </w:r>
            <w:r w:rsidR="00A77235" w:rsidRPr="00A7723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7782CFA0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4B4622A1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32833B1" w14:textId="2A5C4034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2853C92C" w14:textId="200207DB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159557B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4B3127E0" w14:textId="679F3951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41" w:type="dxa"/>
            <w:vAlign w:val="bottom"/>
          </w:tcPr>
          <w:p w14:paraId="37D38E33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A02FB7D" w14:textId="1AFC736B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52" w:type="dxa"/>
            <w:vAlign w:val="bottom"/>
          </w:tcPr>
          <w:p w14:paraId="6F76D6C1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199CFB" w14:textId="6798BCB6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174</w:t>
            </w:r>
            <w:r w:rsidR="0033441F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236" w:type="dxa"/>
            <w:vAlign w:val="bottom"/>
          </w:tcPr>
          <w:p w14:paraId="1AA80E32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C3552CE" w14:textId="4FE59BEB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</w:tr>
      <w:tr w:rsidR="00DF52DD" w:rsidRPr="00C26995" w14:paraId="7D5CDE3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7E58259" w14:textId="4E700AC2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A77235" w:rsidRPr="00A7723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4AC67004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448A8E5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18A4F68" w14:textId="7CC23C83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214F271" w14:textId="6CC735C5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8A5B297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7C13285" w14:textId="77171B30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09BBEA71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91DA787" w14:textId="2489D420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51B09B8B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F4BF17E" w14:textId="18084E11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161</w:t>
            </w:r>
            <w:r w:rsidR="0033441F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36" w:type="dxa"/>
            <w:vAlign w:val="bottom"/>
          </w:tcPr>
          <w:p w14:paraId="1F7C725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43B98AD" w14:textId="64A95EE6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</w:tr>
      <w:tr w:rsidR="00DF52DD" w:rsidRPr="00C26995" w14:paraId="477FF81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96BE954" w14:textId="5E9B4E4F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lastRenderedPageBreak/>
              <w:t>บริษัทร่วมทางอ้อม</w:t>
            </w:r>
          </w:p>
        </w:tc>
        <w:tc>
          <w:tcPr>
            <w:tcW w:w="3150" w:type="dxa"/>
          </w:tcPr>
          <w:p w14:paraId="4BE311E8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6132DBAD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227959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096550E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249A82B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7EC5484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173664F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7328CD12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F502CC9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1D327F6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B0D57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6FA32E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F52DD" w:rsidRPr="00C26995" w14:paraId="6C31FCA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8EE57D4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อิมแพค โซล่าร์ จำกัด</w:t>
            </w:r>
          </w:p>
          <w:p w14:paraId="7BE69BF2" w14:textId="624F57F6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F989D3" w14:textId="3E95DC8D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ผลิตและจัดหาระบบพลังงานแสงอาทิตย์</w:t>
            </w: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บนหลังคา</w:t>
            </w:r>
          </w:p>
        </w:tc>
        <w:tc>
          <w:tcPr>
            <w:tcW w:w="1082" w:type="dxa"/>
          </w:tcPr>
          <w:p w14:paraId="3E816B02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2947AE" w14:textId="0158960F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2AFCADB" w14:textId="26902437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720" w:type="dxa"/>
            <w:vAlign w:val="bottom"/>
          </w:tcPr>
          <w:p w14:paraId="0D061C16" w14:textId="1E034B5D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40" w:type="dxa"/>
            <w:vAlign w:val="bottom"/>
          </w:tcPr>
          <w:p w14:paraId="3E703A61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7C7287" w14:textId="5F26E7C4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41" w:type="dxa"/>
            <w:vAlign w:val="bottom"/>
          </w:tcPr>
          <w:p w14:paraId="2B429656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55"/>
                <w:tab w:val="decimal" w:pos="652"/>
              </w:tabs>
              <w:spacing w:line="240" w:lineRule="auto"/>
              <w:ind w:left="-180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48E2D4C" w14:textId="09A3159D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52" w:type="dxa"/>
            <w:vAlign w:val="bottom"/>
          </w:tcPr>
          <w:p w14:paraId="4D6C7E19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562E557B" w14:textId="3A312725" w:rsidR="00DF52DD" w:rsidRPr="00C26995" w:rsidRDefault="00A77235" w:rsidP="0033441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121</w:t>
            </w:r>
            <w:r w:rsidR="0033441F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91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A9225B3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D31F2" w14:textId="3646A628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</w:tr>
      <w:tr w:rsidR="00DF52DD" w:rsidRPr="00C26995" w14:paraId="3359EC86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B3F8D72" w14:textId="3A13F532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3150" w:type="dxa"/>
          </w:tcPr>
          <w:p w14:paraId="702208A1" w14:textId="2AB2648B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DCA970D" w14:textId="18C80496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3DE64D0C" w14:textId="11A82252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726AAAA" w14:textId="0543E4DD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40" w:type="dxa"/>
            <w:vAlign w:val="bottom"/>
          </w:tcPr>
          <w:p w14:paraId="316E130D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DDA4A6" w14:textId="40FD02CF" w:rsidR="00DF52DD" w:rsidRPr="00C26995" w:rsidRDefault="00DF52DD" w:rsidP="00DF52DD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00266B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72B88B1" w14:textId="5BC22AED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52" w:type="dxa"/>
            <w:vAlign w:val="bottom"/>
          </w:tcPr>
          <w:p w14:paraId="3C27E510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618B6CD4" w14:textId="62CED35F" w:rsidR="00DF52DD" w:rsidRPr="00C26995" w:rsidRDefault="00DF52DD" w:rsidP="00DF52DD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DAEEF0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60D3292" w14:textId="3CBCE7A2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</w:tr>
      <w:tr w:rsidR="00DF52DD" w:rsidRPr="00C26995" w14:paraId="69613488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04EBE62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C26995">
              <w:rPr>
                <w:rFonts w:asciiTheme="majorBidi" w:hAnsiTheme="majorBidi" w:cstheme="majorBidi"/>
                <w:sz w:val="28"/>
                <w:szCs w:val="28"/>
              </w:rPr>
              <w:t>Yandin</w:t>
            </w:r>
            <w:proofErr w:type="spellEnd"/>
            <w:r w:rsidRPr="00C26995">
              <w:rPr>
                <w:rFonts w:asciiTheme="majorBidi" w:hAnsiTheme="majorBidi" w:cstheme="majorBidi"/>
                <w:sz w:val="28"/>
                <w:szCs w:val="28"/>
              </w:rPr>
              <w:t xml:space="preserve"> WF Holdings Pty Ltd</w:t>
            </w:r>
          </w:p>
        </w:tc>
        <w:tc>
          <w:tcPr>
            <w:tcW w:w="3150" w:type="dxa"/>
          </w:tcPr>
          <w:p w14:paraId="47EAAC83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0E9018C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55ED172C" w14:textId="732F28B3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720" w:type="dxa"/>
            <w:vAlign w:val="bottom"/>
          </w:tcPr>
          <w:p w14:paraId="039EDF7C" w14:textId="78DE2A14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40" w:type="dxa"/>
            <w:vAlign w:val="bottom"/>
          </w:tcPr>
          <w:p w14:paraId="00F04C20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DA52452" w14:textId="7ABBF169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41" w:type="dxa"/>
            <w:vAlign w:val="bottom"/>
          </w:tcPr>
          <w:p w14:paraId="636F1636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7B3F257" w14:textId="224F36C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52" w:type="dxa"/>
            <w:vAlign w:val="bottom"/>
          </w:tcPr>
          <w:p w14:paraId="0D64D82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0C56D97" w14:textId="3BCA6ADE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3441F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  <w:r w:rsidR="0033441F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36" w:type="dxa"/>
            <w:vAlign w:val="bottom"/>
          </w:tcPr>
          <w:p w14:paraId="610A2BBF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E3D1BD2" w14:textId="54C8A9E5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</w:tr>
      <w:tr w:rsidR="00DF52DD" w:rsidRPr="00C26995" w14:paraId="1DFB573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BD39039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E508F62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00848108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BAC1F9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FB054A2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AABA957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23F4" w14:textId="025B00D9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241" w:type="dxa"/>
            <w:vAlign w:val="bottom"/>
          </w:tcPr>
          <w:p w14:paraId="094C2E12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027A1" w14:textId="3AE9CD9F" w:rsidR="00DF52DD" w:rsidRPr="00C26995" w:rsidRDefault="00A77235" w:rsidP="00DF52D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045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52" w:type="dxa"/>
            <w:vAlign w:val="bottom"/>
          </w:tcPr>
          <w:p w14:paraId="174D2315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79D12" w14:textId="3A20F2D8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33441F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374</w:t>
            </w:r>
            <w:r w:rsidR="0033441F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69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2761771C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3028" w14:textId="31982DD3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650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937</w:t>
            </w:r>
          </w:p>
        </w:tc>
      </w:tr>
      <w:tr w:rsidR="00DF52DD" w:rsidRPr="00C26995" w14:paraId="43D334D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E4D5C94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08E568D2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85F3050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91E81B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822D0C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0070C03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4A316" w14:textId="4DF695EB" w:rsidR="00DF52DD" w:rsidRPr="00C26995" w:rsidRDefault="00A77235" w:rsidP="00FC0D3E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053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41" w:type="dxa"/>
            <w:vAlign w:val="bottom"/>
          </w:tcPr>
          <w:p w14:paraId="64D14E3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2A245" w14:textId="6A96DF1C" w:rsidR="00DF52DD" w:rsidRPr="00C26995" w:rsidRDefault="00A77235" w:rsidP="00DF52D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552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52" w:type="dxa"/>
            <w:vAlign w:val="bottom"/>
          </w:tcPr>
          <w:p w14:paraId="7C08086E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5C38" w14:textId="059C3981" w:rsidR="00DF52DD" w:rsidRPr="00C26995" w:rsidRDefault="00A77235" w:rsidP="00FC0D3E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7F4554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781</w:t>
            </w:r>
            <w:r w:rsidR="007F4554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36" w:type="dxa"/>
            <w:vAlign w:val="bottom"/>
          </w:tcPr>
          <w:p w14:paraId="1C36BEB7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B4F" w14:textId="71445B03" w:rsidR="00DF52DD" w:rsidRPr="00C26995" w:rsidRDefault="00A77235" w:rsidP="00FC0D3E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805</w:t>
            </w:r>
            <w:r w:rsidR="00DF52DD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</w:tr>
      <w:tr w:rsidR="00DF52DD" w:rsidRPr="00C26995" w14:paraId="3594A5C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C8F0498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5AFEF4B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97BF34E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31AFC3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3076B2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24686F9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B4BF1E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F14D8BD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DCB984A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69E0941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7D5C933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94610C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A5BFA0C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F52DD" w:rsidRPr="00C26995" w14:paraId="079AA3B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BB43CDF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3150" w:type="dxa"/>
          </w:tcPr>
          <w:p w14:paraId="1C8FE77E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C346665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2962FE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C7628B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81C5826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26E61A1" w14:textId="77777777" w:rsidR="00DF52DD" w:rsidRPr="00C26995" w:rsidRDefault="00DF52DD" w:rsidP="00DF52DD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FA41D54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605F010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CD779C4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16739E2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0245950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D830D1B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4" w:right="-2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F52DD" w:rsidRPr="00C26995" w14:paraId="571B7B5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2888F2E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3150" w:type="dxa"/>
          </w:tcPr>
          <w:p w14:paraId="5BE9CBC6" w14:textId="6CEABEB5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1082" w:type="dxa"/>
          </w:tcPr>
          <w:p w14:paraId="05DDD351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09470F5" w14:textId="53910C13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09BE59CC" w14:textId="6EB07688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6687A513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D4AC0E" w14:textId="5AA77408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05D99358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6F64CFF" w14:textId="5FB99A9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1F484B1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933AAB" w14:textId="35E4EBA7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69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36" w:type="dxa"/>
            <w:vAlign w:val="bottom"/>
          </w:tcPr>
          <w:p w14:paraId="073E66B9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FF78E4F" w14:textId="3E21D29D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</w:t>
            </w:r>
          </w:p>
        </w:tc>
      </w:tr>
      <w:tr w:rsidR="00DF52DD" w:rsidRPr="00C26995" w14:paraId="17CCCBA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45872A1" w14:textId="77777777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3150" w:type="dxa"/>
          </w:tcPr>
          <w:p w14:paraId="60326E24" w14:textId="04A31B8C" w:rsidR="00DF52DD" w:rsidRPr="00C26995" w:rsidRDefault="00DF52DD" w:rsidP="00DF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7E2B8680" w14:textId="77777777" w:rsidR="00DF52DD" w:rsidRPr="00C26995" w:rsidRDefault="00DF52DD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8A438B0" w14:textId="0F41FA2F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720" w:type="dxa"/>
            <w:vAlign w:val="bottom"/>
          </w:tcPr>
          <w:p w14:paraId="7F1FA362" w14:textId="1D5A5E4F" w:rsidR="00DF52DD" w:rsidRPr="00C26995" w:rsidRDefault="00A77235" w:rsidP="00DF52D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0" w:type="dxa"/>
            <w:vAlign w:val="bottom"/>
          </w:tcPr>
          <w:p w14:paraId="7BCBD292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5A2180" w14:textId="0CB5D74D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41" w:type="dxa"/>
            <w:vAlign w:val="bottom"/>
          </w:tcPr>
          <w:p w14:paraId="7DC40C14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1060A3" w14:textId="2EC30DBA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40583358" w14:textId="77777777" w:rsidR="00DF52DD" w:rsidRPr="00C26995" w:rsidRDefault="00DF52DD" w:rsidP="00DF5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B6808D" w14:textId="4DA474E1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704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7E6E62EE" w14:textId="77777777" w:rsidR="00DF52DD" w:rsidRPr="00C26995" w:rsidRDefault="00DF52DD" w:rsidP="00DF52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BD65020" w14:textId="538FBB52" w:rsidR="00DF52DD" w:rsidRPr="00C26995" w:rsidRDefault="00A77235" w:rsidP="00DF52D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  <w:r w:rsidR="00DF52DD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</w:p>
        </w:tc>
      </w:tr>
      <w:tr w:rsidR="000149AA" w:rsidRPr="00C26995" w14:paraId="3700F57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008B2BF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26AD41B3" w14:textId="5083816A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FBE31D0" w14:textId="2782BC70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1082" w:type="dxa"/>
          </w:tcPr>
          <w:p w14:paraId="0166715F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1CAB47" w14:textId="2E79600C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578E17F" w14:textId="41FFE9F5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096F7A90" w14:textId="4CF89188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4BDAD59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AFEA4D" w14:textId="7900D8F7" w:rsidR="000149AA" w:rsidRPr="00C26995" w:rsidRDefault="000149AA" w:rsidP="000149AA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6BC63F0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52D177" w14:textId="53BF8A33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283AB5EC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F61E397" w14:textId="50B09CB8" w:rsidR="000149AA" w:rsidRPr="00C26995" w:rsidRDefault="000149AA" w:rsidP="000149AA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65154A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5EE6E0E" w14:textId="1CF622C7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0149AA" w:rsidRPr="00C26995" w14:paraId="021B366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4370E1B0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3AD4A82C" w14:textId="48BE312A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B447BB3" w14:textId="00646BA8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ลงทุนในโครงการติดตั้ง และพัฒนา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1082" w:type="dxa"/>
          </w:tcPr>
          <w:p w14:paraId="7EFD944F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D651D0" w14:textId="5218082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1D4B12F" w14:textId="6FE05856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079E3A02" w14:textId="2F4B95B7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5C2421C9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1310BA9" w14:textId="0453C4E1" w:rsidR="000149AA" w:rsidRPr="00C26995" w:rsidRDefault="000149AA" w:rsidP="000149AA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19944F7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FF760DD" w14:textId="48BAF595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52" w:type="dxa"/>
            <w:vAlign w:val="bottom"/>
          </w:tcPr>
          <w:p w14:paraId="004BF3C7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CD3D11C" w14:textId="22793010" w:rsidR="000149AA" w:rsidRPr="00C26995" w:rsidRDefault="000149AA" w:rsidP="000149AA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0A2BBD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23CD098" w14:textId="6D4A51AF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</w:tr>
      <w:tr w:rsidR="000149AA" w:rsidRPr="00C26995" w14:paraId="765D46B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4A67F34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26AD763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7D5E794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21E0D9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2BBB4A1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360D6F7D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AD093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EA059CA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8A171AC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492C4C6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D93D258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F961D1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C2A85D7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49AA" w:rsidRPr="00C26995" w14:paraId="4D8F217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BA46075" w14:textId="770FE0EB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การร่วมค้าทางตรง</w:t>
            </w:r>
          </w:p>
        </w:tc>
        <w:tc>
          <w:tcPr>
            <w:tcW w:w="3150" w:type="dxa"/>
          </w:tcPr>
          <w:p w14:paraId="6C15682E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C4A9A56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0F7ED4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815D96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3F023C7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994C6E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A15E835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7A27B2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A51CDD4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F5202A6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3C82D5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473E7C3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49AA" w:rsidRPr="00C26995" w14:paraId="4F6BD6C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B1D5FE2" w14:textId="7B6BED4B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หินกองเพาเวอร์โฮลดิ้ง จำกัด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20F4291C" w14:textId="767B5852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นำเข้าและจำหน่ายก๊าซธรรมชาติเหลว</w:t>
            </w:r>
          </w:p>
        </w:tc>
        <w:tc>
          <w:tcPr>
            <w:tcW w:w="1082" w:type="dxa"/>
          </w:tcPr>
          <w:p w14:paraId="51D9E000" w14:textId="74F8283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E734F1F" w14:textId="03820ADC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8AF1A0D" w14:textId="791B6489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0872AA2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7B4E63" w14:textId="0DE688A7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41" w:type="dxa"/>
            <w:vAlign w:val="bottom"/>
          </w:tcPr>
          <w:p w14:paraId="117AF506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5169E7A" w14:textId="1C9B4076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52" w:type="dxa"/>
            <w:vAlign w:val="bottom"/>
          </w:tcPr>
          <w:p w14:paraId="3FCA8A1C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8211B34" w14:textId="51EB8AC3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645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236" w:type="dxa"/>
            <w:vAlign w:val="bottom"/>
          </w:tcPr>
          <w:p w14:paraId="091D7B3A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B0D11AC" w14:textId="4B08C4D3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471</w:t>
            </w:r>
          </w:p>
        </w:tc>
      </w:tr>
      <w:tr w:rsidR="000149AA" w:rsidRPr="00C26995" w14:paraId="66880BE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68203A0" w14:textId="644A6479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3150" w:type="dxa"/>
          </w:tcPr>
          <w:p w14:paraId="24D1F7C7" w14:textId="57343D5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261B614A" w14:textId="788929BE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3701F1D" w14:textId="776CF778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F665D18" w14:textId="05770824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50E5F74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37090D2" w14:textId="243642D6" w:rsidR="000149AA" w:rsidRPr="00C26995" w:rsidRDefault="000149AA" w:rsidP="000149AA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070C484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30024D" w14:textId="5F1B6F42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52" w:type="dxa"/>
            <w:vAlign w:val="bottom"/>
          </w:tcPr>
          <w:p w14:paraId="19D511AD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E13DB30" w14:textId="406A5307" w:rsidR="000149AA" w:rsidRPr="00C26995" w:rsidRDefault="000149AA" w:rsidP="000149AA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CC82E5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2C68FD1" w14:textId="7B61381A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069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</w:p>
        </w:tc>
      </w:tr>
      <w:tr w:rsidR="000149AA" w:rsidRPr="00C26995" w14:paraId="43CAE86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6A419C0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607C8B3A" w14:textId="2596FCD1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10E67ECA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E5C1B4A" w14:textId="53ACD006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E8FC485" w14:textId="70924F95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2C72E59B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DF2321" w14:textId="42C50AC9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41" w:type="dxa"/>
            <w:vAlign w:val="bottom"/>
          </w:tcPr>
          <w:p w14:paraId="61538F30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DA91B59" w14:textId="78C4EAD1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52" w:type="dxa"/>
            <w:vAlign w:val="bottom"/>
          </w:tcPr>
          <w:p w14:paraId="3B8B0949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F01B32" w14:textId="1352521F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163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36" w:type="dxa"/>
            <w:vAlign w:val="bottom"/>
          </w:tcPr>
          <w:p w14:paraId="195039AA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5C0E2D5" w14:textId="61162DEA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538</w:t>
            </w:r>
          </w:p>
        </w:tc>
      </w:tr>
      <w:tr w:rsidR="000149AA" w:rsidRPr="00C26995" w14:paraId="15E773D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530B6E4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อินโนพาวเวอร์ จำกัด</w:t>
            </w:r>
          </w:p>
          <w:p w14:paraId="23DE7F0A" w14:textId="72CCC865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71426F3" w14:textId="77777777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ลงทุนในด้านนวัตกรรมและสิ่งประดิษฐ์</w:t>
            </w:r>
          </w:p>
          <w:p w14:paraId="29BC6B51" w14:textId="5B272718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  </w:t>
            </w:r>
            <w:r w:rsidRPr="00C26995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เชิงพาณิชย์</w:t>
            </w:r>
            <w:r w:rsidRPr="00C26995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รวมทั้งธุรกิจพลังงานในอนาคต</w:t>
            </w:r>
          </w:p>
        </w:tc>
        <w:tc>
          <w:tcPr>
            <w:tcW w:w="1082" w:type="dxa"/>
          </w:tcPr>
          <w:p w14:paraId="774A9DAF" w14:textId="77777777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6DBD3F" w14:textId="049028DB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901E3EA" w14:textId="064A8D80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38917388" w14:textId="609AA5CC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40" w:type="dxa"/>
            <w:vAlign w:val="bottom"/>
          </w:tcPr>
          <w:p w14:paraId="3F09F4FC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083372" w14:textId="2211B116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1AA9CB1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94A0AF0" w14:textId="319823E4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89294D1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640AE4" w14:textId="54078E62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556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36" w:type="dxa"/>
            <w:vAlign w:val="bottom"/>
          </w:tcPr>
          <w:p w14:paraId="3B02950F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D1D3E2F" w14:textId="5CA4DF2A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</w:tr>
      <w:tr w:rsidR="000149AA" w:rsidRPr="00C26995" w14:paraId="66E65F2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6C008F39" w14:textId="640FE7CA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ราชเท็กซ์ จำกัด</w:t>
            </w:r>
            <w:r w:rsidRPr="00C269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6C8378D0" w14:textId="6FD508C1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ลงทุนในระบบผลิตไฟฟ้า</w:t>
            </w:r>
          </w:p>
        </w:tc>
        <w:tc>
          <w:tcPr>
            <w:tcW w:w="1082" w:type="dxa"/>
          </w:tcPr>
          <w:p w14:paraId="0ABEAE30" w14:textId="557459F1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2D2D32" w14:textId="4901645F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02BB51F" w14:textId="54227578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7D05DEC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FB003B8" w14:textId="49DD9178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E8B93A4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BABE6B3" w14:textId="494A7E56" w:rsidR="000149AA" w:rsidRPr="00C26995" w:rsidRDefault="000149AA" w:rsidP="000149A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CBE3EFC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834135" w14:textId="6DC56898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75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696B3E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643ECF6" w14:textId="03E11A95" w:rsidR="000149AA" w:rsidRPr="00C26995" w:rsidRDefault="000149AA" w:rsidP="000149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49AA" w:rsidRPr="00C26995" w14:paraId="5BD81A2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33B53930" w14:textId="1831095A" w:rsidR="000149AA" w:rsidRPr="00C26995" w:rsidRDefault="00333F2E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อยู่ระหว่างการชำระบัญชี</w:t>
            </w:r>
            <w:r w:rsidRPr="00C269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</w:tcPr>
          <w:p w14:paraId="4A5FAB99" w14:textId="6FACB8CB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โซลาร์เซลล์ลอยน้ำ</w:t>
            </w:r>
          </w:p>
        </w:tc>
        <w:tc>
          <w:tcPr>
            <w:tcW w:w="1082" w:type="dxa"/>
          </w:tcPr>
          <w:p w14:paraId="5346D928" w14:textId="7043AC96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005C5CC" w14:textId="69A77A5E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720" w:type="dxa"/>
            <w:vAlign w:val="bottom"/>
          </w:tcPr>
          <w:p w14:paraId="5881FD06" w14:textId="13DB0F04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40" w:type="dxa"/>
            <w:vAlign w:val="bottom"/>
          </w:tcPr>
          <w:p w14:paraId="0DD4A7D3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236F88F" w14:textId="6A985C8B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41" w:type="dxa"/>
            <w:vAlign w:val="bottom"/>
          </w:tcPr>
          <w:p w14:paraId="01EA548E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5BA6D75" w14:textId="4C8A2F4E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52" w:type="dxa"/>
            <w:vAlign w:val="bottom"/>
          </w:tcPr>
          <w:p w14:paraId="2C05D8E1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75E0321" w14:textId="1559C3B4" w:rsidR="000149AA" w:rsidRPr="00C26995" w:rsidRDefault="00A77235" w:rsidP="000149AA">
            <w:pPr>
              <w:pStyle w:val="acctfourfigures"/>
              <w:tabs>
                <w:tab w:val="clear" w:pos="765"/>
                <w:tab w:val="left" w:pos="923"/>
              </w:tabs>
              <w:spacing w:line="240" w:lineRule="auto"/>
              <w:ind w:left="-84" w:right="-75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36" w:type="dxa"/>
            <w:vAlign w:val="bottom"/>
          </w:tcPr>
          <w:p w14:paraId="6CAB0F8F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980C37A" w14:textId="1F489C61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</w:tr>
      <w:tr w:rsidR="000149AA" w:rsidRPr="00C26995" w14:paraId="7BBE88A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359E966" w14:textId="396562DB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2B5B9CBD" w14:textId="018E4FE4" w:rsidR="000149AA" w:rsidRPr="00C26995" w:rsidRDefault="000149AA" w:rsidP="0001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498B85A" w14:textId="4B9B999F" w:rsidR="000149AA" w:rsidRPr="00C26995" w:rsidRDefault="000149AA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21E54FA8" w14:textId="0E1DC66A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752D965A" w14:textId="7E6C1EC4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70EDEEFB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F60FC9" w14:textId="54CA048B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41" w:type="dxa"/>
            <w:vAlign w:val="bottom"/>
          </w:tcPr>
          <w:p w14:paraId="64C894EB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E05E1CB" w14:textId="2A536810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52" w:type="dxa"/>
            <w:vAlign w:val="bottom"/>
          </w:tcPr>
          <w:p w14:paraId="42B43490" w14:textId="77777777" w:rsidR="000149AA" w:rsidRPr="00C26995" w:rsidRDefault="000149AA" w:rsidP="0001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651500E" w14:textId="130B2C61" w:rsidR="000149AA" w:rsidRPr="00C26995" w:rsidRDefault="00A77235" w:rsidP="000149AA">
            <w:pPr>
              <w:pStyle w:val="acctfourfigures"/>
              <w:tabs>
                <w:tab w:val="clear" w:pos="765"/>
              </w:tabs>
              <w:spacing w:line="240" w:lineRule="auto"/>
              <w:ind w:left="-84" w:right="-29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028</w:t>
            </w:r>
            <w:r w:rsidR="000149AA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236" w:type="dxa"/>
            <w:vAlign w:val="bottom"/>
          </w:tcPr>
          <w:p w14:paraId="4878F776" w14:textId="77777777" w:rsidR="000149AA" w:rsidRPr="00C26995" w:rsidRDefault="000149AA" w:rsidP="000149A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A438E" w14:textId="43D1553C" w:rsidR="000149AA" w:rsidRPr="00C26995" w:rsidRDefault="00A77235" w:rsidP="000149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149AA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</w:p>
        </w:tc>
      </w:tr>
      <w:tr w:rsidR="00BC7E30" w:rsidRPr="00C26995" w14:paraId="205D61B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04BE751E" w14:textId="59A0C773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proofErr w:type="spellStart"/>
            <w:r w:rsidRPr="00C26995">
              <w:rPr>
                <w:rFonts w:asciiTheme="majorBidi" w:hAnsiTheme="majorBidi" w:cstheme="majorBidi"/>
                <w:sz w:val="28"/>
                <w:szCs w:val="28"/>
              </w:rPr>
              <w:t>Sekong</w:t>
            </w:r>
            <w:proofErr w:type="spellEnd"/>
            <w:r w:rsidRPr="00C26995">
              <w:rPr>
                <w:rFonts w:asciiTheme="majorBidi" w:hAnsiTheme="majorBidi" w:cstheme="majorBidi"/>
                <w:sz w:val="28"/>
                <w:szCs w:val="28"/>
              </w:rPr>
              <w:t xml:space="preserve"> Investment Advisory Co., Ltd.</w:t>
            </w: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150" w:type="dxa"/>
          </w:tcPr>
          <w:p w14:paraId="199FBEFE" w14:textId="4A50C1DF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18"/>
                <w:sz w:val="28"/>
                <w:szCs w:val="28"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สนับสนุนการลงทุนโครงการโรงไฟฟ้า</w:t>
            </w:r>
          </w:p>
        </w:tc>
        <w:tc>
          <w:tcPr>
            <w:tcW w:w="1082" w:type="dxa"/>
          </w:tcPr>
          <w:p w14:paraId="54E8604D" w14:textId="7FA08B9F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2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6C43C644" w14:textId="4A8C3DC1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F1A0786" w14:textId="2770A022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40" w:type="dxa"/>
            <w:vAlign w:val="bottom"/>
          </w:tcPr>
          <w:p w14:paraId="249FA461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1EB17" w14:textId="191A98E9" w:rsidR="00BC7E30" w:rsidRPr="00C26995" w:rsidRDefault="00BC7E30" w:rsidP="00BC7E30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C54A0A0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5A32112" w14:textId="646535BC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252" w:type="dxa"/>
            <w:vAlign w:val="bottom"/>
          </w:tcPr>
          <w:p w14:paraId="6E388E9F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C456DC" w14:textId="79357FE1" w:rsidR="00BC7E30" w:rsidRPr="00C26995" w:rsidRDefault="00BC7E30" w:rsidP="00BC7E3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44FB6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66CA0B0" w14:textId="10C8A0CC" w:rsidR="00BC7E30" w:rsidRPr="00C26995" w:rsidRDefault="00BC7E30" w:rsidP="00BC7E30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7E30" w:rsidRPr="00C26995" w14:paraId="153489B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46555AA" w14:textId="2A3AAFEF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proofErr w:type="spellStart"/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Xekong</w:t>
            </w:r>
            <w:proofErr w:type="spellEnd"/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Power Co., Ltd.</w:t>
            </w:r>
          </w:p>
        </w:tc>
        <w:tc>
          <w:tcPr>
            <w:tcW w:w="3150" w:type="dxa"/>
          </w:tcPr>
          <w:p w14:paraId="725D152C" w14:textId="7DB7609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082" w:type="dxa"/>
          </w:tcPr>
          <w:p w14:paraId="0533DC66" w14:textId="251FEF38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2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319AF21F" w14:textId="17DEF5CE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720" w:type="dxa"/>
            <w:vAlign w:val="bottom"/>
          </w:tcPr>
          <w:p w14:paraId="20476A87" w14:textId="15153AE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40" w:type="dxa"/>
            <w:vAlign w:val="bottom"/>
          </w:tcPr>
          <w:p w14:paraId="6ECE79A8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21E2037" w14:textId="66C4AF41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221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41" w:type="dxa"/>
            <w:vAlign w:val="bottom"/>
          </w:tcPr>
          <w:p w14:paraId="58C68CF6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41A8EF0" w14:textId="7BCD0362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252" w:type="dxa"/>
            <w:vAlign w:val="bottom"/>
          </w:tcPr>
          <w:p w14:paraId="19EA684E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0B02704" w14:textId="052B422F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180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236" w:type="dxa"/>
            <w:vAlign w:val="bottom"/>
          </w:tcPr>
          <w:p w14:paraId="10D5A484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F150A2E" w14:textId="5CC17A3D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</w:p>
        </w:tc>
      </w:tr>
      <w:tr w:rsidR="00BC7E30" w:rsidRPr="00C26995" w14:paraId="75DF10BE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D92CDED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3F2DC84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CBAE03B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3BBD64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DDA7EE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8802003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90907" w14:textId="32F3594C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324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241" w:type="dxa"/>
            <w:vAlign w:val="bottom"/>
          </w:tcPr>
          <w:p w14:paraId="60BC27A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966BE" w14:textId="69457B51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252" w:type="dxa"/>
            <w:vAlign w:val="bottom"/>
          </w:tcPr>
          <w:p w14:paraId="73F74848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CFA60" w14:textId="6331E60F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2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="00BC7E30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349</w:t>
            </w:r>
            <w:r w:rsidR="00BC7E30" w:rsidRPr="00C2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36" w:type="dxa"/>
            <w:vAlign w:val="bottom"/>
          </w:tcPr>
          <w:p w14:paraId="513E1768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4C539" w14:textId="7E1465D1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</w:tr>
      <w:tr w:rsidR="00BC7E30" w:rsidRPr="00C26995" w14:paraId="0013CEF6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9923E97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A77DA2E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BFDE6D4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E6F24E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EA45A5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87EA45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731F1B" w14:textId="77777777" w:rsidR="00BC7E30" w:rsidRPr="00C26995" w:rsidRDefault="00BC7E30" w:rsidP="00BC7E30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47D1A90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E70D24A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94041C5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127D0BA" w14:textId="77777777" w:rsidR="00BC7E30" w:rsidRPr="00C26995" w:rsidRDefault="00BC7E30" w:rsidP="00BC7E30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7F1ED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ACF5C45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7E30" w:rsidRPr="00C26995" w14:paraId="494E4E8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F32F4AA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0E0D595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C6E74F8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8A1EA4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C65D88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1FF103B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11EA1F2" w14:textId="77777777" w:rsidR="00BC7E30" w:rsidRPr="00C26995" w:rsidRDefault="00BC7E30" w:rsidP="00BC7E30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F3773B7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D5F132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36F0A5F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EDCFBB" w14:textId="77777777" w:rsidR="00BC7E30" w:rsidRPr="00C26995" w:rsidRDefault="00BC7E30" w:rsidP="00BC7E30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46FE1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18EAB4C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7E30" w:rsidRPr="00C26995" w14:paraId="1842B68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EDAFCBF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21EF3B2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1877B202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2F4AEFF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EA5649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BFD0CB5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DD3B98" w14:textId="77777777" w:rsidR="00BC7E30" w:rsidRPr="00C26995" w:rsidRDefault="00BC7E30" w:rsidP="00BC7E30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34406C5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3C4712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235F136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736AC1" w14:textId="77777777" w:rsidR="00BC7E30" w:rsidRPr="00C26995" w:rsidRDefault="00BC7E30" w:rsidP="00BC7E30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8D32231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26D36E7F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7E30" w:rsidRPr="00C26995" w14:paraId="37D6E66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3B58A7E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68ED4D8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08850D6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921102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A36FD0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7056298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4A42780" w14:textId="77777777" w:rsidR="00BC7E30" w:rsidRPr="00C26995" w:rsidRDefault="00BC7E30" w:rsidP="00BC7E30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88C41E0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7C80944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01835D7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BD66586" w14:textId="77777777" w:rsidR="00BC7E30" w:rsidRPr="00C26995" w:rsidRDefault="00BC7E30" w:rsidP="00BC7E30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01BF97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2D1FCBB7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7E30" w:rsidRPr="00C26995" w14:paraId="14C55BD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2F76BA4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3150" w:type="dxa"/>
          </w:tcPr>
          <w:p w14:paraId="38E935DE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682EB35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D00377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21DC2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2086C10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82660C0" w14:textId="77777777" w:rsidR="00BC7E30" w:rsidRPr="00C26995" w:rsidRDefault="00BC7E30" w:rsidP="00BC7E30">
            <w:pPr>
              <w:pStyle w:val="acctfourfigures"/>
              <w:spacing w:line="240" w:lineRule="auto"/>
              <w:ind w:left="-18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35A95C5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306F3F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E28A512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8516D91" w14:textId="77777777" w:rsidR="00BC7E30" w:rsidRPr="00C26995" w:rsidRDefault="00BC7E30" w:rsidP="00BC7E30">
            <w:pPr>
              <w:pStyle w:val="acctfourfigures"/>
              <w:spacing w:line="240" w:lineRule="auto"/>
              <w:ind w:left="-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E53F3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3B6541A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7E30" w:rsidRPr="00C26995" w14:paraId="0485D06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261EEC5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ราชบุรี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3150" w:type="dxa"/>
          </w:tcPr>
          <w:p w14:paraId="3211F254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57296D32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0916D3D" w14:textId="3A85D604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40</w:t>
            </w:r>
            <w:r w:rsidR="00BC7E30" w:rsidRPr="00C269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.</w:t>
            </w:r>
            <w:r w:rsidRPr="00A7723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720" w:type="dxa"/>
            <w:vAlign w:val="bottom"/>
          </w:tcPr>
          <w:p w14:paraId="76189FB0" w14:textId="59FDA84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9B31DAC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861757" w14:textId="04D49F0D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393</w:t>
            </w:r>
            <w:r w:rsidR="00BC7E30" w:rsidRPr="00C269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41" w:type="dxa"/>
            <w:vAlign w:val="bottom"/>
          </w:tcPr>
          <w:p w14:paraId="4E3A45DD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C970049" w14:textId="3EF4C830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37F2B18F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9287E6" w14:textId="4584C2E0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767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36" w:type="dxa"/>
            <w:vAlign w:val="bottom"/>
          </w:tcPr>
          <w:p w14:paraId="3474714D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22B5C6E" w14:textId="0386825F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</w:tr>
      <w:tr w:rsidR="00BC7E30" w:rsidRPr="00C26995" w14:paraId="462B4C4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C992E14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3150" w:type="dxa"/>
          </w:tcPr>
          <w:p w14:paraId="3B897841" w14:textId="7A5C3AC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0DBDAF6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7756933" w14:textId="0FA9B3B6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E518E89" w14:textId="0C763CB3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79D602C5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2353A14" w14:textId="58122D11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F01C424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CE7FBB" w14:textId="6027AD04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A06FD1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27C16E" w14:textId="4DBB4A9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223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36" w:type="dxa"/>
            <w:vAlign w:val="bottom"/>
          </w:tcPr>
          <w:p w14:paraId="653478A4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9052A0F" w14:textId="0628084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</w:tr>
      <w:tr w:rsidR="00BC7E30" w:rsidRPr="00C26995" w14:paraId="40A1CAC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6222C906" w14:textId="2D3E402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3150" w:type="dxa"/>
          </w:tcPr>
          <w:p w14:paraId="6B86D008" w14:textId="482EFDF8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2DE7AF7B" w14:textId="4DD1E49D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C43BCCE" w14:textId="3D58631D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DAEEA60" w14:textId="430CFE8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7A623FE9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63AC216" w14:textId="5F5BF22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373483F5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B73028" w14:textId="025EB599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2BF6CC9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BD3767" w14:textId="39D9A3C2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514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36" w:type="dxa"/>
            <w:vAlign w:val="bottom"/>
          </w:tcPr>
          <w:p w14:paraId="1A036933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FE789E5" w14:textId="3DE19BA9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BC7E30" w:rsidRPr="00C26995" w14:paraId="3ED8A77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E9A7435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เบิกไพร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โคเจนเนอเรชั่น จำกัด</w:t>
            </w:r>
          </w:p>
        </w:tc>
        <w:tc>
          <w:tcPr>
            <w:tcW w:w="3150" w:type="dxa"/>
          </w:tcPr>
          <w:p w14:paraId="66690B7D" w14:textId="44382C55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53E3C347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510223" w14:textId="7765E752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5CBFBC5" w14:textId="07BA468B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7D865C33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68C141A" w14:textId="46597355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41" w:type="dxa"/>
            <w:vAlign w:val="bottom"/>
          </w:tcPr>
          <w:p w14:paraId="66EC01C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0D5BC8" w14:textId="55BFCC2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52" w:type="dxa"/>
            <w:vAlign w:val="bottom"/>
          </w:tcPr>
          <w:p w14:paraId="2686C061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A8F0FF9" w14:textId="5449A482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745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236" w:type="dxa"/>
            <w:vAlign w:val="bottom"/>
          </w:tcPr>
          <w:p w14:paraId="7D6488EA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4E56176" w14:textId="270BD2EB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</w:tr>
      <w:tr w:rsidR="00BC7E30" w:rsidRPr="00C26995" w14:paraId="43960ED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89C36AD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3150" w:type="dxa"/>
          </w:tcPr>
          <w:p w14:paraId="3BEA4D29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A25A965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5EB2886" w14:textId="6F5BC2A3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97E5B52" w14:textId="6D7FAFC7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F822CF0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002A5FE" w14:textId="1EA4A07B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41" w:type="dxa"/>
            <w:vAlign w:val="bottom"/>
          </w:tcPr>
          <w:p w14:paraId="50A6BA98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7513156" w14:textId="11146AF0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52" w:type="dxa"/>
            <w:vAlign w:val="bottom"/>
          </w:tcPr>
          <w:p w14:paraId="70DE7B18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225332B" w14:textId="7FDB87B4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161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522</w:t>
            </w:r>
          </w:p>
        </w:tc>
        <w:tc>
          <w:tcPr>
            <w:tcW w:w="236" w:type="dxa"/>
            <w:vAlign w:val="bottom"/>
          </w:tcPr>
          <w:p w14:paraId="0828BE6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E1C6D33" w14:textId="35AB7C10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777</w:t>
            </w:r>
          </w:p>
        </w:tc>
      </w:tr>
      <w:tr w:rsidR="00BC7E30" w:rsidRPr="00C26995" w14:paraId="6BD0898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E9827E1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สงขลาไบโอ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3150" w:type="dxa"/>
          </w:tcPr>
          <w:p w14:paraId="0E3EDAC7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5949305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1ED93C" w14:textId="18E35EC1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9808D51" w14:textId="2FDE027E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3BA30F2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8F48990" w14:textId="44C9B968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284DFE07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3172C88" w14:textId="23745EBD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3B143D0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75939B" w14:textId="456529EB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217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36" w:type="dxa"/>
            <w:vAlign w:val="bottom"/>
          </w:tcPr>
          <w:p w14:paraId="43AC49EB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39CA772" w14:textId="2C34C85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</w:tr>
      <w:tr w:rsidR="00BC7E30" w:rsidRPr="00C26995" w14:paraId="6ACA294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A397E20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3150" w:type="dxa"/>
          </w:tcPr>
          <w:p w14:paraId="4AA8695E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จัดหาเชื้อเพลิงชีวมวล</w:t>
            </w:r>
          </w:p>
        </w:tc>
        <w:tc>
          <w:tcPr>
            <w:tcW w:w="1082" w:type="dxa"/>
          </w:tcPr>
          <w:p w14:paraId="3C7D335F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FD95D84" w14:textId="6BE5632D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00E584CC" w14:textId="4A49DB4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002432B2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7B98D11" w14:textId="39671B9B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74657F34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CDE0E7" w14:textId="2570F85A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1939F73B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CE48E8" w14:textId="5C15A351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36" w:type="dxa"/>
            <w:vAlign w:val="bottom"/>
          </w:tcPr>
          <w:p w14:paraId="07CFC826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93E0171" w14:textId="5F0E5AF2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BC7E30" w:rsidRPr="00C26995" w14:paraId="359C7A0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222EA22D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26995">
              <w:rPr>
                <w:rFonts w:asciiTheme="majorBidi" w:hAnsiTheme="majorBidi" w:cstheme="majorBidi"/>
                <w:sz w:val="28"/>
                <w:szCs w:val="28"/>
              </w:rPr>
              <w:t>An</w:t>
            </w:r>
            <w:proofErr w:type="gramEnd"/>
            <w:r w:rsidRPr="00C26995">
              <w:rPr>
                <w:rFonts w:asciiTheme="majorBidi" w:hAnsiTheme="majorBidi" w:cstheme="majorBidi"/>
                <w:sz w:val="28"/>
                <w:szCs w:val="28"/>
              </w:rPr>
              <w:t xml:space="preserve"> Binh Energy and Infrastructure Fund</w:t>
            </w:r>
          </w:p>
          <w:p w14:paraId="1744FA3C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C408692" w14:textId="72105A22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และโครงสร้างพื้นฐาน</w:t>
            </w:r>
          </w:p>
        </w:tc>
        <w:tc>
          <w:tcPr>
            <w:tcW w:w="1082" w:type="dxa"/>
          </w:tcPr>
          <w:p w14:paraId="785EB69F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776069" w14:textId="6490DDBB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vAlign w:val="bottom"/>
          </w:tcPr>
          <w:p w14:paraId="18BA8007" w14:textId="73E2D264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5CE44E4" w14:textId="385C6931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1535A916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6A464B1" w14:textId="28D79BD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41" w:type="dxa"/>
            <w:vAlign w:val="bottom"/>
          </w:tcPr>
          <w:p w14:paraId="2BB7C0E1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36F44C4" w14:textId="06ACD339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52" w:type="dxa"/>
            <w:vAlign w:val="bottom"/>
          </w:tcPr>
          <w:p w14:paraId="1EADE28E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FD922C7" w14:textId="3F36E162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196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236" w:type="dxa"/>
            <w:vAlign w:val="bottom"/>
          </w:tcPr>
          <w:p w14:paraId="1817E0D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718986D" w14:textId="0FC20D90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</w:tr>
      <w:tr w:rsidR="00BC7E30" w:rsidRPr="00C26995" w14:paraId="7CFD67AA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F4F8E6B" w14:textId="0AAEF09C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4A17599D" w14:textId="745138C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  <w:vAlign w:val="bottom"/>
          </w:tcPr>
          <w:p w14:paraId="7CD5C575" w14:textId="6AFB4B22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0050926" w14:textId="6ECDDF95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4C3CC328" w14:textId="0F025F6E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5217B2E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36BB1A" w14:textId="7E5B81C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41" w:type="dxa"/>
            <w:vAlign w:val="bottom"/>
          </w:tcPr>
          <w:p w14:paraId="38B4D253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BF599FD" w14:textId="2622D5EA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52" w:type="dxa"/>
            <w:vAlign w:val="bottom"/>
          </w:tcPr>
          <w:p w14:paraId="68213E99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6B5C8E" w14:textId="29F28F6A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152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36" w:type="dxa"/>
            <w:vAlign w:val="bottom"/>
          </w:tcPr>
          <w:p w14:paraId="57CA9FC8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360A096" w14:textId="284B1F47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</w:tr>
      <w:tr w:rsidR="00BC7E30" w:rsidRPr="00C26995" w14:paraId="7EFB8C4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492DDD8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3150" w:type="dxa"/>
          </w:tcPr>
          <w:p w14:paraId="41559F94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ผลิตและจำหน่ายถ่านหิน</w:t>
            </w:r>
          </w:p>
        </w:tc>
        <w:tc>
          <w:tcPr>
            <w:tcW w:w="1082" w:type="dxa"/>
            <w:vAlign w:val="bottom"/>
          </w:tcPr>
          <w:p w14:paraId="4E816299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10A9DA79" w14:textId="6BE241BA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5F2F1CB6" w14:textId="454CE5DF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2D6D5A45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2CCEF9" w14:textId="085C4A16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41" w:type="dxa"/>
            <w:vAlign w:val="bottom"/>
          </w:tcPr>
          <w:p w14:paraId="6D0D125A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985F61E" w14:textId="38734F2E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52" w:type="dxa"/>
            <w:vAlign w:val="bottom"/>
          </w:tcPr>
          <w:p w14:paraId="133F9446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927FDD3" w14:textId="274B0D59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167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6" w:type="dxa"/>
            <w:vAlign w:val="bottom"/>
          </w:tcPr>
          <w:p w14:paraId="5E414A90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9D65806" w14:textId="481E1E1E" w:rsidR="00BC7E30" w:rsidRPr="00C26995" w:rsidRDefault="00A77235" w:rsidP="00BC7E3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</w:tr>
      <w:tr w:rsidR="00BC7E30" w:rsidRPr="00C26995" w14:paraId="5BA930D2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340B505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เอเชีย น้ำประปา จำกัด</w:t>
            </w:r>
          </w:p>
        </w:tc>
        <w:tc>
          <w:tcPr>
            <w:tcW w:w="3150" w:type="dxa"/>
          </w:tcPr>
          <w:p w14:paraId="346D29CE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ผลิตและจำหน่ายน้ำประปา</w:t>
            </w:r>
          </w:p>
        </w:tc>
        <w:tc>
          <w:tcPr>
            <w:tcW w:w="1082" w:type="dxa"/>
            <w:vAlign w:val="bottom"/>
          </w:tcPr>
          <w:p w14:paraId="4BA11211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74706544" w14:textId="32E24DAC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16E9DB9D" w14:textId="2BD0A931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249ADDE5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43F5515" w14:textId="43B02F0B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1" w:type="dxa"/>
            <w:vAlign w:val="bottom"/>
          </w:tcPr>
          <w:p w14:paraId="6CAFFDFD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6AFBA50" w14:textId="612D3813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52" w:type="dxa"/>
            <w:vAlign w:val="bottom"/>
          </w:tcPr>
          <w:p w14:paraId="0E8B5C0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355CDD6" w14:textId="3CA5FB3D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186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36" w:type="dxa"/>
            <w:vAlign w:val="bottom"/>
          </w:tcPr>
          <w:p w14:paraId="5DC6500D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BF9DD3D" w14:textId="206B2CB0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</w:tr>
      <w:tr w:rsidR="00BC7E30" w:rsidRPr="00C26995" w14:paraId="671BF2DF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4C2C2F5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SIPHANDONE-RATCH LAO CO., LTD.</w:t>
            </w:r>
          </w:p>
        </w:tc>
        <w:tc>
          <w:tcPr>
            <w:tcW w:w="3150" w:type="dxa"/>
          </w:tcPr>
          <w:p w14:paraId="3EBDDC3D" w14:textId="3A098E26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ผลิตและจำหน่ายเชื้อเพลิงชีวมวลอัดแน่น</w:t>
            </w:r>
          </w:p>
        </w:tc>
        <w:tc>
          <w:tcPr>
            <w:tcW w:w="1082" w:type="dxa"/>
            <w:vAlign w:val="bottom"/>
          </w:tcPr>
          <w:p w14:paraId="471F407A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C0CC987" w14:textId="610798E4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519C0F2B" w14:textId="2AE11CB0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6AFEB74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8C992F4" w14:textId="2E23B746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41" w:type="dxa"/>
            <w:vAlign w:val="bottom"/>
          </w:tcPr>
          <w:p w14:paraId="7817802A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89CD02E" w14:textId="0956E19D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52" w:type="dxa"/>
            <w:vAlign w:val="bottom"/>
          </w:tcPr>
          <w:p w14:paraId="72EB578A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98A3960" w14:textId="048D8D60" w:rsidR="00BC7E30" w:rsidRPr="00C26995" w:rsidRDefault="00BC7E30" w:rsidP="00BC7E3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C7F59C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026446D" w14:textId="228C2653" w:rsidR="00BC7E30" w:rsidRPr="00C26995" w:rsidRDefault="00BC7E30" w:rsidP="00BC7E30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252"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C7E30" w:rsidRPr="00C26995" w14:paraId="36CA5EF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364136B8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</w:rPr>
              <w:t>PT Medco Ratch Power Riau</w:t>
            </w:r>
          </w:p>
        </w:tc>
        <w:tc>
          <w:tcPr>
            <w:tcW w:w="3150" w:type="dxa"/>
          </w:tcPr>
          <w:p w14:paraId="7EDD0549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2085B4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36C6C028" w14:textId="323037A1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01C6A05B" w14:textId="7F313CA4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3C026860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36AEFE3" w14:textId="49F7D16C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41" w:type="dxa"/>
            <w:vAlign w:val="bottom"/>
          </w:tcPr>
          <w:p w14:paraId="7881AD1B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1DAD641" w14:textId="39D53F77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52" w:type="dxa"/>
            <w:vAlign w:val="bottom"/>
          </w:tcPr>
          <w:p w14:paraId="635A2F63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D8D683" w14:textId="5C236E15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287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236" w:type="dxa"/>
            <w:vAlign w:val="bottom"/>
          </w:tcPr>
          <w:p w14:paraId="3AAA287F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2CE05FDD" w14:textId="74CF63F4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</w:tr>
      <w:tr w:rsidR="00BC7E30" w:rsidRPr="00C26995" w14:paraId="709C5311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46AE5310" w14:textId="07E598CF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</w:p>
        </w:tc>
        <w:tc>
          <w:tcPr>
            <w:tcW w:w="3150" w:type="dxa"/>
          </w:tcPr>
          <w:p w14:paraId="28B570C5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53B3F4E1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9C6483C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CE003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7EBE0DB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F1DE9FB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9A61368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34352B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8C96A28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FA7066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B6DA29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4DC4051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C7E30" w:rsidRPr="00C26995" w14:paraId="0E3BB175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0BE54411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</w:rPr>
              <w:t xml:space="preserve">PT TAPANULI HYDRO ENERGY </w:t>
            </w:r>
          </w:p>
          <w:p w14:paraId="2CF1F0AE" w14:textId="04F025C2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AB0EAA" w14:textId="0C8D3952" w:rsidR="00BC7E30" w:rsidRPr="00C26995" w:rsidRDefault="00BC7E30" w:rsidP="00FC0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6" w:hanging="20"/>
              <w:rPr>
                <w:rFonts w:asciiTheme="majorBidi" w:hAnsiTheme="majorBidi" w:cstheme="majorBidi"/>
                <w:strike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55E663A" w14:textId="50059179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trike/>
                <w:spacing w:val="-6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01848A14" w14:textId="363C5E90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54B1CDEC" w14:textId="58C34FB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4435BA77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C3F4377" w14:textId="041EE9DC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020C1D14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5C42A83" w14:textId="263CD7CA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719F9771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81AF35" w14:textId="2DB0DB73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641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36" w:type="dxa"/>
            <w:vAlign w:val="bottom"/>
          </w:tcPr>
          <w:p w14:paraId="142B4020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A47C41F" w14:textId="38EAD91D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trike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</w:tr>
      <w:tr w:rsidR="00BC7E30" w:rsidRPr="00C26995" w14:paraId="1B5578F4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074279F9" w14:textId="09DA317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 Paiton Energy</w:t>
            </w:r>
          </w:p>
        </w:tc>
        <w:tc>
          <w:tcPr>
            <w:tcW w:w="3150" w:type="dxa"/>
          </w:tcPr>
          <w:p w14:paraId="1C4DFD35" w14:textId="176B784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2"/>
              </w:tabs>
              <w:spacing w:line="240" w:lineRule="auto"/>
              <w:ind w:left="-192" w:right="-171" w:firstLine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1082" w:type="dxa"/>
          </w:tcPr>
          <w:p w14:paraId="76F7931F" w14:textId="24D41EF3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สาธารณรัฐ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อินโดนีเซีย</w:t>
            </w:r>
          </w:p>
        </w:tc>
        <w:tc>
          <w:tcPr>
            <w:tcW w:w="720" w:type="dxa"/>
            <w:vAlign w:val="bottom"/>
          </w:tcPr>
          <w:p w14:paraId="12D4074C" w14:textId="4410C9C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36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26</w:t>
            </w:r>
          </w:p>
        </w:tc>
        <w:tc>
          <w:tcPr>
            <w:tcW w:w="720" w:type="dxa"/>
            <w:vAlign w:val="bottom"/>
          </w:tcPr>
          <w:p w14:paraId="6B28ABF9" w14:textId="77EAD354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36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26</w:t>
            </w:r>
          </w:p>
        </w:tc>
        <w:tc>
          <w:tcPr>
            <w:tcW w:w="240" w:type="dxa"/>
            <w:vAlign w:val="bottom"/>
          </w:tcPr>
          <w:p w14:paraId="125A6699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11EA7DE" w14:textId="4B2639CA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41" w:type="dxa"/>
            <w:vAlign w:val="bottom"/>
          </w:tcPr>
          <w:p w14:paraId="001AB08A" w14:textId="5428E6DE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1AF35D26" w14:textId="6B4A326D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52" w:type="dxa"/>
            <w:vAlign w:val="bottom"/>
          </w:tcPr>
          <w:p w14:paraId="05494B6F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7DF8DE8" w14:textId="6EE8EB37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16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255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236" w:type="dxa"/>
            <w:vAlign w:val="bottom"/>
          </w:tcPr>
          <w:p w14:paraId="0653DA0C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9E0ACE3" w14:textId="31BC5854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</w:tr>
      <w:tr w:rsidR="00BC7E30" w:rsidRPr="00C26995" w14:paraId="623CCA73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A7B1BB8" w14:textId="7961D1CF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proofErr w:type="spellStart"/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Minejesa</w:t>
            </w:r>
            <w:proofErr w:type="spellEnd"/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Capital B.V.</w:t>
            </w:r>
          </w:p>
        </w:tc>
        <w:tc>
          <w:tcPr>
            <w:tcW w:w="3150" w:type="dxa"/>
          </w:tcPr>
          <w:p w14:paraId="7FE32CC5" w14:textId="2944A5B6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สนับสนุนโครงการผลิตไฟฟ้า</w:t>
            </w:r>
          </w:p>
        </w:tc>
        <w:tc>
          <w:tcPr>
            <w:tcW w:w="1082" w:type="dxa"/>
          </w:tcPr>
          <w:p w14:paraId="493973FB" w14:textId="4995FFCC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720" w:type="dxa"/>
            <w:vAlign w:val="bottom"/>
          </w:tcPr>
          <w:p w14:paraId="3C234C1C" w14:textId="65E9BD7B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26</w:t>
            </w:r>
          </w:p>
        </w:tc>
        <w:tc>
          <w:tcPr>
            <w:tcW w:w="720" w:type="dxa"/>
            <w:vAlign w:val="bottom"/>
          </w:tcPr>
          <w:p w14:paraId="312BA58A" w14:textId="0386171C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36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26</w:t>
            </w:r>
          </w:p>
        </w:tc>
        <w:tc>
          <w:tcPr>
            <w:tcW w:w="240" w:type="dxa"/>
            <w:vAlign w:val="bottom"/>
          </w:tcPr>
          <w:p w14:paraId="727A7107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4F07D6" w14:textId="76D2E5E1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41" w:type="dxa"/>
            <w:vAlign w:val="bottom"/>
          </w:tcPr>
          <w:p w14:paraId="18EC84F8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4B5EAF8" w14:textId="456D068A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52" w:type="dxa"/>
            <w:vAlign w:val="bottom"/>
          </w:tcPr>
          <w:p w14:paraId="120413DF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7B1B71" w14:textId="1B1409C6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107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236" w:type="dxa"/>
            <w:vAlign w:val="bottom"/>
          </w:tcPr>
          <w:p w14:paraId="2AD89831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25356FB" w14:textId="60C0387F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</w:p>
        </w:tc>
      </w:tr>
      <w:tr w:rsidR="00BC7E30" w:rsidRPr="00C26995" w14:paraId="4EB271BB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7010FD13" w14:textId="33834EB4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IPM Asia Pte. Ltd</w:t>
            </w: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</w:p>
        </w:tc>
        <w:tc>
          <w:tcPr>
            <w:tcW w:w="3150" w:type="dxa"/>
          </w:tcPr>
          <w:p w14:paraId="56C9B9DD" w14:textId="70DEE14F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1082" w:type="dxa"/>
          </w:tcPr>
          <w:p w14:paraId="13EC25C9" w14:textId="3FF16A10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9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657242F8" w14:textId="5E30E6C9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65</w:t>
            </w:r>
          </w:p>
        </w:tc>
        <w:tc>
          <w:tcPr>
            <w:tcW w:w="720" w:type="dxa"/>
            <w:vAlign w:val="bottom"/>
          </w:tcPr>
          <w:p w14:paraId="6B8011B6" w14:textId="05F43342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3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65</w:t>
            </w:r>
          </w:p>
        </w:tc>
        <w:tc>
          <w:tcPr>
            <w:tcW w:w="240" w:type="dxa"/>
            <w:vAlign w:val="bottom"/>
          </w:tcPr>
          <w:p w14:paraId="2B34695B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4BA93D0" w14:textId="3D9B10B6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41" w:type="dxa"/>
            <w:vAlign w:val="bottom"/>
          </w:tcPr>
          <w:p w14:paraId="54C55E8A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2C8B504" w14:textId="5A0AB994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52" w:type="dxa"/>
            <w:vAlign w:val="bottom"/>
          </w:tcPr>
          <w:p w14:paraId="58D52EF9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77DC1B" w14:textId="6B327A76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776</w:t>
            </w:r>
            <w:r w:rsidR="00BC7E30"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236" w:type="dxa"/>
            <w:vAlign w:val="bottom"/>
          </w:tcPr>
          <w:p w14:paraId="62439C86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4" w:right="8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6D89AAB" w14:textId="4D5C6E4A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</w:tr>
      <w:tr w:rsidR="00BC7E30" w:rsidRPr="00C26995" w14:paraId="31C4BDE8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D1204C0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RATCH &amp; AIDC Wind Energy Pte. Ltd.</w:t>
            </w:r>
          </w:p>
          <w:p w14:paraId="7C228350" w14:textId="353C1583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31497C9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36B8415A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225ADD" w14:textId="6689275E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0468E10A" w14:textId="0D317565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68DFF2B" w14:textId="0EEC85BE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40" w:type="dxa"/>
            <w:vAlign w:val="bottom"/>
          </w:tcPr>
          <w:p w14:paraId="5082F9D9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B7E2E2" w14:textId="53ABE0BE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887C4E7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99B2BA" w14:textId="76AF6620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52" w:type="dxa"/>
            <w:vAlign w:val="bottom"/>
          </w:tcPr>
          <w:p w14:paraId="126A5720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49D1A07" w14:textId="5BDBFA0C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FC493F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E92D367" w14:textId="7C38C09F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</w:tr>
      <w:tr w:rsidR="00BC7E30" w:rsidRPr="00C26995" w14:paraId="2A45DAF0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</w:tcPr>
          <w:p w14:paraId="31B8145F" w14:textId="57A80012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proofErr w:type="spellStart"/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Nexif</w:t>
            </w:r>
            <w:proofErr w:type="spellEnd"/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Energy </w:t>
            </w:r>
            <w:proofErr w:type="spellStart"/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Bt</w:t>
            </w:r>
            <w:proofErr w:type="spellEnd"/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Pte. Ltd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</w:p>
        </w:tc>
        <w:tc>
          <w:tcPr>
            <w:tcW w:w="3150" w:type="dxa"/>
          </w:tcPr>
          <w:p w14:paraId="7DF25DA5" w14:textId="693737CF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066500A1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F7AAD" w14:textId="6BD5E0B3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451222E0" w14:textId="73488871" w:rsidR="00BC7E30" w:rsidRPr="00C26995" w:rsidRDefault="00F2643A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72.49</w:t>
            </w:r>
          </w:p>
        </w:tc>
        <w:tc>
          <w:tcPr>
            <w:tcW w:w="720" w:type="dxa"/>
            <w:vAlign w:val="bottom"/>
          </w:tcPr>
          <w:p w14:paraId="63D0D805" w14:textId="1219DBD1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5DFC2031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C6BD29E" w14:textId="598031BB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41" w:type="dxa"/>
            <w:vAlign w:val="bottom"/>
          </w:tcPr>
          <w:p w14:paraId="3F7BB09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319B39" w14:textId="01F1251E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52" w:type="dxa"/>
            <w:vAlign w:val="bottom"/>
          </w:tcPr>
          <w:p w14:paraId="151C8671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25E6164" w14:textId="24D5696D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197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236" w:type="dxa"/>
            <w:vAlign w:val="bottom"/>
          </w:tcPr>
          <w:p w14:paraId="79CADF9D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6F18345" w14:textId="49938104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</w:p>
        </w:tc>
      </w:tr>
      <w:tr w:rsidR="00BC7E30" w:rsidRPr="00C26995" w14:paraId="779632B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363AD31C" w14:textId="21997246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C26995">
              <w:rPr>
                <w:rFonts w:asciiTheme="majorBidi" w:hAnsiTheme="majorBidi" w:cstheme="majorBidi"/>
                <w:sz w:val="28"/>
                <w:szCs w:val="28"/>
              </w:rPr>
              <w:t>Nexif</w:t>
            </w:r>
            <w:proofErr w:type="spellEnd"/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Ratch Energy Investments Pte. Ltd.</w:t>
            </w:r>
          </w:p>
          <w:p w14:paraId="7733AA41" w14:textId="174D228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14176AEA" w14:textId="6359F5A9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5DB390F6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D6CD7A" w14:textId="4CCD1598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3D460761" w14:textId="175685F0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295DA99" w14:textId="226083BE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9EFE891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3B9B301" w14:textId="46A95845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41" w:type="dxa"/>
            <w:vAlign w:val="bottom"/>
          </w:tcPr>
          <w:p w14:paraId="16150D46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0AAFD16" w14:textId="44DA841D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52" w:type="dxa"/>
            <w:vAlign w:val="bottom"/>
          </w:tcPr>
          <w:p w14:paraId="7ABC19D8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D38600B" w14:textId="5C9844E0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957</w:t>
            </w:r>
            <w:r w:rsidR="00BC7E30" w:rsidRPr="00C2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36" w:type="dxa"/>
            <w:vAlign w:val="bottom"/>
          </w:tcPr>
          <w:p w14:paraId="16C9411E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D3DB70" w14:textId="6BEC4790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</w:tr>
      <w:tr w:rsidR="00BC7E30" w:rsidRPr="00C26995" w14:paraId="53934FC9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5743D994" w14:textId="5CBF5741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</w:rPr>
              <w:t>Singleton Solar Farm Pty Ltd</w:t>
            </w:r>
          </w:p>
        </w:tc>
        <w:tc>
          <w:tcPr>
            <w:tcW w:w="3150" w:type="dxa"/>
          </w:tcPr>
          <w:p w14:paraId="60FEEFC9" w14:textId="588C5D10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8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2F41D6E0" w14:textId="6EA6A4A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0BDD1596" w14:textId="63A14A12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B91D689" w14:textId="02B6E76A" w:rsidR="00BC7E30" w:rsidRPr="00C26995" w:rsidRDefault="00A77235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64E024B4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ECEC8E" w14:textId="0264CF51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D3BAAEC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5190770" w14:textId="2F900979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52" w:type="dxa"/>
            <w:vAlign w:val="bottom"/>
          </w:tcPr>
          <w:p w14:paraId="4C3F1626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B418E11" w14:textId="4ED28EF2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F3E8FD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43DD7FA" w14:textId="70CA2D8D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BC7E30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</w:tr>
      <w:tr w:rsidR="00BC7E30" w:rsidRPr="00C26995" w14:paraId="0B035115" w14:textId="77777777" w:rsidTr="00610E27">
        <w:trPr>
          <w:gridAfter w:val="1"/>
          <w:wAfter w:w="7" w:type="dxa"/>
          <w:trHeight w:val="370"/>
        </w:trPr>
        <w:tc>
          <w:tcPr>
            <w:tcW w:w="4050" w:type="dxa"/>
            <w:vAlign w:val="bottom"/>
          </w:tcPr>
          <w:p w14:paraId="3997C3D1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3150" w:type="dxa"/>
          </w:tcPr>
          <w:p w14:paraId="0E3FEE9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C60282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7311E75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6A26A1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D58A3D6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2F2C" w14:textId="5F4B1AE2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824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241" w:type="dxa"/>
            <w:vAlign w:val="bottom"/>
          </w:tcPr>
          <w:p w14:paraId="7F286A12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A327E" w14:textId="55442796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919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52" w:type="dxa"/>
            <w:vAlign w:val="bottom"/>
          </w:tcPr>
          <w:p w14:paraId="06EFF2A7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CB334" w14:textId="6A90AE3D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 w:bidi="th-TH"/>
              </w:rPr>
              <w:t>61</w:t>
            </w:r>
            <w:r w:rsidR="00BC7E30" w:rsidRPr="00C2699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 w:bidi="th-TH"/>
              </w:rPr>
              <w:t>557</w:t>
            </w:r>
            <w:r w:rsidR="00BC7E30" w:rsidRPr="00C2699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36" w:type="dxa"/>
            <w:vAlign w:val="bottom"/>
          </w:tcPr>
          <w:p w14:paraId="39B3B71F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E2F3" w14:textId="17B80A77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64</w:t>
            </w:r>
            <w:r w:rsidR="00BC7E30" w:rsidRPr="00C269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870</w:t>
            </w:r>
            <w:r w:rsidR="00BC7E30" w:rsidRPr="00C269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854</w:t>
            </w:r>
          </w:p>
        </w:tc>
      </w:tr>
      <w:tr w:rsidR="00BC7E30" w:rsidRPr="00C26995" w14:paraId="603C8CFD" w14:textId="77777777" w:rsidTr="00610E27">
        <w:trPr>
          <w:gridAfter w:val="1"/>
          <w:wAfter w:w="7" w:type="dxa"/>
          <w:trHeight w:val="117"/>
        </w:trPr>
        <w:tc>
          <w:tcPr>
            <w:tcW w:w="4050" w:type="dxa"/>
            <w:vAlign w:val="bottom"/>
          </w:tcPr>
          <w:p w14:paraId="194A4D13" w14:textId="77777777" w:rsidR="00BC7E30" w:rsidRPr="00C26995" w:rsidRDefault="00BC7E30" w:rsidP="00BC7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527B9F74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1A5FD4FD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1DDE2C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E10924" w14:textId="77777777" w:rsidR="00BC7E30" w:rsidRPr="00C26995" w:rsidRDefault="00BC7E30" w:rsidP="00BC7E30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12864AD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F5FA" w14:textId="135E1E6A" w:rsidR="00BC7E30" w:rsidRPr="00C26995" w:rsidRDefault="00A77235" w:rsidP="00BC7E30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41" w:type="dxa"/>
            <w:vAlign w:val="bottom"/>
          </w:tcPr>
          <w:p w14:paraId="0AAB22FC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CE22" w14:textId="273BF0DA" w:rsidR="00BC7E30" w:rsidRPr="00C26995" w:rsidRDefault="00A77235" w:rsidP="00BC7E3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59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  <w:r w:rsidR="00BC7E30" w:rsidRPr="00C269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52" w:type="dxa"/>
            <w:vAlign w:val="bottom"/>
          </w:tcPr>
          <w:p w14:paraId="1015CBD9" w14:textId="77777777" w:rsidR="00BC7E30" w:rsidRPr="00C26995" w:rsidRDefault="00BC7E30" w:rsidP="00BC7E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9F330" w14:textId="0954C268" w:rsidR="00BC7E30" w:rsidRPr="00C26995" w:rsidRDefault="00A77235" w:rsidP="00BC7E30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 w:bidi="th-TH"/>
              </w:rPr>
              <w:t>69</w:t>
            </w:r>
            <w:r w:rsidR="00BC7E30" w:rsidRPr="00C2699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 w:bidi="th-TH"/>
              </w:rPr>
              <w:t>907</w:t>
            </w:r>
            <w:r w:rsidR="00BC7E30" w:rsidRPr="00C2699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36" w:type="dxa"/>
            <w:vAlign w:val="bottom"/>
          </w:tcPr>
          <w:p w14:paraId="5D334A7C" w14:textId="77777777" w:rsidR="00BC7E30" w:rsidRPr="00C26995" w:rsidRDefault="00BC7E30" w:rsidP="00BC7E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4CEB" w14:textId="4F0D2936" w:rsidR="00BC7E30" w:rsidRPr="00C26995" w:rsidRDefault="00A77235" w:rsidP="00BC7E3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77</w:t>
            </w:r>
            <w:r w:rsidR="00BC7E30" w:rsidRPr="00C269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139</w:t>
            </w:r>
            <w:r w:rsidR="00BC7E30" w:rsidRPr="00C2699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521</w:t>
            </w:r>
          </w:p>
        </w:tc>
      </w:tr>
    </w:tbl>
    <w:p w14:paraId="25051126" w14:textId="08F1F735" w:rsidR="00790E17" w:rsidRPr="00C26995" w:rsidRDefault="00790E17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18"/>
          <w:szCs w:val="18"/>
          <w:lang w:bidi="th-TH"/>
        </w:rPr>
      </w:pPr>
    </w:p>
    <w:tbl>
      <w:tblPr>
        <w:tblW w:w="15266" w:type="dxa"/>
        <w:tblInd w:w="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3"/>
        <w:gridCol w:w="3150"/>
        <w:gridCol w:w="990"/>
        <w:gridCol w:w="630"/>
        <w:gridCol w:w="540"/>
        <w:gridCol w:w="181"/>
        <w:gridCol w:w="989"/>
        <w:gridCol w:w="178"/>
        <w:gridCol w:w="902"/>
        <w:gridCol w:w="178"/>
        <w:gridCol w:w="632"/>
        <w:gridCol w:w="180"/>
        <w:gridCol w:w="630"/>
        <w:gridCol w:w="178"/>
        <w:gridCol w:w="1065"/>
        <w:gridCol w:w="180"/>
        <w:gridCol w:w="990"/>
      </w:tblGrid>
      <w:tr w:rsidR="00132C3A" w:rsidRPr="00C26995" w14:paraId="7C154651" w14:textId="77777777" w:rsidTr="00132C3A">
        <w:trPr>
          <w:cantSplit/>
          <w:trHeight w:val="299"/>
          <w:tblHeader/>
        </w:trPr>
        <w:tc>
          <w:tcPr>
            <w:tcW w:w="3673" w:type="dxa"/>
            <w:vAlign w:val="bottom"/>
          </w:tcPr>
          <w:p w14:paraId="405D8D4A" w14:textId="77777777" w:rsidR="00132C3A" w:rsidRPr="00C26995" w:rsidRDefault="00132C3A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021677" w14:textId="77777777" w:rsidR="00132C3A" w:rsidRPr="00C26995" w:rsidRDefault="00132C3A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B963A" w14:textId="77777777" w:rsidR="00132C3A" w:rsidRPr="00C26995" w:rsidRDefault="00132C3A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453" w:type="dxa"/>
            <w:gridSpan w:val="14"/>
            <w:vAlign w:val="center"/>
          </w:tcPr>
          <w:p w14:paraId="250997E7" w14:textId="77777777" w:rsidR="00132C3A" w:rsidRPr="00C26995" w:rsidRDefault="00132C3A" w:rsidP="007F454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C3A" w:rsidRPr="00C26995" w14:paraId="048880AA" w14:textId="77777777" w:rsidTr="00082E1A">
        <w:trPr>
          <w:cantSplit/>
          <w:trHeight w:val="308"/>
          <w:tblHeader/>
        </w:trPr>
        <w:tc>
          <w:tcPr>
            <w:tcW w:w="3673" w:type="dxa"/>
            <w:vAlign w:val="bottom"/>
          </w:tcPr>
          <w:p w14:paraId="29D0CA23" w14:textId="77777777" w:rsidR="00132C3A" w:rsidRPr="00C26995" w:rsidRDefault="00132C3A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9E77D1A" w14:textId="77777777" w:rsidR="00132C3A" w:rsidRPr="00C26995" w:rsidRDefault="00132C3A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D5AACA7" w14:textId="5BD87DB5" w:rsidR="00132C3A" w:rsidRPr="00C26995" w:rsidRDefault="00132C3A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170" w:type="dxa"/>
            <w:gridSpan w:val="2"/>
            <w:vAlign w:val="bottom"/>
          </w:tcPr>
          <w:p w14:paraId="62BB192C" w14:textId="77777777" w:rsidR="00132C3A" w:rsidRPr="00C26995" w:rsidRDefault="00132C3A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181" w:type="dxa"/>
            <w:vAlign w:val="bottom"/>
          </w:tcPr>
          <w:p w14:paraId="3EC19549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2388E55E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5D40470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41BB2CDB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44B4A42D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vAlign w:val="bottom"/>
          </w:tcPr>
          <w:p w14:paraId="610B2B49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2C3A" w:rsidRPr="00C26995" w14:paraId="7B3256EE" w14:textId="77777777" w:rsidTr="00082E1A">
        <w:trPr>
          <w:cantSplit/>
          <w:tblHeader/>
        </w:trPr>
        <w:tc>
          <w:tcPr>
            <w:tcW w:w="3673" w:type="dxa"/>
            <w:vAlign w:val="bottom"/>
          </w:tcPr>
          <w:p w14:paraId="03BCB7E1" w14:textId="77777777" w:rsidR="00132C3A" w:rsidRPr="00C26995" w:rsidRDefault="00132C3A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9E6D61A" w14:textId="77777777" w:rsidR="00132C3A" w:rsidRPr="00C26995" w:rsidRDefault="00132C3A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990" w:type="dxa"/>
          </w:tcPr>
          <w:p w14:paraId="3CFBFAA4" w14:textId="1EC211C9" w:rsidR="00132C3A" w:rsidRPr="00C26995" w:rsidRDefault="00132C3A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0" w:type="dxa"/>
            <w:gridSpan w:val="2"/>
            <w:vAlign w:val="bottom"/>
          </w:tcPr>
          <w:p w14:paraId="7407EC27" w14:textId="77777777" w:rsidR="00132C3A" w:rsidRPr="00C26995" w:rsidRDefault="00132C3A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81" w:type="dxa"/>
            <w:vAlign w:val="bottom"/>
          </w:tcPr>
          <w:p w14:paraId="6EFB993D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4532A9C7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3A8116F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21B19682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4E7C222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vAlign w:val="bottom"/>
          </w:tcPr>
          <w:p w14:paraId="3A0F6213" w14:textId="77777777" w:rsidR="00132C3A" w:rsidRPr="00C26995" w:rsidRDefault="00132C3A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32C3A" w:rsidRPr="00C26995" w14:paraId="6C93170A" w14:textId="77777777" w:rsidTr="00082E1A">
        <w:trPr>
          <w:cantSplit/>
          <w:tblHeader/>
        </w:trPr>
        <w:tc>
          <w:tcPr>
            <w:tcW w:w="3673" w:type="dxa"/>
            <w:vAlign w:val="bottom"/>
          </w:tcPr>
          <w:p w14:paraId="553DD51B" w14:textId="77777777" w:rsidR="00132C3A" w:rsidRPr="00C26995" w:rsidRDefault="00132C3A" w:rsidP="0025064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255555" w14:textId="77777777" w:rsidR="00132C3A" w:rsidRPr="00C26995" w:rsidRDefault="00132C3A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04A5C8" w14:textId="77777777" w:rsidR="00132C3A" w:rsidRPr="00C26995" w:rsidRDefault="00132C3A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178A6A" w14:textId="03FA589F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540" w:type="dxa"/>
            <w:vAlign w:val="bottom"/>
          </w:tcPr>
          <w:p w14:paraId="2725E83D" w14:textId="60C45CF2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744B3CEE" w14:textId="77777777" w:rsidR="00132C3A" w:rsidRPr="00C26995" w:rsidRDefault="00132C3A" w:rsidP="0025064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56D6F53" w14:textId="7B095A11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5254762D" w14:textId="77777777" w:rsidR="00132C3A" w:rsidRPr="00C26995" w:rsidRDefault="00132C3A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D4690F1" w14:textId="5C986096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73312F0" w14:textId="77777777" w:rsidR="00132C3A" w:rsidRPr="00C26995" w:rsidRDefault="00132C3A" w:rsidP="0025064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2D6A7388" w14:textId="63FFDBAE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7DEE2EC" w14:textId="77777777" w:rsidR="00132C3A" w:rsidRPr="00C26995" w:rsidRDefault="00132C3A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B4729D" w14:textId="08D907D2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19DED0A" w14:textId="77777777" w:rsidR="00132C3A" w:rsidRPr="00C26995" w:rsidRDefault="00132C3A" w:rsidP="0025064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29B8A27" w14:textId="0E3D6186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40FB4C4" w14:textId="77777777" w:rsidR="00132C3A" w:rsidRPr="00C26995" w:rsidRDefault="00132C3A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9967855" w14:textId="6E93AA16" w:rsidR="00132C3A" w:rsidRPr="00C26995" w:rsidRDefault="00A77235" w:rsidP="0025064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2567</w:t>
            </w:r>
          </w:p>
        </w:tc>
      </w:tr>
      <w:tr w:rsidR="00132C3A" w:rsidRPr="00C26995" w14:paraId="26B0FF7A" w14:textId="77777777" w:rsidTr="00082E1A">
        <w:trPr>
          <w:cantSplit/>
          <w:trHeight w:val="317"/>
          <w:tblHeader/>
        </w:trPr>
        <w:tc>
          <w:tcPr>
            <w:tcW w:w="3673" w:type="dxa"/>
            <w:vAlign w:val="bottom"/>
          </w:tcPr>
          <w:p w14:paraId="61E7C361" w14:textId="77777777" w:rsidR="00132C3A" w:rsidRPr="00C26995" w:rsidRDefault="00132C3A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33F5E0C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4C7619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64A1A5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" w:type="dxa"/>
            <w:vAlign w:val="bottom"/>
          </w:tcPr>
          <w:p w14:paraId="6C9A18C2" w14:textId="77777777" w:rsidR="00132C3A" w:rsidRPr="00C26995" w:rsidRDefault="00132C3A" w:rsidP="0025064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2" w:type="dxa"/>
            <w:gridSpan w:val="11"/>
            <w:vAlign w:val="center"/>
          </w:tcPr>
          <w:p w14:paraId="6EB4BC84" w14:textId="77777777" w:rsidR="00132C3A" w:rsidRPr="00C26995" w:rsidRDefault="00132C3A" w:rsidP="00250646">
            <w:pPr>
              <w:pStyle w:val="acctfourfigures"/>
              <w:tabs>
                <w:tab w:val="clear" w:pos="765"/>
              </w:tabs>
              <w:spacing w:line="240" w:lineRule="atLeast"/>
              <w:ind w:left="-79" w:right="-25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32C3A" w:rsidRPr="00C26995" w14:paraId="55A1F1EC" w14:textId="77777777" w:rsidTr="00082E1A">
        <w:trPr>
          <w:cantSplit/>
          <w:trHeight w:val="317"/>
        </w:trPr>
        <w:tc>
          <w:tcPr>
            <w:tcW w:w="3673" w:type="dxa"/>
            <w:vAlign w:val="bottom"/>
          </w:tcPr>
          <w:p w14:paraId="6F45B7F8" w14:textId="77777777" w:rsidR="00132C3A" w:rsidRPr="00C26995" w:rsidRDefault="00132C3A" w:rsidP="0025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60AF9E53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EBB975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8E638D5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431F2CCE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E06A41E" w14:textId="77777777" w:rsidR="00132C3A" w:rsidRPr="00C26995" w:rsidRDefault="00132C3A" w:rsidP="0025064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FD2DF19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C5B7DE" w14:textId="77777777" w:rsidR="00132C3A" w:rsidRPr="00C26995" w:rsidRDefault="00132C3A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572BAE2B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C57E63" w14:textId="77777777" w:rsidR="00132C3A" w:rsidRPr="00C26995" w:rsidRDefault="00132C3A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508E82D7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3E5B02" w14:textId="77777777" w:rsidR="00132C3A" w:rsidRPr="00C26995" w:rsidRDefault="00132C3A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1361A98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A6FBE8" w14:textId="77777777" w:rsidR="00132C3A" w:rsidRPr="00C26995" w:rsidRDefault="00132C3A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81AC016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7C670" w14:textId="77777777" w:rsidR="00132C3A" w:rsidRPr="00C26995" w:rsidRDefault="00132C3A" w:rsidP="0025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94843D" w14:textId="77777777" w:rsidR="00132C3A" w:rsidRPr="00C26995" w:rsidRDefault="00132C3A" w:rsidP="00250646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3514E2" w:rsidRPr="00C26995" w14:paraId="26E1D708" w14:textId="77777777" w:rsidTr="00082E1A">
        <w:trPr>
          <w:cantSplit/>
        </w:trPr>
        <w:tc>
          <w:tcPr>
            <w:tcW w:w="3673" w:type="dxa"/>
            <w:vAlign w:val="bottom"/>
          </w:tcPr>
          <w:p w14:paraId="40CADBCD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</w:tcPr>
          <w:p w14:paraId="415F24FC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6B480954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5C34A9E8" w14:textId="23FE286F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40" w:type="dxa"/>
            <w:vAlign w:val="bottom"/>
          </w:tcPr>
          <w:p w14:paraId="6B670E22" w14:textId="0F473EF9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6B961AEC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7893B137" w14:textId="578ECD8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550270F5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9B44915" w14:textId="62DADDBC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7464A1E9" w14:textId="77777777" w:rsidR="003514E2" w:rsidRPr="00C26995" w:rsidRDefault="003514E2" w:rsidP="003514E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53A46E71" w14:textId="10A1D9BC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2DB632" w14:textId="77777777" w:rsidR="003514E2" w:rsidRPr="00C26995" w:rsidRDefault="003514E2" w:rsidP="003514E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2B39181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E1C693" w14:textId="77777777" w:rsidR="003514E2" w:rsidRPr="00C26995" w:rsidRDefault="003514E2" w:rsidP="003514E2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98BBE8A" w14:textId="3DAB0597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14:paraId="2119630A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F9453B" w14:textId="4D25B410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</w:tr>
      <w:tr w:rsidR="003514E2" w:rsidRPr="00C26995" w14:paraId="579C1FFA" w14:textId="77777777" w:rsidTr="00082E1A">
        <w:trPr>
          <w:cantSplit/>
        </w:trPr>
        <w:tc>
          <w:tcPr>
            <w:tcW w:w="3673" w:type="dxa"/>
            <w:vAlign w:val="bottom"/>
          </w:tcPr>
          <w:p w14:paraId="41030547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2BEE578D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5B971D0F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4989CBDE" w14:textId="38CD9637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40" w:type="dxa"/>
            <w:vAlign w:val="bottom"/>
          </w:tcPr>
          <w:p w14:paraId="465ED2D9" w14:textId="5E572BBC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3ECBA872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260A008C" w14:textId="35AA96AA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68C3BA3F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7CCF65A" w14:textId="25E76E11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D13B103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77AA386" w14:textId="2C2ABC91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E00095" w14:textId="77777777" w:rsidR="003514E2" w:rsidRPr="00C26995" w:rsidRDefault="003514E2" w:rsidP="003514E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A8310BF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264733" w14:textId="77777777" w:rsidR="003514E2" w:rsidRPr="00C26995" w:rsidRDefault="003514E2" w:rsidP="003514E2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64866B3B" w14:textId="66C978BF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CCB271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E66421" w14:textId="202AB2F6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</w:tr>
      <w:tr w:rsidR="003514E2" w:rsidRPr="00C26995" w14:paraId="55B545D1" w14:textId="77777777" w:rsidTr="00082E1A">
        <w:trPr>
          <w:cantSplit/>
        </w:trPr>
        <w:tc>
          <w:tcPr>
            <w:tcW w:w="3673" w:type="dxa"/>
          </w:tcPr>
          <w:p w14:paraId="1B83996E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25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นอร์ทเทิร์น บางกอกโมโนเรล จำกัด </w:t>
            </w:r>
          </w:p>
        </w:tc>
        <w:tc>
          <w:tcPr>
            <w:tcW w:w="3150" w:type="dxa"/>
          </w:tcPr>
          <w:p w14:paraId="22A1E21C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495A4584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033BE443" w14:textId="4F5D36AD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2BB08FA5" w14:textId="3687FAA2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2F83745A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</w:tcPr>
          <w:p w14:paraId="61136F25" w14:textId="4F565971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9BBF19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EFF0810" w14:textId="3F2867D0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8E50974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35A89776" w14:textId="7E90D426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C7480F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B243826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8AD554" w14:textId="77777777" w:rsidR="003514E2" w:rsidRPr="00C26995" w:rsidRDefault="003514E2" w:rsidP="003514E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426FB51" w14:textId="0EF2D9AB" w:rsidR="003514E2" w:rsidRPr="00C26995" w:rsidRDefault="003514E2" w:rsidP="00BC565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841963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CE9EF8" w14:textId="3A5375CC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514E2" w:rsidRPr="00C26995" w14:paraId="53C10972" w14:textId="77777777" w:rsidTr="00082E1A">
        <w:trPr>
          <w:cantSplit/>
        </w:trPr>
        <w:tc>
          <w:tcPr>
            <w:tcW w:w="3673" w:type="dxa"/>
          </w:tcPr>
          <w:p w14:paraId="264445D5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อีสเทิร์น บางกอกโมโนเรล จำกัด </w:t>
            </w:r>
          </w:p>
        </w:tc>
        <w:tc>
          <w:tcPr>
            <w:tcW w:w="3150" w:type="dxa"/>
          </w:tcPr>
          <w:p w14:paraId="2437CD3B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399973F7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30B5C623" w14:textId="39296361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487F0A13" w14:textId="0A2E53F6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4CB2612E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</w:tcPr>
          <w:p w14:paraId="7246F939" w14:textId="505A1AB5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7D405E8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BF3550C" w14:textId="1C417EDB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11276F1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C69BD44" w14:textId="1527AEF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8E98A4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C82BB99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63A544" w14:textId="77777777" w:rsidR="003514E2" w:rsidRPr="00C26995" w:rsidRDefault="003514E2" w:rsidP="003514E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FC7DC86" w14:textId="159531E4" w:rsidR="003514E2" w:rsidRPr="00C26995" w:rsidRDefault="003514E2" w:rsidP="00BC565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3CAB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646D47" w14:textId="1107007E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514E2" w:rsidRPr="00C26995" w14:paraId="175B0955" w14:textId="77777777" w:rsidTr="00082E1A">
        <w:trPr>
          <w:cantSplit/>
        </w:trPr>
        <w:tc>
          <w:tcPr>
            <w:tcW w:w="3673" w:type="dxa"/>
          </w:tcPr>
          <w:p w14:paraId="2F942D49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br/>
              <w:t xml:space="preserve">   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0EF3C3A8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629A1F50" w14:textId="5F099DB3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990" w:type="dxa"/>
          </w:tcPr>
          <w:p w14:paraId="49B15A0F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7BEE602" w14:textId="38A5BF86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77F7C307" w14:textId="22645B6A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540" w:type="dxa"/>
            <w:vAlign w:val="bottom"/>
          </w:tcPr>
          <w:p w14:paraId="7701E40B" w14:textId="4E9A51D4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81" w:type="dxa"/>
            <w:vAlign w:val="bottom"/>
          </w:tcPr>
          <w:p w14:paraId="1E96679E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</w:tcPr>
          <w:p w14:paraId="4234CF14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11E85A" w14:textId="351FD72C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490B70E7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3B766CA7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F72E33" w14:textId="752D6747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63B44406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15A290CB" w14:textId="2E7008A2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9983D4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54632BD0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94B58F" w14:textId="77777777" w:rsidR="003514E2" w:rsidRPr="00C26995" w:rsidRDefault="003514E2" w:rsidP="003514E2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7A7B738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306177A" w14:textId="52840BA1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6BBF65C8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6431C0C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B087EB" w14:textId="6FBD79B1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</w:tr>
      <w:tr w:rsidR="003514E2" w:rsidRPr="00C26995" w14:paraId="0AF6EF93" w14:textId="77777777" w:rsidTr="00082E1A">
        <w:trPr>
          <w:cantSplit/>
        </w:trPr>
        <w:tc>
          <w:tcPr>
            <w:tcW w:w="3673" w:type="dxa"/>
          </w:tcPr>
          <w:p w14:paraId="0F611945" w14:textId="09D022DE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บริษัท พริ้นซิเพิล เฮลท์แคร์</w:t>
            </w:r>
            <w:r w:rsidRPr="00C26995">
              <w:rPr>
                <w:rFonts w:ascii="Angsana New" w:hAnsi="Angsana New"/>
                <w:spacing w:val="-10"/>
                <w:sz w:val="28"/>
                <w:szCs w:val="28"/>
              </w:rPr>
              <w:t xml:space="preserve"> - </w:t>
            </w:r>
            <w:r w:rsidRPr="00C2699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สกลนคร จำกัด</w:t>
            </w:r>
          </w:p>
        </w:tc>
        <w:tc>
          <w:tcPr>
            <w:tcW w:w="3150" w:type="dxa"/>
          </w:tcPr>
          <w:p w14:paraId="1B1324B7" w14:textId="1CF646C5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990" w:type="dxa"/>
          </w:tcPr>
          <w:p w14:paraId="4874403F" w14:textId="2F05AACA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35540F4F" w14:textId="30CFFF93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74DC08A3" w14:textId="431F8538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1" w:type="dxa"/>
            <w:vAlign w:val="bottom"/>
          </w:tcPr>
          <w:p w14:paraId="3844453C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</w:tcPr>
          <w:p w14:paraId="2E20D78E" w14:textId="1D2F29F2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CFA2460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63523CC8" w14:textId="17878434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4F2B08D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D6C00A4" w14:textId="1B07EC98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61713D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C420CF3" w14:textId="6D0E7AB8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F78D4F" w14:textId="77777777" w:rsidR="003514E2" w:rsidRPr="00C26995" w:rsidRDefault="003514E2" w:rsidP="003514E2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FF4F109" w14:textId="7FD5FDE7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2CF97E0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102294B" w14:textId="276E26BD" w:rsidR="003514E2" w:rsidRPr="00C26995" w:rsidRDefault="00A77235" w:rsidP="003514E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514E2" w:rsidRPr="00C26995" w14:paraId="221DFEA1" w14:textId="77777777" w:rsidTr="00082E1A">
        <w:trPr>
          <w:cantSplit/>
        </w:trPr>
        <w:tc>
          <w:tcPr>
            <w:tcW w:w="3673" w:type="dxa"/>
          </w:tcPr>
          <w:p w14:paraId="5DC94843" w14:textId="7506BDE2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พริ้นซิเพิล เฮลท์แคร์</w:t>
            </w: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-</w:t>
            </w:r>
            <w:r w:rsidRPr="00C26995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มุกดาหาร</w:t>
            </w:r>
            <w:r w:rsidRPr="00C269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0DE62A01" w14:textId="4A7A5800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ธุรกิจโรงพยาบาลเอกชน</w:t>
            </w:r>
          </w:p>
        </w:tc>
        <w:tc>
          <w:tcPr>
            <w:tcW w:w="990" w:type="dxa"/>
          </w:tcPr>
          <w:p w14:paraId="51E61EE9" w14:textId="6E75C4FA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7BE1934" w14:textId="7397EE4E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42D9971D" w14:textId="19289143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1" w:type="dxa"/>
            <w:vAlign w:val="bottom"/>
          </w:tcPr>
          <w:p w14:paraId="3087085B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7585636" w14:textId="354C8783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2F03694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46A80E3" w14:textId="58466EA4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right="-25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4DF7C5A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7CB25425" w14:textId="1A0C5079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530C45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0AA495" w14:textId="6FADB8FF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58C916" w14:textId="77777777" w:rsidR="003514E2" w:rsidRPr="00C26995" w:rsidRDefault="003514E2" w:rsidP="003514E2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5272CA2" w14:textId="6AE0BDF1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AE7FBF2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B95C7D" w14:textId="1A47C599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right="-1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514E2" w:rsidRPr="00C26995" w14:paraId="000AEDC2" w14:textId="77777777" w:rsidTr="00082E1A">
        <w:trPr>
          <w:cantSplit/>
        </w:trPr>
        <w:tc>
          <w:tcPr>
            <w:tcW w:w="3673" w:type="dxa"/>
            <w:vAlign w:val="bottom"/>
          </w:tcPr>
          <w:p w14:paraId="1A81B5E2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D2B54D2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7C0FCD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459998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3220B87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210C89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9E70" w14:textId="5AB9DAB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45CD1125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785FD" w14:textId="25CFDE81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0C7C3B0A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B957" w14:textId="1D0A080A" w:rsidR="003514E2" w:rsidRPr="00C26995" w:rsidRDefault="003514E2" w:rsidP="003514E2">
            <w:pPr>
              <w:pStyle w:val="acctfourfigures"/>
              <w:tabs>
                <w:tab w:val="clear" w:pos="765"/>
                <w:tab w:val="left" w:pos="4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FF5C1" w14:textId="77777777" w:rsidR="003514E2" w:rsidRPr="00C26995" w:rsidRDefault="003514E2" w:rsidP="003514E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3BAF7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086500" w14:textId="77777777" w:rsidR="003514E2" w:rsidRPr="00C26995" w:rsidRDefault="003514E2" w:rsidP="003514E2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B7F2" w14:textId="0216199D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80" w:type="dxa"/>
            <w:vAlign w:val="bottom"/>
          </w:tcPr>
          <w:p w14:paraId="2AF89E00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22CBC" w14:textId="7499F068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</w:tr>
      <w:tr w:rsidR="003514E2" w:rsidRPr="00C26995" w14:paraId="2CB3AA25" w14:textId="77777777" w:rsidTr="00082E1A">
        <w:trPr>
          <w:cantSplit/>
          <w:trHeight w:val="107"/>
        </w:trPr>
        <w:tc>
          <w:tcPr>
            <w:tcW w:w="3673" w:type="dxa"/>
            <w:vAlign w:val="bottom"/>
          </w:tcPr>
          <w:p w14:paraId="3E4FED90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B598F19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3765F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106888E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2B18959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FEF0C66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0BB8291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48CC286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70F8451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953F802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555E43BC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59696D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D2E442E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FA5A6C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bottom"/>
          </w:tcPr>
          <w:p w14:paraId="396BC68A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AC65C9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C9BF10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4E2" w:rsidRPr="00C26995" w14:paraId="4C06888D" w14:textId="77777777" w:rsidTr="00082E1A">
        <w:trPr>
          <w:cantSplit/>
        </w:trPr>
        <w:tc>
          <w:tcPr>
            <w:tcW w:w="3673" w:type="dxa"/>
            <w:vAlign w:val="bottom"/>
          </w:tcPr>
          <w:p w14:paraId="1EEEA94C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44E180BB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F2DD5F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E0B9F89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EF431A6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9216FD7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42CC7055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790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FE55EE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3335843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CDE32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1C8FF65C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EADAD2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1D99B5C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29CF92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30CE1E4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42B71A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774106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660"/>
                <w:tab w:val="decimal" w:pos="751"/>
              </w:tabs>
              <w:spacing w:line="240" w:lineRule="atLeast"/>
              <w:ind w:left="-180" w:right="-2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4E2" w:rsidRPr="00C26995" w14:paraId="71D5370D" w14:textId="77777777" w:rsidTr="00082E1A">
        <w:trPr>
          <w:cantSplit/>
        </w:trPr>
        <w:tc>
          <w:tcPr>
            <w:tcW w:w="3673" w:type="dxa"/>
            <w:vAlign w:val="bottom"/>
          </w:tcPr>
          <w:p w14:paraId="31B16F5A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บริษัท ชูบุราชบุรี อีเลคทริคเซอร์วิส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</w:tcPr>
          <w:p w14:paraId="7F099945" w14:textId="43423C4D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90" w:type="dxa"/>
          </w:tcPr>
          <w:p w14:paraId="671C0C3D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57FDB15D" w14:textId="53A25E72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540" w:type="dxa"/>
            <w:vAlign w:val="bottom"/>
          </w:tcPr>
          <w:p w14:paraId="3A8A1E58" w14:textId="1437FA6F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1" w:type="dxa"/>
            <w:vAlign w:val="bottom"/>
          </w:tcPr>
          <w:p w14:paraId="5FBADC7A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1EA90B3D" w14:textId="3AEFA2A2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620F19C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48E1CE54" w14:textId="083594B6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9B5527F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5C2A8DC7" w14:textId="3F31BC03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DFB9C" w14:textId="47C7AADB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4CFA743A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49A5C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7694219" w14:textId="5367683A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C197027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6F0756A" w14:textId="11EA55A3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514E2" w:rsidRPr="00C26995" w14:paraId="0BB3724C" w14:textId="77777777" w:rsidTr="00082E1A">
        <w:trPr>
          <w:cantSplit/>
          <w:trHeight w:val="299"/>
        </w:trPr>
        <w:tc>
          <w:tcPr>
            <w:tcW w:w="3673" w:type="dxa"/>
            <w:vAlign w:val="bottom"/>
          </w:tcPr>
          <w:p w14:paraId="1BADDBDF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บริษัท เซาท์อีสท์ เอเชีย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3150" w:type="dxa"/>
          </w:tcPr>
          <w:p w14:paraId="77D8AE15" w14:textId="5F10203A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3A805C4B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5DBACB7B" w14:textId="2D015D78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540" w:type="dxa"/>
            <w:vAlign w:val="bottom"/>
          </w:tcPr>
          <w:p w14:paraId="621D1562" w14:textId="528149D2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81" w:type="dxa"/>
            <w:vAlign w:val="bottom"/>
          </w:tcPr>
          <w:p w14:paraId="10CA396E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3909E8DC" w14:textId="08026024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4C3706BB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60A005C" w14:textId="4BB1895E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78BCADBF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96280FA" w14:textId="72069DB9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FAFC1E" w14:textId="51F27A49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1A6EA23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70EF04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68E7666" w14:textId="2D8022BE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1260F582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B73686" w14:textId="4C4529A1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</w:tr>
      <w:tr w:rsidR="003514E2" w:rsidRPr="00C26995" w14:paraId="1F7CEE0C" w14:textId="77777777" w:rsidTr="00082E1A">
        <w:trPr>
          <w:cantSplit/>
          <w:trHeight w:val="299"/>
        </w:trPr>
        <w:tc>
          <w:tcPr>
            <w:tcW w:w="3673" w:type="dxa"/>
            <w:vAlign w:val="bottom"/>
          </w:tcPr>
          <w:p w14:paraId="0E44F955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7E348940" w14:textId="1E3264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824C91" w14:textId="74368B45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</w:rPr>
              <w:br/>
              <w:t xml:space="preserve">   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990" w:type="dxa"/>
          </w:tcPr>
          <w:p w14:paraId="21D2E6D6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AFF701" w14:textId="33D8DE3F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6C8E6B60" w14:textId="635D0570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2EBA2B9A" w14:textId="7D86E790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1" w:type="dxa"/>
            <w:vAlign w:val="bottom"/>
          </w:tcPr>
          <w:p w14:paraId="372771D0" w14:textId="77777777" w:rsidR="003514E2" w:rsidRPr="00C26995" w:rsidRDefault="003514E2" w:rsidP="003514E2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7F45FB3F" w14:textId="4A064D0C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C4930D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224A3A9B" w14:textId="3BFA2FB7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14B720D5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50733AA8" w14:textId="02DDABDC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9E3078" w14:textId="5E4A1D7B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2B66BF3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580299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A687FB4" w14:textId="65D4564C" w:rsidR="003514E2" w:rsidRPr="00C26995" w:rsidRDefault="003514E2" w:rsidP="00BC565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F7C0E1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CAF632F" w14:textId="5123863E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3514E2" w:rsidRPr="00C26995" w14:paraId="3367CD60" w14:textId="77777777" w:rsidTr="00082E1A">
        <w:trPr>
          <w:cantSplit/>
          <w:trHeight w:val="299"/>
        </w:trPr>
        <w:tc>
          <w:tcPr>
            <w:tcW w:w="3673" w:type="dxa"/>
            <w:vAlign w:val="bottom"/>
          </w:tcPr>
          <w:p w14:paraId="43409DA8" w14:textId="303EB93D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20ED18DD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DFA02A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C75B4A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205F109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8FCC73A" w14:textId="77777777" w:rsidR="003514E2" w:rsidRPr="00C26995" w:rsidRDefault="003514E2" w:rsidP="003514E2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2473D78F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B215A7A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19989F6A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28559D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1969330B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D7D9A7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AC5BF66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F4C7CE7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4608362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9D1BCC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74028BE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514E2" w:rsidRPr="00C26995" w14:paraId="1FDAD884" w14:textId="77777777" w:rsidTr="00082E1A">
        <w:trPr>
          <w:cantSplit/>
          <w:trHeight w:val="299"/>
        </w:trPr>
        <w:tc>
          <w:tcPr>
            <w:tcW w:w="3673" w:type="dxa"/>
            <w:vAlign w:val="bottom"/>
          </w:tcPr>
          <w:p w14:paraId="71C5B5C5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03E77116" w14:textId="7B226691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EA1934" w14:textId="4BBE1AD0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ลงทุนในโครงการติดตั้งและพัฒนา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</w:rPr>
              <w:br/>
              <w:t xml:space="preserve">  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990" w:type="dxa"/>
          </w:tcPr>
          <w:p w14:paraId="1C28E87E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D5D349" w14:textId="686BEC28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C127C6A" w14:textId="0612B9BE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5C3BC965" w14:textId="6AAA0C61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1" w:type="dxa"/>
            <w:vAlign w:val="bottom"/>
          </w:tcPr>
          <w:p w14:paraId="7CAA0E31" w14:textId="77777777" w:rsidR="003514E2" w:rsidRPr="00C26995" w:rsidRDefault="003514E2" w:rsidP="003514E2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22EF5A39" w14:textId="789AD23E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3651040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672D5564" w14:textId="17328388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78" w:type="dxa"/>
            <w:vAlign w:val="bottom"/>
          </w:tcPr>
          <w:p w14:paraId="5131DDFB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011DBB4E" w14:textId="1D604EBA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A75FFF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C1AB079" w14:textId="35701A61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F0FA7B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75C62981" w14:textId="73DF7153" w:rsidR="003514E2" w:rsidRPr="00C26995" w:rsidRDefault="003514E2" w:rsidP="00AA1DA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333E7C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EF1085F" w14:textId="6C9DBB45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</w:tr>
      <w:tr w:rsidR="003514E2" w:rsidRPr="00C26995" w14:paraId="0E1885B0" w14:textId="77777777" w:rsidTr="00082E1A">
        <w:trPr>
          <w:cantSplit/>
        </w:trPr>
        <w:tc>
          <w:tcPr>
            <w:tcW w:w="3673" w:type="dxa"/>
            <w:vAlign w:val="bottom"/>
          </w:tcPr>
          <w:p w14:paraId="16BAD6ED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หินกองเพาเวอร์โฮลดิ้ง จำกัด </w:t>
            </w:r>
          </w:p>
        </w:tc>
        <w:tc>
          <w:tcPr>
            <w:tcW w:w="3150" w:type="dxa"/>
          </w:tcPr>
          <w:p w14:paraId="18D40A55" w14:textId="237D80FB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นำเข้าและจำหน่ายก๊าซธรรมชาติเหลว</w:t>
            </w:r>
          </w:p>
        </w:tc>
        <w:tc>
          <w:tcPr>
            <w:tcW w:w="990" w:type="dxa"/>
          </w:tcPr>
          <w:p w14:paraId="3A6B7802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1D16F9EC" w14:textId="49246E1A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157EA72E" w14:textId="513AC47C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1" w:type="dxa"/>
            <w:vAlign w:val="bottom"/>
          </w:tcPr>
          <w:p w14:paraId="36E05E63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5891CB2A" w14:textId="0B143BC0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6C2BE3DF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AD1C524" w14:textId="6DC28CD9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0C84DBE9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5FF5276D" w14:textId="2BC3D2A9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F659C3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7DE6D86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1C85CB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045ADF7" w14:textId="4F6FCF92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  <w:vAlign w:val="bottom"/>
          </w:tcPr>
          <w:p w14:paraId="4C2FA1E4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627467" w14:textId="28E646A2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</w:tr>
      <w:tr w:rsidR="003514E2" w:rsidRPr="00C26995" w14:paraId="6A2D1C00" w14:textId="77777777" w:rsidTr="00082E1A">
        <w:trPr>
          <w:cantSplit/>
        </w:trPr>
        <w:tc>
          <w:tcPr>
            <w:tcW w:w="3673" w:type="dxa"/>
            <w:vAlign w:val="bottom"/>
          </w:tcPr>
          <w:p w14:paraId="7484EFC7" w14:textId="6591BBB9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หินกองเพาเวอร์ จำกัด</w:t>
            </w:r>
          </w:p>
        </w:tc>
        <w:tc>
          <w:tcPr>
            <w:tcW w:w="3150" w:type="dxa"/>
          </w:tcPr>
          <w:p w14:paraId="2AEF9277" w14:textId="17044EA9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43D2ABBB" w14:textId="2B96D1A4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6A628577" w14:textId="53ED42D6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60A724DC" w14:textId="0621AC01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1" w:type="dxa"/>
            <w:vAlign w:val="bottom"/>
          </w:tcPr>
          <w:p w14:paraId="073DE4B7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6C7BFD52" w14:textId="3EE8C032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B21F82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B6FADA6" w14:textId="26837477" w:rsidR="003514E2" w:rsidRPr="00C26995" w:rsidRDefault="00A77235" w:rsidP="003514E2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108" w:right="-8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78" w:type="dxa"/>
            <w:vAlign w:val="bottom"/>
          </w:tcPr>
          <w:p w14:paraId="766570AC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2CA07F9B" w14:textId="3B83B77A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4C205F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782A5CB" w14:textId="6BD4945F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1F28F4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872C1B3" w14:textId="766DE4EA" w:rsidR="003514E2" w:rsidRPr="00C26995" w:rsidRDefault="003514E2" w:rsidP="00AA1DA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7DDE8D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F77A1" w14:textId="5E53C591" w:rsidR="003514E2" w:rsidRPr="00C26995" w:rsidRDefault="00A77235" w:rsidP="003514E2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63" w:right="-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3514E2" w:rsidRPr="00C26995" w14:paraId="72219946" w14:textId="77777777" w:rsidTr="00082E1A">
        <w:trPr>
          <w:cantSplit/>
        </w:trPr>
        <w:tc>
          <w:tcPr>
            <w:tcW w:w="3673" w:type="dxa"/>
            <w:vAlign w:val="bottom"/>
          </w:tcPr>
          <w:p w14:paraId="5DCD647D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2B94E80D" w14:textId="1276469D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90" w:type="dxa"/>
          </w:tcPr>
          <w:p w14:paraId="604D51DF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7CB2060A" w14:textId="5625F779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540" w:type="dxa"/>
            <w:vAlign w:val="bottom"/>
          </w:tcPr>
          <w:p w14:paraId="549EB6C0" w14:textId="02B60356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1" w:type="dxa"/>
            <w:vAlign w:val="bottom"/>
          </w:tcPr>
          <w:p w14:paraId="67D5CD2C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102D00A1" w14:textId="4643CE4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297DECB1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EEE11B9" w14:textId="268EECBD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6E2AD4B9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C2FBA55" w14:textId="47228508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0C5C4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B3C939D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F7D1FD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73FBC96" w14:textId="5BACA1B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4332B310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0C4E39" w14:textId="08747B90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3514E2"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3514E2" w:rsidRPr="00C26995" w14:paraId="50FB552D" w14:textId="77777777" w:rsidTr="00082E1A">
        <w:trPr>
          <w:cantSplit/>
        </w:trPr>
        <w:tc>
          <w:tcPr>
            <w:tcW w:w="3673" w:type="dxa"/>
          </w:tcPr>
          <w:p w14:paraId="116F1C10" w14:textId="71A5D4FD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อินโนพาวเวอร์ จำกัด</w:t>
            </w:r>
          </w:p>
        </w:tc>
        <w:tc>
          <w:tcPr>
            <w:tcW w:w="3150" w:type="dxa"/>
          </w:tcPr>
          <w:p w14:paraId="01E8E4C0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</w:t>
            </w:r>
            <w:r w:rsidRPr="00C269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ด้านนวัตกรรมและสิ่งประดิษฐ์</w:t>
            </w:r>
          </w:p>
          <w:p w14:paraId="6E9442AA" w14:textId="17550DB3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เชิงพาณิชย์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รวมทั้งธุรกิจพลังงาน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</w:rPr>
              <w:br/>
              <w:t xml:space="preserve"> </w:t>
            </w: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990" w:type="dxa"/>
            <w:vAlign w:val="bottom"/>
          </w:tcPr>
          <w:p w14:paraId="2DC9F60E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CE5E15" w14:textId="37F14B9B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75C64ED1" w14:textId="6DE840AF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53CA9E16" w14:textId="4BA8EDFD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1" w:type="dxa"/>
            <w:vAlign w:val="bottom"/>
          </w:tcPr>
          <w:p w14:paraId="1F1F9D11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1AD95E4F" w14:textId="50696A4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003BAF8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A286D65" w14:textId="1534B0A7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BF9A977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3E6F1AE" w14:textId="0480C0E0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D26392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B42BD32" w14:textId="596AFFFC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60E2E1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1ECC907" w14:textId="71EFAE3A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3E8CB9E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D8171B" w14:textId="6157E30B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514E2" w:rsidRPr="00C26995" w14:paraId="660DC056" w14:textId="77777777" w:rsidTr="00082E1A">
        <w:trPr>
          <w:cantSplit/>
        </w:trPr>
        <w:tc>
          <w:tcPr>
            <w:tcW w:w="3673" w:type="dxa"/>
          </w:tcPr>
          <w:p w14:paraId="3A0EE529" w14:textId="7A2959B6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9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บริษัท ราชเท็กซ์ จำกัด</w:t>
            </w:r>
          </w:p>
        </w:tc>
        <w:tc>
          <w:tcPr>
            <w:tcW w:w="3150" w:type="dxa"/>
          </w:tcPr>
          <w:p w14:paraId="687A18BA" w14:textId="5EDEC465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ลงทุนในระบบผลิตไฟฟ้า</w:t>
            </w:r>
          </w:p>
        </w:tc>
        <w:tc>
          <w:tcPr>
            <w:tcW w:w="990" w:type="dxa"/>
          </w:tcPr>
          <w:p w14:paraId="2F1398AC" w14:textId="59599A2E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4ADC07" w14:textId="677A4944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17E7A4E7" w14:textId="5DD8F6A0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CADF9C7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29540230" w14:textId="4AA95970" w:rsidR="003514E2" w:rsidRPr="00C26995" w:rsidRDefault="003514E2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E4BC70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01DD5B9" w14:textId="3E4A7CFA" w:rsidR="003514E2" w:rsidRPr="00C26995" w:rsidRDefault="003514E2" w:rsidP="003514E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9D0D8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6B1C960F" w14:textId="3B65751C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B5A94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E2BA497" w14:textId="5D485804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B561D9A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1BA9A9A" w14:textId="32BB7A1C" w:rsidR="003514E2" w:rsidRPr="00C26995" w:rsidRDefault="003514E2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C9D0F2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61CD4B" w14:textId="7EB64D2C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514E2" w:rsidRPr="00C26995" w14:paraId="1AA5DC42" w14:textId="77777777" w:rsidTr="00082E1A">
        <w:trPr>
          <w:cantSplit/>
        </w:trPr>
        <w:tc>
          <w:tcPr>
            <w:tcW w:w="3673" w:type="dxa"/>
          </w:tcPr>
          <w:p w14:paraId="44B2384A" w14:textId="1CDD8CB1" w:rsidR="003514E2" w:rsidRPr="00C26995" w:rsidRDefault="00333F2E" w:rsidP="0033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</w:tabs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อยู่ระหว่างการชำระบัญชี</w:t>
            </w:r>
            <w:r w:rsidRPr="00C269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</w:tcPr>
          <w:p w14:paraId="0426395E" w14:textId="4F071845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โซลาร์เซลล์ลอยน้ำ</w:t>
            </w:r>
          </w:p>
        </w:tc>
        <w:tc>
          <w:tcPr>
            <w:tcW w:w="990" w:type="dxa"/>
          </w:tcPr>
          <w:p w14:paraId="49736D64" w14:textId="08E98D2E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4C1BF5A5" w14:textId="4714043E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540" w:type="dxa"/>
            <w:vAlign w:val="bottom"/>
          </w:tcPr>
          <w:p w14:paraId="67ABA629" w14:textId="4C90A050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1" w:type="dxa"/>
            <w:vAlign w:val="bottom"/>
          </w:tcPr>
          <w:p w14:paraId="3F127053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416BFC8A" w14:textId="64D242A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78" w:type="dxa"/>
            <w:vAlign w:val="bottom"/>
          </w:tcPr>
          <w:p w14:paraId="66C4128C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B086B97" w14:textId="52CE750F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78" w:type="dxa"/>
            <w:vAlign w:val="bottom"/>
          </w:tcPr>
          <w:p w14:paraId="5D143474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6B2D339C" w14:textId="5A741316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21CFF9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C34574D" w14:textId="29EB349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F0608A1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585D272" w14:textId="6C3472FB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49E71D9B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679402" w14:textId="3610ED2B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</w:tr>
      <w:tr w:rsidR="003514E2" w:rsidRPr="00C26995" w14:paraId="6421F2CB" w14:textId="77777777" w:rsidTr="00082E1A">
        <w:trPr>
          <w:cantSplit/>
        </w:trPr>
        <w:tc>
          <w:tcPr>
            <w:tcW w:w="3673" w:type="dxa"/>
            <w:vAlign w:val="bottom"/>
          </w:tcPr>
          <w:p w14:paraId="57AC3B9E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05780AC6" w14:textId="77777777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21B041D0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2699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630" w:type="dxa"/>
            <w:vAlign w:val="bottom"/>
          </w:tcPr>
          <w:p w14:paraId="119D649B" w14:textId="5D0A9614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5E2953D8" w14:textId="141061B9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1" w:type="dxa"/>
            <w:vAlign w:val="bottom"/>
          </w:tcPr>
          <w:p w14:paraId="72826586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0F7DC0A4" w14:textId="448CD9C9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665409E6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10CB0D8" w14:textId="0E62B9BF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1EE924B7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1323693" w14:textId="320D184C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64AB27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706B37C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207E5B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49C2887" w14:textId="51B40C9A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80" w:type="dxa"/>
            <w:vAlign w:val="bottom"/>
          </w:tcPr>
          <w:p w14:paraId="75CB70BF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B147F3" w14:textId="5401314B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514E2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</w:tr>
      <w:tr w:rsidR="003514E2" w:rsidRPr="00C26995" w14:paraId="1CD77596" w14:textId="77777777" w:rsidTr="00082E1A">
        <w:trPr>
          <w:cantSplit/>
        </w:trPr>
        <w:tc>
          <w:tcPr>
            <w:tcW w:w="3673" w:type="dxa"/>
          </w:tcPr>
          <w:p w14:paraId="056C3476" w14:textId="3E22E44A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proofErr w:type="spellStart"/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>Sekong</w:t>
            </w:r>
            <w:proofErr w:type="spellEnd"/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 xml:space="preserve"> Investment Advisory Co., Ltd.</w:t>
            </w:r>
          </w:p>
        </w:tc>
        <w:tc>
          <w:tcPr>
            <w:tcW w:w="3150" w:type="dxa"/>
          </w:tcPr>
          <w:p w14:paraId="232536C3" w14:textId="0A09712E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สนับสนุนการลงทุนโครงการโรงไฟฟ้า</w:t>
            </w:r>
          </w:p>
        </w:tc>
        <w:tc>
          <w:tcPr>
            <w:tcW w:w="990" w:type="dxa"/>
            <w:vAlign w:val="bottom"/>
          </w:tcPr>
          <w:p w14:paraId="0D79B6B7" w14:textId="5D7C6DB2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C2699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630" w:type="dxa"/>
            <w:vAlign w:val="bottom"/>
          </w:tcPr>
          <w:p w14:paraId="256127CB" w14:textId="4C1C3F70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1B4057F0" w14:textId="11F086C7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1" w:type="dxa"/>
            <w:vAlign w:val="bottom"/>
          </w:tcPr>
          <w:p w14:paraId="0E7A46B7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03F79AA0" w14:textId="50FFAAC6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F38BD2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647CAC3" w14:textId="5EA9556F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78" w:type="dxa"/>
            <w:vAlign w:val="bottom"/>
          </w:tcPr>
          <w:p w14:paraId="7B3A5BA6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8DAF415" w14:textId="3B69E544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D27802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F52CF46" w14:textId="062366E0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E69582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6702776A" w14:textId="1C62D1A1" w:rsidR="003514E2" w:rsidRPr="00C26995" w:rsidRDefault="003514E2" w:rsidP="00AA1DA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ABF985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903F41" w14:textId="246E5BCD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</w:p>
        </w:tc>
      </w:tr>
      <w:tr w:rsidR="003514E2" w:rsidRPr="00C26995" w14:paraId="34A1AD87" w14:textId="77777777" w:rsidTr="00082E1A">
        <w:trPr>
          <w:cantSplit/>
        </w:trPr>
        <w:tc>
          <w:tcPr>
            <w:tcW w:w="3673" w:type="dxa"/>
          </w:tcPr>
          <w:p w14:paraId="504FFE80" w14:textId="66C9F5A2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Xekong</w:t>
            </w:r>
            <w:proofErr w:type="spellEnd"/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C269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Power Co., Ltd.</w:t>
            </w:r>
          </w:p>
        </w:tc>
        <w:tc>
          <w:tcPr>
            <w:tcW w:w="3150" w:type="dxa"/>
          </w:tcPr>
          <w:p w14:paraId="27E35D8D" w14:textId="7143EE95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ผลิตและจำหน่าย</w:t>
            </w: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888B706" w14:textId="5CA8D3C9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สปป</w:t>
            </w:r>
            <w:r w:rsidRPr="00C2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C2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630" w:type="dxa"/>
            <w:vAlign w:val="bottom"/>
          </w:tcPr>
          <w:p w14:paraId="760A5475" w14:textId="6CE83550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540" w:type="dxa"/>
            <w:vAlign w:val="bottom"/>
          </w:tcPr>
          <w:p w14:paraId="05570CA3" w14:textId="22BBC497" w:rsidR="003514E2" w:rsidRPr="00C26995" w:rsidRDefault="00A77235" w:rsidP="003514E2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1" w:type="dxa"/>
            <w:vAlign w:val="bottom"/>
          </w:tcPr>
          <w:p w14:paraId="778C6DB4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61597DD6" w14:textId="7EECE772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178" w:type="dxa"/>
            <w:vAlign w:val="bottom"/>
          </w:tcPr>
          <w:p w14:paraId="413D66DD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BA00A3E" w14:textId="515420A6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178" w:type="dxa"/>
            <w:vAlign w:val="bottom"/>
          </w:tcPr>
          <w:p w14:paraId="75B5E42E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5DFFBC0F" w14:textId="688D2A62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DE7553" w14:textId="77777777" w:rsidR="003514E2" w:rsidRPr="00C26995" w:rsidRDefault="003514E2" w:rsidP="003514E2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0F47BDE2" w14:textId="3B083CEE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4C3A94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D701170" w14:textId="6ACA8FAF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180" w:type="dxa"/>
            <w:vAlign w:val="bottom"/>
          </w:tcPr>
          <w:p w14:paraId="2F59CF14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6A007E" w14:textId="426DF765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514E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603</w:t>
            </w:r>
          </w:p>
        </w:tc>
      </w:tr>
      <w:tr w:rsidR="003514E2" w:rsidRPr="00C26995" w14:paraId="0B755355" w14:textId="77777777" w:rsidTr="00082E1A">
        <w:trPr>
          <w:cantSplit/>
        </w:trPr>
        <w:tc>
          <w:tcPr>
            <w:tcW w:w="3673" w:type="dxa"/>
            <w:vAlign w:val="bottom"/>
          </w:tcPr>
          <w:p w14:paraId="14AE4F58" w14:textId="301FE636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E26ADBE" w14:textId="636D98AD" w:rsidR="003514E2" w:rsidRPr="00C26995" w:rsidRDefault="003514E2" w:rsidP="00351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B7A74" w14:textId="17A05B6A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7490D6A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8948CA7" w14:textId="77777777" w:rsidR="003514E2" w:rsidRPr="00C26995" w:rsidRDefault="003514E2" w:rsidP="003514E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5E4A0C8" w14:textId="77777777" w:rsidR="003514E2" w:rsidRPr="00C26995" w:rsidRDefault="003514E2" w:rsidP="003514E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908C1" w14:textId="11949450" w:rsidR="003514E2" w:rsidRPr="00C26995" w:rsidRDefault="00A77235" w:rsidP="003514E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324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78" w:type="dxa"/>
            <w:vAlign w:val="bottom"/>
          </w:tcPr>
          <w:p w14:paraId="02D17D67" w14:textId="77777777" w:rsidR="003514E2" w:rsidRPr="00C26995" w:rsidRDefault="003514E2" w:rsidP="00351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8F1E" w14:textId="3C0F71F5" w:rsidR="003514E2" w:rsidRPr="00C26995" w:rsidRDefault="00A77235" w:rsidP="003514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624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78" w:type="dxa"/>
            <w:vAlign w:val="bottom"/>
          </w:tcPr>
          <w:p w14:paraId="44B33C4E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D54FA" w14:textId="5B641FF0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51D017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8D0F5" w14:textId="77777777" w:rsidR="003514E2" w:rsidRPr="00C26995" w:rsidRDefault="003514E2" w:rsidP="003514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650F3D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64E88" w14:textId="6CAECA6D" w:rsidR="003514E2" w:rsidRPr="00C26995" w:rsidRDefault="00A77235" w:rsidP="003514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324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80" w:type="dxa"/>
            <w:vAlign w:val="bottom"/>
          </w:tcPr>
          <w:p w14:paraId="4BFF9A29" w14:textId="77777777" w:rsidR="003514E2" w:rsidRPr="00C26995" w:rsidRDefault="003514E2" w:rsidP="003514E2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A002C" w14:textId="3651AB2D" w:rsidR="003514E2" w:rsidRPr="00C26995" w:rsidRDefault="00A77235" w:rsidP="003514E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624</w:t>
            </w:r>
            <w:r w:rsidR="003514E2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044</w:t>
            </w:r>
          </w:p>
        </w:tc>
      </w:tr>
    </w:tbl>
    <w:p w14:paraId="46FACA32" w14:textId="5232AE32" w:rsidR="00E12AA1" w:rsidRPr="00C26995" w:rsidRDefault="00E12AA1" w:rsidP="00DA372C">
      <w:pPr>
        <w:rPr>
          <w:rFonts w:ascii="Angsana New" w:hAnsi="Angsana New"/>
          <w:sz w:val="20"/>
          <w:szCs w:val="20"/>
          <w:cs/>
        </w:rPr>
        <w:sectPr w:rsidR="00E12AA1" w:rsidRPr="00C26995" w:rsidSect="00696AD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E2BB9C8" w14:textId="77777777" w:rsidR="00F9609F" w:rsidRPr="00C26995" w:rsidRDefault="00F9609F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  <w:cs/>
        </w:rPr>
      </w:pPr>
    </w:p>
    <w:p w14:paraId="27DCD720" w14:textId="124B6B3D" w:rsidR="00357B3C" w:rsidRPr="00C26995" w:rsidRDefault="00357B3C" w:rsidP="0035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/>
          <w:sz w:val="30"/>
          <w:szCs w:val="30"/>
          <w:cs/>
        </w:rPr>
        <w:t>บริษัท บริการเชื้อเพลิงการบินกรุงเทพ จำกัด (มหาชน) เป็นบริษัทจดทะเบียนในตลาดหลักทรัพย์แห่งประเทศไทย ซึ่งมีราคาปิด</w:t>
      </w:r>
      <w:r w:rsidR="00383D7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="00961ED9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50</w:t>
      </w:r>
      <w:r w:rsidR="00383D7D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บาทต่อหุ้น ณ วันที่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Pr="00C269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77235" w:rsidRPr="00A77235">
        <w:rPr>
          <w:rFonts w:ascii="Angsana New" w:hAnsi="Angsana New"/>
          <w:sz w:val="30"/>
          <w:szCs w:val="30"/>
        </w:rPr>
        <w:t>2568</w:t>
      </w:r>
      <w:r w:rsidRPr="00C26995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มูลค่ายุติธรรมของเงินลงทุนดังกล่าวที่คำนว</w:t>
      </w:r>
      <w:r w:rsidR="00FC0D3E" w:rsidRPr="00C26995">
        <w:rPr>
          <w:rFonts w:ascii="Angsana New" w:hAnsi="Angsana New" w:hint="cs"/>
          <w:sz w:val="30"/>
          <w:szCs w:val="30"/>
          <w:cs/>
        </w:rPr>
        <w:t>ณ</w:t>
      </w:r>
      <w:r w:rsidRPr="00C26995">
        <w:rPr>
          <w:rFonts w:ascii="Angsana New" w:hAnsi="Angsana New"/>
          <w:sz w:val="30"/>
          <w:szCs w:val="30"/>
          <w:cs/>
        </w:rPr>
        <w:t>จากราคาปิด</w:t>
      </w:r>
      <w:r w:rsidR="00426008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/>
          <w:sz w:val="30"/>
          <w:szCs w:val="30"/>
          <w:cs/>
        </w:rPr>
        <w:t xml:space="preserve">มีมูลค่า </w:t>
      </w:r>
      <w:r w:rsidR="00A77235" w:rsidRPr="00A77235">
        <w:rPr>
          <w:rFonts w:ascii="Angsana New" w:hAnsi="Angsana New"/>
          <w:sz w:val="30"/>
          <w:szCs w:val="30"/>
        </w:rPr>
        <w:t>841</w:t>
      </w:r>
      <w:r w:rsidR="00961ED9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36</w:t>
      </w:r>
      <w:r w:rsidR="0088139B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ล้านบาท</w:t>
      </w:r>
    </w:p>
    <w:p w14:paraId="53E29FB3" w14:textId="77777777" w:rsidR="004C3AD1" w:rsidRPr="00C864ED" w:rsidRDefault="004C3AD1" w:rsidP="00C86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lang w:val="th-TH"/>
        </w:rPr>
      </w:pPr>
    </w:p>
    <w:p w14:paraId="0E82EA6D" w14:textId="35DF5592" w:rsidR="007B11C9" w:rsidRPr="00C26995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4F6816FD" w14:textId="77777777" w:rsidR="007B11C9" w:rsidRPr="00C26995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rtl/>
          <w:cs/>
          <w:lang w:val="th-TH"/>
        </w:rPr>
      </w:pPr>
    </w:p>
    <w:p w14:paraId="6746B502" w14:textId="12A9E091" w:rsidR="007B11C9" w:rsidRPr="00C26995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spacing w:val="-4"/>
          <w:sz w:val="30"/>
          <w:szCs w:val="30"/>
          <w:cs/>
          <w:lang w:val="th-TH"/>
        </w:rPr>
        <w:t>ในระหว่าง</w:t>
      </w:r>
      <w:r w:rsidR="00FA626E" w:rsidRPr="00C26995">
        <w:rPr>
          <w:rFonts w:ascii="Angsana New" w:hAnsi="Angsana New" w:hint="cs"/>
          <w:spacing w:val="-4"/>
          <w:sz w:val="30"/>
          <w:szCs w:val="30"/>
          <w:cs/>
          <w:lang w:val="th-TH"/>
        </w:rPr>
        <w:t>ปี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A77235" w:rsidRPr="00A77235">
        <w:rPr>
          <w:rFonts w:ascii="Angsana New" w:hAnsi="Angsana New" w:hint="cs"/>
          <w:spacing w:val="-4"/>
          <w:sz w:val="30"/>
          <w:szCs w:val="30"/>
        </w:rPr>
        <w:t>256</w:t>
      </w:r>
      <w:r w:rsidR="00A77235" w:rsidRPr="00A77235">
        <w:rPr>
          <w:rFonts w:ascii="Angsana New" w:hAnsi="Angsana New"/>
          <w:spacing w:val="-4"/>
          <w:sz w:val="30"/>
          <w:szCs w:val="30"/>
        </w:rPr>
        <w:t>8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1E9B0A69" w14:textId="77777777" w:rsidR="007B11C9" w:rsidRPr="00C26995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132C3A" w:rsidRPr="00C26995" w14:paraId="0A1F05A3" w14:textId="77777777" w:rsidTr="009C726E">
        <w:trPr>
          <w:tblHeader/>
        </w:trPr>
        <w:tc>
          <w:tcPr>
            <w:tcW w:w="4860" w:type="dxa"/>
            <w:hideMark/>
          </w:tcPr>
          <w:p w14:paraId="5B18A4E7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5B7B1D37" w14:textId="77777777" w:rsidR="00132C3A" w:rsidRPr="00C26995" w:rsidRDefault="00132C3A" w:rsidP="009C72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1D1CA505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6EF362B7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C26995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132C3A" w:rsidRPr="00C26995" w14:paraId="1B39B59C" w14:textId="77777777" w:rsidTr="009C726E">
        <w:tc>
          <w:tcPr>
            <w:tcW w:w="4860" w:type="dxa"/>
          </w:tcPr>
          <w:p w14:paraId="6327FB21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0FDA14AE" w14:textId="77777777" w:rsidR="00132C3A" w:rsidRPr="00C26995" w:rsidRDefault="00132C3A" w:rsidP="009C726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581C12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132C3A" w:rsidRPr="00C26995" w14:paraId="7303BC3C" w14:textId="77777777" w:rsidTr="009C726E">
        <w:trPr>
          <w:trHeight w:val="64"/>
        </w:trPr>
        <w:tc>
          <w:tcPr>
            <w:tcW w:w="4860" w:type="dxa"/>
          </w:tcPr>
          <w:p w14:paraId="0FF8D7B3" w14:textId="69CF2DA6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26995">
              <w:rPr>
                <w:rFonts w:ascii="Angsana New" w:hAnsi="Angsana New"/>
                <w:sz w:val="30"/>
                <w:szCs w:val="30"/>
              </w:rPr>
              <w:t>Xekong</w:t>
            </w:r>
            <w:proofErr w:type="spellEnd"/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Power Co., Ltd.</w:t>
            </w:r>
          </w:p>
        </w:tc>
        <w:tc>
          <w:tcPr>
            <w:tcW w:w="2970" w:type="dxa"/>
          </w:tcPr>
          <w:p w14:paraId="5877A014" w14:textId="77777777" w:rsidR="00132C3A" w:rsidRPr="00C26995" w:rsidRDefault="00132C3A" w:rsidP="009C726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004505FF" w14:textId="6D141DDF" w:rsidR="00132C3A" w:rsidRPr="00C26995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34"/>
                <w:tab w:val="left" w:pos="1065"/>
                <w:tab w:val="left" w:pos="1220"/>
              </w:tabs>
              <w:ind w:left="-79" w:right="-173" w:firstLine="42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120</w:t>
            </w:r>
            <w:r w:rsidR="00132C3A" w:rsidRPr="00C26995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33</w:t>
            </w:r>
          </w:p>
        </w:tc>
      </w:tr>
      <w:tr w:rsidR="00132C3A" w:rsidRPr="00C26995" w14:paraId="374E0FAE" w14:textId="77777777" w:rsidTr="009C726E">
        <w:trPr>
          <w:trHeight w:val="64"/>
        </w:trPr>
        <w:tc>
          <w:tcPr>
            <w:tcW w:w="4860" w:type="dxa"/>
          </w:tcPr>
          <w:p w14:paraId="71593744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970" w:type="dxa"/>
          </w:tcPr>
          <w:p w14:paraId="06AA2278" w14:textId="77777777" w:rsidR="00132C3A" w:rsidRPr="00C26995" w:rsidRDefault="00132C3A" w:rsidP="009C726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ชำระค่าหุ้นเพิ่มเติมและเพิ่มทุน</w:t>
            </w:r>
          </w:p>
        </w:tc>
        <w:tc>
          <w:tcPr>
            <w:tcW w:w="1440" w:type="dxa"/>
          </w:tcPr>
          <w:p w14:paraId="47F90553" w14:textId="5C99E6B7" w:rsidR="00132C3A" w:rsidRPr="00C26995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1</w:t>
            </w:r>
            <w:r w:rsidR="00132C3A" w:rsidRPr="00C26995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395</w:t>
            </w:r>
            <w:r w:rsidR="00132C3A" w:rsidRPr="00C26995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25</w:t>
            </w:r>
          </w:p>
        </w:tc>
      </w:tr>
      <w:tr w:rsidR="00132C3A" w:rsidRPr="00C26995" w14:paraId="79D5816B" w14:textId="77777777" w:rsidTr="009C726E">
        <w:trPr>
          <w:trHeight w:val="64"/>
        </w:trPr>
        <w:tc>
          <w:tcPr>
            <w:tcW w:w="4860" w:type="dxa"/>
          </w:tcPr>
          <w:p w14:paraId="48BC4779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7A0ECECF" w14:textId="77777777" w:rsidR="00132C3A" w:rsidRPr="00C26995" w:rsidRDefault="00132C3A" w:rsidP="009C726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20E3F2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32C3A" w:rsidRPr="00C26995" w14:paraId="69135A10" w14:textId="77777777" w:rsidTr="009C726E">
        <w:tc>
          <w:tcPr>
            <w:tcW w:w="4860" w:type="dxa"/>
          </w:tcPr>
          <w:p w14:paraId="0ED2E328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4B611D9E" w14:textId="77777777" w:rsidR="00132C3A" w:rsidRPr="00C26995" w:rsidRDefault="00132C3A" w:rsidP="009C726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BA170E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132C3A" w:rsidRPr="00C26995" w14:paraId="4B5991F7" w14:textId="77777777" w:rsidTr="009C726E">
        <w:tc>
          <w:tcPr>
            <w:tcW w:w="4860" w:type="dxa"/>
          </w:tcPr>
          <w:p w14:paraId="2672F9D2" w14:textId="77777777" w:rsidR="00132C3A" w:rsidRPr="00C26995" w:rsidRDefault="00132C3A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23E6B73F" w14:textId="77777777" w:rsidR="00132C3A" w:rsidRPr="00C26995" w:rsidRDefault="00132C3A" w:rsidP="009C726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6510AA13" w14:textId="4D0BF18E" w:rsidR="00186797" w:rsidRPr="00C26995" w:rsidRDefault="00A77235" w:rsidP="00CC4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34"/>
                <w:tab w:val="left" w:pos="1065"/>
                <w:tab w:val="left" w:pos="1220"/>
              </w:tabs>
              <w:ind w:left="-79" w:right="66" w:firstLine="423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41</w:t>
            </w:r>
            <w:r w:rsidR="00132C3A" w:rsidRPr="00C26995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pacing w:val="2"/>
                <w:sz w:val="30"/>
                <w:szCs w:val="30"/>
              </w:rPr>
              <w:t>42</w:t>
            </w:r>
          </w:p>
        </w:tc>
      </w:tr>
      <w:tr w:rsidR="00186797" w:rsidRPr="00C26995" w14:paraId="6643AE88" w14:textId="77777777" w:rsidTr="009C726E">
        <w:tc>
          <w:tcPr>
            <w:tcW w:w="4860" w:type="dxa"/>
          </w:tcPr>
          <w:p w14:paraId="2A359066" w14:textId="3A69AE1B" w:rsidR="00186797" w:rsidRPr="00C26995" w:rsidRDefault="00186797" w:rsidP="00186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2970" w:type="dxa"/>
          </w:tcPr>
          <w:p w14:paraId="63F15585" w14:textId="6EF68FBD" w:rsidR="00186797" w:rsidRPr="00C26995" w:rsidRDefault="00186797" w:rsidP="00186797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</w:tcPr>
          <w:p w14:paraId="3C6ABF8F" w14:textId="08E1D209" w:rsidR="00186797" w:rsidRPr="00C26995" w:rsidRDefault="00A77235" w:rsidP="001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34"/>
                <w:tab w:val="left" w:pos="1065"/>
                <w:tab w:val="left" w:pos="1220"/>
              </w:tabs>
              <w:ind w:left="-79" w:right="-173" w:firstLine="42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pacing w:val="2"/>
                <w:sz w:val="30"/>
                <w:szCs w:val="30"/>
              </w:rPr>
              <w:t>562</w:t>
            </w:r>
            <w:r w:rsidR="00186797"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A77235">
              <w:rPr>
                <w:rFonts w:ascii="Angsana New" w:hAnsi="Angsana New" w:hint="cs"/>
                <w:spacing w:val="2"/>
                <w:sz w:val="30"/>
                <w:szCs w:val="30"/>
              </w:rPr>
              <w:t>43</w:t>
            </w:r>
          </w:p>
        </w:tc>
      </w:tr>
    </w:tbl>
    <w:p w14:paraId="15E7CD86" w14:textId="77777777" w:rsidR="00132C3A" w:rsidRPr="00C26995" w:rsidRDefault="00132C3A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752DDF1" w14:textId="77777777" w:rsidR="00FA1909" w:rsidRPr="00C26995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699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เงินลงทุนใน</w:t>
      </w:r>
      <w:r w:rsidRPr="00C2699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บริษัท ราชบุรีเพาเวอร์ จำกัด</w:t>
      </w:r>
    </w:p>
    <w:p w14:paraId="51193EAA" w14:textId="77777777" w:rsidR="00FA1909" w:rsidRPr="00C26995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5085F0F9" w14:textId="2E01C407" w:rsidR="00FA1909" w:rsidRPr="00C26995" w:rsidRDefault="00FA1909" w:rsidP="00FC0D3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เมื่อวันที่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24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2568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บริษัท ราชบุรี อัลลายแอนซ์ จำกัด ซึ่งเป็นบริษัทย่อยทางตรงของบริษัท ได้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บรรลุข้อตกลงในสัญญาซื้อขายหุ้น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บริษัท ราชบุรีเพาเวอร์ จำกัด 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(“RPCL”)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จากผู้ถือหุ้นเดิมจำนวน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,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445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,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313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หุ้น หรือร้อยละ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15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63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โดยได้ชำระค่าหุ้นเป็นจำนวนเงิน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94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หรือเทียบเท่าประมาณ 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562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43</w:t>
      </w:r>
      <w:r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ล้านบาท การเข้าซื้อ</w:t>
      </w:r>
      <w:r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หุ้น</w:t>
      </w:r>
      <w:r w:rsidR="003473A8"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เพิ่มเติม</w:t>
      </w:r>
      <w:r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ดังกล่าวส่งผลให้กลุ่มบริษัทมีสัดส่วนการถือหุ้น</w:t>
      </w:r>
      <w:r w:rsidR="003473A8"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ในการร่วมค้า</w:t>
      </w:r>
      <w:r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ทางอ้อม</w:t>
      </w:r>
      <w:r w:rsidR="005F102A"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จากเดิมร้อยละ </w:t>
      </w:r>
      <w:r w:rsidR="005F102A" w:rsidRPr="005F1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 </w:t>
      </w:r>
      <w:r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เป็นร้อยละ </w:t>
      </w:r>
      <w:r w:rsidR="00A77235" w:rsidRPr="005F1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40</w:t>
      </w:r>
      <w:r w:rsidRPr="005F1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</w:t>
      </w:r>
      <w:r w:rsidR="00A77235" w:rsidRPr="005F1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63</w:t>
      </w:r>
      <w:r w:rsidRPr="005F102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</w:p>
    <w:p w14:paraId="297D4F2B" w14:textId="77777777" w:rsidR="00FA1909" w:rsidRPr="005E67E3" w:rsidRDefault="00FA1909" w:rsidP="005E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4E7C69EE" w14:textId="1D7EEE01" w:rsidR="00132C3A" w:rsidRPr="00C26995" w:rsidRDefault="00132C3A" w:rsidP="00132C3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269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การจำหน่ายเงินลงทุน</w:t>
      </w:r>
      <w:r w:rsidRPr="00C2699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/</w:t>
      </w:r>
      <w:r w:rsidRPr="00C269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จัดประเภทใหม่</w:t>
      </w:r>
    </w:p>
    <w:p w14:paraId="15F8C0D5" w14:textId="77777777" w:rsidR="00132C3A" w:rsidRPr="00C26995" w:rsidRDefault="00132C3A" w:rsidP="00132C3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30A580A" w14:textId="77777777" w:rsidR="00132C3A" w:rsidRPr="00C26995" w:rsidRDefault="00132C3A" w:rsidP="00132C3A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6995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t>เงินลงทุนในบริษัท ติงส์ ออน เน็ต จำกัด</w:t>
      </w:r>
    </w:p>
    <w:p w14:paraId="3EE03500" w14:textId="77777777" w:rsidR="00132C3A" w:rsidRPr="00C26995" w:rsidRDefault="00132C3A" w:rsidP="00132C3A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5DCC26E" w14:textId="59ECEA7D" w:rsidR="00132C3A" w:rsidRDefault="00132C3A" w:rsidP="003473A8">
      <w:pPr>
        <w:pStyle w:val="block"/>
        <w:spacing w:after="0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23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เมษายน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2568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บริษัทได้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เงินลงทุนในบริษัท ติงส์ ออน เน็ต จำกัด ซึ่งเป็นการร่วมค้าทางตรง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ให้แก่บุคคลอื่น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โดยรับรู้ผลขาดทุนจากการ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เงินลงทุนในงบกำไรขาดทุน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เบ็ดเสร็จรวม และงบกำไรขาดทุนเบ็ดเสร็จเฉพาะกิจการ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เป็นจำนวน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85</w:t>
      </w:r>
      <w:r w:rsidRPr="00C26995">
        <w:rPr>
          <w:rFonts w:asciiTheme="majorBidi" w:hAnsiTheme="majorBidi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98</w:t>
      </w:r>
      <w:r w:rsidRPr="00C26995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และ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179</w:t>
      </w:r>
      <w:r w:rsidRPr="00C26995">
        <w:rPr>
          <w:rFonts w:asciiTheme="majorBidi" w:hAnsiTheme="majorBidi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02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ตามลำดับ</w:t>
      </w:r>
    </w:p>
    <w:p w14:paraId="0730648D" w14:textId="77777777" w:rsidR="009E45EA" w:rsidRDefault="009E4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11BC636" w14:textId="36BCE1D4" w:rsidR="00132C3A" w:rsidRPr="00C26995" w:rsidRDefault="00132C3A" w:rsidP="00132C3A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6995">
        <w:rPr>
          <w:rFonts w:asciiTheme="majorBidi" w:hAnsiTheme="majorBidi"/>
          <w:i/>
          <w:iCs/>
          <w:sz w:val="30"/>
          <w:szCs w:val="30"/>
          <w:cs/>
          <w:lang w:val="en-US" w:bidi="th-TH"/>
        </w:rPr>
        <w:lastRenderedPageBreak/>
        <w:t>เงินลงทุนในบริษัท สมาร์ท อินฟราเนท จำกัด</w:t>
      </w:r>
    </w:p>
    <w:p w14:paraId="618FCDB2" w14:textId="77777777" w:rsidR="00132C3A" w:rsidRPr="00AA3AF3" w:rsidRDefault="00132C3A" w:rsidP="00132C3A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64D31BD3" w14:textId="0BF69FAB" w:rsidR="00132C3A" w:rsidRPr="00C26995" w:rsidRDefault="00132C3A" w:rsidP="00132C3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11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มิถุนายน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2568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บริษัทได้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เงินลงทุนในบริษัท สมาร์ท อินฟราเนท จำกัด ซึ่งเป็นการร่วมค้าทางตรง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ให้แก่กิจการอื่น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โดยรับรู้ผลขาดทุนจากการ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จำหน่าย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>เงินลงทุนในงบกำไรขาดทุน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เบ็ดเสร็จรวม และงบกำไรขาดทุนเบ็ดเสร็จเฉพาะกิจการ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>เป็นจำนวน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51</w:t>
      </w:r>
      <w:r w:rsidRPr="00C26995">
        <w:rPr>
          <w:rFonts w:asciiTheme="majorBidi" w:hAnsiTheme="majorBidi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39</w:t>
      </w:r>
      <w:r w:rsidRPr="00C26995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 และ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195</w:t>
      </w:r>
      <w:r w:rsidRPr="00C26995">
        <w:rPr>
          <w:rFonts w:asciiTheme="majorBidi" w:hAnsiTheme="majorBidi"/>
          <w:sz w:val="30"/>
          <w:szCs w:val="30"/>
          <w:lang w:val="en-US" w:bidi="th-TH"/>
        </w:rPr>
        <w:t>.</w:t>
      </w:r>
      <w:r w:rsidR="00A77235" w:rsidRPr="00A77235">
        <w:rPr>
          <w:rFonts w:asciiTheme="majorBidi" w:hAnsiTheme="majorBidi"/>
          <w:sz w:val="30"/>
          <w:szCs w:val="30"/>
          <w:lang w:val="en-US" w:bidi="th-TH"/>
        </w:rPr>
        <w:t>50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Pr="00C2699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ตามลำดับ</w:t>
      </w:r>
    </w:p>
    <w:p w14:paraId="77A0C508" w14:textId="7800A7A0" w:rsidR="009B55FE" w:rsidRPr="00AA3AF3" w:rsidRDefault="009B5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6AB3E4FD" w14:textId="77777777" w:rsidR="00FA1909" w:rsidRPr="00C26995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823"/>
        <w:rPr>
          <w:rFonts w:asciiTheme="majorBidi" w:hAnsiTheme="majorBidi"/>
          <w:i/>
          <w:iCs/>
          <w:sz w:val="30"/>
          <w:szCs w:val="30"/>
        </w:rPr>
      </w:pPr>
      <w:r w:rsidRPr="00C26995">
        <w:rPr>
          <w:rFonts w:asciiTheme="majorBidi" w:hAnsiTheme="majorBidi" w:hint="cs"/>
          <w:i/>
          <w:iCs/>
          <w:sz w:val="30"/>
          <w:szCs w:val="30"/>
          <w:cs/>
        </w:rPr>
        <w:t>เงินลงทุนใน</w:t>
      </w:r>
      <w:r w:rsidRPr="00C269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C26995">
        <w:rPr>
          <w:rFonts w:asciiTheme="majorBidi" w:hAnsiTheme="majorBidi"/>
          <w:i/>
          <w:iCs/>
          <w:sz w:val="30"/>
          <w:szCs w:val="30"/>
        </w:rPr>
        <w:t xml:space="preserve">RATCH &amp; AIDC Wind Energy Pte. Ltd. </w:t>
      </w:r>
    </w:p>
    <w:p w14:paraId="1264B8CC" w14:textId="77777777" w:rsidR="00FA1909" w:rsidRPr="00AA3AF3" w:rsidRDefault="00FA1909" w:rsidP="00FA1909">
      <w:pPr>
        <w:pStyle w:val="block"/>
        <w:spacing w:after="0" w:line="240" w:lineRule="atLeast"/>
        <w:ind w:left="540" w:right="823"/>
        <w:jc w:val="thaiDistribute"/>
        <w:rPr>
          <w:rFonts w:asciiTheme="majorBidi" w:hAnsiTheme="majorBidi" w:cstheme="majorBidi"/>
          <w:spacing w:val="-4"/>
          <w:sz w:val="14"/>
          <w:szCs w:val="14"/>
          <w:lang w:val="en-US" w:bidi="th-TH"/>
        </w:rPr>
      </w:pPr>
    </w:p>
    <w:p w14:paraId="3D121964" w14:textId="21D68C64" w:rsidR="00FA1909" w:rsidRPr="00C26995" w:rsidRDefault="00FA1909" w:rsidP="009B3F3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A77235" w:rsidRPr="00A77235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มิถุนายน </w:t>
      </w:r>
      <w:r w:rsidR="00A77235" w:rsidRPr="00A77235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 อาร์เอช อินเตอร์เนชั่นแนล (สิงคโปร์) คอร์ปอเรชั่น จำกัด (“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RHIS”) 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ซึ่งเป็นบริษัทย่อยทางอ้อมของบริษัท ได้ดำเนินการใช้สิทธิตามสัญญา 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Call Option 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และรับโอนหุ้นส่วนที่เหลือทั้งหมดในบริษัท 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RATCH &amp; AIDC Wind Energy Pte. Ltd. (“RATCH &amp; AIDC”) 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ส่งผลให้ 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RHIS 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มีส่วนได้เสียใน 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RATCH &amp; AIDC 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เพิ่มขึ้นเป็นร้อยละ </w:t>
      </w:r>
      <w:r w:rsidR="00A77235" w:rsidRPr="00A77235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ดังนั้น 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RATCH &amp; AIDC 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>จึงเปลี่ยนสถานะจากการร่วมค้าทางอ้อม เป็นบริษัทย่อยทางอ้อมของกลุ่มบริษัท</w:t>
      </w:r>
    </w:p>
    <w:p w14:paraId="7A64DC67" w14:textId="77777777" w:rsidR="00FA1909" w:rsidRPr="00AA3AF3" w:rsidRDefault="00FA1909" w:rsidP="009B3F3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0A685BC6" w14:textId="77777777" w:rsidR="00FA1909" w:rsidRPr="00C26995" w:rsidRDefault="00FA1909" w:rsidP="009B3F3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กลุ่มบริษัทรับรู้มูลค่าส่วนได้เสียที่ถืออยู่ใน 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RATCH &amp; AIDC 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ที่มีอยู่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>ก่อน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>โดยใช้มูลค่ายุติธรรม ณ วัน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>เปลี่ยนประเภทเงินลงทุน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และรับรู้ผลต่างที่เกิดขึ้นดังกล่าวในงบกำไรขาดทุน ดังนี้</w:t>
      </w:r>
    </w:p>
    <w:p w14:paraId="39CFE3B8" w14:textId="77777777" w:rsidR="009B3F36" w:rsidRPr="00AA3AF3" w:rsidRDefault="009B3F36" w:rsidP="009B3F3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tbl>
      <w:tblPr>
        <w:tblW w:w="907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1559"/>
      </w:tblGrid>
      <w:tr w:rsidR="00FA1909" w:rsidRPr="00C26995" w14:paraId="7EB74800" w14:textId="77777777" w:rsidTr="005863F5">
        <w:tc>
          <w:tcPr>
            <w:tcW w:w="7512" w:type="dxa"/>
          </w:tcPr>
          <w:p w14:paraId="60957440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99935D" w14:textId="77777777" w:rsidR="00FA1909" w:rsidRPr="00C26995" w:rsidRDefault="00FA1909" w:rsidP="005863F5">
            <w:pPr>
              <w:tabs>
                <w:tab w:val="decimal" w:pos="10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A1909" w:rsidRPr="00C26995" w14:paraId="06A5ADBC" w14:textId="77777777" w:rsidTr="005863F5">
        <w:tc>
          <w:tcPr>
            <w:tcW w:w="7512" w:type="dxa"/>
          </w:tcPr>
          <w:p w14:paraId="58521372" w14:textId="77777777" w:rsidR="00FA1909" w:rsidRPr="00C26995" w:rsidRDefault="00FA1909" w:rsidP="005863F5">
            <w:pPr>
              <w:ind w:left="156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RATCH &amp; AIDC</w:t>
            </w:r>
          </w:p>
        </w:tc>
        <w:tc>
          <w:tcPr>
            <w:tcW w:w="1559" w:type="dxa"/>
          </w:tcPr>
          <w:p w14:paraId="5FC0E889" w14:textId="2B60B6C6" w:rsidR="00FA1909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1B43BB" w:rsidRPr="00E3370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</w:tr>
      <w:tr w:rsidR="00FA1909" w:rsidRPr="00C26995" w14:paraId="34E4A6CD" w14:textId="77777777" w:rsidTr="005863F5">
        <w:trPr>
          <w:trHeight w:val="371"/>
        </w:trPr>
        <w:tc>
          <w:tcPr>
            <w:tcW w:w="7512" w:type="dxa"/>
          </w:tcPr>
          <w:p w14:paraId="1D06B03C" w14:textId="77777777" w:rsidR="00FA1909" w:rsidRPr="00C26995" w:rsidRDefault="00FA1909" w:rsidP="005863F5">
            <w:pPr>
              <w:tabs>
                <w:tab w:val="clear" w:pos="227"/>
              </w:tabs>
              <w:ind w:left="75" w:hanging="8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RATCH &amp; AIDC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ที่มีอยู่ก่อน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24A3A459" w14:textId="54B18F6B" w:rsidR="00FA1909" w:rsidRPr="00E33707" w:rsidRDefault="00FA1909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E33707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E33707" w:rsidRPr="00E33707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4B50A0FA" w14:textId="77777777" w:rsidTr="005863F5">
        <w:tc>
          <w:tcPr>
            <w:tcW w:w="7512" w:type="dxa"/>
          </w:tcPr>
          <w:p w14:paraId="42DFD05A" w14:textId="77777777" w:rsidR="00FA1909" w:rsidRPr="00C26995" w:rsidRDefault="00FA1909" w:rsidP="005863F5">
            <w:pPr>
              <w:ind w:left="156" w:hanging="15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 xml:space="preserve">หัก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ส่วนได้เสียที่เคยรับรู้ในงบกำไรขาดทุนเบ็ดเสร็จอื่น</w:t>
            </w:r>
            <w:r w:rsidRPr="00C2699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48EA48" w14:textId="5ECC05A8" w:rsidR="00FA1909" w:rsidRPr="00E33707" w:rsidRDefault="00FA1909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E3370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E3370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38A3B425" w14:textId="77777777" w:rsidTr="005863F5">
        <w:tc>
          <w:tcPr>
            <w:tcW w:w="7512" w:type="dxa"/>
          </w:tcPr>
          <w:p w14:paraId="6F3C61F9" w14:textId="77777777" w:rsidR="00FA1909" w:rsidRPr="00C26995" w:rsidRDefault="00FA1909" w:rsidP="005863F5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ผลต่าง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จากการเปลี่ยนแปลงมูลค่ายุติธรรมของเงินลงทุนใน</w:t>
            </w:r>
            <w:r w:rsidRPr="00C2699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A876E69" w14:textId="4EEA35F9" w:rsidR="00FA1909" w:rsidRPr="00E33707" w:rsidRDefault="00E33707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38.25</w:t>
            </w:r>
          </w:p>
        </w:tc>
      </w:tr>
    </w:tbl>
    <w:p w14:paraId="7B42CEF9" w14:textId="77777777" w:rsidR="00FA1909" w:rsidRPr="00AA3AF3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4"/>
          <w:szCs w:val="14"/>
        </w:rPr>
      </w:pPr>
    </w:p>
    <w:p w14:paraId="3D7E2E3F" w14:textId="7251E80D" w:rsidR="00FA1909" w:rsidRDefault="00FA1909" w:rsidP="00B6546C">
      <w:pPr>
        <w:pStyle w:val="block"/>
        <w:spacing w:after="0"/>
        <w:ind w:left="540" w:right="-27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26995">
        <w:rPr>
          <w:rFonts w:ascii="Angsana New" w:hAnsi="Angsana New"/>
          <w:spacing w:val="-4"/>
          <w:sz w:val="30"/>
          <w:szCs w:val="30"/>
          <w:cs/>
          <w:lang w:val="en-US" w:bidi="th-TH"/>
        </w:rPr>
        <w:t>มูลค่ายุติธรรมของสินทรัพย์และหนี้สินที่รับมา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ได้ประเมิน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เสร็จสมบูรณ์แล้ว </w:t>
      </w:r>
      <w:r w:rsidRPr="00C2699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มูลค่ายุติธรรมของสินทรัพย์ที่ได้มาและหนี้สินที่รับมา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ณ วัน</w:t>
      </w:r>
      <w:r w:rsidRPr="00C26995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เปลี่ยนประเภทเงินลงทุน</w:t>
      </w:r>
      <w:r w:rsidRPr="00C26995">
        <w:rPr>
          <w:rFonts w:ascii="Angsana New" w:hAnsi="Angsana New"/>
          <w:spacing w:val="-4"/>
          <w:sz w:val="30"/>
          <w:szCs w:val="30"/>
          <w:cs/>
          <w:lang w:val="en-US"/>
        </w:rPr>
        <w:t>แต่ละประเภทที่สำคัญ มีดังนี้</w:t>
      </w:r>
    </w:p>
    <w:p w14:paraId="45D7EBB0" w14:textId="77777777" w:rsidR="00B6546C" w:rsidRPr="00B6546C" w:rsidRDefault="00B6546C" w:rsidP="00B6546C">
      <w:pPr>
        <w:pStyle w:val="block"/>
        <w:spacing w:after="0"/>
        <w:ind w:left="540" w:right="-27"/>
        <w:jc w:val="thaiDistribute"/>
        <w:rPr>
          <w:rFonts w:ascii="Angsana New" w:hAnsi="Angsana New"/>
          <w:spacing w:val="-4"/>
          <w:szCs w:val="22"/>
          <w:lang w:val="en-US"/>
        </w:rPr>
      </w:pPr>
    </w:p>
    <w:tbl>
      <w:tblPr>
        <w:tblW w:w="8998" w:type="dxa"/>
        <w:tblInd w:w="450" w:type="dxa"/>
        <w:tblLook w:val="01E0" w:firstRow="1" w:lastRow="1" w:firstColumn="1" w:lastColumn="1" w:noHBand="0" w:noVBand="0"/>
      </w:tblPr>
      <w:tblGrid>
        <w:gridCol w:w="6486"/>
        <w:gridCol w:w="270"/>
        <w:gridCol w:w="672"/>
        <w:gridCol w:w="1570"/>
      </w:tblGrid>
      <w:tr w:rsidR="00FA1909" w:rsidRPr="00C26995" w14:paraId="3FB6DE02" w14:textId="77777777" w:rsidTr="00C84BC0">
        <w:trPr>
          <w:tblHeader/>
        </w:trPr>
        <w:tc>
          <w:tcPr>
            <w:tcW w:w="6486" w:type="dxa"/>
          </w:tcPr>
          <w:p w14:paraId="34184BF3" w14:textId="77777777" w:rsidR="00FA1909" w:rsidRPr="00C26995" w:rsidRDefault="00FA1909" w:rsidP="005863F5">
            <w:pPr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67E40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672" w:type="dxa"/>
          </w:tcPr>
          <w:p w14:paraId="16C60FFB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475FC289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A1909" w:rsidRPr="00C26995" w14:paraId="0FBC3170" w14:textId="77777777" w:rsidTr="00C84BC0">
        <w:tc>
          <w:tcPr>
            <w:tcW w:w="6486" w:type="dxa"/>
            <w:vAlign w:val="bottom"/>
          </w:tcPr>
          <w:p w14:paraId="656FBD34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ABA62DD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2B6F6C23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6C9448DD" w14:textId="1535FF12" w:rsidR="00FA1909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FA1909" w:rsidRPr="00E3370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FA1909" w:rsidRPr="00C26995" w14:paraId="6D6540C1" w14:textId="77777777" w:rsidTr="00C84BC0">
        <w:tc>
          <w:tcPr>
            <w:tcW w:w="6486" w:type="dxa"/>
            <w:vAlign w:val="bottom"/>
          </w:tcPr>
          <w:p w14:paraId="41C13F93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DB0B27C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6EBC0ED8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3F925F77" w14:textId="0023BC9A" w:rsidR="00FA1909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A1909" w:rsidRPr="00E337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  <w:r w:rsidR="00FA1909" w:rsidRPr="00E337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FA1909" w:rsidRPr="00C26995" w14:paraId="03F061BE" w14:textId="77777777" w:rsidTr="00C84BC0">
        <w:tc>
          <w:tcPr>
            <w:tcW w:w="6486" w:type="dxa"/>
            <w:vAlign w:val="bottom"/>
          </w:tcPr>
          <w:p w14:paraId="607214DD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270" w:type="dxa"/>
          </w:tcPr>
          <w:p w14:paraId="139739BB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2B8E6D70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12092580" w14:textId="54BB49A7" w:rsidR="00FA1909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  <w:r w:rsidR="00FA1909" w:rsidRPr="00E33707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FA1909" w:rsidRPr="00C26995" w14:paraId="1665E67C" w14:textId="77777777" w:rsidTr="00C84BC0">
        <w:tc>
          <w:tcPr>
            <w:tcW w:w="6486" w:type="dxa"/>
            <w:vAlign w:val="bottom"/>
          </w:tcPr>
          <w:p w14:paraId="37E25904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017DC1A1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5079E26D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F05E7D" w14:textId="682A9302" w:rsidR="00FA1909" w:rsidRPr="00E33707" w:rsidRDefault="00AA6A62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E3370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E33707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E33707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030A1C46" w14:textId="77777777" w:rsidTr="00C84BC0">
        <w:tc>
          <w:tcPr>
            <w:tcW w:w="6486" w:type="dxa"/>
          </w:tcPr>
          <w:p w14:paraId="5E47ED4D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08677D0A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0534A8DA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03E59DC" w14:textId="37327B9F" w:rsidR="00FA1909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  <w:r w:rsidR="00AA6A62"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063117" w:rsidRPr="00C26995" w14:paraId="7B68CABE" w14:textId="77777777" w:rsidTr="00C84BC0">
        <w:tc>
          <w:tcPr>
            <w:tcW w:w="6486" w:type="dxa"/>
          </w:tcPr>
          <w:p w14:paraId="2418D72C" w14:textId="008561DB" w:rsidR="00063117" w:rsidRPr="00C26995" w:rsidRDefault="00063117" w:rsidP="0006311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270" w:type="dxa"/>
          </w:tcPr>
          <w:p w14:paraId="680377C4" w14:textId="77777777" w:rsidR="00063117" w:rsidRPr="00C26995" w:rsidRDefault="00063117" w:rsidP="0006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681690AA" w14:textId="77777777" w:rsidR="00063117" w:rsidRPr="00C26995" w:rsidRDefault="00063117" w:rsidP="0006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4B8AA44" w14:textId="4BE5B2C8" w:rsidR="00063117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063117" w:rsidRPr="00E33707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E3370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063117" w:rsidRPr="00C26995" w14:paraId="5C588CA6" w14:textId="77777777" w:rsidTr="00C84BC0">
        <w:tc>
          <w:tcPr>
            <w:tcW w:w="6486" w:type="dxa"/>
          </w:tcPr>
          <w:p w14:paraId="73E95A1C" w14:textId="275F086E" w:rsidR="00063117" w:rsidRPr="00C26995" w:rsidRDefault="00063117" w:rsidP="0006311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5A32D550" w14:textId="77777777" w:rsidR="00063117" w:rsidRPr="00C26995" w:rsidRDefault="00063117" w:rsidP="0006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dxa"/>
          </w:tcPr>
          <w:p w14:paraId="6B2E42B0" w14:textId="77777777" w:rsidR="00063117" w:rsidRPr="00C26995" w:rsidRDefault="00063117" w:rsidP="0006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68C157F7" w14:textId="3E04D668" w:rsidR="00063117" w:rsidRPr="00E33707" w:rsidRDefault="00A77235" w:rsidP="00E3370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063117"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E337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</w:tr>
    </w:tbl>
    <w:p w14:paraId="76D258F9" w14:textId="77777777" w:rsidR="00C55D04" w:rsidRDefault="00C55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 w:type="page"/>
      </w:r>
    </w:p>
    <w:p w14:paraId="4D0E48FC" w14:textId="7EAE1115" w:rsidR="00C84BC0" w:rsidRPr="00C26995" w:rsidRDefault="00C84BC0" w:rsidP="00C84BC0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</w:pPr>
      <w:r w:rsidRPr="00C2699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 w:bidi="th-TH"/>
        </w:rPr>
        <w:lastRenderedPageBreak/>
        <w:t>เงินลงทุนใน</w:t>
      </w:r>
      <w:r w:rsidRPr="00C26995">
        <w:rPr>
          <w:rFonts w:asciiTheme="majorBidi" w:hAnsiTheme="majorBidi"/>
          <w:i/>
          <w:iCs/>
          <w:spacing w:val="-4"/>
          <w:sz w:val="30"/>
          <w:szCs w:val="30"/>
          <w:cs/>
          <w:lang w:val="en-US" w:bidi="th-TH"/>
        </w:rPr>
        <w:t>บริษัท นอร์ทเทิร์น บางกอก โมโนเรล จำกัด และบริษัท อีสเทิร์น บางกอก โมโนเรล จำกัด</w:t>
      </w:r>
    </w:p>
    <w:p w14:paraId="3812BB0C" w14:textId="77777777" w:rsidR="00C84BC0" w:rsidRPr="00C26995" w:rsidRDefault="00C84BC0" w:rsidP="00C84BC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419E8A7C" w14:textId="77777777" w:rsidR="00C84BC0" w:rsidRPr="00C26995" w:rsidRDefault="00C84BC0" w:rsidP="00C84BC0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C26995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ในระหว่างปี </w:t>
      </w:r>
      <w:r w:rsidRPr="00A7723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Pr="00C26995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บริษัทได้เปลี่ยนประเภทเงินลงทุนในบริษัท นอร์ทเทิร์น บางกอก โมโนเรล จำกัด และ</w:t>
      </w:r>
      <w:r w:rsidRPr="00C26995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br/>
      </w:r>
      <w:r w:rsidRPr="00C26995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บริษัท อีสเทิร์น บางกอก โมโนเรล จำกัด </w:t>
      </w:r>
      <w:r w:rsidRPr="00C26995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จากเงินลงทุนในบริษัทร่วมเป็นเงินลงทุนในตราสารทุนจำนวน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br/>
      </w:r>
      <w:r w:rsidRPr="00A7723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26995">
        <w:rPr>
          <w:rFonts w:asciiTheme="majorBidi" w:hAnsiTheme="majorBidi" w:cstheme="majorBidi"/>
          <w:sz w:val="30"/>
          <w:szCs w:val="30"/>
          <w:lang w:val="en-US"/>
        </w:rPr>
        <w:t>,</w:t>
      </w:r>
      <w:r w:rsidRPr="00A77235">
        <w:rPr>
          <w:rFonts w:asciiTheme="majorBidi" w:hAnsiTheme="majorBidi" w:cstheme="majorBidi"/>
          <w:sz w:val="30"/>
          <w:szCs w:val="30"/>
          <w:lang w:val="en-US"/>
        </w:rPr>
        <w:t>531</w:t>
      </w:r>
      <w:r w:rsidRPr="00C26995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7723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C269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 xml:space="preserve">ล้านบาท เนื่องจากบริษัทสูญเสียอิทธิพลอย่างมีสาระสำคัญ ทั้งนี้ จากการจัดประเภทเงินลงทุนดังกล่าว บริษัทได้รับรู้ส่วนแบ่งผลขาดทุนที่เคยรับรู้เข้ากำไรขาดทุนเบ็ดเสร็จอื่นในงบกำไรขาดทุนเบ็ดเสร็จรวมเป็นจำนวน </w:t>
      </w:r>
      <w:r w:rsidRPr="00A77235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C26995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77235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C2699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26995">
        <w:rPr>
          <w:rFonts w:asciiTheme="majorBidi" w:hAnsiTheme="majorBidi"/>
          <w:sz w:val="30"/>
          <w:szCs w:val="30"/>
          <w:cs/>
          <w:lang w:val="en-US" w:bidi="th-TH"/>
        </w:rPr>
        <w:t>ล้านบาท</w:t>
      </w:r>
    </w:p>
    <w:p w14:paraId="35EB6A9E" w14:textId="77777777" w:rsidR="00FA1909" w:rsidRPr="005E67E3" w:rsidRDefault="00FA1909" w:rsidP="005E67E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CA59007" w14:textId="77777777" w:rsidR="00FA1909" w:rsidRPr="00C26995" w:rsidRDefault="00FA1909" w:rsidP="00FA190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6995">
        <w:rPr>
          <w:rFonts w:asciiTheme="majorBidi" w:hAnsiTheme="majorBidi" w:hint="cs"/>
          <w:i/>
          <w:iCs/>
          <w:sz w:val="30"/>
          <w:szCs w:val="30"/>
          <w:cs/>
          <w:lang w:val="en-US" w:bidi="th-TH"/>
        </w:rPr>
        <w:t>เงินลงทุนในบริษัท หินกองเพาเวอร์ จำกัด</w:t>
      </w:r>
    </w:p>
    <w:p w14:paraId="1693198A" w14:textId="77777777" w:rsidR="00FA1909" w:rsidRPr="005E67E3" w:rsidRDefault="00FA1909" w:rsidP="005E67E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477111" w14:textId="4A2DBCBE" w:rsidR="00FA1909" w:rsidRPr="00C26995" w:rsidRDefault="00FA1909" w:rsidP="009B3F36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="00A77235" w:rsidRPr="00A77235">
        <w:rPr>
          <w:rFonts w:ascii="Angsana New" w:hAnsi="Angsana New" w:hint="cs"/>
          <w:spacing w:val="-4"/>
          <w:sz w:val="30"/>
          <w:szCs w:val="30"/>
          <w:lang w:val="en-US" w:bidi="th-TH"/>
        </w:rPr>
        <w:t>1</w:t>
      </w:r>
      <w:r w:rsidRPr="00C2699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ตุลาคม </w:t>
      </w:r>
      <w:r w:rsidR="00A77235" w:rsidRPr="00A77235">
        <w:rPr>
          <w:rFonts w:ascii="Angsana New" w:hAnsi="Angsana New"/>
          <w:spacing w:val="-4"/>
          <w:sz w:val="30"/>
          <w:szCs w:val="30"/>
          <w:lang w:val="en-US" w:bidi="th-TH"/>
        </w:rPr>
        <w:t>2568</w:t>
      </w:r>
      <w:r w:rsidRPr="00C2699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บริษัทและบริษัท</w:t>
      </w:r>
      <w:r w:rsidR="003473A8" w:rsidRPr="00C26995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คู่สัญญา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ได้มีการแก้ไขสัญญาผู้ถือหุ้น สำหรับหุ้นในบริษัท หินกองเพาเวอร์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 xml:space="preserve"> จำกัด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C26995">
        <w:rPr>
          <w:rFonts w:ascii="Angsana New" w:hAnsi="Angsana New"/>
          <w:sz w:val="30"/>
          <w:szCs w:val="30"/>
          <w:lang w:val="en-US" w:bidi="th-TH"/>
        </w:rPr>
        <w:t>“HKP”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) ส่งผลให้บริษัทมีอำนาจควบคุมใน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HKP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 xml:space="preserve">ดังนั้น 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HKP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จึงเปลี่ยนสถานะจากการร่วมค้า เป็น</w:t>
      </w:r>
      <w:r w:rsidR="00C55D04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เงินลงทุนใน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</w:p>
    <w:p w14:paraId="63C959E9" w14:textId="77777777" w:rsidR="00FA1909" w:rsidRPr="00C26995" w:rsidRDefault="00FA1909" w:rsidP="009B3F36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E8B3D73" w14:textId="088275B1" w:rsidR="00FA1909" w:rsidRPr="00C26995" w:rsidRDefault="00FA1909" w:rsidP="009B3F36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กลุ่มบริษัทรับรู้มูลค่าส่วนได้เสียที่ถืออยู่ใน 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HKP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ที่มีอยู่ก่อน โดยใช้มูลค่ายุติธรรม ณ วัน</w:t>
      </w:r>
      <w:r w:rsidRPr="00C26995">
        <w:rPr>
          <w:rFonts w:ascii="Angsana New" w:hAnsi="Angsana New"/>
          <w:sz w:val="30"/>
          <w:szCs w:val="30"/>
          <w:cs/>
          <w:lang w:val="en-US"/>
        </w:rPr>
        <w:t>เปลี่ยนประเภทเงินลงทุน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และรับรู้ผลต่างที่เกิดขึ้นดังกล่าวในงบกำไรขาดทุน ดังนี้</w:t>
      </w:r>
    </w:p>
    <w:p w14:paraId="7EC13DA4" w14:textId="77777777" w:rsidR="00FA1909" w:rsidRPr="005E67E3" w:rsidRDefault="00FA1909" w:rsidP="005E67E3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2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470"/>
        <w:gridCol w:w="1559"/>
      </w:tblGrid>
      <w:tr w:rsidR="00FA1909" w:rsidRPr="00C26995" w14:paraId="223BB1EC" w14:textId="77777777" w:rsidTr="005863F5">
        <w:tc>
          <w:tcPr>
            <w:tcW w:w="7470" w:type="dxa"/>
          </w:tcPr>
          <w:p w14:paraId="5666A6C0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17FC6D" w14:textId="77777777" w:rsidR="00FA1909" w:rsidRPr="00C26995" w:rsidRDefault="00FA1909" w:rsidP="005863F5">
            <w:pPr>
              <w:tabs>
                <w:tab w:val="decimal" w:pos="10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A1909" w:rsidRPr="00C26995" w14:paraId="463B9B09" w14:textId="77777777" w:rsidTr="005863F5">
        <w:tc>
          <w:tcPr>
            <w:tcW w:w="7470" w:type="dxa"/>
          </w:tcPr>
          <w:p w14:paraId="672579C8" w14:textId="77777777" w:rsidR="00FA1909" w:rsidRPr="00C26995" w:rsidRDefault="00FA1909" w:rsidP="005863F5">
            <w:pPr>
              <w:ind w:left="156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HKP </w:t>
            </w:r>
          </w:p>
        </w:tc>
        <w:tc>
          <w:tcPr>
            <w:tcW w:w="1559" w:type="dxa"/>
          </w:tcPr>
          <w:p w14:paraId="23BDDFB3" w14:textId="4E88C6B7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</w:tr>
      <w:tr w:rsidR="00FA1909" w:rsidRPr="00C26995" w14:paraId="1DD802A5" w14:textId="77777777" w:rsidTr="005863F5">
        <w:trPr>
          <w:trHeight w:val="371"/>
        </w:trPr>
        <w:tc>
          <w:tcPr>
            <w:tcW w:w="7470" w:type="dxa"/>
          </w:tcPr>
          <w:p w14:paraId="77B78D45" w14:textId="77777777" w:rsidR="00FA1909" w:rsidRPr="00C26995" w:rsidRDefault="00FA1909" w:rsidP="005863F5">
            <w:pPr>
              <w:tabs>
                <w:tab w:val="clear" w:pos="227"/>
              </w:tabs>
              <w:ind w:left="75" w:hanging="8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HKP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ที่มีอยู่ก่อน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57B38A93" w14:textId="32C97CFB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27A53A31" w14:textId="77777777" w:rsidTr="005863F5">
        <w:tc>
          <w:tcPr>
            <w:tcW w:w="7470" w:type="dxa"/>
          </w:tcPr>
          <w:p w14:paraId="02EA343C" w14:textId="77777777" w:rsidR="00FA1909" w:rsidRPr="00C26995" w:rsidRDefault="00FA1909" w:rsidP="005863F5">
            <w:pPr>
              <w:ind w:left="156" w:hanging="15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 xml:space="preserve">หัก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ส่วนได้เสียที่เคยรับรู้ในงบกำไรขาดทุนเบ็ดเสร็จอื่น</w:t>
            </w:r>
            <w:r w:rsidRPr="00C2699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E28F6D" w14:textId="5239FCAF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03D51E65" w14:textId="77777777" w:rsidTr="005863F5">
        <w:tc>
          <w:tcPr>
            <w:tcW w:w="7470" w:type="dxa"/>
          </w:tcPr>
          <w:p w14:paraId="08B64272" w14:textId="77777777" w:rsidR="00FA1909" w:rsidRPr="00C26995" w:rsidRDefault="00FA1909" w:rsidP="005863F5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ผลต่าง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จากการเปลี่ยนแปลงมูลค่ายุติธรรมของเงินลงทุนใน</w:t>
            </w:r>
            <w:r w:rsidRPr="00C2699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31FBE51" w14:textId="4F31B0A9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21FBAA90" w14:textId="77777777" w:rsidR="00FA1909" w:rsidRPr="00C26995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266001" w14:textId="77777777" w:rsidR="009B3F36" w:rsidRPr="00C26995" w:rsidRDefault="009B3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/>
          <w:sz w:val="30"/>
          <w:szCs w:val="30"/>
          <w:cs/>
        </w:rPr>
        <w:br w:type="page"/>
      </w:r>
    </w:p>
    <w:p w14:paraId="4ECB0DAF" w14:textId="167B22B3" w:rsidR="00FA1909" w:rsidRPr="00C55D04" w:rsidRDefault="00C55D04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5D04">
        <w:rPr>
          <w:rFonts w:ascii="Angsana New" w:hAnsi="Angsana New" w:hint="cs"/>
          <w:sz w:val="30"/>
          <w:szCs w:val="30"/>
          <w:cs/>
        </w:rPr>
        <w:lastRenderedPageBreak/>
        <w:t>ประมาณการ</w:t>
      </w:r>
      <w:r w:rsidR="00FA1909" w:rsidRPr="00C55D04">
        <w:rPr>
          <w:rFonts w:ascii="Angsana New" w:hAnsi="Angsana New" w:hint="cs"/>
          <w:sz w:val="30"/>
          <w:szCs w:val="30"/>
          <w:cs/>
        </w:rPr>
        <w:t>มูลค่า</w:t>
      </w:r>
      <w:r w:rsidRPr="00C55D04">
        <w:rPr>
          <w:rFonts w:ascii="Angsana New" w:hAnsi="Angsana New" w:hint="cs"/>
          <w:sz w:val="30"/>
          <w:szCs w:val="30"/>
          <w:cs/>
        </w:rPr>
        <w:t>ยุติธรรม</w:t>
      </w:r>
      <w:r w:rsidR="00FA1909" w:rsidRPr="00C55D04">
        <w:rPr>
          <w:rFonts w:ascii="Angsana New" w:hAnsi="Angsana New" w:hint="cs"/>
          <w:sz w:val="30"/>
          <w:szCs w:val="30"/>
          <w:cs/>
        </w:rPr>
        <w:t xml:space="preserve">ของสินทรัพย์ที่ได้มาและหนี้สินที่รับมา ณ </w:t>
      </w:r>
      <w:r w:rsidR="00FA1909" w:rsidRPr="00C55D04">
        <w:rPr>
          <w:rFonts w:asciiTheme="majorBidi" w:hAnsiTheme="majorBidi" w:hint="cs"/>
          <w:sz w:val="30"/>
          <w:szCs w:val="30"/>
          <w:cs/>
        </w:rPr>
        <w:t>วัน</w:t>
      </w:r>
      <w:r w:rsidR="00FA1909" w:rsidRPr="00C55D04">
        <w:rPr>
          <w:rFonts w:asciiTheme="majorBidi" w:hAnsiTheme="majorBidi"/>
          <w:sz w:val="30"/>
          <w:szCs w:val="30"/>
          <w:cs/>
        </w:rPr>
        <w:t>เปลี่ยนประเภทเงินลงทุน</w:t>
      </w:r>
      <w:r w:rsidR="00FA1909" w:rsidRPr="00C55D04">
        <w:rPr>
          <w:rFonts w:ascii="Angsana New" w:hAnsi="Angsana New"/>
          <w:sz w:val="30"/>
          <w:szCs w:val="30"/>
          <w:cs/>
        </w:rPr>
        <w:t>แต่ละประเภท</w:t>
      </w:r>
      <w:r>
        <w:rPr>
          <w:rFonts w:ascii="Angsana New" w:hAnsi="Angsana New"/>
          <w:sz w:val="30"/>
          <w:szCs w:val="30"/>
          <w:cs/>
        </w:rPr>
        <w:br/>
      </w:r>
      <w:r w:rsidR="00FA1909" w:rsidRPr="00C55D04">
        <w:rPr>
          <w:rFonts w:ascii="Angsana New" w:hAnsi="Angsana New"/>
          <w:sz w:val="30"/>
          <w:szCs w:val="30"/>
          <w:cs/>
        </w:rPr>
        <w:t>ที่สำคัญ มีดังนี้</w:t>
      </w:r>
    </w:p>
    <w:p w14:paraId="5ED8D554" w14:textId="77777777" w:rsidR="00FA1909" w:rsidRPr="00C26995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083" w:type="dxa"/>
        <w:tblInd w:w="450" w:type="dxa"/>
        <w:tblLook w:val="01E0" w:firstRow="1" w:lastRow="1" w:firstColumn="1" w:lastColumn="1" w:noHBand="0" w:noVBand="0"/>
      </w:tblPr>
      <w:tblGrid>
        <w:gridCol w:w="4788"/>
        <w:gridCol w:w="1982"/>
        <w:gridCol w:w="610"/>
        <w:gridCol w:w="1703"/>
      </w:tblGrid>
      <w:tr w:rsidR="00FA1909" w:rsidRPr="00C26995" w14:paraId="59AC89EF" w14:textId="77777777" w:rsidTr="009907CE">
        <w:tc>
          <w:tcPr>
            <w:tcW w:w="4788" w:type="dxa"/>
          </w:tcPr>
          <w:p w14:paraId="76CC70F9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2" w:type="dxa"/>
          </w:tcPr>
          <w:p w14:paraId="1C1709F4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3AE5951B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49600E2" w14:textId="77777777" w:rsidR="00FA1909" w:rsidRPr="00C26995" w:rsidRDefault="00FA1909" w:rsidP="00B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2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A1909" w:rsidRPr="00C26995" w14:paraId="4AE0C290" w14:textId="77777777" w:rsidTr="009907CE">
        <w:tc>
          <w:tcPr>
            <w:tcW w:w="4788" w:type="dxa"/>
            <w:vAlign w:val="bottom"/>
          </w:tcPr>
          <w:p w14:paraId="4B3479A1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982" w:type="dxa"/>
          </w:tcPr>
          <w:p w14:paraId="372AED3B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04DBBED0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33E4E3" w14:textId="512D861B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FA1909" w:rsidRPr="00C26995" w14:paraId="100505EB" w14:textId="77777777" w:rsidTr="009907CE">
        <w:tc>
          <w:tcPr>
            <w:tcW w:w="4788" w:type="dxa"/>
            <w:vAlign w:val="bottom"/>
          </w:tcPr>
          <w:p w14:paraId="2B94EFF2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2" w:type="dxa"/>
          </w:tcPr>
          <w:p w14:paraId="0BC5E465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41D7A320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899D174" w14:textId="72CCC7AC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FA1909" w:rsidRPr="00C26995" w14:paraId="36E2E92A" w14:textId="77777777" w:rsidTr="009907CE">
        <w:tc>
          <w:tcPr>
            <w:tcW w:w="4788" w:type="dxa"/>
            <w:vAlign w:val="bottom"/>
          </w:tcPr>
          <w:p w14:paraId="2BC0B362" w14:textId="7B90335E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982" w:type="dxa"/>
          </w:tcPr>
          <w:p w14:paraId="1AAE741F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31A9819C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EDE07ED" w14:textId="1AE300FE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551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A1909" w:rsidRPr="00C26995" w14:paraId="6CD0A40F" w14:textId="77777777" w:rsidTr="009907CE">
        <w:tc>
          <w:tcPr>
            <w:tcW w:w="4788" w:type="dxa"/>
            <w:vAlign w:val="bottom"/>
          </w:tcPr>
          <w:p w14:paraId="3A17B079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982" w:type="dxa"/>
          </w:tcPr>
          <w:p w14:paraId="39D9DEFC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764C38E5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52F90BE" w14:textId="37473244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FA1909" w:rsidRPr="00C26995" w14:paraId="2E4FD683" w14:textId="77777777" w:rsidTr="009907CE">
        <w:tc>
          <w:tcPr>
            <w:tcW w:w="4788" w:type="dxa"/>
            <w:vAlign w:val="bottom"/>
          </w:tcPr>
          <w:p w14:paraId="1B32C7E4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982" w:type="dxa"/>
          </w:tcPr>
          <w:p w14:paraId="062B33CC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426ED4E7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A79CF" w14:textId="23790269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  <w:r w:rsidR="00FA1909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FA1909" w:rsidRPr="00C26995" w14:paraId="5AF53A2C" w14:textId="77777777" w:rsidTr="009907CE">
        <w:tc>
          <w:tcPr>
            <w:tcW w:w="4788" w:type="dxa"/>
            <w:vAlign w:val="bottom"/>
          </w:tcPr>
          <w:p w14:paraId="47E53109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982" w:type="dxa"/>
          </w:tcPr>
          <w:p w14:paraId="3E97111E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4478867D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5ECC340A" w14:textId="5E8EA67B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6A62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  <w:r w:rsidR="00AA6A62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3B353A37" w14:textId="77777777" w:rsidTr="009907CE">
        <w:tc>
          <w:tcPr>
            <w:tcW w:w="4788" w:type="dxa"/>
            <w:vAlign w:val="bottom"/>
          </w:tcPr>
          <w:p w14:paraId="0CC5A253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982" w:type="dxa"/>
          </w:tcPr>
          <w:p w14:paraId="14F0F2B1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7A9B2E0A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2E422940" w14:textId="6A52285B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7EFE5319" w14:textId="77777777" w:rsidTr="009907CE">
        <w:tc>
          <w:tcPr>
            <w:tcW w:w="4788" w:type="dxa"/>
            <w:vAlign w:val="bottom"/>
          </w:tcPr>
          <w:p w14:paraId="04073224" w14:textId="77777777" w:rsidR="00FA1909" w:rsidRPr="00C26995" w:rsidRDefault="00FA1909" w:rsidP="005863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982" w:type="dxa"/>
          </w:tcPr>
          <w:p w14:paraId="231B409C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678A569E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129E336" w14:textId="43E4917A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4FD8D314" w14:textId="77777777" w:rsidTr="009907CE">
        <w:tc>
          <w:tcPr>
            <w:tcW w:w="4788" w:type="dxa"/>
            <w:vAlign w:val="bottom"/>
          </w:tcPr>
          <w:p w14:paraId="7DC6E708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ประมาณการหนี้สินและหนี้สินอื่น ๆ</w:t>
            </w:r>
          </w:p>
        </w:tc>
        <w:tc>
          <w:tcPr>
            <w:tcW w:w="1982" w:type="dxa"/>
          </w:tcPr>
          <w:p w14:paraId="529A0EF9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7B3D440A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8682ED0" w14:textId="616441FE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6A62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AA6A62"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5E816509" w14:textId="77777777" w:rsidTr="009907CE">
        <w:tc>
          <w:tcPr>
            <w:tcW w:w="4788" w:type="dxa"/>
          </w:tcPr>
          <w:p w14:paraId="4C26874C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982" w:type="dxa"/>
          </w:tcPr>
          <w:p w14:paraId="7D215110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022FC695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7DE1E7AA" w14:textId="303A8DA2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FA1909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  <w:r w:rsidR="00FA1909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6551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FA1909" w:rsidRPr="00C26995" w14:paraId="3868754E" w14:textId="77777777" w:rsidTr="009907CE">
        <w:tc>
          <w:tcPr>
            <w:tcW w:w="4788" w:type="dxa"/>
          </w:tcPr>
          <w:p w14:paraId="250DF9FD" w14:textId="77777777" w:rsidR="00FA1909" w:rsidRPr="00C26995" w:rsidRDefault="00FA1909" w:rsidP="005863F5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1982" w:type="dxa"/>
          </w:tcPr>
          <w:p w14:paraId="243C3215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345A1AEF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FC80B5A" w14:textId="43F75E2C" w:rsidR="00FA1909" w:rsidRPr="00C26995" w:rsidRDefault="00FA1909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551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A1909" w:rsidRPr="00C26995" w14:paraId="10E1688A" w14:textId="77777777" w:rsidTr="009907CE">
        <w:tc>
          <w:tcPr>
            <w:tcW w:w="4788" w:type="dxa"/>
          </w:tcPr>
          <w:p w14:paraId="1A6903AF" w14:textId="77777777" w:rsidR="00FA1909" w:rsidRPr="00C26995" w:rsidRDefault="00FA1909" w:rsidP="005863F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982" w:type="dxa"/>
          </w:tcPr>
          <w:p w14:paraId="49BF1BF4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</w:tcPr>
          <w:p w14:paraId="43A02F24" w14:textId="77777777" w:rsidR="00FA1909" w:rsidRPr="00C26995" w:rsidRDefault="00FA1909" w:rsidP="00586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733D4733" w14:textId="3E077112" w:rsidR="00FA1909" w:rsidRPr="00C26995" w:rsidRDefault="00A77235" w:rsidP="009F79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FA1909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724</w:t>
            </w:r>
            <w:r w:rsidR="00FA1909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</w:tbl>
    <w:p w14:paraId="32743719" w14:textId="77777777" w:rsidR="00FA1909" w:rsidRPr="00C26995" w:rsidRDefault="00FA1909" w:rsidP="00FA1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cs/>
          <w:lang w:val="th-TH"/>
        </w:rPr>
      </w:pPr>
    </w:p>
    <w:p w14:paraId="2F728011" w14:textId="27AD0170" w:rsidR="00FA1909" w:rsidRPr="00C26995" w:rsidRDefault="00FA1909" w:rsidP="009B3F36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th-TH" w:bidi="th-TH"/>
        </w:rPr>
      </w:pPr>
      <w:r w:rsidRPr="00C26995">
        <w:rPr>
          <w:rFonts w:ascii="Angsana New" w:hAnsi="Angsana New"/>
          <w:sz w:val="30"/>
          <w:szCs w:val="30"/>
          <w:cs/>
          <w:lang w:val="th-TH" w:bidi="th-TH"/>
        </w:rPr>
        <w:t>กลุ่มบริษัทอยู่ระหว่างการประเมินมูลค่ายุติธรรมของ</w:t>
      </w:r>
      <w:r w:rsidR="00C55D04">
        <w:rPr>
          <w:rFonts w:ascii="Angsana New" w:hAnsi="Angsana New" w:hint="cs"/>
          <w:sz w:val="30"/>
          <w:szCs w:val="30"/>
          <w:cs/>
          <w:lang w:val="th-TH" w:bidi="th-TH"/>
        </w:rPr>
        <w:t>รายการดังกล่าว</w:t>
      </w:r>
      <w:r w:rsidRPr="00C26995">
        <w:rPr>
          <w:rFonts w:ascii="Angsana New" w:hAnsi="Angsana New"/>
          <w:sz w:val="30"/>
          <w:szCs w:val="30"/>
          <w:cs/>
          <w:lang w:val="th-TH" w:bidi="th-TH"/>
        </w:rPr>
        <w:t xml:space="preserve"> มูลค่ายุติธรรมของสินทรัพย์และหนี้สินที่รับมาเป็นมูลค่าประมาณการ </w:t>
      </w:r>
      <w:r w:rsidRPr="00C26995">
        <w:rPr>
          <w:rFonts w:ascii="Angsana New" w:hAnsi="Angsana New" w:hint="cs"/>
          <w:sz w:val="30"/>
          <w:szCs w:val="30"/>
          <w:cs/>
          <w:lang w:val="th-TH" w:bidi="th-TH"/>
        </w:rPr>
        <w:t>ทั้งนี้ หากผลการประเมินมูลค่ายุติธรรมเสร็จสมบูรณ์แล้ว อาจมีการปรับปรุง</w:t>
      </w:r>
      <w:r w:rsidR="00C55D04">
        <w:rPr>
          <w:rFonts w:ascii="Angsana New" w:hAnsi="Angsana New"/>
          <w:sz w:val="30"/>
          <w:szCs w:val="30"/>
          <w:cs/>
          <w:lang w:val="th-TH" w:bidi="th-TH"/>
        </w:rPr>
        <w:br/>
      </w:r>
      <w:r w:rsidRPr="00C26995">
        <w:rPr>
          <w:rFonts w:ascii="Angsana New" w:hAnsi="Angsana New" w:hint="cs"/>
          <w:sz w:val="30"/>
          <w:szCs w:val="30"/>
          <w:cs/>
          <w:lang w:val="th-TH" w:bidi="th-TH"/>
        </w:rPr>
        <w:t>มูลค่ายุติธรรมที่ได้มาต่อไป</w:t>
      </w:r>
    </w:p>
    <w:p w14:paraId="19FF1ACD" w14:textId="77777777" w:rsidR="00FA1909" w:rsidRPr="005E67E3" w:rsidRDefault="00FA1909" w:rsidP="005E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cs/>
          <w:lang w:val="th-TH"/>
        </w:rPr>
      </w:pPr>
    </w:p>
    <w:p w14:paraId="6A6CB93E" w14:textId="0D91509D" w:rsidR="005064C1" w:rsidRPr="00C26995" w:rsidRDefault="005064C1" w:rsidP="00506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680B78AE" w14:textId="77777777" w:rsidR="005064C1" w:rsidRPr="005E67E3" w:rsidRDefault="005064C1" w:rsidP="005E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lang w:val="th-TH"/>
        </w:rPr>
      </w:pPr>
    </w:p>
    <w:p w14:paraId="3D288732" w14:textId="73888BC4" w:rsidR="00446384" w:rsidRPr="008F555F" w:rsidRDefault="00446384" w:rsidP="00446384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446384">
        <w:rPr>
          <w:rFonts w:asciiTheme="majorBidi" w:hAnsiTheme="majorBidi" w:cstheme="majorBidi"/>
          <w:sz w:val="30"/>
          <w:szCs w:val="30"/>
        </w:rPr>
        <w:t>23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446384">
        <w:rPr>
          <w:rFonts w:asciiTheme="majorBidi" w:hAnsiTheme="majorBidi" w:cstheme="majorBidi"/>
          <w:sz w:val="30"/>
          <w:szCs w:val="30"/>
        </w:rPr>
        <w:t>2561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446384">
        <w:rPr>
          <w:rFonts w:asciiTheme="majorBidi" w:hAnsiTheme="majorBidi" w:cstheme="majorBidi"/>
          <w:sz w:val="30"/>
          <w:szCs w:val="30"/>
          <w:lang w:val="th-TH"/>
        </w:rPr>
        <w:t xml:space="preserve">D 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ของโครงการโรงไฟฟ้าพลังน้ำเซเปียน-เซน้ำน้อย </w:t>
      </w:r>
      <w:r w:rsidR="00915642">
        <w:rPr>
          <w:rFonts w:asciiTheme="majorBidi" w:hAnsiTheme="majorBidi" w:cstheme="majorBidi"/>
          <w:sz w:val="30"/>
          <w:szCs w:val="30"/>
        </w:rPr>
        <w:br/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>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446384">
        <w:rPr>
          <w:rFonts w:asciiTheme="majorBidi" w:hAnsiTheme="majorBidi" w:cstheme="majorBidi"/>
          <w:sz w:val="30"/>
          <w:szCs w:val="30"/>
          <w:lang w:val="th-TH"/>
        </w:rPr>
        <w:t xml:space="preserve">EPC Contractor) 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</w:t>
      </w:r>
      <w:r w:rsidR="00915642">
        <w:rPr>
          <w:rFonts w:asciiTheme="majorBidi" w:hAnsiTheme="majorBidi" w:cstheme="majorBidi"/>
          <w:sz w:val="30"/>
          <w:szCs w:val="30"/>
        </w:rPr>
        <w:br/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สปป. ลาว ได้แต่งตั้งคณะกรรมการ </w:t>
      </w:r>
      <w:r w:rsidRPr="00446384">
        <w:rPr>
          <w:rFonts w:asciiTheme="majorBidi" w:hAnsiTheme="majorBidi" w:cstheme="majorBidi"/>
          <w:sz w:val="30"/>
          <w:szCs w:val="30"/>
          <w:lang w:val="th-TH"/>
        </w:rPr>
        <w:t>National Investigation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46384">
        <w:rPr>
          <w:rFonts w:asciiTheme="majorBidi" w:hAnsiTheme="majorBidi" w:cstheme="majorBidi"/>
          <w:sz w:val="30"/>
          <w:szCs w:val="30"/>
          <w:lang w:val="th-TH"/>
        </w:rPr>
        <w:t xml:space="preserve">Committee 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เมื่อปี </w:t>
      </w:r>
      <w:r w:rsidRPr="00446384">
        <w:rPr>
          <w:rFonts w:asciiTheme="majorBidi" w:hAnsiTheme="majorBidi" w:cstheme="majorBidi"/>
          <w:sz w:val="30"/>
          <w:szCs w:val="30"/>
        </w:rPr>
        <w:t>2562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คณะกรรมการ </w:t>
      </w:r>
      <w:r w:rsidRPr="00446384">
        <w:rPr>
          <w:rFonts w:asciiTheme="majorBidi" w:hAnsiTheme="majorBidi" w:cstheme="majorBidi"/>
          <w:sz w:val="30"/>
          <w:szCs w:val="30"/>
          <w:lang w:val="th-TH"/>
        </w:rPr>
        <w:t>National Investigation Committee</w:t>
      </w:r>
      <w:r w:rsidRPr="0044638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</w:t>
      </w:r>
      <w:r w:rsidR="00EC21BD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8F555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lastRenderedPageBreak/>
        <w:t>โดยระบุว่าไม่ได้เป็นเหตุสุดวิสัย (</w:t>
      </w:r>
      <w:r w:rsidRPr="008F555F">
        <w:rPr>
          <w:rFonts w:asciiTheme="majorBidi" w:hAnsiTheme="majorBidi" w:cstheme="majorBidi"/>
          <w:spacing w:val="-2"/>
          <w:sz w:val="30"/>
          <w:szCs w:val="30"/>
          <w:lang w:val="th-TH"/>
        </w:rPr>
        <w:t xml:space="preserve">Force Majeure) </w:t>
      </w:r>
      <w:r w:rsidRPr="008F555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8F555F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8F555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ซึ่งปัจจุบันได้มีการทยอยชำระค่าชดเชยบางส่วน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8F555F">
        <w:rPr>
          <w:rFonts w:asciiTheme="majorBidi" w:hAnsiTheme="majorBidi" w:cstheme="majorBidi"/>
          <w:spacing w:val="-2"/>
          <w:sz w:val="30"/>
          <w:szCs w:val="30"/>
          <w:lang w:val="th-TH"/>
        </w:rPr>
        <w:t xml:space="preserve">EPC Contractor) </w:t>
      </w:r>
      <w:r w:rsidRPr="008F555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8F555F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8F555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8F555F">
        <w:rPr>
          <w:rFonts w:asciiTheme="majorBidi" w:hAnsiTheme="majorBidi" w:cstheme="majorBidi"/>
          <w:spacing w:val="-2"/>
          <w:sz w:val="30"/>
          <w:szCs w:val="30"/>
        </w:rPr>
        <w:t>2562</w:t>
      </w:r>
    </w:p>
    <w:p w14:paraId="46CBC19E" w14:textId="77777777" w:rsidR="005D2DD3" w:rsidRPr="00C26995" w:rsidRDefault="005D2DD3" w:rsidP="00B76BCB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1CFA4C4" w14:textId="77777777" w:rsidR="005D2DD3" w:rsidRPr="00C26995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5D2DD3" w:rsidRPr="00C26995" w:rsidSect="00696AD7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5F0A8ED" w14:textId="77777777" w:rsidR="005D2DD3" w:rsidRPr="00C26995" w:rsidRDefault="005D2DD3" w:rsidP="005D2DD3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bookmarkStart w:id="4" w:name="_Hlk158043948"/>
      <w:r w:rsidRPr="00C26995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การร่วมค้า</w:t>
      </w:r>
      <w:r w:rsidR="00D71DCE" w:rsidRPr="00C26995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5C8D6F00" w14:textId="77777777" w:rsidR="005D2DD3" w:rsidRPr="00C26995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E84A36" w14:textId="77777777" w:rsidR="005D2DD3" w:rsidRPr="00C26995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ตารางต่อไปนี้สรุปข้อมูลทางการเงินของการร่วมค้า</w:t>
      </w:r>
      <w:r w:rsidR="00D71DCE" w:rsidRPr="00C26995">
        <w:rPr>
          <w:rFonts w:ascii="Angsana New" w:hAnsi="Angsana New" w:hint="cs"/>
          <w:sz w:val="30"/>
          <w:szCs w:val="30"/>
          <w:cs/>
        </w:rPr>
        <w:t>ที่มีสาระสำคัญซึ่งนำเสนออยู่ในงบการเงินของการร่วมค้า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273D315" w14:textId="77777777" w:rsidR="005D2DD3" w:rsidRPr="00C26995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7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96"/>
        <w:gridCol w:w="9"/>
        <w:gridCol w:w="1705"/>
        <w:gridCol w:w="241"/>
        <w:gridCol w:w="1659"/>
        <w:gridCol w:w="267"/>
        <w:gridCol w:w="1624"/>
        <w:gridCol w:w="269"/>
        <w:gridCol w:w="1890"/>
        <w:gridCol w:w="6"/>
      </w:tblGrid>
      <w:tr w:rsidR="00DC5E6A" w:rsidRPr="00C26995" w14:paraId="766A35A8" w14:textId="77777777" w:rsidTr="001A13CC">
        <w:trPr>
          <w:gridAfter w:val="1"/>
          <w:wAfter w:w="6" w:type="dxa"/>
          <w:tblHeader/>
        </w:trPr>
        <w:tc>
          <w:tcPr>
            <w:tcW w:w="7096" w:type="dxa"/>
            <w:vAlign w:val="bottom"/>
          </w:tcPr>
          <w:p w14:paraId="7075A1D2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4" w:type="dxa"/>
            <w:gridSpan w:val="4"/>
            <w:vAlign w:val="bottom"/>
          </w:tcPr>
          <w:p w14:paraId="6BCDE348" w14:textId="3521CC9A" w:rsidR="00DC5E6A" w:rsidRPr="00C26995" w:rsidRDefault="00530841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67" w:type="dxa"/>
            <w:vAlign w:val="bottom"/>
          </w:tcPr>
          <w:p w14:paraId="549533DF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3" w:type="dxa"/>
            <w:gridSpan w:val="3"/>
            <w:vAlign w:val="bottom"/>
          </w:tcPr>
          <w:p w14:paraId="7AF3CF72" w14:textId="0A664DF0" w:rsidR="00DC5E6A" w:rsidRPr="00C26995" w:rsidRDefault="00171F67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 Paiton Energy</w:t>
            </w:r>
          </w:p>
        </w:tc>
      </w:tr>
      <w:tr w:rsidR="00DC5E6A" w:rsidRPr="00C26995" w14:paraId="69FBFE10" w14:textId="77777777" w:rsidTr="001A13CC">
        <w:trPr>
          <w:gridAfter w:val="1"/>
          <w:wAfter w:w="6" w:type="dxa"/>
          <w:tblHeader/>
        </w:trPr>
        <w:tc>
          <w:tcPr>
            <w:tcW w:w="7096" w:type="dxa"/>
            <w:vAlign w:val="bottom"/>
          </w:tcPr>
          <w:p w14:paraId="639967F0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0F355069" w14:textId="0A8980F7" w:rsidR="00DC5E6A" w:rsidRPr="00C26995" w:rsidRDefault="00A77235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  <w:vAlign w:val="bottom"/>
          </w:tcPr>
          <w:p w14:paraId="0B5A870B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2AFB5BA2" w14:textId="72B16DEB" w:rsidR="00DC5E6A" w:rsidRPr="00C26995" w:rsidRDefault="00A77235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vAlign w:val="bottom"/>
          </w:tcPr>
          <w:p w14:paraId="07F716E5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2D35F5C8" w14:textId="24681916" w:rsidR="00DC5E6A" w:rsidRPr="00C26995" w:rsidRDefault="00A77235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bottom"/>
          </w:tcPr>
          <w:p w14:paraId="0A22C20A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27ABEF0" w14:textId="7DB01627" w:rsidR="00DC5E6A" w:rsidRPr="00C26995" w:rsidRDefault="00A77235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C5E6A" w:rsidRPr="00C26995" w14:paraId="6D2A2061" w14:textId="77777777" w:rsidTr="001A13CC">
        <w:trPr>
          <w:gridAfter w:val="1"/>
          <w:wAfter w:w="6" w:type="dxa"/>
          <w:tblHeader/>
        </w:trPr>
        <w:tc>
          <w:tcPr>
            <w:tcW w:w="7096" w:type="dxa"/>
            <w:vAlign w:val="bottom"/>
          </w:tcPr>
          <w:p w14:paraId="034E95D7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4" w:type="dxa"/>
            <w:gridSpan w:val="8"/>
            <w:vAlign w:val="bottom"/>
          </w:tcPr>
          <w:p w14:paraId="78D70D67" w14:textId="77777777" w:rsidR="00DC5E6A" w:rsidRPr="00C26995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3CC" w:rsidRPr="00C26995" w14:paraId="3AECF6E0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042912A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4" w:type="dxa"/>
            <w:gridSpan w:val="2"/>
            <w:vAlign w:val="bottom"/>
          </w:tcPr>
          <w:p w14:paraId="36BDCD1D" w14:textId="41941B7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41" w:type="dxa"/>
            <w:vAlign w:val="bottom"/>
          </w:tcPr>
          <w:p w14:paraId="2A72A4B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0B257F0F" w14:textId="21209F4C" w:rsidR="001A13CC" w:rsidRPr="00C26995" w:rsidRDefault="00A77235" w:rsidP="009F79D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67" w:type="dxa"/>
            <w:vAlign w:val="bottom"/>
          </w:tcPr>
          <w:p w14:paraId="38882AF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vAlign w:val="bottom"/>
          </w:tcPr>
          <w:p w14:paraId="5AE5B26D" w14:textId="637E1AB7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69" w:type="dxa"/>
            <w:vAlign w:val="bottom"/>
          </w:tcPr>
          <w:p w14:paraId="38FAF83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F11DA36" w14:textId="7FC7B8CD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</w:tr>
      <w:tr w:rsidR="001A13CC" w:rsidRPr="00C26995" w14:paraId="13E0DDF0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2FC7BE20" w14:textId="5307889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714" w:type="dxa"/>
            <w:gridSpan w:val="2"/>
            <w:vAlign w:val="bottom"/>
          </w:tcPr>
          <w:p w14:paraId="1CD5A7CC" w14:textId="44F3043B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  <w:r w:rsidR="00811C57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41" w:type="dxa"/>
            <w:vAlign w:val="bottom"/>
          </w:tcPr>
          <w:p w14:paraId="4B92EC3D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5E7DC3AA" w14:textId="1132DB64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  <w:r w:rsidR="001A13CC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67" w:type="dxa"/>
            <w:vAlign w:val="bottom"/>
          </w:tcPr>
          <w:p w14:paraId="19C832FE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3058F2C5" w14:textId="021EF1D2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513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603</w:t>
            </w:r>
            <w:r w:rsidR="00A42983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69" w:type="dxa"/>
            <w:vAlign w:val="bottom"/>
          </w:tcPr>
          <w:p w14:paraId="5F6647C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71DBAF4C" w14:textId="5F32E51E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  <w:r w:rsidR="001A13CC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1A13CC" w:rsidRPr="00C26995" w14:paraId="13C21034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34AF063F" w14:textId="08909365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398F725C" w14:textId="014CFC76" w:rsidR="001A13CC" w:rsidRPr="00C26995" w:rsidRDefault="00811C57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F22F43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0B008036" w14:textId="189FD43D" w:rsidR="001A13CC" w:rsidRPr="00C26995" w:rsidRDefault="001A13CC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2D43460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8E13230" w14:textId="5FD76741" w:rsidR="001A13CC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024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424F1A27" w14:textId="77777777" w:rsidR="001A13CC" w:rsidRPr="00C26995" w:rsidRDefault="001A13CC" w:rsidP="001A13CC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FAB2547" w14:textId="3899B33E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13CC" w:rsidRPr="00C26995" w14:paraId="1EF8C490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16F454AA" w14:textId="0BE5BFF3" w:rsidR="001A13CC" w:rsidRPr="00C26995" w:rsidRDefault="001A13CC" w:rsidP="001A13CC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A77235" w:rsidRPr="00A77235">
              <w:rPr>
                <w:rFonts w:ascii="Angsana New" w:hAnsi="Angsana New" w:hint="cs"/>
                <w:i/>
                <w:iCs/>
                <w:sz w:val="30"/>
                <w:szCs w:val="30"/>
              </w:rPr>
              <w:t>100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vAlign w:val="bottom"/>
          </w:tcPr>
          <w:p w14:paraId="3660B2F5" w14:textId="30564BC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11C5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  <w:r w:rsidR="00811C5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41" w:type="dxa"/>
            <w:vAlign w:val="bottom"/>
          </w:tcPr>
          <w:p w14:paraId="36BE397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AB08478" w14:textId="0632D8DE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A13CC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  <w:r w:rsidR="001A13CC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67" w:type="dxa"/>
            <w:vAlign w:val="bottom"/>
          </w:tcPr>
          <w:p w14:paraId="20D6C67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6A877E2B" w14:textId="5D5D8133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69" w:type="dxa"/>
            <w:vAlign w:val="bottom"/>
          </w:tcPr>
          <w:p w14:paraId="6B001C6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E4E5AA7" w14:textId="5CE1B176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</w:tr>
      <w:tr w:rsidR="001A13CC" w:rsidRPr="00C26995" w14:paraId="30C3D1BA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48998095" w14:textId="77777777" w:rsidR="001A13CC" w:rsidRPr="00C26995" w:rsidRDefault="001A13CC" w:rsidP="001A13CC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ส่วนได้เสียของกลุ่มบริษัท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43E6BDC7" w14:textId="3ACED604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41" w:type="dxa"/>
            <w:vAlign w:val="bottom"/>
          </w:tcPr>
          <w:p w14:paraId="060B597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7C748385" w14:textId="77098C15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7" w:type="dxa"/>
            <w:vAlign w:val="bottom"/>
          </w:tcPr>
          <w:p w14:paraId="1CE67C3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5138A119" w14:textId="7AF956BE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9" w:type="dxa"/>
            <w:vAlign w:val="bottom"/>
          </w:tcPr>
          <w:p w14:paraId="048928B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CEC4FF3" w14:textId="394C765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1A13CC" w:rsidRPr="00C26995" w14:paraId="4A68A25B" w14:textId="77777777" w:rsidTr="00DB1165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45AE8D6D" w14:textId="5116C353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vAlign w:val="bottom"/>
          </w:tcPr>
          <w:p w14:paraId="54745D0C" w14:textId="165D237B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1C57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  <w:r w:rsidR="00811C57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241" w:type="dxa"/>
            <w:vAlign w:val="bottom"/>
          </w:tcPr>
          <w:p w14:paraId="0F22760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8165D6E" w14:textId="1E1E9B14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267" w:type="dxa"/>
            <w:vAlign w:val="bottom"/>
          </w:tcPr>
          <w:p w14:paraId="4D0B26F7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FE2C20C" w14:textId="208D54E3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269" w:type="dxa"/>
            <w:vAlign w:val="bottom"/>
          </w:tcPr>
          <w:p w14:paraId="793B2AE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DEA23B4" w14:textId="20C80188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1A13CC" w:rsidRPr="00C26995" w14:paraId="333ACCA6" w14:textId="77777777" w:rsidTr="00DB1165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7790BA36" w14:textId="73934E62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ส่วนต่างมูลค่ายุติธรรมและราคาทุนของเงินลงทุน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0644906C" w14:textId="790CED19" w:rsidR="001A13CC" w:rsidRPr="00C26995" w:rsidRDefault="00811C57" w:rsidP="001A13C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0F653ACE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98DB3D3" w14:textId="3F9F890C" w:rsidR="001A13CC" w:rsidRPr="00C26995" w:rsidRDefault="001A13CC" w:rsidP="001A13C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C3867F8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6AF93F0D" w14:textId="3580938A" w:rsidR="001A13CC" w:rsidRPr="00C26995" w:rsidRDefault="00A42983" w:rsidP="00E5229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6F4CB22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821C978" w14:textId="0868C94E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</w:tr>
      <w:tr w:rsidR="001A13CC" w:rsidRPr="00C26995" w14:paraId="15E23D19" w14:textId="77777777" w:rsidTr="00DB1165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6351AC1A" w14:textId="2B20A5FB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451FD" w14:textId="7F92D896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1C57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</w:t>
            </w:r>
            <w:r w:rsidR="00811C57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241" w:type="dxa"/>
            <w:vAlign w:val="bottom"/>
          </w:tcPr>
          <w:p w14:paraId="0B0A2A0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A5310" w14:textId="00BDB5B8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607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267" w:type="dxa"/>
            <w:vAlign w:val="bottom"/>
          </w:tcPr>
          <w:p w14:paraId="6151597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1FD1B" w14:textId="7FCA7D0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997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69" w:type="dxa"/>
            <w:vAlign w:val="bottom"/>
          </w:tcPr>
          <w:p w14:paraId="60B7A43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4912E" w14:textId="2C28DBBB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</w:p>
        </w:tc>
      </w:tr>
      <w:tr w:rsidR="001A13CC" w:rsidRPr="00C26995" w14:paraId="1AC74FD1" w14:textId="77777777" w:rsidTr="001A13CC">
        <w:trPr>
          <w:gridAfter w:val="1"/>
          <w:wAfter w:w="6" w:type="dxa"/>
          <w:trHeight w:val="125"/>
        </w:trPr>
        <w:tc>
          <w:tcPr>
            <w:tcW w:w="7096" w:type="dxa"/>
            <w:vAlign w:val="bottom"/>
          </w:tcPr>
          <w:p w14:paraId="234EA21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เงินปันผลรับจากการร่วมค้าสำหรับปี</w:t>
            </w:r>
          </w:p>
        </w:tc>
        <w:tc>
          <w:tcPr>
            <w:tcW w:w="1714" w:type="dxa"/>
            <w:gridSpan w:val="2"/>
            <w:tcBorders>
              <w:top w:val="double" w:sz="4" w:space="0" w:color="auto"/>
            </w:tcBorders>
            <w:vAlign w:val="bottom"/>
          </w:tcPr>
          <w:p w14:paraId="1AACB1BD" w14:textId="56CE95B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1" w:type="dxa"/>
            <w:vAlign w:val="bottom"/>
          </w:tcPr>
          <w:p w14:paraId="6E2B6ED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double" w:sz="4" w:space="0" w:color="auto"/>
            </w:tcBorders>
            <w:vAlign w:val="bottom"/>
          </w:tcPr>
          <w:p w14:paraId="1348C78A" w14:textId="439BA237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67" w:type="dxa"/>
            <w:vAlign w:val="bottom"/>
          </w:tcPr>
          <w:p w14:paraId="6A1BB5E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  <w:vAlign w:val="bottom"/>
          </w:tcPr>
          <w:p w14:paraId="441E1E4F" w14:textId="4BE2B213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69" w:type="dxa"/>
            <w:vAlign w:val="bottom"/>
          </w:tcPr>
          <w:p w14:paraId="527D89C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351C53CB" w14:textId="6DC6AE8D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</w:tr>
      <w:tr w:rsidR="001A13CC" w:rsidRPr="00C26995" w14:paraId="5C4B7383" w14:textId="77777777" w:rsidTr="001A13CC">
        <w:trPr>
          <w:gridAfter w:val="1"/>
          <w:wAfter w:w="6" w:type="dxa"/>
          <w:trHeight w:val="125"/>
        </w:trPr>
        <w:tc>
          <w:tcPr>
            <w:tcW w:w="7096" w:type="dxa"/>
            <w:vAlign w:val="bottom"/>
          </w:tcPr>
          <w:p w14:paraId="6B4DB9D3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1FDEB6A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3E113CBE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9" w:type="dxa"/>
            <w:vAlign w:val="bottom"/>
          </w:tcPr>
          <w:p w14:paraId="3654215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48FB1B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1624" w:type="dxa"/>
            <w:vAlign w:val="bottom"/>
          </w:tcPr>
          <w:p w14:paraId="27A097C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6EBD49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0482F4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332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13CC" w:rsidRPr="00C26995" w14:paraId="714453B9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559B60E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4" w:type="dxa"/>
            <w:gridSpan w:val="2"/>
            <w:vAlign w:val="bottom"/>
          </w:tcPr>
          <w:p w14:paraId="44E232FF" w14:textId="38E66208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792</w:t>
            </w:r>
            <w:r w:rsidR="00811C57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41" w:type="dxa"/>
            <w:vAlign w:val="bottom"/>
          </w:tcPr>
          <w:p w14:paraId="34CB44BE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7518FA46" w14:textId="1007F955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  <w:r w:rsidR="001A13CC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7" w:type="dxa"/>
            <w:vAlign w:val="bottom"/>
          </w:tcPr>
          <w:p w14:paraId="5A4633AF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52399BE9" w14:textId="67247850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719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  <w:r w:rsidR="00E16CC4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9" w:type="dxa"/>
            <w:vAlign w:val="bottom"/>
          </w:tcPr>
          <w:p w14:paraId="071F239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0A551EA" w14:textId="18AE267B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609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 w:rsidR="001A13CC"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1A13CC" w:rsidRPr="00C26995" w14:paraId="218FD069" w14:textId="77777777" w:rsidTr="001A13CC">
        <w:trPr>
          <w:gridAfter w:val="1"/>
          <w:wAfter w:w="6" w:type="dxa"/>
        </w:trPr>
        <w:tc>
          <w:tcPr>
            <w:tcW w:w="7096" w:type="dxa"/>
            <w:vAlign w:val="bottom"/>
          </w:tcPr>
          <w:p w14:paraId="654CD89D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4" w:type="dxa"/>
            <w:gridSpan w:val="2"/>
            <w:vAlign w:val="bottom"/>
          </w:tcPr>
          <w:p w14:paraId="501EFB57" w14:textId="78CAD457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  <w:r w:rsidR="00811C57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41" w:type="dxa"/>
            <w:vAlign w:val="bottom"/>
          </w:tcPr>
          <w:p w14:paraId="4F9D1F8E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59D07A74" w14:textId="7ECC2F59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67" w:type="dxa"/>
            <w:vAlign w:val="bottom"/>
          </w:tcPr>
          <w:p w14:paraId="2DF6954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67C87B4F" w14:textId="38415820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020</w:t>
            </w:r>
          </w:p>
        </w:tc>
        <w:tc>
          <w:tcPr>
            <w:tcW w:w="269" w:type="dxa"/>
            <w:vAlign w:val="bottom"/>
          </w:tcPr>
          <w:p w14:paraId="112F7558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64B57D2B" w14:textId="5B1D859D" w:rsidR="001A13CC" w:rsidRPr="00C26995" w:rsidRDefault="00A77235" w:rsidP="001A13C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A42983" w:rsidRPr="00C26995" w14:paraId="03426FA0" w14:textId="77777777" w:rsidTr="001A13CC">
        <w:tc>
          <w:tcPr>
            <w:tcW w:w="7096" w:type="dxa"/>
            <w:vAlign w:val="bottom"/>
          </w:tcPr>
          <w:p w14:paraId="253B144D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หนี้สินหมุนเวียน</w:t>
            </w:r>
          </w:p>
        </w:tc>
        <w:tc>
          <w:tcPr>
            <w:tcW w:w="1714" w:type="dxa"/>
            <w:gridSpan w:val="2"/>
            <w:vAlign w:val="bottom"/>
          </w:tcPr>
          <w:p w14:paraId="6686A4BD" w14:textId="245EACEF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933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41" w:type="dxa"/>
            <w:vAlign w:val="bottom"/>
          </w:tcPr>
          <w:p w14:paraId="566ACD89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5A5BE9AB" w14:textId="0EC7A13D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67" w:type="dxa"/>
            <w:vAlign w:val="bottom"/>
          </w:tcPr>
          <w:p w14:paraId="13202A5A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54058161" w14:textId="4C64D9B4" w:rsidR="00A42983" w:rsidRPr="00C26995" w:rsidRDefault="00E16CC4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69" w:type="dxa"/>
            <w:vAlign w:val="bottom"/>
          </w:tcPr>
          <w:p w14:paraId="72415966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500FA53A" w14:textId="3A56792E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739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</w:tr>
      <w:tr w:rsidR="00A42983" w:rsidRPr="00C26995" w14:paraId="02FD9EE7" w14:textId="77777777" w:rsidTr="001A13CC">
        <w:tc>
          <w:tcPr>
            <w:tcW w:w="7096" w:type="dxa"/>
            <w:vAlign w:val="bottom"/>
          </w:tcPr>
          <w:p w14:paraId="26C10087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53E05BF" w14:textId="30DCF90D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41" w:type="dxa"/>
            <w:vAlign w:val="bottom"/>
          </w:tcPr>
          <w:p w14:paraId="476F64E6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177EB6B4" w14:textId="42836151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67" w:type="dxa"/>
            <w:vAlign w:val="bottom"/>
          </w:tcPr>
          <w:p w14:paraId="7333E77C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94486EB" w14:textId="40BF05E4" w:rsidR="00A42983" w:rsidRPr="00C26995" w:rsidRDefault="00E16CC4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69" w:type="dxa"/>
            <w:vAlign w:val="bottom"/>
          </w:tcPr>
          <w:p w14:paraId="44F8BD69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bottom"/>
          </w:tcPr>
          <w:p w14:paraId="15874F65" w14:textId="0D3F95A4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C26995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</w:tr>
      <w:tr w:rsidR="00A42983" w:rsidRPr="00C26995" w14:paraId="06BB2ADF" w14:textId="77777777" w:rsidTr="001A13CC">
        <w:tc>
          <w:tcPr>
            <w:tcW w:w="7096" w:type="dxa"/>
            <w:vAlign w:val="bottom"/>
          </w:tcPr>
          <w:p w14:paraId="56C5A2CA" w14:textId="0110E9E8" w:rsidR="00A42983" w:rsidRPr="00C26995" w:rsidRDefault="00A42983" w:rsidP="00A42983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สินทรัพย์สุทธิ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(ร้อยละ </w:t>
            </w:r>
            <w:r w:rsidR="00A77235" w:rsidRPr="00A77235">
              <w:rPr>
                <w:rFonts w:ascii="Angsana New" w:hAnsi="Angsana New" w:hint="cs"/>
                <w:i/>
                <w:iCs/>
                <w:sz w:val="30"/>
                <w:szCs w:val="30"/>
              </w:rPr>
              <w:t>100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2F2ED" w14:textId="05161B7C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A42983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  <w:r w:rsidR="00A42983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241" w:type="dxa"/>
            <w:vAlign w:val="bottom"/>
          </w:tcPr>
          <w:p w14:paraId="472E733F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8092F" w14:textId="796F1674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A42983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="00A42983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67" w:type="dxa"/>
            <w:vAlign w:val="bottom"/>
          </w:tcPr>
          <w:p w14:paraId="3B552CFC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BA260" w14:textId="0D789860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825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9" w:type="dxa"/>
            <w:vAlign w:val="bottom"/>
          </w:tcPr>
          <w:p w14:paraId="4C812D1E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CB57D" w14:textId="7DBD9D1F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971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001</w:t>
            </w:r>
          </w:p>
        </w:tc>
      </w:tr>
      <w:tr w:rsidR="00A42983" w:rsidRPr="00C26995" w14:paraId="3D70DA89" w14:textId="77777777" w:rsidTr="001A13CC">
        <w:tc>
          <w:tcPr>
            <w:tcW w:w="7105" w:type="dxa"/>
            <w:gridSpan w:val="2"/>
            <w:vAlign w:val="bottom"/>
          </w:tcPr>
          <w:p w14:paraId="556851CD" w14:textId="77777777" w:rsidR="00A42983" w:rsidRPr="00C26995" w:rsidRDefault="00A42983" w:rsidP="00A42983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705" w:type="dxa"/>
            <w:vAlign w:val="bottom"/>
          </w:tcPr>
          <w:p w14:paraId="1E17066F" w14:textId="74E90AD5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41" w:type="dxa"/>
            <w:vAlign w:val="bottom"/>
          </w:tcPr>
          <w:p w14:paraId="745E8572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69325E4C" w14:textId="2FFF81B3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071</w:t>
            </w:r>
          </w:p>
        </w:tc>
        <w:tc>
          <w:tcPr>
            <w:tcW w:w="267" w:type="dxa"/>
            <w:vAlign w:val="bottom"/>
          </w:tcPr>
          <w:p w14:paraId="4C587B6D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7983DB10" w14:textId="68A69EC9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69" w:type="dxa"/>
            <w:vAlign w:val="bottom"/>
          </w:tcPr>
          <w:p w14:paraId="5277E62E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5CC645CE" w14:textId="4E21E181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685</w:t>
            </w:r>
          </w:p>
        </w:tc>
      </w:tr>
      <w:tr w:rsidR="00A42983" w:rsidRPr="00C26995" w14:paraId="1B4D3D1E" w14:textId="77777777" w:rsidTr="001A13CC">
        <w:tc>
          <w:tcPr>
            <w:tcW w:w="7105" w:type="dxa"/>
            <w:gridSpan w:val="2"/>
            <w:vAlign w:val="bottom"/>
          </w:tcPr>
          <w:p w14:paraId="2D7C866C" w14:textId="77777777" w:rsidR="00A42983" w:rsidRPr="00C26995" w:rsidRDefault="00A42983" w:rsidP="00A429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ผลต่างจากการแปลงค่าในการจัดทำงบการเงินรวมและอื่น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1D3DB01C" w14:textId="2735F121" w:rsidR="00A42983" w:rsidRPr="00C26995" w:rsidRDefault="00F22A97" w:rsidP="00A4298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011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299D19A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left="-11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20AD9F6" w14:textId="1458EB2D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67" w:type="dxa"/>
            <w:vAlign w:val="bottom"/>
          </w:tcPr>
          <w:p w14:paraId="3558841D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1FD12CE5" w14:textId="2CD22B2C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69" w:type="dxa"/>
            <w:vAlign w:val="bottom"/>
          </w:tcPr>
          <w:p w14:paraId="36B4174C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vAlign w:val="bottom"/>
          </w:tcPr>
          <w:p w14:paraId="35EE8ABD" w14:textId="2E00D46E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</w:tr>
      <w:tr w:rsidR="00A42983" w:rsidRPr="00C26995" w14:paraId="73E4354F" w14:textId="77777777" w:rsidTr="001A13CC">
        <w:tc>
          <w:tcPr>
            <w:tcW w:w="7105" w:type="dxa"/>
            <w:gridSpan w:val="2"/>
            <w:vAlign w:val="bottom"/>
          </w:tcPr>
          <w:p w14:paraId="7D2E742C" w14:textId="77777777" w:rsidR="00A42983" w:rsidRPr="00C26995" w:rsidRDefault="00A42983" w:rsidP="00A4298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BB8BD" w14:textId="32B38C27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F22A97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F22A97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241" w:type="dxa"/>
            <w:vAlign w:val="bottom"/>
          </w:tcPr>
          <w:p w14:paraId="7A5B1521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6978A" w14:textId="6DF482D8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267" w:type="dxa"/>
            <w:vAlign w:val="bottom"/>
          </w:tcPr>
          <w:p w14:paraId="1630490D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F28E0" w14:textId="007676A9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E16CC4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E16CC4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69" w:type="dxa"/>
            <w:vAlign w:val="bottom"/>
          </w:tcPr>
          <w:p w14:paraId="247FF936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84C4E" w14:textId="0500DDC9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033</w:t>
            </w:r>
            <w:r w:rsidR="00A42983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</w:tr>
      <w:tr w:rsidR="00A42983" w:rsidRPr="00C26995" w14:paraId="514E08AE" w14:textId="77777777" w:rsidTr="001A13CC">
        <w:tc>
          <w:tcPr>
            <w:tcW w:w="7105" w:type="dxa"/>
            <w:gridSpan w:val="2"/>
            <w:vAlign w:val="bottom"/>
          </w:tcPr>
          <w:p w14:paraId="14DE03E6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705" w:type="dxa"/>
            <w:vAlign w:val="bottom"/>
          </w:tcPr>
          <w:p w14:paraId="24484D1F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4C36B71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59" w:type="dxa"/>
            <w:vAlign w:val="bottom"/>
          </w:tcPr>
          <w:p w14:paraId="57FD84F9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3E323C4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624" w:type="dxa"/>
            <w:vAlign w:val="bottom"/>
          </w:tcPr>
          <w:p w14:paraId="2BDFF1D8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9" w:type="dxa"/>
            <w:vAlign w:val="bottom"/>
          </w:tcPr>
          <w:p w14:paraId="494DA490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42AF11E3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42983" w:rsidRPr="00C26995" w14:paraId="25BD3520" w14:textId="77777777" w:rsidTr="001A13CC">
        <w:tc>
          <w:tcPr>
            <w:tcW w:w="7105" w:type="dxa"/>
            <w:gridSpan w:val="2"/>
            <w:vAlign w:val="bottom"/>
          </w:tcPr>
          <w:p w14:paraId="39AFE589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5" w:type="dxa"/>
            <w:vAlign w:val="bottom"/>
          </w:tcPr>
          <w:p w14:paraId="2C0588F2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B636D06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605A7976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9F28E7E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vAlign w:val="bottom"/>
          </w:tcPr>
          <w:p w14:paraId="39513D75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CAF887E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7514458D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42983" w:rsidRPr="00C26995" w14:paraId="562552CF" w14:textId="77777777" w:rsidTr="001A13CC">
        <w:tc>
          <w:tcPr>
            <w:tcW w:w="7105" w:type="dxa"/>
            <w:gridSpan w:val="2"/>
            <w:vAlign w:val="bottom"/>
          </w:tcPr>
          <w:p w14:paraId="66ABCCB0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ก.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รวมรายการต่อไปนี้</w:t>
            </w:r>
          </w:p>
        </w:tc>
        <w:tc>
          <w:tcPr>
            <w:tcW w:w="1705" w:type="dxa"/>
            <w:vAlign w:val="bottom"/>
          </w:tcPr>
          <w:p w14:paraId="67D86163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31D10EB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3D1EEE2C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66A3EFEA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3A37CD5C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9CE04BD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3F98709F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42983" w:rsidRPr="00C26995" w14:paraId="1D0D085A" w14:textId="77777777" w:rsidTr="001A13CC">
        <w:tc>
          <w:tcPr>
            <w:tcW w:w="7105" w:type="dxa"/>
            <w:gridSpan w:val="2"/>
            <w:vAlign w:val="bottom"/>
          </w:tcPr>
          <w:p w14:paraId="70E6C13D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5" w:type="dxa"/>
            <w:vAlign w:val="bottom"/>
          </w:tcPr>
          <w:p w14:paraId="5F902C88" w14:textId="199852EB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41" w:type="dxa"/>
            <w:vAlign w:val="bottom"/>
          </w:tcPr>
          <w:p w14:paraId="3909427C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33486A29" w14:textId="3B497D67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67" w:type="dxa"/>
            <w:vAlign w:val="bottom"/>
          </w:tcPr>
          <w:p w14:paraId="7C1D7BEF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vAlign w:val="bottom"/>
          </w:tcPr>
          <w:p w14:paraId="12288640" w14:textId="3E637D19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69" w:type="dxa"/>
            <w:vAlign w:val="bottom"/>
          </w:tcPr>
          <w:p w14:paraId="37B2F3A2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67395209" w14:textId="7A5A07EB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</w:tr>
      <w:tr w:rsidR="00A42983" w:rsidRPr="00C26995" w14:paraId="07C21A68" w14:textId="77777777" w:rsidTr="001A13CC">
        <w:tc>
          <w:tcPr>
            <w:tcW w:w="7105" w:type="dxa"/>
            <w:gridSpan w:val="2"/>
            <w:vAlign w:val="bottom"/>
          </w:tcPr>
          <w:p w14:paraId="18061973" w14:textId="77777777" w:rsidR="00A42983" w:rsidRPr="00C26995" w:rsidRDefault="00A42983" w:rsidP="00A42983">
            <w:pPr>
              <w:ind w:left="34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5" w:type="dxa"/>
            <w:vAlign w:val="bottom"/>
          </w:tcPr>
          <w:p w14:paraId="3D0AFF75" w14:textId="0C815C22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41" w:type="dxa"/>
            <w:vAlign w:val="bottom"/>
          </w:tcPr>
          <w:p w14:paraId="69F70B8F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458367E8" w14:textId="143B8A72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67" w:type="dxa"/>
            <w:vAlign w:val="bottom"/>
          </w:tcPr>
          <w:p w14:paraId="5D360BE4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vAlign w:val="bottom"/>
          </w:tcPr>
          <w:p w14:paraId="7D731725" w14:textId="1EC862BF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69" w:type="dxa"/>
            <w:vAlign w:val="bottom"/>
          </w:tcPr>
          <w:p w14:paraId="434BE72B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51F038DB" w14:textId="57F14A97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</w:tr>
      <w:tr w:rsidR="00A42983" w:rsidRPr="00C26995" w14:paraId="5ABD0669" w14:textId="77777777" w:rsidTr="001A13CC">
        <w:tc>
          <w:tcPr>
            <w:tcW w:w="7105" w:type="dxa"/>
            <w:gridSpan w:val="2"/>
            <w:vAlign w:val="bottom"/>
          </w:tcPr>
          <w:p w14:paraId="3C7BAA06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5" w:type="dxa"/>
            <w:vAlign w:val="bottom"/>
          </w:tcPr>
          <w:p w14:paraId="6F368264" w14:textId="22CE583B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241" w:type="dxa"/>
            <w:vAlign w:val="bottom"/>
          </w:tcPr>
          <w:p w14:paraId="19352AD8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27B96554" w14:textId="3B3A2315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67" w:type="dxa"/>
            <w:vAlign w:val="bottom"/>
          </w:tcPr>
          <w:p w14:paraId="0E711E96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vAlign w:val="bottom"/>
          </w:tcPr>
          <w:p w14:paraId="24AF1684" w14:textId="7CEEF776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69" w:type="dxa"/>
            <w:vAlign w:val="bottom"/>
          </w:tcPr>
          <w:p w14:paraId="6BFF9E5E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486B62E0" w14:textId="56AB467C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</w:tr>
      <w:tr w:rsidR="00A42983" w:rsidRPr="00C26995" w14:paraId="56DC5023" w14:textId="77777777" w:rsidTr="001A13CC">
        <w:tc>
          <w:tcPr>
            <w:tcW w:w="7105" w:type="dxa"/>
            <w:gridSpan w:val="2"/>
            <w:vAlign w:val="bottom"/>
          </w:tcPr>
          <w:p w14:paraId="20ABDE96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ข.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รวมรายการเงินสดและรายการเทียบเท่าเงินสด</w:t>
            </w:r>
          </w:p>
        </w:tc>
        <w:tc>
          <w:tcPr>
            <w:tcW w:w="1705" w:type="dxa"/>
            <w:vAlign w:val="bottom"/>
          </w:tcPr>
          <w:p w14:paraId="7C86DE4E" w14:textId="4EE814C5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093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41" w:type="dxa"/>
            <w:vAlign w:val="bottom"/>
          </w:tcPr>
          <w:p w14:paraId="5D0B50EB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162C2782" w14:textId="7BC19100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67" w:type="dxa"/>
            <w:vAlign w:val="bottom"/>
          </w:tcPr>
          <w:p w14:paraId="36F45B6D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57643D16" w14:textId="3842CD83" w:rsidR="00A42983" w:rsidRPr="00C26995" w:rsidRDefault="00A77235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  <w:r w:rsidR="00E16CC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69" w:type="dxa"/>
            <w:vAlign w:val="bottom"/>
          </w:tcPr>
          <w:p w14:paraId="3B8862B0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7A3ED0C7" w14:textId="63123472" w:rsidR="00A42983" w:rsidRPr="00C26995" w:rsidRDefault="00A77235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  <w:r w:rsidR="00A42983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</w:p>
        </w:tc>
      </w:tr>
      <w:tr w:rsidR="00A42983" w:rsidRPr="00C26995" w14:paraId="3681A860" w14:textId="77777777" w:rsidTr="001A13CC">
        <w:tc>
          <w:tcPr>
            <w:tcW w:w="7105" w:type="dxa"/>
            <w:gridSpan w:val="2"/>
            <w:vAlign w:val="bottom"/>
          </w:tcPr>
          <w:p w14:paraId="5CFB33A4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ค.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รวมรายการหนี้สินทางการเงินหมุนเวียน </w:t>
            </w:r>
          </w:p>
          <w:p w14:paraId="2BF90E1E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5" w:type="dxa"/>
            <w:vAlign w:val="bottom"/>
          </w:tcPr>
          <w:p w14:paraId="0C9F7230" w14:textId="6285149A" w:rsidR="00A42983" w:rsidRPr="00C26995" w:rsidRDefault="00A42983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086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BEC5462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146E0F3E" w14:textId="33481B10" w:rsidR="00A42983" w:rsidRPr="00C26995" w:rsidRDefault="00A42983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5D4B769E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331274F9" w14:textId="56231F06" w:rsidR="00A42983" w:rsidRPr="00C26995" w:rsidRDefault="00E16CC4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328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661E4BAC" w14:textId="77777777" w:rsidR="00A42983" w:rsidRPr="00C26995" w:rsidRDefault="00A42983" w:rsidP="00A4298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3349EFCF" w14:textId="3701844F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42983" w:rsidRPr="00C26995" w14:paraId="6EE4F538" w14:textId="77777777" w:rsidTr="001A13CC">
        <w:tc>
          <w:tcPr>
            <w:tcW w:w="7105" w:type="dxa"/>
            <w:gridSpan w:val="2"/>
            <w:vAlign w:val="bottom"/>
          </w:tcPr>
          <w:p w14:paraId="27252BFD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ง.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รวมรายการหนี้สินทางการเงินไม่หมุนเวียน </w:t>
            </w:r>
          </w:p>
          <w:p w14:paraId="58155CD4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5" w:type="dxa"/>
            <w:vAlign w:val="bottom"/>
          </w:tcPr>
          <w:p w14:paraId="46971BA3" w14:textId="6A09348B" w:rsidR="00A42983" w:rsidRPr="00C26995" w:rsidRDefault="00A42983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2E0C2843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vAlign w:val="bottom"/>
          </w:tcPr>
          <w:p w14:paraId="23716955" w14:textId="29227294" w:rsidR="00A42983" w:rsidRPr="00C26995" w:rsidRDefault="00A42983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50E2B74C" w14:textId="77777777" w:rsidR="00A42983" w:rsidRPr="00C26995" w:rsidRDefault="00A42983" w:rsidP="00A42983">
            <w:pPr>
              <w:pStyle w:val="acctfourfigures"/>
              <w:tabs>
                <w:tab w:val="clear" w:pos="765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249EBB26" w14:textId="5359AA47" w:rsidR="00A42983" w:rsidRPr="00C26995" w:rsidRDefault="00E16CC4" w:rsidP="00A4298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787E60CA" w14:textId="77777777" w:rsidR="00A42983" w:rsidRPr="00C26995" w:rsidRDefault="00A42983" w:rsidP="00A4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6" w:type="dxa"/>
            <w:gridSpan w:val="2"/>
            <w:vAlign w:val="bottom"/>
          </w:tcPr>
          <w:p w14:paraId="23542A3C" w14:textId="4490B1B4" w:rsidR="00A42983" w:rsidRPr="00C26995" w:rsidRDefault="00A42983" w:rsidP="00A4298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019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F26D13C" w14:textId="77777777" w:rsidR="005D2DD3" w:rsidRPr="00C26995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5D2DD3" w:rsidRPr="00C26995" w:rsidSect="00696AD7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F35F472" w14:textId="77777777" w:rsidR="00DC5E0E" w:rsidRPr="00C26995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23EF6BFE" w14:textId="77777777" w:rsidR="00DC5E0E" w:rsidRPr="00C26995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330EBA0E" w14:textId="77777777" w:rsidR="00DC5E0E" w:rsidRPr="00C26995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57046933" w14:textId="77777777" w:rsidR="00DC5E0E" w:rsidRPr="00C26995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49"/>
        <w:gridCol w:w="180"/>
        <w:gridCol w:w="1271"/>
        <w:gridCol w:w="178"/>
        <w:gridCol w:w="1262"/>
      </w:tblGrid>
      <w:tr w:rsidR="00DC5E0E" w:rsidRPr="00C26995" w14:paraId="20725D1C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5F44B99E" w14:textId="77777777" w:rsidR="00DC5E0E" w:rsidRPr="00C26995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6A91D869" w14:textId="77777777" w:rsidR="00DC5E0E" w:rsidRPr="00C26995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  <w:vAlign w:val="bottom"/>
          </w:tcPr>
          <w:p w14:paraId="78281134" w14:textId="77777777" w:rsidR="00DC5E0E" w:rsidRPr="00C26995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vAlign w:val="bottom"/>
          </w:tcPr>
          <w:p w14:paraId="3428E8A9" w14:textId="77777777" w:rsidR="00DC5E0E" w:rsidRPr="00C26995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1A13CC" w:rsidRPr="00C26995" w14:paraId="33BA01E4" w14:textId="77777777" w:rsidTr="000A7B10">
        <w:trPr>
          <w:cantSplit/>
          <w:trHeight w:val="103"/>
          <w:tblHeader/>
        </w:trPr>
        <w:tc>
          <w:tcPr>
            <w:tcW w:w="3769" w:type="dxa"/>
            <w:vAlign w:val="bottom"/>
          </w:tcPr>
          <w:p w14:paraId="5E6ABA1C" w14:textId="77777777" w:rsidR="001A13CC" w:rsidRPr="00C26995" w:rsidRDefault="001A13CC" w:rsidP="001A13C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2B431" w14:textId="761336FA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E77847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2243DE" w14:textId="030C45C0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F9265AD" w14:textId="77777777" w:rsidR="001A13CC" w:rsidRPr="00C26995" w:rsidRDefault="001A13CC" w:rsidP="001A13C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3E53895F" w14:textId="23CD494C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25C9CE17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F41442" w14:textId="0F7BE713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13CC" w:rsidRPr="00C26995" w14:paraId="78C9DCE2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01E7607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46CB0DD" w14:textId="77777777" w:rsidR="001A13CC" w:rsidRPr="00C26995" w:rsidRDefault="001A13CC" w:rsidP="001A13C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A13CC" w:rsidRPr="00C26995" w14:paraId="28CB41DE" w14:textId="77777777" w:rsidTr="000A7B10">
        <w:trPr>
          <w:cantSplit/>
        </w:trPr>
        <w:tc>
          <w:tcPr>
            <w:tcW w:w="3769" w:type="dxa"/>
            <w:vAlign w:val="bottom"/>
          </w:tcPr>
          <w:p w14:paraId="732BCFB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72CBDAC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94A231" w14:textId="798BEBEB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F08E6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781</w:t>
            </w:r>
            <w:r w:rsidR="004F08E6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80" w:type="dxa"/>
            <w:vAlign w:val="bottom"/>
          </w:tcPr>
          <w:p w14:paraId="0E1EF790" w14:textId="77777777" w:rsidR="001A13CC" w:rsidRPr="00C26995" w:rsidRDefault="001A13CC" w:rsidP="001A13C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550C06E9" w14:textId="1B4C5068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805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180" w:type="dxa"/>
            <w:vAlign w:val="bottom"/>
          </w:tcPr>
          <w:p w14:paraId="4971E9F1" w14:textId="77777777" w:rsidR="001A13CC" w:rsidRPr="00C26995" w:rsidRDefault="001A13CC" w:rsidP="001A13C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289F77" w14:textId="0BFD5AF6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4F08E6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499</w:t>
            </w:r>
            <w:r w:rsidR="004F08E6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178" w:type="dxa"/>
            <w:vAlign w:val="bottom"/>
          </w:tcPr>
          <w:p w14:paraId="5B7A54B2" w14:textId="77777777" w:rsidR="001A13CC" w:rsidRPr="00C26995" w:rsidRDefault="001A13CC" w:rsidP="001A13C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F1020E7" w14:textId="75534E76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709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</w:tr>
      <w:tr w:rsidR="001A13CC" w:rsidRPr="00C26995" w14:paraId="091DE762" w14:textId="77777777" w:rsidTr="000A7B10">
        <w:trPr>
          <w:cantSplit/>
        </w:trPr>
        <w:tc>
          <w:tcPr>
            <w:tcW w:w="3769" w:type="dxa"/>
            <w:vAlign w:val="bottom"/>
          </w:tcPr>
          <w:p w14:paraId="18AAB68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29C49E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68BE3D" w14:textId="77777777" w:rsidR="001A13CC" w:rsidRPr="00C26995" w:rsidRDefault="001A13CC" w:rsidP="001A13C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E56DFA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CF2466" w14:textId="77777777" w:rsidR="001A13CC" w:rsidRPr="00C26995" w:rsidRDefault="001A13CC" w:rsidP="001A13C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16B413E8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6C5D43" w14:textId="77777777" w:rsidR="001A13CC" w:rsidRPr="00C26995" w:rsidRDefault="001A13CC" w:rsidP="001A13CC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79428CB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1A13CC" w:rsidRPr="00C26995" w14:paraId="633256D7" w14:textId="77777777" w:rsidTr="000A7B10">
        <w:trPr>
          <w:cantSplit/>
        </w:trPr>
        <w:tc>
          <w:tcPr>
            <w:tcW w:w="3769" w:type="dxa"/>
            <w:vAlign w:val="bottom"/>
          </w:tcPr>
          <w:p w14:paraId="5B42616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  <w:vAlign w:val="bottom"/>
          </w:tcPr>
          <w:p w14:paraId="1C9FC59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6B565E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8DD364F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9263B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7BC5B62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0A900E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045073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13CC" w:rsidRPr="00C26995" w14:paraId="5679FA5A" w14:textId="77777777" w:rsidTr="000A7B10">
        <w:trPr>
          <w:cantSplit/>
        </w:trPr>
        <w:tc>
          <w:tcPr>
            <w:tcW w:w="3769" w:type="dxa"/>
            <w:vAlign w:val="bottom"/>
          </w:tcPr>
          <w:p w14:paraId="1D3A74BD" w14:textId="7BC0219E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  อย่างต่อเนื่อง</w:t>
            </w:r>
          </w:p>
        </w:tc>
        <w:tc>
          <w:tcPr>
            <w:tcW w:w="1260" w:type="dxa"/>
            <w:vAlign w:val="bottom"/>
          </w:tcPr>
          <w:p w14:paraId="669D2916" w14:textId="760DCED7" w:rsidR="001A13CC" w:rsidRPr="00C26995" w:rsidRDefault="004F08E6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3E1433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699AEE4" w14:textId="42B4B60A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D70372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3AC031B" w14:textId="22C3E60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F08E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4F08E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78" w:type="dxa"/>
            <w:vAlign w:val="bottom"/>
          </w:tcPr>
          <w:p w14:paraId="590002B7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751380" w14:textId="185C3B76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014</w:t>
            </w:r>
          </w:p>
        </w:tc>
      </w:tr>
      <w:tr w:rsidR="001A13CC" w:rsidRPr="00C26995" w14:paraId="3EB10FA3" w14:textId="77777777" w:rsidTr="000A7B10">
        <w:trPr>
          <w:cantSplit/>
        </w:trPr>
        <w:tc>
          <w:tcPr>
            <w:tcW w:w="3769" w:type="dxa"/>
            <w:vAlign w:val="bottom"/>
          </w:tcPr>
          <w:p w14:paraId="20863B6B" w14:textId="13E22B49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A240DA" w14:textId="13E46444" w:rsidR="001A13CC" w:rsidRPr="00C26995" w:rsidRDefault="00A77235" w:rsidP="001A13C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4F08E6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180" w:type="dxa"/>
            <w:vAlign w:val="bottom"/>
          </w:tcPr>
          <w:p w14:paraId="639EC1E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C81015F" w14:textId="0A74FCBE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C1E8688" w14:textId="77777777" w:rsidR="001A13CC" w:rsidRPr="00C26995" w:rsidRDefault="001A13CC" w:rsidP="001A13CC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A1BF443" w14:textId="549C8DC8" w:rsidR="001A13CC" w:rsidRPr="00C26995" w:rsidRDefault="004F08E6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D76748C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4620045" w14:textId="0BBE0EBA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565</w:t>
            </w:r>
            <w:r w:rsidR="001A13CC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</w:tr>
      <w:tr w:rsidR="001A13CC" w:rsidRPr="00C26995" w14:paraId="485B7A72" w14:textId="77777777" w:rsidTr="000A7B10">
        <w:trPr>
          <w:cantSplit/>
        </w:trPr>
        <w:tc>
          <w:tcPr>
            <w:tcW w:w="3769" w:type="dxa"/>
            <w:vAlign w:val="bottom"/>
          </w:tcPr>
          <w:p w14:paraId="29B1BF60" w14:textId="5F094772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9394" w14:textId="0DEA405C" w:rsidR="001A13CC" w:rsidRPr="00C26995" w:rsidRDefault="004F08E6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4B5561A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50C45" w14:textId="2EE46844" w:rsidR="001A13CC" w:rsidRPr="00C26995" w:rsidRDefault="001A13CC" w:rsidP="001A13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A49167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EA46" w14:textId="31D01DF6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F08E6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289</w:t>
            </w:r>
            <w:r w:rsidR="004F08E6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78" w:type="dxa"/>
            <w:vAlign w:val="bottom"/>
          </w:tcPr>
          <w:p w14:paraId="07AA2858" w14:textId="77777777" w:rsidR="001A13CC" w:rsidRPr="00C26995" w:rsidRDefault="001A13CC" w:rsidP="001A13C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7231" w14:textId="3E5B0E40" w:rsidR="001A13CC" w:rsidRPr="00C26995" w:rsidRDefault="00A77235" w:rsidP="001A13CC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907</w:t>
            </w:r>
            <w:r w:rsidR="001A13CC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</w:tr>
      <w:bookmarkEnd w:id="4"/>
    </w:tbl>
    <w:p w14:paraId="78754D8A" w14:textId="77777777" w:rsidR="00DC5E0E" w:rsidRPr="00C26995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2C9713" w14:textId="77777777" w:rsidR="00D625E7" w:rsidRPr="00C26995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4AC9C21" w14:textId="77777777" w:rsidR="00620080" w:rsidRPr="00C26995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C26995" w14:paraId="4D9CFFA9" w14:textId="77777777" w:rsidTr="005B07D0">
        <w:tc>
          <w:tcPr>
            <w:tcW w:w="4932" w:type="dxa"/>
            <w:vAlign w:val="bottom"/>
          </w:tcPr>
          <w:p w14:paraId="3CEE6ADD" w14:textId="66D4CF0E" w:rsidR="00620080" w:rsidRPr="00C26995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868810" w14:textId="77777777" w:rsidR="00620080" w:rsidRPr="00C26995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11E973E" w14:textId="77777777" w:rsidR="00620080" w:rsidRPr="00C26995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699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1A13CC" w:rsidRPr="00C26995" w14:paraId="034788F3" w14:textId="77777777" w:rsidTr="005B07D0">
        <w:tc>
          <w:tcPr>
            <w:tcW w:w="4932" w:type="dxa"/>
            <w:vAlign w:val="bottom"/>
          </w:tcPr>
          <w:p w14:paraId="1B08E3F1" w14:textId="0D1833B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1D5D7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497213A" w14:textId="5FD97D8A" w:rsidR="001A13CC" w:rsidRPr="00C26995" w:rsidRDefault="00A77235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4E2921A" w14:textId="77777777" w:rsidR="001A13CC" w:rsidRPr="00C26995" w:rsidRDefault="001A13CC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0BB5BA" w14:textId="061689F9" w:rsidR="001A13CC" w:rsidRPr="00C26995" w:rsidRDefault="00A77235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13CC" w:rsidRPr="00C26995" w14:paraId="72E52B4D" w14:textId="77777777" w:rsidTr="005B07D0">
        <w:tc>
          <w:tcPr>
            <w:tcW w:w="4932" w:type="dxa"/>
            <w:vAlign w:val="bottom"/>
          </w:tcPr>
          <w:p w14:paraId="6A5D86BA" w14:textId="77777777" w:rsidR="001A13CC" w:rsidRPr="00C26995" w:rsidRDefault="001A13CC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066D1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E9485FE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00AD" w:rsidRPr="00C26995" w14:paraId="0AD4D4DC" w14:textId="77777777" w:rsidTr="005B07D0">
        <w:tc>
          <w:tcPr>
            <w:tcW w:w="4932" w:type="dxa"/>
            <w:vAlign w:val="bottom"/>
          </w:tcPr>
          <w:p w14:paraId="5CBB147E" w14:textId="6BD35C28" w:rsidR="005800AD" w:rsidRPr="00C26995" w:rsidRDefault="005800AD" w:rsidP="005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0E18CB" w14:textId="77777777" w:rsidR="005800AD" w:rsidRPr="00C26995" w:rsidRDefault="005800AD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D9D042" w14:textId="5375934B" w:rsidR="005800AD" w:rsidRPr="00C26995" w:rsidRDefault="00A77235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A172368" w14:textId="77777777" w:rsidR="005800AD" w:rsidRPr="00C26995" w:rsidRDefault="005800AD" w:rsidP="005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B625CB" w14:textId="3EB3E2FB" w:rsidR="005800AD" w:rsidRPr="00C26995" w:rsidRDefault="00A77235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</w:tr>
      <w:tr w:rsidR="005800AD" w:rsidRPr="00C26995" w14:paraId="78063E33" w14:textId="77777777" w:rsidTr="005B07D0">
        <w:tc>
          <w:tcPr>
            <w:tcW w:w="4932" w:type="dxa"/>
            <w:vAlign w:val="bottom"/>
          </w:tcPr>
          <w:p w14:paraId="21F6B5FE" w14:textId="06C6C50B" w:rsidR="005800AD" w:rsidRPr="00C26995" w:rsidRDefault="005800AD" w:rsidP="005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 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 </w:t>
            </w: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14:paraId="10B0A259" w14:textId="77777777" w:rsidR="005800AD" w:rsidRPr="00C26995" w:rsidRDefault="005800AD" w:rsidP="00580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50F856" w14:textId="06EF90BB" w:rsidR="005800AD" w:rsidRPr="00C26995" w:rsidRDefault="00EB1E01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397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725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53EA70" w14:textId="77777777" w:rsidR="005800AD" w:rsidRPr="00C26995" w:rsidRDefault="005800AD" w:rsidP="005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559372" w14:textId="42D73D8D" w:rsidR="005800AD" w:rsidRPr="00C26995" w:rsidRDefault="00A77235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</w:tr>
      <w:tr w:rsidR="005800AD" w:rsidRPr="00C26995" w14:paraId="518B0EC2" w14:textId="77777777" w:rsidTr="005E51B9">
        <w:trPr>
          <w:trHeight w:val="433"/>
        </w:trPr>
        <w:tc>
          <w:tcPr>
            <w:tcW w:w="4932" w:type="dxa"/>
            <w:vAlign w:val="bottom"/>
          </w:tcPr>
          <w:p w14:paraId="08B61B69" w14:textId="0754FBD8" w:rsidR="005800AD" w:rsidRPr="00C26995" w:rsidRDefault="005800AD" w:rsidP="005800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D464B0F" w14:textId="77777777" w:rsidR="005800AD" w:rsidRPr="00C26995" w:rsidRDefault="005800AD" w:rsidP="005800AD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A55F8" w14:textId="672471D2" w:rsidR="005800AD" w:rsidRPr="00C26995" w:rsidRDefault="00A77235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</w:t>
            </w:r>
            <w:r w:rsidR="00EB1E01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015</w:t>
            </w:r>
            <w:r w:rsidR="00EB1E01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  <w:vAlign w:val="bottom"/>
          </w:tcPr>
          <w:p w14:paraId="3380C491" w14:textId="77777777" w:rsidR="005800AD" w:rsidRPr="00C26995" w:rsidRDefault="005800AD" w:rsidP="0058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1AE5D" w14:textId="41D415FA" w:rsidR="005800AD" w:rsidRPr="00C26995" w:rsidRDefault="00A77235" w:rsidP="005800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5800AD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="005800AD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0322C143" w14:textId="77777777" w:rsidR="009B3F36" w:rsidRPr="005E67E3" w:rsidRDefault="009B3F36" w:rsidP="005E67E3">
      <w:pPr>
        <w:pStyle w:val="paragraph"/>
        <w:spacing w:before="0" w:beforeAutospacing="0" w:after="0" w:afterAutospacing="0"/>
        <w:ind w:left="540" w:right="549"/>
        <w:jc w:val="both"/>
        <w:textAlignment w:val="baseline"/>
        <w:rPr>
          <w:rStyle w:val="normaltextrun"/>
          <w:rFonts w:ascii="Angsana New" w:hAnsi="Angsana New" w:cstheme="minorBidi"/>
          <w:b/>
          <w:bCs/>
          <w:sz w:val="22"/>
          <w:szCs w:val="22"/>
        </w:rPr>
      </w:pPr>
    </w:p>
    <w:p w14:paraId="54D04452" w14:textId="099DBB2F" w:rsidR="009B3F36" w:rsidRPr="00C26995" w:rsidRDefault="009B3F36" w:rsidP="009B3F36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Angsana New" w:hAnsi="Angsana New" w:cs="Angsana New"/>
          <w:b/>
          <w:bCs/>
          <w:i/>
          <w:iCs/>
          <w:sz w:val="30"/>
          <w:szCs w:val="30"/>
        </w:rPr>
      </w:pPr>
      <w:r w:rsidRPr="00C26995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การลดทุนของบริษัท ผลิตไฟฟ้าราชบุรี จำกัด  </w:t>
      </w:r>
    </w:p>
    <w:p w14:paraId="54D9CE90" w14:textId="77777777" w:rsidR="009B3F36" w:rsidRPr="00C26995" w:rsidRDefault="009B3F36" w:rsidP="009B3F36">
      <w:pPr>
        <w:pStyle w:val="paragraph"/>
        <w:spacing w:before="0" w:beforeAutospacing="0" w:after="0" w:afterAutospacing="0"/>
        <w:ind w:left="540" w:right="549"/>
        <w:jc w:val="both"/>
        <w:textAlignment w:val="baseline"/>
        <w:rPr>
          <w:rStyle w:val="normaltextrun"/>
          <w:rFonts w:ascii="Angsana New" w:hAnsi="Angsana New" w:cstheme="minorBidi"/>
          <w:b/>
          <w:bCs/>
          <w:sz w:val="22"/>
          <w:szCs w:val="22"/>
        </w:rPr>
      </w:pPr>
    </w:p>
    <w:p w14:paraId="42D63CCF" w14:textId="0CEB94A5" w:rsidR="009B3F36" w:rsidRPr="00C26995" w:rsidRDefault="009B3F36" w:rsidP="009B3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ในการประชุม</w:t>
      </w:r>
      <w:r w:rsidRPr="00C26995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C26995">
        <w:rPr>
          <w:rFonts w:ascii="Angsana New" w:hAnsi="Angsana New"/>
          <w:sz w:val="30"/>
          <w:szCs w:val="30"/>
          <w:cs/>
        </w:rPr>
        <w:t>ของบริษัท</w:t>
      </w:r>
      <w:r w:rsidR="009A242D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ผลิตไฟฟ้าราชบุรี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="00DB1165" w:rsidRPr="00C26995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C26995">
        <w:rPr>
          <w:rFonts w:ascii="Angsana New" w:hAnsi="Angsana New"/>
          <w:sz w:val="30"/>
          <w:szCs w:val="30"/>
          <w:cs/>
        </w:rPr>
        <w:t>ซึ่งเป็นบริษัทย่อยทางตรงเมื่อวันที่</w:t>
      </w:r>
      <w:r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9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ตุลาคม</w:t>
      </w:r>
      <w:r w:rsidRPr="00C26995">
        <w:rPr>
          <w:rFonts w:ascii="Angsana New" w:hAnsi="Angsana New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256</w:t>
      </w:r>
      <w:r w:rsidR="00A77235" w:rsidRPr="00A77235">
        <w:rPr>
          <w:rFonts w:ascii="Angsana New" w:hAnsi="Angsana New" w:hint="cs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/>
          <w:sz w:val="30"/>
          <w:szCs w:val="30"/>
          <w:cs/>
        </w:rPr>
        <w:t>ผู้ถือหุ้นได้พิจารณาอนุมัติการลดทุนจดทะเบียนของบริษัท</w:t>
      </w:r>
      <w:r w:rsidR="00DB1165" w:rsidRPr="00C2699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C26995">
        <w:rPr>
          <w:rFonts w:ascii="Angsana New" w:hAnsi="Angsana New"/>
          <w:sz w:val="30"/>
          <w:szCs w:val="30"/>
          <w:cs/>
        </w:rPr>
        <w:t xml:space="preserve"> โดยวิธีลด</w:t>
      </w:r>
      <w:r w:rsidRPr="00C26995">
        <w:rPr>
          <w:rFonts w:ascii="Angsana New" w:hAnsi="Angsana New" w:hint="cs"/>
          <w:sz w:val="30"/>
          <w:szCs w:val="30"/>
          <w:cs/>
        </w:rPr>
        <w:t xml:space="preserve">จำนวนหุ้น 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050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ล้านหุ้น</w:t>
      </w:r>
      <w:r w:rsidRPr="00C26995">
        <w:rPr>
          <w:rFonts w:ascii="Angsana New" w:hAnsi="Angsana New"/>
          <w:sz w:val="30"/>
          <w:szCs w:val="30"/>
          <w:cs/>
        </w:rPr>
        <w:t xml:space="preserve"> </w:t>
      </w:r>
      <w:r w:rsidR="00DB1165" w:rsidRPr="00C26995">
        <w:rPr>
          <w:rFonts w:ascii="Angsana New" w:hAnsi="Angsana New" w:hint="cs"/>
          <w:sz w:val="30"/>
          <w:szCs w:val="30"/>
          <w:cs/>
        </w:rPr>
        <w:t>มูลค่า</w:t>
      </w:r>
      <w:r w:rsidRPr="00C26995">
        <w:rPr>
          <w:rFonts w:ascii="Angsana New" w:hAnsi="Angsana New"/>
          <w:sz w:val="30"/>
          <w:szCs w:val="30"/>
          <w:cs/>
        </w:rPr>
        <w:t xml:space="preserve">หุ้นละ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35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บาท รวมเป็นจำนวนทุนจดทะเบียนที่ลดลง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767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50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ล้านบาท โดยทุนจดทะเบียนภายหลังจากการ</w:t>
      </w:r>
      <w:r w:rsidRPr="00C26995">
        <w:rPr>
          <w:rFonts w:ascii="Angsana New" w:hAnsi="Angsana New"/>
          <w:sz w:val="30"/>
          <w:szCs w:val="30"/>
          <w:cs/>
        </w:rPr>
        <w:br/>
        <w:t>ลดทุน</w:t>
      </w:r>
      <w:r w:rsidR="00DB1165" w:rsidRPr="00C26995">
        <w:rPr>
          <w:rFonts w:ascii="Angsana New" w:hAnsi="Angsana New" w:hint="cs"/>
          <w:sz w:val="30"/>
          <w:szCs w:val="30"/>
          <w:cs/>
        </w:rPr>
        <w:t>มีจำนวนหุ้น</w:t>
      </w:r>
      <w:r w:rsidRPr="00C26995">
        <w:rPr>
          <w:rFonts w:ascii="Angsana New" w:hAnsi="Angsana New"/>
          <w:sz w:val="30"/>
          <w:szCs w:val="30"/>
          <w:cs/>
        </w:rPr>
        <w:t>คงเหลือ</w:t>
      </w:r>
      <w:r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140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ล้านหุ้น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35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บาท คิดเป็น</w:t>
      </w:r>
      <w:r w:rsidRPr="00C26995"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C26995">
        <w:rPr>
          <w:rFonts w:ascii="Angsana New" w:hAnsi="Angsana New"/>
          <w:sz w:val="30"/>
          <w:szCs w:val="30"/>
          <w:cs/>
        </w:rPr>
        <w:t xml:space="preserve">จำนวน </w:t>
      </w:r>
      <w:r w:rsidR="00A77235" w:rsidRPr="00A77235">
        <w:rPr>
          <w:rFonts w:ascii="Angsana New" w:hAnsi="Angsana New"/>
          <w:sz w:val="30"/>
          <w:szCs w:val="30"/>
        </w:rPr>
        <w:t>9</w:t>
      </w:r>
      <w:r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519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ล้านบาท</w:t>
      </w:r>
    </w:p>
    <w:p w14:paraId="6D1D0CA6" w14:textId="77777777" w:rsidR="009B3F36" w:rsidRPr="005E67E3" w:rsidRDefault="009B3F36" w:rsidP="005E67E3">
      <w:pPr>
        <w:pStyle w:val="paragraph"/>
        <w:spacing w:before="0" w:beforeAutospacing="0" w:after="0" w:afterAutospacing="0"/>
        <w:ind w:left="540" w:right="549"/>
        <w:jc w:val="both"/>
        <w:textAlignment w:val="baseline"/>
        <w:rPr>
          <w:rStyle w:val="normaltextrun"/>
          <w:rFonts w:cstheme="minorBidi"/>
          <w:b/>
          <w:bCs/>
          <w:sz w:val="22"/>
          <w:szCs w:val="22"/>
        </w:rPr>
      </w:pPr>
    </w:p>
    <w:p w14:paraId="56A2CF48" w14:textId="77777777" w:rsidR="008503F1" w:rsidRPr="00C26995" w:rsidRDefault="008503F1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3EF6EC93" w14:textId="77777777" w:rsidR="00AD27D2" w:rsidRPr="00C26995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D27D2" w:rsidRPr="00C26995" w:rsidSect="00696AD7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25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3150"/>
        <w:gridCol w:w="903"/>
        <w:gridCol w:w="721"/>
        <w:gridCol w:w="808"/>
        <w:gridCol w:w="186"/>
        <w:gridCol w:w="986"/>
        <w:gridCol w:w="185"/>
        <w:gridCol w:w="982"/>
        <w:gridCol w:w="182"/>
        <w:gridCol w:w="869"/>
        <w:gridCol w:w="180"/>
        <w:gridCol w:w="670"/>
        <w:gridCol w:w="183"/>
        <w:gridCol w:w="1017"/>
        <w:gridCol w:w="183"/>
        <w:gridCol w:w="983"/>
        <w:gridCol w:w="7"/>
      </w:tblGrid>
      <w:tr w:rsidR="00631268" w:rsidRPr="00C26995" w14:paraId="16C7C02F" w14:textId="77777777" w:rsidTr="00925AD0">
        <w:trPr>
          <w:gridAfter w:val="1"/>
          <w:wAfter w:w="7" w:type="dxa"/>
          <w:cantSplit/>
          <w:tblHeader/>
        </w:trPr>
        <w:tc>
          <w:tcPr>
            <w:tcW w:w="3060" w:type="dxa"/>
            <w:vAlign w:val="bottom"/>
          </w:tcPr>
          <w:p w14:paraId="46FDE0FA" w14:textId="77777777" w:rsidR="00631268" w:rsidRPr="00C26995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4ACB828" w14:textId="77777777" w:rsidR="00631268" w:rsidRPr="00C26995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41218822" w14:textId="77777777" w:rsidR="00631268" w:rsidRPr="00C26995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E7063A2" w14:textId="77777777" w:rsidR="00631268" w:rsidRPr="00C26995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" w:type="dxa"/>
            <w:vAlign w:val="bottom"/>
          </w:tcPr>
          <w:p w14:paraId="78AB0B2D" w14:textId="77777777" w:rsidR="00631268" w:rsidRPr="00C26995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0" w:type="dxa"/>
            <w:gridSpan w:val="11"/>
            <w:vAlign w:val="bottom"/>
          </w:tcPr>
          <w:p w14:paraId="54D8A892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268" w:rsidRPr="00C26995" w14:paraId="38EC3186" w14:textId="77777777" w:rsidTr="00925AD0">
        <w:trPr>
          <w:gridAfter w:val="1"/>
          <w:wAfter w:w="7" w:type="dxa"/>
          <w:cantSplit/>
          <w:tblHeader/>
        </w:trPr>
        <w:tc>
          <w:tcPr>
            <w:tcW w:w="3060" w:type="dxa"/>
            <w:vAlign w:val="bottom"/>
          </w:tcPr>
          <w:p w14:paraId="08248812" w14:textId="77777777" w:rsidR="00631268" w:rsidRPr="00C26995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C84C877" w14:textId="77777777" w:rsidR="00631268" w:rsidRPr="00C26995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0D0B8AB3" w14:textId="77777777" w:rsidR="00631268" w:rsidRPr="00C26995" w:rsidRDefault="00E92722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1529" w:type="dxa"/>
            <w:gridSpan w:val="2"/>
            <w:vAlign w:val="bottom"/>
          </w:tcPr>
          <w:p w14:paraId="0ED4A61C" w14:textId="77777777" w:rsidR="00631268" w:rsidRPr="00C26995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86" w:type="dxa"/>
            <w:vAlign w:val="bottom"/>
          </w:tcPr>
          <w:p w14:paraId="0EF532AD" w14:textId="77777777" w:rsidR="00631268" w:rsidRPr="00C26995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6FA5DAA8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48C247A2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6042DB34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" w:type="dxa"/>
            <w:vAlign w:val="bottom"/>
          </w:tcPr>
          <w:p w14:paraId="7FE0536C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5BED47E6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31268" w:rsidRPr="00C26995" w14:paraId="4AA4D406" w14:textId="77777777" w:rsidTr="00925AD0">
        <w:trPr>
          <w:gridAfter w:val="1"/>
          <w:wAfter w:w="7" w:type="dxa"/>
          <w:cantSplit/>
          <w:tblHeader/>
        </w:trPr>
        <w:tc>
          <w:tcPr>
            <w:tcW w:w="3060" w:type="dxa"/>
            <w:vAlign w:val="bottom"/>
          </w:tcPr>
          <w:p w14:paraId="5834BBE4" w14:textId="77777777" w:rsidR="00631268" w:rsidRPr="00C26995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A190E57" w14:textId="77777777" w:rsidR="00631268" w:rsidRPr="00C26995" w:rsidRDefault="00631268" w:rsidP="002F683B">
            <w:pPr>
              <w:tabs>
                <w:tab w:val="clear" w:pos="1871"/>
              </w:tabs>
              <w:spacing w:line="340" w:lineRule="exact"/>
              <w:ind w:left="-87" w:right="-62" w:hanging="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03" w:type="dxa"/>
          </w:tcPr>
          <w:p w14:paraId="2E480AC1" w14:textId="77777777" w:rsidR="00631268" w:rsidRPr="00C26995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E92722" w:rsidRPr="00C26995">
              <w:rPr>
                <w:rFonts w:ascii="Angsana New" w:hAnsi="Angsana New" w:hint="cs"/>
                <w:sz w:val="30"/>
                <w:szCs w:val="30"/>
                <w:cs/>
              </w:rPr>
              <w:t>ดำเนิน</w:t>
            </w:r>
          </w:p>
        </w:tc>
        <w:tc>
          <w:tcPr>
            <w:tcW w:w="1529" w:type="dxa"/>
            <w:gridSpan w:val="2"/>
            <w:vAlign w:val="bottom"/>
          </w:tcPr>
          <w:p w14:paraId="1CD15E5D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6" w:type="dxa"/>
            <w:vAlign w:val="bottom"/>
          </w:tcPr>
          <w:p w14:paraId="271DDDDE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FD55D73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776EC969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7031A9AB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3C46EDF2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08233B41" w14:textId="77777777" w:rsidR="00631268" w:rsidRPr="00C26995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1A13CC" w:rsidRPr="00C26995" w14:paraId="1213B6B9" w14:textId="77777777" w:rsidTr="00925AD0">
        <w:trPr>
          <w:gridAfter w:val="1"/>
          <w:wAfter w:w="7" w:type="dxa"/>
          <w:cantSplit/>
          <w:tblHeader/>
        </w:trPr>
        <w:tc>
          <w:tcPr>
            <w:tcW w:w="3060" w:type="dxa"/>
            <w:vAlign w:val="bottom"/>
          </w:tcPr>
          <w:p w14:paraId="3066D8DA" w14:textId="77777777" w:rsidR="001A13CC" w:rsidRPr="00C26995" w:rsidRDefault="001A13CC" w:rsidP="001A13CC">
            <w:pPr>
              <w:spacing w:line="34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499E188" w14:textId="77777777" w:rsidR="001A13CC" w:rsidRPr="00C26995" w:rsidRDefault="001A13CC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4E6E2367" w14:textId="77777777" w:rsidR="001A13CC" w:rsidRPr="00C26995" w:rsidRDefault="001A13CC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721" w:type="dxa"/>
            <w:vAlign w:val="bottom"/>
          </w:tcPr>
          <w:p w14:paraId="72511024" w14:textId="6B28699F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8" w:type="dxa"/>
            <w:vAlign w:val="bottom"/>
          </w:tcPr>
          <w:p w14:paraId="2AE51A3C" w14:textId="281ACAB0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6" w:type="dxa"/>
            <w:vAlign w:val="bottom"/>
          </w:tcPr>
          <w:p w14:paraId="322C2BA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393F79D" w14:textId="3E3DCC3D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5" w:type="dxa"/>
            <w:vAlign w:val="bottom"/>
          </w:tcPr>
          <w:p w14:paraId="3E8F4097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2" w:type="dxa"/>
            <w:vAlign w:val="bottom"/>
          </w:tcPr>
          <w:p w14:paraId="18ADB2AE" w14:textId="3F879277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dxa"/>
            <w:vAlign w:val="bottom"/>
          </w:tcPr>
          <w:p w14:paraId="5AAC7E2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6714A55" w14:textId="67FEE23F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33D6B61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  <w:vAlign w:val="bottom"/>
          </w:tcPr>
          <w:p w14:paraId="464D5389" w14:textId="67E0EAED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3" w:type="dxa"/>
            <w:vAlign w:val="bottom"/>
          </w:tcPr>
          <w:p w14:paraId="1F8A8CC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148931B" w14:textId="37DA2FD5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3" w:type="dxa"/>
            <w:vAlign w:val="bottom"/>
          </w:tcPr>
          <w:p w14:paraId="7840253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vAlign w:val="bottom"/>
          </w:tcPr>
          <w:p w14:paraId="4FE15200" w14:textId="5FF7FD2C" w:rsidR="001A13CC" w:rsidRPr="00C26995" w:rsidRDefault="00A77235" w:rsidP="001A13CC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13CC" w:rsidRPr="00C26995" w14:paraId="230A2FAB" w14:textId="77777777" w:rsidTr="00925AD0">
        <w:trPr>
          <w:cantSplit/>
          <w:tblHeader/>
        </w:trPr>
        <w:tc>
          <w:tcPr>
            <w:tcW w:w="3060" w:type="dxa"/>
            <w:vAlign w:val="bottom"/>
          </w:tcPr>
          <w:p w14:paraId="1955A031" w14:textId="77777777" w:rsidR="001A13CC" w:rsidRPr="00C26995" w:rsidRDefault="001A13CC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04EF2822" w14:textId="77777777" w:rsidR="001A13CC" w:rsidRPr="00C26995" w:rsidRDefault="001A13CC" w:rsidP="001A13CC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65E359E5" w14:textId="77777777" w:rsidR="001A13CC" w:rsidRPr="00C26995" w:rsidRDefault="001A13CC" w:rsidP="001A13CC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5DFC9336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6" w:type="dxa"/>
            <w:vAlign w:val="bottom"/>
          </w:tcPr>
          <w:p w14:paraId="3DA8637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7" w:type="dxa"/>
            <w:gridSpan w:val="12"/>
            <w:vAlign w:val="center"/>
          </w:tcPr>
          <w:p w14:paraId="7FFCDF2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3CC" w:rsidRPr="00C26995" w14:paraId="1A27AF24" w14:textId="77777777" w:rsidTr="00925AD0">
        <w:trPr>
          <w:gridAfter w:val="1"/>
          <w:wAfter w:w="7" w:type="dxa"/>
          <w:cantSplit/>
          <w:tblHeader/>
        </w:trPr>
        <w:tc>
          <w:tcPr>
            <w:tcW w:w="3060" w:type="dxa"/>
            <w:vAlign w:val="bottom"/>
          </w:tcPr>
          <w:p w14:paraId="58D36BB1" w14:textId="56BBC5E7" w:rsidR="001A13CC" w:rsidRPr="00C26995" w:rsidRDefault="001A13CC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41D74476" w14:textId="77777777" w:rsidR="001A13CC" w:rsidRPr="00C26995" w:rsidRDefault="001A13CC" w:rsidP="001A13CC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14:paraId="7A6A3091" w14:textId="77777777" w:rsidR="001A13CC" w:rsidRPr="00C26995" w:rsidRDefault="001A13CC" w:rsidP="001A13CC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vAlign w:val="bottom"/>
          </w:tcPr>
          <w:p w14:paraId="56D61260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D8BD5B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" w:type="dxa"/>
            <w:vAlign w:val="bottom"/>
          </w:tcPr>
          <w:p w14:paraId="2892124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6D467D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1DA07D7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0FA40A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B90361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678EDB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4591D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7FF92D63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4F1CF6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716D5B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211D13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0939E2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FC8" w:rsidRPr="00C26995" w14:paraId="5BF164B1" w14:textId="77777777" w:rsidTr="00925AD0">
        <w:trPr>
          <w:gridAfter w:val="1"/>
          <w:wAfter w:w="7" w:type="dxa"/>
          <w:cantSplit/>
        </w:trPr>
        <w:tc>
          <w:tcPr>
            <w:tcW w:w="3060" w:type="dxa"/>
          </w:tcPr>
          <w:p w14:paraId="7F76B18B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3150" w:type="dxa"/>
          </w:tcPr>
          <w:p w14:paraId="07862DEA" w14:textId="6AB58DC6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96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ผลิตและจำหน่ายพลังงานไฟฟ้าและ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  <w:vAlign w:val="bottom"/>
          </w:tcPr>
          <w:p w14:paraId="419C2CC5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1F6E5557" w14:textId="3979C496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66CCA0ED" w14:textId="36341F59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3469863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650E435" w14:textId="0BE06A10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84FA1B6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21FBC8DE" w14:textId="4AC9BD8F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5355A8F7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83FEE0A" w14:textId="78A51EFD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BB518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5B7F5426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CC2E5D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A1B8997" w14:textId="20DF8A5A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4D7A3D99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599E4F4" w14:textId="7186D3D7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D41FC8" w:rsidRPr="00C26995" w14:paraId="5C7590C1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56B0C466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3150" w:type="dxa"/>
          </w:tcPr>
          <w:p w14:paraId="566B5EAF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6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701C5369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09B8DC4F" w14:textId="63C0AAF2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13E86B3D" w14:textId="79300713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666C0E6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032B2B" w14:textId="2BC7D4E2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79BF4DF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50E1090" w14:textId="7D30048E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79E4065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D196BF7" w14:textId="71A2D235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4F8D38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3DE95072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ABFFA9C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FDFA4D" w14:textId="4842D55F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37784EB0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D6F9360" w14:textId="78B020B3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</w:tr>
      <w:tr w:rsidR="00D41FC8" w:rsidRPr="00C26995" w14:paraId="6C9B9060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253F35E0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3150" w:type="dxa"/>
          </w:tcPr>
          <w:p w14:paraId="13D0E8E6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5028C39" w14:textId="723FC762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3B8ED9A1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CA22E0" w14:textId="6B19102F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5EA8BFBE" w14:textId="529223D0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0AD0CA19" w14:textId="0A419379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6E5CE0B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91E2EE0" w14:textId="301CE9E8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55F907AA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DA7D8C0" w14:textId="7DC874B3" w:rsidR="00D41FC8" w:rsidRPr="00C26995" w:rsidRDefault="00A77235" w:rsidP="00925AD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B332F58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AC0488" w14:textId="0E6736AA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6ACC6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038EF9D5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F1301F3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73E8924" w14:textId="2DCC856C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751FF6F4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651D66A" w14:textId="6ECC29B5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41FC8" w:rsidRPr="00C26995" w14:paraId="38B916F3" w14:textId="77777777" w:rsidTr="00925AD0">
        <w:trPr>
          <w:gridAfter w:val="1"/>
          <w:wAfter w:w="7" w:type="dxa"/>
          <w:cantSplit/>
        </w:trPr>
        <w:tc>
          <w:tcPr>
            <w:tcW w:w="3060" w:type="dxa"/>
          </w:tcPr>
          <w:p w14:paraId="26FE93FC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3150" w:type="dxa"/>
          </w:tcPr>
          <w:p w14:paraId="0F7FED9C" w14:textId="7B614420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บริการเดินเครื่องและบำรุงรักษา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903" w:type="dxa"/>
          </w:tcPr>
          <w:p w14:paraId="6E925A53" w14:textId="77777777" w:rsidR="00286C7B" w:rsidRPr="00C26995" w:rsidRDefault="00286C7B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CB42F4" w14:textId="1C7FD16F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45D456D8" w14:textId="163BD60A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7E146BE4" w14:textId="52430B35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707BF858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EF3452C" w14:textId="575729E7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5" w:type="dxa"/>
            <w:vAlign w:val="bottom"/>
          </w:tcPr>
          <w:p w14:paraId="35B196E8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78F707A9" w14:textId="0C2AC01E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7EDE63E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CA69823" w14:textId="28A8D187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2758B8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26837B2A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D18B873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868E479" w14:textId="592E7488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3" w:type="dxa"/>
            <w:vAlign w:val="bottom"/>
          </w:tcPr>
          <w:p w14:paraId="4B11E7D9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8F84D45" w14:textId="4377B501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</w:t>
            </w:r>
          </w:p>
        </w:tc>
      </w:tr>
      <w:tr w:rsidR="00D41FC8" w:rsidRPr="00C26995" w14:paraId="42C59B06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2FB23BAD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150" w:type="dxa"/>
          </w:tcPr>
          <w:p w14:paraId="63A815B1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425509D5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536704BF" w14:textId="29B6B30E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322E0175" w14:textId="0F949D27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29FAB8D3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2914FE5" w14:textId="1612971E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5" w:type="dxa"/>
            <w:vAlign w:val="bottom"/>
          </w:tcPr>
          <w:p w14:paraId="6BB2C47A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42876AE" w14:textId="35CE428E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2" w:type="dxa"/>
            <w:vAlign w:val="bottom"/>
          </w:tcPr>
          <w:p w14:paraId="5F5DBC83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A15DC7C" w14:textId="6F7B039A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B8544B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71869384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D619BA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AA5C843" w14:textId="4A431FB6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3" w:type="dxa"/>
            <w:vAlign w:val="bottom"/>
          </w:tcPr>
          <w:p w14:paraId="4500AE6C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46303748" w14:textId="69FB0DED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420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D41FC8" w:rsidRPr="00C26995" w14:paraId="5DBBBD91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59A8DEB5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31D9152A" w14:textId="77777777" w:rsidR="00286C7B" w:rsidRPr="00C26995" w:rsidRDefault="00286C7B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00DB9E2" w14:textId="5D7F6C1F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ผลิตและจำหน่ายพลังงานไฟฟ้าและ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ไอน้ำ</w:t>
            </w:r>
          </w:p>
        </w:tc>
        <w:tc>
          <w:tcPr>
            <w:tcW w:w="903" w:type="dxa"/>
          </w:tcPr>
          <w:p w14:paraId="3C4D3A80" w14:textId="77777777" w:rsidR="00286C7B" w:rsidRPr="00C26995" w:rsidRDefault="00286C7B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A0F3D5" w14:textId="7FA01B88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0EB71F67" w14:textId="5416A518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223C70E9" w14:textId="12CE48AE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3C460DB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FC46C9B" w14:textId="45E1006A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85" w:type="dxa"/>
            <w:vAlign w:val="bottom"/>
          </w:tcPr>
          <w:p w14:paraId="4D872EE1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561E4CE5" w14:textId="34C200FE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82" w:type="dxa"/>
            <w:vAlign w:val="bottom"/>
          </w:tcPr>
          <w:p w14:paraId="6378E141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F666251" w14:textId="5D4629CC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D67FE4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10F505BA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E97761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9590AA" w14:textId="32C07F25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183" w:type="dxa"/>
            <w:vAlign w:val="bottom"/>
          </w:tcPr>
          <w:p w14:paraId="11DBAE17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3B26439" w14:textId="64771AA5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1FC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866</w:t>
            </w:r>
            <w:r w:rsidR="00D41FC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</w:tr>
      <w:tr w:rsidR="00D41FC8" w:rsidRPr="00C26995" w14:paraId="30FC99B7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4DC664EE" w14:textId="47391F08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51" w:hanging="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ราชพัฒนา เอ็นเนอร์ยี จำกัด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</w:tcPr>
          <w:p w14:paraId="4F1ACAE3" w14:textId="7C63BBB2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ผลิตและจำหน่ายพลังงานไฟฟ้าและ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ไอน้ำ</w:t>
            </w:r>
          </w:p>
        </w:tc>
        <w:tc>
          <w:tcPr>
            <w:tcW w:w="903" w:type="dxa"/>
          </w:tcPr>
          <w:p w14:paraId="58085CCC" w14:textId="77777777" w:rsidR="00286C7B" w:rsidRPr="00C26995" w:rsidRDefault="00286C7B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E64ACB" w14:textId="79CA1158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0AD02FE8" w14:textId="07006C21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808" w:type="dxa"/>
            <w:vAlign w:val="bottom"/>
          </w:tcPr>
          <w:p w14:paraId="6FCA88CE" w14:textId="70E5B19C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6" w:type="dxa"/>
            <w:vAlign w:val="bottom"/>
          </w:tcPr>
          <w:p w14:paraId="47EF4983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1E3F809" w14:textId="21126582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85" w:type="dxa"/>
            <w:vAlign w:val="bottom"/>
          </w:tcPr>
          <w:p w14:paraId="61AF5C1E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F6DC57D" w14:textId="26D0C9FB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82" w:type="dxa"/>
            <w:vAlign w:val="bottom"/>
          </w:tcPr>
          <w:p w14:paraId="513E170A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606B12D" w14:textId="67BE64E1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C7DD51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638261B0" w14:textId="2C1C3F81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BEA810B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E655040" w14:textId="0F79A2B1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83" w:type="dxa"/>
            <w:vAlign w:val="bottom"/>
          </w:tcPr>
          <w:p w14:paraId="5FC46524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C68F145" w14:textId="1C1A298B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41FC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="00D41FC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</w:p>
        </w:tc>
      </w:tr>
      <w:tr w:rsidR="00D41FC8" w:rsidRPr="00C26995" w14:paraId="73DDFB30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42E71356" w14:textId="341FBE1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51" w:hanging="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หินกองเพาเวอร์ จำกัด</w:t>
            </w:r>
            <w:r w:rsidR="002F683B">
              <w:rPr>
                <w:rFonts w:ascii="Angsana New" w:hAnsi="Angsana New"/>
                <w:spacing w:val="-4"/>
                <w:sz w:val="30"/>
                <w:szCs w:val="30"/>
              </w:rPr>
              <w:t>*</w:t>
            </w:r>
          </w:p>
        </w:tc>
        <w:tc>
          <w:tcPr>
            <w:tcW w:w="3150" w:type="dxa"/>
          </w:tcPr>
          <w:p w14:paraId="35DD9060" w14:textId="03ACD662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903" w:type="dxa"/>
          </w:tcPr>
          <w:p w14:paraId="0FF88D51" w14:textId="70F5A6B2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4D52191E" w14:textId="7ED0A08C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</w:t>
            </w:r>
            <w:r w:rsidR="00D41FC8"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808" w:type="dxa"/>
            <w:vAlign w:val="bottom"/>
          </w:tcPr>
          <w:p w14:paraId="619A72AE" w14:textId="1B08E8A9" w:rsidR="00D41FC8" w:rsidRPr="00C26995" w:rsidRDefault="00D41FC8" w:rsidP="00D41FC8">
            <w:pPr>
              <w:pStyle w:val="acctfourfigures"/>
              <w:tabs>
                <w:tab w:val="clear" w:pos="765"/>
                <w:tab w:val="decimal" w:pos="99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7D2E74CB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A438C0D" w14:textId="436C6367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5" w:type="dxa"/>
            <w:vAlign w:val="bottom"/>
          </w:tcPr>
          <w:p w14:paraId="0C60B5C1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7529574C" w14:textId="3FD267BF" w:rsidR="00D41FC8" w:rsidRPr="00C26995" w:rsidRDefault="00D41FC8" w:rsidP="00D41F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E06E290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92E9423" w14:textId="0E30E98D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5FD27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19FD6D27" w14:textId="05E2E7C0" w:rsidR="00D41FC8" w:rsidRPr="00C26995" w:rsidRDefault="00D41FC8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A513C8C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98C965D" w14:textId="7A0D8E04" w:rsidR="00D41FC8" w:rsidRPr="00C26995" w:rsidRDefault="00A77235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3" w:type="dxa"/>
            <w:vAlign w:val="bottom"/>
          </w:tcPr>
          <w:p w14:paraId="7171168B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A7ACB82" w14:textId="6CE170A9" w:rsidR="00D41FC8" w:rsidRPr="00C26995" w:rsidRDefault="00D41FC8" w:rsidP="00D41FC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25AD0" w:rsidRPr="00C26995" w14:paraId="1A813213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3634C94C" w14:textId="77777777" w:rsidR="00925AD0" w:rsidRPr="00C26995" w:rsidRDefault="00925AD0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51" w:hanging="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221B4500" w14:textId="77777777" w:rsidR="00925AD0" w:rsidRPr="00C26995" w:rsidRDefault="00925AD0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0B32D171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3799979F" w14:textId="77777777" w:rsidR="00925AD0" w:rsidRPr="00A77235" w:rsidRDefault="00925AD0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A5A71C0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99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ACA9510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8C55722" w14:textId="77777777" w:rsidR="00925AD0" w:rsidRPr="00A77235" w:rsidRDefault="00925AD0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5ACA8C3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7BD332E1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53CD42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9F64FFE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679638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75FABF1A" w14:textId="77777777" w:rsidR="00925AD0" w:rsidRPr="00C26995" w:rsidRDefault="00925AD0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F8243B4" w14:textId="77777777" w:rsidR="00925AD0" w:rsidRPr="00C26995" w:rsidRDefault="00925AD0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36C2297" w14:textId="77777777" w:rsidR="00925AD0" w:rsidRPr="00A77235" w:rsidRDefault="00925AD0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677B84C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49E6135A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25AD0" w:rsidRPr="00C26995" w14:paraId="1E499020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2102A396" w14:textId="77777777" w:rsidR="00925AD0" w:rsidRPr="00C26995" w:rsidRDefault="00925AD0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51" w:hanging="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D4A7EE4" w14:textId="77777777" w:rsidR="00925AD0" w:rsidRPr="00C26995" w:rsidRDefault="00925AD0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2DF2E305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1" w:type="dxa"/>
            <w:vAlign w:val="bottom"/>
          </w:tcPr>
          <w:p w14:paraId="59FC09C3" w14:textId="77777777" w:rsidR="00925AD0" w:rsidRPr="00A77235" w:rsidRDefault="00925AD0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50F5A9A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99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9139AD7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027FC39" w14:textId="77777777" w:rsidR="00925AD0" w:rsidRPr="00A77235" w:rsidRDefault="00925AD0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90419E8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D62B538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ECEFA51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65A827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F0B8E3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08F19258" w14:textId="77777777" w:rsidR="00925AD0" w:rsidRPr="00C26995" w:rsidRDefault="00925AD0" w:rsidP="0032344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687DE16" w14:textId="77777777" w:rsidR="00925AD0" w:rsidRPr="00C26995" w:rsidRDefault="00925AD0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55FBA9A" w14:textId="77777777" w:rsidR="00925AD0" w:rsidRPr="00A77235" w:rsidRDefault="00925AD0" w:rsidP="00D41FC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48659CC" w14:textId="77777777" w:rsidR="00925AD0" w:rsidRPr="00C26995" w:rsidRDefault="00925AD0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12FB544" w14:textId="77777777" w:rsidR="00925AD0" w:rsidRPr="00C26995" w:rsidRDefault="00925AD0" w:rsidP="00D41FC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F79D1" w:rsidRPr="00C26995" w14:paraId="656BF001" w14:textId="77777777" w:rsidTr="00925AD0">
        <w:trPr>
          <w:cantSplit/>
        </w:trPr>
        <w:tc>
          <w:tcPr>
            <w:tcW w:w="3060" w:type="dxa"/>
          </w:tcPr>
          <w:p w14:paraId="7B6222FA" w14:textId="77777777" w:rsidR="009F79D1" w:rsidRPr="00C26995" w:rsidRDefault="009F79D1" w:rsidP="0074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7" w:hanging="10"/>
              <w:jc w:val="both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lastRenderedPageBreak/>
              <w:t>บริษัท ราช เอ็นเนอร์จี ระยอง จำกัด</w:t>
            </w:r>
          </w:p>
        </w:tc>
        <w:tc>
          <w:tcPr>
            <w:tcW w:w="3150" w:type="dxa"/>
          </w:tcPr>
          <w:p w14:paraId="7EE4DCC8" w14:textId="77777777" w:rsidR="009F79D1" w:rsidRPr="00C26995" w:rsidRDefault="009F79D1" w:rsidP="0074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903" w:type="dxa"/>
          </w:tcPr>
          <w:p w14:paraId="2CF6F08D" w14:textId="77777777" w:rsidR="009F79D1" w:rsidRPr="00C26995" w:rsidRDefault="009F79D1" w:rsidP="00744ABB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721" w:type="dxa"/>
            <w:vAlign w:val="bottom"/>
          </w:tcPr>
          <w:p w14:paraId="1877097F" w14:textId="5833D89F" w:rsidR="009F79D1" w:rsidRPr="00C26995" w:rsidRDefault="00A77235" w:rsidP="00744ABB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29B4106D" w14:textId="75A8DF30" w:rsidR="009F79D1" w:rsidRPr="00C26995" w:rsidRDefault="00A77235" w:rsidP="00744ABB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7BE6DD6A" w14:textId="77777777" w:rsidR="009F79D1" w:rsidRPr="00C26995" w:rsidRDefault="009F79D1" w:rsidP="0074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2C93812" w14:textId="6079C3A2" w:rsidR="009F79D1" w:rsidRPr="00C26995" w:rsidRDefault="00A77235" w:rsidP="00744ABB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5" w:type="dxa"/>
            <w:vAlign w:val="bottom"/>
          </w:tcPr>
          <w:p w14:paraId="5C790173" w14:textId="77777777" w:rsidR="009F79D1" w:rsidRPr="00C26995" w:rsidRDefault="009F79D1" w:rsidP="00744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29397CBC" w14:textId="1E81959E" w:rsidR="009F79D1" w:rsidRPr="00C26995" w:rsidRDefault="00A77235" w:rsidP="00744AB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2" w:type="dxa"/>
            <w:vAlign w:val="bottom"/>
          </w:tcPr>
          <w:p w14:paraId="1D72F79D" w14:textId="77777777" w:rsidR="009F79D1" w:rsidRPr="00C26995" w:rsidRDefault="009F79D1" w:rsidP="0074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E92082B" w14:textId="77777777" w:rsidR="009F79D1" w:rsidRPr="00C26995" w:rsidRDefault="009F79D1" w:rsidP="00744ABB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503410" w14:textId="77777777" w:rsidR="009F79D1" w:rsidRPr="00C26995" w:rsidRDefault="009F79D1" w:rsidP="00744ABB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0" w:type="dxa"/>
            <w:vAlign w:val="bottom"/>
          </w:tcPr>
          <w:p w14:paraId="56EA0681" w14:textId="77777777" w:rsidR="009F79D1" w:rsidRPr="00C26995" w:rsidRDefault="009F79D1" w:rsidP="00744ABB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B0861A5" w14:textId="77777777" w:rsidR="009F79D1" w:rsidRPr="00C26995" w:rsidRDefault="009F79D1" w:rsidP="0074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vAlign w:val="bottom"/>
          </w:tcPr>
          <w:p w14:paraId="3B96EE87" w14:textId="2ADC7816" w:rsidR="009F79D1" w:rsidRPr="00C26995" w:rsidRDefault="00A77235" w:rsidP="00744AB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3" w:type="dxa"/>
            <w:vAlign w:val="bottom"/>
          </w:tcPr>
          <w:p w14:paraId="284986FD" w14:textId="77777777" w:rsidR="009F79D1" w:rsidRPr="00C26995" w:rsidRDefault="009F79D1" w:rsidP="00744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CC5880" w14:textId="480F7380" w:rsidR="009F79D1" w:rsidRPr="00C26995" w:rsidRDefault="00A77235" w:rsidP="00744AB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5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9F79D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</w:tr>
      <w:tr w:rsidR="00D41FC8" w:rsidRPr="00C26995" w14:paraId="06C58F02" w14:textId="77777777" w:rsidTr="00925AD0">
        <w:trPr>
          <w:gridAfter w:val="1"/>
          <w:wAfter w:w="7" w:type="dxa"/>
          <w:cantSplit/>
        </w:trPr>
        <w:tc>
          <w:tcPr>
            <w:tcW w:w="3060" w:type="dxa"/>
          </w:tcPr>
          <w:p w14:paraId="0419F5F5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ราช-ลาว เซอร์วิส จำกัด</w:t>
            </w:r>
          </w:p>
          <w:p w14:paraId="06643BDF" w14:textId="543B5ADF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4E598578" w14:textId="2DDDF591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บริการเดินเครื่องและบำรุงรักษา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โรงไฟฟ้าและลงทุนในธุรกิจพลังงานไฟฟ้าและสาธารณูปโภคพื้นฐาน</w:t>
            </w:r>
          </w:p>
        </w:tc>
        <w:tc>
          <w:tcPr>
            <w:tcW w:w="903" w:type="dxa"/>
            <w:vAlign w:val="bottom"/>
          </w:tcPr>
          <w:p w14:paraId="5B6233EB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สปป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ลาว</w:t>
            </w:r>
          </w:p>
        </w:tc>
        <w:tc>
          <w:tcPr>
            <w:tcW w:w="721" w:type="dxa"/>
            <w:vAlign w:val="bottom"/>
          </w:tcPr>
          <w:p w14:paraId="616EAAB7" w14:textId="6A045B42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808" w:type="dxa"/>
            <w:vAlign w:val="bottom"/>
          </w:tcPr>
          <w:p w14:paraId="6D982158" w14:textId="2A2DA7B7" w:rsidR="00D41FC8" w:rsidRPr="00C26995" w:rsidRDefault="00A77235" w:rsidP="00D41FC8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0441845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F63C6BD" w14:textId="167EBB3B" w:rsidR="00D41FC8" w:rsidRPr="00C26995" w:rsidRDefault="00A77235" w:rsidP="0032344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5" w:type="dxa"/>
            <w:vAlign w:val="bottom"/>
          </w:tcPr>
          <w:p w14:paraId="41CC18ED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DE52346" w14:textId="72FAF8E7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2" w:type="dxa"/>
            <w:vAlign w:val="bottom"/>
          </w:tcPr>
          <w:p w14:paraId="6A8712D6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AEA96D9" w14:textId="17AC4399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A9ED61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  <w:vAlign w:val="bottom"/>
          </w:tcPr>
          <w:p w14:paraId="36048751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C8099D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325A80D" w14:textId="0DD71A74" w:rsidR="00D41FC8" w:rsidRPr="00C26995" w:rsidRDefault="00A77235" w:rsidP="00A000B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183" w:type="dxa"/>
            <w:vAlign w:val="bottom"/>
          </w:tcPr>
          <w:p w14:paraId="76ACB04B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9F42894" w14:textId="0AF6C6AE" w:rsidR="00D41FC8" w:rsidRPr="00C26995" w:rsidRDefault="00A77235" w:rsidP="00A000B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5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="00D41FC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</w:tr>
      <w:tr w:rsidR="00D41FC8" w:rsidRPr="00C26995" w14:paraId="5E8BAF93" w14:textId="77777777" w:rsidTr="00925AD0">
        <w:trPr>
          <w:gridAfter w:val="1"/>
          <w:wAfter w:w="7" w:type="dxa"/>
          <w:cantSplit/>
        </w:trPr>
        <w:tc>
          <w:tcPr>
            <w:tcW w:w="3060" w:type="dxa"/>
          </w:tcPr>
          <w:p w14:paraId="4A355EFB" w14:textId="172B4722" w:rsidR="00D41FC8" w:rsidRPr="00C26995" w:rsidRDefault="00EA7A26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pacing w:val="2"/>
                <w:sz w:val="30"/>
                <w:szCs w:val="30"/>
              </w:rPr>
              <w:t>Nexif</w:t>
            </w:r>
            <w:proofErr w:type="spellEnd"/>
            <w:r>
              <w:rPr>
                <w:rFonts w:ascii="Angsana New" w:hAnsi="Angsana New"/>
                <w:spacing w:val="2"/>
                <w:sz w:val="30"/>
                <w:szCs w:val="30"/>
              </w:rPr>
              <w:t xml:space="preserve"> Ratch Energy</w:t>
            </w:r>
            <w:r w:rsidR="00D41FC8" w:rsidRPr="00C26995">
              <w:rPr>
                <w:rFonts w:ascii="Angsana New" w:hAnsi="Angsana New"/>
                <w:spacing w:val="2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Singapore</w:t>
            </w:r>
            <w:r w:rsidR="00D41FC8" w:rsidRPr="00C2699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</w:t>
            </w:r>
            <w:r w:rsidR="00D41FC8" w:rsidRPr="00C26995">
              <w:rPr>
                <w:rFonts w:ascii="Angsana New" w:hAnsi="Angsana New"/>
                <w:spacing w:val="2"/>
                <w:sz w:val="30"/>
                <w:szCs w:val="30"/>
              </w:rPr>
              <w:t>P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te</w:t>
            </w:r>
            <w:r w:rsidR="00D41FC8" w:rsidRPr="00C26995">
              <w:rPr>
                <w:rFonts w:ascii="Angsana New" w:hAnsi="Angsana New"/>
                <w:spacing w:val="2"/>
                <w:sz w:val="30"/>
                <w:szCs w:val="30"/>
              </w:rPr>
              <w:t>. L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td</w:t>
            </w:r>
            <w:r w:rsidR="00D41FC8" w:rsidRPr="00C26995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</w:p>
        </w:tc>
        <w:tc>
          <w:tcPr>
            <w:tcW w:w="3150" w:type="dxa"/>
          </w:tcPr>
          <w:p w14:paraId="74FFF34A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7C899441" w14:textId="1A254908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236F8828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5096FFC" w14:textId="08C72E9E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721" w:type="dxa"/>
            <w:vAlign w:val="bottom"/>
          </w:tcPr>
          <w:p w14:paraId="1619DF74" w14:textId="224CE252" w:rsidR="00D41FC8" w:rsidRPr="00C26995" w:rsidRDefault="009733D5" w:rsidP="009733D5">
            <w:pPr>
              <w:pStyle w:val="acctfourfigures"/>
              <w:tabs>
                <w:tab w:val="clear" w:pos="765"/>
                <w:tab w:val="decimal" w:pos="99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808" w:type="dxa"/>
            <w:vAlign w:val="bottom"/>
          </w:tcPr>
          <w:p w14:paraId="799E34DC" w14:textId="5B256C48" w:rsidR="00D41FC8" w:rsidRPr="00C26995" w:rsidRDefault="00A77235" w:rsidP="00C924E9">
            <w:pPr>
              <w:pStyle w:val="acctfourfigures"/>
              <w:tabs>
                <w:tab w:val="clear" w:pos="765"/>
              </w:tabs>
              <w:spacing w:line="240" w:lineRule="atLeast"/>
              <w:ind w:left="-79" w:right="-26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="00C924E9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6" w:type="dxa"/>
            <w:vAlign w:val="bottom"/>
          </w:tcPr>
          <w:p w14:paraId="455EE650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4B677C8" w14:textId="52D19E72" w:rsidR="00D41FC8" w:rsidRPr="00C26995" w:rsidRDefault="00D41FC8" w:rsidP="00323442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6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71E2300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A318DB1" w14:textId="558430D5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98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41FC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182" w:type="dxa"/>
            <w:vAlign w:val="bottom"/>
          </w:tcPr>
          <w:p w14:paraId="0A159F36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A89A145" w14:textId="46A9FBCE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FCDF49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0" w:type="dxa"/>
            <w:vAlign w:val="bottom"/>
          </w:tcPr>
          <w:p w14:paraId="5C0EB9E0" w14:textId="6A49B824" w:rsidR="00D41FC8" w:rsidRPr="00C26995" w:rsidRDefault="00D41FC8" w:rsidP="0032344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BFDB5B8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vAlign w:val="bottom"/>
          </w:tcPr>
          <w:p w14:paraId="0F312A8A" w14:textId="740D73F2" w:rsidR="00D41FC8" w:rsidRPr="00C26995" w:rsidRDefault="00D41FC8" w:rsidP="00323442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C39A9AD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7B2F3EDD" w14:textId="5CF99A06" w:rsidR="00D41FC8" w:rsidRPr="00C26995" w:rsidRDefault="00A77235" w:rsidP="00A000B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5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98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41FC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</w:tr>
      <w:tr w:rsidR="00D41FC8" w:rsidRPr="00C26995" w14:paraId="22C83DD1" w14:textId="77777777" w:rsidTr="00925AD0">
        <w:trPr>
          <w:gridAfter w:val="1"/>
          <w:wAfter w:w="7" w:type="dxa"/>
          <w:cantSplit/>
        </w:trPr>
        <w:tc>
          <w:tcPr>
            <w:tcW w:w="3060" w:type="dxa"/>
            <w:vAlign w:val="bottom"/>
          </w:tcPr>
          <w:p w14:paraId="32F1E2AF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50" w:type="dxa"/>
          </w:tcPr>
          <w:p w14:paraId="04922F84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</w:tcPr>
          <w:p w14:paraId="7735898E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  <w:vAlign w:val="bottom"/>
          </w:tcPr>
          <w:p w14:paraId="5BEB0C0A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6339B46C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7CB7671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B9369" w14:textId="2A3A6D52" w:rsidR="00D41FC8" w:rsidRPr="00C26995" w:rsidRDefault="00A77235" w:rsidP="00323442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</w:t>
            </w:r>
            <w:r w:rsidR="00D41FC8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015</w:t>
            </w:r>
            <w:r w:rsidR="00D41FC8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85" w:type="dxa"/>
            <w:vAlign w:val="bottom"/>
          </w:tcPr>
          <w:p w14:paraId="6CA2EC1F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95E51" w14:textId="49C055F5" w:rsidR="00D41FC8" w:rsidRPr="00C26995" w:rsidRDefault="00A77235" w:rsidP="00D41FC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D41FC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="00D41FC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182" w:type="dxa"/>
            <w:vAlign w:val="bottom"/>
          </w:tcPr>
          <w:p w14:paraId="36B42969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6EC5" w14:textId="355D122F" w:rsidR="00D41FC8" w:rsidRPr="00C26995" w:rsidRDefault="00D41FC8" w:rsidP="00D41FC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975C4D" w14:textId="77777777" w:rsidR="00D41FC8" w:rsidRPr="00C26995" w:rsidRDefault="00D41FC8" w:rsidP="00D41FC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CBC8D" w14:textId="77777777" w:rsidR="00D41FC8" w:rsidRPr="00C26995" w:rsidRDefault="00D41FC8" w:rsidP="00323442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9A7178" w14:textId="77777777" w:rsidR="00D41FC8" w:rsidRPr="00C26995" w:rsidRDefault="00D41FC8" w:rsidP="00D4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FF95D" w14:textId="27E80D70" w:rsidR="00D41FC8" w:rsidRPr="00C26995" w:rsidRDefault="00A77235" w:rsidP="00A000BB">
            <w:pPr>
              <w:pStyle w:val="acctfourfigures"/>
              <w:tabs>
                <w:tab w:val="clear" w:pos="765"/>
                <w:tab w:val="decimal" w:pos="802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</w:t>
            </w:r>
            <w:r w:rsidR="00D41FC8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015</w:t>
            </w:r>
            <w:r w:rsidR="00D41FC8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83" w:type="dxa"/>
            <w:vAlign w:val="bottom"/>
          </w:tcPr>
          <w:p w14:paraId="4F0E266C" w14:textId="77777777" w:rsidR="00D41FC8" w:rsidRPr="00C26995" w:rsidRDefault="00D41FC8" w:rsidP="00D41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4DB91" w14:textId="31FEBB46" w:rsidR="00D41FC8" w:rsidRPr="00C26995" w:rsidRDefault="00A77235" w:rsidP="00A000B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5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</w:t>
            </w:r>
            <w:r w:rsidR="00D41FC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="00D41FC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984</w:t>
            </w:r>
          </w:p>
        </w:tc>
      </w:tr>
    </w:tbl>
    <w:p w14:paraId="4B4CAF44" w14:textId="0CB13E57" w:rsidR="00E24156" w:rsidRPr="00483AD6" w:rsidRDefault="00E24156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83AD6">
        <w:rPr>
          <w:rFonts w:ascii="Angsana New" w:hAnsi="Angsana New"/>
          <w:sz w:val="30"/>
          <w:szCs w:val="30"/>
          <w:lang w:val="en-US" w:bidi="th-TH"/>
        </w:rPr>
        <w:t>*</w:t>
      </w:r>
      <w:r w:rsidRPr="00483AD6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เปลี่ยนสถานะจากการร่วมค้าเป็นบริษัทย่อยของบริษัท เมื่อ </w:t>
      </w:r>
      <w:r w:rsidRPr="00483AD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483AD6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Pr="00483AD6">
        <w:rPr>
          <w:rFonts w:ascii="Angsana New" w:hAnsi="Angsana New"/>
          <w:sz w:val="30"/>
          <w:szCs w:val="30"/>
          <w:lang w:val="en-US" w:bidi="th-TH"/>
        </w:rPr>
        <w:t>2568</w:t>
      </w:r>
      <w:r w:rsidR="00F575BB" w:rsidRPr="00483AD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575BB" w:rsidRPr="00483AD6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F575BB" w:rsidRPr="00483AD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ดูหมายเหตุข้อ </w:t>
      </w:r>
      <w:r w:rsidR="00F575BB" w:rsidRPr="00483AD6">
        <w:rPr>
          <w:rFonts w:ascii="Angsana New" w:hAnsi="Angsana New"/>
          <w:i/>
          <w:iCs/>
          <w:sz w:val="30"/>
          <w:szCs w:val="30"/>
          <w:lang w:val="en-US" w:bidi="th-TH"/>
        </w:rPr>
        <w:t>8)</w:t>
      </w:r>
    </w:p>
    <w:p w14:paraId="54EB9308" w14:textId="77777777" w:rsidR="00E24156" w:rsidRDefault="00E24156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76F84361" w14:textId="77777777" w:rsidR="00E24156" w:rsidRPr="00C26995" w:rsidRDefault="00E24156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  <w:sectPr w:rsidR="00E24156" w:rsidRPr="00C26995" w:rsidSect="00696AD7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B08D199" w14:textId="16DC9F77" w:rsidR="001E3E54" w:rsidRPr="00C26995" w:rsidRDefault="00BB4E92" w:rsidP="00F42FA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</w:t>
      </w:r>
      <w:r w:rsidR="001E3E54"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ณ์</w:t>
      </w:r>
    </w:p>
    <w:p w14:paraId="3C5D99AC" w14:textId="77777777" w:rsidR="00740369" w:rsidRPr="005E67E3" w:rsidRDefault="00740369" w:rsidP="0074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6DDD3313" w14:textId="77777777" w:rsidR="007664B1" w:rsidRPr="00C26995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4"/>
          <w:szCs w:val="4"/>
        </w:rPr>
      </w:pP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1039"/>
        <w:gridCol w:w="267"/>
        <w:gridCol w:w="1214"/>
        <w:gridCol w:w="271"/>
        <w:gridCol w:w="1639"/>
        <w:gridCol w:w="7"/>
        <w:gridCol w:w="236"/>
        <w:gridCol w:w="7"/>
        <w:gridCol w:w="1068"/>
        <w:gridCol w:w="268"/>
        <w:gridCol w:w="960"/>
        <w:gridCol w:w="262"/>
        <w:gridCol w:w="6"/>
        <w:gridCol w:w="1020"/>
        <w:gridCol w:w="15"/>
        <w:gridCol w:w="256"/>
        <w:gridCol w:w="15"/>
        <w:gridCol w:w="1089"/>
      </w:tblGrid>
      <w:tr w:rsidR="008E6A54" w:rsidRPr="00C26995" w14:paraId="648E4952" w14:textId="77777777" w:rsidTr="00C82894">
        <w:trPr>
          <w:trHeight w:hRule="exact" w:val="340"/>
          <w:tblHeader/>
        </w:trPr>
        <w:tc>
          <w:tcPr>
            <w:tcW w:w="14434" w:type="dxa"/>
            <w:gridSpan w:val="19"/>
          </w:tcPr>
          <w:p w14:paraId="59FD46B4" w14:textId="77777777" w:rsidR="008E6A54" w:rsidRPr="00C26995" w:rsidRDefault="008E6A54" w:rsidP="00A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4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A3FBF" w:rsidRPr="00C26995" w14:paraId="099A28B7" w14:textId="77777777" w:rsidTr="00DA3FBF">
        <w:trPr>
          <w:trHeight w:val="1350"/>
          <w:tblHeader/>
        </w:trPr>
        <w:tc>
          <w:tcPr>
            <w:tcW w:w="4795" w:type="dxa"/>
            <w:vAlign w:val="center"/>
          </w:tcPr>
          <w:p w14:paraId="7BF4F4AD" w14:textId="77777777" w:rsidR="00DA3FBF" w:rsidRPr="00C26995" w:rsidRDefault="00DA3FBF" w:rsidP="00A733E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vAlign w:val="bottom"/>
          </w:tcPr>
          <w:p w14:paraId="7F5B935F" w14:textId="62962E55" w:rsidR="00DA3FBF" w:rsidRPr="00C26995" w:rsidRDefault="00DA3FBF" w:rsidP="00A733E0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ที่ดิน</w:t>
            </w:r>
          </w:p>
        </w:tc>
        <w:tc>
          <w:tcPr>
            <w:tcW w:w="267" w:type="dxa"/>
            <w:vAlign w:val="bottom"/>
          </w:tcPr>
          <w:p w14:paraId="77318D88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39B8FB45" w14:textId="77777777" w:rsidR="00DA3FBF" w:rsidRPr="00DA3FBF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อาคาร</w:t>
            </w:r>
          </w:p>
          <w:p w14:paraId="088C5412" w14:textId="77777777" w:rsidR="00DA3FBF" w:rsidRPr="00DA3FBF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สิ่งปลูกสร้างและ</w:t>
            </w:r>
          </w:p>
          <w:p w14:paraId="430F9B82" w14:textId="0A81ED64" w:rsidR="00DA3FBF" w:rsidRPr="00C26995" w:rsidRDefault="00DA3FBF" w:rsidP="00A733E0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271" w:type="dxa"/>
            <w:vAlign w:val="bottom"/>
          </w:tcPr>
          <w:p w14:paraId="48CDA2DE" w14:textId="77777777" w:rsidR="00DA3FBF" w:rsidRPr="00DA3FBF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0DE520A7" w14:textId="77777777" w:rsidR="00DA3FBF" w:rsidRPr="00DA3FBF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โรงไฟฟ้า ระบบ</w:t>
            </w:r>
          </w:p>
          <w:p w14:paraId="2A225EF1" w14:textId="77777777" w:rsidR="00DA3FBF" w:rsidRPr="00DA3FBF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ส่งพลังงานไฟฟ้าและ</w:t>
            </w:r>
          </w:p>
          <w:p w14:paraId="13EDF3EB" w14:textId="03A106D7" w:rsidR="00DA3FBF" w:rsidRPr="00DA3FBF" w:rsidRDefault="00DA3FBF" w:rsidP="00A733E0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เครื่องมือเครื่องใช้ใน</w:t>
            </w:r>
            <w:r w:rsidRPr="00DA3FBF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DA3FBF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การผลิตและบำรุงรักษา</w:t>
            </w:r>
          </w:p>
        </w:tc>
        <w:tc>
          <w:tcPr>
            <w:tcW w:w="236" w:type="dxa"/>
            <w:vAlign w:val="bottom"/>
          </w:tcPr>
          <w:p w14:paraId="2AB34CF9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8757AAE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 xml:space="preserve">เครื่องตกแต่ง </w:t>
            </w:r>
          </w:p>
          <w:p w14:paraId="1DF0091B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ติดตั้งและ</w:t>
            </w:r>
          </w:p>
          <w:p w14:paraId="3B9CB4B0" w14:textId="1C9A0483" w:rsidR="00DA3FBF" w:rsidRPr="00C26995" w:rsidRDefault="00DA3FBF" w:rsidP="00A733E0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เครื่องใช้สำนักงาน</w:t>
            </w:r>
          </w:p>
        </w:tc>
        <w:tc>
          <w:tcPr>
            <w:tcW w:w="268" w:type="dxa"/>
            <w:vAlign w:val="bottom"/>
          </w:tcPr>
          <w:p w14:paraId="05CCA1AD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663263E" w14:textId="27C3DD5F" w:rsidR="00DA3FBF" w:rsidRPr="00C26995" w:rsidRDefault="00DA3FBF" w:rsidP="00A733E0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68" w:type="dxa"/>
            <w:gridSpan w:val="2"/>
            <w:vAlign w:val="bottom"/>
          </w:tcPr>
          <w:p w14:paraId="74BEDB6E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44E0CC1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</w:p>
          <w:p w14:paraId="014C30B8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</w:p>
          <w:p w14:paraId="58F51308" w14:textId="62F5A5D5" w:rsidR="00DA3FBF" w:rsidRPr="00C26995" w:rsidRDefault="00DA3FBF" w:rsidP="00A733E0">
            <w:pPr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การก่อสร้างและติดตั้ง</w:t>
            </w:r>
          </w:p>
        </w:tc>
        <w:tc>
          <w:tcPr>
            <w:tcW w:w="271" w:type="dxa"/>
            <w:gridSpan w:val="2"/>
            <w:vAlign w:val="bottom"/>
          </w:tcPr>
          <w:p w14:paraId="4CE7EE5A" w14:textId="77777777" w:rsidR="00DA3FBF" w:rsidRPr="00C26995" w:rsidRDefault="00DA3FBF" w:rsidP="00A7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bottom"/>
          </w:tcPr>
          <w:p w14:paraId="78AFC15E" w14:textId="1E754A90" w:rsidR="00DA3FBF" w:rsidRPr="00C26995" w:rsidRDefault="00DA3FBF" w:rsidP="00A733E0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C73D70" w:rsidRPr="00C26995" w14:paraId="51E6DEB2" w14:textId="77777777" w:rsidTr="00DA3FBF">
        <w:trPr>
          <w:trHeight w:hRule="exact" w:val="288"/>
          <w:tblHeader/>
        </w:trPr>
        <w:tc>
          <w:tcPr>
            <w:tcW w:w="4795" w:type="dxa"/>
            <w:vAlign w:val="center"/>
          </w:tcPr>
          <w:p w14:paraId="18E8F4F1" w14:textId="77777777" w:rsidR="00C73D70" w:rsidRPr="00C26995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639" w:type="dxa"/>
            <w:gridSpan w:val="18"/>
            <w:vAlign w:val="bottom"/>
          </w:tcPr>
          <w:p w14:paraId="3C097554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73D70" w:rsidRPr="00C26995" w14:paraId="4603D012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20FA41EF" w14:textId="77777777" w:rsidR="00C73D70" w:rsidRPr="00C26995" w:rsidRDefault="00C73D70" w:rsidP="00C73D70">
            <w:pPr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039" w:type="dxa"/>
            <w:vAlign w:val="bottom"/>
          </w:tcPr>
          <w:p w14:paraId="3BC03D8C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7" w:type="dxa"/>
            <w:vAlign w:val="bottom"/>
          </w:tcPr>
          <w:p w14:paraId="590607E3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57697C1C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" w:type="dxa"/>
            <w:vAlign w:val="bottom"/>
          </w:tcPr>
          <w:p w14:paraId="04CB268D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0092A3AD" w14:textId="77777777" w:rsidR="00C73D70" w:rsidRPr="00C26995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9DDD05" w14:textId="77777777" w:rsidR="00C73D70" w:rsidRPr="00C26995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734D300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vAlign w:val="bottom"/>
          </w:tcPr>
          <w:p w14:paraId="108F5F3D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74553C7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69ABECB8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3A534E6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3EB1E2A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bottom"/>
          </w:tcPr>
          <w:p w14:paraId="1DF11D75" w14:textId="77777777" w:rsidR="00C73D70" w:rsidRPr="00C26995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A13CC" w:rsidRPr="00C26995" w14:paraId="7E4163A8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1B520FB8" w14:textId="35E477AB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="00A77235" w:rsidRPr="00A77235">
              <w:rPr>
                <w:rFonts w:ascii="Angsana New" w:hAnsi="Angsana New" w:hint="cs"/>
                <w:sz w:val="27"/>
                <w:szCs w:val="27"/>
              </w:rPr>
              <w:t>256</w:t>
            </w:r>
            <w:r w:rsidR="00A77235" w:rsidRPr="00A7723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39" w:type="dxa"/>
            <w:vAlign w:val="bottom"/>
          </w:tcPr>
          <w:p w14:paraId="3631BCC4" w14:textId="2F78C918" w:rsidR="001A13CC" w:rsidRPr="00C26995" w:rsidRDefault="00A77235" w:rsidP="009F79D1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574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882</w:t>
            </w:r>
          </w:p>
        </w:tc>
        <w:tc>
          <w:tcPr>
            <w:tcW w:w="267" w:type="dxa"/>
            <w:vAlign w:val="bottom"/>
          </w:tcPr>
          <w:p w14:paraId="2D238A83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47859F3A" w14:textId="1D14C310" w:rsidR="001A13CC" w:rsidRPr="00C26995" w:rsidRDefault="00A77235" w:rsidP="009806C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13B83">
              <w:rPr>
                <w:rFonts w:ascii="Angsana New" w:hAnsi="Angsana New"/>
                <w:sz w:val="27"/>
                <w:szCs w:val="27"/>
                <w:lang w:val="en-US"/>
              </w:rPr>
              <w:t>762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77235">
              <w:rPr>
                <w:rFonts w:ascii="Angsana New" w:hAnsi="Angsana New" w:hint="cs"/>
                <w:sz w:val="27"/>
                <w:szCs w:val="27"/>
                <w:lang w:val="en-US"/>
              </w:rPr>
              <w:t>13</w:t>
            </w:r>
          </w:p>
        </w:tc>
        <w:tc>
          <w:tcPr>
            <w:tcW w:w="271" w:type="dxa"/>
            <w:vAlign w:val="bottom"/>
          </w:tcPr>
          <w:p w14:paraId="6C3A5387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14A34B9F" w14:textId="493FC643" w:rsidR="001A13CC" w:rsidRPr="00C26995" w:rsidRDefault="00A77235" w:rsidP="009806CA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68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227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023</w:t>
            </w:r>
          </w:p>
        </w:tc>
        <w:tc>
          <w:tcPr>
            <w:tcW w:w="236" w:type="dxa"/>
            <w:vAlign w:val="bottom"/>
          </w:tcPr>
          <w:p w14:paraId="5798C3B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A98283B" w14:textId="3AF10BC3" w:rsidR="001A13CC" w:rsidRPr="00C26995" w:rsidRDefault="00A77235" w:rsidP="001A13C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594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886</w:t>
            </w:r>
          </w:p>
        </w:tc>
        <w:tc>
          <w:tcPr>
            <w:tcW w:w="268" w:type="dxa"/>
            <w:vAlign w:val="bottom"/>
          </w:tcPr>
          <w:p w14:paraId="5A4C2B7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372D1BE6" w14:textId="212949AC" w:rsidR="001A13CC" w:rsidRPr="00C26995" w:rsidRDefault="00A77235" w:rsidP="001A13CC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990</w:t>
            </w:r>
          </w:p>
        </w:tc>
        <w:tc>
          <w:tcPr>
            <w:tcW w:w="268" w:type="dxa"/>
            <w:gridSpan w:val="2"/>
            <w:vAlign w:val="bottom"/>
          </w:tcPr>
          <w:p w14:paraId="589416F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44164A9" w14:textId="4166E59D" w:rsidR="001A13CC" w:rsidRPr="00C26995" w:rsidRDefault="00A77235" w:rsidP="00A5333D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493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 w:hint="cs"/>
                <w:sz w:val="27"/>
                <w:szCs w:val="27"/>
                <w:lang w:val="en-US"/>
              </w:rPr>
              <w:t>915</w:t>
            </w:r>
          </w:p>
        </w:tc>
        <w:tc>
          <w:tcPr>
            <w:tcW w:w="271" w:type="dxa"/>
            <w:gridSpan w:val="2"/>
            <w:vAlign w:val="bottom"/>
          </w:tcPr>
          <w:p w14:paraId="1BBF6EF4" w14:textId="77777777" w:rsidR="001A13CC" w:rsidRPr="00C26995" w:rsidRDefault="001A13CC" w:rsidP="00A5333D">
            <w:pPr>
              <w:pStyle w:val="acctfourfigures"/>
              <w:tabs>
                <w:tab w:val="clear" w:pos="765"/>
                <w:tab w:val="decimal" w:pos="810"/>
                <w:tab w:val="decimal" w:pos="967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1A104C07" w14:textId="63E1AAD1" w:rsidR="001A13CC" w:rsidRPr="00C26995" w:rsidRDefault="00A77235" w:rsidP="00A5333D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75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682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909</w:t>
            </w:r>
          </w:p>
        </w:tc>
      </w:tr>
      <w:tr w:rsidR="001A13CC" w:rsidRPr="00C26995" w14:paraId="1E5A83C4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2D99304C" w14:textId="77777777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039" w:type="dxa"/>
            <w:vAlign w:val="bottom"/>
          </w:tcPr>
          <w:p w14:paraId="68DEAEA5" w14:textId="27912C4A" w:rsidR="001A13CC" w:rsidRPr="00C26995" w:rsidRDefault="001A13CC" w:rsidP="009F79D1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1DEE461" w14:textId="77777777" w:rsidR="001A13CC" w:rsidRPr="00C26995" w:rsidRDefault="001A13CC" w:rsidP="0098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  <w:tab w:val="decimal" w:pos="1004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1EEC416B" w14:textId="750FAA18" w:rsidR="001A13CC" w:rsidRPr="00C26995" w:rsidRDefault="00A77235" w:rsidP="009806C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202</w:t>
            </w:r>
          </w:p>
        </w:tc>
        <w:tc>
          <w:tcPr>
            <w:tcW w:w="271" w:type="dxa"/>
            <w:vAlign w:val="bottom"/>
          </w:tcPr>
          <w:p w14:paraId="68967A17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6FD6A47C" w14:textId="71515501" w:rsidR="001A13CC" w:rsidRPr="00C26995" w:rsidRDefault="00A77235" w:rsidP="009806CA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415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602</w:t>
            </w:r>
          </w:p>
        </w:tc>
        <w:tc>
          <w:tcPr>
            <w:tcW w:w="236" w:type="dxa"/>
            <w:vAlign w:val="bottom"/>
          </w:tcPr>
          <w:p w14:paraId="18712AF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88A6B19" w14:textId="21E6249B" w:rsidR="001A13CC" w:rsidRPr="00C26995" w:rsidRDefault="00A77235" w:rsidP="001A13C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481</w:t>
            </w:r>
          </w:p>
        </w:tc>
        <w:tc>
          <w:tcPr>
            <w:tcW w:w="268" w:type="dxa"/>
            <w:vAlign w:val="bottom"/>
          </w:tcPr>
          <w:p w14:paraId="013B735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0C5124B" w14:textId="11CD156E" w:rsidR="001A13CC" w:rsidRPr="00C26995" w:rsidRDefault="00A77235" w:rsidP="001A13CC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  <w:tc>
          <w:tcPr>
            <w:tcW w:w="268" w:type="dxa"/>
            <w:gridSpan w:val="2"/>
            <w:vAlign w:val="bottom"/>
          </w:tcPr>
          <w:p w14:paraId="035BB5D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05BE24D" w14:textId="1BE4438C" w:rsidR="001A13CC" w:rsidRPr="00C26995" w:rsidRDefault="00A77235" w:rsidP="00A5333D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502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347</w:t>
            </w:r>
          </w:p>
        </w:tc>
        <w:tc>
          <w:tcPr>
            <w:tcW w:w="271" w:type="dxa"/>
            <w:gridSpan w:val="2"/>
            <w:vAlign w:val="bottom"/>
          </w:tcPr>
          <w:p w14:paraId="1005A514" w14:textId="77777777" w:rsidR="001A13CC" w:rsidRPr="00C26995" w:rsidRDefault="001A13CC" w:rsidP="00A53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89" w:type="dxa"/>
            <w:vAlign w:val="bottom"/>
          </w:tcPr>
          <w:p w14:paraId="439AA28B" w14:textId="6805AA51" w:rsidR="001A13CC" w:rsidRPr="00C26995" w:rsidRDefault="00A77235" w:rsidP="00A5333D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938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667</w:t>
            </w:r>
          </w:p>
        </w:tc>
      </w:tr>
      <w:tr w:rsidR="001A13CC" w:rsidRPr="00C26995" w14:paraId="607AB207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117DC4CE" w14:textId="77777777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39" w:type="dxa"/>
            <w:vAlign w:val="bottom"/>
          </w:tcPr>
          <w:p w14:paraId="20F3DB12" w14:textId="09C567D1" w:rsidR="001A13CC" w:rsidRPr="00C26995" w:rsidRDefault="00A77235" w:rsidP="009F79D1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431</w:t>
            </w:r>
          </w:p>
        </w:tc>
        <w:tc>
          <w:tcPr>
            <w:tcW w:w="267" w:type="dxa"/>
            <w:vAlign w:val="bottom"/>
          </w:tcPr>
          <w:p w14:paraId="4627F8E9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0684E567" w14:textId="49A59650" w:rsidR="001A13CC" w:rsidRPr="00C26995" w:rsidRDefault="00A77235" w:rsidP="009806C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558</w:t>
            </w:r>
          </w:p>
        </w:tc>
        <w:tc>
          <w:tcPr>
            <w:tcW w:w="271" w:type="dxa"/>
            <w:vAlign w:val="bottom"/>
          </w:tcPr>
          <w:p w14:paraId="33616354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3A2C6F39" w14:textId="673DC8A1" w:rsidR="001A13CC" w:rsidRPr="00C26995" w:rsidRDefault="00A77235" w:rsidP="009806CA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959</w:t>
            </w:r>
            <w:r w:rsidR="001A13C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672</w:t>
            </w:r>
          </w:p>
        </w:tc>
        <w:tc>
          <w:tcPr>
            <w:tcW w:w="236" w:type="dxa"/>
            <w:vAlign w:val="bottom"/>
          </w:tcPr>
          <w:p w14:paraId="55B3B226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9C650D7" w14:textId="226EB46D" w:rsidR="001A13CC" w:rsidRPr="00C26995" w:rsidRDefault="00A77235" w:rsidP="001A13C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468</w:t>
            </w:r>
          </w:p>
        </w:tc>
        <w:tc>
          <w:tcPr>
            <w:tcW w:w="268" w:type="dxa"/>
            <w:vAlign w:val="bottom"/>
          </w:tcPr>
          <w:p w14:paraId="78183DA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502A2BC" w14:textId="459DC8D1" w:rsidR="001A13CC" w:rsidRPr="00C26995" w:rsidRDefault="001A13CC" w:rsidP="001A13CC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6129E96D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FECE05A" w14:textId="595DFBB8" w:rsidR="001A13CC" w:rsidRPr="00C26995" w:rsidRDefault="001A13CC" w:rsidP="00765A0F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296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803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5D67A9C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CE9CD6D" w14:textId="4E83B161" w:rsidR="001A13CC" w:rsidRPr="00C26995" w:rsidRDefault="001A13CC" w:rsidP="001A13CC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297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674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1A13CC" w:rsidRPr="00C26995" w14:paraId="5C0BC05A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5E0C91E1" w14:textId="77777777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39" w:type="dxa"/>
            <w:vAlign w:val="bottom"/>
          </w:tcPr>
          <w:p w14:paraId="23454EB0" w14:textId="64F3EB80" w:rsidR="001A13CC" w:rsidRPr="00C26995" w:rsidRDefault="001A13CC" w:rsidP="009F79D1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152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7" w:type="dxa"/>
            <w:vAlign w:val="bottom"/>
          </w:tcPr>
          <w:p w14:paraId="34E889A2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57F4E192" w14:textId="7306FE17" w:rsidR="001A13CC" w:rsidRPr="00C26995" w:rsidRDefault="001A13CC" w:rsidP="009806CA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195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687E7015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559ED1DC" w14:textId="4932CEED" w:rsidR="001A13CC" w:rsidRPr="00C26995" w:rsidRDefault="001A13CC" w:rsidP="009806CA">
            <w:pPr>
              <w:pStyle w:val="acctfourfigures"/>
              <w:tabs>
                <w:tab w:val="clear" w:pos="765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198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919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8E5C4E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1BFC5E8" w14:textId="71EF56D7" w:rsidR="001A13CC" w:rsidRPr="00C26995" w:rsidRDefault="001A13CC" w:rsidP="001A13C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757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2518360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CDCFE09" w14:textId="4FA67ABB" w:rsidR="001A13CC" w:rsidRPr="00C26995" w:rsidRDefault="001A13CC" w:rsidP="001A13C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851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350A7D2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E7031DC" w14:textId="5792C3F6" w:rsidR="001A13CC" w:rsidRPr="00C26995" w:rsidRDefault="00765A0F" w:rsidP="00765A0F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29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084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 xml:space="preserve">)    </w:t>
            </w:r>
          </w:p>
        </w:tc>
        <w:tc>
          <w:tcPr>
            <w:tcW w:w="271" w:type="dxa"/>
            <w:gridSpan w:val="2"/>
            <w:vAlign w:val="bottom"/>
          </w:tcPr>
          <w:p w14:paraId="6135A5F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622C642B" w14:textId="4F5555A9" w:rsidR="001A13CC" w:rsidRPr="00C26995" w:rsidRDefault="001A13CC" w:rsidP="001A13CC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269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958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1A13CC" w:rsidRPr="00C26995" w14:paraId="74E46447" w14:textId="77777777" w:rsidTr="00DA3FBF">
        <w:trPr>
          <w:trHeight w:hRule="exact" w:val="396"/>
        </w:trPr>
        <w:tc>
          <w:tcPr>
            <w:tcW w:w="4795" w:type="dxa"/>
            <w:vAlign w:val="center"/>
          </w:tcPr>
          <w:p w14:paraId="49DF2AC4" w14:textId="3E463425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9" w:type="dxa"/>
            <w:vAlign w:val="bottom"/>
          </w:tcPr>
          <w:p w14:paraId="11787487" w14:textId="5693EEC7" w:rsidR="001A13CC" w:rsidRPr="00C26995" w:rsidRDefault="001A13CC" w:rsidP="009F79D1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592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7" w:type="dxa"/>
            <w:vAlign w:val="bottom"/>
          </w:tcPr>
          <w:p w14:paraId="551B11EB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0A8B4B07" w14:textId="2AED3BD7" w:rsidR="001A13CC" w:rsidRPr="00C26995" w:rsidRDefault="001A13CC" w:rsidP="009806CA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381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1CC9F92D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0B68FE94" w14:textId="161DD42D" w:rsidR="001A13CC" w:rsidRPr="00C26995" w:rsidRDefault="001A13CC" w:rsidP="009806CA">
            <w:pPr>
              <w:pStyle w:val="acctfourfigures"/>
              <w:tabs>
                <w:tab w:val="clear" w:pos="765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977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610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5FB355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139AEE2" w14:textId="64566149" w:rsidR="001A13CC" w:rsidRPr="00C26995" w:rsidRDefault="001A13CC" w:rsidP="001A13C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259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CF6E600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6E255EE" w14:textId="47BEC499" w:rsidR="001A13CC" w:rsidRPr="00C26995" w:rsidRDefault="001A13CC" w:rsidP="001A13C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373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140773B0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CEDF3CF" w14:textId="410F65D1" w:rsidR="001A13CC" w:rsidRPr="00C26995" w:rsidRDefault="001A13CC" w:rsidP="00A5333D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 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169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789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FAF5A56" w14:textId="77777777" w:rsidR="001A13CC" w:rsidRPr="00C26995" w:rsidRDefault="001A13CC" w:rsidP="00A5333D">
            <w:pPr>
              <w:pStyle w:val="acctfourfigures"/>
              <w:tabs>
                <w:tab w:val="clear" w:pos="765"/>
                <w:tab w:val="decimal" w:pos="511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bottom"/>
          </w:tcPr>
          <w:p w14:paraId="1529851D" w14:textId="4E70CC41" w:rsidR="001A13CC" w:rsidRPr="00C26995" w:rsidRDefault="001A13CC" w:rsidP="001A13CC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183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004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1A13CC" w:rsidRPr="00C26995" w14:paraId="16772EF3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1C92F309" w14:textId="5C4E2D4E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A77235"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A77235" w:rsidRPr="00A77235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A77235"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77235"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="00A77235" w:rsidRPr="00A7723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4C825A90" w14:textId="58A92112" w:rsidR="001A13CC" w:rsidRPr="00C26995" w:rsidRDefault="00A77235" w:rsidP="009F79D1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578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569</w:t>
            </w:r>
          </w:p>
        </w:tc>
        <w:tc>
          <w:tcPr>
            <w:tcW w:w="267" w:type="dxa"/>
            <w:vAlign w:val="bottom"/>
          </w:tcPr>
          <w:p w14:paraId="3FD92C4A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984F4E5" w14:textId="57130706" w:rsidR="001A13CC" w:rsidRPr="00C26995" w:rsidRDefault="00A77235" w:rsidP="009806C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761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397</w:t>
            </w:r>
          </w:p>
        </w:tc>
        <w:tc>
          <w:tcPr>
            <w:tcW w:w="271" w:type="dxa"/>
            <w:vAlign w:val="bottom"/>
          </w:tcPr>
          <w:p w14:paraId="4CB398C8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</w:tcBorders>
            <w:vAlign w:val="bottom"/>
          </w:tcPr>
          <w:p w14:paraId="20F91536" w14:textId="46FBE7C6" w:rsidR="001A13CC" w:rsidRPr="00C26995" w:rsidRDefault="00A77235" w:rsidP="009806CA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425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0EAF8951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7F33B3F3" w14:textId="1C125737" w:rsidR="001A13CC" w:rsidRPr="00C26995" w:rsidRDefault="00A77235" w:rsidP="001A13CC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55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578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819</w:t>
            </w:r>
          </w:p>
        </w:tc>
        <w:tc>
          <w:tcPr>
            <w:tcW w:w="268" w:type="dxa"/>
            <w:vAlign w:val="bottom"/>
          </w:tcPr>
          <w:p w14:paraId="7D8B7513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6A174738" w14:textId="6D4AF2BF" w:rsidR="001A13CC" w:rsidRPr="00C26995" w:rsidRDefault="00A77235" w:rsidP="001A13C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801</w:t>
            </w:r>
          </w:p>
        </w:tc>
        <w:tc>
          <w:tcPr>
            <w:tcW w:w="268" w:type="dxa"/>
            <w:gridSpan w:val="2"/>
            <w:vAlign w:val="bottom"/>
          </w:tcPr>
          <w:p w14:paraId="1A143026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1387DE80" w14:textId="54D7CBA5" w:rsidR="001A13CC" w:rsidRPr="00C26995" w:rsidRDefault="00A77235" w:rsidP="001A13CC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500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586</w:t>
            </w:r>
          </w:p>
        </w:tc>
        <w:tc>
          <w:tcPr>
            <w:tcW w:w="271" w:type="dxa"/>
            <w:gridSpan w:val="2"/>
            <w:vAlign w:val="bottom"/>
          </w:tcPr>
          <w:p w14:paraId="5E6F8CE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87E0AF4" w14:textId="0E6E5028" w:rsidR="001A13CC" w:rsidRPr="00C26995" w:rsidRDefault="00A77235" w:rsidP="001A13CC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71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870</w:t>
            </w:r>
            <w:r w:rsidR="001A13CC"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940</w:t>
            </w:r>
          </w:p>
        </w:tc>
      </w:tr>
      <w:tr w:rsidR="001A13CC" w:rsidRPr="00C26995" w14:paraId="366B5010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7550E0F0" w14:textId="77777777" w:rsidR="001A13CC" w:rsidRPr="00C26995" w:rsidRDefault="001A13CC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2EC9E805" w14:textId="77777777" w:rsidR="009F6D99" w:rsidRPr="00C26995" w:rsidRDefault="009F6D99" w:rsidP="001A13CC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  <w:p w14:paraId="3AD24E06" w14:textId="77777777" w:rsidR="001A13CC" w:rsidRPr="00C26995" w:rsidRDefault="001A13CC" w:rsidP="001A13CC">
            <w:pPr>
              <w:spacing w:line="320" w:lineRule="exact"/>
              <w:ind w:left="90"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9" w:type="dxa"/>
            <w:vAlign w:val="bottom"/>
          </w:tcPr>
          <w:p w14:paraId="31081951" w14:textId="3061261F" w:rsidR="001A13CC" w:rsidRPr="00C26995" w:rsidRDefault="00576DA5" w:rsidP="00576DA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EC009CD" w14:textId="77777777" w:rsidR="001A13CC" w:rsidRPr="00C26995" w:rsidRDefault="001A13CC" w:rsidP="0098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1004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4844BAFD" w14:textId="149C9504" w:rsidR="001A13CC" w:rsidRPr="00C26995" w:rsidRDefault="00576DA5" w:rsidP="009806C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1,734</w:t>
            </w:r>
          </w:p>
        </w:tc>
        <w:tc>
          <w:tcPr>
            <w:tcW w:w="271" w:type="dxa"/>
            <w:vAlign w:val="bottom"/>
          </w:tcPr>
          <w:p w14:paraId="0FC65A9F" w14:textId="77777777" w:rsidR="001A13CC" w:rsidRPr="00C26995" w:rsidRDefault="001A13CC" w:rsidP="00DF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478F5004" w14:textId="6AF5456F" w:rsidR="001A13CC" w:rsidRPr="00C26995" w:rsidRDefault="00576DA5" w:rsidP="009806CA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22,383</w:t>
            </w:r>
          </w:p>
        </w:tc>
        <w:tc>
          <w:tcPr>
            <w:tcW w:w="236" w:type="dxa"/>
            <w:vAlign w:val="bottom"/>
          </w:tcPr>
          <w:p w14:paraId="5FFD838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BAB4588" w14:textId="183746F0" w:rsidR="009F6D99" w:rsidRPr="00C26995" w:rsidRDefault="00576DA5" w:rsidP="00897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14,714</w:t>
            </w:r>
          </w:p>
        </w:tc>
        <w:tc>
          <w:tcPr>
            <w:tcW w:w="268" w:type="dxa"/>
            <w:vAlign w:val="bottom"/>
          </w:tcPr>
          <w:p w14:paraId="14973F6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096954AD" w14:textId="19AB2C5D" w:rsidR="001A13CC" w:rsidRPr="00C26995" w:rsidRDefault="00576DA5" w:rsidP="001A13C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1,422</w:t>
            </w:r>
          </w:p>
        </w:tc>
        <w:tc>
          <w:tcPr>
            <w:tcW w:w="268" w:type="dxa"/>
            <w:gridSpan w:val="2"/>
            <w:vAlign w:val="bottom"/>
          </w:tcPr>
          <w:p w14:paraId="28E2320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8A65E29" w14:textId="53ECD4C3" w:rsidR="001A13CC" w:rsidRPr="00C26995" w:rsidRDefault="00576DA5" w:rsidP="001A13CC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1,395,850</w:t>
            </w:r>
          </w:p>
        </w:tc>
        <w:tc>
          <w:tcPr>
            <w:tcW w:w="271" w:type="dxa"/>
            <w:gridSpan w:val="2"/>
            <w:vAlign w:val="bottom"/>
          </w:tcPr>
          <w:p w14:paraId="71770B0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bottom"/>
          </w:tcPr>
          <w:p w14:paraId="7EEF1E53" w14:textId="08A9332B" w:rsidR="001A13CC" w:rsidRPr="00C26995" w:rsidRDefault="00576DA5" w:rsidP="001A13CC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1,436,103</w:t>
            </w:r>
          </w:p>
        </w:tc>
      </w:tr>
      <w:tr w:rsidR="00576DA5" w:rsidRPr="00C26995" w14:paraId="6F01EC3B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676122EE" w14:textId="56846B05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ได้มาจากการเปลี่ยนประเภทเงินลงทุน</w:t>
            </w:r>
            <w:r w:rsidR="0014000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40005" w:rsidRPr="00140005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="00140005" w:rsidRPr="0014000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="00140005" w:rsidRPr="00140005">
              <w:rPr>
                <w:rFonts w:ascii="Angsana New" w:hAnsi="Angsana New"/>
                <w:i/>
                <w:iCs/>
                <w:sz w:val="27"/>
                <w:szCs w:val="27"/>
              </w:rPr>
              <w:t>8)</w:t>
            </w:r>
          </w:p>
        </w:tc>
        <w:tc>
          <w:tcPr>
            <w:tcW w:w="1039" w:type="dxa"/>
            <w:vAlign w:val="bottom"/>
          </w:tcPr>
          <w:p w14:paraId="1485F8FA" w14:textId="0EE42A72" w:rsidR="00576DA5" w:rsidRPr="00A77235" w:rsidRDefault="00576DA5" w:rsidP="00576DA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515</w:t>
            </w:r>
          </w:p>
        </w:tc>
        <w:tc>
          <w:tcPr>
            <w:tcW w:w="267" w:type="dxa"/>
            <w:vAlign w:val="bottom"/>
          </w:tcPr>
          <w:p w14:paraId="72AD539A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1004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7E6D3167" w14:textId="41C79D29" w:rsidR="00576DA5" w:rsidRPr="00A77235" w:rsidRDefault="00576DA5" w:rsidP="00576DA5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199,107</w:t>
            </w:r>
          </w:p>
        </w:tc>
        <w:tc>
          <w:tcPr>
            <w:tcW w:w="271" w:type="dxa"/>
            <w:vAlign w:val="bottom"/>
          </w:tcPr>
          <w:p w14:paraId="3E0D435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1DDE25DF" w14:textId="00A7E7EF" w:rsidR="00576DA5" w:rsidRPr="00A77235" w:rsidRDefault="00576DA5" w:rsidP="00576DA5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520,160</w:t>
            </w:r>
          </w:p>
        </w:tc>
        <w:tc>
          <w:tcPr>
            <w:tcW w:w="236" w:type="dxa"/>
            <w:vAlign w:val="bottom"/>
          </w:tcPr>
          <w:p w14:paraId="6E5FA2BE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5F33ED8" w14:textId="1FE92450" w:rsidR="00576DA5" w:rsidRPr="00A77235" w:rsidRDefault="00576DA5" w:rsidP="00576DA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12,871</w:t>
            </w:r>
          </w:p>
        </w:tc>
        <w:tc>
          <w:tcPr>
            <w:tcW w:w="268" w:type="dxa"/>
            <w:vAlign w:val="bottom"/>
          </w:tcPr>
          <w:p w14:paraId="3FBECCFE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5CB1507" w14:textId="47BE5D0E" w:rsidR="00576DA5" w:rsidRPr="00A77235" w:rsidRDefault="00576DA5" w:rsidP="00576DA5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1,319</w:t>
            </w:r>
          </w:p>
        </w:tc>
        <w:tc>
          <w:tcPr>
            <w:tcW w:w="268" w:type="dxa"/>
            <w:gridSpan w:val="2"/>
            <w:vAlign w:val="bottom"/>
          </w:tcPr>
          <w:p w14:paraId="2AF25E7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F1F12E3" w14:textId="12C85198" w:rsidR="00576DA5" w:rsidRPr="00A77235" w:rsidRDefault="00576DA5" w:rsidP="00576DA5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46,395</w:t>
            </w:r>
          </w:p>
        </w:tc>
        <w:tc>
          <w:tcPr>
            <w:tcW w:w="271" w:type="dxa"/>
            <w:gridSpan w:val="2"/>
            <w:vAlign w:val="bottom"/>
          </w:tcPr>
          <w:p w14:paraId="56245A84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bottom"/>
          </w:tcPr>
          <w:p w14:paraId="4BB161CE" w14:textId="1BC5AA8B" w:rsidR="00576DA5" w:rsidRPr="00A77235" w:rsidRDefault="00576DA5" w:rsidP="00576DA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1,796,367</w:t>
            </w:r>
          </w:p>
        </w:tc>
      </w:tr>
      <w:tr w:rsidR="00576DA5" w:rsidRPr="00C26995" w14:paraId="21AC1C3F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3D0AF52A" w14:textId="77777777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39" w:type="dxa"/>
            <w:vAlign w:val="bottom"/>
          </w:tcPr>
          <w:p w14:paraId="686C2845" w14:textId="535DE94A" w:rsidR="00576DA5" w:rsidRPr="00C26995" w:rsidRDefault="00576DA5" w:rsidP="00576DA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rtl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65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067</w:t>
            </w:r>
          </w:p>
        </w:tc>
        <w:tc>
          <w:tcPr>
            <w:tcW w:w="267" w:type="dxa"/>
            <w:vAlign w:val="bottom"/>
          </w:tcPr>
          <w:p w14:paraId="1851BB0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127FEA56" w14:textId="2F467D80" w:rsidR="00576DA5" w:rsidRPr="00C26995" w:rsidRDefault="00576DA5" w:rsidP="00576DA5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86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963</w:t>
            </w:r>
          </w:p>
        </w:tc>
        <w:tc>
          <w:tcPr>
            <w:tcW w:w="271" w:type="dxa"/>
            <w:vAlign w:val="bottom"/>
          </w:tcPr>
          <w:p w14:paraId="504D97F8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4BCBDDCF" w14:textId="70CECDF1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325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332</w:t>
            </w:r>
          </w:p>
        </w:tc>
        <w:tc>
          <w:tcPr>
            <w:tcW w:w="236" w:type="dxa"/>
            <w:vAlign w:val="bottom"/>
          </w:tcPr>
          <w:p w14:paraId="67092A6F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5ADD52A" w14:textId="2082BFD1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461</w:t>
            </w:r>
          </w:p>
        </w:tc>
        <w:tc>
          <w:tcPr>
            <w:tcW w:w="268" w:type="dxa"/>
            <w:vAlign w:val="bottom"/>
          </w:tcPr>
          <w:p w14:paraId="58D79B3A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26ADA48" w14:textId="0D6AAD4B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1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3844F0AC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  <w:tab w:val="decimal" w:pos="1004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7D1BB45" w14:textId="149C6566" w:rsidR="00576DA5" w:rsidRPr="00C26995" w:rsidRDefault="00576DA5" w:rsidP="00576DA5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right="-2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498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377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540A162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0"/>
              </w:tabs>
              <w:spacing w:line="320" w:lineRule="exact"/>
              <w:ind w:left="-7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220129C5" w14:textId="45C4525C" w:rsidR="00576DA5" w:rsidRPr="00C26995" w:rsidRDefault="00576DA5" w:rsidP="00576DA5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554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576DA5" w:rsidRPr="00C26995" w14:paraId="1429540C" w14:textId="77777777" w:rsidTr="00DA3FBF">
        <w:trPr>
          <w:trHeight w:hRule="exact" w:val="331"/>
        </w:trPr>
        <w:tc>
          <w:tcPr>
            <w:tcW w:w="4795" w:type="dxa"/>
            <w:vAlign w:val="center"/>
          </w:tcPr>
          <w:p w14:paraId="52917064" w14:textId="6B54FC0A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  <w:r w:rsidRPr="00C26995">
              <w:rPr>
                <w:rFonts w:ascii="Angsana New" w:hAnsi="Angsana New"/>
                <w:sz w:val="27"/>
                <w:szCs w:val="27"/>
              </w:rPr>
              <w:t>/</w:t>
            </w: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ตัดจำหน่าย</w:t>
            </w:r>
          </w:p>
          <w:p w14:paraId="62C460C5" w14:textId="77777777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9" w:type="dxa"/>
            <w:vAlign w:val="bottom"/>
          </w:tcPr>
          <w:p w14:paraId="22C15523" w14:textId="43568362" w:rsidR="00576DA5" w:rsidRPr="00C26995" w:rsidRDefault="00576DA5" w:rsidP="00576DA5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DEBE4F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628"/>
                <w:tab w:val="decimal" w:pos="1004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bottom"/>
          </w:tcPr>
          <w:p w14:paraId="0DBB11D3" w14:textId="4D037C41" w:rsidR="00576DA5" w:rsidRPr="00C26995" w:rsidRDefault="00576DA5" w:rsidP="00576DA5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314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5CA7938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vAlign w:val="bottom"/>
          </w:tcPr>
          <w:p w14:paraId="23D2C37C" w14:textId="15E1AD46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503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015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7A23D0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60CB665" w14:textId="3EAE3279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456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0BE340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BDDF91B" w14:textId="6B77BBC4" w:rsidR="00576DA5" w:rsidRPr="00C26995" w:rsidRDefault="00576DA5" w:rsidP="00576DA5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6DAA6C7A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E108533" w14:textId="0BE89D58" w:rsidR="00576DA5" w:rsidRPr="00C26995" w:rsidRDefault="00576DA5" w:rsidP="00576DA5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right="-2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135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1AD2B931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bottom"/>
          </w:tcPr>
          <w:p w14:paraId="2117411A" w14:textId="1E043594" w:rsidR="00576DA5" w:rsidRPr="00C26995" w:rsidRDefault="00576DA5" w:rsidP="00576DA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516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965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7341BBF5" w14:textId="77777777" w:rsidTr="00DA3FBF">
        <w:trPr>
          <w:trHeight w:hRule="exact" w:val="324"/>
        </w:trPr>
        <w:tc>
          <w:tcPr>
            <w:tcW w:w="4795" w:type="dxa"/>
            <w:vAlign w:val="bottom"/>
          </w:tcPr>
          <w:p w14:paraId="1089FC6C" w14:textId="0D4D25A8" w:rsidR="00576DA5" w:rsidRPr="00C26995" w:rsidRDefault="00576DA5" w:rsidP="00576DA5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8A56738" w14:textId="63498D11" w:rsidR="00576DA5" w:rsidRPr="00C26995" w:rsidRDefault="00576DA5" w:rsidP="00576DA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7" w:type="dxa"/>
            <w:vAlign w:val="bottom"/>
          </w:tcPr>
          <w:p w14:paraId="1C759AB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6BD7AB4" w14:textId="330E8FA9" w:rsidR="00576DA5" w:rsidRPr="00C26995" w:rsidRDefault="00576DA5" w:rsidP="00576DA5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260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1" w:type="dxa"/>
            <w:vAlign w:val="bottom"/>
          </w:tcPr>
          <w:p w14:paraId="0E1940E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vAlign w:val="bottom"/>
          </w:tcPr>
          <w:p w14:paraId="79DACA62" w14:textId="4D271EE3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221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646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992F8D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14:paraId="7661A8B8" w14:textId="5D4B6289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396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B929FC5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63080508" w14:textId="73FFF5A1" w:rsidR="00576DA5" w:rsidRPr="00C26995" w:rsidRDefault="00576DA5" w:rsidP="00576DA5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-10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795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45B5F426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70643363" w14:textId="4F64EA42" w:rsidR="00576DA5" w:rsidRPr="00C26995" w:rsidRDefault="00576DA5" w:rsidP="00576DA5">
            <w:pPr>
              <w:pStyle w:val="acctfourfigures"/>
              <w:tabs>
                <w:tab w:val="clear" w:pos="765"/>
                <w:tab w:val="decimal" w:pos="779"/>
              </w:tabs>
              <w:spacing w:line="360" w:lineRule="exact"/>
              <w:ind w:right="-2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268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F145825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-2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A8674F5" w14:textId="3E4134B2" w:rsidR="00576DA5" w:rsidRPr="00C26995" w:rsidRDefault="00576DA5" w:rsidP="00576DA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241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/>
              </w:rPr>
              <w:t>39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576DA5" w:rsidRPr="00C26995" w14:paraId="58CA8F23" w14:textId="77777777" w:rsidTr="00DA3FBF">
        <w:trPr>
          <w:trHeight w:hRule="exact" w:val="340"/>
        </w:trPr>
        <w:tc>
          <w:tcPr>
            <w:tcW w:w="4795" w:type="dxa"/>
            <w:vAlign w:val="center"/>
          </w:tcPr>
          <w:p w14:paraId="3BD4A7DB" w14:textId="2FD9004F" w:rsidR="00576DA5" w:rsidRPr="00C26995" w:rsidRDefault="00576DA5" w:rsidP="00576DA5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84E27" w14:textId="337E0C1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79" w:right="-1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660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124</w:t>
            </w:r>
          </w:p>
        </w:tc>
        <w:tc>
          <w:tcPr>
            <w:tcW w:w="267" w:type="dxa"/>
            <w:vAlign w:val="bottom"/>
          </w:tcPr>
          <w:p w14:paraId="531B26F4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  <w:tab w:val="decimal" w:pos="1258"/>
              </w:tabs>
              <w:spacing w:line="32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230FC" w14:textId="62EF5784" w:rsidR="00576DA5" w:rsidRPr="00C26995" w:rsidRDefault="00576DA5" w:rsidP="00576DA5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3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036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627</w:t>
            </w:r>
          </w:p>
        </w:tc>
        <w:tc>
          <w:tcPr>
            <w:tcW w:w="271" w:type="dxa"/>
            <w:vAlign w:val="bottom"/>
          </w:tcPr>
          <w:p w14:paraId="760E254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  <w:tab w:val="decimal" w:pos="1004"/>
              </w:tabs>
              <w:spacing w:line="32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95762" w14:textId="253AFC74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13"/>
              </w:tabs>
              <w:spacing w:line="360" w:lineRule="exact"/>
              <w:ind w:left="-79" w:right="14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568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982</w:t>
            </w:r>
          </w:p>
        </w:tc>
        <w:tc>
          <w:tcPr>
            <w:tcW w:w="236" w:type="dxa"/>
            <w:vAlign w:val="bottom"/>
          </w:tcPr>
          <w:p w14:paraId="3C5A19CD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CA716" w14:textId="071718A3" w:rsidR="00576DA5" w:rsidRPr="00C26995" w:rsidRDefault="00576DA5" w:rsidP="00576DA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606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013</w:t>
            </w:r>
          </w:p>
        </w:tc>
        <w:tc>
          <w:tcPr>
            <w:tcW w:w="268" w:type="dxa"/>
            <w:vAlign w:val="bottom"/>
          </w:tcPr>
          <w:p w14:paraId="7FC2DA1E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BD03" w14:textId="1C7BB698" w:rsidR="00576DA5" w:rsidRPr="00C26995" w:rsidRDefault="00576DA5" w:rsidP="00576DA5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702</w:t>
            </w:r>
          </w:p>
        </w:tc>
        <w:tc>
          <w:tcPr>
            <w:tcW w:w="268" w:type="dxa"/>
            <w:gridSpan w:val="2"/>
            <w:vAlign w:val="bottom"/>
          </w:tcPr>
          <w:p w14:paraId="5BFE0FB4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D50B8" w14:textId="25FC0E4A" w:rsidR="00576DA5" w:rsidRPr="00C26995" w:rsidRDefault="00576DA5" w:rsidP="00576DA5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435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051</w:t>
            </w:r>
          </w:p>
        </w:tc>
        <w:tc>
          <w:tcPr>
            <w:tcW w:w="271" w:type="dxa"/>
            <w:gridSpan w:val="2"/>
            <w:vAlign w:val="bottom"/>
          </w:tcPr>
          <w:p w14:paraId="5FFE8500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28E4" w14:textId="39820AD7" w:rsidR="00576DA5" w:rsidRPr="00C26995" w:rsidRDefault="00576DA5" w:rsidP="00576DA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333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499</w:t>
            </w:r>
          </w:p>
        </w:tc>
      </w:tr>
      <w:tr w:rsidR="00576DA5" w:rsidRPr="00DA3FBF" w14:paraId="5ACF7172" w14:textId="77777777" w:rsidTr="00C82894">
        <w:trPr>
          <w:trHeight w:hRule="exact" w:val="340"/>
        </w:trPr>
        <w:tc>
          <w:tcPr>
            <w:tcW w:w="4795" w:type="dxa"/>
            <w:vAlign w:val="center"/>
          </w:tcPr>
          <w:p w14:paraId="6DE22986" w14:textId="77777777" w:rsidR="00576DA5" w:rsidRPr="00DA3FBF" w:rsidRDefault="00576DA5" w:rsidP="00576DA5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14:paraId="185FE488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7" w:type="dxa"/>
            <w:vAlign w:val="center"/>
          </w:tcPr>
          <w:p w14:paraId="31CEE9C8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center"/>
          </w:tcPr>
          <w:p w14:paraId="69EB7638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09233703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</w:tcBorders>
            <w:vAlign w:val="center"/>
          </w:tcPr>
          <w:p w14:paraId="27021A73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6BD75A3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center"/>
          </w:tcPr>
          <w:p w14:paraId="7D56A91B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00A2682C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14:paraId="71832118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4E999001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14:paraId="74364629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612E7DE4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4FA07C5A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576DA5" w:rsidRPr="00DA3FBF" w14:paraId="4C7E8961" w14:textId="77777777" w:rsidTr="00C82894">
        <w:tc>
          <w:tcPr>
            <w:tcW w:w="4795" w:type="dxa"/>
            <w:vAlign w:val="center"/>
          </w:tcPr>
          <w:p w14:paraId="633FF9B4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center"/>
          </w:tcPr>
          <w:p w14:paraId="285B5FAF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267" w:type="dxa"/>
            <w:vAlign w:val="center"/>
          </w:tcPr>
          <w:p w14:paraId="547288A0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14:paraId="48F049FA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vAlign w:val="center"/>
          </w:tcPr>
          <w:p w14:paraId="4552CC38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1471565D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B0AF557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14:paraId="4E72F65A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vAlign w:val="center"/>
          </w:tcPr>
          <w:p w14:paraId="2B61BC2E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5F7CF040" w14:textId="77777777" w:rsidR="00576DA5" w:rsidRPr="00DA3FBF" w:rsidRDefault="00576DA5" w:rsidP="00576DA5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5719A249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D73BEF6" w14:textId="77777777" w:rsidR="00576DA5" w:rsidRPr="00DA3FBF" w:rsidRDefault="00576DA5" w:rsidP="00576DA5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2C71A12F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E415C4C" w14:textId="77777777" w:rsidR="00576DA5" w:rsidRPr="00DA3FBF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FBF" w:rsidRPr="00DA3FBF" w14:paraId="44E05605" w14:textId="77777777" w:rsidTr="00C82894">
        <w:tc>
          <w:tcPr>
            <w:tcW w:w="4795" w:type="dxa"/>
            <w:vAlign w:val="center"/>
          </w:tcPr>
          <w:p w14:paraId="070E3CE9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center"/>
          </w:tcPr>
          <w:p w14:paraId="48436BC5" w14:textId="77777777" w:rsidR="00DA3FBF" w:rsidRPr="00DA3FBF" w:rsidRDefault="00DA3FBF" w:rsidP="00576DA5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267" w:type="dxa"/>
            <w:vAlign w:val="center"/>
          </w:tcPr>
          <w:p w14:paraId="5D8A3616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14:paraId="1A49DBD0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vAlign w:val="center"/>
          </w:tcPr>
          <w:p w14:paraId="1E826AAB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0C42ED21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7E8FB7A4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14:paraId="6A8518AB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vAlign w:val="center"/>
          </w:tcPr>
          <w:p w14:paraId="0F104F56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7FC04957" w14:textId="77777777" w:rsidR="00DA3FBF" w:rsidRPr="00DA3FBF" w:rsidRDefault="00DA3FBF" w:rsidP="00576DA5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0ECA8A2A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B2334F8" w14:textId="77777777" w:rsidR="00DA3FBF" w:rsidRPr="00DA3FBF" w:rsidRDefault="00DA3FBF" w:rsidP="00576DA5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60B3BB0D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A1BBAF6" w14:textId="77777777" w:rsidR="00DA3FBF" w:rsidRPr="00DA3FBF" w:rsidRDefault="00DA3FBF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6DA5" w:rsidRPr="00C26995" w14:paraId="1D15D25B" w14:textId="77777777" w:rsidTr="00C82894">
        <w:trPr>
          <w:trHeight w:val="253"/>
        </w:trPr>
        <w:tc>
          <w:tcPr>
            <w:tcW w:w="4795" w:type="dxa"/>
            <w:vAlign w:val="center"/>
          </w:tcPr>
          <w:p w14:paraId="73036DF1" w14:textId="77777777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ค่าเสื่อมราคา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และขาดทุนจากการด้อยค่า</w:t>
            </w:r>
          </w:p>
        </w:tc>
        <w:tc>
          <w:tcPr>
            <w:tcW w:w="1039" w:type="dxa"/>
            <w:vAlign w:val="center"/>
          </w:tcPr>
          <w:p w14:paraId="659DA824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C485500" w14:textId="77777777" w:rsidR="00576DA5" w:rsidRPr="00C26995" w:rsidRDefault="00576DA5" w:rsidP="00576DA5">
            <w:pPr>
              <w:tabs>
                <w:tab w:val="decimal" w:pos="99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2DF1DEBB" w14:textId="77777777" w:rsidR="00576DA5" w:rsidRPr="00C26995" w:rsidRDefault="00576DA5" w:rsidP="00576DA5">
            <w:pPr>
              <w:spacing w:line="320" w:lineRule="exact"/>
              <w:ind w:right="-185"/>
              <w:jc w:val="righ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71" w:type="dxa"/>
            <w:vAlign w:val="center"/>
          </w:tcPr>
          <w:p w14:paraId="32FA7DFB" w14:textId="77777777" w:rsidR="00576DA5" w:rsidRPr="00C26995" w:rsidRDefault="00576DA5" w:rsidP="00576DA5">
            <w:pPr>
              <w:tabs>
                <w:tab w:val="decimal" w:pos="99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4EBFDC0D" w14:textId="77777777" w:rsidR="00576DA5" w:rsidRPr="00C26995" w:rsidRDefault="00576DA5" w:rsidP="00576DA5">
            <w:pPr>
              <w:spacing w:line="320" w:lineRule="exact"/>
              <w:ind w:right="-185"/>
              <w:jc w:val="righ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3169BEB5" w14:textId="77777777" w:rsidR="00576DA5" w:rsidRPr="00C26995" w:rsidRDefault="00576DA5" w:rsidP="00576DA5">
            <w:pPr>
              <w:tabs>
                <w:tab w:val="decimal" w:pos="99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40C5F361" w14:textId="77777777" w:rsidR="00576DA5" w:rsidRPr="00C26995" w:rsidRDefault="00576DA5" w:rsidP="00576DA5">
            <w:pPr>
              <w:spacing w:line="320" w:lineRule="exact"/>
              <w:ind w:right="-185"/>
              <w:jc w:val="righ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8" w:type="dxa"/>
            <w:vAlign w:val="center"/>
          </w:tcPr>
          <w:p w14:paraId="0516B0FA" w14:textId="77777777" w:rsidR="00576DA5" w:rsidRPr="00C26995" w:rsidRDefault="00576DA5" w:rsidP="00576DA5">
            <w:pPr>
              <w:tabs>
                <w:tab w:val="decimal" w:pos="99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5290070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85"/>
              <w:jc w:val="righ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A6AE884" w14:textId="77777777" w:rsidR="00576DA5" w:rsidRPr="00C26995" w:rsidRDefault="00576DA5" w:rsidP="00576DA5">
            <w:pPr>
              <w:tabs>
                <w:tab w:val="decimal" w:pos="99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726700A4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2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74909AF8" w14:textId="77777777" w:rsidR="00576DA5" w:rsidRPr="00C26995" w:rsidRDefault="00576DA5" w:rsidP="00576DA5">
            <w:pPr>
              <w:spacing w:line="320" w:lineRule="exact"/>
              <w:ind w:right="-185"/>
              <w:jc w:val="righ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6A9624FC" w14:textId="77777777" w:rsidR="00576DA5" w:rsidRPr="00C26995" w:rsidRDefault="00576DA5" w:rsidP="00576DA5">
            <w:pPr>
              <w:spacing w:line="320" w:lineRule="exact"/>
              <w:ind w:right="-185"/>
              <w:jc w:val="righ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</w:tr>
      <w:tr w:rsidR="00576DA5" w:rsidRPr="00C26995" w14:paraId="22C97175" w14:textId="77777777" w:rsidTr="00C82894">
        <w:tc>
          <w:tcPr>
            <w:tcW w:w="4795" w:type="dxa"/>
            <w:vAlign w:val="center"/>
          </w:tcPr>
          <w:p w14:paraId="6933BBBB" w14:textId="6C69072B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Pr="00A77235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39" w:type="dxa"/>
            <w:vAlign w:val="center"/>
          </w:tcPr>
          <w:p w14:paraId="00B5EA80" w14:textId="5827C245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DF1E3C0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14" w:type="dxa"/>
            <w:vAlign w:val="center"/>
          </w:tcPr>
          <w:p w14:paraId="23BB1FE2" w14:textId="320945FD" w:rsidR="00576DA5" w:rsidRPr="00C26995" w:rsidRDefault="00576DA5" w:rsidP="00576DA5">
            <w:pPr>
              <w:pStyle w:val="acctfourfigures"/>
              <w:tabs>
                <w:tab w:val="clear" w:pos="765"/>
                <w:tab w:val="decimal" w:pos="995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317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043</w:t>
            </w:r>
          </w:p>
        </w:tc>
        <w:tc>
          <w:tcPr>
            <w:tcW w:w="271" w:type="dxa"/>
            <w:vAlign w:val="center"/>
          </w:tcPr>
          <w:p w14:paraId="5CC2EBF4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3CE2DB17" w14:textId="47A3B2D4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294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105</w:t>
            </w:r>
          </w:p>
        </w:tc>
        <w:tc>
          <w:tcPr>
            <w:tcW w:w="243" w:type="dxa"/>
            <w:gridSpan w:val="2"/>
            <w:vAlign w:val="center"/>
          </w:tcPr>
          <w:p w14:paraId="65FBC6F6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68" w:type="dxa"/>
            <w:vAlign w:val="center"/>
          </w:tcPr>
          <w:p w14:paraId="070CC1C2" w14:textId="20D0466B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 w:hint="cs"/>
                <w:sz w:val="27"/>
                <w:szCs w:val="27"/>
                <w:lang w:val="en-US" w:bidi="th-TH"/>
              </w:rPr>
              <w:t>557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031</w:t>
            </w:r>
          </w:p>
        </w:tc>
        <w:tc>
          <w:tcPr>
            <w:tcW w:w="268" w:type="dxa"/>
            <w:vAlign w:val="center"/>
          </w:tcPr>
          <w:p w14:paraId="0F71E2A8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6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vAlign w:val="center"/>
          </w:tcPr>
          <w:p w14:paraId="1F10FCD5" w14:textId="0473EC74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029</w:t>
            </w:r>
          </w:p>
        </w:tc>
        <w:tc>
          <w:tcPr>
            <w:tcW w:w="268" w:type="dxa"/>
            <w:gridSpan w:val="2"/>
            <w:vAlign w:val="center"/>
          </w:tcPr>
          <w:p w14:paraId="69C03AE3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EA0098F" w14:textId="71EEBA57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2C9B666D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438"/>
              </w:tabs>
              <w:spacing w:line="320" w:lineRule="exact"/>
              <w:ind w:left="-108" w:right="71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center"/>
          </w:tcPr>
          <w:p w14:paraId="60B53545" w14:textId="16DD5024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191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208</w:t>
            </w:r>
          </w:p>
        </w:tc>
      </w:tr>
      <w:tr w:rsidR="00576DA5" w:rsidRPr="00C26995" w14:paraId="6FDFCE89" w14:textId="77777777" w:rsidTr="00C82894">
        <w:tc>
          <w:tcPr>
            <w:tcW w:w="4795" w:type="dxa"/>
            <w:vAlign w:val="center"/>
          </w:tcPr>
          <w:p w14:paraId="251263BB" w14:textId="0B3EDA54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39" w:type="dxa"/>
            <w:vAlign w:val="center"/>
          </w:tcPr>
          <w:p w14:paraId="4D88C8B0" w14:textId="2FB4D071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387D3E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5CD998E3" w14:textId="376D207A" w:rsidR="00576DA5" w:rsidRPr="00C26995" w:rsidRDefault="00576DA5" w:rsidP="00576DA5">
            <w:pPr>
              <w:pStyle w:val="acctfourfigures"/>
              <w:tabs>
                <w:tab w:val="clear" w:pos="765"/>
                <w:tab w:val="decimal" w:pos="995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992</w:t>
            </w:r>
          </w:p>
        </w:tc>
        <w:tc>
          <w:tcPr>
            <w:tcW w:w="271" w:type="dxa"/>
            <w:vAlign w:val="center"/>
          </w:tcPr>
          <w:p w14:paraId="22CB375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691726F9" w14:textId="07218E93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157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239</w:t>
            </w:r>
          </w:p>
        </w:tc>
        <w:tc>
          <w:tcPr>
            <w:tcW w:w="243" w:type="dxa"/>
            <w:gridSpan w:val="2"/>
            <w:vAlign w:val="center"/>
          </w:tcPr>
          <w:p w14:paraId="383F0FE6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6651C48B" w14:textId="2C813BBF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446</w:t>
            </w:r>
          </w:p>
        </w:tc>
        <w:tc>
          <w:tcPr>
            <w:tcW w:w="268" w:type="dxa"/>
            <w:vAlign w:val="center"/>
          </w:tcPr>
          <w:p w14:paraId="69EDE81A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66EE24F4" w14:textId="7FD80E1A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556</w:t>
            </w:r>
          </w:p>
        </w:tc>
        <w:tc>
          <w:tcPr>
            <w:tcW w:w="268" w:type="dxa"/>
            <w:gridSpan w:val="2"/>
            <w:vAlign w:val="center"/>
          </w:tcPr>
          <w:p w14:paraId="590C99FA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37BF6E4" w14:textId="724DA0E7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55BB785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1403C66C" w14:textId="3A4EF87E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222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233</w:t>
            </w:r>
          </w:p>
        </w:tc>
      </w:tr>
      <w:tr w:rsidR="00576DA5" w:rsidRPr="00C26995" w14:paraId="34A78A82" w14:textId="77777777" w:rsidTr="00C82894">
        <w:tc>
          <w:tcPr>
            <w:tcW w:w="4795" w:type="dxa"/>
            <w:vAlign w:val="center"/>
          </w:tcPr>
          <w:p w14:paraId="632383D8" w14:textId="054A8955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39" w:type="dxa"/>
            <w:vAlign w:val="center"/>
          </w:tcPr>
          <w:p w14:paraId="6485F1FF" w14:textId="586EE23D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1A1BF7F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353C2847" w14:textId="30EA35F9" w:rsidR="00576DA5" w:rsidRPr="00C26995" w:rsidRDefault="00576DA5" w:rsidP="00576DA5">
            <w:pPr>
              <w:pStyle w:val="acctfourfigures"/>
              <w:tabs>
                <w:tab w:val="clear" w:pos="765"/>
                <w:tab w:val="decimal" w:pos="573"/>
              </w:tabs>
              <w:spacing w:line="320" w:lineRule="exact"/>
              <w:ind w:left="-108" w:right="28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vAlign w:val="center"/>
          </w:tcPr>
          <w:p w14:paraId="5FE20E06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7E40E689" w14:textId="2BF010A8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677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1AD922F0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68" w:type="dxa"/>
            <w:vAlign w:val="center"/>
          </w:tcPr>
          <w:p w14:paraId="171E0CC2" w14:textId="475ED924" w:rsidR="00576DA5" w:rsidRPr="00C26995" w:rsidRDefault="00576DA5" w:rsidP="00576DA5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76DC3176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vAlign w:val="center"/>
          </w:tcPr>
          <w:p w14:paraId="7862648A" w14:textId="1CBD04B6" w:rsidR="00576DA5" w:rsidRPr="00C26995" w:rsidRDefault="00576DA5" w:rsidP="00576DA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71B7F8E4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9D43F49" w14:textId="1A6A6A4C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1E8CA21F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center"/>
          </w:tcPr>
          <w:p w14:paraId="1434477F" w14:textId="3E753238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677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1B2D5F94" w14:textId="77777777" w:rsidTr="00C82894">
        <w:tc>
          <w:tcPr>
            <w:tcW w:w="4795" w:type="dxa"/>
            <w:vAlign w:val="center"/>
          </w:tcPr>
          <w:p w14:paraId="7F454C33" w14:textId="20520DD8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39" w:type="dxa"/>
            <w:vAlign w:val="center"/>
          </w:tcPr>
          <w:p w14:paraId="2089460D" w14:textId="630A56B8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D512E93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3E748CAD" w14:textId="6907FCD6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176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vAlign w:val="center"/>
          </w:tcPr>
          <w:p w14:paraId="1845A96F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4381BFF8" w14:textId="6F181F19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715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63AE7338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68" w:type="dxa"/>
            <w:vAlign w:val="center"/>
          </w:tcPr>
          <w:p w14:paraId="36871B4A" w14:textId="14B6CF27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804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782EA798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vAlign w:val="center"/>
          </w:tcPr>
          <w:p w14:paraId="30E05786" w14:textId="2BB1B948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826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  <w:vAlign w:val="center"/>
          </w:tcPr>
          <w:p w14:paraId="298A7956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05DA0EC" w14:textId="701D2C18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62F35EE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center"/>
          </w:tcPr>
          <w:p w14:paraId="2D8D2767" w14:textId="7EE0A2D0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111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521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76406DFA" w14:textId="77777777" w:rsidTr="00C82894">
        <w:tc>
          <w:tcPr>
            <w:tcW w:w="4795" w:type="dxa"/>
            <w:vAlign w:val="center"/>
          </w:tcPr>
          <w:p w14:paraId="78034B89" w14:textId="549C7ABF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039" w:type="dxa"/>
            <w:vAlign w:val="center"/>
          </w:tcPr>
          <w:p w14:paraId="3175CB05" w14:textId="1BDA865C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EFA493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32D7D158" w14:textId="135DC133" w:rsidR="00576DA5" w:rsidRPr="00C26995" w:rsidRDefault="00576DA5" w:rsidP="00576DA5">
            <w:pPr>
              <w:pStyle w:val="acctfourfigures"/>
              <w:tabs>
                <w:tab w:val="clear" w:pos="765"/>
                <w:tab w:val="decimal" w:pos="573"/>
              </w:tabs>
              <w:spacing w:line="320" w:lineRule="exact"/>
              <w:ind w:left="-108" w:right="28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vAlign w:val="center"/>
          </w:tcPr>
          <w:p w14:paraId="1C86FB4E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573"/>
              </w:tabs>
              <w:spacing w:line="320" w:lineRule="exact"/>
              <w:ind w:left="-108" w:right="28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0163AD1E" w14:textId="7DFE189E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728</w:t>
            </w:r>
          </w:p>
        </w:tc>
        <w:tc>
          <w:tcPr>
            <w:tcW w:w="243" w:type="dxa"/>
            <w:gridSpan w:val="2"/>
            <w:vAlign w:val="center"/>
          </w:tcPr>
          <w:p w14:paraId="67F4F9D7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68" w:type="dxa"/>
            <w:vAlign w:val="center"/>
          </w:tcPr>
          <w:p w14:paraId="3C2191D0" w14:textId="64BF8B7E" w:rsidR="00576DA5" w:rsidRPr="00C26995" w:rsidRDefault="00576DA5" w:rsidP="00576DA5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6EE39C4C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vAlign w:val="center"/>
          </w:tcPr>
          <w:p w14:paraId="2CEFF13E" w14:textId="4F0C346E" w:rsidR="00576DA5" w:rsidRPr="00C26995" w:rsidRDefault="00576DA5" w:rsidP="00576DA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0C06A514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396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75F7A3AA" w14:textId="31052124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384EA1D3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vAlign w:val="center"/>
          </w:tcPr>
          <w:p w14:paraId="3BA2F93D" w14:textId="566BCA89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728</w:t>
            </w:r>
          </w:p>
        </w:tc>
      </w:tr>
      <w:tr w:rsidR="00576DA5" w:rsidRPr="00C26995" w14:paraId="1304ABBB" w14:textId="77777777" w:rsidTr="00C82894">
        <w:tc>
          <w:tcPr>
            <w:tcW w:w="4795" w:type="dxa"/>
            <w:vAlign w:val="center"/>
          </w:tcPr>
          <w:p w14:paraId="78DD288F" w14:textId="1C3B1F8C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769EC43" w14:textId="23FAA616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59998F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408EE2CC" w14:textId="5C07FB50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927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vAlign w:val="center"/>
          </w:tcPr>
          <w:p w14:paraId="449F917D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vAlign w:val="center"/>
          </w:tcPr>
          <w:p w14:paraId="389D3909" w14:textId="0FD86490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171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368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02A1D2D5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1521F093" w14:textId="58BA98B3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046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5216FDE9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5717C190" w14:textId="5BF79384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378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  <w:vAlign w:val="center"/>
          </w:tcPr>
          <w:p w14:paraId="45699D0F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center"/>
          </w:tcPr>
          <w:p w14:paraId="7FBB29ED" w14:textId="1C304CDB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4A44755D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3F574BD3" w14:textId="0ECE5D9E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184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719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44B3C57C" w14:textId="77777777" w:rsidTr="00C82894">
        <w:tc>
          <w:tcPr>
            <w:tcW w:w="4795" w:type="dxa"/>
            <w:vAlign w:val="center"/>
          </w:tcPr>
          <w:p w14:paraId="353CE2C0" w14:textId="6216C07C" w:rsidR="00576DA5" w:rsidRPr="00C26995" w:rsidRDefault="00576DA5" w:rsidP="00576DA5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39" w:type="dxa"/>
            <w:vAlign w:val="center"/>
          </w:tcPr>
          <w:p w14:paraId="7BD3B3F7" w14:textId="21C941AB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3AC113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7B1DB9B4" w14:textId="3E4F05C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353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71" w:type="dxa"/>
            <w:vAlign w:val="center"/>
          </w:tcPr>
          <w:p w14:paraId="3E6A3437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0B61E558" w14:textId="18745A05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351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312</w:t>
            </w:r>
          </w:p>
        </w:tc>
        <w:tc>
          <w:tcPr>
            <w:tcW w:w="243" w:type="dxa"/>
            <w:gridSpan w:val="2"/>
            <w:vAlign w:val="center"/>
          </w:tcPr>
          <w:p w14:paraId="45A81FC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5DD7378E" w14:textId="4A1612B5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559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627</w:t>
            </w:r>
          </w:p>
        </w:tc>
        <w:tc>
          <w:tcPr>
            <w:tcW w:w="268" w:type="dxa"/>
            <w:vAlign w:val="center"/>
          </w:tcPr>
          <w:p w14:paraId="247B39E0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60" w:type="dxa"/>
            <w:vAlign w:val="center"/>
          </w:tcPr>
          <w:p w14:paraId="26680072" w14:textId="34F6EDAC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381</w:t>
            </w:r>
          </w:p>
        </w:tc>
        <w:tc>
          <w:tcPr>
            <w:tcW w:w="268" w:type="dxa"/>
            <w:gridSpan w:val="2"/>
            <w:vAlign w:val="center"/>
          </w:tcPr>
          <w:p w14:paraId="7EE5E67C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4C8116A" w14:textId="27F66485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1A50FEC7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304AE805" w14:textId="6A52CFF8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286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252</w:t>
            </w:r>
          </w:p>
        </w:tc>
      </w:tr>
      <w:tr w:rsidR="00576DA5" w:rsidRPr="00C26995" w14:paraId="34EA32FD" w14:textId="77777777" w:rsidTr="00C82894">
        <w:tc>
          <w:tcPr>
            <w:tcW w:w="4795" w:type="dxa"/>
            <w:vAlign w:val="center"/>
          </w:tcPr>
          <w:p w14:paraId="3FABEC54" w14:textId="77777777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39" w:type="dxa"/>
            <w:vAlign w:val="center"/>
          </w:tcPr>
          <w:p w14:paraId="41963AE4" w14:textId="0C30C291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3B5E17A4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23BDCE1D" w14:textId="700DA5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52,578</w:t>
            </w:r>
          </w:p>
        </w:tc>
        <w:tc>
          <w:tcPr>
            <w:tcW w:w="271" w:type="dxa"/>
            <w:vAlign w:val="center"/>
          </w:tcPr>
          <w:p w14:paraId="4398F8B7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5E8A5793" w14:textId="789336E9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2,905,415</w:t>
            </w:r>
          </w:p>
        </w:tc>
        <w:tc>
          <w:tcPr>
            <w:tcW w:w="243" w:type="dxa"/>
            <w:gridSpan w:val="2"/>
            <w:vAlign w:val="center"/>
          </w:tcPr>
          <w:p w14:paraId="7C4E8D1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6C87EB18" w14:textId="561D8A03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11,390</w:t>
            </w:r>
          </w:p>
        </w:tc>
        <w:tc>
          <w:tcPr>
            <w:tcW w:w="268" w:type="dxa"/>
            <w:vAlign w:val="center"/>
          </w:tcPr>
          <w:p w14:paraId="3552F107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49F57661" w14:textId="7A374002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2,255</w:t>
            </w:r>
          </w:p>
        </w:tc>
        <w:tc>
          <w:tcPr>
            <w:tcW w:w="268" w:type="dxa"/>
            <w:gridSpan w:val="2"/>
            <w:vAlign w:val="center"/>
          </w:tcPr>
          <w:p w14:paraId="68CB431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8DA0A72" w14:textId="7AE85482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3FCF94A0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19859678" w14:textId="18EAFCAD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2,971,638</w:t>
            </w:r>
          </w:p>
        </w:tc>
      </w:tr>
      <w:tr w:rsidR="00576DA5" w:rsidRPr="00C26995" w14:paraId="7D5A3066" w14:textId="77777777" w:rsidTr="00C82894">
        <w:tc>
          <w:tcPr>
            <w:tcW w:w="4795" w:type="dxa"/>
            <w:vAlign w:val="center"/>
          </w:tcPr>
          <w:p w14:paraId="3AE33C78" w14:textId="146244AA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ได้มาจากการเปลี่ยนประเภทเงินลงทุน</w:t>
            </w:r>
            <w:r w:rsidR="00794D7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794D73" w:rsidRPr="00140005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="00794D73" w:rsidRPr="0014000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="00794D73" w:rsidRPr="00140005">
              <w:rPr>
                <w:rFonts w:ascii="Angsana New" w:hAnsi="Angsana New"/>
                <w:i/>
                <w:iCs/>
                <w:sz w:val="27"/>
                <w:szCs w:val="27"/>
              </w:rPr>
              <w:t>8)</w:t>
            </w:r>
          </w:p>
        </w:tc>
        <w:tc>
          <w:tcPr>
            <w:tcW w:w="1039" w:type="dxa"/>
            <w:vAlign w:val="center"/>
          </w:tcPr>
          <w:p w14:paraId="3A93A495" w14:textId="7EB82449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D1DAB90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064B9F70" w14:textId="687B7A53" w:rsidR="00576DA5" w:rsidRPr="00A7723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17,239</w:t>
            </w:r>
          </w:p>
        </w:tc>
        <w:tc>
          <w:tcPr>
            <w:tcW w:w="271" w:type="dxa"/>
            <w:vAlign w:val="center"/>
          </w:tcPr>
          <w:p w14:paraId="1E30434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3C9218D1" w14:textId="54ECF418" w:rsidR="00576DA5" w:rsidRPr="00A7723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135,315</w:t>
            </w:r>
          </w:p>
        </w:tc>
        <w:tc>
          <w:tcPr>
            <w:tcW w:w="243" w:type="dxa"/>
            <w:gridSpan w:val="2"/>
            <w:vAlign w:val="center"/>
          </w:tcPr>
          <w:p w14:paraId="4BCEE6D6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5B7A8292" w14:textId="3C858C78" w:rsidR="00576DA5" w:rsidRPr="00A7723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3,897</w:t>
            </w:r>
          </w:p>
        </w:tc>
        <w:tc>
          <w:tcPr>
            <w:tcW w:w="268" w:type="dxa"/>
            <w:vAlign w:val="center"/>
          </w:tcPr>
          <w:p w14:paraId="05F00B4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64EDA6BD" w14:textId="78F98F73" w:rsidR="00576DA5" w:rsidRPr="00A7723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533</w:t>
            </w:r>
          </w:p>
        </w:tc>
        <w:tc>
          <w:tcPr>
            <w:tcW w:w="268" w:type="dxa"/>
            <w:gridSpan w:val="2"/>
            <w:vAlign w:val="center"/>
          </w:tcPr>
          <w:p w14:paraId="0C229BD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6C178A0" w14:textId="35BDEB63" w:rsidR="00576DA5" w:rsidRPr="00C26995" w:rsidRDefault="00A13B83" w:rsidP="00576DA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673D4CB8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2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35B50A55" w14:textId="37BA042A" w:rsidR="00576DA5" w:rsidRPr="00A7723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156,984</w:t>
            </w:r>
          </w:p>
        </w:tc>
      </w:tr>
      <w:tr w:rsidR="00576DA5" w:rsidRPr="00C26995" w14:paraId="7CCB6F22" w14:textId="77777777" w:rsidTr="00C82894">
        <w:tc>
          <w:tcPr>
            <w:tcW w:w="4795" w:type="dxa"/>
            <w:vAlign w:val="center"/>
          </w:tcPr>
          <w:p w14:paraId="788D691C" w14:textId="785FD122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39" w:type="dxa"/>
            <w:vAlign w:val="center"/>
          </w:tcPr>
          <w:p w14:paraId="640656C6" w14:textId="657E8E6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623BD0A8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2BC097FF" w14:textId="132A5A21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404</w:t>
            </w:r>
          </w:p>
        </w:tc>
        <w:tc>
          <w:tcPr>
            <w:tcW w:w="271" w:type="dxa"/>
            <w:vAlign w:val="center"/>
          </w:tcPr>
          <w:p w14:paraId="1693D8BF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40EED953" w14:textId="382215D5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076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26141900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6C0FD24A" w14:textId="38C81B8C" w:rsidR="00576DA5" w:rsidRPr="00C26995" w:rsidRDefault="00576DA5" w:rsidP="00576DA5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3603510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3849366A" w14:textId="58EE0996" w:rsidR="00576DA5" w:rsidRPr="00C26995" w:rsidRDefault="00576DA5" w:rsidP="00576DA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  <w:vAlign w:val="center"/>
          </w:tcPr>
          <w:p w14:paraId="6BB9606A" w14:textId="4BB5F340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41B4AF87" w14:textId="77EDCF7C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4BBEB2F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6DE4C7A1" w14:textId="066FE8CE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672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5B6EDB81" w14:textId="77777777" w:rsidTr="00C82894">
        <w:tc>
          <w:tcPr>
            <w:tcW w:w="4795" w:type="dxa"/>
            <w:vAlign w:val="center"/>
          </w:tcPr>
          <w:p w14:paraId="565821AF" w14:textId="583190A4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039" w:type="dxa"/>
            <w:vAlign w:val="center"/>
          </w:tcPr>
          <w:p w14:paraId="0E110D45" w14:textId="4329F489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3F36C99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33E152B2" w14:textId="1648A0CD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038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vAlign w:val="center"/>
          </w:tcPr>
          <w:p w14:paraId="662E3527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15BA05BE" w14:textId="681E8509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043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084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1C7B051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367E3C1C" w14:textId="100F5F89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434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23D4DD55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383BD395" w14:textId="3863B360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  <w:vAlign w:val="center"/>
          </w:tcPr>
          <w:p w14:paraId="6A30BC77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ABB0A0E" w14:textId="793DBE21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247D995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0170B225" w14:textId="5BFEA715" w:rsidR="00576DA5" w:rsidRPr="00C26995" w:rsidRDefault="00576DA5" w:rsidP="00576DA5">
            <w:pPr>
              <w:pStyle w:val="acctfourfigures"/>
              <w:tabs>
                <w:tab w:val="clear" w:pos="765"/>
                <w:tab w:val="decimal" w:pos="86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056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600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227C0E32" w14:textId="77777777" w:rsidTr="00C82894">
        <w:tc>
          <w:tcPr>
            <w:tcW w:w="4795" w:type="dxa"/>
            <w:vAlign w:val="center"/>
          </w:tcPr>
          <w:p w14:paraId="5582FECD" w14:textId="0E631044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กลับรายการ</w:t>
            </w: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1039" w:type="dxa"/>
            <w:vAlign w:val="center"/>
          </w:tcPr>
          <w:p w14:paraId="1D75DBFC" w14:textId="3B9713EC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D852066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0738B855" w14:textId="5BA2942F" w:rsidR="00576DA5" w:rsidRPr="00C26995" w:rsidRDefault="00576DA5" w:rsidP="00576DA5">
            <w:pPr>
              <w:pStyle w:val="acctfourfigures"/>
              <w:tabs>
                <w:tab w:val="clear" w:pos="765"/>
                <w:tab w:val="decimal" w:pos="573"/>
              </w:tabs>
              <w:spacing w:line="320" w:lineRule="exact"/>
              <w:ind w:left="-108" w:right="283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vAlign w:val="center"/>
          </w:tcPr>
          <w:p w14:paraId="26044F1A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  <w:tab w:val="decimal" w:pos="999"/>
              </w:tabs>
              <w:spacing w:line="320" w:lineRule="exact"/>
              <w:ind w:left="-108" w:right="28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0E5B5118" w14:textId="557E8D82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426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653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6042C57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7C9EEFA0" w14:textId="62432A35" w:rsidR="00576DA5" w:rsidRPr="00C26995" w:rsidRDefault="00576DA5" w:rsidP="00576DA5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785BB533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71434AE7" w14:textId="3D567E5F" w:rsidR="00576DA5" w:rsidRPr="00C26995" w:rsidRDefault="00576DA5" w:rsidP="00576DA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vAlign w:val="center"/>
          </w:tcPr>
          <w:p w14:paraId="3D9D76F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CEA46C9" w14:textId="50B40261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22AA716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7FCE255B" w14:textId="386ED5EA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426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653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55AE20AA" w14:textId="77777777" w:rsidTr="00C82894">
        <w:tc>
          <w:tcPr>
            <w:tcW w:w="4795" w:type="dxa"/>
            <w:vAlign w:val="center"/>
          </w:tcPr>
          <w:p w14:paraId="46E7C831" w14:textId="77777777" w:rsidR="00576DA5" w:rsidRPr="00C26995" w:rsidRDefault="00576DA5" w:rsidP="00576DA5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9" w:type="dxa"/>
            <w:vAlign w:val="center"/>
          </w:tcPr>
          <w:p w14:paraId="44F7ED6C" w14:textId="2DE40AA5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65C181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4615B5C6" w14:textId="39F45602" w:rsidR="00576DA5" w:rsidRPr="00C26995" w:rsidRDefault="00576DA5" w:rsidP="00576DA5">
            <w:pPr>
              <w:pStyle w:val="acctfourfigures"/>
              <w:tabs>
                <w:tab w:val="clear" w:pos="765"/>
                <w:tab w:val="left" w:pos="227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814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1" w:type="dxa"/>
            <w:vAlign w:val="center"/>
          </w:tcPr>
          <w:p w14:paraId="49EB5169" w14:textId="77777777" w:rsidR="00576DA5" w:rsidRPr="00C26995" w:rsidRDefault="00576DA5" w:rsidP="00576D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8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639EF2DF" w14:textId="71CE95BD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084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  <w:vAlign w:val="center"/>
          </w:tcPr>
          <w:p w14:paraId="63D84B06" w14:textId="77777777" w:rsidR="00576DA5" w:rsidRPr="00C26995" w:rsidRDefault="00576DA5" w:rsidP="00576D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8" w:type="dxa"/>
            <w:vAlign w:val="center"/>
          </w:tcPr>
          <w:p w14:paraId="7BC3023D" w14:textId="26992B23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358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339CEEE" w14:textId="77777777" w:rsidR="00576DA5" w:rsidRPr="00C26995" w:rsidRDefault="00576DA5" w:rsidP="00576D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5BC4422C" w14:textId="3F5B2E43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530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  <w:vAlign w:val="center"/>
          </w:tcPr>
          <w:p w14:paraId="132B774B" w14:textId="77777777" w:rsidR="00576DA5" w:rsidRPr="00C26995" w:rsidRDefault="00576DA5" w:rsidP="00576D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58C328B" w14:textId="24CC2FF6" w:rsidR="00576DA5" w:rsidRPr="00C26995" w:rsidRDefault="00576DA5" w:rsidP="00576DA5">
            <w:pPr>
              <w:pStyle w:val="acctfourfigures"/>
              <w:tabs>
                <w:tab w:val="clear" w:pos="765"/>
                <w:tab w:val="left" w:pos="227"/>
                <w:tab w:val="decimal" w:pos="510"/>
              </w:tabs>
              <w:spacing w:line="360" w:lineRule="exact"/>
              <w:ind w:left="-79" w:right="-185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6E7BBE1C" w14:textId="77777777" w:rsidR="00576DA5" w:rsidRPr="00C26995" w:rsidRDefault="00576DA5" w:rsidP="00576DA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14:paraId="1C391A2E" w14:textId="142D63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786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576DA5" w:rsidRPr="00C26995" w14:paraId="04654C67" w14:textId="77777777" w:rsidTr="00C82894">
        <w:tc>
          <w:tcPr>
            <w:tcW w:w="4795" w:type="dxa"/>
            <w:vAlign w:val="center"/>
          </w:tcPr>
          <w:p w14:paraId="1427FE51" w14:textId="354B675D" w:rsidR="00576DA5" w:rsidRPr="00C26995" w:rsidRDefault="00576DA5" w:rsidP="00576DA5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13C2" w14:textId="2079217A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D86EB5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5296" w14:textId="034083E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423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301</w:t>
            </w:r>
          </w:p>
        </w:tc>
        <w:tc>
          <w:tcPr>
            <w:tcW w:w="271" w:type="dxa"/>
            <w:vAlign w:val="center"/>
          </w:tcPr>
          <w:p w14:paraId="736D0B7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1524" w14:textId="4AC0C69D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850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145</w:t>
            </w:r>
          </w:p>
        </w:tc>
        <w:tc>
          <w:tcPr>
            <w:tcW w:w="243" w:type="dxa"/>
            <w:gridSpan w:val="2"/>
            <w:vAlign w:val="center"/>
          </w:tcPr>
          <w:p w14:paraId="4300E251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07E8" w14:textId="43C405AE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565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122</w:t>
            </w:r>
          </w:p>
        </w:tc>
        <w:tc>
          <w:tcPr>
            <w:tcW w:w="268" w:type="dxa"/>
            <w:vAlign w:val="center"/>
          </w:tcPr>
          <w:p w14:paraId="06F717E4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39AE" w14:textId="17980D9C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595</w:t>
            </w:r>
          </w:p>
        </w:tc>
        <w:tc>
          <w:tcPr>
            <w:tcW w:w="268" w:type="dxa"/>
            <w:gridSpan w:val="2"/>
            <w:vAlign w:val="center"/>
          </w:tcPr>
          <w:p w14:paraId="7D1D965C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3291" w14:textId="4858B959" w:rsidR="00576DA5" w:rsidRPr="00C26995" w:rsidRDefault="00576DA5" w:rsidP="00576DA5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vAlign w:val="center"/>
          </w:tcPr>
          <w:p w14:paraId="6886DB4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6E0B" w14:textId="1D428120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25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861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163</w:t>
            </w:r>
          </w:p>
        </w:tc>
      </w:tr>
      <w:tr w:rsidR="00576DA5" w:rsidRPr="00C26995" w14:paraId="090D524A" w14:textId="77777777" w:rsidTr="00C82894">
        <w:trPr>
          <w:trHeight w:hRule="exact" w:val="223"/>
        </w:trPr>
        <w:tc>
          <w:tcPr>
            <w:tcW w:w="4795" w:type="dxa"/>
            <w:vAlign w:val="center"/>
          </w:tcPr>
          <w:p w14:paraId="3D30CBEF" w14:textId="77777777" w:rsidR="00576DA5" w:rsidRPr="00C26995" w:rsidRDefault="00576DA5" w:rsidP="00576DA5">
            <w:pPr>
              <w:rPr>
                <w:sz w:val="4"/>
                <w:szCs w:val="4"/>
                <w:cs/>
              </w:rPr>
            </w:pPr>
          </w:p>
        </w:tc>
        <w:tc>
          <w:tcPr>
            <w:tcW w:w="1039" w:type="dxa"/>
            <w:vAlign w:val="center"/>
          </w:tcPr>
          <w:p w14:paraId="140C525D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267" w:type="dxa"/>
            <w:vAlign w:val="center"/>
          </w:tcPr>
          <w:p w14:paraId="37C078A7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1214" w:type="dxa"/>
            <w:vAlign w:val="center"/>
          </w:tcPr>
          <w:p w14:paraId="6DE1615A" w14:textId="77777777" w:rsidR="00576DA5" w:rsidRPr="00C26995" w:rsidRDefault="00576DA5" w:rsidP="00576DA5">
            <w:pPr>
              <w:tabs>
                <w:tab w:val="decimal" w:pos="856"/>
              </w:tabs>
              <w:jc w:val="right"/>
              <w:rPr>
                <w:sz w:val="4"/>
                <w:szCs w:val="4"/>
              </w:rPr>
            </w:pPr>
          </w:p>
        </w:tc>
        <w:tc>
          <w:tcPr>
            <w:tcW w:w="271" w:type="dxa"/>
            <w:vAlign w:val="center"/>
          </w:tcPr>
          <w:p w14:paraId="7A60ACDB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1646" w:type="dxa"/>
            <w:gridSpan w:val="2"/>
            <w:vAlign w:val="center"/>
          </w:tcPr>
          <w:p w14:paraId="69D454CD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4"/>
                <w:szCs w:val="4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1C6376F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1068" w:type="dxa"/>
            <w:vAlign w:val="center"/>
          </w:tcPr>
          <w:p w14:paraId="7C495392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2417F55D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center"/>
          </w:tcPr>
          <w:p w14:paraId="462CA4DC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39BD6EFA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3574B9B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36FC4A88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  <w:tc>
          <w:tcPr>
            <w:tcW w:w="1089" w:type="dxa"/>
            <w:vAlign w:val="center"/>
          </w:tcPr>
          <w:p w14:paraId="07C4195A" w14:textId="77777777" w:rsidR="00576DA5" w:rsidRPr="00C26995" w:rsidRDefault="00576DA5" w:rsidP="00576DA5">
            <w:pPr>
              <w:rPr>
                <w:sz w:val="4"/>
                <w:szCs w:val="4"/>
              </w:rPr>
            </w:pPr>
          </w:p>
        </w:tc>
      </w:tr>
      <w:tr w:rsidR="00576DA5" w:rsidRPr="00C26995" w14:paraId="6138E50D" w14:textId="77777777" w:rsidTr="00C82894">
        <w:tc>
          <w:tcPr>
            <w:tcW w:w="4795" w:type="dxa"/>
            <w:vAlign w:val="center"/>
          </w:tcPr>
          <w:p w14:paraId="5F1A8406" w14:textId="125AA90D" w:rsidR="00576DA5" w:rsidRPr="00C26995" w:rsidRDefault="00576DA5" w:rsidP="00576DA5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039" w:type="dxa"/>
            <w:vAlign w:val="center"/>
          </w:tcPr>
          <w:p w14:paraId="1747BB4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7" w:type="dxa"/>
            <w:vAlign w:val="center"/>
          </w:tcPr>
          <w:p w14:paraId="35E8C8F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vAlign w:val="center"/>
          </w:tcPr>
          <w:p w14:paraId="3E71B532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2B410B5E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39" w:type="dxa"/>
            <w:vAlign w:val="center"/>
          </w:tcPr>
          <w:p w14:paraId="795DE492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216A38F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56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598D7BC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23D2E23B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vAlign w:val="center"/>
          </w:tcPr>
          <w:p w14:paraId="6C3DAFD9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2" w:type="dxa"/>
            <w:vAlign w:val="center"/>
          </w:tcPr>
          <w:p w14:paraId="158FFD70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vAlign w:val="center"/>
          </w:tcPr>
          <w:p w14:paraId="4FFA70D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71" w:type="dxa"/>
            <w:gridSpan w:val="2"/>
            <w:vAlign w:val="center"/>
          </w:tcPr>
          <w:p w14:paraId="55C839C1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7D5C83CA" w14:textId="77777777" w:rsidR="00576DA5" w:rsidRPr="00C26995" w:rsidRDefault="00576DA5" w:rsidP="00576DA5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576DA5" w:rsidRPr="00C26995" w14:paraId="7EA8987F" w14:textId="77777777" w:rsidTr="00C82894">
        <w:tc>
          <w:tcPr>
            <w:tcW w:w="4795" w:type="dxa"/>
            <w:vAlign w:val="center"/>
          </w:tcPr>
          <w:p w14:paraId="5EB8098C" w14:textId="49500B4F" w:rsidR="00576DA5" w:rsidRPr="00C26995" w:rsidRDefault="00576DA5" w:rsidP="00576DA5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039" w:type="dxa"/>
            <w:tcBorders>
              <w:bottom w:val="double" w:sz="4" w:space="0" w:color="auto"/>
            </w:tcBorders>
            <w:vAlign w:val="center"/>
          </w:tcPr>
          <w:p w14:paraId="55533A4B" w14:textId="4DE473AF" w:rsidR="00576DA5" w:rsidRPr="00C26995" w:rsidRDefault="00576DA5" w:rsidP="00576DA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578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569</w:t>
            </w:r>
          </w:p>
        </w:tc>
        <w:tc>
          <w:tcPr>
            <w:tcW w:w="267" w:type="dxa"/>
            <w:vAlign w:val="center"/>
          </w:tcPr>
          <w:p w14:paraId="74F02171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14:paraId="3B3FCFDB" w14:textId="0CA0F095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407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465</w:t>
            </w:r>
          </w:p>
        </w:tc>
        <w:tc>
          <w:tcPr>
            <w:tcW w:w="271" w:type="dxa"/>
            <w:vAlign w:val="center"/>
          </w:tcPr>
          <w:p w14:paraId="1A15DC4D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39" w:type="dxa"/>
            <w:tcBorders>
              <w:bottom w:val="double" w:sz="4" w:space="0" w:color="auto"/>
            </w:tcBorders>
            <w:vAlign w:val="center"/>
          </w:tcPr>
          <w:p w14:paraId="53B14459" w14:textId="770F147C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074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456</w:t>
            </w:r>
          </w:p>
        </w:tc>
        <w:tc>
          <w:tcPr>
            <w:tcW w:w="243" w:type="dxa"/>
            <w:gridSpan w:val="2"/>
            <w:vAlign w:val="center"/>
          </w:tcPr>
          <w:p w14:paraId="5297E405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56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tcBorders>
              <w:bottom w:val="double" w:sz="4" w:space="0" w:color="auto"/>
            </w:tcBorders>
            <w:vAlign w:val="center"/>
          </w:tcPr>
          <w:p w14:paraId="28137DEB" w14:textId="28F58ED3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19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192</w:t>
            </w:r>
          </w:p>
        </w:tc>
        <w:tc>
          <w:tcPr>
            <w:tcW w:w="268" w:type="dxa"/>
            <w:vAlign w:val="center"/>
          </w:tcPr>
          <w:p w14:paraId="0ED25BA5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14:paraId="3712700E" w14:textId="3A5FF379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420</w:t>
            </w:r>
          </w:p>
        </w:tc>
        <w:tc>
          <w:tcPr>
            <w:tcW w:w="262" w:type="dxa"/>
            <w:vAlign w:val="center"/>
          </w:tcPr>
          <w:p w14:paraId="59619BE1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  <w:vAlign w:val="center"/>
          </w:tcPr>
          <w:p w14:paraId="10A5FBEE" w14:textId="0B07D413" w:rsidR="00576DA5" w:rsidRPr="00C26995" w:rsidRDefault="00576DA5" w:rsidP="00576DA5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500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586</w:t>
            </w:r>
          </w:p>
        </w:tc>
        <w:tc>
          <w:tcPr>
            <w:tcW w:w="271" w:type="dxa"/>
            <w:gridSpan w:val="2"/>
            <w:vAlign w:val="center"/>
          </w:tcPr>
          <w:p w14:paraId="4ABE903C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4" w:type="dxa"/>
            <w:gridSpan w:val="2"/>
            <w:tcBorders>
              <w:bottom w:val="double" w:sz="4" w:space="0" w:color="auto"/>
            </w:tcBorders>
            <w:vAlign w:val="center"/>
          </w:tcPr>
          <w:p w14:paraId="0BB01F2C" w14:textId="5920DD6B" w:rsidR="00576DA5" w:rsidRPr="00C26995" w:rsidRDefault="00576DA5" w:rsidP="00576DA5">
            <w:pPr>
              <w:pStyle w:val="acctfourfigures"/>
              <w:tabs>
                <w:tab w:val="clear" w:pos="765"/>
                <w:tab w:val="decimal" w:pos="714"/>
                <w:tab w:val="decimal" w:pos="811"/>
              </w:tabs>
              <w:spacing w:line="360" w:lineRule="exact"/>
              <w:ind w:right="54" w:hanging="183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584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688</w:t>
            </w:r>
          </w:p>
        </w:tc>
      </w:tr>
      <w:tr w:rsidR="00576DA5" w:rsidRPr="00C26995" w14:paraId="77C6E57B" w14:textId="77777777" w:rsidTr="00C82894">
        <w:tc>
          <w:tcPr>
            <w:tcW w:w="4795" w:type="dxa"/>
            <w:vAlign w:val="center"/>
          </w:tcPr>
          <w:p w14:paraId="24EF4536" w14:textId="62A0EED3" w:rsidR="00576DA5" w:rsidRPr="00C26995" w:rsidRDefault="00576DA5" w:rsidP="00576DA5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77235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3EF2E0" w14:textId="3065D31C" w:rsidR="00576DA5" w:rsidRPr="00C26995" w:rsidRDefault="00576DA5" w:rsidP="00576DA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660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124</w:t>
            </w:r>
          </w:p>
        </w:tc>
        <w:tc>
          <w:tcPr>
            <w:tcW w:w="267" w:type="dxa"/>
            <w:vAlign w:val="center"/>
          </w:tcPr>
          <w:p w14:paraId="2BF82F14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32D27A" w14:textId="5E89D843" w:rsidR="00576DA5" w:rsidRPr="00C26995" w:rsidRDefault="00576DA5" w:rsidP="00576DA5">
            <w:pPr>
              <w:pStyle w:val="acctfourfigures"/>
              <w:tabs>
                <w:tab w:val="clear" w:pos="765"/>
                <w:tab w:val="decimal" w:pos="856"/>
              </w:tabs>
              <w:spacing w:line="360" w:lineRule="exact"/>
              <w:ind w:left="-1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613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326</w:t>
            </w:r>
          </w:p>
        </w:tc>
        <w:tc>
          <w:tcPr>
            <w:tcW w:w="271" w:type="dxa"/>
            <w:vAlign w:val="center"/>
          </w:tcPr>
          <w:p w14:paraId="17C185B6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336677" w14:textId="177FD697" w:rsidR="00576DA5" w:rsidRPr="00C26995" w:rsidRDefault="00576DA5" w:rsidP="00576DA5">
            <w:pPr>
              <w:pStyle w:val="acctfourfigures"/>
              <w:tabs>
                <w:tab w:val="clear" w:pos="765"/>
                <w:tab w:val="decimal" w:pos="1356"/>
              </w:tabs>
              <w:spacing w:line="32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718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837</w:t>
            </w:r>
          </w:p>
        </w:tc>
        <w:tc>
          <w:tcPr>
            <w:tcW w:w="243" w:type="dxa"/>
            <w:gridSpan w:val="2"/>
            <w:vAlign w:val="center"/>
          </w:tcPr>
          <w:p w14:paraId="2CEECAC8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56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E635B1" w14:textId="75DFAA4B" w:rsidR="00576DA5" w:rsidRPr="00C26995" w:rsidRDefault="00576DA5" w:rsidP="00576DA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891</w:t>
            </w:r>
          </w:p>
        </w:tc>
        <w:tc>
          <w:tcPr>
            <w:tcW w:w="268" w:type="dxa"/>
            <w:vAlign w:val="center"/>
          </w:tcPr>
          <w:p w14:paraId="1DA6BBBE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7D25D7" w14:textId="1D212A20" w:rsidR="00576DA5" w:rsidRPr="00C26995" w:rsidRDefault="00576DA5" w:rsidP="00576DA5">
            <w:pPr>
              <w:pStyle w:val="acctfourfigures"/>
              <w:tabs>
                <w:tab w:val="clear" w:pos="765"/>
                <w:tab w:val="decimal" w:pos="679"/>
              </w:tabs>
              <w:spacing w:line="320" w:lineRule="exact"/>
              <w:ind w:left="-108" w:right="-11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107</w:t>
            </w:r>
          </w:p>
        </w:tc>
        <w:tc>
          <w:tcPr>
            <w:tcW w:w="262" w:type="dxa"/>
            <w:vAlign w:val="center"/>
          </w:tcPr>
          <w:p w14:paraId="7C217D52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D1B949" w14:textId="75C54EE3" w:rsidR="00576DA5" w:rsidRPr="00C26995" w:rsidRDefault="00576DA5" w:rsidP="00576DA5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435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051</w:t>
            </w:r>
          </w:p>
        </w:tc>
        <w:tc>
          <w:tcPr>
            <w:tcW w:w="271" w:type="dxa"/>
            <w:gridSpan w:val="2"/>
            <w:vAlign w:val="center"/>
          </w:tcPr>
          <w:p w14:paraId="27BE0129" w14:textId="77777777" w:rsidR="00576DA5" w:rsidRPr="00C26995" w:rsidRDefault="00576DA5" w:rsidP="00576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3F3AFE" w14:textId="3F3FBB58" w:rsidR="00576DA5" w:rsidRPr="00C26995" w:rsidRDefault="00576DA5" w:rsidP="00576DA5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ind w:right="54" w:hanging="14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46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472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336</w:t>
            </w:r>
          </w:p>
        </w:tc>
      </w:tr>
    </w:tbl>
    <w:p w14:paraId="245E9D44" w14:textId="77777777" w:rsidR="002738BC" w:rsidRPr="00C26995" w:rsidRDefault="002738BC" w:rsidP="0068570E">
      <w:pPr>
        <w:spacing w:line="240" w:lineRule="auto"/>
        <w:rPr>
          <w:rFonts w:ascii="Angsana New" w:hAnsi="Angsana New"/>
          <w:sz w:val="26"/>
          <w:szCs w:val="26"/>
          <w:cs/>
        </w:rPr>
        <w:sectPr w:rsidR="002738BC" w:rsidRPr="00C26995" w:rsidSect="00696AD7">
          <w:headerReference w:type="default" r:id="rId18"/>
          <w:footerReference w:type="default" r:id="rId19"/>
          <w:pgSz w:w="16840" w:h="11907" w:orient="landscape" w:code="9"/>
          <w:pgMar w:top="1152" w:right="1152" w:bottom="576" w:left="1152" w:header="720" w:footer="446" w:gutter="0"/>
          <w:cols w:space="708"/>
          <w:docGrid w:linePitch="360"/>
        </w:sectPr>
      </w:pPr>
    </w:p>
    <w:tbl>
      <w:tblPr>
        <w:tblW w:w="9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278"/>
        <w:gridCol w:w="270"/>
        <w:gridCol w:w="1272"/>
        <w:gridCol w:w="270"/>
        <w:gridCol w:w="990"/>
        <w:gridCol w:w="270"/>
        <w:gridCol w:w="1099"/>
      </w:tblGrid>
      <w:tr w:rsidR="00F361A2" w:rsidRPr="00C26995" w14:paraId="7199BBEF" w14:textId="77777777" w:rsidTr="00C15DF9">
        <w:trPr>
          <w:tblHeader/>
        </w:trPr>
        <w:tc>
          <w:tcPr>
            <w:tcW w:w="2610" w:type="dxa"/>
            <w:vAlign w:val="bottom"/>
          </w:tcPr>
          <w:p w14:paraId="5CC3FDA9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6799" w:type="dxa"/>
            <w:gridSpan w:val="9"/>
            <w:vAlign w:val="bottom"/>
          </w:tcPr>
          <w:p w14:paraId="65E732EE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361A2" w:rsidRPr="00C26995" w14:paraId="2130FEF6" w14:textId="77777777" w:rsidTr="001E3A03">
        <w:trPr>
          <w:tblHeader/>
        </w:trPr>
        <w:tc>
          <w:tcPr>
            <w:tcW w:w="2610" w:type="dxa"/>
            <w:vAlign w:val="bottom"/>
          </w:tcPr>
          <w:p w14:paraId="31CBBA1C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6FAF886E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3C11D002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vAlign w:val="bottom"/>
          </w:tcPr>
          <w:p w14:paraId="1265B3DF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62B22F00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2" w:type="dxa"/>
            <w:vAlign w:val="bottom"/>
          </w:tcPr>
          <w:p w14:paraId="68C20DA8" w14:textId="1B9DBC5D" w:rsidR="00F361A2" w:rsidRPr="00C26995" w:rsidRDefault="00C8585A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7792CD21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55D468CB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0C50CAF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328486B8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C26995" w14:paraId="4F18DCF5" w14:textId="77777777" w:rsidTr="001E3A03">
        <w:trPr>
          <w:tblHeader/>
        </w:trPr>
        <w:tc>
          <w:tcPr>
            <w:tcW w:w="2610" w:type="dxa"/>
            <w:vAlign w:val="bottom"/>
          </w:tcPr>
          <w:p w14:paraId="6FB1ED18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17E1A7BC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46EC8E12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vAlign w:val="bottom"/>
          </w:tcPr>
          <w:p w14:paraId="7C1319E8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03D5E387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2" w:type="dxa"/>
            <w:vAlign w:val="bottom"/>
          </w:tcPr>
          <w:p w14:paraId="3F866A77" w14:textId="7F751618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  <w:r w:rsidR="00C8585A" w:rsidRPr="00C26995">
              <w:rPr>
                <w:rFonts w:ascii="Angsana New" w:hAnsi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22AF2874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34AFC016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568CC94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307D39A3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361A2" w:rsidRPr="00C26995" w14:paraId="49BD45C9" w14:textId="77777777" w:rsidTr="001E3A03">
        <w:trPr>
          <w:tblHeader/>
        </w:trPr>
        <w:tc>
          <w:tcPr>
            <w:tcW w:w="2610" w:type="dxa"/>
            <w:vAlign w:val="bottom"/>
          </w:tcPr>
          <w:p w14:paraId="07E18C6F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72D5213D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756913B9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vAlign w:val="bottom"/>
          </w:tcPr>
          <w:p w14:paraId="5B269611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7257FFBC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2" w:type="dxa"/>
            <w:vAlign w:val="bottom"/>
          </w:tcPr>
          <w:p w14:paraId="34FACF47" w14:textId="1E27FF2D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14EE9390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F9FBAB4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DCA587E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66B1B017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C26995" w14:paraId="66CBA1AB" w14:textId="77777777" w:rsidTr="001E3A03">
        <w:trPr>
          <w:tblHeader/>
        </w:trPr>
        <w:tc>
          <w:tcPr>
            <w:tcW w:w="2610" w:type="dxa"/>
            <w:vAlign w:val="bottom"/>
          </w:tcPr>
          <w:p w14:paraId="7D2B0B47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775CAC22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944929B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vAlign w:val="bottom"/>
          </w:tcPr>
          <w:p w14:paraId="16B920B3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57282514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2" w:type="dxa"/>
            <w:vAlign w:val="bottom"/>
          </w:tcPr>
          <w:p w14:paraId="3A2356FE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78CD293C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1B3D044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A49A915" w14:textId="77777777" w:rsidR="00F361A2" w:rsidRPr="00C26995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16E83F28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F361A2" w:rsidRPr="00C26995" w14:paraId="7A97A6E7" w14:textId="77777777" w:rsidTr="00C15DF9">
        <w:trPr>
          <w:tblHeader/>
        </w:trPr>
        <w:tc>
          <w:tcPr>
            <w:tcW w:w="2610" w:type="dxa"/>
            <w:vAlign w:val="bottom"/>
          </w:tcPr>
          <w:p w14:paraId="2D06098B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799" w:type="dxa"/>
            <w:gridSpan w:val="9"/>
            <w:vAlign w:val="bottom"/>
          </w:tcPr>
          <w:p w14:paraId="5BA8ECF7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361A2" w:rsidRPr="00C26995" w14:paraId="0A677D2B" w14:textId="77777777" w:rsidTr="001E3A03">
        <w:tc>
          <w:tcPr>
            <w:tcW w:w="2610" w:type="dxa"/>
            <w:vAlign w:val="bottom"/>
          </w:tcPr>
          <w:p w14:paraId="26EAF0B1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208B0C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1830F8B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7BF82C92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AD2DE83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06AF4300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CAA10C6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3523120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333977B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5D471117" w14:textId="77777777" w:rsidR="00F361A2" w:rsidRPr="00C26995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A13CC" w:rsidRPr="00C26995" w14:paraId="217E1A66" w14:textId="77777777" w:rsidTr="001E3A03">
        <w:tc>
          <w:tcPr>
            <w:tcW w:w="2610" w:type="dxa"/>
            <w:vAlign w:val="bottom"/>
          </w:tcPr>
          <w:p w14:paraId="3F399DFB" w14:textId="0B15DA20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Pr="00C2699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080" w:type="dxa"/>
            <w:vAlign w:val="bottom"/>
          </w:tcPr>
          <w:p w14:paraId="206E8B57" w14:textId="18169BB9" w:rsidR="001A13CC" w:rsidRPr="00C26995" w:rsidRDefault="00A77235" w:rsidP="001A13C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A77235">
              <w:rPr>
                <w:rFonts w:ascii="Angsana New" w:hAnsi="Angsana New" w:hint="cs"/>
                <w:sz w:val="29"/>
                <w:szCs w:val="29"/>
                <w:lang w:val="en-US" w:bidi="th-TH"/>
              </w:rPr>
              <w:t>295</w:t>
            </w:r>
            <w:r w:rsidR="001A13CC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BE4445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0F1DF514" w14:textId="3A855DCC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309</w:t>
            </w:r>
            <w:r w:rsidR="001A13CC"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0B4FBA57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0CAC4651" w14:textId="2AFDB234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434</w:t>
            </w:r>
            <w:r w:rsidR="001A13CC"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662</w:t>
            </w:r>
          </w:p>
        </w:tc>
        <w:tc>
          <w:tcPr>
            <w:tcW w:w="270" w:type="dxa"/>
            <w:vAlign w:val="bottom"/>
          </w:tcPr>
          <w:p w14:paraId="4812596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FDC029" w14:textId="33838AA1" w:rsidR="001A13CC" w:rsidRPr="00C26995" w:rsidRDefault="00A77235" w:rsidP="001A13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 w:hint="cs"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5BC1874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2A6FE3AD" w14:textId="3219F9D7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A13CC"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041</w:t>
            </w:r>
            <w:r w:rsidR="001A13CC"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251</w:t>
            </w:r>
          </w:p>
        </w:tc>
      </w:tr>
      <w:tr w:rsidR="001A13CC" w:rsidRPr="00C26995" w14:paraId="2AE653F4" w14:textId="77777777" w:rsidTr="001E3A03">
        <w:tc>
          <w:tcPr>
            <w:tcW w:w="2610" w:type="dxa"/>
            <w:vAlign w:val="bottom"/>
          </w:tcPr>
          <w:p w14:paraId="7DC7778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841198F" w14:textId="4BD6FCE6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7E60B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1F4FFC55" w14:textId="47727126" w:rsidR="001A13CC" w:rsidRPr="00C26995" w:rsidRDefault="001A13CC" w:rsidP="001A13C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00BCA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3212616" w14:textId="2202DBA6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A13CC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814</w:t>
            </w:r>
          </w:p>
        </w:tc>
        <w:tc>
          <w:tcPr>
            <w:tcW w:w="270" w:type="dxa"/>
            <w:vAlign w:val="bottom"/>
          </w:tcPr>
          <w:p w14:paraId="09BF14CE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8DCB27" w14:textId="7B371AD2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B7400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551F3FFB" w14:textId="450DF099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A13CC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814</w:t>
            </w:r>
          </w:p>
        </w:tc>
      </w:tr>
      <w:tr w:rsidR="001A13CC" w:rsidRPr="00C26995" w14:paraId="4AF49A71" w14:textId="77777777" w:rsidTr="001E3A03">
        <w:tc>
          <w:tcPr>
            <w:tcW w:w="2610" w:type="dxa"/>
            <w:vAlign w:val="bottom"/>
          </w:tcPr>
          <w:p w14:paraId="612F9453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5A2870" w14:textId="72A83240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CE4D4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F7812C9" w14:textId="4E74085A" w:rsidR="001A13CC" w:rsidRPr="00C26995" w:rsidRDefault="001A13CC" w:rsidP="001A13C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5690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F4A5037" w14:textId="7691B96E" w:rsidR="001A13CC" w:rsidRPr="00C26995" w:rsidRDefault="001A13CC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F4035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3093F2" w14:textId="73625496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A86A0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DF77FF4" w14:textId="09C32EEC" w:rsidR="001A13CC" w:rsidRPr="00C26995" w:rsidRDefault="001A13CC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1A13CC" w:rsidRPr="00C26995" w14:paraId="55BFCAE3" w14:textId="77777777" w:rsidTr="001E3A03">
        <w:tc>
          <w:tcPr>
            <w:tcW w:w="2610" w:type="dxa"/>
            <w:vAlign w:val="bottom"/>
          </w:tcPr>
          <w:p w14:paraId="24D5C2FC" w14:textId="4FB257B6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840DEE">
              <w:rPr>
                <w:rFonts w:ascii="Angsana New" w:hAnsi="Angsana New"/>
                <w:b/>
                <w:bCs/>
                <w:sz w:val="29"/>
                <w:szCs w:val="29"/>
              </w:rPr>
              <w:br/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60089" w14:textId="292AC0EE" w:rsidR="001A13CC" w:rsidRPr="00C26995" w:rsidRDefault="00A77235" w:rsidP="001A13C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766F4A1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79D7F4" w14:textId="4EAA31C9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309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2B5E7AB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295A3FA" w14:textId="4EC593C8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435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237</w:t>
            </w:r>
          </w:p>
        </w:tc>
        <w:tc>
          <w:tcPr>
            <w:tcW w:w="270" w:type="dxa"/>
            <w:vAlign w:val="bottom"/>
          </w:tcPr>
          <w:p w14:paraId="21C0993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1D1CD" w14:textId="55670393" w:rsidR="001A13CC" w:rsidRPr="00C26995" w:rsidRDefault="00A77235" w:rsidP="001A13C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4A9A9FF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8F8396D" w14:textId="5C9C92BC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041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826</w:t>
            </w:r>
          </w:p>
        </w:tc>
      </w:tr>
      <w:tr w:rsidR="004D470C" w:rsidRPr="00C26995" w14:paraId="69EDE68D" w14:textId="77777777" w:rsidTr="001E3A03">
        <w:tc>
          <w:tcPr>
            <w:tcW w:w="2610" w:type="dxa"/>
            <w:vAlign w:val="bottom"/>
          </w:tcPr>
          <w:p w14:paraId="39D73A76" w14:textId="77777777" w:rsidR="004D470C" w:rsidRPr="00C26995" w:rsidRDefault="004D470C" w:rsidP="004D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0EA8C19" w14:textId="53F99C27" w:rsidR="004D470C" w:rsidRPr="00C26995" w:rsidRDefault="004D470C" w:rsidP="004D470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0D5CA6" w14:textId="77777777" w:rsidR="004D470C" w:rsidRPr="00C26995" w:rsidRDefault="004D470C" w:rsidP="004D470C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</w:tcPr>
          <w:p w14:paraId="48A7FD4F" w14:textId="30A5087E" w:rsidR="004D470C" w:rsidRPr="00C26995" w:rsidRDefault="004D470C" w:rsidP="004D470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AD9198" w14:textId="77777777" w:rsidR="004D470C" w:rsidRPr="00C26995" w:rsidRDefault="004D470C" w:rsidP="004D470C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0B76283" w14:textId="7B7CBCFC" w:rsidR="004D470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10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19</w:t>
            </w:r>
            <w:r w:rsidR="005A587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005</w:t>
            </w:r>
          </w:p>
        </w:tc>
        <w:tc>
          <w:tcPr>
            <w:tcW w:w="270" w:type="dxa"/>
            <w:vAlign w:val="bottom"/>
          </w:tcPr>
          <w:p w14:paraId="464B23D1" w14:textId="77777777" w:rsidR="004D470C" w:rsidRPr="00C26995" w:rsidRDefault="004D470C" w:rsidP="004D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</w:tcPr>
          <w:p w14:paraId="4BA9D5E0" w14:textId="13B29A2B" w:rsidR="004D470C" w:rsidRPr="00C26995" w:rsidRDefault="004D470C" w:rsidP="004D470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EE11E" w14:textId="77777777" w:rsidR="004D470C" w:rsidRPr="00C26995" w:rsidRDefault="004D470C" w:rsidP="004D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178F2793" w14:textId="56FCF6D7" w:rsidR="004D470C" w:rsidRPr="00C26995" w:rsidRDefault="00A77235" w:rsidP="004D47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6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19</w:t>
            </w:r>
            <w:r w:rsidR="001E3A03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005</w:t>
            </w:r>
          </w:p>
        </w:tc>
      </w:tr>
      <w:tr w:rsidR="004D470C" w:rsidRPr="00C26995" w14:paraId="23DA78A7" w14:textId="77777777" w:rsidTr="001E3A03">
        <w:tc>
          <w:tcPr>
            <w:tcW w:w="2610" w:type="dxa"/>
          </w:tcPr>
          <w:p w14:paraId="66B2993F" w14:textId="77777777" w:rsidR="004D470C" w:rsidRPr="00C26995" w:rsidRDefault="004D470C" w:rsidP="004D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</w:tcPr>
          <w:p w14:paraId="6CADE08C" w14:textId="53F232CF" w:rsidR="004D470C" w:rsidRPr="00C26995" w:rsidRDefault="004D470C" w:rsidP="004D470C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8C52D1" w14:textId="77777777" w:rsidR="004D470C" w:rsidRPr="00C26995" w:rsidRDefault="004D470C" w:rsidP="004D470C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</w:tcPr>
          <w:p w14:paraId="535214C9" w14:textId="2BC8F122" w:rsidR="004D470C" w:rsidRPr="00C26995" w:rsidRDefault="004D470C" w:rsidP="004D470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43C56" w14:textId="77777777" w:rsidR="004D470C" w:rsidRPr="00C26995" w:rsidRDefault="004D470C" w:rsidP="004D470C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ABB7680" w14:textId="426B72EF" w:rsidR="004D470C" w:rsidRPr="00C26995" w:rsidRDefault="004D470C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398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BDDC60" w14:textId="77777777" w:rsidR="004D470C" w:rsidRPr="00C26995" w:rsidRDefault="004D470C" w:rsidP="004D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</w:tcPr>
          <w:p w14:paraId="52BC1A7A" w14:textId="009B3554" w:rsidR="004D470C" w:rsidRPr="00C26995" w:rsidRDefault="004D470C" w:rsidP="004D470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09EBA" w14:textId="77777777" w:rsidR="004D470C" w:rsidRPr="00C26995" w:rsidRDefault="004D470C" w:rsidP="004D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50E60855" w14:textId="3A2F6B1B" w:rsidR="004D470C" w:rsidRPr="00C26995" w:rsidRDefault="004D470C" w:rsidP="004D470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398</w:t>
            </w: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1A13CC" w:rsidRPr="00C26995" w14:paraId="4763311E" w14:textId="77777777" w:rsidTr="001E3A03">
        <w:tc>
          <w:tcPr>
            <w:tcW w:w="2610" w:type="dxa"/>
            <w:vAlign w:val="bottom"/>
          </w:tcPr>
          <w:p w14:paraId="0F5354FF" w14:textId="4FC0412A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6234" w14:textId="678731B2" w:rsidR="001A13CC" w:rsidRPr="00C26995" w:rsidRDefault="00A77235" w:rsidP="001A13C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2F414C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DA608" w14:textId="01304552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309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746739E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61BB4" w14:textId="55C38722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446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844</w:t>
            </w:r>
          </w:p>
        </w:tc>
        <w:tc>
          <w:tcPr>
            <w:tcW w:w="270" w:type="dxa"/>
            <w:vAlign w:val="bottom"/>
          </w:tcPr>
          <w:p w14:paraId="4C01A3B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30084" w14:textId="3326142F" w:rsidR="001A13CC" w:rsidRPr="00C26995" w:rsidRDefault="00A77235" w:rsidP="001A13C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0667C20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AC2E2" w14:textId="33A64AEF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8118C5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053</w:t>
            </w:r>
            <w:r w:rsidR="008118C5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433</w:t>
            </w:r>
          </w:p>
        </w:tc>
      </w:tr>
      <w:tr w:rsidR="001A13CC" w:rsidRPr="00C26995" w14:paraId="3FBFEFE5" w14:textId="77777777" w:rsidTr="001E3A03">
        <w:tc>
          <w:tcPr>
            <w:tcW w:w="2610" w:type="dxa"/>
            <w:vAlign w:val="bottom"/>
          </w:tcPr>
          <w:p w14:paraId="43601DA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5E234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7D0B1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1ECA6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474D2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1677714" w14:textId="77777777" w:rsidR="001A13CC" w:rsidRPr="00C26995" w:rsidRDefault="001A13CC" w:rsidP="00C15DF9">
            <w:pPr>
              <w:pStyle w:val="acctfourfigures"/>
              <w:tabs>
                <w:tab w:val="clear" w:pos="765"/>
                <w:tab w:val="decimal" w:pos="1023"/>
                <w:tab w:val="decimal" w:pos="1404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503706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5BA54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E0E5F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79E4208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</w:tr>
      <w:tr w:rsidR="001A13CC" w:rsidRPr="00C26995" w14:paraId="6898F914" w14:textId="77777777" w:rsidTr="001E3A03">
        <w:tc>
          <w:tcPr>
            <w:tcW w:w="2610" w:type="dxa"/>
            <w:vAlign w:val="bottom"/>
          </w:tcPr>
          <w:p w14:paraId="416307EC" w14:textId="4B496284" w:rsidR="001A13CC" w:rsidRPr="00C26995" w:rsidRDefault="001A13CC" w:rsidP="001A13CC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</w:t>
            </w:r>
          </w:p>
        </w:tc>
        <w:tc>
          <w:tcPr>
            <w:tcW w:w="1080" w:type="dxa"/>
            <w:vAlign w:val="bottom"/>
          </w:tcPr>
          <w:p w14:paraId="0F33B98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082B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6783CC8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49F7F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1EB98210" w14:textId="77777777" w:rsidR="001A13CC" w:rsidRPr="00C26995" w:rsidRDefault="001A13CC" w:rsidP="00C15DF9">
            <w:pPr>
              <w:pStyle w:val="acctfourfigures"/>
              <w:tabs>
                <w:tab w:val="clear" w:pos="765"/>
                <w:tab w:val="decimal" w:pos="818"/>
                <w:tab w:val="decimal" w:pos="1023"/>
                <w:tab w:val="decimal" w:pos="135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DBF6B6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388A5E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51C4C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17F68D57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A13CC" w:rsidRPr="00C26995" w14:paraId="6D9E7FB9" w14:textId="77777777" w:rsidTr="001E3A03">
        <w:tc>
          <w:tcPr>
            <w:tcW w:w="2610" w:type="dxa"/>
            <w:vAlign w:val="bottom"/>
          </w:tcPr>
          <w:p w14:paraId="4F985021" w14:textId="52DB1692" w:rsidR="001A13CC" w:rsidRPr="00C26995" w:rsidRDefault="001A13CC" w:rsidP="001A13CC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080" w:type="dxa"/>
            <w:vAlign w:val="bottom"/>
          </w:tcPr>
          <w:p w14:paraId="2146CFFE" w14:textId="76709C45" w:rsidR="001A13CC" w:rsidRPr="00DA3FBF" w:rsidRDefault="001A13CC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DA3FBF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A5FA1F" w14:textId="77777777" w:rsidR="001A13CC" w:rsidRPr="00DA3FBF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</w:tcPr>
          <w:p w14:paraId="5E794F9A" w14:textId="1360837C" w:rsidR="001A13CC" w:rsidRPr="00DA3FBF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DA3FBF">
              <w:rPr>
                <w:rFonts w:ascii="Angsana New" w:hAnsi="Angsana New"/>
                <w:sz w:val="29"/>
                <w:szCs w:val="29"/>
                <w:lang w:val="en-US" w:bidi="th-TH"/>
              </w:rPr>
              <w:t>136</w:t>
            </w:r>
            <w:r w:rsidR="001A13CC" w:rsidRPr="00DA3FB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DA3FBF">
              <w:rPr>
                <w:rFonts w:ascii="Angsana New" w:hAnsi="Angsana New"/>
                <w:sz w:val="29"/>
                <w:szCs w:val="29"/>
                <w:lang w:val="en-US" w:bidi="th-TH"/>
              </w:rPr>
              <w:t>598</w:t>
            </w:r>
          </w:p>
        </w:tc>
        <w:tc>
          <w:tcPr>
            <w:tcW w:w="270" w:type="dxa"/>
            <w:vAlign w:val="bottom"/>
          </w:tcPr>
          <w:p w14:paraId="6EEFA6B3" w14:textId="77777777" w:rsidR="001A13CC" w:rsidRPr="00DA3FBF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7ADB2679" w14:textId="50DC7022" w:rsidR="001A13CC" w:rsidRPr="00DA3FBF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DA3FBF">
              <w:rPr>
                <w:rFonts w:ascii="Angsana New" w:hAnsi="Angsana New"/>
                <w:sz w:val="29"/>
                <w:szCs w:val="29"/>
                <w:lang w:val="en-US" w:bidi="th-TH"/>
              </w:rPr>
              <w:t>426</w:t>
            </w:r>
            <w:r w:rsidR="001A13CC" w:rsidRPr="00DA3FBF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DA3FBF">
              <w:rPr>
                <w:rFonts w:ascii="Angsana New" w:hAnsi="Angsana New"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445FDD21" w14:textId="77777777" w:rsidR="001A13CC" w:rsidRPr="00DA3FBF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CB3077E" w14:textId="668840A0" w:rsidR="001A13CC" w:rsidRPr="00DA3FBF" w:rsidRDefault="00A77235" w:rsidP="001A13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A3FBF">
              <w:rPr>
                <w:rFonts w:ascii="Angsana New" w:hAnsi="Angsana New"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6B3331B5" w14:textId="77777777" w:rsidR="001A13CC" w:rsidRPr="00DA3FBF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2606CACA" w14:textId="3C175388" w:rsidR="001A13CC" w:rsidRPr="00DA3FBF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A3FBF">
              <w:rPr>
                <w:rFonts w:ascii="Angsana New" w:hAnsi="Angsana New"/>
                <w:sz w:val="29"/>
                <w:szCs w:val="29"/>
                <w:lang w:val="en-US"/>
              </w:rPr>
              <w:t>564</w:t>
            </w:r>
            <w:r w:rsidR="001A13CC" w:rsidRPr="00DA3FBF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DA3FBF">
              <w:rPr>
                <w:rFonts w:ascii="Angsana New" w:hAnsi="Angsana New"/>
                <w:sz w:val="29"/>
                <w:szCs w:val="29"/>
                <w:lang w:val="en-US"/>
              </w:rPr>
              <w:t>518</w:t>
            </w:r>
          </w:p>
        </w:tc>
      </w:tr>
      <w:tr w:rsidR="001A13CC" w:rsidRPr="00C26995" w14:paraId="614E4FFE" w14:textId="77777777" w:rsidTr="001E3A03">
        <w:tc>
          <w:tcPr>
            <w:tcW w:w="2610" w:type="dxa"/>
            <w:vAlign w:val="bottom"/>
          </w:tcPr>
          <w:p w14:paraId="7496BBF6" w14:textId="77777777" w:rsidR="001A13CC" w:rsidRPr="00C26995" w:rsidRDefault="001A13CC" w:rsidP="001A13CC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5B5D1F7" w14:textId="7CA4FD2D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44C57A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58589D81" w14:textId="35ECBA4E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1A13CC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5A9F42F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2AD7F2AA" w14:textId="2AA15855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1A13CC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533</w:t>
            </w:r>
          </w:p>
        </w:tc>
        <w:tc>
          <w:tcPr>
            <w:tcW w:w="270" w:type="dxa"/>
            <w:vAlign w:val="bottom"/>
          </w:tcPr>
          <w:p w14:paraId="398538CD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6E0F088" w14:textId="7F5A6D6B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78660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2BEDEA9D" w14:textId="4AB69305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1A13CC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918</w:t>
            </w:r>
          </w:p>
        </w:tc>
      </w:tr>
      <w:tr w:rsidR="001A13CC" w:rsidRPr="00C26995" w14:paraId="7EE31BA9" w14:textId="77777777" w:rsidTr="001E3A03">
        <w:tc>
          <w:tcPr>
            <w:tcW w:w="2610" w:type="dxa"/>
            <w:vAlign w:val="bottom"/>
          </w:tcPr>
          <w:p w14:paraId="145F9DA4" w14:textId="77777777" w:rsidR="001A13CC" w:rsidRPr="00C26995" w:rsidRDefault="001A13CC" w:rsidP="001A13CC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F524E" w14:textId="250A3FEE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7536E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C72696" w14:textId="52DF492C" w:rsidR="001A13CC" w:rsidRPr="00C26995" w:rsidRDefault="001A13CC" w:rsidP="001A13C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2021F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2C38933" w14:textId="1273D850" w:rsidR="001A13CC" w:rsidRPr="00C26995" w:rsidRDefault="001A13CC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239</w:t>
            </w: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733128" w14:textId="794B0009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1BE3F" w14:textId="2BB3459A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C545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C1BBB08" w14:textId="4A2176BC" w:rsidR="001A13CC" w:rsidRPr="00C26995" w:rsidRDefault="001A13CC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239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1A13CC" w:rsidRPr="00C26995" w14:paraId="26FF5986" w14:textId="77777777" w:rsidTr="001E3A03">
        <w:tc>
          <w:tcPr>
            <w:tcW w:w="2610" w:type="dxa"/>
            <w:vAlign w:val="bottom"/>
          </w:tcPr>
          <w:p w14:paraId="69A9290A" w14:textId="593C7849" w:rsidR="001A13CC" w:rsidRPr="00C26995" w:rsidRDefault="001A13CC" w:rsidP="001A13CC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984E3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FD1E7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86CBE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549C68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A52C0FA" w14:textId="77777777" w:rsidR="001A13CC" w:rsidRPr="00C26995" w:rsidRDefault="001A13CC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201A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70EEE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94AC9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9ADAE2A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1A13CC" w:rsidRPr="00C26995" w14:paraId="180FA036" w14:textId="77777777" w:rsidTr="001E3A03">
        <w:tc>
          <w:tcPr>
            <w:tcW w:w="2610" w:type="dxa"/>
            <w:vAlign w:val="bottom"/>
          </w:tcPr>
          <w:p w14:paraId="2D1A4279" w14:textId="0B4B10ED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7" w:hanging="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080" w:type="dxa"/>
            <w:vAlign w:val="bottom"/>
          </w:tcPr>
          <w:p w14:paraId="6374D8CC" w14:textId="306F6524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ADF6D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</w:tcPr>
          <w:p w14:paraId="70E3125B" w14:textId="01273C87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148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70" w:type="dxa"/>
            <w:vAlign w:val="bottom"/>
          </w:tcPr>
          <w:p w14:paraId="52442A1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1C107A85" w14:textId="7E48A92E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429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254</w:t>
            </w:r>
          </w:p>
        </w:tc>
        <w:tc>
          <w:tcPr>
            <w:tcW w:w="270" w:type="dxa"/>
            <w:vAlign w:val="bottom"/>
          </w:tcPr>
          <w:p w14:paraId="3F390DF1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AD8B749" w14:textId="47896DF6" w:rsidR="001A13CC" w:rsidRPr="00C26995" w:rsidRDefault="00A77235" w:rsidP="001A13C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36FC321A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041AED56" w14:textId="2ACE665F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579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197</w:t>
            </w:r>
          </w:p>
        </w:tc>
      </w:tr>
      <w:tr w:rsidR="001A13CC" w:rsidRPr="00C26995" w14:paraId="0F98C025" w14:textId="77777777" w:rsidTr="001E3A03">
        <w:tc>
          <w:tcPr>
            <w:tcW w:w="2610" w:type="dxa"/>
            <w:vAlign w:val="bottom"/>
          </w:tcPr>
          <w:p w14:paraId="2A81F24A" w14:textId="77777777" w:rsidR="001A13CC" w:rsidRPr="00C26995" w:rsidRDefault="001A13CC" w:rsidP="001A13CC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638BCF9" w14:textId="43DD71CB" w:rsidR="001A13CC" w:rsidRPr="00C26995" w:rsidRDefault="00251D2F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9B69038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BC7A689" w14:textId="759DF4A3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251D2F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386</w:t>
            </w:r>
          </w:p>
        </w:tc>
        <w:tc>
          <w:tcPr>
            <w:tcW w:w="270" w:type="dxa"/>
            <w:vAlign w:val="bottom"/>
          </w:tcPr>
          <w:p w14:paraId="454CA8B7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28F1513E" w14:textId="60E88E2B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251D2F"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005</w:t>
            </w:r>
          </w:p>
        </w:tc>
        <w:tc>
          <w:tcPr>
            <w:tcW w:w="270" w:type="dxa"/>
            <w:vAlign w:val="bottom"/>
          </w:tcPr>
          <w:p w14:paraId="4CC68C6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805B6FD" w14:textId="7F4358B3" w:rsidR="001A13CC" w:rsidRPr="00C26995" w:rsidRDefault="00054AA2" w:rsidP="001A13C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4A0B1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49990D1C" w14:textId="0BF117A7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251D2F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391</w:t>
            </w:r>
          </w:p>
        </w:tc>
      </w:tr>
      <w:tr w:rsidR="001A13CC" w:rsidRPr="00C26995" w14:paraId="24B2702A" w14:textId="77777777" w:rsidTr="001E3A03">
        <w:tc>
          <w:tcPr>
            <w:tcW w:w="2610" w:type="dxa"/>
            <w:vAlign w:val="bottom"/>
          </w:tcPr>
          <w:p w14:paraId="720FFE2A" w14:textId="77777777" w:rsidR="001A13CC" w:rsidRPr="00C26995" w:rsidRDefault="001A13CC" w:rsidP="001A13CC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69055" w14:textId="216362D9" w:rsidR="001A13CC" w:rsidRPr="00C26995" w:rsidRDefault="00251D2F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D2C0F7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5AAC2A" w14:textId="501E11FF" w:rsidR="001A13CC" w:rsidRPr="00C26995" w:rsidRDefault="00251D2F" w:rsidP="001A13C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78B8FD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501AEB80" w14:textId="1A132DD2" w:rsidR="001A13CC" w:rsidRPr="00C26995" w:rsidRDefault="00251D2F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398</w:t>
            </w: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C95BA7" w14:textId="57B6DB2A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CDDA74" w14:textId="55AECA41" w:rsidR="001A13CC" w:rsidRPr="00C26995" w:rsidRDefault="00054AA2" w:rsidP="001A13C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42643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00C58AA" w14:textId="3F7A06DF" w:rsidR="001A13CC" w:rsidRPr="00C26995" w:rsidRDefault="00251D2F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398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1A13CC" w:rsidRPr="00C26995" w14:paraId="48CEB2E4" w14:textId="77777777" w:rsidTr="001E3A03">
        <w:tc>
          <w:tcPr>
            <w:tcW w:w="2610" w:type="dxa"/>
            <w:vAlign w:val="bottom"/>
          </w:tcPr>
          <w:p w14:paraId="6C85BF37" w14:textId="2750E9C4" w:rsidR="001A13CC" w:rsidRPr="00C26995" w:rsidRDefault="001A13CC" w:rsidP="001A13CC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59784" w14:textId="7CD3DA19" w:rsidR="001A13CC" w:rsidRPr="00C26995" w:rsidRDefault="00251D2F" w:rsidP="001A13C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928A9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FDB31A0" w14:textId="40B86236" w:rsidR="001A13CC" w:rsidRPr="00C26995" w:rsidRDefault="00A77235" w:rsidP="001A13CC">
            <w:pPr>
              <w:pStyle w:val="acctfourfigures"/>
              <w:tabs>
                <w:tab w:val="clear" w:pos="765"/>
                <w:tab w:val="left" w:pos="786"/>
              </w:tabs>
              <w:spacing w:line="240" w:lineRule="auto"/>
              <w:ind w:left="336" w:right="-26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161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369</w:t>
            </w:r>
          </w:p>
        </w:tc>
        <w:tc>
          <w:tcPr>
            <w:tcW w:w="270" w:type="dxa"/>
            <w:vAlign w:val="bottom"/>
          </w:tcPr>
          <w:p w14:paraId="670B832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2E8E0" w14:textId="2C9B5DDF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424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861</w:t>
            </w:r>
          </w:p>
        </w:tc>
        <w:tc>
          <w:tcPr>
            <w:tcW w:w="270" w:type="dxa"/>
            <w:vAlign w:val="bottom"/>
          </w:tcPr>
          <w:p w14:paraId="4D9CA953" w14:textId="77777777" w:rsidR="001A13CC" w:rsidRPr="00C26995" w:rsidRDefault="001A13CC" w:rsidP="00C1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18A7BA" w14:textId="1D511129" w:rsidR="001A13CC" w:rsidRPr="00C26995" w:rsidRDefault="00A77235" w:rsidP="001A13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62E7447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B58E8" w14:textId="4C19C975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587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190</w:t>
            </w:r>
          </w:p>
        </w:tc>
      </w:tr>
      <w:tr w:rsidR="001A13CC" w:rsidRPr="00C26995" w14:paraId="02EE043D" w14:textId="77777777" w:rsidTr="001E3A03">
        <w:tc>
          <w:tcPr>
            <w:tcW w:w="2610" w:type="dxa"/>
            <w:vAlign w:val="bottom"/>
          </w:tcPr>
          <w:p w14:paraId="3CB1C346" w14:textId="77777777" w:rsidR="001A13CC" w:rsidRPr="00C26995" w:rsidRDefault="001A13CC" w:rsidP="001A13CC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D243B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83B01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C0664B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C520FC6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3341C95" w14:textId="77777777" w:rsidR="001A13CC" w:rsidRPr="00C26995" w:rsidRDefault="001A13CC" w:rsidP="00C15DF9">
            <w:pPr>
              <w:pStyle w:val="acctfourfigures"/>
              <w:tabs>
                <w:tab w:val="clear" w:pos="765"/>
                <w:tab w:val="decimal" w:pos="818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139717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C3E83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DB10A2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5BDE870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A13CC" w:rsidRPr="00C26995" w14:paraId="73726A59" w14:textId="77777777" w:rsidTr="001E3A03">
        <w:tc>
          <w:tcPr>
            <w:tcW w:w="2610" w:type="dxa"/>
            <w:vAlign w:val="bottom"/>
          </w:tcPr>
          <w:p w14:paraId="00254798" w14:textId="77777777" w:rsidR="001A13CC" w:rsidRPr="00C26995" w:rsidRDefault="001A13CC" w:rsidP="001A13CC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13844E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6B707C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6B16482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E69B09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57A735EA" w14:textId="77777777" w:rsidR="001A13CC" w:rsidRPr="00C26995" w:rsidRDefault="001A13CC" w:rsidP="00C15DF9">
            <w:pPr>
              <w:pStyle w:val="acctfourfigures"/>
              <w:tabs>
                <w:tab w:val="clear" w:pos="765"/>
                <w:tab w:val="decimal" w:pos="818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4CC354A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925253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1114D7A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1FD61864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A13CC" w:rsidRPr="00C26995" w14:paraId="0B2AF4CE" w14:textId="77777777" w:rsidTr="001E3A03">
        <w:tc>
          <w:tcPr>
            <w:tcW w:w="2610" w:type="dxa"/>
            <w:vAlign w:val="bottom"/>
          </w:tcPr>
          <w:p w14:paraId="0766D71D" w14:textId="04D6876B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107" w:hanging="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5733E7" w14:textId="4B5E6A48" w:rsidR="001A13CC" w:rsidRPr="00C26995" w:rsidRDefault="00A77235" w:rsidP="001A13C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1F6ED98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A9B8A6C" w14:textId="4E691FFC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160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653</w:t>
            </w:r>
          </w:p>
        </w:tc>
        <w:tc>
          <w:tcPr>
            <w:tcW w:w="270" w:type="dxa"/>
            <w:vAlign w:val="bottom"/>
          </w:tcPr>
          <w:p w14:paraId="3C1A3989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vAlign w:val="bottom"/>
          </w:tcPr>
          <w:p w14:paraId="551E109D" w14:textId="6AC08BEE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70" w:type="dxa"/>
            <w:vAlign w:val="bottom"/>
          </w:tcPr>
          <w:p w14:paraId="7D703AB0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88621B" w14:textId="30AD9ED5" w:rsidR="001A13CC" w:rsidRPr="00C26995" w:rsidRDefault="001A13CC" w:rsidP="001A13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287C80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683D1A68" w14:textId="5EBD22C4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462</w:t>
            </w:r>
            <w:r w:rsidR="001A13CC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629</w:t>
            </w:r>
          </w:p>
        </w:tc>
      </w:tr>
      <w:tr w:rsidR="001A13CC" w:rsidRPr="00C26995" w14:paraId="35719D8E" w14:textId="77777777" w:rsidTr="001E3A03">
        <w:tc>
          <w:tcPr>
            <w:tcW w:w="2610" w:type="dxa"/>
            <w:vAlign w:val="bottom"/>
          </w:tcPr>
          <w:p w14:paraId="09FE4154" w14:textId="3E496B3D" w:rsidR="001A13CC" w:rsidRPr="00C26995" w:rsidRDefault="001A13CC" w:rsidP="001A13CC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A77235" w:rsidRPr="00A77235">
              <w:rPr>
                <w:rFonts w:ascii="Angsana New"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1CF9B8" w14:textId="60826362" w:rsidR="001A13CC" w:rsidRPr="00C26995" w:rsidRDefault="00A77235" w:rsidP="001A13C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44A50F9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54D8F9" w14:textId="24262B6A" w:rsidR="001A13CC" w:rsidRPr="00C26995" w:rsidRDefault="00A77235" w:rsidP="001A13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148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267</w:t>
            </w:r>
          </w:p>
        </w:tc>
        <w:tc>
          <w:tcPr>
            <w:tcW w:w="270" w:type="dxa"/>
            <w:vAlign w:val="bottom"/>
          </w:tcPr>
          <w:p w14:paraId="5114814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AF6851" w14:textId="72EAE9B3" w:rsidR="001A13CC" w:rsidRPr="00C26995" w:rsidRDefault="00A77235" w:rsidP="00C15DF9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70" w:type="dxa"/>
            <w:vAlign w:val="bottom"/>
          </w:tcPr>
          <w:p w14:paraId="5641ACC3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D9DAA" w14:textId="599B7419" w:rsidR="001A13CC" w:rsidRPr="00C26995" w:rsidRDefault="00251D2F" w:rsidP="001A13CC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26995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3E6610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4C39F" w14:textId="4043DCD3" w:rsidR="001A13CC" w:rsidRPr="00C26995" w:rsidRDefault="00A77235" w:rsidP="001A13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466</w:t>
            </w:r>
            <w:r w:rsidR="00251D2F" w:rsidRPr="00C2699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243</w:t>
            </w:r>
          </w:p>
        </w:tc>
      </w:tr>
    </w:tbl>
    <w:p w14:paraId="62B60E8D" w14:textId="284A5DD1" w:rsidR="00F361A2" w:rsidRPr="00C26995" w:rsidRDefault="00F361A2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2DB52" w14:textId="7CD944C2" w:rsidR="00F361A2" w:rsidRPr="00C26995" w:rsidRDefault="00F361A2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bookmarkEnd w:id="0"/>
    <w:p w14:paraId="72CDCDD6" w14:textId="77777777" w:rsidR="00C379EA" w:rsidRPr="00C26995" w:rsidRDefault="00C37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  <w:sectPr w:rsidR="00C379EA" w:rsidRPr="00C26995" w:rsidSect="00696AD7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5D4D11D" w14:textId="369F31E5" w:rsidR="008E6A54" w:rsidRPr="00C26995" w:rsidRDefault="008E6A54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5" w:name="_Hlk158634745"/>
      <w:bookmarkStart w:id="6" w:name="_Hlk203686233"/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50670A05" w14:textId="2C2FFC3B" w:rsidR="008E6A54" w:rsidRPr="001E3B9F" w:rsidRDefault="008E6A54" w:rsidP="008E6A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</w:p>
    <w:bookmarkEnd w:id="5"/>
    <w:p w14:paraId="023F6E1B" w14:textId="0B0EE0F2" w:rsidR="008E6A54" w:rsidRPr="001E3B9F" w:rsidRDefault="008E6A54" w:rsidP="008E6A54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E3B9F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566FC5D8" w14:textId="77777777" w:rsidR="008E6A54" w:rsidRPr="001E3B9F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879D0E" w14:textId="432B7ACE" w:rsidR="00D106C0" w:rsidRPr="001E3B9F" w:rsidRDefault="00D106C0" w:rsidP="00D106C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3B9F">
        <w:rPr>
          <w:rFonts w:ascii="Angsana New" w:hAnsi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1E3B9F">
        <w:rPr>
          <w:rFonts w:ascii="Angsana New" w:hAnsi="Angsana New" w:hint="cs"/>
          <w:sz w:val="30"/>
          <w:szCs w:val="30"/>
        </w:rPr>
        <w:t xml:space="preserve"> </w:t>
      </w:r>
      <w:r w:rsidRPr="001E3B9F">
        <w:rPr>
          <w:rFonts w:ascii="Angsana New" w:hAnsi="Angsana New" w:hint="cs"/>
          <w:sz w:val="30"/>
          <w:szCs w:val="30"/>
          <w:cs/>
        </w:rPr>
        <w:t xml:space="preserve">ซึ่งยอดคงเหลือของค่าความนิยม ณ วันที่ </w:t>
      </w:r>
      <w:r w:rsidR="00A77235" w:rsidRPr="001E3B9F">
        <w:rPr>
          <w:rFonts w:ascii="Angsana New" w:hAnsi="Angsana New" w:hint="cs"/>
          <w:sz w:val="30"/>
          <w:szCs w:val="30"/>
        </w:rPr>
        <w:t>31</w:t>
      </w:r>
      <w:r w:rsidRPr="001E3B9F">
        <w:rPr>
          <w:rFonts w:ascii="Angsana New" w:hAnsi="Angsana New" w:hint="cs"/>
          <w:sz w:val="30"/>
          <w:szCs w:val="30"/>
        </w:rPr>
        <w:t xml:space="preserve"> </w:t>
      </w:r>
      <w:r w:rsidRPr="001E3B9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1E3B9F">
        <w:rPr>
          <w:rFonts w:ascii="Angsana New" w:hAnsi="Angsana New" w:hint="cs"/>
          <w:sz w:val="30"/>
          <w:szCs w:val="30"/>
        </w:rPr>
        <w:t>256</w:t>
      </w:r>
      <w:r w:rsidR="00A77235" w:rsidRPr="001E3B9F">
        <w:rPr>
          <w:rFonts w:ascii="Angsana New" w:hAnsi="Angsana New"/>
          <w:sz w:val="30"/>
          <w:szCs w:val="30"/>
        </w:rPr>
        <w:t>8</w:t>
      </w:r>
      <w:r w:rsidRPr="001E3B9F">
        <w:rPr>
          <w:rFonts w:ascii="Angsana New" w:hAnsi="Angsana New" w:hint="cs"/>
          <w:sz w:val="30"/>
          <w:szCs w:val="30"/>
        </w:rPr>
        <w:t xml:space="preserve"> </w:t>
      </w:r>
      <w:r w:rsidRPr="001E3B9F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235" w:rsidRPr="001E3B9F">
        <w:rPr>
          <w:rFonts w:ascii="Angsana New" w:hAnsi="Angsana New" w:hint="cs"/>
          <w:sz w:val="30"/>
          <w:szCs w:val="30"/>
        </w:rPr>
        <w:t>256</w:t>
      </w:r>
      <w:r w:rsidR="00A77235" w:rsidRPr="001E3B9F">
        <w:rPr>
          <w:rFonts w:ascii="Angsana New" w:hAnsi="Angsana New"/>
          <w:sz w:val="30"/>
          <w:szCs w:val="30"/>
        </w:rPr>
        <w:t>7</w:t>
      </w:r>
      <w:r w:rsidRPr="001E3B9F">
        <w:rPr>
          <w:rFonts w:ascii="Angsana New" w:hAnsi="Angsana New" w:hint="cs"/>
          <w:sz w:val="30"/>
          <w:szCs w:val="30"/>
        </w:rPr>
        <w:t xml:space="preserve"> </w:t>
      </w:r>
      <w:r w:rsidRPr="001E3B9F">
        <w:rPr>
          <w:rFonts w:ascii="Angsana New" w:hAnsi="Angsana New" w:hint="cs"/>
          <w:sz w:val="30"/>
          <w:szCs w:val="30"/>
          <w:cs/>
        </w:rPr>
        <w:t>มาจาก</w:t>
      </w:r>
      <w:r w:rsidR="00C4523D" w:rsidRPr="001E3B9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กลุ่มธุรกิจผลิตไฟฟ้าในประเทศออสเตรเลีย</w:t>
      </w:r>
      <w:r w:rsidRPr="001E3B9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DA14908" w14:textId="77777777" w:rsidR="008E6A54" w:rsidRPr="001E3B9F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7B8321" w14:textId="76F53748" w:rsidR="008E6A54" w:rsidRPr="001E3B9F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3B9F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มูลค่าที่คาดว่าจะได้รับคืนของค่าความนิยมในประเทศออสเตรเลีย</w:t>
      </w:r>
      <w:r w:rsidR="00F114F5" w:rsidRPr="001E3B9F">
        <w:rPr>
          <w:rFonts w:ascii="Angsana New" w:hAnsi="Angsana New" w:hint="cs"/>
          <w:sz w:val="30"/>
          <w:szCs w:val="30"/>
          <w:cs/>
        </w:rPr>
        <w:t xml:space="preserve"> ได้ถูกจัดทำขึ้นโดยวิธี</w:t>
      </w:r>
      <w:r w:rsidRPr="001E3B9F">
        <w:rPr>
          <w:rFonts w:ascii="Angsana New" w:hAnsi="Angsana New" w:hint="cs"/>
          <w:sz w:val="30"/>
          <w:szCs w:val="30"/>
          <w:cs/>
        </w:rPr>
        <w:t>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</w:t>
      </w:r>
      <w:r w:rsidR="00157F9E" w:rsidRPr="001E3B9F">
        <w:rPr>
          <w:rFonts w:ascii="Angsana New" w:hAnsi="Angsana New" w:hint="cs"/>
          <w:sz w:val="30"/>
          <w:szCs w:val="30"/>
          <w:cs/>
        </w:rPr>
        <w:t>กลุ่มธุรกิจผลิตไฟฟ้า</w:t>
      </w:r>
      <w:r w:rsidRPr="001E3B9F">
        <w:rPr>
          <w:rFonts w:ascii="Angsana New" w:hAnsi="Angsana New" w:hint="cs"/>
          <w:sz w:val="30"/>
          <w:szCs w:val="30"/>
          <w:cs/>
        </w:rPr>
        <w:t>ในประเทศออสเตรเลีย</w:t>
      </w:r>
      <w:r w:rsidR="00254B0F" w:rsidRPr="001E3B9F">
        <w:rPr>
          <w:rFonts w:ascii="Angsana New" w:hAnsi="Angsana New"/>
          <w:sz w:val="30"/>
          <w:szCs w:val="30"/>
        </w:rPr>
        <w:t xml:space="preserve"> </w:t>
      </w:r>
    </w:p>
    <w:p w14:paraId="40629747" w14:textId="77777777" w:rsidR="007953D7" w:rsidRPr="001E3B9F" w:rsidRDefault="007953D7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31FDB1" w14:textId="7375FC12" w:rsidR="00F95956" w:rsidRPr="001E3B9F" w:rsidRDefault="00F95956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E3B9F">
        <w:rPr>
          <w:rFonts w:ascii="Angsana New" w:hAnsi="Angsana New"/>
          <w:spacing w:val="-6"/>
          <w:sz w:val="30"/>
          <w:szCs w:val="30"/>
          <w:cs/>
        </w:rPr>
        <w:t>ข้อสมมติที่สำคัญในการประมาณการมูลค่าจากการใช้ ประกอบด้วยอัตราคิดลด</w:t>
      </w:r>
      <w:r w:rsidR="00F114F5" w:rsidRPr="001E3B9F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Pr="001E3B9F">
        <w:rPr>
          <w:rFonts w:ascii="Angsana New" w:hAnsi="Angsana New"/>
          <w:spacing w:val="-6"/>
          <w:sz w:val="30"/>
          <w:szCs w:val="30"/>
          <w:cs/>
        </w:rPr>
        <w:t>เป็นอัตราโดยประมาณที่อ้างอิงจากอัตราดอกเบี้ยพันธบัตรรัฐบาลถัวเฉลี่ยเป็นตัวกำหนดอัตราผลตอบแทนที่ปราศจากความเสี่ยง (</w:t>
      </w:r>
      <w:r w:rsidRPr="001E3B9F">
        <w:rPr>
          <w:rFonts w:ascii="Angsana New" w:hAnsi="Angsana New"/>
          <w:spacing w:val="-6"/>
          <w:sz w:val="30"/>
          <w:szCs w:val="30"/>
        </w:rPr>
        <w:t xml:space="preserve">Risk Free Rate) </w:t>
      </w:r>
      <w:r w:rsidRPr="001E3B9F">
        <w:rPr>
          <w:rFonts w:ascii="Angsana New" w:hAnsi="Angsana New"/>
          <w:spacing w:val="-6"/>
          <w:sz w:val="30"/>
          <w:szCs w:val="30"/>
          <w:cs/>
        </w:rPr>
        <w:t>และประมาณการกระแสเงินสดถูกจัดทำขึ้นโดยใช้แหล่งข้อมูลภายนอก ประกอบด้วยปริมาณการขาย ราคาขาย ต้นทุนจากการดำเนินงาน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14:paraId="2F245631" w14:textId="77777777" w:rsidR="00F95956" w:rsidRPr="001E3B9F" w:rsidRDefault="00F95956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FC8191" w14:textId="14DE4C5D" w:rsidR="00E62F0D" w:rsidRPr="001E3B9F" w:rsidRDefault="00E62F0D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E3B9F">
        <w:rPr>
          <w:rFonts w:ascii="Angsana New" w:hAnsi="Angsana New" w:hint="cs"/>
          <w:spacing w:val="-6"/>
          <w:sz w:val="30"/>
          <w:szCs w:val="30"/>
          <w:cs/>
        </w:rPr>
        <w:t>ข้อสมมติที่สำคัญที่ใช้ในการประมาณการมูลค่าจากการใช้แสดงในตารางต่อไป</w:t>
      </w:r>
      <w:r w:rsidR="00F14A08" w:rsidRPr="001E3B9F">
        <w:rPr>
          <w:rFonts w:ascii="Angsana New" w:hAnsi="Angsana New" w:hint="cs"/>
          <w:spacing w:val="-6"/>
          <w:sz w:val="30"/>
          <w:szCs w:val="30"/>
          <w:cs/>
        </w:rPr>
        <w:t>นี้</w:t>
      </w:r>
      <w:r w:rsidRPr="001E3B9F">
        <w:rPr>
          <w:rFonts w:ascii="Angsana New" w:hAnsi="Angsana New" w:hint="cs"/>
          <w:spacing w:val="-6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0E03805B" w14:textId="3EF5455A" w:rsidR="00E62F0D" w:rsidRPr="001E3B9F" w:rsidRDefault="00E62F0D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F95956" w:rsidRPr="001E3B9F" w14:paraId="6DFFF7B8" w14:textId="77777777" w:rsidTr="00F95956">
        <w:trPr>
          <w:tblHeader/>
        </w:trPr>
        <w:tc>
          <w:tcPr>
            <w:tcW w:w="6390" w:type="dxa"/>
            <w:vAlign w:val="bottom"/>
          </w:tcPr>
          <w:p w14:paraId="092BA625" w14:textId="77777777" w:rsidR="00F95956" w:rsidRPr="001E3B9F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A9194A2" w14:textId="77777777" w:rsidR="00F95956" w:rsidRPr="001E3B9F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3B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956" w:rsidRPr="001E3B9F" w14:paraId="55F90B2E" w14:textId="77777777" w:rsidTr="00F95956">
        <w:trPr>
          <w:tblHeader/>
        </w:trPr>
        <w:tc>
          <w:tcPr>
            <w:tcW w:w="6390" w:type="dxa"/>
            <w:vAlign w:val="bottom"/>
          </w:tcPr>
          <w:p w14:paraId="0FCF4B21" w14:textId="77777777" w:rsidR="00F95956" w:rsidRPr="001E3B9F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81D914" w14:textId="51852364" w:rsidR="00F95956" w:rsidRPr="001E3B9F" w:rsidRDefault="00A77235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3B9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E3B9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6718E8F" w14:textId="77777777" w:rsidR="00F95956" w:rsidRPr="001E3B9F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76E9EC" w14:textId="751F9068" w:rsidR="00F95956" w:rsidRPr="001E3B9F" w:rsidRDefault="00A77235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3B9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E3B9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95956" w:rsidRPr="001E3B9F" w14:paraId="1336AA7C" w14:textId="77777777" w:rsidTr="00F95956">
        <w:trPr>
          <w:tblHeader/>
        </w:trPr>
        <w:tc>
          <w:tcPr>
            <w:tcW w:w="6390" w:type="dxa"/>
            <w:vAlign w:val="bottom"/>
          </w:tcPr>
          <w:p w14:paraId="4E2EB4B5" w14:textId="77777777" w:rsidR="00F95956" w:rsidRPr="001E3B9F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0D76B27" w14:textId="77777777" w:rsidR="00F95956" w:rsidRPr="001E3B9F" w:rsidRDefault="00F95956" w:rsidP="00B15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3B9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E3B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1E3B9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A13CC" w:rsidRPr="001E3B9F" w14:paraId="792B5F69" w14:textId="77777777" w:rsidTr="00F95956">
        <w:tc>
          <w:tcPr>
            <w:tcW w:w="6390" w:type="dxa"/>
            <w:vAlign w:val="bottom"/>
          </w:tcPr>
          <w:p w14:paraId="33371F81" w14:textId="1C8D82EF" w:rsidR="001A13CC" w:rsidRPr="001E3B9F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3B9F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1E3B9F">
              <w:rPr>
                <w:rFonts w:ascii="Angsana New" w:hAnsi="Angsana New"/>
                <w:sz w:val="30"/>
                <w:szCs w:val="30"/>
              </w:rPr>
              <w:t>-</w:t>
            </w:r>
            <w:r w:rsidRPr="001E3B9F">
              <w:rPr>
                <w:rFonts w:ascii="Angsana New" w:hAnsi="Angsana New" w:hint="cs"/>
                <w:sz w:val="30"/>
                <w:szCs w:val="30"/>
                <w:cs/>
              </w:rPr>
              <w:t xml:space="preserve"> โรงไฟฟ้าพลังความร้อน</w:t>
            </w:r>
          </w:p>
        </w:tc>
        <w:tc>
          <w:tcPr>
            <w:tcW w:w="1260" w:type="dxa"/>
            <w:vAlign w:val="bottom"/>
          </w:tcPr>
          <w:p w14:paraId="64C06423" w14:textId="1117E62B" w:rsidR="001A13CC" w:rsidRPr="001E3B9F" w:rsidRDefault="00915154" w:rsidP="001A13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7.4 - 7.5</w:t>
            </w:r>
          </w:p>
        </w:tc>
        <w:tc>
          <w:tcPr>
            <w:tcW w:w="270" w:type="dxa"/>
            <w:vAlign w:val="bottom"/>
          </w:tcPr>
          <w:p w14:paraId="43CE8F78" w14:textId="77777777" w:rsidR="001A13CC" w:rsidRPr="001E3B9F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D8FD" w14:textId="7425DF88" w:rsidR="001A13CC" w:rsidRPr="001E3B9F" w:rsidRDefault="00A77235" w:rsidP="001A13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A13CC"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A13CC"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A13CC"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1A13CC" w:rsidRPr="001E3B9F" w14:paraId="4B804DA0" w14:textId="77777777" w:rsidTr="00F95956">
        <w:tc>
          <w:tcPr>
            <w:tcW w:w="6390" w:type="dxa"/>
            <w:vAlign w:val="bottom"/>
          </w:tcPr>
          <w:p w14:paraId="0FF848DE" w14:textId="11B01E49" w:rsidR="001A13CC" w:rsidRPr="001E3B9F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3B9F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1E3B9F">
              <w:rPr>
                <w:rFonts w:ascii="Angsana New" w:hAnsi="Angsana New"/>
                <w:sz w:val="30"/>
                <w:szCs w:val="30"/>
              </w:rPr>
              <w:t>-</w:t>
            </w:r>
            <w:r w:rsidRPr="001E3B9F">
              <w:rPr>
                <w:rFonts w:ascii="Angsana New" w:hAnsi="Angsana New" w:hint="cs"/>
                <w:sz w:val="30"/>
                <w:szCs w:val="30"/>
                <w:cs/>
              </w:rPr>
              <w:t xml:space="preserve"> โรงไฟฟ้าพลังงานทดแทน</w:t>
            </w:r>
          </w:p>
        </w:tc>
        <w:tc>
          <w:tcPr>
            <w:tcW w:w="1260" w:type="dxa"/>
            <w:vAlign w:val="bottom"/>
          </w:tcPr>
          <w:p w14:paraId="43101ABB" w14:textId="26EAFD5F" w:rsidR="001A13CC" w:rsidRPr="001E3B9F" w:rsidRDefault="00915154" w:rsidP="001A13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6.5 - 7.5</w:t>
            </w:r>
          </w:p>
        </w:tc>
        <w:tc>
          <w:tcPr>
            <w:tcW w:w="270" w:type="dxa"/>
            <w:vAlign w:val="bottom"/>
          </w:tcPr>
          <w:p w14:paraId="5BDE469B" w14:textId="77777777" w:rsidR="001A13CC" w:rsidRPr="001E3B9F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479DDE" w14:textId="70FE5DF4" w:rsidR="001A13CC" w:rsidRPr="001E3B9F" w:rsidRDefault="00A77235" w:rsidP="001A13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A13CC"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A13CC"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A13CC"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1E3B9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ABD1EC9" w14:textId="77777777" w:rsidR="00BF7749" w:rsidRDefault="00BF7749" w:rsidP="00CD66AA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E63DB7" w14:textId="77777777" w:rsidR="001E3B9F" w:rsidRDefault="001E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573A9C18" w14:textId="7DFA784E" w:rsidR="008E6A54" w:rsidRPr="001E3B9F" w:rsidRDefault="008E6A54" w:rsidP="008E6A54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1E3B9F">
        <w:rPr>
          <w:rFonts w:ascii="Angsana New" w:hAnsi="Angsana New" w:hint="cs"/>
          <w:i/>
          <w:iCs/>
          <w:sz w:val="30"/>
          <w:szCs w:val="30"/>
          <w:cs/>
        </w:rPr>
        <w:lastRenderedPageBreak/>
        <w:t>ประมาณการรายได้</w:t>
      </w:r>
    </w:p>
    <w:p w14:paraId="7E8320BA" w14:textId="77777777" w:rsidR="008E6A54" w:rsidRPr="00F17AE3" w:rsidRDefault="008E6A54" w:rsidP="00C84876">
      <w:pPr>
        <w:tabs>
          <w:tab w:val="clear" w:pos="68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78B81E0" w14:textId="21FB642D" w:rsidR="008E6A54" w:rsidRPr="00F17AE3" w:rsidRDefault="008E6A54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17AE3">
        <w:rPr>
          <w:rFonts w:ascii="Angsana New" w:hAnsi="Angsana New" w:hint="cs"/>
          <w:sz w:val="30"/>
          <w:szCs w:val="30"/>
          <w:cs/>
        </w:rPr>
        <w:t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และประมาณการรายได้จากแหล่งข้อมูลภายนอกสำหรับระยะเวลาหลังหมดสัญญา</w:t>
      </w:r>
      <w:r w:rsidRPr="00F17AE3">
        <w:rPr>
          <w:rFonts w:ascii="Angsana New" w:hAnsi="Angsana New" w:hint="cs"/>
          <w:sz w:val="30"/>
          <w:szCs w:val="30"/>
        </w:rPr>
        <w:t xml:space="preserve"> </w:t>
      </w:r>
      <w:r w:rsidRPr="00F17AE3">
        <w:rPr>
          <w:rFonts w:ascii="Angsana New" w:hAnsi="Angsana New" w:hint="cs"/>
          <w:sz w:val="30"/>
          <w:szCs w:val="30"/>
          <w:cs/>
        </w:rPr>
        <w:t>ข้อสมมติประกอบด้วย</w:t>
      </w:r>
      <w:r w:rsidR="006A05A9" w:rsidRPr="00F17AE3">
        <w:rPr>
          <w:rFonts w:ascii="Angsana New" w:hAnsi="Angsana New"/>
          <w:sz w:val="30"/>
          <w:szCs w:val="30"/>
          <w:cs/>
        </w:rPr>
        <w:br/>
      </w:r>
      <w:r w:rsidRPr="00F17AE3">
        <w:rPr>
          <w:rFonts w:ascii="Angsana New" w:hAnsi="Angsana New" w:hint="cs"/>
          <w:sz w:val="30"/>
          <w:szCs w:val="30"/>
          <w:cs/>
        </w:rPr>
        <w:t>อัตราค่าไฟฟ้าจากโรงไฟฟ้าพลังความร้อนและโรงไฟฟ้าพลังงาน</w:t>
      </w:r>
      <w:r w:rsidR="003E1310" w:rsidRPr="00F17AE3">
        <w:rPr>
          <w:rFonts w:ascii="Angsana New" w:hAnsi="Angsana New" w:hint="cs"/>
          <w:sz w:val="30"/>
          <w:szCs w:val="30"/>
          <w:cs/>
        </w:rPr>
        <w:t>ทดแทน</w:t>
      </w:r>
      <w:r w:rsidRPr="00F17AE3">
        <w:rPr>
          <w:rFonts w:ascii="Angsana New" w:hAnsi="Angsana New" w:hint="cs"/>
          <w:sz w:val="30"/>
          <w:szCs w:val="30"/>
        </w:rPr>
        <w:t xml:space="preserve"> </w:t>
      </w:r>
      <w:r w:rsidRPr="00F17AE3">
        <w:rPr>
          <w:rFonts w:ascii="Angsana New" w:hAnsi="Angsana New" w:hint="cs"/>
          <w:sz w:val="30"/>
          <w:szCs w:val="30"/>
          <w:cs/>
        </w:rPr>
        <w:t>ราคาคาร์บอนเครดิต ค่าก๊าซธรรมชาติ ปริมาณความต้องการไฟฟ้า อัตราแลกเปลี่ยน อัตราเงินเฟ้อและปัจจัยอื่น</w:t>
      </w:r>
      <w:r w:rsidR="002704F7" w:rsidRPr="00F17AE3">
        <w:rPr>
          <w:rFonts w:ascii="Angsana New" w:hAnsi="Angsana New" w:hint="cs"/>
          <w:sz w:val="30"/>
          <w:szCs w:val="30"/>
          <w:cs/>
        </w:rPr>
        <w:t xml:space="preserve"> </w:t>
      </w:r>
      <w:r w:rsidRPr="00F17AE3">
        <w:rPr>
          <w:rFonts w:ascii="Angsana New" w:hAnsi="Angsana New" w:hint="cs"/>
          <w:sz w:val="30"/>
          <w:szCs w:val="30"/>
          <w:cs/>
        </w:rPr>
        <w:t>ๆ ที่เกี่ยวข้อง</w:t>
      </w:r>
    </w:p>
    <w:p w14:paraId="4CE7575D" w14:textId="620F5BB5" w:rsidR="00BC386E" w:rsidRPr="00F17AE3" w:rsidRDefault="00BC386E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C4EFE6" w14:textId="55CDDFA6" w:rsidR="00D66B9F" w:rsidRPr="00F17AE3" w:rsidRDefault="0056061C" w:rsidP="00560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7AE3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</w:t>
      </w:r>
      <w:r w:rsidR="00F17AE3" w:rsidRPr="00F17AE3">
        <w:rPr>
          <w:rFonts w:ascii="Angsana New" w:hAnsi="Angsana New" w:hint="cs"/>
          <w:sz w:val="30"/>
          <w:szCs w:val="30"/>
          <w:cs/>
        </w:rPr>
        <w:t>กลุ่ม</w:t>
      </w:r>
      <w:r w:rsidRPr="00F17AE3">
        <w:rPr>
          <w:rFonts w:ascii="Angsana New" w:hAnsi="Angsana New"/>
          <w:sz w:val="30"/>
          <w:szCs w:val="30"/>
          <w:cs/>
        </w:rPr>
        <w:t xml:space="preserve">บริษัท โดยใช้หลักความระมัดระวังในการจัดทำ </w:t>
      </w:r>
      <w:r w:rsidR="00F17AE3">
        <w:rPr>
          <w:rFonts w:ascii="Angsana New" w:hAnsi="Angsana New"/>
          <w:sz w:val="30"/>
          <w:szCs w:val="30"/>
          <w:cs/>
        </w:rPr>
        <w:br/>
      </w:r>
      <w:r w:rsidR="00F17AE3" w:rsidRPr="00F17AE3">
        <w:rPr>
          <w:rFonts w:ascii="Angsana New" w:hAnsi="Angsana New" w:hint="cs"/>
          <w:sz w:val="30"/>
          <w:szCs w:val="30"/>
          <w:cs/>
        </w:rPr>
        <w:t>กลุ่มบริษัทรับรู้ขาดทุนจากการด้อยค่าของ</w:t>
      </w:r>
      <w:r w:rsidRPr="00F17AE3">
        <w:rPr>
          <w:rFonts w:ascii="Angsana New" w:hAnsi="Angsana New"/>
          <w:sz w:val="30"/>
          <w:szCs w:val="30"/>
          <w:cs/>
        </w:rPr>
        <w:t xml:space="preserve">ค่าความนิยมเป็นจำนวน </w:t>
      </w:r>
      <w:r w:rsidRPr="00F17AE3">
        <w:rPr>
          <w:rFonts w:ascii="Angsana New" w:hAnsi="Angsana New"/>
          <w:sz w:val="30"/>
          <w:szCs w:val="30"/>
        </w:rPr>
        <w:t>64.69</w:t>
      </w:r>
      <w:r w:rsidRPr="00F17AE3">
        <w:rPr>
          <w:rFonts w:ascii="Angsana New" w:hAnsi="Angsana New"/>
          <w:sz w:val="30"/>
          <w:szCs w:val="30"/>
          <w:cs/>
        </w:rPr>
        <w:t xml:space="preserve"> ล้านบาท โดยรวมอยู่ในค่าใช้จ่ายใน</w:t>
      </w:r>
      <w:r w:rsidR="00F17AE3">
        <w:rPr>
          <w:rFonts w:ascii="Angsana New" w:hAnsi="Angsana New"/>
          <w:sz w:val="30"/>
          <w:szCs w:val="30"/>
          <w:cs/>
        </w:rPr>
        <w:br/>
      </w:r>
      <w:r w:rsidRPr="00F17AE3">
        <w:rPr>
          <w:rFonts w:ascii="Angsana New" w:hAnsi="Angsana New"/>
          <w:sz w:val="30"/>
          <w:szCs w:val="30"/>
          <w:cs/>
        </w:rPr>
        <w:t xml:space="preserve">การบริหารในระหว่างปี </w:t>
      </w:r>
      <w:r w:rsidRPr="00F17AE3">
        <w:rPr>
          <w:rFonts w:ascii="Angsana New" w:hAnsi="Angsana New"/>
          <w:sz w:val="30"/>
          <w:szCs w:val="30"/>
        </w:rPr>
        <w:t>2568</w:t>
      </w:r>
      <w:r w:rsidRPr="00F17AE3">
        <w:rPr>
          <w:rFonts w:ascii="Angsana New" w:hAnsi="Angsana New"/>
          <w:sz w:val="30"/>
          <w:szCs w:val="30"/>
          <w:cs/>
        </w:rPr>
        <w:t xml:space="preserve"> </w:t>
      </w:r>
      <w:r w:rsidRPr="00F17AE3">
        <w:rPr>
          <w:rFonts w:ascii="Angsana New" w:hAnsi="Angsana New"/>
          <w:i/>
          <w:iCs/>
          <w:sz w:val="30"/>
          <w:szCs w:val="30"/>
          <w:cs/>
        </w:rPr>
        <w:t>(</w:t>
      </w:r>
      <w:r w:rsidRPr="00F17AE3">
        <w:rPr>
          <w:rFonts w:ascii="Angsana New" w:hAnsi="Angsana New"/>
          <w:i/>
          <w:iCs/>
          <w:sz w:val="30"/>
          <w:szCs w:val="30"/>
        </w:rPr>
        <w:t>2567</w:t>
      </w:r>
      <w:r w:rsidRPr="00F17AE3">
        <w:rPr>
          <w:rFonts w:ascii="Angsana New" w:hAnsi="Angsana New"/>
          <w:i/>
          <w:iCs/>
          <w:sz w:val="30"/>
          <w:szCs w:val="30"/>
          <w:cs/>
        </w:rPr>
        <w:t>: ไม่มี)</w:t>
      </w:r>
    </w:p>
    <w:p w14:paraId="0F29BE9A" w14:textId="77777777" w:rsidR="0056061C" w:rsidRPr="00F17AE3" w:rsidRDefault="0056061C" w:rsidP="00560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AEF8F4" w14:textId="68D172EA" w:rsidR="00B464B5" w:rsidRPr="00C26995" w:rsidRDefault="00965541" w:rsidP="000837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7" w:name="_Hlk126584731"/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88"/>
        <w:gridCol w:w="267"/>
        <w:gridCol w:w="1100"/>
        <w:gridCol w:w="268"/>
        <w:gridCol w:w="1047"/>
        <w:gridCol w:w="258"/>
        <w:gridCol w:w="1092"/>
      </w:tblGrid>
      <w:tr w:rsidR="00EA1F7A" w:rsidRPr="00C26995" w14:paraId="17CE18F5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FAA8676" w14:textId="77777777" w:rsidR="00EA1F7A" w:rsidRPr="00C26995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2BF53DFA" w14:textId="77777777" w:rsidR="00EA1F7A" w:rsidRPr="00C26995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7A5762E1" w14:textId="77777777" w:rsidR="00EA1F7A" w:rsidRPr="00C26995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05794163" w14:textId="77777777" w:rsidR="00EA1F7A" w:rsidRPr="00C26995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3CC" w:rsidRPr="00C26995" w14:paraId="2947CC80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8A02600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FFFFFF"/>
            <w:vAlign w:val="bottom"/>
          </w:tcPr>
          <w:p w14:paraId="12DEB448" w14:textId="23DBACB5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7235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267" w:type="dxa"/>
            <w:shd w:val="clear" w:color="auto" w:fill="FFFFFF"/>
            <w:vAlign w:val="bottom"/>
          </w:tcPr>
          <w:p w14:paraId="04B6DF50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76A1B988" w14:textId="6A5CA9EA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7235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35577C76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784E7DA0" w14:textId="0BB9F795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7235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258" w:type="dxa"/>
            <w:shd w:val="clear" w:color="auto" w:fill="FFFFFF"/>
            <w:vAlign w:val="bottom"/>
          </w:tcPr>
          <w:p w14:paraId="76365D41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1EA489D1" w14:textId="1EBF5C80" w:rsidR="001A13CC" w:rsidRPr="00C26995" w:rsidRDefault="00A77235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A77235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</w:tr>
      <w:tr w:rsidR="001A13CC" w:rsidRPr="00C26995" w14:paraId="3DF26D4A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427D1F7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552D17A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13CC" w:rsidRPr="00C26995" w14:paraId="23E6E01A" w14:textId="77777777" w:rsidTr="00D76225">
        <w:tc>
          <w:tcPr>
            <w:tcW w:w="4140" w:type="dxa"/>
            <w:shd w:val="clear" w:color="auto" w:fill="FFFFFF"/>
            <w:vAlign w:val="bottom"/>
          </w:tcPr>
          <w:p w14:paraId="18578C1F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71A74BBD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3A1180A1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4C807AC7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77F2F96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3F57182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0B47208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42B7E55C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13CC" w:rsidRPr="00C26995" w14:paraId="29FB6366" w14:textId="77777777" w:rsidTr="00D76225">
        <w:tc>
          <w:tcPr>
            <w:tcW w:w="4140" w:type="dxa"/>
            <w:vAlign w:val="bottom"/>
          </w:tcPr>
          <w:p w14:paraId="6B300B93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bottom"/>
          </w:tcPr>
          <w:p w14:paraId="2D390735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D63904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8565A91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03DD604B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EC3DB23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ABAA8E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5EE81EF" w14:textId="77777777" w:rsidR="001A13CC" w:rsidRPr="00C26995" w:rsidRDefault="001A13CC" w:rsidP="001A13C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13CC" w:rsidRPr="00C26995" w14:paraId="4735F9DA" w14:textId="77777777" w:rsidTr="00D76225">
        <w:tc>
          <w:tcPr>
            <w:tcW w:w="4140" w:type="dxa"/>
            <w:vAlign w:val="bottom"/>
          </w:tcPr>
          <w:p w14:paraId="3E02DFDA" w14:textId="44C79133" w:rsidR="001A13CC" w:rsidRPr="00C26995" w:rsidRDefault="001A13CC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0F527634" w14:textId="7495D6D9" w:rsidR="001A13CC" w:rsidRPr="00C26995" w:rsidRDefault="00A77235" w:rsidP="001A13CC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D95FFA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028</w:t>
            </w:r>
            <w:r w:rsidR="00D95FFA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698D71B8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2508EF6" w14:textId="404686E6" w:rsidR="001A13CC" w:rsidRPr="00C26995" w:rsidRDefault="00A77235" w:rsidP="001A13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 w:rsidR="001A13C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844</w:t>
            </w:r>
            <w:r w:rsidR="001A13C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68" w:type="dxa"/>
            <w:vAlign w:val="bottom"/>
          </w:tcPr>
          <w:p w14:paraId="17895B85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  <w:tab w:val="decimal" w:pos="83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B88C361" w14:textId="0B3BA2D5" w:rsidR="001A13CC" w:rsidRPr="00C26995" w:rsidRDefault="00A77235" w:rsidP="001A13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0837D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0837D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8" w:type="dxa"/>
            <w:vAlign w:val="bottom"/>
          </w:tcPr>
          <w:p w14:paraId="18BC0D59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158D026" w14:textId="4838FB45" w:rsidR="001A13CC" w:rsidRPr="00C26995" w:rsidRDefault="00A77235" w:rsidP="001A13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1A13C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  <w:r w:rsidR="001A13C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1A13CC" w:rsidRPr="00C26995" w14:paraId="048AA17C" w14:textId="77777777" w:rsidTr="00132B13">
        <w:tc>
          <w:tcPr>
            <w:tcW w:w="4140" w:type="dxa"/>
            <w:vAlign w:val="bottom"/>
          </w:tcPr>
          <w:p w14:paraId="4FBC56CB" w14:textId="77777777" w:rsidR="001A13CC" w:rsidRPr="00C26995" w:rsidRDefault="001A13CC" w:rsidP="001A1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8" w:type="dxa"/>
          </w:tcPr>
          <w:p w14:paraId="075A86BC" w14:textId="65721F5D" w:rsidR="001A13CC" w:rsidRPr="00C26995" w:rsidRDefault="00D95FFA" w:rsidP="001A13C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6EF9DBC" w14:textId="6C502673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100" w:type="dxa"/>
          </w:tcPr>
          <w:p w14:paraId="2182FB0F" w14:textId="3E85DB4C" w:rsidR="001A13CC" w:rsidRPr="00C26995" w:rsidRDefault="001A13CC" w:rsidP="001A13C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8E6260C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04E6BA7" w14:textId="0F5DE08B" w:rsidR="001A13CC" w:rsidRPr="00C26995" w:rsidRDefault="00A77235" w:rsidP="001A13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837D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422</w:t>
            </w:r>
            <w:r w:rsidR="000837D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8" w:type="dxa"/>
            <w:vAlign w:val="bottom"/>
          </w:tcPr>
          <w:p w14:paraId="0B84E8F2" w14:textId="77777777" w:rsidR="001A13CC" w:rsidRPr="00C26995" w:rsidRDefault="001A13CC" w:rsidP="001A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4E94863" w14:textId="05CA5E68" w:rsidR="001A13CC" w:rsidRPr="00C26995" w:rsidRDefault="00A77235" w:rsidP="001A13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1A13C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595</w:t>
            </w:r>
            <w:r w:rsidR="001A13C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8022C5" w:rsidRPr="00C26995" w14:paraId="35458646" w14:textId="77777777" w:rsidTr="00132B13">
        <w:tc>
          <w:tcPr>
            <w:tcW w:w="4140" w:type="dxa"/>
            <w:vAlign w:val="bottom"/>
          </w:tcPr>
          <w:p w14:paraId="61AAAAA5" w14:textId="44C8B42F" w:rsidR="008022C5" w:rsidRPr="00C26995" w:rsidRDefault="008022C5" w:rsidP="00802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  <w:p w14:paraId="5E2B55D6" w14:textId="05F2AAD8" w:rsidR="008022C5" w:rsidRPr="00C26995" w:rsidRDefault="008022C5" w:rsidP="00802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</w:tcPr>
          <w:p w14:paraId="6EC814E9" w14:textId="77777777" w:rsidR="008537C0" w:rsidRPr="00C26995" w:rsidRDefault="008537C0" w:rsidP="008537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88EC5A" w14:textId="43E02899" w:rsidR="008022C5" w:rsidRPr="00C26995" w:rsidRDefault="00A77235" w:rsidP="008537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02E00AF8" w14:textId="185911BD" w:rsidR="008022C5" w:rsidRPr="00C26995" w:rsidRDefault="008022C5" w:rsidP="0085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</w:tcPr>
          <w:p w14:paraId="3532F7C2" w14:textId="77777777" w:rsidR="008537C0" w:rsidRPr="00C26995" w:rsidRDefault="008022C5" w:rsidP="008537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</w:t>
            </w:r>
          </w:p>
          <w:p w14:paraId="68119080" w14:textId="0CD72855" w:rsidR="008022C5" w:rsidRPr="00C26995" w:rsidRDefault="008022C5" w:rsidP="008537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268" w:type="dxa"/>
            <w:vAlign w:val="bottom"/>
          </w:tcPr>
          <w:p w14:paraId="04E1787D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8D812CC" w14:textId="2F5B9A74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74560F92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4A050B9" w14:textId="455F9EE9" w:rsidR="008022C5" w:rsidRPr="00C26995" w:rsidRDefault="008022C5" w:rsidP="008022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022C5" w:rsidRPr="00C26995" w14:paraId="261F8BA9" w14:textId="77777777" w:rsidTr="00D76225">
        <w:tc>
          <w:tcPr>
            <w:tcW w:w="4140" w:type="dxa"/>
            <w:vAlign w:val="bottom"/>
          </w:tcPr>
          <w:p w14:paraId="202849C8" w14:textId="38EE7AA8" w:rsidR="008022C5" w:rsidRPr="00C26995" w:rsidRDefault="002A59B6" w:rsidP="00802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022C5" w:rsidRPr="00C26995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  <w:r w:rsidR="008022C5"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45346E0" w14:textId="680FBEAC" w:rsidR="008022C5" w:rsidRPr="00C26995" w:rsidRDefault="008022C5" w:rsidP="00802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69D2E31A" w14:textId="09BE52A8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67" w:type="dxa"/>
            <w:vAlign w:val="bottom"/>
          </w:tcPr>
          <w:p w14:paraId="5A5F5394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6164DA1" w14:textId="7111FA69" w:rsidR="008022C5" w:rsidRPr="00C26995" w:rsidRDefault="00126A95" w:rsidP="00126A9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197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68" w:type="dxa"/>
            <w:vAlign w:val="bottom"/>
          </w:tcPr>
          <w:p w14:paraId="70ACCC70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9946ECF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02BD24F" w14:textId="38BF6031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1C2FF0A6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62FE2DF" w14:textId="6968AA3A" w:rsidR="008022C5" w:rsidRPr="00C26995" w:rsidRDefault="008022C5" w:rsidP="008022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022C5" w:rsidRPr="00C26995" w14:paraId="086B9F38" w14:textId="77777777" w:rsidTr="00D76225">
        <w:tc>
          <w:tcPr>
            <w:tcW w:w="4140" w:type="dxa"/>
            <w:vAlign w:val="bottom"/>
          </w:tcPr>
          <w:p w14:paraId="233D959B" w14:textId="77777777" w:rsidR="008022C5" w:rsidRPr="00C26995" w:rsidRDefault="008022C5" w:rsidP="00802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CA13287" w14:textId="4828006D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67" w:type="dxa"/>
            <w:vAlign w:val="bottom"/>
          </w:tcPr>
          <w:p w14:paraId="1F1C2901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65DDB8A" w14:textId="6F469343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347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68" w:type="dxa"/>
            <w:vAlign w:val="bottom"/>
          </w:tcPr>
          <w:p w14:paraId="29BBFE3F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2C158ACF" w14:textId="27F5AECE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17AEB75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33"/>
              </w:tabs>
              <w:spacing w:line="240" w:lineRule="auto"/>
              <w:ind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3A7D38C" w14:textId="6B1534E8" w:rsidR="008022C5" w:rsidRPr="00C26995" w:rsidRDefault="008022C5" w:rsidP="008022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022C5" w:rsidRPr="00C26995" w14:paraId="11990EAE" w14:textId="77777777" w:rsidTr="00D76225">
        <w:tc>
          <w:tcPr>
            <w:tcW w:w="4140" w:type="dxa"/>
            <w:vAlign w:val="bottom"/>
          </w:tcPr>
          <w:p w14:paraId="775A89B7" w14:textId="108BEB4A" w:rsidR="008022C5" w:rsidRPr="00C26995" w:rsidRDefault="008658F1" w:rsidP="00865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08" w:hanging="154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</w:t>
            </w:r>
            <w:r w:rsidR="008022C5"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ภายในหนึ่งปี </w:t>
            </w:r>
          </w:p>
        </w:tc>
        <w:tc>
          <w:tcPr>
            <w:tcW w:w="1188" w:type="dxa"/>
            <w:vAlign w:val="bottom"/>
          </w:tcPr>
          <w:p w14:paraId="6762167B" w14:textId="21365482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7" w:type="dxa"/>
            <w:vAlign w:val="bottom"/>
          </w:tcPr>
          <w:p w14:paraId="39056731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F549BF8" w14:textId="7FAE2420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145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68" w:type="dxa"/>
            <w:vAlign w:val="bottom"/>
          </w:tcPr>
          <w:p w14:paraId="0BF0326B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18CAE4A0" w14:textId="3FC91419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58" w:type="dxa"/>
            <w:vAlign w:val="bottom"/>
          </w:tcPr>
          <w:p w14:paraId="3AB198FB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A469A44" w14:textId="0DD6BD4C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777</w:t>
            </w:r>
          </w:p>
        </w:tc>
      </w:tr>
      <w:tr w:rsidR="008022C5" w:rsidRPr="00C26995" w14:paraId="4C0D3646" w14:textId="77777777" w:rsidTr="00D76225">
        <w:tc>
          <w:tcPr>
            <w:tcW w:w="4140" w:type="dxa"/>
            <w:vAlign w:val="bottom"/>
          </w:tcPr>
          <w:p w14:paraId="52EF7D5F" w14:textId="173FEAAE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หุ้นกู้ -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48A981AC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29E08D5C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69BCF26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266BEA5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AAC919C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495B0D6D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51EDCE6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022C5" w:rsidRPr="00C26995" w14:paraId="1002E541" w14:textId="77777777" w:rsidTr="00D76225">
        <w:tc>
          <w:tcPr>
            <w:tcW w:w="4140" w:type="dxa"/>
            <w:vAlign w:val="bottom"/>
          </w:tcPr>
          <w:p w14:paraId="31E809A6" w14:textId="02CAAB82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DC70690" w14:textId="24BD59CD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267" w:type="dxa"/>
            <w:vAlign w:val="bottom"/>
          </w:tcPr>
          <w:p w14:paraId="4753934F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C472519" w14:textId="520D85EE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639</w:t>
            </w:r>
          </w:p>
        </w:tc>
        <w:tc>
          <w:tcPr>
            <w:tcW w:w="268" w:type="dxa"/>
            <w:vAlign w:val="bottom"/>
          </w:tcPr>
          <w:p w14:paraId="00672367" w14:textId="43B5EC62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FC5C883" w14:textId="38B66A94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1AA15DF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15CA68" w14:textId="1971AF9E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498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920</w:t>
            </w:r>
          </w:p>
        </w:tc>
      </w:tr>
      <w:tr w:rsidR="008022C5" w:rsidRPr="00C26995" w14:paraId="4E31D4C7" w14:textId="77777777" w:rsidTr="00D76225">
        <w:trPr>
          <w:trHeight w:val="71"/>
        </w:trPr>
        <w:tc>
          <w:tcPr>
            <w:tcW w:w="4140" w:type="dxa"/>
            <w:vAlign w:val="bottom"/>
          </w:tcPr>
          <w:p w14:paraId="37D4D2DF" w14:textId="57299688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A8E8C" w14:textId="5A34065A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23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394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67" w:type="dxa"/>
            <w:vAlign w:val="bottom"/>
          </w:tcPr>
          <w:p w14:paraId="7C2B9362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200A0" w14:textId="7FA1DF6C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734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8" w:type="dxa"/>
            <w:vAlign w:val="bottom"/>
          </w:tcPr>
          <w:p w14:paraId="639ED4DC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FAD9" w14:textId="13B176F1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AA2BEA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566</w:t>
            </w:r>
            <w:r w:rsidR="00AA2BEA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258" w:type="dxa"/>
            <w:vAlign w:val="bottom"/>
          </w:tcPr>
          <w:p w14:paraId="739C4B7E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19DB" w14:textId="7D721E08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919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697</w:t>
            </w:r>
          </w:p>
        </w:tc>
      </w:tr>
      <w:tr w:rsidR="008022C5" w:rsidRPr="001E3B9F" w14:paraId="471117CB" w14:textId="77777777" w:rsidTr="00F17AE3">
        <w:trPr>
          <w:trHeight w:val="71"/>
        </w:trPr>
        <w:tc>
          <w:tcPr>
            <w:tcW w:w="4140" w:type="dxa"/>
            <w:vAlign w:val="bottom"/>
          </w:tcPr>
          <w:p w14:paraId="68BCB78C" w14:textId="77777777" w:rsidR="008022C5" w:rsidRPr="001E3B9F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ADA6D39" w14:textId="77777777" w:rsidR="008022C5" w:rsidRPr="001E3B9F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189CE4BF" w14:textId="77777777" w:rsidR="008022C5" w:rsidRPr="001E3B9F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56004056" w14:textId="77777777" w:rsidR="008022C5" w:rsidRPr="001E3B9F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2B111FC" w14:textId="77777777" w:rsidR="008022C5" w:rsidRPr="001E3B9F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bottom"/>
          </w:tcPr>
          <w:p w14:paraId="3E0BDC38" w14:textId="77777777" w:rsidR="008022C5" w:rsidRPr="001E3B9F" w:rsidRDefault="008022C5" w:rsidP="008022C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bottom"/>
          </w:tcPr>
          <w:p w14:paraId="680C2ADB" w14:textId="77777777" w:rsidR="008022C5" w:rsidRPr="001E3B9F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35D4FD95" w14:textId="77777777" w:rsidR="008022C5" w:rsidRPr="001E3B9F" w:rsidRDefault="008022C5" w:rsidP="008022C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7AE3" w:rsidRPr="001E3B9F" w14:paraId="14F67882" w14:textId="77777777" w:rsidTr="00F17AE3">
        <w:trPr>
          <w:trHeight w:val="71"/>
        </w:trPr>
        <w:tc>
          <w:tcPr>
            <w:tcW w:w="4140" w:type="dxa"/>
            <w:vAlign w:val="bottom"/>
          </w:tcPr>
          <w:p w14:paraId="4CC9BB11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21A5889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77C3660B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1E2EB1F4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006D9E28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08592712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bottom"/>
          </w:tcPr>
          <w:p w14:paraId="5F3C9C67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33490FF8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7AE3" w:rsidRPr="001E3B9F" w14:paraId="272FC86C" w14:textId="77777777" w:rsidTr="00F17AE3">
        <w:trPr>
          <w:trHeight w:val="71"/>
        </w:trPr>
        <w:tc>
          <w:tcPr>
            <w:tcW w:w="4140" w:type="dxa"/>
            <w:vAlign w:val="bottom"/>
          </w:tcPr>
          <w:p w14:paraId="703D326C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6C454B7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64F2D781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534266C6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356D9DE3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494ECCC7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bottom"/>
          </w:tcPr>
          <w:p w14:paraId="6F12DAC9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416051D2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7AE3" w:rsidRPr="001E3B9F" w14:paraId="3030F460" w14:textId="77777777" w:rsidTr="00F17AE3">
        <w:trPr>
          <w:trHeight w:val="71"/>
        </w:trPr>
        <w:tc>
          <w:tcPr>
            <w:tcW w:w="4140" w:type="dxa"/>
            <w:vAlign w:val="bottom"/>
          </w:tcPr>
          <w:p w14:paraId="3A6BCEEB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54EDE2CA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45223BEB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D618CB9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326073B1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39432904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bottom"/>
          </w:tcPr>
          <w:p w14:paraId="60893E84" w14:textId="77777777" w:rsidR="00F17AE3" w:rsidRPr="001E3B9F" w:rsidRDefault="00F17AE3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0C303369" w14:textId="77777777" w:rsidR="00F17AE3" w:rsidRPr="001E3B9F" w:rsidRDefault="00F17AE3" w:rsidP="008022C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22C5" w:rsidRPr="00C26995" w14:paraId="4899D7E8" w14:textId="77777777" w:rsidTr="00D76225">
        <w:tc>
          <w:tcPr>
            <w:tcW w:w="4140" w:type="dxa"/>
            <w:vAlign w:val="bottom"/>
          </w:tcPr>
          <w:p w14:paraId="75CA9857" w14:textId="446FAA6A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78433A63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623E0AD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96F184C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6041870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62A720E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566561B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2022D8A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22C5" w:rsidRPr="00C26995" w14:paraId="452EF8E0" w14:textId="77777777" w:rsidTr="00D76225">
        <w:tc>
          <w:tcPr>
            <w:tcW w:w="4140" w:type="dxa"/>
            <w:vAlign w:val="bottom"/>
          </w:tcPr>
          <w:p w14:paraId="50FCB1C7" w14:textId="77777777" w:rsidR="008022C5" w:rsidRPr="00C26995" w:rsidRDefault="008022C5" w:rsidP="00802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093CF89C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31A3FEF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1135D56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EF077D8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A3294E0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1863582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4BF97CB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22C5" w:rsidRPr="00C26995" w14:paraId="15319DFD" w14:textId="77777777" w:rsidTr="00D76225">
        <w:tc>
          <w:tcPr>
            <w:tcW w:w="4140" w:type="dxa"/>
            <w:vAlign w:val="bottom"/>
          </w:tcPr>
          <w:p w14:paraId="266BDDF6" w14:textId="24BC2441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-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32EFB1D" w14:textId="6D7C6C4A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066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267" w:type="dxa"/>
            <w:vAlign w:val="bottom"/>
          </w:tcPr>
          <w:p w14:paraId="0C644BB9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EB9B6EB" w14:textId="3D3D8E7B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68" w:type="dxa"/>
            <w:vAlign w:val="bottom"/>
          </w:tcPr>
          <w:p w14:paraId="35AB56D9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92F97E1" w14:textId="695D0AB4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988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634</w:t>
            </w:r>
          </w:p>
        </w:tc>
        <w:tc>
          <w:tcPr>
            <w:tcW w:w="258" w:type="dxa"/>
            <w:vAlign w:val="bottom"/>
          </w:tcPr>
          <w:p w14:paraId="01E24C70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19B12EB" w14:textId="5BB23716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8022C5" w:rsidRPr="00C26995" w14:paraId="715EFA06" w14:textId="77777777" w:rsidTr="00D76225">
        <w:tc>
          <w:tcPr>
            <w:tcW w:w="4140" w:type="dxa"/>
            <w:vAlign w:val="bottom"/>
          </w:tcPr>
          <w:p w14:paraId="360E70B5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</w:rPr>
              <w:t xml:space="preserve">   -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306A698" w14:textId="152477AA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67" w:type="dxa"/>
            <w:vAlign w:val="bottom"/>
          </w:tcPr>
          <w:p w14:paraId="11320311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6AC6197" w14:textId="470E1367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68" w:type="dxa"/>
            <w:vAlign w:val="bottom"/>
          </w:tcPr>
          <w:p w14:paraId="5E28C375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CDF4508" w14:textId="25CBFCBB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C682276" w14:textId="36C11A42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92" w:type="dxa"/>
            <w:vAlign w:val="bottom"/>
          </w:tcPr>
          <w:p w14:paraId="41FF11E9" w14:textId="386AA0DB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22C5" w:rsidRPr="00C26995" w14:paraId="754E8758" w14:textId="77777777" w:rsidTr="00D76225">
        <w:tc>
          <w:tcPr>
            <w:tcW w:w="4140" w:type="dxa"/>
            <w:vAlign w:val="bottom"/>
          </w:tcPr>
          <w:p w14:paraId="3B6B9C39" w14:textId="42499AD4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2A55036F" w14:textId="505C2439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160</w:t>
            </w:r>
            <w:r w:rsidR="00C338F2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1A71932A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22783EF" w14:textId="5992B816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10FD1ADB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58FBEB6B" w14:textId="1DAB4E54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38359FC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1200AE3" w14:textId="272ECB3E" w:rsidR="008022C5" w:rsidRPr="00C26995" w:rsidRDefault="008022C5" w:rsidP="008022C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22C5" w:rsidRPr="00C26995" w14:paraId="7A16AC3C" w14:textId="77777777" w:rsidTr="00D76225">
        <w:tc>
          <w:tcPr>
            <w:tcW w:w="4140" w:type="dxa"/>
            <w:vAlign w:val="bottom"/>
          </w:tcPr>
          <w:p w14:paraId="63AAA4F9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vAlign w:val="bottom"/>
          </w:tcPr>
          <w:p w14:paraId="2487DAC5" w14:textId="7FAF2385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022C5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  <w:r w:rsidR="008022C5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67" w:type="dxa"/>
            <w:vAlign w:val="bottom"/>
          </w:tcPr>
          <w:p w14:paraId="0AE08A24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32040FF" w14:textId="1AA377CE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022C5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8022C5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68" w:type="dxa"/>
            <w:vAlign w:val="bottom"/>
          </w:tcPr>
          <w:p w14:paraId="676A6022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6F6EEF6" w14:textId="02A27522" w:rsidR="008022C5" w:rsidRPr="00C26995" w:rsidRDefault="00A77235" w:rsidP="008022C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58" w:type="dxa"/>
            <w:vAlign w:val="bottom"/>
          </w:tcPr>
          <w:p w14:paraId="7A3A41CF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FB9883" w14:textId="4E8DD092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643</w:t>
            </w:r>
          </w:p>
        </w:tc>
      </w:tr>
      <w:tr w:rsidR="008022C5" w:rsidRPr="00C26995" w14:paraId="2FA9ED98" w14:textId="77777777" w:rsidTr="00D76225">
        <w:tc>
          <w:tcPr>
            <w:tcW w:w="4140" w:type="dxa"/>
            <w:vAlign w:val="bottom"/>
          </w:tcPr>
          <w:p w14:paraId="52DA610C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332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26995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EC9EEE4" w14:textId="607800EA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911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267" w:type="dxa"/>
            <w:vAlign w:val="bottom"/>
          </w:tcPr>
          <w:p w14:paraId="43DE5906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40A1DDC" w14:textId="24CDC5AF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864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68" w:type="dxa"/>
            <w:vAlign w:val="bottom"/>
          </w:tcPr>
          <w:p w14:paraId="5328633A" w14:textId="50A15A89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047" w:type="dxa"/>
            <w:vAlign w:val="bottom"/>
          </w:tcPr>
          <w:p w14:paraId="4F738DE6" w14:textId="3F2113C2" w:rsidR="008022C5" w:rsidRPr="00C26995" w:rsidRDefault="00A77235" w:rsidP="008022C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493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258" w:type="dxa"/>
            <w:vAlign w:val="bottom"/>
          </w:tcPr>
          <w:p w14:paraId="1F1784A0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6447C052" w14:textId="7806356F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  <w:r w:rsidR="008022C5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575</w:t>
            </w:r>
          </w:p>
        </w:tc>
      </w:tr>
      <w:tr w:rsidR="008022C5" w:rsidRPr="00C26995" w14:paraId="04C2FA52" w14:textId="77777777" w:rsidTr="00D76225">
        <w:tc>
          <w:tcPr>
            <w:tcW w:w="4140" w:type="dxa"/>
            <w:vAlign w:val="bottom"/>
          </w:tcPr>
          <w:p w14:paraId="250CB7F6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A26BD" w14:textId="346AEC66" w:rsidR="008022C5" w:rsidRPr="00C26995" w:rsidRDefault="00A77235" w:rsidP="008022C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844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67" w:type="dxa"/>
            <w:vAlign w:val="bottom"/>
          </w:tcPr>
          <w:p w14:paraId="5EAD20B6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CD04B" w14:textId="7FC683BA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598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68" w:type="dxa"/>
            <w:vAlign w:val="bottom"/>
          </w:tcPr>
          <w:p w14:paraId="765F8F7B" w14:textId="77777777" w:rsidR="008022C5" w:rsidRPr="00C26995" w:rsidRDefault="008022C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05167" w14:textId="7C2FA529" w:rsidR="008022C5" w:rsidRPr="00C26995" w:rsidRDefault="00A77235" w:rsidP="008022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501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58" w:type="dxa"/>
            <w:vAlign w:val="bottom"/>
          </w:tcPr>
          <w:p w14:paraId="4C0FAFAA" w14:textId="77777777" w:rsidR="008022C5" w:rsidRPr="00C26995" w:rsidRDefault="008022C5" w:rsidP="0080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2DF08" w14:textId="2A803252" w:rsidR="008022C5" w:rsidRPr="00C26995" w:rsidRDefault="00A77235" w:rsidP="008022C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19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530</w:t>
            </w:r>
            <w:r w:rsidR="008022C5" w:rsidRPr="00C2699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</w:p>
        </w:tc>
      </w:tr>
    </w:tbl>
    <w:p w14:paraId="7EDED88C" w14:textId="77777777" w:rsidR="00E50D6D" w:rsidRPr="001E3B9F" w:rsidRDefault="00E50D6D" w:rsidP="001E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7D48ABAC" w14:textId="55031730" w:rsidR="0015680B" w:rsidRPr="001E3B9F" w:rsidRDefault="0015680B" w:rsidP="00156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E3B9F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1E3B9F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1E3B9F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A77235" w:rsidRPr="001E3B9F">
        <w:rPr>
          <w:rFonts w:ascii="Angsana New" w:hAnsi="Angsana New" w:hint="cs"/>
          <w:spacing w:val="-2"/>
          <w:sz w:val="30"/>
          <w:szCs w:val="30"/>
        </w:rPr>
        <w:t>3</w:t>
      </w:r>
      <w:r w:rsidR="00A77235" w:rsidRPr="001E3B9F">
        <w:rPr>
          <w:rFonts w:ascii="Angsana New" w:hAnsi="Angsana New"/>
          <w:spacing w:val="-2"/>
          <w:sz w:val="30"/>
          <w:szCs w:val="30"/>
        </w:rPr>
        <w:t>1</w:t>
      </w:r>
      <w:r w:rsidRPr="001E3B9F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E3B9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A77235" w:rsidRPr="001E3B9F">
        <w:rPr>
          <w:rFonts w:ascii="Angsana New" w:hAnsi="Angsana New" w:hint="cs"/>
          <w:spacing w:val="-2"/>
          <w:sz w:val="30"/>
          <w:szCs w:val="30"/>
        </w:rPr>
        <w:t>256</w:t>
      </w:r>
      <w:r w:rsidR="00A77235" w:rsidRPr="001E3B9F">
        <w:rPr>
          <w:rFonts w:ascii="Angsana New" w:hAnsi="Angsana New"/>
          <w:spacing w:val="-2"/>
          <w:sz w:val="30"/>
          <w:szCs w:val="30"/>
        </w:rPr>
        <w:t>8</w:t>
      </w:r>
      <w:r w:rsidRPr="001E3B9F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7EED6EC" w14:textId="77777777" w:rsidR="0015680B" w:rsidRPr="001E3B9F" w:rsidRDefault="0015680B" w:rsidP="00156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350"/>
        <w:gridCol w:w="990"/>
        <w:gridCol w:w="1771"/>
        <w:gridCol w:w="2428"/>
      </w:tblGrid>
      <w:tr w:rsidR="00AC610B" w:rsidRPr="00C26995" w14:paraId="14F04B07" w14:textId="77777777" w:rsidTr="002A0ECE">
        <w:trPr>
          <w:tblHeader/>
        </w:trPr>
        <w:tc>
          <w:tcPr>
            <w:tcW w:w="3236" w:type="dxa"/>
          </w:tcPr>
          <w:p w14:paraId="6309C818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198107295"/>
          </w:p>
        </w:tc>
        <w:tc>
          <w:tcPr>
            <w:tcW w:w="6539" w:type="dxa"/>
            <w:gridSpan w:val="4"/>
            <w:hideMark/>
          </w:tcPr>
          <w:p w14:paraId="094E1E62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610B" w:rsidRPr="00C26995" w14:paraId="5A2CCF15" w14:textId="77777777" w:rsidTr="002A0ECE">
        <w:trPr>
          <w:tblHeader/>
        </w:trPr>
        <w:tc>
          <w:tcPr>
            <w:tcW w:w="3236" w:type="dxa"/>
          </w:tcPr>
          <w:p w14:paraId="617B1293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498472BC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hideMark/>
          </w:tcPr>
          <w:p w14:paraId="79326E42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71" w:type="dxa"/>
            <w:hideMark/>
          </w:tcPr>
          <w:p w14:paraId="1EBCE39F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8" w:type="dxa"/>
            <w:hideMark/>
          </w:tcPr>
          <w:p w14:paraId="4F751829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AC610B" w:rsidRPr="00C26995" w14:paraId="4FAD92E1" w14:textId="77777777" w:rsidTr="002A0ECE">
        <w:trPr>
          <w:tblHeader/>
        </w:trPr>
        <w:tc>
          <w:tcPr>
            <w:tcW w:w="3236" w:type="dxa"/>
          </w:tcPr>
          <w:p w14:paraId="041151F1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8140F3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24A57F2C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71" w:type="dxa"/>
            <w:hideMark/>
          </w:tcPr>
          <w:p w14:paraId="7C0C8D1A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8" w:type="dxa"/>
          </w:tcPr>
          <w:p w14:paraId="088E21A6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bookmarkEnd w:id="8"/>
      <w:tr w:rsidR="00AC610B" w:rsidRPr="00C26995" w14:paraId="0795B041" w14:textId="77777777" w:rsidTr="002A0ECE">
        <w:tc>
          <w:tcPr>
            <w:tcW w:w="3236" w:type="dxa"/>
            <w:hideMark/>
          </w:tcPr>
          <w:p w14:paraId="50E896B5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05EA76D9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DE1530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78DF884F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327D2F8B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10B" w:rsidRPr="00C26995" w14:paraId="71BE864C" w14:textId="77777777" w:rsidTr="002A0ECE">
        <w:tc>
          <w:tcPr>
            <w:tcW w:w="3236" w:type="dxa"/>
            <w:hideMark/>
          </w:tcPr>
          <w:p w14:paraId="14976F67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0998854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0FC40C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10E0EFC8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205B8308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10B" w:rsidRPr="00C26995" w14:paraId="067D1092" w14:textId="77777777" w:rsidTr="002A0ECE">
        <w:tc>
          <w:tcPr>
            <w:tcW w:w="3236" w:type="dxa"/>
          </w:tcPr>
          <w:p w14:paraId="3532FAE2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7FCF91E1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</w:tcPr>
          <w:p w14:paraId="591C6683" w14:textId="3EC1884D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771" w:type="dxa"/>
          </w:tcPr>
          <w:p w14:paraId="3195A082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543B6ACD" w14:textId="7E214124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 w:rsidR="00A31FA2" w:rsidRPr="00C26995">
              <w:rPr>
                <w:rFonts w:asciiTheme="majorBidi" w:hAnsiTheme="majorBidi" w:hint="cs"/>
                <w:sz w:val="30"/>
                <w:szCs w:val="30"/>
                <w:cs/>
              </w:rPr>
              <w:t>พฤษภา</w:t>
            </w:r>
            <w:r w:rsidRPr="00C26995">
              <w:rPr>
                <w:rFonts w:asciiTheme="majorBidi" w:hAnsiTheme="majorBidi" w:hint="cs"/>
                <w:sz w:val="30"/>
                <w:szCs w:val="30"/>
                <w:cs/>
              </w:rPr>
              <w:t xml:space="preserve">คม </w:t>
            </w:r>
            <w:r w:rsidR="00A77235" w:rsidRPr="00A77235">
              <w:rPr>
                <w:rFonts w:asciiTheme="majorBidi" w:hAnsiTheme="majorBidi"/>
                <w:sz w:val="30"/>
                <w:szCs w:val="30"/>
              </w:rPr>
              <w:t>256</w:t>
            </w:r>
            <w:r w:rsidR="00A77235" w:rsidRPr="00A77235">
              <w:rPr>
                <w:rFonts w:asciiTheme="majorBidi" w:hAnsiTheme="majorBidi" w:hint="cs"/>
                <w:sz w:val="30"/>
                <w:szCs w:val="30"/>
              </w:rPr>
              <w:t>9</w:t>
            </w:r>
          </w:p>
        </w:tc>
      </w:tr>
      <w:tr w:rsidR="00AC610B" w:rsidRPr="00C26995" w14:paraId="51006238" w14:textId="77777777" w:rsidTr="002A0ECE">
        <w:tc>
          <w:tcPr>
            <w:tcW w:w="3236" w:type="dxa"/>
          </w:tcPr>
          <w:p w14:paraId="06F15934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3F7E126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7857707" w14:textId="54647B82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63403B6" w14:textId="1B9D4124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1771" w:type="dxa"/>
          </w:tcPr>
          <w:p w14:paraId="347F317D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0E9A501F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C610B" w:rsidRPr="00C26995" w14:paraId="1C1A8544" w14:textId="77777777" w:rsidTr="002A0ECE">
        <w:tc>
          <w:tcPr>
            <w:tcW w:w="3236" w:type="dxa"/>
          </w:tcPr>
          <w:p w14:paraId="16C4D796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</w:tcPr>
          <w:p w14:paraId="188F55C9" w14:textId="38443732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DDAADA6" w14:textId="670A56A2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771" w:type="dxa"/>
          </w:tcPr>
          <w:p w14:paraId="5944AAE5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3A5CFB1E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C610B" w:rsidRPr="00C26995" w14:paraId="3C3DD46C" w14:textId="77777777" w:rsidTr="002A0ECE">
        <w:tc>
          <w:tcPr>
            <w:tcW w:w="3236" w:type="dxa"/>
          </w:tcPr>
          <w:p w14:paraId="4077539A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3CCF02E1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E3399" w14:textId="32A83CCB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31FA2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1771" w:type="dxa"/>
            <w:vAlign w:val="center"/>
          </w:tcPr>
          <w:p w14:paraId="71FE67D2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47E1CB37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C610B" w:rsidRPr="001E3B9F" w14:paraId="5CE99DCF" w14:textId="77777777" w:rsidTr="001E3B9F">
        <w:tc>
          <w:tcPr>
            <w:tcW w:w="3236" w:type="dxa"/>
          </w:tcPr>
          <w:p w14:paraId="2B0B0C1A" w14:textId="77777777" w:rsidR="00AC610B" w:rsidRPr="001E3B9F" w:rsidRDefault="00AC610B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1DC0541" w14:textId="77777777" w:rsidR="00AC610B" w:rsidRPr="001E3B9F" w:rsidRDefault="00AC610B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50C27736" w14:textId="77777777" w:rsidR="00AC610B" w:rsidRPr="001E3B9F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  <w:vAlign w:val="center"/>
          </w:tcPr>
          <w:p w14:paraId="4F644256" w14:textId="77777777" w:rsidR="00AC610B" w:rsidRPr="001E3B9F" w:rsidRDefault="00AC610B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5451B069" w14:textId="77777777" w:rsidR="00AC610B" w:rsidRPr="001E3B9F" w:rsidRDefault="00AC610B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676588CC" w14:textId="77777777" w:rsidTr="001E3B9F">
        <w:tc>
          <w:tcPr>
            <w:tcW w:w="3236" w:type="dxa"/>
          </w:tcPr>
          <w:p w14:paraId="1B404C57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CBD67B2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93FD315" w14:textId="77777777" w:rsidR="001E3B9F" w:rsidRPr="001E3B9F" w:rsidRDefault="001E3B9F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  <w:vAlign w:val="center"/>
          </w:tcPr>
          <w:p w14:paraId="0091A80C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6EE8788C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208C1559" w14:textId="77777777" w:rsidTr="001E3B9F">
        <w:tc>
          <w:tcPr>
            <w:tcW w:w="3236" w:type="dxa"/>
          </w:tcPr>
          <w:p w14:paraId="48CC9CAD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CA366EC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3B04FEA" w14:textId="77777777" w:rsidR="001E3B9F" w:rsidRPr="001E3B9F" w:rsidRDefault="001E3B9F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  <w:vAlign w:val="center"/>
          </w:tcPr>
          <w:p w14:paraId="2DF6984E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683DA912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69A8E930" w14:textId="77777777" w:rsidTr="001E3B9F">
        <w:tc>
          <w:tcPr>
            <w:tcW w:w="3236" w:type="dxa"/>
          </w:tcPr>
          <w:p w14:paraId="43CF5480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3E97A5D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F07E1C8" w14:textId="77777777" w:rsidR="001E3B9F" w:rsidRPr="001E3B9F" w:rsidRDefault="001E3B9F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  <w:vAlign w:val="center"/>
          </w:tcPr>
          <w:p w14:paraId="5C6D7EA3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6FA009E7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317BF739" w14:textId="77777777" w:rsidTr="001E3B9F">
        <w:tc>
          <w:tcPr>
            <w:tcW w:w="3236" w:type="dxa"/>
          </w:tcPr>
          <w:p w14:paraId="05819E3C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8A01F10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1D49CA8" w14:textId="77777777" w:rsidR="001E3B9F" w:rsidRPr="001E3B9F" w:rsidRDefault="001E3B9F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  <w:vAlign w:val="center"/>
          </w:tcPr>
          <w:p w14:paraId="248A8577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712EF50D" w14:textId="77777777" w:rsidR="001E3B9F" w:rsidRPr="001E3B9F" w:rsidRDefault="001E3B9F" w:rsidP="009C726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610B" w:rsidRPr="00C26995" w14:paraId="7CB44298" w14:textId="77777777" w:rsidTr="002A0ECE">
        <w:tc>
          <w:tcPr>
            <w:tcW w:w="3236" w:type="dxa"/>
          </w:tcPr>
          <w:p w14:paraId="3977E305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  <w:vAlign w:val="center"/>
          </w:tcPr>
          <w:p w14:paraId="474CFC5A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6F79D1BF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71" w:type="dxa"/>
            <w:vAlign w:val="center"/>
          </w:tcPr>
          <w:p w14:paraId="2F709069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vAlign w:val="center"/>
          </w:tcPr>
          <w:p w14:paraId="0C60E816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C610B" w:rsidRPr="00C26995" w14:paraId="5EA60897" w14:textId="77777777" w:rsidTr="002A0ECE">
        <w:tc>
          <w:tcPr>
            <w:tcW w:w="3236" w:type="dxa"/>
            <w:hideMark/>
          </w:tcPr>
          <w:p w14:paraId="2A6BC0AC" w14:textId="77777777" w:rsidR="00AC610B" w:rsidRPr="00C26995" w:rsidRDefault="00AC610B" w:rsidP="009C726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2CB5F47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12E3A2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22B3AA94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61A3A962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10B" w:rsidRPr="00C26995" w14:paraId="40835902" w14:textId="77777777" w:rsidTr="002A0ECE">
        <w:tc>
          <w:tcPr>
            <w:tcW w:w="3236" w:type="dxa"/>
            <w:hideMark/>
          </w:tcPr>
          <w:p w14:paraId="22A46997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18738C71" w14:textId="0AC1F27E" w:rsidR="00AC610B" w:rsidRPr="00C26995" w:rsidRDefault="00A77235" w:rsidP="009C726E">
            <w:pPr>
              <w:pStyle w:val="BodyText"/>
              <w:tabs>
                <w:tab w:val="clear" w:pos="680"/>
                <w:tab w:val="clear" w:pos="907"/>
                <w:tab w:val="left" w:pos="700"/>
                <w:tab w:val="left" w:pos="974"/>
              </w:tabs>
              <w:spacing w:after="0"/>
              <w:ind w:right="-20" w:hanging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  <w:p w14:paraId="23DF8293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0A10BBB" w14:textId="58E30649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71" w:type="dxa"/>
          </w:tcPr>
          <w:p w14:paraId="4D4BE5F7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8" w:type="dxa"/>
          </w:tcPr>
          <w:p w14:paraId="73C2172F" w14:textId="3F7B171D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780059D6" w14:textId="5DC294EB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และเดือนสิงหาคม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AC610B" w:rsidRPr="00C26995" w14:paraId="15DBC95F" w14:textId="77777777" w:rsidTr="002A0ECE">
        <w:tc>
          <w:tcPr>
            <w:tcW w:w="3236" w:type="dxa"/>
            <w:hideMark/>
          </w:tcPr>
          <w:p w14:paraId="09FA7BB8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6968FB16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B757280" w14:textId="32FE5E29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63B68DD6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C35F6" w14:textId="414D4559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771" w:type="dxa"/>
            <w:hideMark/>
          </w:tcPr>
          <w:p w14:paraId="6B5F1BCB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8" w:type="dxa"/>
            <w:hideMark/>
          </w:tcPr>
          <w:p w14:paraId="3ABA3DA5" w14:textId="4FC202CA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A77235" w:rsidRPr="00A7723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12</w:t>
            </w:r>
            <w:r w:rsidRPr="00C26995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A77235" w:rsidRPr="00A7723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2563</w:t>
            </w:r>
            <w:r w:rsidRPr="00C26995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A77235" w:rsidRPr="00A7723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</w:tc>
      </w:tr>
      <w:tr w:rsidR="00AC610B" w:rsidRPr="00C26995" w14:paraId="1BEF129C" w14:textId="77777777" w:rsidTr="002A0ECE">
        <w:tc>
          <w:tcPr>
            <w:tcW w:w="3236" w:type="dxa"/>
          </w:tcPr>
          <w:p w14:paraId="2BC9009A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5928EB89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11E0CD93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3B3BF8" w14:textId="141091A2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  <w:p w14:paraId="13788272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13111E1" w14:textId="25BD0ADA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0DD7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771" w:type="dxa"/>
            <w:hideMark/>
          </w:tcPr>
          <w:p w14:paraId="22879CA3" w14:textId="77777777" w:rsidR="00AC610B" w:rsidRPr="00C26995" w:rsidRDefault="00AC610B" w:rsidP="00733BDA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47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Pr="00C2699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ลบด้วยอัตราร้อยละคงที่และ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C2699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8" w:type="dxa"/>
          </w:tcPr>
          <w:p w14:paraId="4790E006" w14:textId="63863D0D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DD7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="00690DD7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0DD7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และเดือน</w:t>
            </w:r>
            <w:r w:rsidR="00690DD7" w:rsidRPr="00C26995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ตุลาคม </w:t>
            </w:r>
            <w:r w:rsidR="00A77235" w:rsidRPr="00A77235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2571</w:t>
            </w:r>
          </w:p>
        </w:tc>
      </w:tr>
      <w:tr w:rsidR="00AC610B" w:rsidRPr="00C26995" w14:paraId="61D132DC" w14:textId="77777777" w:rsidTr="002A0ECE">
        <w:tc>
          <w:tcPr>
            <w:tcW w:w="3236" w:type="dxa"/>
            <w:hideMark/>
          </w:tcPr>
          <w:p w14:paraId="6480DBA5" w14:textId="7D6730A2" w:rsidR="00AC610B" w:rsidRPr="00C26995" w:rsidRDefault="00AC610B" w:rsidP="009C726E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RATCH-Australia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Gas (Holdings)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Pty Ltd</w:t>
            </w:r>
          </w:p>
          <w:p w14:paraId="3E774639" w14:textId="77777777" w:rsidR="00AC610B" w:rsidRPr="00C26995" w:rsidRDefault="00AC610B" w:rsidP="009C726E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699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00CDC729" w14:textId="6960CB9F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197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715E2A30" w14:textId="194153B7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771" w:type="dxa"/>
          </w:tcPr>
          <w:p w14:paraId="4485596B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8" w:type="dxa"/>
          </w:tcPr>
          <w:p w14:paraId="4AC42521" w14:textId="10B711EF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C2699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C2699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นเมษายน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A77235" w:rsidRPr="00A77235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Pr="00C2699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="00A77235" w:rsidRPr="00A77235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</w:tr>
      <w:tr w:rsidR="00AC610B" w:rsidRPr="00C26995" w14:paraId="276582A5" w14:textId="77777777" w:rsidTr="002A0ECE">
        <w:tc>
          <w:tcPr>
            <w:tcW w:w="3236" w:type="dxa"/>
          </w:tcPr>
          <w:p w14:paraId="319913E4" w14:textId="04E8CE44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C26995">
              <w:rPr>
                <w:rFonts w:asciiTheme="majorBidi" w:hAnsiTheme="majorBidi" w:cstheme="majorBidi"/>
                <w:sz w:val="30"/>
                <w:szCs w:val="30"/>
              </w:rPr>
              <w:t>Holdings) Pty Ltd</w:t>
            </w:r>
          </w:p>
          <w:p w14:paraId="589CCFDE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12DF60C7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1E905FB4" w14:textId="3D304030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3B432B7" w14:textId="6D7F022B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771" w:type="dxa"/>
          </w:tcPr>
          <w:p w14:paraId="530A6468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8" w:type="dxa"/>
          </w:tcPr>
          <w:p w14:paraId="50BAC006" w14:textId="54D17B7F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C2699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C2699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="00A77235" w:rsidRPr="00A772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AC610B" w:rsidRPr="00C26995" w14:paraId="4F2FDE24" w14:textId="77777777" w:rsidTr="002A0ECE">
        <w:tc>
          <w:tcPr>
            <w:tcW w:w="3236" w:type="dxa"/>
            <w:vAlign w:val="bottom"/>
          </w:tcPr>
          <w:p w14:paraId="7C51ACF5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64653BF9" w14:textId="0B9D38C9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990" w:type="dxa"/>
          </w:tcPr>
          <w:p w14:paraId="1ABA9ACC" w14:textId="1A31B0A8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771" w:type="dxa"/>
          </w:tcPr>
          <w:p w14:paraId="03D147B3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</w:t>
            </w:r>
          </w:p>
        </w:tc>
        <w:tc>
          <w:tcPr>
            <w:tcW w:w="2428" w:type="dxa"/>
          </w:tcPr>
          <w:p w14:paraId="0EB84B5D" w14:textId="6C5A0F6F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AC610B" w:rsidRPr="00C26995" w14:paraId="5548E8B3" w14:textId="77777777" w:rsidTr="002A0ECE">
        <w:tc>
          <w:tcPr>
            <w:tcW w:w="3236" w:type="dxa"/>
            <w:vAlign w:val="bottom"/>
          </w:tcPr>
          <w:p w14:paraId="7A69DD1F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A54EA7E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36B4C3E8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4FCC76D8" w14:textId="5FF6FD53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  <w:r w:rsidR="00733BDA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428" w:type="dxa"/>
          </w:tcPr>
          <w:p w14:paraId="71F814F5" w14:textId="14EE547C" w:rsidR="00AC610B" w:rsidRPr="00C26995" w:rsidRDefault="00A77235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AC610B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AC610B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  <w:r w:rsidR="00AC610B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AC610B" w:rsidRPr="00C26995" w14:paraId="49923A45" w14:textId="77777777" w:rsidTr="002A0ECE">
        <w:tc>
          <w:tcPr>
            <w:tcW w:w="3236" w:type="dxa"/>
          </w:tcPr>
          <w:p w14:paraId="6913F1DE" w14:textId="7777777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32BF7E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EE9298D" w14:textId="77777777" w:rsidR="00AC610B" w:rsidRPr="00C26995" w:rsidRDefault="00AC610B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31EBEBD4" w14:textId="0622887C" w:rsidR="00AC610B" w:rsidRPr="00C26995" w:rsidRDefault="00AC610B" w:rsidP="00733BDA">
            <w:pPr>
              <w:pStyle w:val="BodyText"/>
              <w:tabs>
                <w:tab w:val="clear" w:pos="227"/>
                <w:tab w:val="clear" w:pos="1644"/>
                <w:tab w:val="left" w:pos="252"/>
                <w:tab w:val="decimal" w:pos="794"/>
                <w:tab w:val="left" w:pos="1378"/>
              </w:tabs>
              <w:spacing w:after="0"/>
              <w:ind w:right="-245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42C2E32E" w14:textId="32D9317B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เดือนเมษายน </w:t>
            </w:r>
            <w:r w:rsidR="00A77235" w:rsidRPr="00A77235">
              <w:rPr>
                <w:rFonts w:asciiTheme="majorBidi" w:hAnsiTheme="majorBidi" w:cstheme="majorBidi" w:hint="cs"/>
                <w:sz w:val="30"/>
                <w:szCs w:val="30"/>
              </w:rPr>
              <w:t>2572</w:t>
            </w:r>
          </w:p>
        </w:tc>
      </w:tr>
      <w:tr w:rsidR="00AC610B" w:rsidRPr="00C26995" w14:paraId="1D1B2E2D" w14:textId="77777777" w:rsidTr="002A0ECE">
        <w:tc>
          <w:tcPr>
            <w:tcW w:w="3236" w:type="dxa"/>
          </w:tcPr>
          <w:p w14:paraId="42B79D65" w14:textId="45412D87" w:rsidR="00AC610B" w:rsidRPr="00C26995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RATCH - LGWF Finco Pty Ltd</w:t>
            </w:r>
          </w:p>
          <w:p w14:paraId="191DFF9D" w14:textId="77777777" w:rsidR="00AC610B" w:rsidRPr="00C26995" w:rsidRDefault="00AC610B" w:rsidP="002A0EC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บริษัทย่อยของ บริษัท ราช-</w:t>
            </w: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br/>
            </w:r>
            <w:r w:rsidRPr="00C26995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2EE3EE4C" w14:textId="2C2F0160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79399F4A" w14:textId="2046CDED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771" w:type="dxa"/>
          </w:tcPr>
          <w:p w14:paraId="32A0D73D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8" w:type="dxa"/>
          </w:tcPr>
          <w:p w14:paraId="5F6E14A7" w14:textId="6B9B2D1D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AC610B" w:rsidRPr="00C26995" w14:paraId="6C7C9AF3" w14:textId="77777777" w:rsidTr="002A0ECE">
        <w:tc>
          <w:tcPr>
            <w:tcW w:w="3236" w:type="dxa"/>
            <w:hideMark/>
          </w:tcPr>
          <w:p w14:paraId="36C73037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Lao Cai Renewable Energy (Vietnam) Joint Stock Company</w:t>
            </w:r>
          </w:p>
          <w:p w14:paraId="12918CD8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74D4EC4B" w14:textId="77777777" w:rsidR="00AC610B" w:rsidRPr="00C26995" w:rsidRDefault="00AC610B" w:rsidP="009C726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  <w:hideMark/>
          </w:tcPr>
          <w:p w14:paraId="2779F16F" w14:textId="5788B49B" w:rsidR="00AC610B" w:rsidRPr="00C26995" w:rsidRDefault="00A77235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0C2FF04A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26220CDE" w14:textId="77777777" w:rsidR="00AC610B" w:rsidRPr="00C26995" w:rsidRDefault="00AC610B" w:rsidP="009C726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3546D27" w14:textId="01506346" w:rsidR="00AC610B" w:rsidRPr="00C26995" w:rsidRDefault="00A77235" w:rsidP="009C7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771" w:type="dxa"/>
            <w:hideMark/>
          </w:tcPr>
          <w:p w14:paraId="58EC361A" w14:textId="77777777" w:rsidR="00AC610B" w:rsidRPr="00C26995" w:rsidRDefault="00AC610B" w:rsidP="009C726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8" w:type="dxa"/>
            <w:hideMark/>
          </w:tcPr>
          <w:p w14:paraId="78E4617B" w14:textId="350B5A34" w:rsidR="00AC610B" w:rsidRPr="00C26995" w:rsidRDefault="00AC610B" w:rsidP="009C726E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1E3B9F" w:rsidRPr="00C26995" w14:paraId="24F18E4F" w14:textId="77777777" w:rsidTr="002A0ECE">
        <w:tc>
          <w:tcPr>
            <w:tcW w:w="3236" w:type="dxa"/>
          </w:tcPr>
          <w:p w14:paraId="3099A649" w14:textId="159B54BE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118D0734" w14:textId="77777777" w:rsidR="001E3B9F" w:rsidRPr="00A7723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5A10B5" w14:textId="77777777" w:rsidR="001E3B9F" w:rsidRPr="00A7723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1C3FE026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8" w:type="dxa"/>
          </w:tcPr>
          <w:p w14:paraId="5986D6F6" w14:textId="77777777" w:rsidR="001E3B9F" w:rsidRPr="00C26995" w:rsidRDefault="001E3B9F" w:rsidP="001E3B9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6DF67A69" w14:textId="77777777" w:rsidTr="002A0ECE">
        <w:tc>
          <w:tcPr>
            <w:tcW w:w="3236" w:type="dxa"/>
          </w:tcPr>
          <w:p w14:paraId="1B57FA1A" w14:textId="030EB200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92284ED" w14:textId="77777777" w:rsidR="001E3B9F" w:rsidRPr="00A7723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522487" w14:textId="77777777" w:rsidR="001E3B9F" w:rsidRPr="00A7723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5650443B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8" w:type="dxa"/>
          </w:tcPr>
          <w:p w14:paraId="60566891" w14:textId="77777777" w:rsidR="001E3B9F" w:rsidRPr="00C26995" w:rsidRDefault="001E3B9F" w:rsidP="001E3B9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4F693B3C" w14:textId="77777777" w:rsidTr="002A0ECE">
        <w:tc>
          <w:tcPr>
            <w:tcW w:w="3236" w:type="dxa"/>
          </w:tcPr>
          <w:p w14:paraId="03515271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ราช เอ็นเนอร์จี ระยอง จำกัด</w:t>
            </w:r>
            <w:r w:rsidRPr="00C269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  <w:p w14:paraId="61D47DC2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E96AF9" w14:textId="2191E539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  <w:p w14:paraId="28B9A7BA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564592B" w14:textId="27357B7A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771" w:type="dxa"/>
          </w:tcPr>
          <w:p w14:paraId="25BDB538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proofErr w:type="gramStart"/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Fallback</w:t>
            </w:r>
            <w:proofErr w:type="gramEnd"/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Rate (THBFIX) </w:t>
            </w:r>
          </w:p>
        </w:tc>
        <w:tc>
          <w:tcPr>
            <w:tcW w:w="2428" w:type="dxa"/>
          </w:tcPr>
          <w:p w14:paraId="79DDDCB6" w14:textId="1D21303E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รายไตรมาสตั้งแต่เดือนธันวาคม </w:t>
            </w:r>
            <w:r w:rsidRPr="00A77235">
              <w:rPr>
                <w:rFonts w:asciiTheme="majorBidi" w:hAnsiTheme="majorBidi"/>
                <w:sz w:val="30"/>
                <w:szCs w:val="30"/>
              </w:rPr>
              <w:t>2565</w:t>
            </w:r>
            <w:r w:rsidRPr="00C26995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ถึงเดือนมีนาคม </w:t>
            </w:r>
            <w:r w:rsidRPr="00A77235">
              <w:rPr>
                <w:rFonts w:asciiTheme="majorBidi" w:hAnsiTheme="majorBidi"/>
                <w:sz w:val="30"/>
                <w:szCs w:val="30"/>
              </w:rPr>
              <w:t>2583</w:t>
            </w:r>
          </w:p>
        </w:tc>
      </w:tr>
      <w:tr w:rsidR="001E3B9F" w:rsidRPr="00C26995" w14:paraId="7778C5C8" w14:textId="77777777" w:rsidTr="002A0ECE">
        <w:trPr>
          <w:trHeight w:val="1415"/>
        </w:trPr>
        <w:tc>
          <w:tcPr>
            <w:tcW w:w="3236" w:type="dxa"/>
            <w:hideMark/>
          </w:tcPr>
          <w:p w14:paraId="13125639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C26995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C26995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5B9FECC8" w14:textId="6CD9E0AC" w:rsidR="001E3B9F" w:rsidRPr="00C26995" w:rsidRDefault="001E3B9F" w:rsidP="001E3B9F">
            <w:pPr>
              <w:pStyle w:val="BodyText"/>
              <w:tabs>
                <w:tab w:val="clear" w:pos="227"/>
                <w:tab w:val="clear" w:pos="2807"/>
                <w:tab w:val="left" w:pos="155"/>
                <w:tab w:val="left" w:pos="2880"/>
              </w:tabs>
              <w:spacing w:after="0"/>
              <w:ind w:left="155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C2699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 xml:space="preserve">Fareast Renewable 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  <w:p w14:paraId="418291FD" w14:textId="338CAE2E" w:rsidR="001E3B9F" w:rsidRPr="00C26995" w:rsidRDefault="001E3B9F" w:rsidP="001E3B9F">
            <w:pPr>
              <w:ind w:firstLine="706"/>
            </w:pPr>
          </w:p>
        </w:tc>
        <w:tc>
          <w:tcPr>
            <w:tcW w:w="1350" w:type="dxa"/>
            <w:hideMark/>
          </w:tcPr>
          <w:p w14:paraId="4927631D" w14:textId="6F261721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0382C94D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  <w:p w14:paraId="07121EF7" w14:textId="55C7561D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3B5D8" w14:textId="26C74CCE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  <w:p w14:paraId="6FF6045E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3A8B86" w14:textId="2D0BE755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  <w:hideMark/>
          </w:tcPr>
          <w:p w14:paraId="388B85FC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  <w:p w14:paraId="2A076A73" w14:textId="5A828770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hideMark/>
          </w:tcPr>
          <w:p w14:paraId="798B7E4A" w14:textId="0EC6C0E4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1E3B9F" w:rsidRPr="00C26995" w14:paraId="5C38D40E" w14:textId="77777777" w:rsidTr="002A0ECE">
        <w:tc>
          <w:tcPr>
            <w:tcW w:w="3236" w:type="dxa"/>
          </w:tcPr>
          <w:p w14:paraId="16C34273" w14:textId="734FE39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1350" w:type="dxa"/>
          </w:tcPr>
          <w:p w14:paraId="233B4662" w14:textId="710406C6" w:rsidR="001E3B9F" w:rsidRPr="00C26995" w:rsidRDefault="00A05DDA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15,350</w:t>
            </w:r>
          </w:p>
          <w:p w14:paraId="5BD8F3AB" w14:textId="2DEF1B48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D08C24F" w14:textId="552FA0BB" w:rsidR="001E3B9F" w:rsidRPr="00C26995" w:rsidRDefault="00A05DDA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13,148</w:t>
            </w:r>
          </w:p>
        </w:tc>
        <w:tc>
          <w:tcPr>
            <w:tcW w:w="1771" w:type="dxa"/>
          </w:tcPr>
          <w:p w14:paraId="44132CB6" w14:textId="0D00E7F0" w:rsidR="001E3B9F" w:rsidRPr="00C26995" w:rsidRDefault="00A05DDA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THOR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</w:t>
            </w:r>
            <w:r w:rsidR="001E3B9F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2EA71E0E" w14:textId="09B7504A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 w:rsidR="00A05DDA">
              <w:rPr>
                <w:rFonts w:asciiTheme="majorBidi" w:hAnsiTheme="majorBidi" w:hint="cs"/>
                <w:sz w:val="30"/>
                <w:szCs w:val="30"/>
                <w:cs/>
              </w:rPr>
              <w:t xml:space="preserve">สิงหาคม </w:t>
            </w:r>
            <w:r w:rsidR="00A05DDA">
              <w:rPr>
                <w:rFonts w:asciiTheme="majorBidi" w:hAnsiTheme="majorBidi"/>
                <w:sz w:val="30"/>
                <w:szCs w:val="30"/>
              </w:rPr>
              <w:t>2568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5DDA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C26995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2587</w:t>
            </w:r>
          </w:p>
        </w:tc>
      </w:tr>
      <w:tr w:rsidR="00A05DDA" w:rsidRPr="00C26995" w14:paraId="47497765" w14:textId="77777777" w:rsidTr="002A0ECE">
        <w:tc>
          <w:tcPr>
            <w:tcW w:w="3236" w:type="dxa"/>
          </w:tcPr>
          <w:p w14:paraId="5DD7683B" w14:textId="1C93132E" w:rsidR="00A05DDA" w:rsidRPr="009A242D" w:rsidRDefault="00A05DDA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1350" w:type="dxa"/>
          </w:tcPr>
          <w:p w14:paraId="2BC69A6E" w14:textId="6599EA4B" w:rsidR="00A05DDA" w:rsidRPr="00A77235" w:rsidRDefault="00A05DDA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350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ล้านเหรียญสหรัฐอเมร</w:t>
            </w:r>
            <w:r w:rsidR="00057703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D1F3AD5" w14:textId="1B13EEF1" w:rsidR="00A05DDA" w:rsidRPr="00A77235" w:rsidRDefault="00A05DDA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9,697</w:t>
            </w:r>
          </w:p>
        </w:tc>
        <w:tc>
          <w:tcPr>
            <w:tcW w:w="1771" w:type="dxa"/>
          </w:tcPr>
          <w:p w14:paraId="32210B85" w14:textId="79269EE6" w:rsidR="00A05DDA" w:rsidRPr="00C26995" w:rsidRDefault="00A05DDA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38C3B6D2" w14:textId="3DB7CFAA" w:rsidR="00A05DDA" w:rsidRPr="00C26995" w:rsidRDefault="00A05DDA" w:rsidP="001E3B9F">
            <w:pPr>
              <w:pStyle w:val="BodyText"/>
              <w:spacing w:after="0"/>
              <w:rPr>
                <w:rFonts w:asciiTheme="majorBidi" w:hAnsi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C26995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2587</w:t>
            </w:r>
          </w:p>
        </w:tc>
      </w:tr>
      <w:tr w:rsidR="001E3B9F" w:rsidRPr="00C26995" w14:paraId="726836ED" w14:textId="77777777" w:rsidTr="002A0ECE">
        <w:tc>
          <w:tcPr>
            <w:tcW w:w="3236" w:type="dxa"/>
          </w:tcPr>
          <w:p w14:paraId="6F486EE2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8D2BD3A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22DEA" w14:textId="433E3523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771" w:type="dxa"/>
          </w:tcPr>
          <w:p w14:paraId="69984DA9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12E83C91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2BA7F6C8" w14:textId="77777777" w:rsidTr="002A0ECE">
        <w:trPr>
          <w:trHeight w:val="551"/>
        </w:trPr>
        <w:tc>
          <w:tcPr>
            <w:tcW w:w="3236" w:type="dxa"/>
          </w:tcPr>
          <w:p w14:paraId="23102167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3CDE3746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B3D84" w14:textId="55DDE84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601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1" w:type="dxa"/>
          </w:tcPr>
          <w:p w14:paraId="4873B690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1A2F8257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1594188D" w14:textId="77777777" w:rsidTr="002A0ECE">
        <w:trPr>
          <w:trHeight w:val="82"/>
        </w:trPr>
        <w:tc>
          <w:tcPr>
            <w:tcW w:w="3236" w:type="dxa"/>
          </w:tcPr>
          <w:p w14:paraId="65B332D1" w14:textId="77777777" w:rsidR="001E3B9F" w:rsidRPr="00C26995" w:rsidRDefault="001E3B9F" w:rsidP="001E3B9F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6B165CD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B3632" w14:textId="6135512D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771" w:type="dxa"/>
          </w:tcPr>
          <w:p w14:paraId="237B1C5E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8" w:type="dxa"/>
          </w:tcPr>
          <w:p w14:paraId="44FC13E5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28249877" w14:textId="77777777" w:rsidTr="002A0ECE">
        <w:tc>
          <w:tcPr>
            <w:tcW w:w="3236" w:type="dxa"/>
          </w:tcPr>
          <w:p w14:paraId="6D7EA353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C26995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E4C99A5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F1766" w14:textId="786054A0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1" w:type="dxa"/>
          </w:tcPr>
          <w:p w14:paraId="17217056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78DF4345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708919ED" w14:textId="77777777" w:rsidTr="002A0ECE">
        <w:tc>
          <w:tcPr>
            <w:tcW w:w="3236" w:type="dxa"/>
            <w:hideMark/>
          </w:tcPr>
          <w:p w14:paraId="1EF9E460" w14:textId="77777777" w:rsidR="001E3B9F" w:rsidRPr="00C26995" w:rsidRDefault="001E3B9F" w:rsidP="001E3B9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73BAF3DD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A5FF1" w14:textId="5117947E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1771" w:type="dxa"/>
            <w:hideMark/>
          </w:tcPr>
          <w:p w14:paraId="02AF87BB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hideMark/>
          </w:tcPr>
          <w:p w14:paraId="22F6C8FB" w14:textId="77777777" w:rsidR="001E3B9F" w:rsidRPr="00C26995" w:rsidRDefault="001E3B9F" w:rsidP="001E3B9F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B9F" w:rsidRPr="001E3B9F" w14:paraId="289B5D7F" w14:textId="77777777" w:rsidTr="00B65FEC">
        <w:trPr>
          <w:trHeight w:val="215"/>
        </w:trPr>
        <w:tc>
          <w:tcPr>
            <w:tcW w:w="3236" w:type="dxa"/>
          </w:tcPr>
          <w:p w14:paraId="16FAEE24" w14:textId="77777777" w:rsidR="001E3B9F" w:rsidRPr="001E3B9F" w:rsidRDefault="001E3B9F" w:rsidP="001E3B9F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8E94D9" w14:textId="77777777" w:rsidR="001E3B9F" w:rsidRPr="001E3B9F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F12464" w14:textId="77777777" w:rsidR="001E3B9F" w:rsidRPr="001E3B9F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610E0F2E" w14:textId="77777777" w:rsidR="001E3B9F" w:rsidRPr="001E3B9F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7369457A" w14:textId="77777777" w:rsidR="001E3B9F" w:rsidRPr="001E3B9F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B9F" w:rsidRPr="00C26995" w14:paraId="5B161486" w14:textId="77777777" w:rsidTr="006423AA">
        <w:trPr>
          <w:trHeight w:val="425"/>
        </w:trPr>
        <w:tc>
          <w:tcPr>
            <w:tcW w:w="3236" w:type="dxa"/>
          </w:tcPr>
          <w:p w14:paraId="38E944BA" w14:textId="7FD04ED3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67FE5F9F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73E9D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3F19DD6F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8" w:type="dxa"/>
          </w:tcPr>
          <w:p w14:paraId="5E50C157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70D86098" w14:textId="77777777" w:rsidTr="002A0ECE">
        <w:trPr>
          <w:trHeight w:val="888"/>
        </w:trPr>
        <w:tc>
          <w:tcPr>
            <w:tcW w:w="3236" w:type="dxa"/>
            <w:hideMark/>
          </w:tcPr>
          <w:p w14:paraId="62D93583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41E6C4F9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4D1F4AE4" w14:textId="4A045273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88DCC7" w14:textId="53ECABC2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04536139" w14:textId="67728854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320</w:t>
            </w:r>
          </w:p>
          <w:p w14:paraId="518A90DD" w14:textId="6578F75A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4BE44E91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8" w:type="dxa"/>
          </w:tcPr>
          <w:p w14:paraId="4BAB5793" w14:textId="2AE3FF54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0A6FA2E" w14:textId="6203E155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73EB49C4" w14:textId="77777777" w:rsidTr="002A0ECE">
        <w:tc>
          <w:tcPr>
            <w:tcW w:w="3236" w:type="dxa"/>
          </w:tcPr>
          <w:p w14:paraId="1FF556CB" w14:textId="53924A5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C26995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20F6C5C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BCCB41" w14:textId="7FB201CD" w:rsidR="001E3B9F" w:rsidRPr="00C26995" w:rsidRDefault="001E3B9F" w:rsidP="001E3B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1" w:type="dxa"/>
          </w:tcPr>
          <w:p w14:paraId="19CE618B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1D80DEAD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4E56B13D" w14:textId="77777777" w:rsidTr="002A0ECE">
        <w:tc>
          <w:tcPr>
            <w:tcW w:w="3236" w:type="dxa"/>
          </w:tcPr>
          <w:p w14:paraId="2479E9E1" w14:textId="46260010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40E1202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D5DC8C" w14:textId="64DDF3E6" w:rsidR="001E3B9F" w:rsidRPr="00C26995" w:rsidRDefault="001E3B9F" w:rsidP="001E3B9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771" w:type="dxa"/>
          </w:tcPr>
          <w:p w14:paraId="597AD095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57A0C948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379CFCD1" w14:textId="77777777" w:rsidTr="002A0ECE">
        <w:tc>
          <w:tcPr>
            <w:tcW w:w="3236" w:type="dxa"/>
          </w:tcPr>
          <w:p w14:paraId="5D16905B" w14:textId="2A3E90F4" w:rsidR="001E3B9F" w:rsidRPr="001E3B9F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ACDE6E" w14:textId="77777777" w:rsidR="001E3B9F" w:rsidRPr="001E3B9F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DE06F8" w14:textId="77777777" w:rsidR="001E3B9F" w:rsidRPr="001E3B9F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47BE05E0" w14:textId="77777777" w:rsidR="001E3B9F" w:rsidRPr="001E3B9F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5FF43B8A" w14:textId="77777777" w:rsidR="001E3B9F" w:rsidRPr="001E3B9F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72162B3B" w14:textId="77777777" w:rsidTr="002A0ECE">
        <w:tc>
          <w:tcPr>
            <w:tcW w:w="3236" w:type="dxa"/>
          </w:tcPr>
          <w:p w14:paraId="0A522CCA" w14:textId="77777777" w:rsidR="001E3B9F" w:rsidRPr="001E3B9F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8CE49A" w14:textId="77777777" w:rsidR="001E3B9F" w:rsidRPr="001E3B9F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2AA9A8" w14:textId="77777777" w:rsidR="001E3B9F" w:rsidRPr="001E3B9F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0CBB7756" w14:textId="77777777" w:rsidR="001E3B9F" w:rsidRPr="001E3B9F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0EDDE7E6" w14:textId="77777777" w:rsidR="001E3B9F" w:rsidRPr="001E3B9F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1E3B9F" w14:paraId="7BB90275" w14:textId="77777777" w:rsidTr="002A0ECE">
        <w:tc>
          <w:tcPr>
            <w:tcW w:w="3236" w:type="dxa"/>
          </w:tcPr>
          <w:p w14:paraId="4C06CE6E" w14:textId="03A02A95" w:rsidR="001E3B9F" w:rsidRPr="001E3B9F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3C2A3671" w14:textId="77777777" w:rsidR="001E3B9F" w:rsidRPr="001E3B9F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7756C8" w14:textId="77777777" w:rsidR="001E3B9F" w:rsidRPr="001E3B9F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0F49064F" w14:textId="77777777" w:rsidR="001E3B9F" w:rsidRPr="001E3B9F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7F83BB65" w14:textId="77777777" w:rsidR="001E3B9F" w:rsidRPr="001E3B9F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1E01B0B5" w14:textId="77777777" w:rsidTr="002A0ECE">
        <w:trPr>
          <w:trHeight w:val="349"/>
        </w:trPr>
        <w:tc>
          <w:tcPr>
            <w:tcW w:w="3236" w:type="dxa"/>
          </w:tcPr>
          <w:p w14:paraId="1C9ECF6C" w14:textId="23CBE295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3882333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BB2182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1" w:type="dxa"/>
          </w:tcPr>
          <w:p w14:paraId="6E016B17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47763CA7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</w:tr>
      <w:tr w:rsidR="001E3B9F" w:rsidRPr="00C26995" w14:paraId="48033341" w14:textId="77777777" w:rsidTr="002A0ECE">
        <w:trPr>
          <w:trHeight w:val="992"/>
        </w:trPr>
        <w:tc>
          <w:tcPr>
            <w:tcW w:w="3236" w:type="dxa"/>
            <w:hideMark/>
          </w:tcPr>
          <w:p w14:paraId="1C9BB60B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CA38EDA" w14:textId="6E7F2634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AC0647" w14:textId="7B389BFC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  <w:p w14:paraId="6779BDC3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471D83A" w14:textId="3598140C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771" w:type="dxa"/>
          </w:tcPr>
          <w:p w14:paraId="5E81029C" w14:textId="60500615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428" w:type="dxa"/>
          </w:tcPr>
          <w:p w14:paraId="164DF6D6" w14:textId="3EF194CD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C26995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10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</w:t>
            </w:r>
            <w:r w:rsidRPr="00C26995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นปี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2570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C26995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E3B9F" w:rsidRPr="00C26995" w14:paraId="102F99C5" w14:textId="77777777" w:rsidTr="002A0ECE">
        <w:tc>
          <w:tcPr>
            <w:tcW w:w="3236" w:type="dxa"/>
            <w:hideMark/>
          </w:tcPr>
          <w:p w14:paraId="3DD21157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3EF01072" w14:textId="29E8513B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1AB3B717" w14:textId="63339854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771" w:type="dxa"/>
          </w:tcPr>
          <w:p w14:paraId="7B83A061" w14:textId="04869EB6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8" w:type="dxa"/>
          </w:tcPr>
          <w:p w14:paraId="03AC9DD5" w14:textId="3EB4BBF0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1E3B9F" w:rsidRPr="00C26995" w14:paraId="4E663F98" w14:textId="77777777" w:rsidTr="00B65FEC">
        <w:tc>
          <w:tcPr>
            <w:tcW w:w="3236" w:type="dxa"/>
          </w:tcPr>
          <w:p w14:paraId="0D2AE68C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1DB4361" w14:textId="4B3394C2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B4B4C3" w14:textId="5FFD2CAB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71" w:type="dxa"/>
          </w:tcPr>
          <w:p w14:paraId="16874C1F" w14:textId="69F0BC46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8" w:type="dxa"/>
          </w:tcPr>
          <w:p w14:paraId="163DF0F1" w14:textId="74F5A2C0" w:rsidR="001E3B9F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  <w:p w14:paraId="5F800C57" w14:textId="1D3F5665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3B9F" w:rsidRPr="00C26995" w14:paraId="24D4984B" w14:textId="77777777" w:rsidTr="00B65FEC">
        <w:trPr>
          <w:trHeight w:val="888"/>
        </w:trPr>
        <w:tc>
          <w:tcPr>
            <w:tcW w:w="3236" w:type="dxa"/>
          </w:tcPr>
          <w:p w14:paraId="43A289D4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4D8E5B2A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694C293B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D6A782" w14:textId="7D56F74F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  <w:p w14:paraId="2AE4EF5C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BF5AB0" w14:textId="0A6273AB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771" w:type="dxa"/>
          </w:tcPr>
          <w:p w14:paraId="6706E99A" w14:textId="4EE52B1A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</w:rPr>
              <w:t>98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28" w:type="dxa"/>
          </w:tcPr>
          <w:p w14:paraId="0F3CA6B8" w14:textId="1E4F38D4" w:rsidR="001E3B9F" w:rsidRPr="00C26995" w:rsidRDefault="001E3B9F" w:rsidP="001E3B9F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10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A77235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2575</w:t>
            </w:r>
            <w:r w:rsidRPr="00C26995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1E3B9F" w:rsidRPr="00C26995" w14:paraId="5EFDEC83" w14:textId="77777777" w:rsidTr="002A0ECE">
        <w:tc>
          <w:tcPr>
            <w:tcW w:w="3236" w:type="dxa"/>
            <w:hideMark/>
          </w:tcPr>
          <w:p w14:paraId="0AE3389C" w14:textId="77777777" w:rsidR="001E3B9F" w:rsidRPr="00C26995" w:rsidRDefault="001E3B9F" w:rsidP="001E3B9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9FF7776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896CBF2" w14:textId="79DAD482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772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71" w:type="dxa"/>
          </w:tcPr>
          <w:p w14:paraId="7C1AFA32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31FD56F6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B9F" w:rsidRPr="00C26995" w14:paraId="24FCF882" w14:textId="77777777" w:rsidTr="002A0ECE">
        <w:tc>
          <w:tcPr>
            <w:tcW w:w="3236" w:type="dxa"/>
            <w:vAlign w:val="bottom"/>
          </w:tcPr>
          <w:p w14:paraId="4E6752ED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6CE5392B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F161E" w14:textId="4DBD9DFD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1" w:type="dxa"/>
            <w:vAlign w:val="bottom"/>
            <w:hideMark/>
          </w:tcPr>
          <w:p w14:paraId="13903B2B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vAlign w:val="bottom"/>
            <w:hideMark/>
          </w:tcPr>
          <w:p w14:paraId="1F3A91ED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</w:tr>
      <w:tr w:rsidR="001E3B9F" w:rsidRPr="00C26995" w14:paraId="0A2B73B1" w14:textId="77777777" w:rsidTr="002A0ECE">
        <w:trPr>
          <w:trHeight w:val="442"/>
        </w:trPr>
        <w:tc>
          <w:tcPr>
            <w:tcW w:w="3236" w:type="dxa"/>
            <w:hideMark/>
          </w:tcPr>
          <w:p w14:paraId="17D64AAD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12FB9236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824E068" w14:textId="016A5A42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771" w:type="dxa"/>
            <w:hideMark/>
          </w:tcPr>
          <w:p w14:paraId="19C1D7DD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hideMark/>
          </w:tcPr>
          <w:p w14:paraId="3C830A35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B9F" w:rsidRPr="00C26995" w14:paraId="0F4E3D2F" w14:textId="77777777" w:rsidTr="002A0ECE">
        <w:trPr>
          <w:trHeight w:val="442"/>
        </w:trPr>
        <w:tc>
          <w:tcPr>
            <w:tcW w:w="3236" w:type="dxa"/>
          </w:tcPr>
          <w:p w14:paraId="4001F803" w14:textId="77777777" w:rsidR="001E3B9F" w:rsidRPr="00C26995" w:rsidRDefault="001E3B9F" w:rsidP="001E3B9F">
            <w:pPr>
              <w:pStyle w:val="BodyText"/>
              <w:spacing w:after="0"/>
              <w:ind w:right="-2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C2699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26945319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344AEEA" w14:textId="01A257F3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031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71" w:type="dxa"/>
          </w:tcPr>
          <w:p w14:paraId="1CF70FC4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4D2493FD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B9F" w:rsidRPr="00C26995" w14:paraId="28E1DAFE" w14:textId="77777777" w:rsidTr="002A0ECE">
        <w:trPr>
          <w:trHeight w:val="442"/>
        </w:trPr>
        <w:tc>
          <w:tcPr>
            <w:tcW w:w="3236" w:type="dxa"/>
          </w:tcPr>
          <w:p w14:paraId="478DF99C" w14:textId="77777777" w:rsidR="001E3B9F" w:rsidRPr="00C26995" w:rsidRDefault="001E3B9F" w:rsidP="001E3B9F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CAD9EBA" w14:textId="77777777" w:rsidR="001E3B9F" w:rsidRPr="00C26995" w:rsidRDefault="001E3B9F" w:rsidP="001E3B9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F233C" w14:textId="10CFD9ED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771" w:type="dxa"/>
          </w:tcPr>
          <w:p w14:paraId="28E76A39" w14:textId="77777777" w:rsidR="001E3B9F" w:rsidRPr="00C26995" w:rsidRDefault="001E3B9F" w:rsidP="001E3B9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</w:tcPr>
          <w:p w14:paraId="50E2D3BD" w14:textId="77777777" w:rsidR="001E3B9F" w:rsidRPr="00C26995" w:rsidRDefault="001E3B9F" w:rsidP="001E3B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590047F" w14:textId="77777777" w:rsidR="001A7B16" w:rsidRDefault="001A7B16" w:rsidP="00C75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787A4" w14:textId="23FB7C17" w:rsidR="001E3B9F" w:rsidRDefault="001E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990"/>
        <w:gridCol w:w="1800"/>
        <w:gridCol w:w="2430"/>
      </w:tblGrid>
      <w:tr w:rsidR="00AC610B" w:rsidRPr="00C26995" w14:paraId="04F74F0B" w14:textId="77777777" w:rsidTr="00D761EC">
        <w:trPr>
          <w:tblHeader/>
        </w:trPr>
        <w:tc>
          <w:tcPr>
            <w:tcW w:w="3240" w:type="dxa"/>
          </w:tcPr>
          <w:p w14:paraId="2C21B174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6570" w:type="dxa"/>
            <w:gridSpan w:val="4"/>
            <w:hideMark/>
          </w:tcPr>
          <w:p w14:paraId="23A17AF8" w14:textId="57382C64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C610B" w:rsidRPr="00C26995" w14:paraId="7B82A573" w14:textId="77777777" w:rsidTr="00D761EC">
        <w:trPr>
          <w:tblHeader/>
        </w:trPr>
        <w:tc>
          <w:tcPr>
            <w:tcW w:w="3240" w:type="dxa"/>
          </w:tcPr>
          <w:p w14:paraId="1EA00F65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hideMark/>
          </w:tcPr>
          <w:p w14:paraId="7D7B6A95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วงเงินกู้รวม</w:t>
            </w:r>
          </w:p>
        </w:tc>
        <w:tc>
          <w:tcPr>
            <w:tcW w:w="990" w:type="dxa"/>
            <w:hideMark/>
          </w:tcPr>
          <w:p w14:paraId="02B4CE9E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1800" w:type="dxa"/>
            <w:hideMark/>
          </w:tcPr>
          <w:p w14:paraId="6D6739DE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430" w:type="dxa"/>
            <w:hideMark/>
          </w:tcPr>
          <w:p w14:paraId="2C23FBE1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กำหนดชำระคืน</w:t>
            </w:r>
          </w:p>
        </w:tc>
      </w:tr>
      <w:tr w:rsidR="00AC610B" w:rsidRPr="00C26995" w14:paraId="462932B7" w14:textId="77777777" w:rsidTr="00D761EC">
        <w:trPr>
          <w:tblHeader/>
        </w:trPr>
        <w:tc>
          <w:tcPr>
            <w:tcW w:w="3240" w:type="dxa"/>
          </w:tcPr>
          <w:p w14:paraId="5E122E40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8548A7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hideMark/>
          </w:tcPr>
          <w:p w14:paraId="66413516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  <w:t>(</w:t>
            </w: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  <w:cs/>
              </w:rPr>
              <w:t>ล้านบาท</w:t>
            </w: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800" w:type="dxa"/>
            <w:hideMark/>
          </w:tcPr>
          <w:p w14:paraId="6E9E8819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  <w:t>(</w:t>
            </w: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  <w:cs/>
              </w:rPr>
              <w:t>ร้อยละต่อปี</w:t>
            </w: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430" w:type="dxa"/>
          </w:tcPr>
          <w:p w14:paraId="52D811A1" w14:textId="77777777" w:rsidR="00AC610B" w:rsidRPr="00F0582D" w:rsidRDefault="00AC610B" w:rsidP="009C726E">
            <w:pPr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</w:rPr>
            </w:pPr>
          </w:p>
        </w:tc>
      </w:tr>
      <w:tr w:rsidR="00AC610B" w:rsidRPr="00C26995" w14:paraId="68C236ED" w14:textId="77777777" w:rsidTr="00D761EC">
        <w:tc>
          <w:tcPr>
            <w:tcW w:w="3240" w:type="dxa"/>
          </w:tcPr>
          <w:p w14:paraId="358B7F88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350" w:type="dxa"/>
          </w:tcPr>
          <w:p w14:paraId="43A85135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2B403F10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5AC0165D" w14:textId="77777777" w:rsidR="00AC610B" w:rsidRPr="00F0582D" w:rsidRDefault="00AC610B" w:rsidP="009C726E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626C78D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</w:tr>
      <w:tr w:rsidR="00AC610B" w:rsidRPr="00C26995" w14:paraId="4AF590CF" w14:textId="77777777" w:rsidTr="00D761EC">
        <w:tc>
          <w:tcPr>
            <w:tcW w:w="3240" w:type="dxa"/>
          </w:tcPr>
          <w:p w14:paraId="7DC1FF9B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677D186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DADD108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6038E118" w14:textId="77777777" w:rsidR="00AC610B" w:rsidRPr="00F0582D" w:rsidRDefault="00AC610B" w:rsidP="009C726E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0120309C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</w:tr>
      <w:tr w:rsidR="00AC610B" w:rsidRPr="00C26995" w14:paraId="1FC04164" w14:textId="77777777" w:rsidTr="00D761EC">
        <w:tc>
          <w:tcPr>
            <w:tcW w:w="3240" w:type="dxa"/>
          </w:tcPr>
          <w:p w14:paraId="49C1419F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0582D">
              <w:rPr>
                <w:rFonts w:asciiTheme="majorBidi" w:hAnsiTheme="majorBidi"/>
                <w:sz w:val="29"/>
                <w:szCs w:val="29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15FF4FB3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 w:hint="cs"/>
                <w:sz w:val="29"/>
                <w:szCs w:val="29"/>
                <w:cs/>
              </w:rPr>
              <w:t>ตามที่ระบุในสัญญา</w:t>
            </w:r>
          </w:p>
        </w:tc>
        <w:tc>
          <w:tcPr>
            <w:tcW w:w="990" w:type="dxa"/>
          </w:tcPr>
          <w:p w14:paraId="7EA13ED2" w14:textId="3CF60515" w:rsidR="00AC610B" w:rsidRPr="00F0582D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11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120</w:t>
            </w:r>
          </w:p>
        </w:tc>
        <w:tc>
          <w:tcPr>
            <w:tcW w:w="1800" w:type="dxa"/>
          </w:tcPr>
          <w:p w14:paraId="0AF3F25B" w14:textId="53FD785D" w:rsidR="00AC610B" w:rsidRPr="00F0582D" w:rsidRDefault="00AC610B" w:rsidP="00053582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อัตราร้อยละคงที่</w:t>
            </w:r>
          </w:p>
        </w:tc>
        <w:tc>
          <w:tcPr>
            <w:tcW w:w="2430" w:type="dxa"/>
          </w:tcPr>
          <w:p w14:paraId="4BA54E78" w14:textId="2FFDE32C" w:rsidR="001A7B16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29"/>
                <w:szCs w:val="29"/>
                <w:cs/>
              </w:rPr>
            </w:pPr>
            <w:r w:rsidRPr="00F0582D">
              <w:rPr>
                <w:rFonts w:asciiTheme="majorBidi" w:hAnsiTheme="majorBidi"/>
                <w:sz w:val="29"/>
                <w:szCs w:val="29"/>
                <w:cs/>
              </w:rPr>
              <w:t>ภายในเดือน</w:t>
            </w:r>
            <w:r w:rsidR="008C11B9" w:rsidRPr="00F0582D">
              <w:rPr>
                <w:rFonts w:asciiTheme="majorBidi" w:hAnsiTheme="majorBidi" w:hint="cs"/>
                <w:sz w:val="29"/>
                <w:szCs w:val="29"/>
                <w:cs/>
              </w:rPr>
              <w:t>พฤษภา</w:t>
            </w:r>
            <w:r w:rsidRPr="00F0582D">
              <w:rPr>
                <w:rFonts w:asciiTheme="majorBidi" w:hAnsiTheme="majorBidi" w:hint="cs"/>
                <w:sz w:val="29"/>
                <w:szCs w:val="29"/>
                <w:cs/>
              </w:rPr>
              <w:t xml:space="preserve">คม </w:t>
            </w:r>
            <w:r w:rsidR="00A77235" w:rsidRPr="00F0582D">
              <w:rPr>
                <w:rFonts w:asciiTheme="majorBidi" w:hAnsiTheme="majorBidi"/>
                <w:sz w:val="29"/>
                <w:szCs w:val="29"/>
              </w:rPr>
              <w:t>256</w:t>
            </w:r>
            <w:r w:rsidR="00A77235" w:rsidRPr="00F0582D">
              <w:rPr>
                <w:rFonts w:asciiTheme="majorBidi" w:hAnsiTheme="majorBidi" w:hint="cs"/>
                <w:sz w:val="29"/>
                <w:szCs w:val="29"/>
              </w:rPr>
              <w:t>9</w:t>
            </w:r>
          </w:p>
        </w:tc>
      </w:tr>
      <w:tr w:rsidR="00AC610B" w:rsidRPr="00524BD7" w14:paraId="3A92CD3C" w14:textId="77777777" w:rsidTr="00D761EC">
        <w:tc>
          <w:tcPr>
            <w:tcW w:w="3240" w:type="dxa"/>
          </w:tcPr>
          <w:p w14:paraId="2D994D1B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6D2FCBFD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5DB1982D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0127EC84" w14:textId="77777777" w:rsidR="00AC610B" w:rsidRPr="00F0582D" w:rsidRDefault="00AC610B" w:rsidP="009C726E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73A92239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</w:tr>
      <w:tr w:rsidR="00AC610B" w:rsidRPr="00C26995" w14:paraId="2DC96E95" w14:textId="77777777" w:rsidTr="00D761EC">
        <w:tc>
          <w:tcPr>
            <w:tcW w:w="3240" w:type="dxa"/>
            <w:hideMark/>
          </w:tcPr>
          <w:p w14:paraId="2CD844CC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</w:tcPr>
          <w:p w14:paraId="7FD42351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085BD922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46A5A6D2" w14:textId="77777777" w:rsidR="00AC610B" w:rsidRPr="00F0582D" w:rsidRDefault="00AC610B" w:rsidP="009C726E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BFDAC57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</w:tr>
      <w:tr w:rsidR="00AC610B" w:rsidRPr="00C26995" w14:paraId="7547A239" w14:textId="77777777" w:rsidTr="00D761EC">
        <w:tc>
          <w:tcPr>
            <w:tcW w:w="3240" w:type="dxa"/>
          </w:tcPr>
          <w:p w14:paraId="23A40FF7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บริษัท ราช กรุ๊ป จำกัด (มหาชน)</w:t>
            </w:r>
          </w:p>
          <w:p w14:paraId="6805354B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hideMark/>
          </w:tcPr>
          <w:p w14:paraId="2ADA71CA" w14:textId="3105F4E6" w:rsidR="00AC610B" w:rsidRPr="00F0582D" w:rsidRDefault="00A77235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10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000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ล้านบาท</w:t>
            </w:r>
          </w:p>
        </w:tc>
        <w:tc>
          <w:tcPr>
            <w:tcW w:w="990" w:type="dxa"/>
          </w:tcPr>
          <w:p w14:paraId="194C094F" w14:textId="0BC00CD3" w:rsidR="00AC610B" w:rsidRPr="00F0582D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1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423</w:t>
            </w:r>
          </w:p>
        </w:tc>
        <w:tc>
          <w:tcPr>
            <w:tcW w:w="1800" w:type="dxa"/>
            <w:hideMark/>
          </w:tcPr>
          <w:p w14:paraId="150DD4A6" w14:textId="77777777" w:rsidR="00AC610B" w:rsidRPr="00F0582D" w:rsidRDefault="00AC610B" w:rsidP="009C726E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อัตราร้อยละคงที่</w:t>
            </w:r>
          </w:p>
        </w:tc>
        <w:tc>
          <w:tcPr>
            <w:tcW w:w="2430" w:type="dxa"/>
            <w:hideMark/>
          </w:tcPr>
          <w:p w14:paraId="4EA39994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/>
                <w:sz w:val="29"/>
                <w:szCs w:val="29"/>
                <w:cs/>
              </w:rPr>
              <w:t>มีกำหนดการจ่ายชำระคืนเมื่อทวงถาม</w:t>
            </w:r>
          </w:p>
        </w:tc>
      </w:tr>
      <w:tr w:rsidR="00FD6488" w:rsidRPr="00F0582D" w14:paraId="019E66C3" w14:textId="77777777" w:rsidTr="00F0582D">
        <w:trPr>
          <w:trHeight w:val="92"/>
        </w:trPr>
        <w:tc>
          <w:tcPr>
            <w:tcW w:w="3240" w:type="dxa"/>
          </w:tcPr>
          <w:p w14:paraId="23147B88" w14:textId="77777777" w:rsidR="00FD6488" w:rsidRPr="00F0582D" w:rsidRDefault="00FD6488" w:rsidP="00FD6488">
            <w:pPr>
              <w:jc w:val="thaiDistribute"/>
              <w:rPr>
                <w:rFonts w:asciiTheme="majorBidi" w:eastAsiaTheme="minorHAns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63D3E273" w14:textId="77777777" w:rsidR="00FD6488" w:rsidRPr="00F0582D" w:rsidRDefault="00FD6488" w:rsidP="009C726E">
            <w:pPr>
              <w:jc w:val="center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52A35202" w14:textId="77777777" w:rsidR="00FD6488" w:rsidRPr="00F0582D" w:rsidRDefault="00FD6488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800" w:type="dxa"/>
          </w:tcPr>
          <w:p w14:paraId="5E8DF6B5" w14:textId="77777777" w:rsidR="00FD6488" w:rsidRPr="00F0582D" w:rsidRDefault="00FD6488" w:rsidP="009C726E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30" w:type="dxa"/>
          </w:tcPr>
          <w:p w14:paraId="073E71BF" w14:textId="77777777" w:rsidR="00FD6488" w:rsidRPr="00F0582D" w:rsidRDefault="00FD6488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AC610B" w:rsidRPr="00C26995" w14:paraId="46A4DFBB" w14:textId="77777777" w:rsidTr="00D761EC">
        <w:tc>
          <w:tcPr>
            <w:tcW w:w="3240" w:type="dxa"/>
          </w:tcPr>
          <w:p w14:paraId="78A78700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ระยะยาว</w:t>
            </w:r>
          </w:p>
        </w:tc>
        <w:tc>
          <w:tcPr>
            <w:tcW w:w="1350" w:type="dxa"/>
          </w:tcPr>
          <w:p w14:paraId="4DF2F0AD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7C08096A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B5E2F47" w14:textId="77777777" w:rsidR="00AC610B" w:rsidRPr="00F0582D" w:rsidRDefault="00AC610B" w:rsidP="009C726E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474895BA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</w:tr>
      <w:tr w:rsidR="00AC610B" w:rsidRPr="00C26995" w14:paraId="4AAFF777" w14:textId="77777777" w:rsidTr="00D761EC">
        <w:tc>
          <w:tcPr>
            <w:tcW w:w="3240" w:type="dxa"/>
            <w:hideMark/>
          </w:tcPr>
          <w:p w14:paraId="3E27D6A2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961EC8E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5CBCC60C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106989E" w14:textId="77777777" w:rsidR="00AC610B" w:rsidRPr="00F0582D" w:rsidRDefault="00AC610B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0519D293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</w:tr>
      <w:tr w:rsidR="00AC610B" w:rsidRPr="00C26995" w14:paraId="496EF97F" w14:textId="77777777" w:rsidTr="00D761EC">
        <w:tc>
          <w:tcPr>
            <w:tcW w:w="3240" w:type="dxa"/>
            <w:hideMark/>
          </w:tcPr>
          <w:p w14:paraId="5BB5748F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hideMark/>
          </w:tcPr>
          <w:p w14:paraId="5B45741B" w14:textId="7D0F162D" w:rsidR="00AC610B" w:rsidRPr="00F0582D" w:rsidRDefault="00A77235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1</w:t>
            </w:r>
            <w:r w:rsidRPr="00F0582D">
              <w:rPr>
                <w:rFonts w:asciiTheme="majorBidi" w:eastAsiaTheme="minorHAnsi" w:hAnsiTheme="majorBidi" w:cstheme="majorBidi" w:hint="cs"/>
                <w:sz w:val="29"/>
                <w:szCs w:val="29"/>
              </w:rPr>
              <w:t>5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000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ล้านบาท</w:t>
            </w:r>
          </w:p>
        </w:tc>
        <w:tc>
          <w:tcPr>
            <w:tcW w:w="990" w:type="dxa"/>
          </w:tcPr>
          <w:p w14:paraId="128407B4" w14:textId="1E6455DD" w:rsidR="00AC610B" w:rsidRPr="00F0582D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1</w:t>
            </w:r>
            <w:r w:rsidRPr="00F0582D">
              <w:rPr>
                <w:rFonts w:asciiTheme="majorBidi" w:eastAsiaTheme="minorHAnsi" w:hAnsiTheme="majorBidi" w:cstheme="majorBidi" w:hint="cs"/>
                <w:sz w:val="29"/>
                <w:szCs w:val="29"/>
              </w:rPr>
              <w:t>5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1800" w:type="dxa"/>
            <w:hideMark/>
          </w:tcPr>
          <w:p w14:paraId="6E283A56" w14:textId="77777777" w:rsidR="00AC610B" w:rsidRPr="00F0582D" w:rsidRDefault="00AC610B" w:rsidP="009C726E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THOR 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บวกด้วยอัตราร้อยละคงที่</w:t>
            </w:r>
          </w:p>
        </w:tc>
        <w:tc>
          <w:tcPr>
            <w:tcW w:w="2430" w:type="dxa"/>
            <w:hideMark/>
          </w:tcPr>
          <w:p w14:paraId="1852ED0E" w14:textId="73F22D1E" w:rsidR="00AC610B" w:rsidRPr="00F0582D" w:rsidRDefault="00AC610B" w:rsidP="009C72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F0582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เดือนมีนาคม </w:t>
            </w:r>
            <w:r w:rsidR="00A77235" w:rsidRPr="00F0582D">
              <w:rPr>
                <w:rFonts w:asciiTheme="majorBidi" w:hAnsiTheme="majorBidi" w:cstheme="majorBidi"/>
                <w:sz w:val="29"/>
                <w:szCs w:val="29"/>
              </w:rPr>
              <w:t>2570</w:t>
            </w:r>
          </w:p>
          <w:p w14:paraId="405CF6A5" w14:textId="7122A980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และเดือนสิงหาคม </w:t>
            </w:r>
            <w:r w:rsidR="00A77235" w:rsidRPr="00F0582D">
              <w:rPr>
                <w:rFonts w:asciiTheme="majorBidi" w:hAnsiTheme="majorBidi" w:cstheme="majorBidi"/>
                <w:sz w:val="29"/>
                <w:szCs w:val="29"/>
              </w:rPr>
              <w:t>2571</w:t>
            </w:r>
          </w:p>
        </w:tc>
      </w:tr>
      <w:tr w:rsidR="00AC610B" w:rsidRPr="00C26995" w14:paraId="7E62346C" w14:textId="77777777" w:rsidTr="00D761EC">
        <w:trPr>
          <w:trHeight w:val="89"/>
        </w:trPr>
        <w:tc>
          <w:tcPr>
            <w:tcW w:w="3240" w:type="dxa"/>
          </w:tcPr>
          <w:p w14:paraId="41666A02" w14:textId="77777777" w:rsidR="00AC610B" w:rsidRPr="00F0582D" w:rsidRDefault="00AC610B" w:rsidP="00733BDA">
            <w:pPr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F0582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ค่าธรรมเนียมในการจัดหา</w:t>
            </w:r>
            <w:r w:rsidRPr="00F0582D">
              <w:rPr>
                <w:rFonts w:asciiTheme="majorBidi" w:hAnsiTheme="majorBidi" w:cstheme="majorBidi"/>
                <w:sz w:val="29"/>
                <w:szCs w:val="29"/>
              </w:rPr>
              <w:br/>
              <w:t xml:space="preserve">   </w:t>
            </w:r>
            <w:r w:rsidRPr="00F0582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10FDA5A6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C87964" w14:textId="24181740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A77235" w:rsidRPr="00F0582D">
              <w:rPr>
                <w:rFonts w:asciiTheme="majorBidi" w:hAnsiTheme="majorBidi" w:cstheme="majorBidi" w:hint="cs"/>
                <w:sz w:val="29"/>
                <w:szCs w:val="29"/>
              </w:rPr>
              <w:t>1</w:t>
            </w:r>
            <w:r w:rsidR="00A77235" w:rsidRPr="00F0582D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F0582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0" w:type="dxa"/>
          </w:tcPr>
          <w:p w14:paraId="3EE5D1FC" w14:textId="77777777" w:rsidR="00AC610B" w:rsidRPr="00F0582D" w:rsidRDefault="00AC610B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11B596AD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</w:tr>
      <w:tr w:rsidR="00AC610B" w:rsidRPr="00C26995" w14:paraId="7CB4B348" w14:textId="77777777" w:rsidTr="00D761EC">
        <w:trPr>
          <w:trHeight w:val="89"/>
        </w:trPr>
        <w:tc>
          <w:tcPr>
            <w:tcW w:w="3240" w:type="dxa"/>
          </w:tcPr>
          <w:p w14:paraId="188221AD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</w:tcPr>
          <w:p w14:paraId="5352A8DD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24F6E9" w14:textId="78CB104A" w:rsidR="00AC610B" w:rsidRPr="00F0582D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 w:hint="cs"/>
                <w:b/>
                <w:bCs/>
                <w:sz w:val="29"/>
                <w:szCs w:val="29"/>
              </w:rPr>
              <w:t>14</w:t>
            </w:r>
            <w:r w:rsidR="00AC610B"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  <w:t>989</w:t>
            </w:r>
          </w:p>
        </w:tc>
        <w:tc>
          <w:tcPr>
            <w:tcW w:w="1800" w:type="dxa"/>
          </w:tcPr>
          <w:p w14:paraId="16210D35" w14:textId="77777777" w:rsidR="00AC610B" w:rsidRPr="00F0582D" w:rsidRDefault="00AC610B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0D046573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</w:tr>
      <w:tr w:rsidR="00733BDA" w:rsidRPr="00F0582D" w14:paraId="155E50CB" w14:textId="77777777" w:rsidTr="00D761EC">
        <w:trPr>
          <w:trHeight w:val="89"/>
        </w:trPr>
        <w:tc>
          <w:tcPr>
            <w:tcW w:w="3240" w:type="dxa"/>
          </w:tcPr>
          <w:p w14:paraId="6FAD789A" w14:textId="77777777" w:rsidR="00733BDA" w:rsidRPr="00F0582D" w:rsidRDefault="00733BDA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6CF8AE9E" w14:textId="77777777" w:rsidR="00733BDA" w:rsidRPr="00F0582D" w:rsidRDefault="00733BDA" w:rsidP="009C726E">
            <w:pPr>
              <w:jc w:val="center"/>
              <w:rPr>
                <w:rFonts w:asciiTheme="majorBidi" w:eastAsiaTheme="minorHAns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4FDB36" w14:textId="77777777" w:rsidR="00733BDA" w:rsidRPr="00F0582D" w:rsidRDefault="00733BDA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1800" w:type="dxa"/>
          </w:tcPr>
          <w:p w14:paraId="61996B2D" w14:textId="77777777" w:rsidR="00733BDA" w:rsidRPr="00F0582D" w:rsidRDefault="00733BDA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2430" w:type="dxa"/>
          </w:tcPr>
          <w:p w14:paraId="55B17EE7" w14:textId="77777777" w:rsidR="00733BDA" w:rsidRPr="00F0582D" w:rsidRDefault="00733BDA" w:rsidP="009C726E">
            <w:pPr>
              <w:jc w:val="thaiDistribute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AC610B" w:rsidRPr="00C26995" w14:paraId="480725D3" w14:textId="77777777" w:rsidTr="00D761EC">
        <w:trPr>
          <w:trHeight w:val="89"/>
        </w:trPr>
        <w:tc>
          <w:tcPr>
            <w:tcW w:w="3240" w:type="dxa"/>
          </w:tcPr>
          <w:p w14:paraId="3B4ECE70" w14:textId="21E979BE" w:rsidR="00AC610B" w:rsidRPr="00F0582D" w:rsidRDefault="00733BDA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  <w:t>หุ้นกู</w:t>
            </w:r>
            <w:r w:rsidRPr="00F0582D">
              <w:rPr>
                <w:rFonts w:asciiTheme="majorBidi" w:eastAsiaTheme="minorHAnsi" w:hAnsiTheme="majorBidi" w:cstheme="majorBidi" w:hint="cs"/>
                <w:b/>
                <w:bCs/>
                <w:sz w:val="29"/>
                <w:szCs w:val="29"/>
                <w:cs/>
              </w:rPr>
              <w:t>้</w:t>
            </w:r>
          </w:p>
        </w:tc>
        <w:tc>
          <w:tcPr>
            <w:tcW w:w="1350" w:type="dxa"/>
          </w:tcPr>
          <w:p w14:paraId="59526D23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14:paraId="4A31B85F" w14:textId="77777777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07AFA7D" w14:textId="77777777" w:rsidR="00AC610B" w:rsidRPr="00F0582D" w:rsidRDefault="00AC610B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</w:tcPr>
          <w:p w14:paraId="38E86F6B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</w:tr>
      <w:tr w:rsidR="00AC610B" w:rsidRPr="00C26995" w14:paraId="529383CD" w14:textId="77777777" w:rsidTr="00D761EC">
        <w:tc>
          <w:tcPr>
            <w:tcW w:w="3240" w:type="dxa"/>
          </w:tcPr>
          <w:p w14:paraId="4268D566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บริษัท ราช กรุ๊ป จำกัด (มหาชน)</w:t>
            </w:r>
          </w:p>
          <w:p w14:paraId="4ACF88D7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hideMark/>
          </w:tcPr>
          <w:p w14:paraId="16C17155" w14:textId="37ADF1D9" w:rsidR="00AC610B" w:rsidRPr="00F0582D" w:rsidRDefault="00A77235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9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500</w:t>
            </w:r>
          </w:p>
          <w:p w14:paraId="16257976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ล้านบาท</w:t>
            </w:r>
          </w:p>
        </w:tc>
        <w:tc>
          <w:tcPr>
            <w:tcW w:w="990" w:type="dxa"/>
          </w:tcPr>
          <w:p w14:paraId="36B16475" w14:textId="25DEB0A3" w:rsidR="00AC610B" w:rsidRPr="00F0582D" w:rsidRDefault="00A77235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9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500</w:t>
            </w:r>
          </w:p>
        </w:tc>
        <w:tc>
          <w:tcPr>
            <w:tcW w:w="1800" w:type="dxa"/>
            <w:hideMark/>
          </w:tcPr>
          <w:p w14:paraId="4E67A602" w14:textId="661AFA15" w:rsidR="00AC610B" w:rsidRPr="00F0582D" w:rsidRDefault="00A77235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2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.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61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- 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3</w:t>
            </w:r>
            <w:r w:rsidR="00AC610B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.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430" w:type="dxa"/>
            <w:hideMark/>
          </w:tcPr>
          <w:p w14:paraId="79587BD5" w14:textId="6582EB5D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29"/>
                <w:szCs w:val="29"/>
              </w:rPr>
            </w:pP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หุ้นกู้มีอายุ </w:t>
            </w:r>
            <w:r w:rsidR="00A77235" w:rsidRPr="00F0582D">
              <w:rPr>
                <w:rFonts w:asciiTheme="majorBidi" w:hAnsiTheme="majorBidi" w:cstheme="majorBidi" w:hint="cs"/>
                <w:spacing w:val="-10"/>
                <w:sz w:val="29"/>
                <w:szCs w:val="29"/>
              </w:rPr>
              <w:t>3</w:t>
            </w:r>
            <w:r w:rsidR="00E23F18" w:rsidRPr="00F0582D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 xml:space="preserve"> </w:t>
            </w:r>
            <w:r w:rsidRPr="00F0582D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 xml:space="preserve">ปี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5</w:t>
            </w:r>
            <w:r w:rsidRPr="00F0582D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 xml:space="preserve"> 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ปี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10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 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ปี และ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15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 ปี และครบกำหนดไถ่ถอนใน</w:t>
            </w:r>
            <w:r w:rsidRPr="00F0582D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 xml:space="preserve">ปี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2570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 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ปี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2572</w:t>
            </w:r>
            <w:r w:rsidRPr="00F0582D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 xml:space="preserve"> ปี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2573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 และปี </w:t>
            </w:r>
            <w:r w:rsidR="00A77235" w:rsidRPr="00F0582D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2578</w:t>
            </w:r>
            <w:r w:rsidRPr="00F0582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 ตามลำดับ</w:t>
            </w:r>
          </w:p>
        </w:tc>
      </w:tr>
      <w:tr w:rsidR="00AC610B" w:rsidRPr="00C26995" w14:paraId="781719A5" w14:textId="77777777" w:rsidTr="00D761EC">
        <w:tc>
          <w:tcPr>
            <w:tcW w:w="3240" w:type="dxa"/>
            <w:vAlign w:val="bottom"/>
            <w:hideMark/>
          </w:tcPr>
          <w:p w14:paraId="00343F32" w14:textId="77777777" w:rsidR="00AC610B" w:rsidRPr="00F0582D" w:rsidRDefault="00AC610B" w:rsidP="009C726E">
            <w:pPr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  <w:r w:rsidRPr="00F0582D">
              <w:rPr>
                <w:rFonts w:asciiTheme="majorBidi" w:eastAsiaTheme="minorHAns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ค่าธรรมเนียมในการจัดหา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br/>
              <w:t xml:space="preserve">   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6F690DF8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49D4C3" w14:textId="6C82CF03" w:rsidR="00AC610B" w:rsidRPr="00F0582D" w:rsidRDefault="00AC610B" w:rsidP="009C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(</w:t>
            </w:r>
            <w:r w:rsidR="00A77235"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6</w:t>
            </w:r>
            <w:r w:rsidRPr="00F0582D">
              <w:rPr>
                <w:rFonts w:asciiTheme="majorBidi" w:eastAsiaTheme="minorHAns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0" w:type="dxa"/>
            <w:vAlign w:val="bottom"/>
          </w:tcPr>
          <w:p w14:paraId="277413D5" w14:textId="77777777" w:rsidR="00AC610B" w:rsidRPr="00F0582D" w:rsidRDefault="00AC610B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  <w:tc>
          <w:tcPr>
            <w:tcW w:w="2430" w:type="dxa"/>
            <w:vAlign w:val="bottom"/>
          </w:tcPr>
          <w:p w14:paraId="516C65D0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  <w:p w14:paraId="2B29A7CC" w14:textId="77777777" w:rsidR="001A7B16" w:rsidRPr="00F0582D" w:rsidRDefault="001A7B16" w:rsidP="009C726E">
            <w:pPr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</w:p>
        </w:tc>
      </w:tr>
      <w:tr w:rsidR="00AC610B" w:rsidRPr="00C26995" w14:paraId="15284A26" w14:textId="77777777" w:rsidTr="00D761EC">
        <w:tc>
          <w:tcPr>
            <w:tcW w:w="3240" w:type="dxa"/>
          </w:tcPr>
          <w:p w14:paraId="293FB54C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</w:pPr>
            <w:r w:rsidRPr="00F0582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</w:tcPr>
          <w:p w14:paraId="0C1ADCE2" w14:textId="77777777" w:rsidR="00AC610B" w:rsidRPr="00F0582D" w:rsidRDefault="00AC610B" w:rsidP="009C726E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988D62" w14:textId="1EE8D69E" w:rsidR="00AC610B" w:rsidRPr="00F0582D" w:rsidRDefault="00A77235" w:rsidP="002E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</w:pP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  <w:t>9</w:t>
            </w:r>
            <w:r w:rsidR="00AC610B"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  <w:t>,</w:t>
            </w:r>
            <w:r w:rsidRPr="00F0582D"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  <w:t>494</w:t>
            </w:r>
          </w:p>
        </w:tc>
        <w:tc>
          <w:tcPr>
            <w:tcW w:w="1800" w:type="dxa"/>
          </w:tcPr>
          <w:p w14:paraId="6074ED26" w14:textId="77777777" w:rsidR="00AC610B" w:rsidRPr="00F0582D" w:rsidRDefault="00AC610B" w:rsidP="009C726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0" w:type="dxa"/>
          </w:tcPr>
          <w:p w14:paraId="00BAB116" w14:textId="77777777" w:rsidR="00AC610B" w:rsidRPr="00F0582D" w:rsidRDefault="00AC610B" w:rsidP="009C726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461E6FEC" w14:textId="77777777" w:rsidR="00CE64D5" w:rsidRPr="00524BD7" w:rsidRDefault="00CE64D5" w:rsidP="00FD648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pacing w:val="-3"/>
          <w:sz w:val="20"/>
          <w:szCs w:val="20"/>
        </w:rPr>
      </w:pPr>
    </w:p>
    <w:p w14:paraId="2E763F65" w14:textId="096AE3CE" w:rsidR="00F0582D" w:rsidRDefault="003767A6" w:rsidP="00F05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ณ วันที่ </w:t>
      </w:r>
      <w:r w:rsidR="00A77235" w:rsidRPr="00A77235">
        <w:rPr>
          <w:rFonts w:ascii="Angsana New" w:hAnsi="Angsana New"/>
          <w:spacing w:val="-3"/>
          <w:sz w:val="30"/>
          <w:szCs w:val="30"/>
        </w:rPr>
        <w:t>31</w:t>
      </w:r>
      <w:r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/>
          <w:spacing w:val="-3"/>
          <w:sz w:val="30"/>
          <w:szCs w:val="30"/>
        </w:rPr>
        <w:t>2568</w:t>
      </w:r>
      <w:r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กลุ่มบริษัทได้จดจำนองที่ดินพร้อมสิ่งปลูกสร้างบนที่ดิน อาคาร และโรงไฟฟ้า เครื่องจักรบางส่วน </w:t>
      </w:r>
      <w:r w:rsidR="00906204">
        <w:rPr>
          <w:rFonts w:ascii="Angsana New" w:hAnsi="Angsana New" w:hint="cs"/>
          <w:spacing w:val="-3"/>
          <w:sz w:val="30"/>
          <w:szCs w:val="30"/>
          <w:cs/>
        </w:rPr>
        <w:t xml:space="preserve">บัญชีเงินฝากในประเทศ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>และจดจำนำอุปกรณ์โรงไฟฟ้า รวมมูลค่าสุทธิตามบัญชีจำนว</w:t>
      </w:r>
      <w:r w:rsidR="001B433D"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น </w:t>
      </w:r>
      <w:r w:rsidR="00A77235" w:rsidRPr="00A77235">
        <w:rPr>
          <w:rFonts w:ascii="Angsana New" w:hAnsi="Angsana New"/>
          <w:spacing w:val="-3"/>
          <w:sz w:val="30"/>
          <w:szCs w:val="30"/>
        </w:rPr>
        <w:t>1</w:t>
      </w:r>
      <w:r w:rsidR="00824A21" w:rsidRPr="00C26995">
        <w:rPr>
          <w:rFonts w:ascii="Angsana New" w:hAnsi="Angsana New"/>
          <w:spacing w:val="-3"/>
          <w:sz w:val="30"/>
          <w:szCs w:val="30"/>
        </w:rPr>
        <w:t>,</w:t>
      </w:r>
      <w:r w:rsidR="0004513E">
        <w:rPr>
          <w:rFonts w:ascii="Angsana New" w:hAnsi="Angsana New"/>
          <w:spacing w:val="-3"/>
          <w:sz w:val="30"/>
          <w:szCs w:val="30"/>
        </w:rPr>
        <w:t>209.69</w:t>
      </w:r>
      <w:r w:rsidR="005F2CF7"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>ล้านเหรียญออสเตรเลีย</w:t>
      </w:r>
      <w:r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pacing w:val="-3"/>
          <w:sz w:val="30"/>
          <w:szCs w:val="30"/>
        </w:rPr>
        <w:t>6</w:t>
      </w:r>
      <w:r w:rsidR="00824A21" w:rsidRPr="00C26995">
        <w:rPr>
          <w:rFonts w:ascii="Angsana New" w:hAnsi="Angsana New"/>
          <w:spacing w:val="-3"/>
          <w:sz w:val="30"/>
          <w:szCs w:val="30"/>
        </w:rPr>
        <w:t>,</w:t>
      </w:r>
      <w:r w:rsidR="00A77235" w:rsidRPr="00A77235">
        <w:rPr>
          <w:rFonts w:ascii="Angsana New" w:hAnsi="Angsana New"/>
          <w:spacing w:val="-3"/>
          <w:sz w:val="30"/>
          <w:szCs w:val="30"/>
        </w:rPr>
        <w:t>892</w:t>
      </w:r>
      <w:r w:rsidR="00824A21" w:rsidRPr="00C26995">
        <w:rPr>
          <w:rFonts w:ascii="Angsana New" w:hAnsi="Angsana New"/>
          <w:spacing w:val="-3"/>
          <w:sz w:val="30"/>
          <w:szCs w:val="30"/>
        </w:rPr>
        <w:t>.</w:t>
      </w:r>
      <w:r w:rsidR="00A77235" w:rsidRPr="00A77235">
        <w:rPr>
          <w:rFonts w:ascii="Angsana New" w:hAnsi="Angsana New"/>
          <w:spacing w:val="-3"/>
          <w:sz w:val="30"/>
          <w:szCs w:val="30"/>
        </w:rPr>
        <w:t>55</w:t>
      </w:r>
      <w:r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>แล</w:t>
      </w:r>
      <w:r w:rsidR="000E6DA4"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ะ </w:t>
      </w:r>
      <w:r w:rsidR="00A77235" w:rsidRPr="00A77235">
        <w:rPr>
          <w:rFonts w:ascii="Angsana New" w:hAnsi="Angsana New"/>
          <w:spacing w:val="-3"/>
          <w:sz w:val="30"/>
          <w:szCs w:val="30"/>
        </w:rPr>
        <w:t>588</w:t>
      </w:r>
      <w:r w:rsidR="00824A21" w:rsidRPr="00C26995">
        <w:rPr>
          <w:rFonts w:ascii="Angsana New" w:hAnsi="Angsana New"/>
          <w:spacing w:val="-3"/>
          <w:sz w:val="30"/>
          <w:szCs w:val="30"/>
        </w:rPr>
        <w:t>,</w:t>
      </w:r>
      <w:r w:rsidR="00A77235" w:rsidRPr="00A77235">
        <w:rPr>
          <w:rFonts w:ascii="Angsana New" w:hAnsi="Angsana New"/>
          <w:spacing w:val="-3"/>
          <w:sz w:val="30"/>
          <w:szCs w:val="30"/>
        </w:rPr>
        <w:t>118</w:t>
      </w:r>
      <w:r w:rsidR="00824A21" w:rsidRPr="00C26995">
        <w:rPr>
          <w:rFonts w:ascii="Angsana New" w:hAnsi="Angsana New"/>
          <w:spacing w:val="-3"/>
          <w:sz w:val="30"/>
          <w:szCs w:val="30"/>
        </w:rPr>
        <w:t>.</w:t>
      </w:r>
      <w:r w:rsidR="00A77235" w:rsidRPr="00A77235">
        <w:rPr>
          <w:rFonts w:ascii="Angsana New" w:hAnsi="Angsana New"/>
          <w:spacing w:val="-3"/>
          <w:sz w:val="30"/>
          <w:szCs w:val="30"/>
        </w:rPr>
        <w:t>96</w:t>
      </w:r>
      <w:r w:rsidR="005F2CF7" w:rsidRPr="00C26995">
        <w:rPr>
          <w:rFonts w:ascii="Angsana New" w:hAnsi="Angsana New"/>
          <w:spacing w:val="-3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3"/>
          <w:sz w:val="30"/>
          <w:szCs w:val="30"/>
          <w:cs/>
        </w:rPr>
        <w:t xml:space="preserve">ล้านดองเวียดนาม เพื่อเป็นหลักประกันเงินกู้ยืมระยะยาวจากสถาบันการเงิน </w:t>
      </w:r>
      <w:r w:rsidR="005F2CF7" w:rsidRPr="00C26995">
        <w:rPr>
          <w:rFonts w:ascii="Angsana New" w:hAnsi="Angsana New"/>
          <w:i/>
          <w:iCs/>
          <w:sz w:val="30"/>
          <w:szCs w:val="30"/>
        </w:rPr>
        <w:t>(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2567</w:t>
      </w:r>
      <w:r w:rsidR="005F2CF7" w:rsidRPr="00C26995">
        <w:rPr>
          <w:rFonts w:ascii="Angsana New" w:hAnsi="Angsana New"/>
          <w:i/>
          <w:iCs/>
          <w:sz w:val="30"/>
          <w:szCs w:val="30"/>
        </w:rPr>
        <w:t xml:space="preserve">: </w:t>
      </w:r>
      <w:r w:rsidR="005F2CF7" w:rsidRPr="00C2699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รวมมูลค่าสุทธิตามบัญชีจำนวน 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801</w:t>
      </w:r>
      <w:r w:rsidR="001A13CC" w:rsidRPr="00C26995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63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C26995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ล้านเหรียญออสเตรเลีย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A77235" w:rsidRPr="00A77235">
        <w:rPr>
          <w:rFonts w:ascii="Angsana New" w:hAnsi="Angsana New" w:hint="cs"/>
          <w:i/>
          <w:iCs/>
          <w:spacing w:val="-3"/>
          <w:sz w:val="30"/>
          <w:szCs w:val="30"/>
        </w:rPr>
        <w:t>5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432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9</w:t>
      </w:r>
      <w:r w:rsidR="00A77235" w:rsidRPr="00A77235">
        <w:rPr>
          <w:rFonts w:ascii="Angsana New" w:hAnsi="Angsana New" w:hint="cs"/>
          <w:i/>
          <w:iCs/>
          <w:spacing w:val="-3"/>
          <w:sz w:val="30"/>
          <w:szCs w:val="30"/>
        </w:rPr>
        <w:t>6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C26995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ล้านบาท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C2699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และ 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623</w:t>
      </w:r>
      <w:r w:rsidR="000E6DA4" w:rsidRPr="00C26995">
        <w:rPr>
          <w:rFonts w:ascii="Angsana New" w:hAnsi="Angsana New"/>
          <w:i/>
          <w:iCs/>
          <w:spacing w:val="-3"/>
          <w:sz w:val="30"/>
          <w:szCs w:val="30"/>
        </w:rPr>
        <w:t>,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817</w:t>
      </w:r>
      <w:r w:rsidR="000E6DA4" w:rsidRPr="00C26995">
        <w:rPr>
          <w:rFonts w:ascii="Angsana New" w:hAnsi="Angsana New"/>
          <w:i/>
          <w:iCs/>
          <w:spacing w:val="-3"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pacing w:val="-3"/>
          <w:sz w:val="30"/>
          <w:szCs w:val="30"/>
        </w:rPr>
        <w:t>14</w:t>
      </w:r>
      <w:r w:rsidR="005F2CF7" w:rsidRPr="00C2699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5F2CF7" w:rsidRPr="00C26995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ล้านดองเวียดนาม</w:t>
      </w:r>
      <w:r w:rsidR="005F2CF7" w:rsidRPr="00C26995">
        <w:rPr>
          <w:rFonts w:ascii="Angsana New" w:hAnsi="Angsana New"/>
          <w:i/>
          <w:iCs/>
          <w:sz w:val="30"/>
          <w:szCs w:val="30"/>
          <w:cs/>
        </w:rPr>
        <w:t>)</w:t>
      </w:r>
      <w:r w:rsidR="00F0582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C5B5916" w14:textId="4D482FEF" w:rsidR="0043729F" w:rsidRPr="00C26995" w:rsidRDefault="0043729F" w:rsidP="00856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</w:t>
      </w:r>
      <w:r w:rsidR="00186A61" w:rsidRPr="00C26995">
        <w:rPr>
          <w:rFonts w:ascii="Angsana New" w:hAnsi="Angsana New" w:hint="cs"/>
          <w:sz w:val="30"/>
          <w:szCs w:val="30"/>
          <w:cs/>
        </w:rPr>
        <w:t xml:space="preserve">ม </w:t>
      </w:r>
      <w:r w:rsidR="00A77235" w:rsidRPr="00A77235">
        <w:rPr>
          <w:rFonts w:ascii="Angsana New" w:hAnsi="Angsana New"/>
          <w:sz w:val="30"/>
          <w:szCs w:val="30"/>
        </w:rPr>
        <w:t>12</w:t>
      </w:r>
      <w:r w:rsidR="00CC74FE"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000</w:t>
      </w:r>
      <w:r w:rsidR="00375D66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ล้านบาท</w:t>
      </w:r>
      <w:r w:rsidR="0000111A" w:rsidRPr="00C26995">
        <w:rPr>
          <w:rFonts w:ascii="Angsana New" w:hAnsi="Angsana New"/>
          <w:sz w:val="30"/>
          <w:szCs w:val="30"/>
        </w:rPr>
        <w:t xml:space="preserve"> </w:t>
      </w:r>
      <w:r w:rsidR="0000111A" w:rsidRPr="00C26995">
        <w:rPr>
          <w:rFonts w:ascii="Angsana New" w:hAnsi="Angsana New" w:hint="cs"/>
          <w:sz w:val="30"/>
          <w:szCs w:val="30"/>
          <w:cs/>
        </w:rPr>
        <w:t>และ</w:t>
      </w:r>
      <w:r w:rsidR="00186A61" w:rsidRPr="00C2699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300</w:t>
      </w:r>
      <w:r w:rsidR="000E6DA4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="00856656" w:rsidRPr="00C26995">
        <w:rPr>
          <w:rFonts w:ascii="Angsana New" w:hAnsi="Angsana New"/>
          <w:i/>
          <w:iCs/>
          <w:sz w:val="30"/>
          <w:szCs w:val="30"/>
        </w:rPr>
        <w:t>(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2567</w:t>
      </w:r>
      <w:r w:rsidR="00856656" w:rsidRPr="00C26995">
        <w:rPr>
          <w:rFonts w:ascii="Angsana New" w:hAnsi="Angsana New"/>
          <w:i/>
          <w:iCs/>
          <w:sz w:val="30"/>
          <w:szCs w:val="30"/>
        </w:rPr>
        <w:t xml:space="preserve">: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34</w:t>
      </w:r>
      <w:r w:rsidR="005F23D0" w:rsidRPr="00C26995">
        <w:rPr>
          <w:rFonts w:ascii="Angsana New" w:hAnsi="Angsana New"/>
          <w:i/>
          <w:iCs/>
          <w:sz w:val="30"/>
          <w:szCs w:val="30"/>
        </w:rPr>
        <w:t>,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700</w:t>
      </w:r>
      <w:r w:rsidR="0086510D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C2699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6510D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86510D" w:rsidRPr="00C2699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6510D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490</w:t>
      </w:r>
      <w:r w:rsidR="00856656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C26995">
        <w:rPr>
          <w:rFonts w:ascii="Angsana New" w:hAnsi="Angsana New"/>
          <w:i/>
          <w:iCs/>
          <w:sz w:val="30"/>
          <w:szCs w:val="30"/>
          <w:cs/>
        </w:rPr>
        <w:t>ล้านเหรียญ</w:t>
      </w:r>
      <w:r w:rsidR="00A9679E" w:rsidRPr="00C26995">
        <w:rPr>
          <w:rFonts w:ascii="Angsana New" w:hAnsi="Angsana New" w:hint="cs"/>
          <w:i/>
          <w:iCs/>
          <w:sz w:val="30"/>
          <w:szCs w:val="30"/>
          <w:cs/>
        </w:rPr>
        <w:t>สหรัฐอเมริกา</w:t>
      </w:r>
      <w:r w:rsidR="00856656" w:rsidRPr="00C2699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9C9C95A" w14:textId="77777777" w:rsidR="00C206E0" w:rsidRPr="00894EB8" w:rsidRDefault="00C206E0" w:rsidP="00C206E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pacing w:val="-3"/>
          <w:sz w:val="20"/>
          <w:szCs w:val="20"/>
          <w:cs/>
        </w:rPr>
      </w:pPr>
    </w:p>
    <w:p w14:paraId="055BECAF" w14:textId="0A35B21E" w:rsidR="000F49F5" w:rsidRPr="00C26995" w:rsidRDefault="0045108D" w:rsidP="00DA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</w:t>
      </w:r>
      <w:r w:rsidR="00F518DC" w:rsidRPr="00C26995">
        <w:rPr>
          <w:rFonts w:ascii="Angsana New" w:hAnsi="Angsana New" w:hint="cs"/>
          <w:sz w:val="30"/>
          <w:szCs w:val="30"/>
          <w:cs/>
          <w:lang w:val="th-TH"/>
        </w:rPr>
        <w:t>ญ</w:t>
      </w:r>
      <w:r w:rsidRPr="00C26995">
        <w:rPr>
          <w:rFonts w:ascii="Angsana New" w:hAnsi="Angsana New" w:hint="cs"/>
          <w:sz w:val="30"/>
          <w:szCs w:val="30"/>
          <w:cs/>
          <w:lang w:val="th-TH"/>
        </w:rPr>
        <w:t>าและต้องดำรงไว้ซึ่งอัตราส่วนทางการเงินที่สำคัญ</w:t>
      </w:r>
      <w:r w:rsidR="008B20A9" w:rsidRPr="00C26995">
        <w:rPr>
          <w:rFonts w:ascii="Angsana New" w:hAnsi="Angsana New" w:hint="cs"/>
          <w:sz w:val="30"/>
          <w:szCs w:val="30"/>
          <w:cs/>
          <w:lang w:val="th-TH"/>
        </w:rPr>
        <w:t>สำหรับเงินกู้ยืมระยะยาวจากสถาบันการเงินทุกสัญญา และสัญญาหุ้นกู้</w:t>
      </w:r>
      <w:r w:rsidR="008B20A9" w:rsidRPr="00C26995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8B20A9" w:rsidRPr="00C2699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B20A9" w:rsidRPr="00C26995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</w:t>
      </w:r>
      <w:r w:rsidR="00DA0099" w:rsidRPr="00C26995">
        <w:rPr>
          <w:rFonts w:ascii="Angsana New" w:hAnsi="Angsana New" w:hint="cs"/>
          <w:sz w:val="30"/>
          <w:szCs w:val="30"/>
          <w:cs/>
        </w:rPr>
        <w:t>ด</w:t>
      </w:r>
    </w:p>
    <w:p w14:paraId="4C3BA64B" w14:textId="37D08DD1" w:rsidR="00155881" w:rsidRPr="00894EB8" w:rsidRDefault="0015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612078" w14:textId="0B8AC78D" w:rsidR="00AA3994" w:rsidRPr="00C26995" w:rsidRDefault="00AA3994" w:rsidP="00AC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D746C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3C53E5F0" w14:textId="77777777" w:rsidR="001A5B73" w:rsidRPr="00894EB8" w:rsidRDefault="001A5B73" w:rsidP="00AC2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9"/>
        <w:gridCol w:w="1151"/>
        <w:gridCol w:w="180"/>
        <w:gridCol w:w="1260"/>
        <w:gridCol w:w="180"/>
        <w:gridCol w:w="1170"/>
      </w:tblGrid>
      <w:tr w:rsidR="001573D4" w:rsidRPr="00C26995" w14:paraId="28329503" w14:textId="77777777" w:rsidTr="009E2FBA">
        <w:trPr>
          <w:cantSplit/>
          <w:tblHeader/>
        </w:trPr>
        <w:tc>
          <w:tcPr>
            <w:tcW w:w="4050" w:type="dxa"/>
            <w:vAlign w:val="bottom"/>
          </w:tcPr>
          <w:p w14:paraId="42F2A64E" w14:textId="77777777" w:rsidR="001573D4" w:rsidRPr="00C26995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71E2E330" w14:textId="77777777" w:rsidR="001573D4" w:rsidRPr="00C26995" w:rsidRDefault="001573D4" w:rsidP="009E2FB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73D4" w:rsidRPr="00C26995" w14:paraId="1C463A2E" w14:textId="77777777" w:rsidTr="009E2FBA">
        <w:trPr>
          <w:cantSplit/>
          <w:tblHeader/>
        </w:trPr>
        <w:tc>
          <w:tcPr>
            <w:tcW w:w="4050" w:type="dxa"/>
            <w:vAlign w:val="bottom"/>
          </w:tcPr>
          <w:p w14:paraId="378B4F36" w14:textId="77777777" w:rsidR="001573D4" w:rsidRPr="00C26995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66A8A27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7042FB91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B9DE30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798DC2A8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71A476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78BF1F67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572498C5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059C34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573D4" w:rsidRPr="00C26995" w14:paraId="40059A38" w14:textId="77777777" w:rsidTr="009E2FBA">
        <w:trPr>
          <w:cantSplit/>
          <w:tblHeader/>
        </w:trPr>
        <w:tc>
          <w:tcPr>
            <w:tcW w:w="4050" w:type="dxa"/>
            <w:vAlign w:val="bottom"/>
          </w:tcPr>
          <w:p w14:paraId="4D32AE88" w14:textId="77777777" w:rsidR="001573D4" w:rsidRPr="00C26995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2C5E7D9C" w14:textId="77777777" w:rsidR="001573D4" w:rsidRPr="00C26995" w:rsidRDefault="001573D4" w:rsidP="009E2F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3D4" w:rsidRPr="00C26995" w14:paraId="45F78918" w14:textId="77777777" w:rsidTr="009E2FBA">
        <w:trPr>
          <w:cantSplit/>
        </w:trPr>
        <w:tc>
          <w:tcPr>
            <w:tcW w:w="4050" w:type="dxa"/>
            <w:vAlign w:val="bottom"/>
          </w:tcPr>
          <w:p w14:paraId="31FA3A4D" w14:textId="11CD0AE8" w:rsidR="001573D4" w:rsidRPr="00C26995" w:rsidRDefault="00A77235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679B5B49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E09EC04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DB02FE4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2A20E3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3C5D09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CA016E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A5A6AA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DA4" w:rsidRPr="00C26995" w14:paraId="478BE4EC" w14:textId="77777777" w:rsidTr="009E2FBA">
        <w:trPr>
          <w:cantSplit/>
        </w:trPr>
        <w:tc>
          <w:tcPr>
            <w:tcW w:w="4050" w:type="dxa"/>
            <w:vAlign w:val="bottom"/>
          </w:tcPr>
          <w:p w14:paraId="4453468B" w14:textId="5111074C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49C620C1" w14:textId="3D65F7E5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99" w:type="dxa"/>
            <w:gridSpan w:val="2"/>
            <w:vAlign w:val="bottom"/>
          </w:tcPr>
          <w:p w14:paraId="50E3794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1B0B1F2" w14:textId="4E78C4C0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  <w:vAlign w:val="bottom"/>
          </w:tcPr>
          <w:p w14:paraId="32A7753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49ADAE" w14:textId="28005DED" w:rsidR="000E6DA4" w:rsidRPr="00C26995" w:rsidRDefault="00A77235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80" w:type="dxa"/>
            <w:vAlign w:val="bottom"/>
          </w:tcPr>
          <w:p w14:paraId="6E98C419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A7F5C1" w14:textId="3771AEA8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</w:p>
        </w:tc>
      </w:tr>
      <w:tr w:rsidR="000E6DA4" w:rsidRPr="00C26995" w14:paraId="52C7BDC7" w14:textId="77777777" w:rsidTr="009E2FBA">
        <w:trPr>
          <w:cantSplit/>
        </w:trPr>
        <w:tc>
          <w:tcPr>
            <w:tcW w:w="4050" w:type="dxa"/>
            <w:vAlign w:val="bottom"/>
          </w:tcPr>
          <w:p w14:paraId="5CDA1CA8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vAlign w:val="bottom"/>
          </w:tcPr>
          <w:p w14:paraId="368A3A97" w14:textId="3875FD88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1,915,839</w:t>
            </w:r>
          </w:p>
        </w:tc>
        <w:tc>
          <w:tcPr>
            <w:tcW w:w="199" w:type="dxa"/>
            <w:gridSpan w:val="2"/>
            <w:vAlign w:val="bottom"/>
          </w:tcPr>
          <w:p w14:paraId="6FF6795C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D9ABBB3" w14:textId="67930259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(3,200,000)</w:t>
            </w:r>
          </w:p>
        </w:tc>
        <w:tc>
          <w:tcPr>
            <w:tcW w:w="180" w:type="dxa"/>
            <w:vAlign w:val="bottom"/>
          </w:tcPr>
          <w:p w14:paraId="141FB6D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B636C4" w14:textId="021424F2" w:rsidR="000E6DA4" w:rsidRPr="00C26995" w:rsidRDefault="00A05DDA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(253,</w:t>
            </w:r>
            <w:r w:rsidR="00894EB8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5FBCD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DB7FEE" w14:textId="5D9E9CF2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(1,537,569)</w:t>
            </w:r>
          </w:p>
        </w:tc>
      </w:tr>
      <w:tr w:rsidR="00894EB8" w:rsidRPr="00C26995" w14:paraId="76A00BBF" w14:textId="77777777" w:rsidTr="009E2FBA">
        <w:trPr>
          <w:cantSplit/>
        </w:trPr>
        <w:tc>
          <w:tcPr>
            <w:tcW w:w="4050" w:type="dxa"/>
            <w:vAlign w:val="bottom"/>
          </w:tcPr>
          <w:p w14:paraId="4771EB30" w14:textId="01C37119" w:rsidR="00894EB8" w:rsidRPr="00C26995" w:rsidRDefault="00894EB8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ได้มาจากการเปลี่ยนประเภทเงินลงทุน</w:t>
            </w:r>
          </w:p>
        </w:tc>
        <w:tc>
          <w:tcPr>
            <w:tcW w:w="1170" w:type="dxa"/>
            <w:vAlign w:val="bottom"/>
          </w:tcPr>
          <w:p w14:paraId="78586255" w14:textId="63C4222D" w:rsidR="00894EB8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24,248,781</w:t>
            </w:r>
          </w:p>
        </w:tc>
        <w:tc>
          <w:tcPr>
            <w:tcW w:w="199" w:type="dxa"/>
            <w:gridSpan w:val="2"/>
            <w:vAlign w:val="bottom"/>
          </w:tcPr>
          <w:p w14:paraId="71C1452C" w14:textId="77777777" w:rsidR="00894EB8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E879136" w14:textId="49222B08" w:rsidR="00894EB8" w:rsidRPr="00C26995" w:rsidRDefault="00894EB8" w:rsidP="00894EB8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DA9191" w14:textId="77777777" w:rsidR="00894EB8" w:rsidRPr="00C26995" w:rsidRDefault="00894EB8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0F566B" w14:textId="1B7DDB55" w:rsidR="00894EB8" w:rsidRDefault="00894EB8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6C73328A" w14:textId="77777777" w:rsidR="00894EB8" w:rsidRPr="00C26995" w:rsidRDefault="00894EB8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66D903" w14:textId="3831C15E" w:rsidR="00894EB8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24,249,095</w:t>
            </w:r>
          </w:p>
        </w:tc>
      </w:tr>
      <w:tr w:rsidR="000E6DA4" w:rsidRPr="00C26995" w14:paraId="2FC21206" w14:textId="77777777" w:rsidTr="009E2FBA">
        <w:trPr>
          <w:cantSplit/>
        </w:trPr>
        <w:tc>
          <w:tcPr>
            <w:tcW w:w="4050" w:type="dxa"/>
            <w:vAlign w:val="bottom"/>
          </w:tcPr>
          <w:p w14:paraId="49151ABC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49AF8CAA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6EB444F3" w14:textId="66F3CCC5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(1,08</w:t>
            </w:r>
            <w:r w:rsidR="00D746C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,092)</w:t>
            </w:r>
          </w:p>
        </w:tc>
        <w:tc>
          <w:tcPr>
            <w:tcW w:w="199" w:type="dxa"/>
            <w:gridSpan w:val="2"/>
            <w:vAlign w:val="bottom"/>
          </w:tcPr>
          <w:p w14:paraId="14C60D6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CFCC3EC" w14:textId="0AFA7D91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(1,134,808)</w:t>
            </w:r>
          </w:p>
        </w:tc>
        <w:tc>
          <w:tcPr>
            <w:tcW w:w="180" w:type="dxa"/>
            <w:vAlign w:val="bottom"/>
          </w:tcPr>
          <w:p w14:paraId="57F4DB3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8BE7A9" w14:textId="60935F38" w:rsidR="000E6DA4" w:rsidRPr="00C26995" w:rsidRDefault="00A05DDA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13,97</w:t>
            </w:r>
            <w:r w:rsidR="00894EB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D432E2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54FC194" w14:textId="2CCC3A2E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(2,20</w:t>
            </w:r>
            <w:r w:rsidR="00D746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,924)</w:t>
            </w:r>
          </w:p>
        </w:tc>
      </w:tr>
      <w:tr w:rsidR="000E6DA4" w:rsidRPr="00C26995" w14:paraId="12A12676" w14:textId="77777777" w:rsidTr="009E2FBA">
        <w:trPr>
          <w:cantSplit/>
        </w:trPr>
        <w:tc>
          <w:tcPr>
            <w:tcW w:w="4050" w:type="dxa"/>
            <w:vAlign w:val="bottom"/>
          </w:tcPr>
          <w:p w14:paraId="433A400E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CB824B1" w14:textId="31A45368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F64585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79DEABB" w14:textId="08209965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42DBB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F36513" w14:textId="69C52A02" w:rsidR="000E6DA4" w:rsidRPr="00C26995" w:rsidRDefault="00A05DDA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35,111</w:t>
            </w:r>
          </w:p>
        </w:tc>
        <w:tc>
          <w:tcPr>
            <w:tcW w:w="180" w:type="dxa"/>
            <w:vAlign w:val="bottom"/>
          </w:tcPr>
          <w:p w14:paraId="17797E3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EAF40B" w14:textId="2FFDB37D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35,111</w:t>
            </w:r>
          </w:p>
        </w:tc>
      </w:tr>
      <w:tr w:rsidR="000E6DA4" w:rsidRPr="00C26995" w14:paraId="34391BB7" w14:textId="77777777" w:rsidTr="009E2FBA">
        <w:trPr>
          <w:cantSplit/>
        </w:trPr>
        <w:tc>
          <w:tcPr>
            <w:tcW w:w="4050" w:type="dxa"/>
            <w:vAlign w:val="bottom"/>
          </w:tcPr>
          <w:p w14:paraId="4B4D35E3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192811" w14:textId="7D5FDD6C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1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(74,096)</w:t>
            </w:r>
          </w:p>
        </w:tc>
        <w:tc>
          <w:tcPr>
            <w:tcW w:w="199" w:type="dxa"/>
            <w:gridSpan w:val="2"/>
            <w:vAlign w:val="bottom"/>
          </w:tcPr>
          <w:p w14:paraId="1C2315E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90B1C67" w14:textId="7EE6DE83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214,671</w:t>
            </w:r>
          </w:p>
        </w:tc>
        <w:tc>
          <w:tcPr>
            <w:tcW w:w="180" w:type="dxa"/>
            <w:vAlign w:val="bottom"/>
          </w:tcPr>
          <w:p w14:paraId="0A4D4FB9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F81771" w14:textId="52D8FE0C" w:rsidR="000E6DA4" w:rsidRPr="00C26995" w:rsidRDefault="00894EB8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221,627</w:t>
            </w:r>
          </w:p>
        </w:tc>
        <w:tc>
          <w:tcPr>
            <w:tcW w:w="180" w:type="dxa"/>
            <w:vAlign w:val="bottom"/>
          </w:tcPr>
          <w:p w14:paraId="12A81C7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59204D" w14:textId="4E14F662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362,202</w:t>
            </w:r>
          </w:p>
        </w:tc>
      </w:tr>
      <w:tr w:rsidR="000E6DA4" w:rsidRPr="00C26995" w14:paraId="0D0C7D0C" w14:textId="77777777" w:rsidTr="009E2FBA">
        <w:trPr>
          <w:cantSplit/>
        </w:trPr>
        <w:tc>
          <w:tcPr>
            <w:tcW w:w="4050" w:type="dxa"/>
            <w:vAlign w:val="bottom"/>
          </w:tcPr>
          <w:p w14:paraId="0DE90AFC" w14:textId="670FFDED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70E4F" w14:textId="2FEF11C1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87,02</w:t>
            </w:r>
            <w:r w:rsidR="00D36E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,483</w:t>
            </w:r>
          </w:p>
        </w:tc>
        <w:tc>
          <w:tcPr>
            <w:tcW w:w="199" w:type="dxa"/>
            <w:gridSpan w:val="2"/>
            <w:vAlign w:val="bottom"/>
          </w:tcPr>
          <w:p w14:paraId="66CCBF5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57A38" w14:textId="20126F93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23,943,062</w:t>
            </w:r>
          </w:p>
        </w:tc>
        <w:tc>
          <w:tcPr>
            <w:tcW w:w="180" w:type="dxa"/>
            <w:vAlign w:val="bottom"/>
          </w:tcPr>
          <w:p w14:paraId="33BE9BB9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8D8D5" w14:textId="6F30716D" w:rsidR="000E6DA4" w:rsidRPr="00A05DDA" w:rsidRDefault="00A05DDA" w:rsidP="00A05DDA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5D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3,266,992</w:t>
            </w:r>
          </w:p>
        </w:tc>
        <w:tc>
          <w:tcPr>
            <w:tcW w:w="180" w:type="dxa"/>
            <w:vAlign w:val="bottom"/>
          </w:tcPr>
          <w:p w14:paraId="7B5327E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003BF" w14:textId="05498B9D" w:rsidR="000E6DA4" w:rsidRPr="00C26995" w:rsidRDefault="00894EB8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114,23</w:t>
            </w:r>
            <w:r w:rsidRPr="00D746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,537</w:t>
            </w:r>
          </w:p>
        </w:tc>
      </w:tr>
      <w:tr w:rsidR="000E6DA4" w:rsidRPr="00C26995" w14:paraId="6F14B74A" w14:textId="77777777" w:rsidTr="009E2FBA">
        <w:trPr>
          <w:cantSplit/>
        </w:trPr>
        <w:tc>
          <w:tcPr>
            <w:tcW w:w="4050" w:type="dxa"/>
            <w:vAlign w:val="bottom"/>
          </w:tcPr>
          <w:p w14:paraId="3325F3DA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208B867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39728D3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1" w:type="dxa"/>
            <w:vAlign w:val="bottom"/>
          </w:tcPr>
          <w:p w14:paraId="4906059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112AA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89E165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CCFBD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E69CA9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E6DA4" w:rsidRPr="00C26995" w14:paraId="41FAE089" w14:textId="77777777" w:rsidTr="009E2FBA">
        <w:trPr>
          <w:cantSplit/>
        </w:trPr>
        <w:tc>
          <w:tcPr>
            <w:tcW w:w="4050" w:type="dxa"/>
            <w:vAlign w:val="bottom"/>
          </w:tcPr>
          <w:p w14:paraId="08C87F0F" w14:textId="0B5C8A9B" w:rsidR="000E6DA4" w:rsidRPr="00C26995" w:rsidRDefault="00A77235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0EBF0897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1B94DC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CEA1C6B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510D23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71D08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558C81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0020E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DA4" w:rsidRPr="00C26995" w14:paraId="5970730A" w14:textId="77777777" w:rsidTr="009E2FBA">
        <w:trPr>
          <w:cantSplit/>
        </w:trPr>
        <w:tc>
          <w:tcPr>
            <w:tcW w:w="4050" w:type="dxa"/>
            <w:vAlign w:val="bottom"/>
          </w:tcPr>
          <w:p w14:paraId="5084BE76" w14:textId="40902599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0F8B94C7" w14:textId="632FD8FA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891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99" w:type="dxa"/>
            <w:gridSpan w:val="2"/>
            <w:vAlign w:val="bottom"/>
          </w:tcPr>
          <w:p w14:paraId="78D75CF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915BB21" w14:textId="1E2F596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  <w:tc>
          <w:tcPr>
            <w:tcW w:w="180" w:type="dxa"/>
            <w:vAlign w:val="bottom"/>
          </w:tcPr>
          <w:p w14:paraId="51B8CDB5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8882C" w14:textId="3095A220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180" w:type="dxa"/>
            <w:vAlign w:val="bottom"/>
          </w:tcPr>
          <w:p w14:paraId="774CDDA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DFDEBA" w14:textId="6D34D1A9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0E6DA4" w:rsidRPr="00C26995" w14:paraId="4ED98781" w14:textId="77777777" w:rsidTr="009E2FBA">
        <w:trPr>
          <w:cantSplit/>
        </w:trPr>
        <w:tc>
          <w:tcPr>
            <w:tcW w:w="4050" w:type="dxa"/>
            <w:vAlign w:val="bottom"/>
          </w:tcPr>
          <w:p w14:paraId="49FA2EEF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0" w:type="dxa"/>
            <w:vAlign w:val="bottom"/>
          </w:tcPr>
          <w:p w14:paraId="1DE75AAC" w14:textId="5E9E7185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199" w:type="dxa"/>
            <w:gridSpan w:val="2"/>
            <w:vAlign w:val="bottom"/>
          </w:tcPr>
          <w:p w14:paraId="4F8E35C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DB1DD1A" w14:textId="422B0400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B7BDEB3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1B51F7" w14:textId="4F58B6AE" w:rsidR="000E6DA4" w:rsidRPr="00C26995" w:rsidRDefault="000E6DA4" w:rsidP="001A5B73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2461E0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FCB8C7D" w14:textId="553D59B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</w:tr>
      <w:tr w:rsidR="000E6DA4" w:rsidRPr="00C26995" w14:paraId="439C449A" w14:textId="77777777" w:rsidTr="009E2FBA">
        <w:trPr>
          <w:cantSplit/>
        </w:trPr>
        <w:tc>
          <w:tcPr>
            <w:tcW w:w="4050" w:type="dxa"/>
            <w:vAlign w:val="bottom"/>
          </w:tcPr>
          <w:p w14:paraId="45967E19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</w:t>
            </w:r>
          </w:p>
          <w:p w14:paraId="0A302F84" w14:textId="39706A16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59B91A6" w14:textId="31ADD644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C2F7E1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504609D" w14:textId="5F0A3E9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3FB4C6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AF4F35" w14:textId="2F9AD470" w:rsidR="000E6DA4" w:rsidRPr="00C26995" w:rsidRDefault="000E6DA4" w:rsidP="001A5B73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7E6FC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932917" w14:textId="19D0562D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6DA4" w:rsidRPr="00C26995" w14:paraId="721DBB16" w14:textId="77777777" w:rsidTr="009E2FBA">
        <w:trPr>
          <w:cantSplit/>
        </w:trPr>
        <w:tc>
          <w:tcPr>
            <w:tcW w:w="4050" w:type="dxa"/>
            <w:vAlign w:val="bottom"/>
          </w:tcPr>
          <w:p w14:paraId="7B5438CF" w14:textId="3065E9C0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9146617" w14:textId="102E2E70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E9D7B2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A8AC8F0" w14:textId="76D31F9D" w:rsidR="000E6DA4" w:rsidRPr="00C26995" w:rsidRDefault="000E6DA4" w:rsidP="00894EB8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94B4807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16E7CC" w14:textId="7E4EF10B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0" w:type="dxa"/>
            <w:vAlign w:val="bottom"/>
          </w:tcPr>
          <w:p w14:paraId="11C739E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042C21" w14:textId="2B0F1558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</w:tr>
      <w:tr w:rsidR="000E6DA4" w:rsidRPr="00C26995" w14:paraId="4C83B437" w14:textId="77777777" w:rsidTr="009E2FBA">
        <w:trPr>
          <w:cantSplit/>
        </w:trPr>
        <w:tc>
          <w:tcPr>
            <w:tcW w:w="4050" w:type="dxa"/>
            <w:vAlign w:val="bottom"/>
          </w:tcPr>
          <w:p w14:paraId="5F76AEB1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18ADAA" w14:textId="345A7500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99" w:type="dxa"/>
            <w:gridSpan w:val="2"/>
            <w:vAlign w:val="bottom"/>
          </w:tcPr>
          <w:p w14:paraId="38CB4C2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A34E4CE" w14:textId="3153D0C6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3AA9F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9787F5" w14:textId="594B85C5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80" w:type="dxa"/>
            <w:vAlign w:val="bottom"/>
          </w:tcPr>
          <w:p w14:paraId="5B4774F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5EA242" w14:textId="799E8CFF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</w:tr>
      <w:tr w:rsidR="000E6DA4" w:rsidRPr="00C26995" w14:paraId="3BE7F4A5" w14:textId="77777777" w:rsidTr="009E2FBA">
        <w:trPr>
          <w:cantSplit/>
        </w:trPr>
        <w:tc>
          <w:tcPr>
            <w:tcW w:w="4050" w:type="dxa"/>
            <w:vAlign w:val="bottom"/>
          </w:tcPr>
          <w:p w14:paraId="73A56D95" w14:textId="7328566D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9D189" w14:textId="152AD949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021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199" w:type="dxa"/>
            <w:gridSpan w:val="2"/>
            <w:vAlign w:val="bottom"/>
          </w:tcPr>
          <w:p w14:paraId="72983787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7302D" w14:textId="49FA086B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063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  <w:vAlign w:val="bottom"/>
          </w:tcPr>
          <w:p w14:paraId="47200B2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E5F0" w14:textId="6253A655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249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80" w:type="dxa"/>
            <w:vAlign w:val="bottom"/>
          </w:tcPr>
          <w:p w14:paraId="1AD6F63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F6CA6" w14:textId="114BFD7D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333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</w:t>
            </w:r>
          </w:p>
        </w:tc>
      </w:tr>
    </w:tbl>
    <w:p w14:paraId="72E213D4" w14:textId="77777777" w:rsidR="00B83864" w:rsidRPr="00894EB8" w:rsidRDefault="00B83864" w:rsidP="001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8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1573D4" w:rsidRPr="00C26995" w14:paraId="274C5287" w14:textId="77777777" w:rsidTr="009E2FBA">
        <w:trPr>
          <w:cantSplit/>
          <w:tblHeader/>
        </w:trPr>
        <w:tc>
          <w:tcPr>
            <w:tcW w:w="3971" w:type="dxa"/>
            <w:vAlign w:val="bottom"/>
          </w:tcPr>
          <w:p w14:paraId="60C8DB1C" w14:textId="77777777" w:rsidR="001573D4" w:rsidRPr="00C26995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48AAE45" w14:textId="77777777" w:rsidR="001573D4" w:rsidRPr="00C26995" w:rsidRDefault="001573D4" w:rsidP="009E2FB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3D4" w:rsidRPr="00C26995" w14:paraId="6DE23A4A" w14:textId="77777777" w:rsidTr="009E2FBA">
        <w:trPr>
          <w:cantSplit/>
          <w:tblHeader/>
        </w:trPr>
        <w:tc>
          <w:tcPr>
            <w:tcW w:w="3971" w:type="dxa"/>
            <w:vAlign w:val="bottom"/>
          </w:tcPr>
          <w:p w14:paraId="3606C721" w14:textId="77777777" w:rsidR="001573D4" w:rsidRPr="00C26995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D121EC5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7B3346FA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936D5BC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47B2834F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26644AD6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Pr="00C26995"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097C51D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0971CD6B" w14:textId="77777777" w:rsidR="001573D4" w:rsidRPr="00C26995" w:rsidRDefault="001573D4" w:rsidP="009E2FB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573D4" w:rsidRPr="00C26995" w14:paraId="334D7BB9" w14:textId="77777777" w:rsidTr="009E2FBA">
        <w:trPr>
          <w:cantSplit/>
          <w:tblHeader/>
        </w:trPr>
        <w:tc>
          <w:tcPr>
            <w:tcW w:w="3971" w:type="dxa"/>
            <w:vAlign w:val="bottom"/>
          </w:tcPr>
          <w:p w14:paraId="1AE32079" w14:textId="77777777" w:rsidR="001573D4" w:rsidRPr="00C26995" w:rsidRDefault="001573D4" w:rsidP="009E2F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661718A" w14:textId="77777777" w:rsidR="001573D4" w:rsidRPr="00C26995" w:rsidRDefault="001573D4" w:rsidP="009E2FB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73D4" w:rsidRPr="00C26995" w14:paraId="2E943365" w14:textId="77777777" w:rsidTr="009E2FBA">
        <w:trPr>
          <w:cantSplit/>
        </w:trPr>
        <w:tc>
          <w:tcPr>
            <w:tcW w:w="3971" w:type="dxa"/>
            <w:vAlign w:val="bottom"/>
          </w:tcPr>
          <w:p w14:paraId="3E9031B6" w14:textId="40C5B34F" w:rsidR="001573D4" w:rsidRPr="00C26995" w:rsidRDefault="00A77235" w:rsidP="009E2FBA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3" w:type="dxa"/>
            <w:vAlign w:val="bottom"/>
          </w:tcPr>
          <w:p w14:paraId="3CCFF43A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0D91822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7F99A1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35A80F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27CF097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E26799F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514808A" w14:textId="77777777" w:rsidR="001573D4" w:rsidRPr="00C26995" w:rsidRDefault="001573D4" w:rsidP="009E2F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DA4" w:rsidRPr="00C26995" w14:paraId="1E69EE63" w14:textId="77777777" w:rsidTr="009E2FBA">
        <w:trPr>
          <w:cantSplit/>
        </w:trPr>
        <w:tc>
          <w:tcPr>
            <w:tcW w:w="3971" w:type="dxa"/>
            <w:vAlign w:val="bottom"/>
          </w:tcPr>
          <w:p w14:paraId="0684724D" w14:textId="59852F21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2221A7D3" w14:textId="1476ED93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003017C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00DFE9F" w14:textId="285531E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80" w:type="dxa"/>
            <w:vAlign w:val="bottom"/>
          </w:tcPr>
          <w:p w14:paraId="43EDE9DD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9318BD2" w14:textId="74B1D9B0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  <w:vAlign w:val="bottom"/>
          </w:tcPr>
          <w:p w14:paraId="1CCDA42C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81FFE42" w14:textId="0934568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</w:tr>
      <w:tr w:rsidR="000E6DA4" w:rsidRPr="00C26995" w14:paraId="6ED70802" w14:textId="77777777" w:rsidTr="009E2FBA">
        <w:trPr>
          <w:cantSplit/>
        </w:trPr>
        <w:tc>
          <w:tcPr>
            <w:tcW w:w="3971" w:type="dxa"/>
            <w:vAlign w:val="bottom"/>
          </w:tcPr>
          <w:p w14:paraId="60EB1F95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จัดหาเงิน</w:t>
            </w:r>
          </w:p>
        </w:tc>
        <w:tc>
          <w:tcPr>
            <w:tcW w:w="1173" w:type="dxa"/>
            <w:vAlign w:val="bottom"/>
          </w:tcPr>
          <w:p w14:paraId="37278C3E" w14:textId="06D4487E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033BFCB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59E7CC" w14:textId="5B177DDB" w:rsidR="000E6DA4" w:rsidRPr="00C26995" w:rsidRDefault="00824A21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71E3A4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DADA27C" w14:textId="4766E2DA" w:rsidR="000E6DA4" w:rsidRPr="00C26995" w:rsidRDefault="00824A21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93F44D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B40C51F" w14:textId="7AF5F6AA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</w:tr>
      <w:tr w:rsidR="000E6DA4" w:rsidRPr="00C26995" w14:paraId="70FD01B5" w14:textId="77777777" w:rsidTr="009E2FBA">
        <w:trPr>
          <w:cantSplit/>
        </w:trPr>
        <w:tc>
          <w:tcPr>
            <w:tcW w:w="3971" w:type="dxa"/>
            <w:vAlign w:val="bottom"/>
          </w:tcPr>
          <w:p w14:paraId="4A5B1516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2344B740" w14:textId="4D5E066C" w:rsidR="000E6DA4" w:rsidRPr="00C26995" w:rsidRDefault="00824A21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E36C5F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654E1DB" w14:textId="164E8560" w:rsidR="000E6DA4" w:rsidRPr="00C26995" w:rsidRDefault="00824A21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95B95" w14:textId="0F60F974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71EB58D7" w14:textId="563D7B0F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</w:p>
        </w:tc>
        <w:tc>
          <w:tcPr>
            <w:tcW w:w="180" w:type="dxa"/>
            <w:vAlign w:val="bottom"/>
          </w:tcPr>
          <w:p w14:paraId="6CBC17BB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6E742DE" w14:textId="0E63F948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</w:p>
        </w:tc>
      </w:tr>
      <w:tr w:rsidR="000E6DA4" w:rsidRPr="00C26995" w14:paraId="61790B1B" w14:textId="77777777" w:rsidTr="009E2FBA">
        <w:trPr>
          <w:cantSplit/>
        </w:trPr>
        <w:tc>
          <w:tcPr>
            <w:tcW w:w="3971" w:type="dxa"/>
            <w:vAlign w:val="bottom"/>
          </w:tcPr>
          <w:p w14:paraId="35376C66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A465169" w14:textId="120E9F11" w:rsidR="000E6DA4" w:rsidRPr="00C26995" w:rsidRDefault="00824A21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6ADE02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7CAB5B" w14:textId="3C138A51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44C69993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1FE7C3D" w14:textId="5E72B3E4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24A21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14:paraId="6AF0EFD9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82E40CF" w14:textId="2A0CC4AC" w:rsidR="000E6DA4" w:rsidRPr="00C26995" w:rsidRDefault="00824A21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6DA4" w:rsidRPr="00C26995" w14:paraId="4D9264FE" w14:textId="77777777" w:rsidTr="009E2FBA">
        <w:trPr>
          <w:cantSplit/>
        </w:trPr>
        <w:tc>
          <w:tcPr>
            <w:tcW w:w="3971" w:type="dxa"/>
            <w:vAlign w:val="bottom"/>
          </w:tcPr>
          <w:p w14:paraId="7BABF6B4" w14:textId="09373171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446D0" w14:textId="607307A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531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99" w:type="dxa"/>
            <w:gridSpan w:val="2"/>
            <w:vAlign w:val="bottom"/>
          </w:tcPr>
          <w:p w14:paraId="7DBD50EE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C394" w14:textId="21A2866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493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80" w:type="dxa"/>
            <w:vAlign w:val="bottom"/>
          </w:tcPr>
          <w:p w14:paraId="6419EE30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39714" w14:textId="67281138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180" w:type="dxa"/>
            <w:vAlign w:val="bottom"/>
          </w:tcPr>
          <w:p w14:paraId="3D57CCD5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9D6CD" w14:textId="2CC8E41B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068</w:t>
            </w:r>
            <w:r w:rsidR="00824A21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</w:tr>
      <w:tr w:rsidR="000E6DA4" w:rsidRPr="00C26995" w14:paraId="2F0464C0" w14:textId="77777777" w:rsidTr="009E2FBA">
        <w:trPr>
          <w:cantSplit/>
        </w:trPr>
        <w:tc>
          <w:tcPr>
            <w:tcW w:w="3971" w:type="dxa"/>
            <w:vAlign w:val="bottom"/>
          </w:tcPr>
          <w:p w14:paraId="04393B1F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29DB56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7442F05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DCC920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0C089E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14B34D99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B4A2E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55DA33DC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DA4" w:rsidRPr="00C26995" w14:paraId="63766E34" w14:textId="77777777" w:rsidTr="009E2FBA">
        <w:trPr>
          <w:cantSplit/>
        </w:trPr>
        <w:tc>
          <w:tcPr>
            <w:tcW w:w="3971" w:type="dxa"/>
            <w:vAlign w:val="bottom"/>
          </w:tcPr>
          <w:p w14:paraId="5699EDD2" w14:textId="422CD128" w:rsidR="000E6DA4" w:rsidRPr="00C26995" w:rsidRDefault="00A77235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3" w:type="dxa"/>
            <w:vAlign w:val="bottom"/>
          </w:tcPr>
          <w:p w14:paraId="6A45637C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066FDB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FDD5F0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05269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9A55301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6E2E6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BF6BB26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E6DA4" w:rsidRPr="00C26995" w14:paraId="551A9853" w14:textId="77777777" w:rsidTr="009E2FBA">
        <w:trPr>
          <w:cantSplit/>
        </w:trPr>
        <w:tc>
          <w:tcPr>
            <w:tcW w:w="3971" w:type="dxa"/>
            <w:vAlign w:val="bottom"/>
          </w:tcPr>
          <w:p w14:paraId="516EB315" w14:textId="1316719E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1ED8FF94" w14:textId="05AF8580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99" w:type="dxa"/>
            <w:gridSpan w:val="2"/>
            <w:vAlign w:val="bottom"/>
          </w:tcPr>
          <w:p w14:paraId="05D1872B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23B2B27" w14:textId="3A7F1C04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80" w:type="dxa"/>
            <w:vAlign w:val="bottom"/>
          </w:tcPr>
          <w:p w14:paraId="42F3494A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A4F78B9" w14:textId="4AC6D93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80" w:type="dxa"/>
            <w:vAlign w:val="bottom"/>
          </w:tcPr>
          <w:p w14:paraId="25D706B5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5291BC1" w14:textId="60130DD6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0E6DA4" w:rsidRPr="00C26995" w14:paraId="2B651B9D" w14:textId="77777777" w:rsidTr="009E2FBA">
        <w:trPr>
          <w:cantSplit/>
        </w:trPr>
        <w:tc>
          <w:tcPr>
            <w:tcW w:w="3971" w:type="dxa"/>
            <w:vAlign w:val="bottom"/>
          </w:tcPr>
          <w:p w14:paraId="7852807D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10184189" w14:textId="5CBE81EE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D96DDA5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C1B13F" w14:textId="296FD1A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4B9A177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10743B82" w14:textId="6879321A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61BA5A5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DAE865A" w14:textId="4136A687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0E6DA4" w:rsidRPr="00C26995" w14:paraId="2F94CBCC" w14:textId="77777777" w:rsidTr="009E2FBA">
        <w:trPr>
          <w:cantSplit/>
        </w:trPr>
        <w:tc>
          <w:tcPr>
            <w:tcW w:w="3971" w:type="dxa"/>
            <w:vAlign w:val="bottom"/>
          </w:tcPr>
          <w:p w14:paraId="60E125AF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386F87A3" w14:textId="44911321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9B3429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0F8F66" w14:textId="30589BD9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FD1A64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60EA3C1A" w14:textId="159D27E8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180" w:type="dxa"/>
            <w:vAlign w:val="bottom"/>
          </w:tcPr>
          <w:p w14:paraId="1510A01E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9DB5D3D" w14:textId="1FB0AD99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</w:tr>
      <w:tr w:rsidR="000E6DA4" w:rsidRPr="00C26995" w14:paraId="5B803230" w14:textId="77777777" w:rsidTr="009E2FBA">
        <w:trPr>
          <w:cantSplit/>
        </w:trPr>
        <w:tc>
          <w:tcPr>
            <w:tcW w:w="3971" w:type="dxa"/>
            <w:vAlign w:val="bottom"/>
          </w:tcPr>
          <w:p w14:paraId="7A5B1464" w14:textId="77777777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32A44E1" w14:textId="3A151862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199" w:type="dxa"/>
            <w:gridSpan w:val="2"/>
            <w:vAlign w:val="bottom"/>
          </w:tcPr>
          <w:p w14:paraId="57A12BA7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147D2F" w14:textId="2D2FA2A8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61353E8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E86D155" w14:textId="3C8BD985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180" w:type="dxa"/>
            <w:vAlign w:val="bottom"/>
          </w:tcPr>
          <w:p w14:paraId="75199300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1296121" w14:textId="26B61358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E6DA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0E6DA4" w:rsidRPr="00C26995" w14:paraId="7F4A506A" w14:textId="77777777" w:rsidTr="009E2FBA">
        <w:trPr>
          <w:cantSplit/>
        </w:trPr>
        <w:tc>
          <w:tcPr>
            <w:tcW w:w="3971" w:type="dxa"/>
            <w:vAlign w:val="bottom"/>
          </w:tcPr>
          <w:p w14:paraId="6012375F" w14:textId="7FADD38D" w:rsidR="000E6DA4" w:rsidRPr="00C26995" w:rsidRDefault="000E6DA4" w:rsidP="000E6DA4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332D8" w14:textId="4E468EA1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395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6822618E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583AB" w14:textId="14BDB20B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80" w:type="dxa"/>
            <w:vAlign w:val="bottom"/>
          </w:tcPr>
          <w:p w14:paraId="1098ECFF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8BD1D" w14:textId="1E692CFC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180" w:type="dxa"/>
            <w:vAlign w:val="bottom"/>
          </w:tcPr>
          <w:p w14:paraId="110BF082" w14:textId="77777777" w:rsidR="000E6DA4" w:rsidRPr="00C26995" w:rsidRDefault="000E6DA4" w:rsidP="000E6DA4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65F14" w14:textId="06D51609" w:rsidR="000E6DA4" w:rsidRPr="00C26995" w:rsidRDefault="00A77235" w:rsidP="000E6DA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449</w:t>
            </w:r>
            <w:r w:rsidR="000E6D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915</w:t>
            </w:r>
          </w:p>
        </w:tc>
      </w:tr>
    </w:tbl>
    <w:p w14:paraId="36A4390E" w14:textId="5082F6F9" w:rsidR="00BE30EE" w:rsidRPr="00C26995" w:rsidRDefault="00BE30EE" w:rsidP="00576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bookmarkEnd w:id="7"/>
    <w:p w14:paraId="668DFB7D" w14:textId="77777777" w:rsidR="0016555B" w:rsidRPr="00C26995" w:rsidRDefault="006B206E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FF5CD63" w14:textId="77777777" w:rsidR="00381513" w:rsidRPr="00C26995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3D54D25" w14:textId="4B2C992D" w:rsidR="00381513" w:rsidRPr="00C26995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A77235" w:rsidRPr="00A77235">
        <w:rPr>
          <w:rFonts w:ascii="Angsana New" w:hAnsi="Angsana New" w:hint="cs"/>
          <w:sz w:val="30"/>
          <w:szCs w:val="30"/>
        </w:rPr>
        <w:t>4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8FD59C8" w14:textId="77777777" w:rsidR="00130567" w:rsidRPr="00C26995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5A6A4996" w14:textId="52E6B09A" w:rsidR="00381513" w:rsidRPr="00C26995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77235"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</w:rPr>
        <w:tab/>
      </w:r>
      <w:r w:rsidRPr="00C26995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3A95E9F7" w14:textId="6B0EB382" w:rsidR="00381513" w:rsidRPr="00C26995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77235" w:rsidRPr="00A77235">
        <w:rPr>
          <w:rFonts w:ascii="Angsana New" w:hAnsi="Angsana New" w:hint="cs"/>
          <w:sz w:val="30"/>
          <w:szCs w:val="30"/>
        </w:rPr>
        <w:t>2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</w:rPr>
        <w:tab/>
      </w:r>
      <w:r w:rsidRPr="00C26995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  <w:r w:rsidR="00155881" w:rsidRPr="00C26995">
        <w:rPr>
          <w:rFonts w:ascii="Angsana New" w:hAnsi="Angsana New" w:hint="cs"/>
          <w:sz w:val="30"/>
          <w:szCs w:val="30"/>
          <w:cs/>
        </w:rPr>
        <w:t>ในประเทศ</w:t>
      </w:r>
    </w:p>
    <w:p w14:paraId="243D86D8" w14:textId="56F410B3" w:rsidR="00381513" w:rsidRPr="00C26995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</w:rPr>
        <w:tab/>
      </w:r>
      <w:r w:rsidRPr="00C26995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76AC556" w14:textId="71B5F363" w:rsidR="00E52C82" w:rsidRPr="00C26995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A77235" w:rsidRPr="00A77235">
        <w:rPr>
          <w:rFonts w:ascii="Angsana New" w:hAnsi="Angsana New" w:hint="cs"/>
          <w:sz w:val="30"/>
          <w:szCs w:val="30"/>
        </w:rPr>
        <w:t>4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</w:rPr>
        <w:tab/>
      </w:r>
      <w:r w:rsidR="002D29F6" w:rsidRPr="00C26995">
        <w:rPr>
          <w:rFonts w:ascii="Angsana New" w:hAnsi="Angsana New"/>
          <w:sz w:val="30"/>
          <w:szCs w:val="30"/>
          <w:cs/>
        </w:rPr>
        <w:t>กลุ่มธุรกิจเกี่ยวเนื่องและสาธารณูปโภค</w:t>
      </w:r>
      <w:r w:rsidR="00155881" w:rsidRPr="00C26995">
        <w:rPr>
          <w:rFonts w:ascii="Angsana New" w:hAnsi="Angsana New" w:hint="cs"/>
          <w:sz w:val="30"/>
          <w:szCs w:val="30"/>
          <w:cs/>
        </w:rPr>
        <w:t>ในประเทศ</w:t>
      </w:r>
    </w:p>
    <w:p w14:paraId="3B2499ED" w14:textId="77777777" w:rsidR="00C51AB3" w:rsidRPr="00C26995" w:rsidRDefault="00C51AB3" w:rsidP="00C51AB3">
      <w:pPr>
        <w:rPr>
          <w:rFonts w:ascii="Angsana New" w:hAnsi="Angsana New"/>
          <w:sz w:val="30"/>
          <w:szCs w:val="30"/>
        </w:rPr>
        <w:sectPr w:rsidR="00C51AB3" w:rsidRPr="00C26995" w:rsidSect="00696AD7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631F3D7" w14:textId="77777777" w:rsidR="00C97FBE" w:rsidRPr="00C26995" w:rsidRDefault="006B206E" w:rsidP="00AA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450" w:firstLine="308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C26995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202" w:tblpY="313"/>
        <w:tblW w:w="1549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080"/>
        <w:gridCol w:w="270"/>
        <w:gridCol w:w="108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84"/>
      </w:tblGrid>
      <w:tr w:rsidR="00F813C9" w:rsidRPr="00C26995" w14:paraId="1E563CB9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4314F" w14:textId="77777777" w:rsidR="000F511D" w:rsidRPr="00C26995" w:rsidRDefault="000F511D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3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7200" w14:textId="77777777" w:rsidR="000F511D" w:rsidRPr="00C26995" w:rsidRDefault="000F511D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C26995" w14:paraId="50E20D53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44D10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4012" w14:textId="15B8F824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155881" w:rsidRPr="00C26995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C3B0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05EA" w14:textId="135B9334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155881" w:rsidRPr="00C26995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="00155881"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A6B7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A9FA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2E39A17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15A8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BBCF" w14:textId="13B919F3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2F7F20"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  <w:r w:rsidR="00155881"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9C49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7D2D" w14:textId="77777777" w:rsidR="004B0018" w:rsidRPr="00C26995" w:rsidRDefault="004B0018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4DF5" w:rsidRPr="00C26995" w14:paraId="57BB4A9A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B3D" w14:textId="45C611D3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77235" w:rsidRPr="00A772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CDB8" w14:textId="532536CE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EC47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30DE" w14:textId="2818FBBD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7CA8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01DD" w14:textId="05DDABF4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409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1BC8" w14:textId="463B9E2C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414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36D1" w14:textId="22A9EF76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9159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B742" w14:textId="610CAD94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3418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63BE" w14:textId="78AB7ED0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66DD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2E8" w14:textId="4D32595B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C814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9363" w14:textId="669CAE6E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1AED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C764" w14:textId="146FD3D4" w:rsidR="00744DF5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44DF5" w:rsidRPr="00C26995" w14:paraId="3908B992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D8C7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3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142D" w14:textId="77777777" w:rsidR="00744DF5" w:rsidRPr="00C26995" w:rsidRDefault="00744DF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4C30" w:rsidRPr="00C26995" w14:paraId="7DBD9B8E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EADC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C513" w14:textId="044BEB9B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18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 w:hint="cs"/>
                <w:sz w:val="26"/>
                <w:szCs w:val="26"/>
              </w:rPr>
              <w:t>770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4AD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B568" w14:textId="0AA94D6A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23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864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4EAA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C192" w14:textId="7B575385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FADF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082B" w14:textId="704ABF58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143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5D78" w14:textId="1E24F83A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759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961F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C859" w14:textId="1D7BF16C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100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FB2B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50CE" w14:textId="19153864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9A73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D651" w14:textId="6B4F7744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9F2C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01E1" w14:textId="6A3D7277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24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529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B7C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C40A" w14:textId="5D96BFA9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965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088</w:t>
            </w:r>
          </w:p>
        </w:tc>
      </w:tr>
      <w:tr w:rsidR="009D4C30" w:rsidRPr="00C26995" w14:paraId="274BC55C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9450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B978" w14:textId="2AED0931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420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2CE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5A82" w14:textId="6B12332E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916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F6BA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450A" w14:textId="602C070E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7A0E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ABA" w14:textId="317DEFE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844A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C1E2" w14:textId="7389BF70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131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BB03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5FF8" w14:textId="4946C377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250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8CEE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4626" w14:textId="5E210F12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08C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A690" w14:textId="1823DEA8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CE35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6AC" w14:textId="0A6D04F0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551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C239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11A" w14:textId="4653769C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167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9D4C30" w:rsidRPr="00C26995" w14:paraId="24339763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15C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2D4A6" w14:textId="71F68FFA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17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778</w:t>
            </w:r>
            <w:r w:rsidR="000C541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595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B2FA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31662" w14:textId="2D221AC2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22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771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819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8738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62C1D" w14:textId="14179A1A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3E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43832" w14:textId="2B1B6088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D2D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18BE7" w14:textId="33D5CC4D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3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967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820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D1E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101C7" w14:textId="4C08B03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526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291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02F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579A1" w14:textId="354C0EF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E789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48A4" w14:textId="287417ED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7533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9F328" w14:textId="39B14BC4" w:rsidR="009D4C30" w:rsidRPr="00C26995" w:rsidRDefault="008763B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6"/>
                <w:szCs w:val="26"/>
              </w:rPr>
              <w:t>746</w:t>
            </w: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6"/>
                <w:szCs w:val="26"/>
              </w:rPr>
              <w:t>415</w:t>
            </w: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FFE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30780" w14:textId="7F18FF6F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6"/>
                <w:szCs w:val="26"/>
              </w:rPr>
              <w:t>27</w:t>
            </w: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6"/>
                <w:szCs w:val="26"/>
              </w:rPr>
              <w:t>298</w:t>
            </w: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6"/>
                <w:szCs w:val="26"/>
              </w:rPr>
              <w:t>110</w:t>
            </w:r>
            <w:r w:rsidRPr="00C26995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9D4C30" w:rsidRPr="00C26995" w14:paraId="16D4858E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7B4B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CD47" w14:textId="739E1EDD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411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FF41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507A7" w14:textId="39523924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009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5D7F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6A414" w14:textId="24AB5F93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966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4F60" w14:textId="12B9580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CF9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FE8A1" w14:textId="5FD6D081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923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6B7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37B30" w14:textId="5DB01D2A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825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BAC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0268F" w14:textId="519FB64B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1EDB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08869" w14:textId="47EBA0CD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D73E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76115" w14:textId="36AAC583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8763B5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335</w:t>
            </w:r>
            <w:r w:rsidR="008763B5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2A55" w14:textId="165D9BA9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8F890" w14:textId="439DF44C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834</w:t>
            </w:r>
            <w:r w:rsidR="009D4C30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496</w:t>
            </w:r>
          </w:p>
        </w:tc>
      </w:tr>
      <w:tr w:rsidR="009D4C30" w:rsidRPr="00C26995" w14:paraId="2B631426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8DF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5D5F" w14:textId="1EEE29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D0D1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A76" w14:textId="2DA9082D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1DC0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2106" w14:textId="5D7E5075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A79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1F79" w14:textId="2D1B51B2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5A11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3AC9" w14:textId="4A42C00C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29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E731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2928" w14:textId="71C928FB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29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9BA8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3162" w14:textId="51B96612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304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3CAB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2B36" w14:textId="4CF314C6" w:rsidR="009D4C30" w:rsidRPr="00C26995" w:rsidRDefault="00A77235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295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8E36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6E0E" w14:textId="526FB542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334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F105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0FCD" w14:textId="17AB7FB7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325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296</w:t>
            </w:r>
          </w:p>
        </w:tc>
      </w:tr>
      <w:tr w:rsidR="009D4C30" w:rsidRPr="00C26995" w14:paraId="7DC16E87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635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8EE8" w14:textId="66A70788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108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483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B846" w14:textId="3AFDDAF2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36EA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6E8C" w14:textId="3ADF3D4D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CBE5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04A1" w14:textId="54C84F78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78D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CC27" w14:textId="63D65F7F" w:rsidR="009D4C30" w:rsidRPr="00C26995" w:rsidRDefault="00A77235" w:rsidP="00222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617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F96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49AB" w14:textId="7515F45F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955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04E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0AD2" w14:textId="61658110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162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076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266C" w14:textId="3832A4C5" w:rsidR="009D4C30" w:rsidRPr="00C26995" w:rsidRDefault="00A77235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167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E5C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2C3B" w14:textId="0C0910A0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888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845C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AEB7" w14:textId="2B4201AA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193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458</w:t>
            </w:r>
          </w:p>
        </w:tc>
      </w:tr>
      <w:tr w:rsidR="009D4C30" w:rsidRPr="00C26995" w14:paraId="57B577E5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3F43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787" w14:textId="3C96DF3E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6D3A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DF07" w14:textId="4B8031F4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DCB8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5C21" w14:textId="3A4A2E6E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3D4C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683F" w14:textId="508A2CFC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1859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D18B" w14:textId="16AA2983" w:rsidR="009D4C30" w:rsidRPr="00C26995" w:rsidRDefault="00A77235" w:rsidP="0084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98B6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6871" w14:textId="234FE135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8739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7D2E" w14:textId="441D9D6D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47FE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C5E6" w14:textId="4664C0A4" w:rsidR="009D4C30" w:rsidRPr="00C26995" w:rsidRDefault="00A77235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CE3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D127" w14:textId="6E4DC190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14</w:t>
            </w:r>
            <w:r w:rsidR="008763B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9A9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08" w14:textId="408CDBB7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9D4C30" w:rsidRPr="00C26995" w14:paraId="137C3C08" w14:textId="77777777" w:rsidTr="00AA2BEA">
        <w:trPr>
          <w:trHeight w:val="5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532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033D" w14:textId="5073E90F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99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045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4F62" w14:textId="4225D07F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159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3625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1796" w14:textId="6AD3C874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AFEF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2084" w14:textId="409AA12E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46BD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D58" w14:textId="39201001" w:rsidR="009D4C30" w:rsidRPr="00C26995" w:rsidRDefault="00A77235" w:rsidP="0084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543</w:t>
            </w:r>
            <w:r w:rsidR="006B36B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2D41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1339" w14:textId="52D88BEA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510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27E2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C918" w14:textId="24D551A1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60</w:t>
            </w:r>
            <w:r w:rsidR="006B36B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55D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F4D1" w14:textId="17CEE1AC" w:rsidR="009D4C30" w:rsidRPr="00C26995" w:rsidRDefault="00A77235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81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DC5B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4E27" w14:textId="7E9F55A1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703</w:t>
            </w:r>
            <w:r w:rsidR="008E1B3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DF67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237D" w14:textId="749967C3" w:rsidR="009D4C30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752</w:t>
            </w:r>
            <w:r w:rsidR="009D4C30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9D4C30" w:rsidRPr="00C26995" w14:paraId="78C48517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B0EC" w14:textId="77CBE094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  <w:r w:rsidRPr="00C26995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1DCC" w14:textId="3A8D7DA1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590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622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E4F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2B87" w14:textId="148302D5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824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448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871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C41C" w14:textId="270433AE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192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8B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F5C3" w14:textId="02764F64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235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018B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2B2D" w14:textId="0509AE4A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258</w:t>
            </w:r>
            <w:r w:rsidR="004B358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598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5CF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BD02" w14:textId="6973DC71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409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686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AA53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1F9F" w14:textId="62FF1B43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432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744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FF11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DCA8" w14:textId="5D1F5D74" w:rsidR="009D4C30" w:rsidRPr="00C26995" w:rsidRDefault="009D4C30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019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066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CB0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B5BE" w14:textId="5D59C900" w:rsidR="009D4C30" w:rsidRPr="00C26995" w:rsidRDefault="008763B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2"/>
                <w:sz w:val="26"/>
                <w:szCs w:val="26"/>
              </w:rPr>
              <w:t>282</w:t>
            </w:r>
            <w:r w:rsidR="004B358A" w:rsidRPr="00C26995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2"/>
                <w:sz w:val="26"/>
                <w:szCs w:val="26"/>
              </w:rPr>
              <w:t>156</w:t>
            </w: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10A4" w14:textId="77777777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3C84" w14:textId="2F305EA8" w:rsidR="009D4C30" w:rsidRPr="00C26995" w:rsidRDefault="009D4C3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2"/>
                <w:sz w:val="26"/>
                <w:szCs w:val="26"/>
              </w:rPr>
              <w:t>253</w:t>
            </w: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pacing w:val="-2"/>
                <w:sz w:val="26"/>
                <w:szCs w:val="26"/>
              </w:rPr>
              <w:t>435</w:t>
            </w:r>
            <w:r w:rsidRPr="00C26995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</w:p>
        </w:tc>
      </w:tr>
      <w:tr w:rsidR="00E24A04" w:rsidRPr="00C26995" w14:paraId="50707163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CE33" w14:textId="1DE6E16E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กำไร </w:t>
            </w: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4456" w14:textId="1983CB01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225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477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AC13" w14:textId="363041A8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3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475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460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F879" w14:textId="430CF1EE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2A0D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045E" w14:textId="5F85C16B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8D9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0AF4" w14:textId="45EB08E5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251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893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08BDC" w14:textId="0362C2AD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65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502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458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EDEA" w14:textId="44F6911E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28</w:t>
            </w:r>
            <w:r w:rsidR="000C541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E16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328FF" w14:textId="25BFAFBB" w:rsidR="00E24A04" w:rsidRPr="00C26995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25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809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818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B991" w14:textId="7DE4F97D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505</w:t>
            </w:r>
            <w:r w:rsidR="008E1B35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C41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A7F0" w14:textId="3F784E24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786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24A04" w:rsidRPr="00C26995" w14:paraId="49926371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BC9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Pr="00C26995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CE6" w14:textId="667BDDC8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A2F3" w14:textId="715977F8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EB05" w14:textId="509CADC1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CEC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555FE" w14:textId="62AA0948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B430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50C9" w14:textId="7C85BCDB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DD1A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D1F" w14:textId="7F0FCD0A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431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5D7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517B" w14:textId="76FABC43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118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BED1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1765" w14:textId="2894D075" w:rsidR="00E24A04" w:rsidRPr="00C26995" w:rsidRDefault="00E24A04" w:rsidP="004B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53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009</w:t>
            </w:r>
            <w:r w:rsidR="005D0B99"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B6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BA41" w14:textId="3CBD009D" w:rsidR="00E24A04" w:rsidRPr="00C26995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0D0D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A9D3" w14:textId="5D73C10D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378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87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CDE4" w14:textId="78353372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118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E24A04" w:rsidRPr="00C26995" w14:paraId="1B649D18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C80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B168" w14:textId="04B8364B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664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455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A0F9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4128" w14:textId="05AFD772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412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134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670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87E3" w14:textId="3032F67C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D659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E7BA" w14:textId="0AF266FD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AAC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6D3" w14:textId="7FE659BB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767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686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510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1AE4" w14:textId="127A36FF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3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085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857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49C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7D42" w14:textId="68B46D76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899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598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33B4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5B5B" w14:textId="39AC7D5A" w:rsidR="00E24A04" w:rsidRPr="00C26995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948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912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792A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288E" w14:textId="404A7B26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331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739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C9C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547A" w14:textId="6D4F234D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446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903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24A04" w:rsidRPr="00C26995" w14:paraId="533741E4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7436" w14:textId="0852336B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3B4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99DE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A98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454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F8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BA13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3EB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090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B4CE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F31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924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79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43E4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4E8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9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76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6245" w14:textId="77777777" w:rsidR="00E24A04" w:rsidRPr="00C26995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CA74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8B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A9B0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90EA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4A04" w:rsidRPr="00C26995" w14:paraId="027A3BDE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9C5A" w14:textId="13FDBD41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5D7FA" w14:textId="72CF7FF9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579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5CE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7BD8B" w14:textId="4F45D1FF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582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D2E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685D3" w14:textId="349C06B2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0DE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79019" w14:textId="72842809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29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D4B1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F5A53" w14:textId="153FF2FC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598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FBB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C9177" w14:textId="755A37C7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589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45BE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156C1" w14:textId="1A1F8BEC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291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346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DD9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6BB87" w14:textId="09DE052E" w:rsidR="00E24A04" w:rsidRPr="00C26995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404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675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036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1878C" w14:textId="1FEFD3BB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6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896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F7FB" w14:textId="174E408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AFDE0" w14:textId="24F49767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6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797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993</w:t>
            </w:r>
          </w:p>
        </w:tc>
      </w:tr>
      <w:tr w:rsidR="00E24A04" w:rsidRPr="00C26995" w14:paraId="41398FE1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5DA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1D899" w14:textId="76A3129B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C541A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1DC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63DFA" w14:textId="63B977B0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582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673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8F9E2" w14:textId="1156A211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67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9206" w14:textId="045CDEA8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BE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2677A" w14:textId="093AF2C3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6B2817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377</w:t>
            </w:r>
            <w:r w:rsidR="006B2817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9F4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26060" w14:textId="2EAE077B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468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627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FB9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BE351" w14:textId="73B1FC39" w:rsidR="000C541A" w:rsidRPr="00C26995" w:rsidRDefault="00C64C8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831</w:t>
            </w: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5FE3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7498E" w14:textId="6281060C" w:rsidR="00E24A04" w:rsidRPr="005D6607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77235" w:rsidRPr="005D660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5D6607">
              <w:rPr>
                <w:rFonts w:ascii="Angsana New" w:hAnsi="Angsana New"/>
                <w:b/>
                <w:bCs/>
                <w:sz w:val="26"/>
                <w:szCs w:val="26"/>
              </w:rPr>
              <w:t>852</w:t>
            </w: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5D6607">
              <w:rPr>
                <w:rFonts w:ascii="Angsana New" w:hAnsi="Angsana New"/>
                <w:b/>
                <w:bCs/>
                <w:sz w:val="26"/>
                <w:szCs w:val="26"/>
              </w:rPr>
              <w:t>673</w:t>
            </w: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8801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69C8" w14:textId="6BB213C3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443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1D9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67168" w14:textId="4EACF8B4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228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469</w:t>
            </w:r>
          </w:p>
        </w:tc>
      </w:tr>
      <w:tr w:rsidR="00E24A04" w:rsidRPr="00C26995" w14:paraId="6FA3C918" w14:textId="77777777" w:rsidTr="00AA2BEA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7032" w14:textId="4CA3727F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C26995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  <w:r w:rsidRPr="00C26995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A169D" w14:textId="3B4C0C32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95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769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66D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F3B56" w14:textId="6973E1FA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148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277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4329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159EE" w14:textId="58734DE9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D7B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7D35D" w14:textId="4AE99F1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53A0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DD9" w14:textId="3FC2CC08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485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578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06C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33040" w14:textId="56C0696E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763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808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0D8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9457" w14:textId="47F4AE13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6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8C2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4128" w14:textId="6B9BC56A" w:rsidR="00E24A04" w:rsidRPr="00C26995" w:rsidRDefault="00A77235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E24A04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9F5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446D6" w14:textId="3EBCB6B5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575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316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5A1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399E5" w14:textId="1DC1DFA9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907</w:t>
            </w:r>
            <w:r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sz w:val="26"/>
                <w:szCs w:val="26"/>
              </w:rPr>
              <w:t>065</w:t>
            </w:r>
            <w:r w:rsidRPr="00C269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24A04" w:rsidRPr="00C26995" w14:paraId="3098D9F6" w14:textId="77777777" w:rsidTr="00AA2BEA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A07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6F415" w14:textId="72A60F7B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074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76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EA1F0" w14:textId="542DB7EF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64F5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8CCB7" w14:textId="60384E74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6DC9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A81AC" w14:textId="21272425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928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B2661" w14:textId="7CBD81AE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6B2817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891</w:t>
            </w:r>
            <w:r w:rsidR="006B2817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08D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C0362" w14:textId="5D16A507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704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BA4A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9941A" w14:textId="319BC22F" w:rsidR="00E24A04" w:rsidRPr="00C26995" w:rsidRDefault="00C64C80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108</w:t>
            </w: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800</w:t>
            </w:r>
            <w:r w:rsidRPr="00C2699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A6E0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5BBE9" w14:textId="14F7F1FC" w:rsidR="00E24A04" w:rsidRPr="005D6607" w:rsidRDefault="00E24A04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77235" w:rsidRPr="005D660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5D6607">
              <w:rPr>
                <w:rFonts w:ascii="Angsana New" w:hAnsi="Angsana New"/>
                <w:b/>
                <w:bCs/>
                <w:sz w:val="26"/>
                <w:szCs w:val="26"/>
              </w:rPr>
              <w:t>847</w:t>
            </w: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77235" w:rsidRPr="005D6607">
              <w:rPr>
                <w:rFonts w:ascii="Angsana New" w:hAnsi="Angsana New"/>
                <w:b/>
                <w:bCs/>
                <w:sz w:val="26"/>
                <w:szCs w:val="26"/>
              </w:rPr>
              <w:t>653</w:t>
            </w:r>
            <w:r w:rsidRPr="005D660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000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07846" w14:textId="45A6684A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867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D8B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C2AB" w14:textId="3E79F14A" w:rsidR="00E24A04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321</w:t>
            </w:r>
            <w:r w:rsidR="00E24A04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404</w:t>
            </w:r>
          </w:p>
        </w:tc>
      </w:tr>
      <w:tr w:rsidR="004B358A" w:rsidRPr="00C26995" w14:paraId="44408779" w14:textId="77777777" w:rsidTr="004B358A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CEB3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E78AE2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E27B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48758F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9F80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DE650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6BCC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6937B1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5F2F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727EC4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063C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DA0E54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80E2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B14C2B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0761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5BF485" w14:textId="77777777" w:rsidR="004B358A" w:rsidRPr="005D6607" w:rsidRDefault="004B358A" w:rsidP="005D6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7BD2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5AD12D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736F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B412C3" w14:textId="77777777" w:rsidR="004B358A" w:rsidRPr="00C26995" w:rsidRDefault="004B358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4A04" w:rsidRPr="00C26995" w14:paraId="5C2C3748" w14:textId="77777777" w:rsidTr="004B358A">
        <w:trPr>
          <w:trHeight w:val="3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322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2518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D26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D743C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1231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A6F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F7F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CAD1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8DD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49BF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F9A7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70A3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BF29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463D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58CD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76D4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E925B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AA1D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FA86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8DF2" w14:textId="77777777" w:rsidR="00E24A04" w:rsidRPr="00C26995" w:rsidRDefault="00E24A04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72EE82EA" w14:textId="77777777" w:rsidR="00AC2048" w:rsidRPr="00C26995" w:rsidRDefault="00AC2048">
      <w:pPr>
        <w:rPr>
          <w:rFonts w:ascii="Angsana New" w:hAnsi="Angsana New"/>
          <w:sz w:val="22"/>
          <w:szCs w:val="22"/>
          <w:cs/>
        </w:rPr>
      </w:pPr>
    </w:p>
    <w:tbl>
      <w:tblPr>
        <w:tblW w:w="1547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694"/>
        <w:gridCol w:w="990"/>
        <w:gridCol w:w="270"/>
        <w:gridCol w:w="1080"/>
        <w:gridCol w:w="239"/>
        <w:gridCol w:w="990"/>
        <w:gridCol w:w="238"/>
        <w:gridCol w:w="1053"/>
        <w:gridCol w:w="270"/>
        <w:gridCol w:w="993"/>
        <w:gridCol w:w="267"/>
        <w:gridCol w:w="1080"/>
        <w:gridCol w:w="270"/>
        <w:gridCol w:w="1080"/>
        <w:gridCol w:w="270"/>
        <w:gridCol w:w="1080"/>
        <w:gridCol w:w="273"/>
        <w:gridCol w:w="987"/>
        <w:gridCol w:w="270"/>
        <w:gridCol w:w="1080"/>
      </w:tblGrid>
      <w:tr w:rsidR="00AC2048" w:rsidRPr="00C26995" w14:paraId="651D473B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43212EF6" w14:textId="77777777" w:rsidR="00AC2048" w:rsidRPr="00C26995" w:rsidRDefault="00AC204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0" w:type="dxa"/>
            <w:gridSpan w:val="19"/>
            <w:vAlign w:val="bottom"/>
          </w:tcPr>
          <w:p w14:paraId="6B137931" w14:textId="77777777" w:rsidR="00AC2048" w:rsidRPr="00C26995" w:rsidRDefault="00FA7E6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76C4" w:rsidRPr="00C26995" w14:paraId="5CCD7A2E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2F429B25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946A5D2" w14:textId="03A3CD71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155881" w:rsidRPr="00C269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vAlign w:val="bottom"/>
          </w:tcPr>
          <w:p w14:paraId="165438CA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38136C82" w14:textId="03BB3784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155881" w:rsidRPr="00C269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="00155881"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5C3689DF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3541744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C0D4AB8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vAlign w:val="bottom"/>
          </w:tcPr>
          <w:p w14:paraId="64F84577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38DD128" w14:textId="46A00351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155881"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" w:type="dxa"/>
            <w:vAlign w:val="bottom"/>
          </w:tcPr>
          <w:p w14:paraId="129DA6BA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4511F414" w14:textId="77777777" w:rsidR="00DA76C4" w:rsidRPr="00C26995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4DF5" w:rsidRPr="00C26995" w14:paraId="2847146F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51D52B86" w14:textId="575BFC44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77235" w:rsidRPr="00A772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9F39455" w14:textId="230A0175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08E8D3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CC7F6D" w14:textId="4F372BFF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9" w:type="dxa"/>
            <w:vAlign w:val="bottom"/>
          </w:tcPr>
          <w:p w14:paraId="0B41498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AE53BF" w14:textId="1B2AD172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54CFBDD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40B20FA9" w14:textId="11D6DB9C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0A0F8F3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1F66CD4" w14:textId="4430B43F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7" w:type="dxa"/>
            <w:vAlign w:val="bottom"/>
          </w:tcPr>
          <w:p w14:paraId="35B9C2C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731EBF" w14:textId="59419212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056F4AE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9A08CB" w14:textId="0AC3D9BD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45500B0B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C480C9" w14:textId="29DA5865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3" w:type="dxa"/>
            <w:vAlign w:val="bottom"/>
          </w:tcPr>
          <w:p w14:paraId="4F8D660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E90E20D" w14:textId="03DA283E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73D0B0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DD528" w14:textId="5091344E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44DF5" w:rsidRPr="00C26995" w14:paraId="27BA1E7E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49E7A2F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0" w:type="dxa"/>
            <w:gridSpan w:val="19"/>
            <w:vAlign w:val="bottom"/>
          </w:tcPr>
          <w:p w14:paraId="5662CF5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44DF5" w:rsidRPr="00C26995" w14:paraId="12957329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2A309D5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2610FD1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C9C65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CC301B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35E76E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04D9A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71DE18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00621BC4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CFDD4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7680984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D41DB5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87FF3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5657F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7A668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BCAFF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B7B64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ED7AA7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2B267D3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45DB0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F05910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4DF5" w:rsidRPr="00C26995" w14:paraId="6D5A10B5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0A6FB62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7AABA9D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A0903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C9CE2B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0F7444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04216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8247C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3707A110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BAB68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7F86EF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0C50BF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68B23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8A87C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87DCC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2DD40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2C4AA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28393D1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6E9736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FCD3F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5B8DC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2BEA" w:rsidRPr="00C26995" w14:paraId="22A20F3C" w14:textId="77777777" w:rsidTr="00AA2BEA">
        <w:trPr>
          <w:trHeight w:val="144"/>
        </w:trPr>
        <w:tc>
          <w:tcPr>
            <w:tcW w:w="2694" w:type="dxa"/>
          </w:tcPr>
          <w:p w14:paraId="333FE9AA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35F3E69D" w14:textId="3B9350A9" w:rsidR="00AA2BEA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18</w:t>
            </w:r>
            <w:r w:rsidR="00AA2BE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770</w:t>
            </w:r>
            <w:r w:rsidR="00AA2BE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vAlign w:val="bottom"/>
          </w:tcPr>
          <w:p w14:paraId="68E2F64A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0F6C3E" w14:textId="5AEBDD83" w:rsidR="00AA2BEA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23</w:t>
            </w:r>
            <w:r w:rsidR="00AA2BE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864</w:t>
            </w:r>
            <w:r w:rsidR="00AA2BE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9" w:type="dxa"/>
            <w:vAlign w:val="bottom"/>
          </w:tcPr>
          <w:p w14:paraId="78B86DEC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5DEA0C" w14:textId="76D833E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BE8BD2D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5AAE59FD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BF1573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A6D51C" w14:textId="540C2F46" w:rsidR="00AA2BEA" w:rsidRPr="00C26995" w:rsidRDefault="002212B5" w:rsidP="002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594A8895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66AE2C" w14:textId="7626E645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3492FE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F7FF46" w14:textId="067E3E10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091AEF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5B426E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51103640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5FE093E" w14:textId="0E828434" w:rsidR="00AA2BEA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18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770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vAlign w:val="bottom"/>
          </w:tcPr>
          <w:p w14:paraId="2DB5811E" w14:textId="77777777" w:rsidR="00AA2BEA" w:rsidRPr="00C26995" w:rsidRDefault="00AA2BEA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271D76" w14:textId="39C95F54" w:rsidR="00AA2BEA" w:rsidRPr="00C26995" w:rsidRDefault="00A77235" w:rsidP="00AA2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23</w:t>
            </w:r>
            <w:r w:rsidR="00AA2BE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864</w:t>
            </w:r>
            <w:r w:rsidR="00AA2BEA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9D3372" w:rsidRPr="00C26995" w14:paraId="44DD3B02" w14:textId="77777777" w:rsidTr="00AA2BEA">
        <w:trPr>
          <w:trHeight w:val="144"/>
        </w:trPr>
        <w:tc>
          <w:tcPr>
            <w:tcW w:w="2694" w:type="dxa"/>
          </w:tcPr>
          <w:p w14:paraId="3E2F42B2" w14:textId="17362B76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990" w:type="dxa"/>
            <w:vAlign w:val="bottom"/>
          </w:tcPr>
          <w:p w14:paraId="361E6E99" w14:textId="6FE2E050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85A57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28D34A" w14:textId="548EFD12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B3EA5A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660DD3" w14:textId="5F4C1BD4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F2D31C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3DBFFE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F6165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0C4E3DF" w14:textId="4BB967B1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271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67" w:type="dxa"/>
            <w:vAlign w:val="bottom"/>
          </w:tcPr>
          <w:p w14:paraId="5C66C60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C85A47" w14:textId="7E542039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003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70" w:type="dxa"/>
            <w:vAlign w:val="bottom"/>
          </w:tcPr>
          <w:p w14:paraId="3A3C3E2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29D283" w14:textId="341FA37C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7DABB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31EAF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6110E5B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04A9133" w14:textId="0B5529C9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271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vAlign w:val="bottom"/>
          </w:tcPr>
          <w:p w14:paraId="27B12FF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88DEEE" w14:textId="31AE8CCB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003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040</w:t>
            </w:r>
          </w:p>
        </w:tc>
      </w:tr>
      <w:tr w:rsidR="009D3372" w:rsidRPr="00C26995" w14:paraId="30F2B917" w14:textId="77777777" w:rsidTr="00AA2BEA">
        <w:trPr>
          <w:trHeight w:val="144"/>
        </w:trPr>
        <w:tc>
          <w:tcPr>
            <w:tcW w:w="2694" w:type="dxa"/>
          </w:tcPr>
          <w:p w14:paraId="762DA0C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 w:rsidRPr="00C26995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7ED9F3" w14:textId="6DC453AC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7C145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246DD9" w14:textId="79F5351C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796F26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DF1C36" w14:textId="05D48EFA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E4A0A9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98483C5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BFD24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8F343C9" w14:textId="39271D85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488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67" w:type="dxa"/>
            <w:vAlign w:val="bottom"/>
          </w:tcPr>
          <w:p w14:paraId="077C6D3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7749E6" w14:textId="4F63A538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vAlign w:val="bottom"/>
          </w:tcPr>
          <w:p w14:paraId="3A5AD1C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2D7A62" w14:textId="3CCFA450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BCCDF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5E70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2CEBD16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DCE280C" w14:textId="424C17DF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488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vAlign w:val="bottom"/>
          </w:tcPr>
          <w:p w14:paraId="18E3525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D9ADF0" w14:textId="146C721F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9D3372" w:rsidRPr="00C26995" w14:paraId="1C485362" w14:textId="77777777" w:rsidTr="00AA2BEA">
        <w:trPr>
          <w:trHeight w:val="144"/>
        </w:trPr>
        <w:tc>
          <w:tcPr>
            <w:tcW w:w="2694" w:type="dxa"/>
          </w:tcPr>
          <w:p w14:paraId="6AB3663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55B64" w14:textId="16718AF8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770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270" w:type="dxa"/>
            <w:vAlign w:val="bottom"/>
          </w:tcPr>
          <w:p w14:paraId="6E6FFE7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308A8" w14:textId="4F59A491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864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39" w:type="dxa"/>
            <w:vAlign w:val="bottom"/>
          </w:tcPr>
          <w:p w14:paraId="12EFE9A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27BBD" w14:textId="43E669A5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3B1C89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A2FC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B727E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39201" w14:textId="2A824216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759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67" w:type="dxa"/>
            <w:vAlign w:val="bottom"/>
          </w:tcPr>
          <w:p w14:paraId="1D85013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C6516" w14:textId="19609B6A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70" w:type="dxa"/>
            <w:vAlign w:val="bottom"/>
          </w:tcPr>
          <w:p w14:paraId="2F0EC91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672B7" w14:textId="04DF69DB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ABC91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F80A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0407711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97052" w14:textId="09DBE325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529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  <w:vAlign w:val="bottom"/>
          </w:tcPr>
          <w:p w14:paraId="2FA6B6C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EEAF4" w14:textId="15F0792D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965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088</w:t>
            </w:r>
          </w:p>
        </w:tc>
      </w:tr>
      <w:tr w:rsidR="009D3372" w:rsidRPr="00C26995" w14:paraId="3C217687" w14:textId="77777777" w:rsidTr="00AA2BEA">
        <w:trPr>
          <w:trHeight w:val="144"/>
        </w:trPr>
        <w:tc>
          <w:tcPr>
            <w:tcW w:w="2694" w:type="dxa"/>
          </w:tcPr>
          <w:p w14:paraId="1DB387A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B68F71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DB7E1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80878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4DB293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C91C8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C57BF6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0D56CF4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59954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5BFB1A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660E779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0E5FE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81F36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6402D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CD1FE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4DFD85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5C03B9E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6006E1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8B927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7F991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372" w:rsidRPr="00C26995" w14:paraId="5386FFD5" w14:textId="77777777" w:rsidTr="00AA2BEA">
        <w:trPr>
          <w:trHeight w:val="144"/>
        </w:trPr>
        <w:tc>
          <w:tcPr>
            <w:tcW w:w="2694" w:type="dxa"/>
          </w:tcPr>
          <w:p w14:paraId="6ACCEB1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990" w:type="dxa"/>
            <w:vAlign w:val="bottom"/>
          </w:tcPr>
          <w:p w14:paraId="5263A73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1315D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39B4A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FD4DC9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203A7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36EDEE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7F6B678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6F13F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E5E8D1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C570CA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8C911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640C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10A31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4E413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289ED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416373D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F605DC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FB084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79ED0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D3372" w:rsidRPr="00C26995" w14:paraId="4F5AFD48" w14:textId="77777777" w:rsidTr="00AA2BEA">
        <w:trPr>
          <w:trHeight w:val="144"/>
        </w:trPr>
        <w:tc>
          <w:tcPr>
            <w:tcW w:w="2694" w:type="dxa"/>
          </w:tcPr>
          <w:p w14:paraId="7D11637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990" w:type="dxa"/>
            <w:vAlign w:val="bottom"/>
          </w:tcPr>
          <w:p w14:paraId="1F22E62A" w14:textId="784E71D1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18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755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270" w:type="dxa"/>
            <w:vAlign w:val="bottom"/>
          </w:tcPr>
          <w:p w14:paraId="18E4A9C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5327CB" w14:textId="3CD4014E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23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846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239" w:type="dxa"/>
            <w:vAlign w:val="bottom"/>
          </w:tcPr>
          <w:p w14:paraId="6C2A560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3469F2" w14:textId="72D8F8F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8D1435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5F11B6C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9CC28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9DFD2FE" w14:textId="395B5F83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666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267" w:type="dxa"/>
            <w:vAlign w:val="bottom"/>
          </w:tcPr>
          <w:p w14:paraId="0AAE303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7C94EE" w14:textId="164C49EA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003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70" w:type="dxa"/>
            <w:vAlign w:val="bottom"/>
          </w:tcPr>
          <w:p w14:paraId="616A5E5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B19D9F" w14:textId="09ECB36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F8C62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D7E8B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7007A70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0A046C8" w14:textId="1BB75186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24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422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270" w:type="dxa"/>
            <w:vAlign w:val="bottom"/>
          </w:tcPr>
          <w:p w14:paraId="4FC8552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787630" w14:textId="240196AF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30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849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677</w:t>
            </w:r>
          </w:p>
        </w:tc>
      </w:tr>
      <w:tr w:rsidR="009D3372" w:rsidRPr="00C26995" w14:paraId="28EBF864" w14:textId="77777777" w:rsidTr="00AA2BEA">
        <w:trPr>
          <w:trHeight w:val="144"/>
        </w:trPr>
        <w:tc>
          <w:tcPr>
            <w:tcW w:w="2694" w:type="dxa"/>
          </w:tcPr>
          <w:p w14:paraId="70B397E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990" w:type="dxa"/>
            <w:vAlign w:val="bottom"/>
          </w:tcPr>
          <w:p w14:paraId="34D8916E" w14:textId="250BFEC2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14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270" w:type="dxa"/>
            <w:vAlign w:val="bottom"/>
          </w:tcPr>
          <w:p w14:paraId="734FE81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88F22F" w14:textId="1AF0484E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239" w:type="dxa"/>
            <w:vAlign w:val="bottom"/>
          </w:tcPr>
          <w:p w14:paraId="2FBFD7E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CAA928" w14:textId="08D41365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2C8677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D36AE9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5D435E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924224D" w14:textId="54EF4338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92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267" w:type="dxa"/>
            <w:vAlign w:val="bottom"/>
          </w:tcPr>
          <w:p w14:paraId="5A44BFD5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8042BF" w14:textId="0207C75D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vAlign w:val="bottom"/>
          </w:tcPr>
          <w:p w14:paraId="458D503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4BE623" w14:textId="58AB3CC6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C8AC7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8D7D0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2F02D5B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ACE2C65" w14:textId="22C01E7D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107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270" w:type="dxa"/>
            <w:vAlign w:val="bottom"/>
          </w:tcPr>
          <w:p w14:paraId="7289E0C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811413" w14:textId="4D8EEE56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115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9D3372" w:rsidRPr="00C26995" w14:paraId="1910D64B" w14:textId="77777777" w:rsidTr="00AA2BEA">
        <w:trPr>
          <w:trHeight w:val="144"/>
        </w:trPr>
        <w:tc>
          <w:tcPr>
            <w:tcW w:w="2694" w:type="dxa"/>
          </w:tcPr>
          <w:p w14:paraId="7FA4E5D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2A7A5" w14:textId="7A55F2EC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770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270" w:type="dxa"/>
            <w:vAlign w:val="bottom"/>
          </w:tcPr>
          <w:p w14:paraId="0AB661D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493E2" w14:textId="3A8CFEBA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864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39" w:type="dxa"/>
            <w:vAlign w:val="bottom"/>
          </w:tcPr>
          <w:p w14:paraId="2339F49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9BE4C" w14:textId="4AF8C050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0B610D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21BB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2DF407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7B845" w14:textId="38E4FC08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759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67" w:type="dxa"/>
            <w:vAlign w:val="bottom"/>
          </w:tcPr>
          <w:p w14:paraId="3824EFA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AC988" w14:textId="3F04D58C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70" w:type="dxa"/>
            <w:vAlign w:val="bottom"/>
          </w:tcPr>
          <w:p w14:paraId="44E26DE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E13CD" w14:textId="3C476746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6A68C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1805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38E472E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9BD39" w14:textId="213EBA17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529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  <w:vAlign w:val="bottom"/>
          </w:tcPr>
          <w:p w14:paraId="097D065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991F3" w14:textId="0861924B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965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088</w:t>
            </w:r>
          </w:p>
        </w:tc>
      </w:tr>
      <w:tr w:rsidR="009D3372" w:rsidRPr="00C26995" w14:paraId="29993376" w14:textId="77777777" w:rsidTr="00AA2BEA">
        <w:trPr>
          <w:trHeight w:val="144"/>
        </w:trPr>
        <w:tc>
          <w:tcPr>
            <w:tcW w:w="2694" w:type="dxa"/>
          </w:tcPr>
          <w:p w14:paraId="35F9CBD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0EEE9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E3389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FF0C1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47FA54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F43CE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7D0646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0A85CD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FDADD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0405B9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55C6F8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62EBE3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453F9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A47ED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A387F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EA360C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6CC5650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6BC26F9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41271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86633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372" w:rsidRPr="00C26995" w14:paraId="0D240559" w14:textId="77777777" w:rsidTr="00AA2BEA">
        <w:trPr>
          <w:trHeight w:val="144"/>
        </w:trPr>
        <w:tc>
          <w:tcPr>
            <w:tcW w:w="2694" w:type="dxa"/>
          </w:tcPr>
          <w:p w14:paraId="755800B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4C207E4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99C90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C1095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8F867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25C6B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84430C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B0FBF7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30562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765D2A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384E811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BB534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77AC2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1445AF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C22B8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0CDBE5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D5CB1B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81A84F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6A9B4A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D4574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D3372" w:rsidRPr="00C26995" w14:paraId="6B4D5A1E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39EDEBA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7776CBC5" w14:textId="6253DABE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18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755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270" w:type="dxa"/>
            <w:vAlign w:val="bottom"/>
          </w:tcPr>
          <w:p w14:paraId="23743DC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73B76A" w14:textId="5DDCDBAE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23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846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239" w:type="dxa"/>
            <w:vAlign w:val="bottom"/>
          </w:tcPr>
          <w:p w14:paraId="1B50447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5F2C5F" w14:textId="71CDD7A0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B36199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1581ABD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A9870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4AD2AE6" w14:textId="065A8249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666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267" w:type="dxa"/>
            <w:vAlign w:val="bottom"/>
          </w:tcPr>
          <w:p w14:paraId="425384D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1CB475" w14:textId="0299BF86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003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270" w:type="dxa"/>
            <w:vAlign w:val="bottom"/>
          </w:tcPr>
          <w:p w14:paraId="7D439962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603D3D" w14:textId="1A51BF20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1A11B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26A16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340AB31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84C4C2" w14:textId="651E88E4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24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422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860</w:t>
            </w:r>
          </w:p>
        </w:tc>
        <w:tc>
          <w:tcPr>
            <w:tcW w:w="270" w:type="dxa"/>
            <w:vAlign w:val="bottom"/>
          </w:tcPr>
          <w:p w14:paraId="157D0CB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5C76FA" w14:textId="4380C03D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30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849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677</w:t>
            </w:r>
          </w:p>
        </w:tc>
      </w:tr>
      <w:tr w:rsidR="009D3372" w:rsidRPr="00C26995" w14:paraId="451CEB99" w14:textId="77777777" w:rsidTr="00AA2BEA">
        <w:trPr>
          <w:trHeight w:val="144"/>
        </w:trPr>
        <w:tc>
          <w:tcPr>
            <w:tcW w:w="2694" w:type="dxa"/>
            <w:vAlign w:val="bottom"/>
          </w:tcPr>
          <w:p w14:paraId="1187102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699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82BD19" w14:textId="0C15B3CD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14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713</w:t>
            </w:r>
          </w:p>
        </w:tc>
        <w:tc>
          <w:tcPr>
            <w:tcW w:w="270" w:type="dxa"/>
            <w:vAlign w:val="bottom"/>
          </w:tcPr>
          <w:p w14:paraId="039D2C45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B811C8" w14:textId="027B245A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239" w:type="dxa"/>
            <w:vAlign w:val="bottom"/>
          </w:tcPr>
          <w:p w14:paraId="138F00C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1D5A9B" w14:textId="00D603E0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129F2B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151C4A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F30B66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0906C6" w14:textId="0C313DBC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92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267" w:type="dxa"/>
            <w:vAlign w:val="bottom"/>
          </w:tcPr>
          <w:p w14:paraId="68558EA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F7E41" w14:textId="6A9CBF57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97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  <w:vAlign w:val="bottom"/>
          </w:tcPr>
          <w:p w14:paraId="45AB63A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1B9214" w14:textId="4D1DE82B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BFE5E0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E2AFB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627B1A07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7A25AA2" w14:textId="18837875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107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270" w:type="dxa"/>
            <w:vAlign w:val="bottom"/>
          </w:tcPr>
          <w:p w14:paraId="1A7BB565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EAB48B" w14:textId="2D3A007A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A77235">
              <w:rPr>
                <w:rFonts w:ascii="Angsana New" w:hAnsi="Angsana New"/>
                <w:sz w:val="26"/>
                <w:szCs w:val="26"/>
              </w:rPr>
              <w:t>115</w:t>
            </w:r>
            <w:r w:rsidR="009D3372" w:rsidRPr="00C26995">
              <w:rPr>
                <w:rFonts w:ascii="Angsana New" w:hAnsi="Angsana New"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sz w:val="26"/>
                <w:szCs w:val="26"/>
              </w:rPr>
              <w:t>411</w:t>
            </w:r>
          </w:p>
        </w:tc>
      </w:tr>
      <w:tr w:rsidR="009D3372" w:rsidRPr="00C26995" w14:paraId="5D3AE9D0" w14:textId="77777777" w:rsidTr="00AA2BEA">
        <w:trPr>
          <w:trHeight w:val="144"/>
        </w:trPr>
        <w:tc>
          <w:tcPr>
            <w:tcW w:w="2694" w:type="dxa"/>
          </w:tcPr>
          <w:p w14:paraId="018721C8" w14:textId="55FD2F52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96ED" w14:textId="3671F299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 w:hint="cs"/>
                <w:b/>
                <w:bCs/>
                <w:sz w:val="26"/>
                <w:szCs w:val="26"/>
              </w:rPr>
              <w:t>18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770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270" w:type="dxa"/>
            <w:vAlign w:val="bottom"/>
          </w:tcPr>
          <w:p w14:paraId="61D5CE73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FA9A" w14:textId="3331D4A2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864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39" w:type="dxa"/>
            <w:vAlign w:val="bottom"/>
          </w:tcPr>
          <w:p w14:paraId="4A63C43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AEC0F" w14:textId="3B45AF0C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0EEEE3D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67E7C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9F639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89B8" w14:textId="3BC4E425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759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67" w:type="dxa"/>
            <w:vAlign w:val="bottom"/>
          </w:tcPr>
          <w:p w14:paraId="289F1BBB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79E23" w14:textId="1133B664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961</w:t>
            </w:r>
          </w:p>
        </w:tc>
        <w:tc>
          <w:tcPr>
            <w:tcW w:w="270" w:type="dxa"/>
            <w:vAlign w:val="bottom"/>
          </w:tcPr>
          <w:p w14:paraId="087A9051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F209B" w14:textId="0F60A6A5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92C87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0E46E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6995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60E82514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3574B" w14:textId="29019FB0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529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891</w:t>
            </w:r>
          </w:p>
        </w:tc>
        <w:tc>
          <w:tcPr>
            <w:tcW w:w="270" w:type="dxa"/>
            <w:vAlign w:val="bottom"/>
          </w:tcPr>
          <w:p w14:paraId="6098A8B8" w14:textId="77777777" w:rsidR="009D3372" w:rsidRPr="00C26995" w:rsidRDefault="009D3372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D77D4" w14:textId="4B47EC7D" w:rsidR="009D3372" w:rsidRPr="00C26995" w:rsidRDefault="00A77235" w:rsidP="009D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965</w:t>
            </w:r>
            <w:r w:rsidR="009D3372" w:rsidRPr="00C2699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26"/>
                <w:szCs w:val="26"/>
              </w:rPr>
              <w:t>088</w:t>
            </w:r>
          </w:p>
        </w:tc>
      </w:tr>
    </w:tbl>
    <w:p w14:paraId="3828BCAF" w14:textId="77777777" w:rsidR="00A538CE" w:rsidRPr="00C26995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DDB638A" w14:textId="77777777" w:rsidR="004C4A9A" w:rsidRPr="00C26995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4865011" w14:textId="77777777" w:rsidR="004C4A9A" w:rsidRPr="00C26995" w:rsidRDefault="004C4A9A" w:rsidP="00E72D5B">
      <w:pPr>
        <w:framePr w:w="15707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  <w:sectPr w:rsidR="004C4A9A" w:rsidRPr="00C26995" w:rsidSect="00696AD7">
          <w:headerReference w:type="default" r:id="rId20"/>
          <w:footerReference w:type="default" r:id="rId21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1FBA7917" w14:textId="77777777" w:rsidR="008F40E9" w:rsidRPr="00C26995" w:rsidRDefault="008F40E9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4FC423D2" w14:textId="77777777" w:rsidR="00010A00" w:rsidRPr="00C26995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329F1F88" w14:textId="77777777" w:rsidR="008F40E9" w:rsidRPr="00C26995" w:rsidRDefault="008F40E9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firstLine="652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1D8981FE" w14:textId="77777777" w:rsidR="008F40E9" w:rsidRPr="00C26995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tbl>
      <w:tblPr>
        <w:tblW w:w="8640" w:type="dxa"/>
        <w:tblInd w:w="1080" w:type="dxa"/>
        <w:tblLook w:val="04A0" w:firstRow="1" w:lastRow="0" w:firstColumn="1" w:lastColumn="0" w:noHBand="0" w:noVBand="1"/>
      </w:tblPr>
      <w:tblGrid>
        <w:gridCol w:w="5310"/>
        <w:gridCol w:w="1530"/>
        <w:gridCol w:w="236"/>
        <w:gridCol w:w="1564"/>
      </w:tblGrid>
      <w:tr w:rsidR="005F3560" w:rsidRPr="00C26995" w14:paraId="7B5294F7" w14:textId="77777777" w:rsidTr="00414857">
        <w:tc>
          <w:tcPr>
            <w:tcW w:w="5310" w:type="dxa"/>
          </w:tcPr>
          <w:p w14:paraId="3F4CC218" w14:textId="77777777" w:rsidR="005F3560" w:rsidRPr="00C26995" w:rsidRDefault="00F80097" w:rsidP="00F80097">
            <w:pP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3330" w:type="dxa"/>
            <w:gridSpan w:val="3"/>
          </w:tcPr>
          <w:p w14:paraId="7EBEDDDE" w14:textId="77777777" w:rsidR="005F3560" w:rsidRPr="00C26995" w:rsidRDefault="005F3560" w:rsidP="008616EE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</w:tr>
      <w:tr w:rsidR="005F3560" w:rsidRPr="00C26995" w14:paraId="5BA232F3" w14:textId="77777777" w:rsidTr="00846771">
        <w:trPr>
          <w:trHeight w:val="299"/>
        </w:trPr>
        <w:tc>
          <w:tcPr>
            <w:tcW w:w="5310" w:type="dxa"/>
          </w:tcPr>
          <w:p w14:paraId="2A29C9BC" w14:textId="77777777" w:rsidR="005F3560" w:rsidRPr="00C26995" w:rsidRDefault="005F3560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202CEA78" w14:textId="406F8DB0" w:rsidR="005F3560" w:rsidRPr="00C26995" w:rsidRDefault="00A77235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6" w:type="dxa"/>
          </w:tcPr>
          <w:p w14:paraId="762BC7C5" w14:textId="77777777" w:rsidR="005F3560" w:rsidRPr="00C26995" w:rsidRDefault="005F3560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089BCA07" w14:textId="76AA37E3" w:rsidR="00F73888" w:rsidRPr="00C26995" w:rsidRDefault="00A77235" w:rsidP="004008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995B51" w:rsidRPr="00C26995" w14:paraId="7A699B98" w14:textId="77777777" w:rsidTr="00414857">
        <w:tc>
          <w:tcPr>
            <w:tcW w:w="5310" w:type="dxa"/>
          </w:tcPr>
          <w:p w14:paraId="78898E42" w14:textId="77777777" w:rsidR="00995B51" w:rsidRPr="00C26995" w:rsidRDefault="00995B51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50236F17" w14:textId="77777777" w:rsidR="00995B51" w:rsidRPr="00C26995" w:rsidRDefault="00995B51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DF5" w:rsidRPr="00C26995" w14:paraId="1B753194" w14:textId="77777777" w:rsidTr="00414857">
        <w:tc>
          <w:tcPr>
            <w:tcW w:w="5310" w:type="dxa"/>
          </w:tcPr>
          <w:p w14:paraId="4083190B" w14:textId="0A763922" w:rsidR="00744DF5" w:rsidRPr="00C26995" w:rsidRDefault="00744DF5" w:rsidP="00744DF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00649A89" w14:textId="6FE30497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101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569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200</w:t>
            </w:r>
          </w:p>
        </w:tc>
        <w:tc>
          <w:tcPr>
            <w:tcW w:w="236" w:type="dxa"/>
          </w:tcPr>
          <w:p w14:paraId="2E891D9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5D40D696" w14:textId="52A91099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73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021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545</w:t>
            </w:r>
          </w:p>
        </w:tc>
      </w:tr>
      <w:tr w:rsidR="00744DF5" w:rsidRPr="00C26995" w14:paraId="181A2977" w14:textId="77777777" w:rsidTr="00414857">
        <w:tc>
          <w:tcPr>
            <w:tcW w:w="5310" w:type="dxa"/>
          </w:tcPr>
          <w:p w14:paraId="79FBC29E" w14:textId="77777777" w:rsidR="00744DF5" w:rsidRPr="00C26995" w:rsidRDefault="00744DF5" w:rsidP="00744DF5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530" w:type="dxa"/>
          </w:tcPr>
          <w:p w14:paraId="4A662F05" w14:textId="2DC2CD19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51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890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784</w:t>
            </w:r>
          </w:p>
        </w:tc>
        <w:tc>
          <w:tcPr>
            <w:tcW w:w="236" w:type="dxa"/>
          </w:tcPr>
          <w:p w14:paraId="4D26A3F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5E6D09B4" w14:textId="6D993ED8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54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300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805</w:t>
            </w:r>
          </w:p>
        </w:tc>
      </w:tr>
      <w:tr w:rsidR="00744DF5" w:rsidRPr="00C26995" w14:paraId="50229EBF" w14:textId="77777777" w:rsidTr="00C769BA">
        <w:tc>
          <w:tcPr>
            <w:tcW w:w="5310" w:type="dxa"/>
          </w:tcPr>
          <w:p w14:paraId="2C557D0C" w14:textId="77777777" w:rsidR="00744DF5" w:rsidRPr="00C26995" w:rsidRDefault="00744DF5" w:rsidP="00744DF5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530" w:type="dxa"/>
          </w:tcPr>
          <w:p w14:paraId="66AB030F" w14:textId="164A7C7B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29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286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448</w:t>
            </w:r>
          </w:p>
        </w:tc>
        <w:tc>
          <w:tcPr>
            <w:tcW w:w="236" w:type="dxa"/>
          </w:tcPr>
          <w:p w14:paraId="49A13E2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49DA20A1" w14:textId="5AB35DC3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33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743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027</w:t>
            </w:r>
          </w:p>
        </w:tc>
      </w:tr>
      <w:tr w:rsidR="00744DF5" w:rsidRPr="00C26995" w14:paraId="45070864" w14:textId="77777777" w:rsidTr="00414857">
        <w:tc>
          <w:tcPr>
            <w:tcW w:w="5310" w:type="dxa"/>
          </w:tcPr>
          <w:p w14:paraId="4D4652E8" w14:textId="450430AC" w:rsidR="00744DF5" w:rsidRPr="00C26995" w:rsidRDefault="00744DF5" w:rsidP="00744DF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1530" w:type="dxa"/>
          </w:tcPr>
          <w:p w14:paraId="1DE7728A" w14:textId="2F49B997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17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367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742</w:t>
            </w:r>
          </w:p>
        </w:tc>
        <w:tc>
          <w:tcPr>
            <w:tcW w:w="236" w:type="dxa"/>
          </w:tcPr>
          <w:p w14:paraId="5321CCF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52C0AF04" w14:textId="1A1342ED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314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772</w:t>
            </w:r>
          </w:p>
        </w:tc>
      </w:tr>
      <w:tr w:rsidR="00744DF5" w:rsidRPr="00C26995" w14:paraId="5649D41B" w14:textId="77777777" w:rsidTr="00414857">
        <w:tc>
          <w:tcPr>
            <w:tcW w:w="5310" w:type="dxa"/>
          </w:tcPr>
          <w:p w14:paraId="3EB5835C" w14:textId="77777777" w:rsidR="00744DF5" w:rsidRPr="00C26995" w:rsidRDefault="00744DF5" w:rsidP="00744DF5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26995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1530" w:type="dxa"/>
          </w:tcPr>
          <w:p w14:paraId="547D450D" w14:textId="14F40BB2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37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889</w:t>
            </w:r>
            <w:r w:rsidR="006F5022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375</w:t>
            </w:r>
          </w:p>
        </w:tc>
        <w:tc>
          <w:tcPr>
            <w:tcW w:w="236" w:type="dxa"/>
          </w:tcPr>
          <w:p w14:paraId="64CEDB63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EC352BB" w14:textId="7E58B1BA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34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013</w:t>
            </w:r>
            <w:r w:rsidR="00744DF5" w:rsidRPr="00C2699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227</w:t>
            </w:r>
          </w:p>
        </w:tc>
      </w:tr>
      <w:tr w:rsidR="00744DF5" w:rsidRPr="00C26995" w14:paraId="4C813373" w14:textId="77777777" w:rsidTr="00414857">
        <w:trPr>
          <w:trHeight w:val="325"/>
        </w:trPr>
        <w:tc>
          <w:tcPr>
            <w:tcW w:w="5310" w:type="dxa"/>
          </w:tcPr>
          <w:p w14:paraId="695AF988" w14:textId="77777777" w:rsidR="00744DF5" w:rsidRPr="00C26995" w:rsidRDefault="00744DF5" w:rsidP="00744D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23BB8F" w14:textId="25CEB494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238</w:t>
            </w:r>
            <w:r w:rsidR="006F5022" w:rsidRPr="00C2699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003</w:t>
            </w:r>
            <w:r w:rsidR="006F5022" w:rsidRPr="00C2699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549</w:t>
            </w:r>
          </w:p>
        </w:tc>
        <w:tc>
          <w:tcPr>
            <w:tcW w:w="236" w:type="dxa"/>
          </w:tcPr>
          <w:p w14:paraId="0FDF3F0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0281E6D5" w14:textId="3E567F28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214</w:t>
            </w:r>
            <w:r w:rsidR="00744DF5" w:rsidRPr="00C2699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393</w:t>
            </w:r>
            <w:r w:rsidR="00744DF5" w:rsidRPr="00C2699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376</w:t>
            </w:r>
          </w:p>
        </w:tc>
      </w:tr>
    </w:tbl>
    <w:p w14:paraId="139F93DB" w14:textId="77777777" w:rsidR="008F40E9" w:rsidRPr="00C26995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="Angsana New" w:hAnsi="Angsana New"/>
          <w:sz w:val="28"/>
          <w:szCs w:val="28"/>
        </w:rPr>
      </w:pPr>
    </w:p>
    <w:p w14:paraId="6BF7F134" w14:textId="77777777" w:rsidR="00010A00" w:rsidRPr="00C26995" w:rsidRDefault="00010A00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21ED3E05" w14:textId="77777777" w:rsidR="00010A00" w:rsidRPr="00C26995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25710F79" w14:textId="4A3A8DFF" w:rsidR="00010A00" w:rsidRPr="00C26995" w:rsidRDefault="00010A00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27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ของ</w:t>
      </w:r>
      <w:r w:rsidRPr="00C26995">
        <w:rPr>
          <w:rFonts w:ascii="Angsana New" w:hAnsi="Angsana New"/>
          <w:sz w:val="30"/>
          <w:szCs w:val="30"/>
          <w:cs/>
        </w:rPr>
        <w:t>กลุ่มบริษัท</w:t>
      </w:r>
      <w:r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เป็นเงินประมา</w:t>
      </w:r>
      <w:r w:rsidR="00825FDA" w:rsidRPr="00C26995">
        <w:rPr>
          <w:rFonts w:ascii="Angsana New" w:hAnsi="Angsana New" w:hint="cs"/>
          <w:sz w:val="30"/>
          <w:szCs w:val="30"/>
          <w:cs/>
        </w:rPr>
        <w:t>ณ</w:t>
      </w:r>
      <w:r w:rsidR="004B0D89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15</w:t>
      </w:r>
      <w:r w:rsidR="004B0D89"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954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26995">
        <w:rPr>
          <w:rFonts w:ascii="Angsana New" w:hAnsi="Angsana New"/>
          <w:i/>
          <w:iCs/>
          <w:sz w:val="30"/>
          <w:szCs w:val="30"/>
          <w:cs/>
        </w:rPr>
        <w:t>(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2567</w:t>
      </w:r>
      <w:r w:rsidRPr="00C2699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20</w:t>
      </w:r>
      <w:r w:rsidR="00744DF5" w:rsidRPr="00C26995">
        <w:rPr>
          <w:rFonts w:ascii="Angsana New" w:hAnsi="Angsana New"/>
          <w:i/>
          <w:iCs/>
          <w:sz w:val="30"/>
          <w:szCs w:val="30"/>
        </w:rPr>
        <w:t>,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862</w:t>
      </w:r>
      <w:r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26995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7D6B5DA2" w14:textId="77777777" w:rsidR="00010A00" w:rsidRPr="00C26995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cs/>
        </w:rPr>
      </w:pPr>
    </w:p>
    <w:p w14:paraId="17EE7AC7" w14:textId="77777777" w:rsidR="004024B9" w:rsidRPr="00C26995" w:rsidRDefault="00402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2699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1326E29" w14:textId="4EB921C9" w:rsidR="008F40E9" w:rsidRPr="00C26995" w:rsidRDefault="00E47914" w:rsidP="0057763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ค่าใช้จ่ายตามธรรมชาติ</w:t>
      </w:r>
    </w:p>
    <w:p w14:paraId="1A3DBC35" w14:textId="77777777" w:rsidR="00542F7B" w:rsidRPr="00C26995" w:rsidRDefault="00542F7B" w:rsidP="00542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73"/>
        <w:gridCol w:w="332"/>
        <w:gridCol w:w="1276"/>
        <w:gridCol w:w="271"/>
        <w:gridCol w:w="1081"/>
        <w:gridCol w:w="269"/>
        <w:gridCol w:w="1073"/>
      </w:tblGrid>
      <w:tr w:rsidR="003E5BF9" w:rsidRPr="00C26995" w14:paraId="5CFEC32C" w14:textId="77777777" w:rsidTr="00BF5354">
        <w:trPr>
          <w:tblHeader/>
        </w:trPr>
        <w:tc>
          <w:tcPr>
            <w:tcW w:w="2148" w:type="pct"/>
            <w:vAlign w:val="bottom"/>
          </w:tcPr>
          <w:p w14:paraId="26B8E706" w14:textId="77777777" w:rsidR="003E5BF9" w:rsidRPr="00C26995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pct"/>
            <w:gridSpan w:val="3"/>
            <w:vAlign w:val="bottom"/>
          </w:tcPr>
          <w:p w14:paraId="39A9CE7E" w14:textId="77777777" w:rsidR="003E5BF9" w:rsidRPr="00C26995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42638E2A" w14:textId="77777777" w:rsidR="003E5BF9" w:rsidRPr="00C26995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0051CBA9" w14:textId="77777777" w:rsidR="003E5BF9" w:rsidRPr="00C26995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DF5" w:rsidRPr="00C26995" w14:paraId="70668F3A" w14:textId="77777777" w:rsidTr="0016167E">
        <w:trPr>
          <w:tblHeader/>
        </w:trPr>
        <w:tc>
          <w:tcPr>
            <w:tcW w:w="2148" w:type="pct"/>
            <w:vAlign w:val="bottom"/>
          </w:tcPr>
          <w:p w14:paraId="34925257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7F6F0D3" w14:textId="531FD3BF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73" w:type="pct"/>
          </w:tcPr>
          <w:p w14:paraId="6781B47A" w14:textId="77777777" w:rsidR="00744DF5" w:rsidRPr="00C26995" w:rsidRDefault="00744DF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65" w:type="pct"/>
          </w:tcPr>
          <w:p w14:paraId="75F5A6C0" w14:textId="27793690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1" w:type="pct"/>
            <w:vAlign w:val="bottom"/>
          </w:tcPr>
          <w:p w14:paraId="6C0B0C4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7EE41693" w14:textId="53BD21C3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0" w:type="pct"/>
          </w:tcPr>
          <w:p w14:paraId="0F430A8E" w14:textId="77777777" w:rsidR="00744DF5" w:rsidRPr="00C26995" w:rsidRDefault="00744DF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9" w:type="pct"/>
          </w:tcPr>
          <w:p w14:paraId="19F89486" w14:textId="537CD92E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744DF5" w:rsidRPr="00C26995" w14:paraId="7D79BB5F" w14:textId="77777777" w:rsidTr="00BF5354">
        <w:trPr>
          <w:tblHeader/>
        </w:trPr>
        <w:tc>
          <w:tcPr>
            <w:tcW w:w="2148" w:type="pct"/>
            <w:vAlign w:val="bottom"/>
          </w:tcPr>
          <w:p w14:paraId="299186E7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7"/>
            <w:vAlign w:val="bottom"/>
          </w:tcPr>
          <w:p w14:paraId="11E0F092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167E" w:rsidRPr="00C26995" w14:paraId="759A1E50" w14:textId="77777777" w:rsidTr="0016167E">
        <w:tc>
          <w:tcPr>
            <w:tcW w:w="2148" w:type="pct"/>
            <w:vAlign w:val="bottom"/>
          </w:tcPr>
          <w:p w14:paraId="42161D67" w14:textId="77777777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ต้นทุนเชื้อเพลิง</w:t>
            </w:r>
          </w:p>
        </w:tc>
        <w:tc>
          <w:tcPr>
            <w:tcW w:w="611" w:type="pct"/>
            <w:vAlign w:val="bottom"/>
          </w:tcPr>
          <w:p w14:paraId="0182F972" w14:textId="3B641070" w:rsidR="0016167E" w:rsidRPr="00C26995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425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73" w:type="pct"/>
            <w:vAlign w:val="bottom"/>
          </w:tcPr>
          <w:p w14:paraId="18A83773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0863F0A0" w14:textId="2C0F6775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41" w:type="pct"/>
            <w:vAlign w:val="bottom"/>
          </w:tcPr>
          <w:p w14:paraId="7D12F1CA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AD2DBC3" w14:textId="13B55D35" w:rsidR="0016167E" w:rsidRPr="00C26995" w:rsidRDefault="0016167E" w:rsidP="0016167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645B65B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1B71BE31" w14:textId="5F22E149" w:rsidR="0016167E" w:rsidRPr="00C26995" w:rsidRDefault="0016167E" w:rsidP="001616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67E" w:rsidRPr="00C26995" w14:paraId="62478F79" w14:textId="77777777" w:rsidTr="0016167E">
        <w:tc>
          <w:tcPr>
            <w:tcW w:w="2148" w:type="pct"/>
            <w:vAlign w:val="bottom"/>
          </w:tcPr>
          <w:p w14:paraId="0AB42933" w14:textId="64652354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11" w:type="pct"/>
            <w:vAlign w:val="bottom"/>
          </w:tcPr>
          <w:p w14:paraId="76A4A7C2" w14:textId="656EFFE7" w:rsidR="0016167E" w:rsidRPr="00C26995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707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73" w:type="pct"/>
            <w:vAlign w:val="bottom"/>
          </w:tcPr>
          <w:p w14:paraId="25C4AD59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053AEA28" w14:textId="4D9C07D8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028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41" w:type="pct"/>
            <w:vAlign w:val="bottom"/>
          </w:tcPr>
          <w:p w14:paraId="4035A433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4E8FDAF" w14:textId="60CB7B81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0" w:type="pct"/>
            <w:vAlign w:val="bottom"/>
          </w:tcPr>
          <w:p w14:paraId="59591583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vAlign w:val="bottom"/>
          </w:tcPr>
          <w:p w14:paraId="499B34DB" w14:textId="2E398059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16167E" w:rsidRPr="00C26995" w14:paraId="7F494506" w14:textId="77777777" w:rsidTr="0016167E">
        <w:tc>
          <w:tcPr>
            <w:tcW w:w="2148" w:type="pct"/>
            <w:vAlign w:val="bottom"/>
          </w:tcPr>
          <w:p w14:paraId="3489CBF7" w14:textId="77777777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ค่าปฏิบัติการและบำรุงรักษา </w:t>
            </w:r>
          </w:p>
        </w:tc>
        <w:tc>
          <w:tcPr>
            <w:tcW w:w="611" w:type="pct"/>
            <w:vAlign w:val="bottom"/>
          </w:tcPr>
          <w:p w14:paraId="4F128D45" w14:textId="45D8A219" w:rsidR="0016167E" w:rsidRPr="00C26995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922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73" w:type="pct"/>
            <w:vAlign w:val="bottom"/>
          </w:tcPr>
          <w:p w14:paraId="15C25CDF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5C719174" w14:textId="464BA04E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036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1" w:type="pct"/>
            <w:vAlign w:val="bottom"/>
          </w:tcPr>
          <w:p w14:paraId="0BE6030F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21009DA" w14:textId="7D36F1A0" w:rsidR="0016167E" w:rsidRPr="00C26995" w:rsidRDefault="0016167E" w:rsidP="0016167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0C56BAE7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64CE710" w14:textId="2F21641F" w:rsidR="0016167E" w:rsidRPr="00C26995" w:rsidRDefault="0016167E" w:rsidP="001616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67E" w:rsidRPr="00C26995" w14:paraId="564ADB62" w14:textId="77777777" w:rsidTr="0016167E">
        <w:tc>
          <w:tcPr>
            <w:tcW w:w="2148" w:type="pct"/>
            <w:vAlign w:val="bottom"/>
          </w:tcPr>
          <w:p w14:paraId="73F33FBC" w14:textId="77777777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ค่าซ่อมแซมและอะไหล่ในการบำรุงรักษา</w:t>
            </w:r>
          </w:p>
        </w:tc>
        <w:tc>
          <w:tcPr>
            <w:tcW w:w="611" w:type="pct"/>
            <w:vAlign w:val="bottom"/>
          </w:tcPr>
          <w:p w14:paraId="35E0160A" w14:textId="08FA761F" w:rsidR="0016167E" w:rsidRPr="00C26995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219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73" w:type="pct"/>
            <w:vAlign w:val="bottom"/>
          </w:tcPr>
          <w:p w14:paraId="70BA4869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3578C8A0" w14:textId="0868F78F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141" w:type="pct"/>
            <w:vAlign w:val="bottom"/>
          </w:tcPr>
          <w:p w14:paraId="75B56BED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BFA6014" w14:textId="3FE074BF" w:rsidR="0016167E" w:rsidRPr="00C26995" w:rsidRDefault="0016167E" w:rsidP="0016167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5F44B834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6A5B9408" w14:textId="4D291FED" w:rsidR="0016167E" w:rsidRPr="00C26995" w:rsidRDefault="0016167E" w:rsidP="001616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67E" w:rsidRPr="00C26995" w14:paraId="7485155B" w14:textId="77777777" w:rsidTr="0016167E">
        <w:tc>
          <w:tcPr>
            <w:tcW w:w="2148" w:type="pct"/>
            <w:vAlign w:val="bottom"/>
          </w:tcPr>
          <w:p w14:paraId="10CF2EB3" w14:textId="77777777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11" w:type="pct"/>
            <w:vAlign w:val="bottom"/>
          </w:tcPr>
          <w:p w14:paraId="4E7A041F" w14:textId="69A10E18" w:rsidR="0016167E" w:rsidRPr="00C26995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208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73" w:type="pct"/>
            <w:vAlign w:val="bottom"/>
          </w:tcPr>
          <w:p w14:paraId="39FD0A2E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3B7C5649" w14:textId="6072C913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1" w:type="pct"/>
            <w:vAlign w:val="bottom"/>
          </w:tcPr>
          <w:p w14:paraId="2C07049D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448C990" w14:textId="2F88A443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  <w:r w:rsidR="001773C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40" w:type="pct"/>
            <w:vAlign w:val="bottom"/>
          </w:tcPr>
          <w:p w14:paraId="17695A94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3FC49B42" w14:textId="3B6BEA46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618</w:t>
            </w:r>
            <w:r w:rsidR="0016167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</w:tr>
      <w:tr w:rsidR="0016167E" w:rsidRPr="00C26995" w14:paraId="6DA1E276" w14:textId="77777777" w:rsidTr="0016167E">
        <w:tc>
          <w:tcPr>
            <w:tcW w:w="2148" w:type="pct"/>
            <w:vAlign w:val="bottom"/>
          </w:tcPr>
          <w:p w14:paraId="309130DB" w14:textId="77777777" w:rsidR="0016167E" w:rsidRPr="001C66ED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6E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ค่าใช้จ่ายในการบริหารทั่วไป</w:t>
            </w:r>
          </w:p>
        </w:tc>
        <w:tc>
          <w:tcPr>
            <w:tcW w:w="611" w:type="pct"/>
            <w:vAlign w:val="bottom"/>
          </w:tcPr>
          <w:p w14:paraId="63087ACC" w14:textId="244B0248" w:rsidR="0016167E" w:rsidRPr="001C66ED" w:rsidRDefault="001C17C6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1,228,669</w:t>
            </w:r>
          </w:p>
        </w:tc>
        <w:tc>
          <w:tcPr>
            <w:tcW w:w="173" w:type="pct"/>
            <w:vAlign w:val="bottom"/>
          </w:tcPr>
          <w:p w14:paraId="575BC464" w14:textId="77777777" w:rsidR="0016167E" w:rsidRPr="001C66ED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768A19D3" w14:textId="3E41751E" w:rsidR="0016167E" w:rsidRPr="001C66ED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167E"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  <w:r w:rsidR="0016167E"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C17C6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141" w:type="pct"/>
            <w:vAlign w:val="bottom"/>
          </w:tcPr>
          <w:p w14:paraId="2B0DAA44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649BADC" w14:textId="7EB760C6" w:rsidR="0016167E" w:rsidRPr="00C26995" w:rsidRDefault="001C17C6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878,281</w:t>
            </w:r>
          </w:p>
        </w:tc>
        <w:tc>
          <w:tcPr>
            <w:tcW w:w="140" w:type="pct"/>
            <w:vAlign w:val="bottom"/>
          </w:tcPr>
          <w:p w14:paraId="159260B1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B9426D1" w14:textId="6745F222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</w:tr>
      <w:tr w:rsidR="0016167E" w:rsidRPr="00C26995" w14:paraId="2ED9A3EE" w14:textId="77777777" w:rsidTr="0016167E">
        <w:tc>
          <w:tcPr>
            <w:tcW w:w="2148" w:type="pct"/>
            <w:vAlign w:val="bottom"/>
          </w:tcPr>
          <w:p w14:paraId="7679AE18" w14:textId="77777777" w:rsidR="0016167E" w:rsidRPr="001C66ED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6E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ค่าเบี้ยประกันโรงไฟฟ้า</w:t>
            </w:r>
          </w:p>
        </w:tc>
        <w:tc>
          <w:tcPr>
            <w:tcW w:w="611" w:type="pct"/>
            <w:vAlign w:val="bottom"/>
          </w:tcPr>
          <w:p w14:paraId="1051AD51" w14:textId="22ADF300" w:rsidR="0016167E" w:rsidRPr="001C66ED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C66E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510</w:t>
            </w:r>
            <w:r w:rsidR="0016167E" w:rsidRPr="001C66E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C66E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73" w:type="pct"/>
            <w:vAlign w:val="bottom"/>
          </w:tcPr>
          <w:p w14:paraId="2872B9B8" w14:textId="77777777" w:rsidR="0016167E" w:rsidRPr="001C66ED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544B91A6" w14:textId="3E92F383" w:rsidR="0016167E" w:rsidRPr="001C66ED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  <w:r w:rsidR="0016167E"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C66ED">
              <w:rPr>
                <w:rFonts w:ascii="Angsana New" w:hAnsi="Angsana New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41" w:type="pct"/>
            <w:vAlign w:val="bottom"/>
          </w:tcPr>
          <w:p w14:paraId="721F63EB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9492DAD" w14:textId="45933794" w:rsidR="0016167E" w:rsidRPr="00C26995" w:rsidRDefault="0016167E" w:rsidP="0016167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476A10B3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B0F8E79" w14:textId="291D0FB1" w:rsidR="0016167E" w:rsidRPr="00C26995" w:rsidRDefault="0016167E" w:rsidP="001616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67E" w:rsidRPr="00C26995" w14:paraId="59C48C3D" w14:textId="77777777" w:rsidTr="0016167E">
        <w:tc>
          <w:tcPr>
            <w:tcW w:w="2148" w:type="pct"/>
            <w:vAlign w:val="bottom"/>
          </w:tcPr>
          <w:p w14:paraId="4ABC946B" w14:textId="7F6613F0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A05DDA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และตัดจำหน่ายสินทรัพย์</w:t>
            </w:r>
          </w:p>
        </w:tc>
        <w:tc>
          <w:tcPr>
            <w:tcW w:w="611" w:type="pct"/>
            <w:vAlign w:val="bottom"/>
          </w:tcPr>
          <w:p w14:paraId="13918E41" w14:textId="22A3C24F" w:rsidR="0016167E" w:rsidRPr="00C26995" w:rsidRDefault="00A05DDA" w:rsidP="009B21F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123,972</w:t>
            </w:r>
          </w:p>
        </w:tc>
        <w:tc>
          <w:tcPr>
            <w:tcW w:w="173" w:type="pct"/>
            <w:vAlign w:val="bottom"/>
          </w:tcPr>
          <w:p w14:paraId="520B17DF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0E9FB210" w14:textId="318403B3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41" w:type="pct"/>
            <w:vAlign w:val="bottom"/>
          </w:tcPr>
          <w:p w14:paraId="1F7EC071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CA98478" w14:textId="3BC7F678" w:rsidR="0016167E" w:rsidRPr="00C26995" w:rsidRDefault="0016167E" w:rsidP="0016167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E4BCC21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1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6CE2F457" w14:textId="3B9E139B" w:rsidR="0016167E" w:rsidRPr="00C26995" w:rsidRDefault="0016167E" w:rsidP="001616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167E" w:rsidRPr="00C26995" w14:paraId="55F2A0F6" w14:textId="77777777" w:rsidTr="0016167E">
        <w:tc>
          <w:tcPr>
            <w:tcW w:w="2148" w:type="pct"/>
            <w:vAlign w:val="bottom"/>
          </w:tcPr>
          <w:p w14:paraId="234FA84C" w14:textId="77777777" w:rsidR="0016167E" w:rsidRPr="00C26995" w:rsidRDefault="0016167E" w:rsidP="0016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70C9DD1" w14:textId="306576C5" w:rsidR="0016167E" w:rsidRPr="00C26995" w:rsidRDefault="00A77235" w:rsidP="0016167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682</w:t>
            </w:r>
            <w:r w:rsidR="003B2AD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73" w:type="pct"/>
            <w:vAlign w:val="bottom"/>
          </w:tcPr>
          <w:p w14:paraId="6A0F4CBD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color w:val="EE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67FFEB7D" w14:textId="7D6751E5" w:rsidR="0016167E" w:rsidRPr="00C26995" w:rsidRDefault="00A77235" w:rsidP="0016167E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  <w:r w:rsidR="0016167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41" w:type="pct"/>
            <w:vAlign w:val="bottom"/>
          </w:tcPr>
          <w:p w14:paraId="5FFA0BC6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16A2A451" w14:textId="03C1E032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  <w:r w:rsidR="0016167E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40" w:type="pct"/>
            <w:vAlign w:val="bottom"/>
          </w:tcPr>
          <w:p w14:paraId="788674CA" w14:textId="77777777" w:rsidR="0016167E" w:rsidRPr="00C26995" w:rsidRDefault="0016167E" w:rsidP="0016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593B6085" w14:textId="2B5DEFF6" w:rsidR="0016167E" w:rsidRPr="00C26995" w:rsidRDefault="00A77235" w:rsidP="0016167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="0016167E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</w:tr>
      <w:tr w:rsidR="00BF5354" w:rsidRPr="00C26995" w14:paraId="52DFF231" w14:textId="77777777" w:rsidTr="0016167E">
        <w:tc>
          <w:tcPr>
            <w:tcW w:w="2148" w:type="pct"/>
          </w:tcPr>
          <w:p w14:paraId="5AF066C6" w14:textId="562C534C" w:rsidR="00BF5354" w:rsidRPr="00C26995" w:rsidRDefault="00BF5354" w:rsidP="00BF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6EBEE" w14:textId="141A6996" w:rsidR="00BF5354" w:rsidRPr="00C26995" w:rsidRDefault="00A77235" w:rsidP="00BF535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B2AD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028</w:t>
            </w:r>
            <w:r w:rsidR="00BF5354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73" w:type="pct"/>
            <w:vAlign w:val="bottom"/>
          </w:tcPr>
          <w:p w14:paraId="6F55EB04" w14:textId="77777777" w:rsidR="00BF5354" w:rsidRPr="00C26995" w:rsidRDefault="00BF5354" w:rsidP="00BF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5E553" w14:textId="0F6816C7" w:rsidR="00BF5354" w:rsidRPr="00C26995" w:rsidRDefault="00A77235" w:rsidP="0016167E">
            <w:pPr>
              <w:pStyle w:val="acctfourfigures"/>
              <w:tabs>
                <w:tab w:val="clear" w:pos="765"/>
                <w:tab w:val="decimal" w:pos="434"/>
                <w:tab w:val="decimal" w:pos="1032"/>
              </w:tabs>
              <w:spacing w:line="240" w:lineRule="atLeast"/>
              <w:ind w:left="-196" w:right="-2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9B02D5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551</w:t>
            </w:r>
            <w:r w:rsidR="009B02D5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141" w:type="pct"/>
            <w:vAlign w:val="bottom"/>
          </w:tcPr>
          <w:p w14:paraId="1EDB7825" w14:textId="77777777" w:rsidR="00BF5354" w:rsidRPr="00C26995" w:rsidRDefault="00BF5354" w:rsidP="00BF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CF8DC" w14:textId="3B9EF752" w:rsidR="00BF5354" w:rsidRPr="00C26995" w:rsidRDefault="00A77235" w:rsidP="00BF5354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84812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674</w:t>
            </w:r>
            <w:r w:rsidR="00884812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0" w:type="pct"/>
            <w:vAlign w:val="bottom"/>
          </w:tcPr>
          <w:p w14:paraId="7503EC75" w14:textId="77777777" w:rsidR="00BF5354" w:rsidRPr="00C26995" w:rsidRDefault="00BF5354" w:rsidP="00BF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2ADB" w14:textId="32DEAD6C" w:rsidR="00BF5354" w:rsidRPr="00C26995" w:rsidRDefault="00A77235" w:rsidP="00BF5354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F535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017</w:t>
            </w:r>
            <w:r w:rsidR="00BF535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917</w:t>
            </w:r>
          </w:p>
        </w:tc>
      </w:tr>
    </w:tbl>
    <w:p w14:paraId="72FC1A94" w14:textId="77777777" w:rsidR="00846771" w:rsidRPr="00C26995" w:rsidRDefault="00846771" w:rsidP="0084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  <w:cs/>
          <w:lang w:val="th-TH"/>
        </w:rPr>
      </w:pPr>
    </w:p>
    <w:p w14:paraId="51EB450A" w14:textId="57133A64" w:rsidR="00452460" w:rsidRPr="00C26995" w:rsidRDefault="00780E15" w:rsidP="0045246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49C47915" w14:textId="77777777" w:rsidR="00452460" w:rsidRPr="00C26995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271"/>
        <w:gridCol w:w="1171"/>
        <w:gridCol w:w="271"/>
        <w:gridCol w:w="1259"/>
        <w:gridCol w:w="269"/>
        <w:gridCol w:w="1171"/>
        <w:gridCol w:w="269"/>
        <w:gridCol w:w="1259"/>
      </w:tblGrid>
      <w:tr w:rsidR="00452460" w:rsidRPr="00C26995" w14:paraId="742F1C2E" w14:textId="77777777" w:rsidTr="003923E0">
        <w:trPr>
          <w:tblHeader/>
        </w:trPr>
        <w:tc>
          <w:tcPr>
            <w:tcW w:w="1910" w:type="pct"/>
            <w:vAlign w:val="bottom"/>
          </w:tcPr>
          <w:p w14:paraId="1165FC6A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1091238F" w14:textId="77777777" w:rsidR="00452460" w:rsidRPr="00C26995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vAlign w:val="bottom"/>
          </w:tcPr>
          <w:p w14:paraId="2B0DEF81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50A9F770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vAlign w:val="bottom"/>
          </w:tcPr>
          <w:p w14:paraId="238659C8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DF5" w:rsidRPr="00C26995" w14:paraId="289D7622" w14:textId="77777777" w:rsidTr="003923E0">
        <w:trPr>
          <w:tblHeader/>
        </w:trPr>
        <w:tc>
          <w:tcPr>
            <w:tcW w:w="1910" w:type="pct"/>
            <w:vAlign w:val="bottom"/>
          </w:tcPr>
          <w:p w14:paraId="4E58F856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63BDD2C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</w:tcPr>
          <w:p w14:paraId="01A0CA56" w14:textId="4E140F56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1" w:type="pct"/>
          </w:tcPr>
          <w:p w14:paraId="107F078F" w14:textId="77777777" w:rsidR="00744DF5" w:rsidRPr="00C26995" w:rsidRDefault="00744DF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</w:tcPr>
          <w:p w14:paraId="7451A2E8" w14:textId="26CEEED1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pct"/>
            <w:vAlign w:val="bottom"/>
          </w:tcPr>
          <w:p w14:paraId="7AE39F3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095F1B9B" w14:textId="12EE6B71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0" w:type="pct"/>
          </w:tcPr>
          <w:p w14:paraId="20B2C614" w14:textId="77777777" w:rsidR="00744DF5" w:rsidRPr="00C26995" w:rsidRDefault="00744DF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</w:tcPr>
          <w:p w14:paraId="0565ACA9" w14:textId="5853B30C" w:rsidR="00744DF5" w:rsidRPr="00C26995" w:rsidRDefault="00A77235" w:rsidP="00744D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744DF5" w:rsidRPr="00C26995" w14:paraId="6E3844B0" w14:textId="77777777" w:rsidTr="003923E0">
        <w:trPr>
          <w:tblHeader/>
        </w:trPr>
        <w:tc>
          <w:tcPr>
            <w:tcW w:w="1910" w:type="pct"/>
            <w:vAlign w:val="bottom"/>
          </w:tcPr>
          <w:p w14:paraId="64B2DAA5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C7ACF86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vAlign w:val="bottom"/>
          </w:tcPr>
          <w:p w14:paraId="4E780A84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DF5" w:rsidRPr="00C26995" w14:paraId="28DD5E65" w14:textId="77777777" w:rsidTr="003923E0">
        <w:tc>
          <w:tcPr>
            <w:tcW w:w="1910" w:type="pct"/>
            <w:vAlign w:val="bottom"/>
          </w:tcPr>
          <w:p w14:paraId="7FB012D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1" w:type="pct"/>
            <w:vAlign w:val="bottom"/>
          </w:tcPr>
          <w:p w14:paraId="20D09D1A" w14:textId="77777777" w:rsidR="00744DF5" w:rsidRPr="00C26995" w:rsidRDefault="00744DF5" w:rsidP="00744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E27A8D0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284208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31DFF943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86A579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2AFAE1A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8B6D85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2997351D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547" w:rsidRPr="00C26995" w14:paraId="25606E0C" w14:textId="77777777" w:rsidTr="009A242D">
        <w:tc>
          <w:tcPr>
            <w:tcW w:w="1910" w:type="pct"/>
            <w:vAlign w:val="bottom"/>
          </w:tcPr>
          <w:p w14:paraId="4F7B1FC2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1" w:type="pct"/>
            <w:vAlign w:val="bottom"/>
          </w:tcPr>
          <w:p w14:paraId="417E31DD" w14:textId="77777777" w:rsidR="00FF4547" w:rsidRPr="00C26995" w:rsidRDefault="00FF4547" w:rsidP="00F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14BC3B4" w14:textId="329D80E1" w:rsidR="00FF4547" w:rsidRPr="00C26995" w:rsidRDefault="00C3139C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678,3</w:t>
            </w:r>
            <w:r w:rsidR="004A6640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141" w:type="pct"/>
            <w:vAlign w:val="bottom"/>
          </w:tcPr>
          <w:p w14:paraId="729F90C0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6E811713" w14:textId="4F92BC0F" w:rsidR="00FF4547" w:rsidRPr="00C26995" w:rsidRDefault="00A77235" w:rsidP="00FF4547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F4547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  <w:r w:rsidR="00FF4547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40" w:type="pct"/>
            <w:vAlign w:val="bottom"/>
          </w:tcPr>
          <w:p w14:paraId="695F2185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195E1A2" w14:textId="1944FDEB" w:rsidR="00FF4547" w:rsidRPr="00C26995" w:rsidRDefault="00FF4547" w:rsidP="00FF454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DFDB00F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38580FBC" w14:textId="68780988" w:rsidR="00FF4547" w:rsidRPr="00C26995" w:rsidRDefault="00FF4547" w:rsidP="00FF45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F4547" w:rsidRPr="00C26995" w14:paraId="57596B34" w14:textId="77777777" w:rsidTr="009A242D">
        <w:tc>
          <w:tcPr>
            <w:tcW w:w="1910" w:type="pct"/>
            <w:vAlign w:val="bottom"/>
          </w:tcPr>
          <w:p w14:paraId="7F6A9886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ที่บันทึกต่ำไป (สูงไป)</w:t>
            </w:r>
          </w:p>
        </w:tc>
        <w:tc>
          <w:tcPr>
            <w:tcW w:w="141" w:type="pct"/>
            <w:vAlign w:val="bottom"/>
          </w:tcPr>
          <w:p w14:paraId="376A4889" w14:textId="77777777" w:rsidR="00FF4547" w:rsidRPr="00C26995" w:rsidRDefault="00FF4547" w:rsidP="00F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36D935A" w14:textId="72074168" w:rsidR="00FF4547" w:rsidRPr="00C26995" w:rsidRDefault="009A242D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3139C">
              <w:rPr>
                <w:rFonts w:ascii="Angsana New" w:hAnsi="Angsana New"/>
                <w:sz w:val="30"/>
                <w:szCs w:val="30"/>
                <w:lang w:val="en-US" w:bidi="th-TH"/>
              </w:rPr>
              <w:t>7,678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1DBAA689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1C938A26" w14:textId="115E6F60" w:rsidR="00FF4547" w:rsidRPr="00C26995" w:rsidRDefault="00A77235" w:rsidP="00FF4547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40" w:type="pct"/>
            <w:vAlign w:val="bottom"/>
          </w:tcPr>
          <w:p w14:paraId="63278601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E4CC906" w14:textId="33E4A4D3" w:rsidR="00FF4547" w:rsidRPr="00C26995" w:rsidRDefault="00FF4547" w:rsidP="00FF454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2C8E443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4FE9CC8F" w14:textId="4255B0F8" w:rsidR="00FF4547" w:rsidRPr="00C26995" w:rsidRDefault="00FF4547" w:rsidP="00FF45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F4547" w:rsidRPr="00C26995" w14:paraId="573272A7" w14:textId="77777777" w:rsidTr="003923E0">
        <w:tc>
          <w:tcPr>
            <w:tcW w:w="1910" w:type="pct"/>
            <w:vAlign w:val="bottom"/>
          </w:tcPr>
          <w:p w14:paraId="1C72A141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74A0FBA6" w14:textId="77777777" w:rsidR="00FF4547" w:rsidRPr="00C26995" w:rsidRDefault="00FF4547" w:rsidP="00F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3029E" w14:textId="6778868F" w:rsidR="00FF4547" w:rsidRPr="00C26995" w:rsidRDefault="00A77235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670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4A66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1" w:type="pct"/>
            <w:vAlign w:val="bottom"/>
          </w:tcPr>
          <w:p w14:paraId="45E85638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06E9E" w14:textId="149A4D44" w:rsidR="00FF4547" w:rsidRPr="00C26995" w:rsidRDefault="00A77235" w:rsidP="00FF4547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F454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058</w:t>
            </w:r>
            <w:r w:rsidR="00FF454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0" w:type="pct"/>
            <w:vAlign w:val="bottom"/>
          </w:tcPr>
          <w:p w14:paraId="2BE0A028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CE2A4" w14:textId="65941388" w:rsidR="00FF4547" w:rsidRPr="00C26995" w:rsidRDefault="00FF4547" w:rsidP="00FF454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14:paraId="633F8BB0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BE2D" w14:textId="13329069" w:rsidR="00FF4547" w:rsidRPr="00C26995" w:rsidRDefault="00FF4547" w:rsidP="00FF454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F4547" w:rsidRPr="00C26995" w14:paraId="62EA0819" w14:textId="77777777" w:rsidTr="003923E0">
        <w:tc>
          <w:tcPr>
            <w:tcW w:w="1910" w:type="pct"/>
            <w:vAlign w:val="bottom"/>
          </w:tcPr>
          <w:p w14:paraId="4565543F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" w:type="pct"/>
            <w:vAlign w:val="bottom"/>
          </w:tcPr>
          <w:p w14:paraId="5B5DDE16" w14:textId="77777777" w:rsidR="00FF4547" w:rsidRPr="00C26995" w:rsidRDefault="00FF4547" w:rsidP="00F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3B1DCCBB" w14:textId="77777777" w:rsidR="00FF4547" w:rsidRPr="00C26995" w:rsidRDefault="00FF4547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143FA81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27EDCECD" w14:textId="77777777" w:rsidR="00FF4547" w:rsidRPr="00C26995" w:rsidRDefault="00FF4547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69236131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0D548E86" w14:textId="77777777" w:rsidR="00FF4547" w:rsidRPr="00C26995" w:rsidRDefault="00FF4547" w:rsidP="00FF454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FEC7441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2D34F00E" w14:textId="77777777" w:rsidR="00FF4547" w:rsidRPr="00C26995" w:rsidRDefault="00FF4547" w:rsidP="00FF4547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547" w:rsidRPr="00C26995" w14:paraId="3A68C9CB" w14:textId="77777777" w:rsidTr="003923E0">
        <w:tc>
          <w:tcPr>
            <w:tcW w:w="1910" w:type="pct"/>
            <w:vAlign w:val="bottom"/>
          </w:tcPr>
          <w:p w14:paraId="47459E11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" w:type="pct"/>
            <w:vAlign w:val="bottom"/>
          </w:tcPr>
          <w:p w14:paraId="54CDDD19" w14:textId="77777777" w:rsidR="00FF4547" w:rsidRPr="00C26995" w:rsidRDefault="00FF4547" w:rsidP="00F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8A7E9A3" w14:textId="72151370" w:rsidR="00FF4547" w:rsidRPr="00C26995" w:rsidRDefault="00FF4547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8A176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4A664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5CBAFF16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0CD8C5FD" w14:textId="5BD7D4F7" w:rsidR="00FF4547" w:rsidRPr="00C26995" w:rsidRDefault="00FF4547" w:rsidP="00FF4547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044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733029F6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19C6C545" w14:textId="654727D8" w:rsidR="00FF4547" w:rsidRPr="00C26995" w:rsidRDefault="00FF4547" w:rsidP="00FF454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798AA820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5760DF71" w14:textId="59028267" w:rsidR="00FF4547" w:rsidRPr="00C26995" w:rsidRDefault="00FF4547" w:rsidP="00FF45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F4547" w:rsidRPr="00C26995" w14:paraId="1036EB63" w14:textId="77777777" w:rsidTr="00FF4547">
        <w:tc>
          <w:tcPr>
            <w:tcW w:w="1910" w:type="pct"/>
            <w:vAlign w:val="bottom"/>
          </w:tcPr>
          <w:p w14:paraId="61123F1F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 ภาษีเงินได้</w:t>
            </w:r>
          </w:p>
        </w:tc>
        <w:tc>
          <w:tcPr>
            <w:tcW w:w="141" w:type="pct"/>
            <w:vAlign w:val="bottom"/>
          </w:tcPr>
          <w:p w14:paraId="140C61F4" w14:textId="77777777" w:rsidR="00FF4547" w:rsidRPr="00C26995" w:rsidRDefault="00FF4547" w:rsidP="00F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69160" w14:textId="7352C515" w:rsidR="00FF4547" w:rsidRPr="00C26995" w:rsidRDefault="00A77235" w:rsidP="00FF4547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575</w:t>
            </w:r>
            <w:r w:rsidR="008A1768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1" w:type="pct"/>
            <w:vAlign w:val="bottom"/>
          </w:tcPr>
          <w:p w14:paraId="0ED3F183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4D5B3" w14:textId="00A4A33F" w:rsidR="00FF4547" w:rsidRPr="00C26995" w:rsidRDefault="00A77235" w:rsidP="00FF4547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907</w:t>
            </w:r>
            <w:r w:rsidR="00FF454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140" w:type="pct"/>
            <w:vAlign w:val="bottom"/>
          </w:tcPr>
          <w:p w14:paraId="2CE72D30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D5956" w14:textId="61BDD14D" w:rsidR="00FF4547" w:rsidRPr="00C26995" w:rsidRDefault="00FF4547" w:rsidP="00FF454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vAlign w:val="bottom"/>
          </w:tcPr>
          <w:p w14:paraId="6A191C58" w14:textId="77777777" w:rsidR="00FF4547" w:rsidRPr="00C26995" w:rsidRDefault="00FF4547" w:rsidP="00F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14F95" w14:textId="66FB1496" w:rsidR="00FF4547" w:rsidRPr="00C26995" w:rsidRDefault="00FF4547" w:rsidP="00FF45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0850919" w14:textId="77777777" w:rsidR="00A8661E" w:rsidRPr="00C26995" w:rsidRDefault="00A8661E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F0E9CB" w14:textId="002AAEEA" w:rsidR="00452460" w:rsidRPr="00C26995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C26995">
        <w:rPr>
          <w:rFonts w:ascii="Angsana New" w:hAnsi="Angsana New"/>
          <w:sz w:val="28"/>
          <w:szCs w:val="28"/>
        </w:rPr>
        <w:br w:type="page"/>
      </w:r>
    </w:p>
    <w:tbl>
      <w:tblPr>
        <w:tblW w:w="97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9"/>
        <w:gridCol w:w="969"/>
        <w:gridCol w:w="180"/>
        <w:gridCol w:w="990"/>
        <w:gridCol w:w="180"/>
        <w:gridCol w:w="990"/>
        <w:gridCol w:w="201"/>
        <w:gridCol w:w="6"/>
        <w:gridCol w:w="1075"/>
        <w:gridCol w:w="180"/>
        <w:gridCol w:w="880"/>
        <w:gridCol w:w="20"/>
        <w:gridCol w:w="180"/>
        <w:gridCol w:w="70"/>
        <w:gridCol w:w="1012"/>
      </w:tblGrid>
      <w:tr w:rsidR="00452460" w:rsidRPr="00C26995" w14:paraId="65FAB174" w14:textId="77777777" w:rsidTr="000356ED">
        <w:tc>
          <w:tcPr>
            <w:tcW w:w="2809" w:type="dxa"/>
            <w:vAlign w:val="bottom"/>
          </w:tcPr>
          <w:p w14:paraId="2645C666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3" w:type="dxa"/>
            <w:gridSpan w:val="14"/>
            <w:vAlign w:val="bottom"/>
          </w:tcPr>
          <w:p w14:paraId="5DD8ECA0" w14:textId="77777777" w:rsidR="00452460" w:rsidRPr="00C26995" w:rsidRDefault="00452460" w:rsidP="003923E0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2460" w:rsidRPr="00C26995" w14:paraId="437D73DA" w14:textId="77777777" w:rsidTr="000356ED">
        <w:tc>
          <w:tcPr>
            <w:tcW w:w="2809" w:type="dxa"/>
            <w:vMerge w:val="restart"/>
            <w:vAlign w:val="bottom"/>
          </w:tcPr>
          <w:p w14:paraId="5D76AE98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309" w:type="dxa"/>
            <w:gridSpan w:val="5"/>
            <w:vAlign w:val="bottom"/>
          </w:tcPr>
          <w:p w14:paraId="2D14D5EF" w14:textId="5FB18879" w:rsidR="00452460" w:rsidRPr="00C26995" w:rsidRDefault="00A77235" w:rsidP="0085386C">
            <w:pPr>
              <w:pStyle w:val="acctfourfigures"/>
              <w:tabs>
                <w:tab w:val="clear" w:pos="765"/>
                <w:tab w:val="left" w:pos="177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1" w:type="dxa"/>
            <w:vAlign w:val="bottom"/>
          </w:tcPr>
          <w:p w14:paraId="13600E10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3" w:type="dxa"/>
            <w:gridSpan w:val="8"/>
            <w:vAlign w:val="bottom"/>
          </w:tcPr>
          <w:p w14:paraId="6708464A" w14:textId="65C15BBE" w:rsidR="00452460" w:rsidRPr="00C26995" w:rsidRDefault="00A77235" w:rsidP="003923E0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11" w:hanging="4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52460" w:rsidRPr="00C26995" w14:paraId="1F173F84" w14:textId="77777777" w:rsidTr="000356ED">
        <w:tc>
          <w:tcPr>
            <w:tcW w:w="2809" w:type="dxa"/>
            <w:vMerge/>
            <w:vAlign w:val="bottom"/>
          </w:tcPr>
          <w:p w14:paraId="3ED24C69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CA264C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2BF664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9850CB" w14:textId="77777777" w:rsidR="00452460" w:rsidRPr="00C26995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6035F8" w14:textId="2611EDAC" w:rsidR="00452460" w:rsidRPr="00C26995" w:rsidRDefault="00890E87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790C8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790C8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(รายได้)</w:t>
            </w:r>
            <w:r w:rsidR="004C0BF9"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452460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0323BD" w14:textId="77777777" w:rsidR="00452460" w:rsidRPr="00C26995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7EEFCA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07" w:type="dxa"/>
            <w:gridSpan w:val="2"/>
            <w:vAlign w:val="bottom"/>
          </w:tcPr>
          <w:p w14:paraId="56C1E1F6" w14:textId="77777777" w:rsidR="00452460" w:rsidRPr="00C26995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7068271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FC70E5A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7E82B7" w14:textId="77777777" w:rsidR="00452460" w:rsidRPr="00C26995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1A696F3D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70" w:type="dxa"/>
            <w:gridSpan w:val="3"/>
            <w:vAlign w:val="bottom"/>
          </w:tcPr>
          <w:p w14:paraId="59DD38F2" w14:textId="77777777" w:rsidR="00452460" w:rsidRPr="00C26995" w:rsidRDefault="00452460" w:rsidP="003923E0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6DE8830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21B5EF8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52460" w:rsidRPr="00C26995" w14:paraId="7281698E" w14:textId="77777777" w:rsidTr="000356ED">
        <w:tc>
          <w:tcPr>
            <w:tcW w:w="2809" w:type="dxa"/>
            <w:vAlign w:val="bottom"/>
          </w:tcPr>
          <w:p w14:paraId="59EC6253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3" w:type="dxa"/>
            <w:gridSpan w:val="14"/>
            <w:vAlign w:val="bottom"/>
          </w:tcPr>
          <w:p w14:paraId="5C84ECE8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52460" w:rsidRPr="00C26995" w14:paraId="0411BFFB" w14:textId="77777777" w:rsidTr="000356ED">
        <w:tc>
          <w:tcPr>
            <w:tcW w:w="2809" w:type="dxa"/>
            <w:vAlign w:val="bottom"/>
          </w:tcPr>
          <w:p w14:paraId="69BB4E4A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33" w:type="dxa"/>
            <w:gridSpan w:val="14"/>
            <w:vAlign w:val="bottom"/>
          </w:tcPr>
          <w:p w14:paraId="51B767B1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4DF5" w:rsidRPr="00C26995" w14:paraId="11D3C58E" w14:textId="77777777" w:rsidTr="000356ED">
        <w:tc>
          <w:tcPr>
            <w:tcW w:w="2809" w:type="dxa"/>
            <w:vAlign w:val="bottom"/>
          </w:tcPr>
          <w:p w14:paraId="37FEA90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ด้วยมูลค่ายุติธรรมผ่านกำไร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 (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69" w:type="dxa"/>
            <w:vAlign w:val="bottom"/>
          </w:tcPr>
          <w:p w14:paraId="3FA6FE6E" w14:textId="4A899295" w:rsidR="00744DF5" w:rsidRPr="00C26995" w:rsidRDefault="00FF4547" w:rsidP="00B83E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7BA518" w14:textId="77777777" w:rsidR="00744DF5" w:rsidRPr="00C2699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9491C" w14:textId="3CECFE97" w:rsidR="00744DF5" w:rsidRPr="00C26995" w:rsidRDefault="00A77235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  <w:r w:rsidR="00FF454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  <w:vAlign w:val="bottom"/>
          </w:tcPr>
          <w:p w14:paraId="45F68446" w14:textId="77777777" w:rsidR="00744DF5" w:rsidRPr="00C2699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3D47C0" w14:textId="37073927" w:rsidR="00744DF5" w:rsidRPr="00C26995" w:rsidRDefault="00FF4547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vAlign w:val="bottom"/>
          </w:tcPr>
          <w:p w14:paraId="52F64DD1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E142630" w14:textId="4480D1E1" w:rsidR="00744DF5" w:rsidRPr="00C26995" w:rsidRDefault="00744DF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09E26A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3FFAAF" w14:textId="34C8BF2D" w:rsidR="00744DF5" w:rsidRPr="00C2699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55810748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2012ACC" w14:textId="7DBCFC23" w:rsidR="00744DF5" w:rsidRPr="00C26995" w:rsidRDefault="00744DF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573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4DF5" w:rsidRPr="00C26995" w14:paraId="5AFF7152" w14:textId="77777777" w:rsidTr="000356ED">
        <w:tc>
          <w:tcPr>
            <w:tcW w:w="2809" w:type="dxa"/>
            <w:vAlign w:val="bottom"/>
          </w:tcPr>
          <w:p w14:paraId="044E8C3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69" w:type="dxa"/>
            <w:vAlign w:val="bottom"/>
          </w:tcPr>
          <w:p w14:paraId="5465D33A" w14:textId="7FAA7F46" w:rsidR="00744DF5" w:rsidRPr="00B83EC5" w:rsidRDefault="00A77235" w:rsidP="00B83E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  <w:r w:rsidR="00FF4547"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80" w:type="dxa"/>
            <w:vAlign w:val="bottom"/>
          </w:tcPr>
          <w:p w14:paraId="61652937" w14:textId="77777777" w:rsidR="00744DF5" w:rsidRPr="00C2699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EB1853" w14:textId="0847DACB" w:rsidR="00744DF5" w:rsidRPr="00C26995" w:rsidRDefault="00FF4547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10C67F" w14:textId="77777777" w:rsidR="00744DF5" w:rsidRPr="00C2699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9BE5A1" w14:textId="68DFD1A3" w:rsidR="00744DF5" w:rsidRPr="00C26995" w:rsidRDefault="00A77235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  <w:r w:rsidR="00FF454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07" w:type="dxa"/>
            <w:gridSpan w:val="2"/>
            <w:vAlign w:val="bottom"/>
          </w:tcPr>
          <w:p w14:paraId="63C54194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171C0C8" w14:textId="108DE236" w:rsidR="00744DF5" w:rsidRPr="00C26995" w:rsidRDefault="00744DF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 w:rsidRPr="00B83EC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FD6F5B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A5C076" w14:textId="7F5A043A" w:rsidR="00744DF5" w:rsidRPr="00C2699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80" w:type="dxa"/>
            <w:vAlign w:val="bottom"/>
          </w:tcPr>
          <w:p w14:paraId="0DD556DF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C7260FC" w14:textId="1606F035" w:rsidR="00744DF5" w:rsidRPr="00C26995" w:rsidRDefault="00744DF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4DF5" w:rsidRPr="00C26995" w14:paraId="78814D34" w14:textId="77777777" w:rsidTr="000356ED">
        <w:tc>
          <w:tcPr>
            <w:tcW w:w="2809" w:type="dxa"/>
            <w:vAlign w:val="bottom"/>
          </w:tcPr>
          <w:p w14:paraId="14AB4576" w14:textId="256543B0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9947E36" w14:textId="688732C8" w:rsidR="00744DF5" w:rsidRPr="00C26995" w:rsidRDefault="00FF4547" w:rsidP="00B83E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0BA95E4" w14:textId="77777777" w:rsidR="00744DF5" w:rsidRPr="00C2699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150F1D" w14:textId="302E60B3" w:rsidR="00744DF5" w:rsidRPr="00C26995" w:rsidRDefault="00A77235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F454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80" w:type="dxa"/>
            <w:vAlign w:val="bottom"/>
          </w:tcPr>
          <w:p w14:paraId="0FF1A9B9" w14:textId="77777777" w:rsidR="00744DF5" w:rsidRPr="00C2699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08DE0C" w14:textId="2DA51CFC" w:rsidR="00744DF5" w:rsidRPr="00C26995" w:rsidRDefault="00FF4547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vAlign w:val="bottom"/>
          </w:tcPr>
          <w:p w14:paraId="003B42E9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C82A23B" w14:textId="15A8B1AE" w:rsidR="00744DF5" w:rsidRPr="00B83EC5" w:rsidRDefault="00A7723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80" w:type="dxa"/>
            <w:vAlign w:val="bottom"/>
          </w:tcPr>
          <w:p w14:paraId="3A96BD7A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43EFC5EA" w14:textId="52695986" w:rsidR="00744DF5" w:rsidRPr="00B83EC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60887E9E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6F6E60B7" w14:textId="1B1F660F" w:rsidR="00744DF5" w:rsidRPr="00B83EC5" w:rsidRDefault="00A7723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</w:tr>
      <w:tr w:rsidR="00744DF5" w:rsidRPr="00C26995" w14:paraId="4E713F47" w14:textId="77777777" w:rsidTr="000356ED">
        <w:tc>
          <w:tcPr>
            <w:tcW w:w="2809" w:type="dxa"/>
            <w:vAlign w:val="bottom"/>
          </w:tcPr>
          <w:p w14:paraId="137BC67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A9A55" w14:textId="3D07C948" w:rsidR="00744DF5" w:rsidRPr="00B83EC5" w:rsidRDefault="00FF4547" w:rsidP="00B83EC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245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006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7F5818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4074" w14:textId="699A0F32" w:rsidR="00744DF5" w:rsidRPr="00B83EC5" w:rsidRDefault="00FF4547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251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AC4A4D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B539A" w14:textId="3322BF09" w:rsidR="00FF4547" w:rsidRPr="00B83EC5" w:rsidRDefault="00864DE5" w:rsidP="00B83E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322</w:t>
            </w:r>
            <w:r w:rsidR="00FF4547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  <w:gridSpan w:val="2"/>
            <w:vAlign w:val="bottom"/>
          </w:tcPr>
          <w:p w14:paraId="4DB304E6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D01B" w14:textId="000134D0" w:rsidR="00744DF5" w:rsidRPr="00B83EC5" w:rsidRDefault="00744DF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064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194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6F92DF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408B" w14:textId="695F96F5" w:rsidR="00744DF5" w:rsidRPr="00B83EC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="00744DF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80" w:type="dxa"/>
            <w:vAlign w:val="bottom"/>
          </w:tcPr>
          <w:p w14:paraId="7552CB91" w14:textId="77777777" w:rsidR="00744DF5" w:rsidRPr="00B83EC5" w:rsidRDefault="00744DF5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8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866ED" w14:textId="2C0F7816" w:rsidR="00744DF5" w:rsidRPr="00B83EC5" w:rsidRDefault="00744DF5" w:rsidP="00B83E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879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99574EF" w14:textId="77777777" w:rsidR="00452460" w:rsidRPr="00C864ED" w:rsidRDefault="00452460" w:rsidP="0045246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1134"/>
        <w:gridCol w:w="184"/>
        <w:gridCol w:w="919"/>
        <w:gridCol w:w="178"/>
        <w:gridCol w:w="1128"/>
        <w:gridCol w:w="186"/>
        <w:gridCol w:w="991"/>
        <w:gridCol w:w="184"/>
        <w:gridCol w:w="899"/>
        <w:gridCol w:w="184"/>
        <w:gridCol w:w="1100"/>
      </w:tblGrid>
      <w:tr w:rsidR="00EE741F" w:rsidRPr="00C26995" w14:paraId="54E595B7" w14:textId="77777777" w:rsidTr="00864DE5">
        <w:tc>
          <w:tcPr>
            <w:tcW w:w="2811" w:type="dxa"/>
            <w:vAlign w:val="bottom"/>
          </w:tcPr>
          <w:p w14:paraId="25B3F57A" w14:textId="77777777" w:rsidR="00EE741F" w:rsidRPr="00C26995" w:rsidRDefault="00EE741F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87" w:type="dxa"/>
            <w:gridSpan w:val="11"/>
            <w:vAlign w:val="bottom"/>
          </w:tcPr>
          <w:p w14:paraId="03DD1E71" w14:textId="77777777" w:rsidR="00EE741F" w:rsidRPr="00C26995" w:rsidRDefault="00EE741F" w:rsidP="003923E0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741F" w:rsidRPr="00C26995" w14:paraId="5F2E7D98" w14:textId="77777777" w:rsidTr="00864DE5">
        <w:tc>
          <w:tcPr>
            <w:tcW w:w="2811" w:type="dxa"/>
            <w:vMerge w:val="restart"/>
            <w:vAlign w:val="bottom"/>
          </w:tcPr>
          <w:p w14:paraId="06AD5DF5" w14:textId="77777777" w:rsidR="00EE741F" w:rsidRPr="00C26995" w:rsidRDefault="00EE741F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543" w:type="dxa"/>
            <w:gridSpan w:val="5"/>
            <w:vAlign w:val="bottom"/>
          </w:tcPr>
          <w:p w14:paraId="43FA36A0" w14:textId="73FABCD8" w:rsidR="00EE741F" w:rsidRPr="00C26995" w:rsidRDefault="00A77235" w:rsidP="00744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6" w:type="dxa"/>
            <w:vAlign w:val="bottom"/>
          </w:tcPr>
          <w:p w14:paraId="710E81EC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357" w:type="dxa"/>
            <w:gridSpan w:val="5"/>
            <w:vAlign w:val="bottom"/>
          </w:tcPr>
          <w:p w14:paraId="549B26DB" w14:textId="469B69A6" w:rsidR="00EE741F" w:rsidRPr="00C26995" w:rsidRDefault="00A77235" w:rsidP="00744DF5">
            <w:pPr>
              <w:pStyle w:val="acctfourfigures"/>
              <w:tabs>
                <w:tab w:val="clear" w:pos="765"/>
                <w:tab w:val="decimal" w:pos="367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EE741F" w:rsidRPr="00C26995" w14:paraId="6FE4F028" w14:textId="77777777" w:rsidTr="00864DE5">
        <w:tc>
          <w:tcPr>
            <w:tcW w:w="2811" w:type="dxa"/>
            <w:vMerge/>
            <w:vAlign w:val="bottom"/>
          </w:tcPr>
          <w:p w14:paraId="1595087D" w14:textId="77777777" w:rsidR="00EE741F" w:rsidRPr="00C26995" w:rsidRDefault="00EE741F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B9F6C2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0B0D5F3" w14:textId="1F3C695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6B0C91A2" w14:textId="77777777" w:rsidR="00EE741F" w:rsidRPr="00C26995" w:rsidRDefault="00EE741F" w:rsidP="00744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9" w:type="dxa"/>
            <w:vAlign w:val="bottom"/>
          </w:tcPr>
          <w:p w14:paraId="5C3BE332" w14:textId="3C56F235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087CC03" w14:textId="77777777" w:rsidR="00EE741F" w:rsidRPr="00C26995" w:rsidRDefault="00EE741F" w:rsidP="00744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8" w:type="dxa"/>
            <w:vAlign w:val="bottom"/>
          </w:tcPr>
          <w:p w14:paraId="1BBA4961" w14:textId="77777777" w:rsidR="000D3EA1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4AA3035" w14:textId="67D2C41C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6" w:type="dxa"/>
            <w:vAlign w:val="bottom"/>
          </w:tcPr>
          <w:p w14:paraId="40084609" w14:textId="77777777" w:rsidR="00EE741F" w:rsidRPr="00C26995" w:rsidRDefault="00EE741F" w:rsidP="00744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C0DEA0B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4B99AB6" w14:textId="6CD8965D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F70FDB9" w14:textId="77777777" w:rsidR="00EE741F" w:rsidRPr="00C26995" w:rsidRDefault="00EE741F" w:rsidP="00744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CC29898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4064D8C2" w14:textId="77777777" w:rsidR="00EE741F" w:rsidRPr="00C26995" w:rsidRDefault="00EE741F" w:rsidP="00744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vAlign w:val="bottom"/>
          </w:tcPr>
          <w:p w14:paraId="77DC66A3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D5A6516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E741F" w:rsidRPr="00C26995" w14:paraId="35CCBA4C" w14:textId="77777777" w:rsidTr="00864DE5">
        <w:tc>
          <w:tcPr>
            <w:tcW w:w="2811" w:type="dxa"/>
            <w:vAlign w:val="bottom"/>
          </w:tcPr>
          <w:p w14:paraId="3CDE0F57" w14:textId="77777777" w:rsidR="00EE741F" w:rsidRPr="00C26995" w:rsidRDefault="00EE741F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7" w:type="dxa"/>
            <w:gridSpan w:val="11"/>
            <w:vAlign w:val="bottom"/>
          </w:tcPr>
          <w:p w14:paraId="2DFF4A28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E741F" w:rsidRPr="00C26995" w14:paraId="61C7C740" w14:textId="77777777" w:rsidTr="00864DE5">
        <w:tc>
          <w:tcPr>
            <w:tcW w:w="2811" w:type="dxa"/>
            <w:vAlign w:val="bottom"/>
          </w:tcPr>
          <w:p w14:paraId="0A13C051" w14:textId="77777777" w:rsidR="00EE741F" w:rsidRPr="00C26995" w:rsidRDefault="00EE741F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087" w:type="dxa"/>
            <w:gridSpan w:val="11"/>
            <w:vAlign w:val="bottom"/>
          </w:tcPr>
          <w:p w14:paraId="32C59A93" w14:textId="77777777" w:rsidR="00EE741F" w:rsidRPr="00C26995" w:rsidRDefault="00EE741F" w:rsidP="00744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E741F" w:rsidRPr="00C26995" w14:paraId="2070E478" w14:textId="77777777" w:rsidTr="00864DE5">
        <w:tc>
          <w:tcPr>
            <w:tcW w:w="2811" w:type="dxa"/>
            <w:vAlign w:val="bottom"/>
          </w:tcPr>
          <w:p w14:paraId="5084AB5E" w14:textId="4BEB3160" w:rsidR="00EE741F" w:rsidRPr="00C26995" w:rsidRDefault="00EE741F" w:rsidP="00C6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3" w:hanging="15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  <w:r w:rsidR="001E5C5C" w:rsidRPr="00C2699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34" w:type="dxa"/>
            <w:vAlign w:val="bottom"/>
          </w:tcPr>
          <w:p w14:paraId="0CAF1B47" w14:textId="5E236A22" w:rsidR="00EE741F" w:rsidRPr="00C26995" w:rsidRDefault="00EE741F" w:rsidP="00B83E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826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34B63C60" w14:textId="77777777" w:rsidR="00EE741F" w:rsidRPr="00C2699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4E36F096" w14:textId="3F58F030" w:rsidR="00EE741F" w:rsidRPr="00C2699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="00EE741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78" w:type="dxa"/>
            <w:vAlign w:val="bottom"/>
          </w:tcPr>
          <w:p w14:paraId="2CB88FCC" w14:textId="77777777" w:rsidR="00EE741F" w:rsidRPr="00C2699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3F714EC4" w14:textId="626D344C" w:rsidR="00EE741F" w:rsidRPr="00C26995" w:rsidRDefault="00EE741F" w:rsidP="00B83E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78E77DE1" w14:textId="77777777" w:rsidR="00EE741F" w:rsidRPr="00B83EC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3D52848" w14:textId="4F63E713" w:rsidR="00EE741F" w:rsidRPr="00C26995" w:rsidRDefault="00EE741F" w:rsidP="00B83E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460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037742A1" w14:textId="77777777" w:rsidR="00EE741F" w:rsidRPr="00C26995" w:rsidRDefault="00EE741F" w:rsidP="00B83EC5">
            <w:pPr>
              <w:pStyle w:val="acctfourfigures"/>
              <w:tabs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143C041" w14:textId="42550555" w:rsidR="00EE741F" w:rsidRPr="00C26995" w:rsidRDefault="00A77235" w:rsidP="00B83EC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 w:rsidR="00EE741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84" w:type="dxa"/>
            <w:vAlign w:val="bottom"/>
          </w:tcPr>
          <w:p w14:paraId="6F334611" w14:textId="77777777" w:rsidR="00EE741F" w:rsidRPr="00C26995" w:rsidRDefault="00EE741F" w:rsidP="00B83EC5">
            <w:pPr>
              <w:pStyle w:val="acctfourfigures"/>
              <w:tabs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D13ECD2" w14:textId="5512A50A" w:rsidR="00EE741F" w:rsidRPr="00C26995" w:rsidRDefault="00EE741F" w:rsidP="00B83E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481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E741F" w:rsidRPr="00C26995" w14:paraId="555EA8A1" w14:textId="77777777" w:rsidTr="00864DE5">
        <w:tc>
          <w:tcPr>
            <w:tcW w:w="2811" w:type="dxa"/>
            <w:vAlign w:val="bottom"/>
          </w:tcPr>
          <w:p w14:paraId="28840A01" w14:textId="37089937" w:rsidR="00EE741F" w:rsidRPr="00C26995" w:rsidRDefault="00EE741F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6C809EFA" w14:textId="3CA6629E" w:rsidR="00EE741F" w:rsidRPr="00C26995" w:rsidRDefault="00EE741F" w:rsidP="00B83E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1D5FDC20" w14:textId="77777777" w:rsidR="00EE741F" w:rsidRPr="00C2699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018C827C" w14:textId="19BC372F" w:rsidR="00EE741F" w:rsidRPr="00C2699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EE741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78" w:type="dxa"/>
            <w:vAlign w:val="bottom"/>
          </w:tcPr>
          <w:p w14:paraId="06766DC5" w14:textId="77777777" w:rsidR="00EE741F" w:rsidRPr="00C2699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085DE42E" w14:textId="168D123A" w:rsidR="00EE741F" w:rsidRPr="00C26995" w:rsidRDefault="00EE741F" w:rsidP="00B83E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15076DDF" w14:textId="77777777" w:rsidR="00EE741F" w:rsidRPr="00B83EC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0EBE36" w14:textId="6CF0A159" w:rsidR="00EE741F" w:rsidRPr="00C26995" w:rsidRDefault="00EE741F" w:rsidP="00B83E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5A4047A" w14:textId="77777777" w:rsidR="00EE741F" w:rsidRPr="00C26995" w:rsidRDefault="00EE741F" w:rsidP="00B83EC5">
            <w:pPr>
              <w:pStyle w:val="acctfourfigures"/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04C86BA" w14:textId="05FA206D" w:rsidR="00EE741F" w:rsidRPr="00C26995" w:rsidRDefault="00A77235" w:rsidP="00B83EC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84" w:type="dxa"/>
            <w:vAlign w:val="bottom"/>
          </w:tcPr>
          <w:p w14:paraId="32D94F35" w14:textId="77777777" w:rsidR="00EE741F" w:rsidRPr="00C26995" w:rsidRDefault="00EE741F" w:rsidP="00B83EC5">
            <w:pPr>
              <w:pStyle w:val="acctfourfigures"/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55C08296" w14:textId="299E5366" w:rsidR="00EE741F" w:rsidRPr="00C26995" w:rsidRDefault="00EE741F" w:rsidP="00B83E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E741F" w:rsidRPr="00C26995" w14:paraId="57429983" w14:textId="37B52B41" w:rsidTr="00864DE5">
        <w:tc>
          <w:tcPr>
            <w:tcW w:w="2811" w:type="dxa"/>
            <w:vAlign w:val="bottom"/>
          </w:tcPr>
          <w:p w14:paraId="1EE7972B" w14:textId="1BEAB9CE" w:rsidR="00EE741F" w:rsidRPr="009F5843" w:rsidRDefault="00F51797" w:rsidP="00A5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</w:t>
            </w:r>
            <w:r w:rsidR="00EE741F" w:rsidRPr="009F5843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จากการประมาณตามหลัก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="00EE741F" w:rsidRPr="009F5843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คณิตศาสต</w:t>
            </w:r>
            <w:r w:rsidR="009F5843" w:rsidRPr="009F584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ร์</w:t>
            </w:r>
            <w:r w:rsidR="00EE741F" w:rsidRPr="009F5843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9F214B" w14:textId="6A250780" w:rsidR="00EE741F" w:rsidRPr="00C26995" w:rsidRDefault="00EE741F" w:rsidP="00B83E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34CCF777" w14:textId="77777777" w:rsidR="00EE741F" w:rsidRPr="00C2699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363E5311" w14:textId="1E321191" w:rsidR="00EE741F" w:rsidRPr="00C2699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E741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78" w:type="dxa"/>
            <w:vAlign w:val="bottom"/>
          </w:tcPr>
          <w:p w14:paraId="10058DEB" w14:textId="77777777" w:rsidR="00EE741F" w:rsidRPr="00C2699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0222293" w14:textId="510C3C0F" w:rsidR="00EE741F" w:rsidRPr="00C26995" w:rsidRDefault="00EE741F" w:rsidP="00B83E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78952FB3" w14:textId="77777777" w:rsidR="00EE741F" w:rsidRPr="00B83EC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E53DF1D" w14:textId="6182A653" w:rsidR="00EE741F" w:rsidRPr="00C26995" w:rsidRDefault="00EE741F" w:rsidP="00B83EC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2A32364" w14:textId="77777777" w:rsidR="00EE741F" w:rsidRPr="00C26995" w:rsidRDefault="00EE741F" w:rsidP="00B83EC5">
            <w:pPr>
              <w:pStyle w:val="acctfourfigures"/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7919497" w14:textId="22825F32" w:rsidR="00EE741F" w:rsidRPr="00C26995" w:rsidRDefault="00EE741F" w:rsidP="00B83EC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6FE0F7D" w14:textId="77777777" w:rsidR="00EE741F" w:rsidRPr="00C26995" w:rsidRDefault="00EE741F" w:rsidP="00B83EC5">
            <w:pPr>
              <w:pStyle w:val="acctfourfigures"/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BA515D1" w14:textId="4BEF48F9" w:rsidR="00EE741F" w:rsidRPr="00C26995" w:rsidRDefault="00EE741F" w:rsidP="00B83EC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E741F" w:rsidRPr="00C26995" w14:paraId="2DB2A2EE" w14:textId="77777777" w:rsidTr="00864DE5">
        <w:tc>
          <w:tcPr>
            <w:tcW w:w="2811" w:type="dxa"/>
            <w:vAlign w:val="bottom"/>
          </w:tcPr>
          <w:p w14:paraId="57F66352" w14:textId="562E2F41" w:rsidR="00EE741F" w:rsidRPr="00C26995" w:rsidRDefault="00EE741F" w:rsidP="00A5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D2652" w14:textId="045CCEBE" w:rsidR="00EE741F" w:rsidRPr="00B83EC5" w:rsidRDefault="00864DE5" w:rsidP="00B83E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741F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264</w:t>
            </w:r>
            <w:r w:rsidR="00EE741F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04C3CFFD" w14:textId="77777777" w:rsidR="00EE741F" w:rsidRPr="00B83EC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D93A" w14:textId="1E6FFFB1" w:rsidR="00EE741F" w:rsidRPr="00B83EC5" w:rsidRDefault="00A77235" w:rsidP="00B83EC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</w:t>
            </w:r>
            <w:r w:rsidR="00EE741F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78" w:type="dxa"/>
            <w:vAlign w:val="bottom"/>
          </w:tcPr>
          <w:p w14:paraId="3FB06860" w14:textId="77777777" w:rsidR="00EE741F" w:rsidRPr="00B83EC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110B3" w14:textId="23F82E9A" w:rsidR="00EE741F" w:rsidRPr="00B83EC5" w:rsidRDefault="00864DE5" w:rsidP="00B83E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741F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011</w:t>
            </w:r>
            <w:r w:rsidR="00EE741F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570A9D76" w14:textId="77777777" w:rsidR="00EE741F" w:rsidRPr="00B83EC5" w:rsidRDefault="00EE741F" w:rsidP="00B8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78A37" w14:textId="2E3DA549" w:rsidR="00EE741F" w:rsidRPr="00B83EC5" w:rsidRDefault="00EE741F" w:rsidP="00B83E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605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4C8E2B5C" w14:textId="77777777" w:rsidR="00EE741F" w:rsidRPr="00B83EC5" w:rsidRDefault="00EE741F" w:rsidP="00B83EC5">
            <w:pPr>
              <w:pStyle w:val="acctfourfigures"/>
              <w:tabs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237ED" w14:textId="00E166CB" w:rsidR="00EE741F" w:rsidRPr="00B83EC5" w:rsidRDefault="00A77235" w:rsidP="00B83EC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EE741F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84" w:type="dxa"/>
            <w:vAlign w:val="bottom"/>
          </w:tcPr>
          <w:p w14:paraId="0CC827DD" w14:textId="77777777" w:rsidR="00EE741F" w:rsidRPr="00B83EC5" w:rsidRDefault="00EE741F" w:rsidP="00B83EC5">
            <w:pPr>
              <w:pStyle w:val="acctfourfigures"/>
              <w:tabs>
                <w:tab w:val="decimal" w:pos="80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DF591" w14:textId="058C021B" w:rsidR="00EE741F" w:rsidRPr="00B83EC5" w:rsidRDefault="00EE741F" w:rsidP="00B83E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</w:t>
            </w:r>
            <w:r w:rsidRPr="00B83E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64C22CC" w14:textId="77777777" w:rsidR="00452460" w:rsidRPr="00C26995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C00AD08" w14:textId="77777777" w:rsidR="00EE741F" w:rsidRPr="00C26995" w:rsidRDefault="00EE741F">
      <w:r w:rsidRPr="00C26995">
        <w:br w:type="page"/>
      </w: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452460" w:rsidRPr="00C26995" w14:paraId="28BB3CB5" w14:textId="77777777" w:rsidTr="003923E0">
        <w:trPr>
          <w:tblHeader/>
        </w:trPr>
        <w:tc>
          <w:tcPr>
            <w:tcW w:w="4770" w:type="dxa"/>
            <w:vAlign w:val="bottom"/>
          </w:tcPr>
          <w:p w14:paraId="41DFD5AF" w14:textId="24C09AD5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55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</w:tcPr>
          <w:p w14:paraId="431571CA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2460" w:rsidRPr="00C26995" w14:paraId="46BD4131" w14:textId="77777777" w:rsidTr="003923E0">
        <w:trPr>
          <w:tblHeader/>
        </w:trPr>
        <w:tc>
          <w:tcPr>
            <w:tcW w:w="4770" w:type="dxa"/>
            <w:vAlign w:val="bottom"/>
          </w:tcPr>
          <w:p w14:paraId="3214BBEE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07A5A92" w14:textId="2050F554" w:rsidR="00452460" w:rsidRPr="00C26995" w:rsidRDefault="00A7723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50F18D52" w14:textId="77777777" w:rsidR="00452460" w:rsidRPr="00C26995" w:rsidRDefault="00452460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5DC76D69" w14:textId="6301977C" w:rsidR="00452460" w:rsidRPr="00C26995" w:rsidRDefault="00A7723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452460" w:rsidRPr="00C26995" w14:paraId="29E881DF" w14:textId="77777777" w:rsidTr="003923E0">
        <w:trPr>
          <w:tblHeader/>
        </w:trPr>
        <w:tc>
          <w:tcPr>
            <w:tcW w:w="4770" w:type="dxa"/>
            <w:vAlign w:val="bottom"/>
          </w:tcPr>
          <w:p w14:paraId="657ACBCA" w14:textId="77777777" w:rsidR="00452460" w:rsidRPr="00C26995" w:rsidRDefault="00452460" w:rsidP="003923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E9002A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B827CC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6DB7D19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B0690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5817C463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22D5F065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47411C9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73DAFD3F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333240B0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4DF5" w:rsidRPr="00C26995" w14:paraId="34159669" w14:textId="77777777" w:rsidTr="003923E0">
        <w:tc>
          <w:tcPr>
            <w:tcW w:w="4770" w:type="dxa"/>
            <w:vAlign w:val="bottom"/>
          </w:tcPr>
          <w:p w14:paraId="57CB0AFF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371C150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11EA6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9A703" w14:textId="35A4CD3A" w:rsidR="00744DF5" w:rsidRPr="00C26995" w:rsidRDefault="00A77235" w:rsidP="00B83EC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A2BE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="00AA2BE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  <w:vAlign w:val="bottom"/>
          </w:tcPr>
          <w:p w14:paraId="3A69102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6B9CAD82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B9472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02EC08AD" w14:textId="778445C4" w:rsidR="00744DF5" w:rsidRPr="00C26995" w:rsidRDefault="00A77235" w:rsidP="00B83EC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469</w:t>
            </w:r>
          </w:p>
        </w:tc>
      </w:tr>
      <w:tr w:rsidR="00744DF5" w:rsidRPr="00C26995" w14:paraId="1C00F8E2" w14:textId="77777777" w:rsidTr="003923E0">
        <w:tc>
          <w:tcPr>
            <w:tcW w:w="4770" w:type="dxa"/>
            <w:vAlign w:val="bottom"/>
          </w:tcPr>
          <w:p w14:paraId="3B381184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810" w:type="dxa"/>
            <w:vAlign w:val="bottom"/>
          </w:tcPr>
          <w:p w14:paraId="7104B77D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001BA3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312556" w14:textId="3D322E6C" w:rsidR="00744DF5" w:rsidRPr="00C26995" w:rsidRDefault="00AA2BEA" w:rsidP="00744DF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0724E60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7C35958F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EB7833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1329167" w14:textId="0CC4F3CA" w:rsidR="00744DF5" w:rsidRPr="00C26995" w:rsidRDefault="00744DF5" w:rsidP="00744D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44DF5" w:rsidRPr="00C26995" w14:paraId="4C30B78B" w14:textId="77777777" w:rsidTr="003923E0">
        <w:tc>
          <w:tcPr>
            <w:tcW w:w="4770" w:type="dxa"/>
            <w:vAlign w:val="bottom"/>
          </w:tcPr>
          <w:p w14:paraId="6C58AF1F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1431ADF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6A91F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F5A7E" w14:textId="191486F9" w:rsidR="00744DF5" w:rsidRPr="00C26995" w:rsidRDefault="00A77235" w:rsidP="00744DF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  <w:r w:rsidR="00AA2BEA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  <w:vAlign w:val="bottom"/>
          </w:tcPr>
          <w:p w14:paraId="07EF8DD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0C20FA1A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76320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2BEDB" w14:textId="12C98C3C" w:rsidR="00744DF5" w:rsidRPr="00C26995" w:rsidRDefault="00A77235" w:rsidP="00744DF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</w:tr>
      <w:tr w:rsidR="00744DF5" w:rsidRPr="00C26995" w14:paraId="5C7E26D0" w14:textId="77777777" w:rsidTr="003923E0">
        <w:tc>
          <w:tcPr>
            <w:tcW w:w="4770" w:type="dxa"/>
            <w:vAlign w:val="bottom"/>
          </w:tcPr>
          <w:p w14:paraId="1481B57E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4F1C65AF" w14:textId="6BB36E98" w:rsidR="00744DF5" w:rsidRPr="00C26995" w:rsidRDefault="00A77235" w:rsidP="00744DF5">
            <w:pPr>
              <w:pStyle w:val="acctfourfigures"/>
              <w:tabs>
                <w:tab w:val="clear" w:pos="765"/>
                <w:tab w:val="left" w:pos="255"/>
              </w:tabs>
              <w:spacing w:line="240" w:lineRule="atLeast"/>
              <w:ind w:left="-287" w:right="-28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F75CC4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ABA9A" w14:textId="39E1BA9E" w:rsidR="00744DF5" w:rsidRPr="00C26995" w:rsidRDefault="00A77235" w:rsidP="00744DF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  <w:r w:rsidR="00AA2BEA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0" w:type="dxa"/>
            <w:vAlign w:val="bottom"/>
          </w:tcPr>
          <w:p w14:paraId="4345749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vAlign w:val="bottom"/>
          </w:tcPr>
          <w:p w14:paraId="5A97C6F6" w14:textId="53FFC286" w:rsidR="00744DF5" w:rsidRPr="00C26995" w:rsidRDefault="00A77235" w:rsidP="00744DF5">
            <w:pPr>
              <w:pStyle w:val="acctfourfigures"/>
              <w:tabs>
                <w:tab w:val="clear" w:pos="765"/>
                <w:tab w:val="left" w:pos="430"/>
              </w:tabs>
              <w:spacing w:line="240" w:lineRule="atLeast"/>
              <w:ind w:left="-740" w:right="-510" w:firstLine="2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BB8A4F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459E1450" w14:textId="433F7BD5" w:rsidR="00744DF5" w:rsidRPr="00C26995" w:rsidRDefault="00A77235" w:rsidP="00744DF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744DF5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095</w:t>
            </w:r>
          </w:p>
        </w:tc>
      </w:tr>
      <w:tr w:rsidR="00744DF5" w:rsidRPr="00C26995" w14:paraId="18CF85F4" w14:textId="77777777" w:rsidTr="003923E0">
        <w:tc>
          <w:tcPr>
            <w:tcW w:w="4770" w:type="dxa"/>
            <w:vAlign w:val="bottom"/>
          </w:tcPr>
          <w:p w14:paraId="6EA3ED06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  <w:p w14:paraId="21C8FBDD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810" w:type="dxa"/>
            <w:vAlign w:val="bottom"/>
          </w:tcPr>
          <w:p w14:paraId="36730A5A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60F9F4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20EFD" w14:textId="02F7054C" w:rsidR="00744DF5" w:rsidRPr="00C26995" w:rsidRDefault="006425B4" w:rsidP="00B83E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(186,839)</w:t>
            </w:r>
          </w:p>
        </w:tc>
        <w:tc>
          <w:tcPr>
            <w:tcW w:w="270" w:type="dxa"/>
            <w:vAlign w:val="bottom"/>
          </w:tcPr>
          <w:p w14:paraId="29E5B170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6BD4F1FF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54C6F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46612B86" w14:textId="13751C82" w:rsidR="00744DF5" w:rsidRPr="00C26995" w:rsidRDefault="00744DF5" w:rsidP="00744DF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4DF5" w:rsidRPr="00C26995" w14:paraId="373CBA9A" w14:textId="77777777" w:rsidTr="003923E0">
        <w:tc>
          <w:tcPr>
            <w:tcW w:w="4770" w:type="dxa"/>
            <w:vAlign w:val="bottom"/>
          </w:tcPr>
          <w:p w14:paraId="6C52A60C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vAlign w:val="bottom"/>
          </w:tcPr>
          <w:p w14:paraId="39B91458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4E42B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26303" w14:textId="1A50EC95" w:rsidR="00744DF5" w:rsidRPr="00C26995" w:rsidRDefault="006425B4" w:rsidP="00744DF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(328,426)</w:t>
            </w:r>
          </w:p>
        </w:tc>
        <w:tc>
          <w:tcPr>
            <w:tcW w:w="270" w:type="dxa"/>
            <w:vAlign w:val="bottom"/>
          </w:tcPr>
          <w:p w14:paraId="267D3F9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2DFD1AA3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F39B1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5991537D" w14:textId="4A38B29C" w:rsidR="00744DF5" w:rsidRPr="00C26995" w:rsidRDefault="00744DF5" w:rsidP="00744DF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4DF5" w:rsidRPr="00C26995" w14:paraId="7AE30CFF" w14:textId="77777777" w:rsidTr="003923E0">
        <w:tc>
          <w:tcPr>
            <w:tcW w:w="4770" w:type="dxa"/>
            <w:vAlign w:val="bottom"/>
          </w:tcPr>
          <w:p w14:paraId="52D39AF3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10" w:type="dxa"/>
            <w:vAlign w:val="bottom"/>
          </w:tcPr>
          <w:p w14:paraId="1AEC4BA0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1DE973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1E70C" w14:textId="2399881F" w:rsidR="00744DF5" w:rsidRPr="00C26995" w:rsidRDefault="00744DF5" w:rsidP="00744DF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9A46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3604022B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3F8C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28FC8766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425B4" w:rsidRPr="00C26995" w14:paraId="3C1B7DDD" w14:textId="77777777" w:rsidTr="003923E0">
        <w:tc>
          <w:tcPr>
            <w:tcW w:w="4770" w:type="dxa"/>
            <w:vAlign w:val="bottom"/>
          </w:tcPr>
          <w:p w14:paraId="737694A2" w14:textId="77777777" w:rsidR="006425B4" w:rsidRPr="00C26995" w:rsidRDefault="006425B4" w:rsidP="006425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273110C0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5C6002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BE06E" w14:textId="448926AA" w:rsidR="006425B4" w:rsidRPr="00C26995" w:rsidRDefault="006425B4" w:rsidP="006425B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349,296</w:t>
            </w:r>
          </w:p>
        </w:tc>
        <w:tc>
          <w:tcPr>
            <w:tcW w:w="270" w:type="dxa"/>
            <w:vAlign w:val="bottom"/>
          </w:tcPr>
          <w:p w14:paraId="183D9C2D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0E9D3761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622D39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116DCB43" w14:textId="2B37E862" w:rsidR="006425B4" w:rsidRPr="00C26995" w:rsidRDefault="006425B4" w:rsidP="006425B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6425B4" w:rsidRPr="00C26995" w14:paraId="526C4D1F" w14:textId="77777777" w:rsidTr="003923E0">
        <w:tc>
          <w:tcPr>
            <w:tcW w:w="4770" w:type="dxa"/>
            <w:vAlign w:val="bottom"/>
          </w:tcPr>
          <w:p w14:paraId="05B86DCA" w14:textId="77777777" w:rsidR="006425B4" w:rsidRPr="00C26995" w:rsidRDefault="006425B4" w:rsidP="006425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vAlign w:val="bottom"/>
          </w:tcPr>
          <w:p w14:paraId="0F58A472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A95685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69137E" w14:textId="5C9D0FC3" w:rsidR="006425B4" w:rsidRPr="00C26995" w:rsidRDefault="006425B4" w:rsidP="006425B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(125,666)</w:t>
            </w:r>
          </w:p>
        </w:tc>
        <w:tc>
          <w:tcPr>
            <w:tcW w:w="270" w:type="dxa"/>
            <w:vAlign w:val="bottom"/>
          </w:tcPr>
          <w:p w14:paraId="0F1DA730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7FA38AD1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115E79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75622D2F" w14:textId="0C85B951" w:rsidR="006425B4" w:rsidRPr="00C26995" w:rsidRDefault="006425B4" w:rsidP="006425B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664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425B4" w:rsidRPr="00C26995" w14:paraId="04514FFD" w14:textId="77777777" w:rsidTr="003923E0">
        <w:tc>
          <w:tcPr>
            <w:tcW w:w="4770" w:type="dxa"/>
            <w:vAlign w:val="bottom"/>
          </w:tcPr>
          <w:p w14:paraId="1FD79194" w14:textId="77777777" w:rsidR="006425B4" w:rsidRPr="00C26995" w:rsidRDefault="006425B4" w:rsidP="006425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2BF8A326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97AE1C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FF690C" w14:textId="10729B09" w:rsidR="006425B4" w:rsidRPr="00C26995" w:rsidRDefault="006425B4" w:rsidP="006425B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302,628</w:t>
            </w:r>
          </w:p>
        </w:tc>
        <w:tc>
          <w:tcPr>
            <w:tcW w:w="270" w:type="dxa"/>
            <w:vAlign w:val="bottom"/>
          </w:tcPr>
          <w:p w14:paraId="1E6DDB63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77861943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84174C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5C7EB778" w14:textId="38756FA0" w:rsidR="006425B4" w:rsidRPr="00C26995" w:rsidRDefault="006425B4" w:rsidP="006425B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430</w:t>
            </w:r>
          </w:p>
        </w:tc>
      </w:tr>
      <w:tr w:rsidR="006425B4" w:rsidRPr="00C26995" w14:paraId="3972B806" w14:textId="77777777" w:rsidTr="003923E0">
        <w:tc>
          <w:tcPr>
            <w:tcW w:w="4770" w:type="dxa"/>
            <w:vAlign w:val="bottom"/>
          </w:tcPr>
          <w:p w14:paraId="3E7644C6" w14:textId="77777777" w:rsidR="006425B4" w:rsidRPr="00C26995" w:rsidRDefault="006425B4" w:rsidP="006425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810" w:type="dxa"/>
            <w:vAlign w:val="bottom"/>
          </w:tcPr>
          <w:p w14:paraId="5A392BAE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4DA48D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AE961A" w14:textId="2D5DBE0F" w:rsidR="006425B4" w:rsidRPr="00C26995" w:rsidRDefault="006425B4" w:rsidP="006425B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3139C">
              <w:rPr>
                <w:rFonts w:ascii="Angsana New" w:hAnsi="Angsana New"/>
                <w:sz w:val="30"/>
                <w:szCs w:val="30"/>
                <w:lang w:val="en-US" w:bidi="th-TH"/>
              </w:rPr>
              <w:t>7,678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C15E54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044C922A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8FF9FA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16759F73" w14:textId="1AD389AF" w:rsidR="006425B4" w:rsidRPr="00C26995" w:rsidRDefault="006425B4" w:rsidP="006425B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6425B4" w:rsidRPr="00C26995" w14:paraId="22CB6037" w14:textId="77777777" w:rsidTr="003923E0">
        <w:tc>
          <w:tcPr>
            <w:tcW w:w="4770" w:type="dxa"/>
            <w:vAlign w:val="bottom"/>
          </w:tcPr>
          <w:p w14:paraId="010A8F55" w14:textId="77777777" w:rsidR="006425B4" w:rsidRPr="00C26995" w:rsidRDefault="006425B4" w:rsidP="006425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29587E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349E7D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B0CFAE" w14:textId="40978703" w:rsidR="006425B4" w:rsidRPr="00C26995" w:rsidRDefault="00C3139C" w:rsidP="006425B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462,723</w:t>
            </w:r>
          </w:p>
        </w:tc>
        <w:tc>
          <w:tcPr>
            <w:tcW w:w="270" w:type="dxa"/>
            <w:vAlign w:val="bottom"/>
          </w:tcPr>
          <w:p w14:paraId="391C1320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05168AB5" w14:textId="77777777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D3F5E7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A8D88F0" w14:textId="0A70CFE2" w:rsidR="006425B4" w:rsidRPr="00C26995" w:rsidRDefault="006425B4" w:rsidP="006425B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499</w:t>
            </w:r>
          </w:p>
        </w:tc>
      </w:tr>
      <w:tr w:rsidR="006425B4" w:rsidRPr="00C26995" w14:paraId="05B33D83" w14:textId="77777777" w:rsidTr="003923E0">
        <w:tc>
          <w:tcPr>
            <w:tcW w:w="4770" w:type="dxa"/>
            <w:vAlign w:val="bottom"/>
          </w:tcPr>
          <w:p w14:paraId="6F36EFBA" w14:textId="77777777" w:rsidR="006425B4" w:rsidRPr="00C26995" w:rsidRDefault="006425B4" w:rsidP="006425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792EE" w14:textId="159BB43D" w:rsidR="006425B4" w:rsidRPr="00C26995" w:rsidRDefault="006425B4" w:rsidP="006425B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36EC7EB7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60C8C" w14:textId="1AB20FFF" w:rsidR="006425B4" w:rsidRPr="00C26995" w:rsidRDefault="006425B4" w:rsidP="006425B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575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  <w:vAlign w:val="bottom"/>
          </w:tcPr>
          <w:p w14:paraId="2DDC1713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E00ED" w14:textId="0484BEFC" w:rsidR="006425B4" w:rsidRPr="00C26995" w:rsidRDefault="006425B4" w:rsidP="006425B4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6A2679CF" w14:textId="77777777" w:rsidR="006425B4" w:rsidRPr="00C26995" w:rsidRDefault="006425B4" w:rsidP="00642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BE1D3" w14:textId="529FC06D" w:rsidR="006425B4" w:rsidRPr="00C26995" w:rsidRDefault="006425B4" w:rsidP="006425B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</w:tbl>
    <w:p w14:paraId="484B869B" w14:textId="77777777" w:rsidR="00452460" w:rsidRPr="00C26995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BECE7F9" w14:textId="77777777" w:rsidR="00EE741F" w:rsidRPr="00C26995" w:rsidRDefault="00EE741F">
      <w:r w:rsidRPr="00C26995"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260"/>
        <w:gridCol w:w="270"/>
        <w:gridCol w:w="990"/>
        <w:gridCol w:w="270"/>
        <w:gridCol w:w="1260"/>
      </w:tblGrid>
      <w:tr w:rsidR="00452460" w:rsidRPr="00C26995" w14:paraId="6622B10C" w14:textId="77777777" w:rsidTr="003923E0">
        <w:trPr>
          <w:tblHeader/>
        </w:trPr>
        <w:tc>
          <w:tcPr>
            <w:tcW w:w="4320" w:type="dxa"/>
            <w:vAlign w:val="bottom"/>
          </w:tcPr>
          <w:p w14:paraId="1477D51C" w14:textId="039BD2A6" w:rsidR="00452460" w:rsidRPr="00C26995" w:rsidRDefault="00452460" w:rsidP="003923E0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4373CC2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460" w:rsidRPr="00C26995" w14:paraId="542D9A03" w14:textId="77777777" w:rsidTr="003923E0">
        <w:trPr>
          <w:tblHeader/>
        </w:trPr>
        <w:tc>
          <w:tcPr>
            <w:tcW w:w="4320" w:type="dxa"/>
            <w:vAlign w:val="bottom"/>
          </w:tcPr>
          <w:p w14:paraId="5BEEF9A4" w14:textId="77777777" w:rsidR="00452460" w:rsidRPr="00C26995" w:rsidRDefault="00452460" w:rsidP="003923E0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9EBF213" w14:textId="53158219" w:rsidR="00452460" w:rsidRPr="00C26995" w:rsidRDefault="00A77235" w:rsidP="003923E0">
            <w:pPr>
              <w:ind w:righ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6BB2B983" w14:textId="77777777" w:rsidR="00452460" w:rsidRPr="00C26995" w:rsidRDefault="00452460" w:rsidP="003923E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</w:tcPr>
          <w:p w14:paraId="4283C51C" w14:textId="56B30D84" w:rsidR="00452460" w:rsidRPr="00C26995" w:rsidRDefault="00A77235" w:rsidP="003923E0">
            <w:pPr>
              <w:ind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452460" w:rsidRPr="00C26995" w14:paraId="3929E740" w14:textId="77777777" w:rsidTr="003923E0">
        <w:trPr>
          <w:tblHeader/>
        </w:trPr>
        <w:tc>
          <w:tcPr>
            <w:tcW w:w="4320" w:type="dxa"/>
            <w:vAlign w:val="bottom"/>
          </w:tcPr>
          <w:p w14:paraId="747A52EF" w14:textId="77777777" w:rsidR="00452460" w:rsidRPr="00C26995" w:rsidRDefault="00452460" w:rsidP="003923E0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CC7F9B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7481CA0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147EEC43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3A7A6A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771790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vAlign w:val="bottom"/>
          </w:tcPr>
          <w:p w14:paraId="1DCFCE19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22664E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BB9447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9344EBF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DBEE5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85111EF" w14:textId="77777777" w:rsidR="00452460" w:rsidRPr="00C26995" w:rsidRDefault="00452460" w:rsidP="003923E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4DF5" w:rsidRPr="00C26995" w14:paraId="6FFDB5A4" w14:textId="77777777" w:rsidTr="003923E0">
        <w:tc>
          <w:tcPr>
            <w:tcW w:w="4320" w:type="dxa"/>
            <w:vAlign w:val="bottom"/>
          </w:tcPr>
          <w:p w14:paraId="17994B88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6EF36C9B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9A6C1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E31C33D" w14:textId="0BE60D45" w:rsidR="00744DF5" w:rsidRPr="00C26995" w:rsidRDefault="00A77235" w:rsidP="00B83EC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31EE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  <w:r w:rsidR="00D31EE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vAlign w:val="bottom"/>
          </w:tcPr>
          <w:p w14:paraId="161BD1E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5157F9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A8D45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AE78C4A" w14:textId="4633773C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</w:tr>
      <w:tr w:rsidR="00744DF5" w:rsidRPr="00C26995" w14:paraId="030E3A96" w14:textId="77777777" w:rsidTr="003923E0">
        <w:tc>
          <w:tcPr>
            <w:tcW w:w="4320" w:type="dxa"/>
            <w:vAlign w:val="bottom"/>
          </w:tcPr>
          <w:p w14:paraId="732E4EB5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bottom"/>
          </w:tcPr>
          <w:p w14:paraId="528E78F4" w14:textId="74FBCA06" w:rsidR="00744DF5" w:rsidRPr="00C26995" w:rsidRDefault="00A77235" w:rsidP="00744DF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3EC30494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A9376BC" w14:textId="047BB8B1" w:rsidR="00744DF5" w:rsidRPr="003511F7" w:rsidRDefault="00A7723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 w:rsidR="00D31EE4" w:rsidRPr="003511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  <w:vAlign w:val="bottom"/>
          </w:tcPr>
          <w:p w14:paraId="663EE36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A625AF" w14:textId="3D04E088" w:rsidR="00744DF5" w:rsidRPr="00C26995" w:rsidRDefault="00A77235" w:rsidP="000647E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22006073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80E643" w14:textId="15AF2F7C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="00744DF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</w:tr>
      <w:tr w:rsidR="00744DF5" w:rsidRPr="00C26995" w14:paraId="0FCDFF96" w14:textId="77777777" w:rsidTr="003923E0">
        <w:tc>
          <w:tcPr>
            <w:tcW w:w="4320" w:type="dxa"/>
            <w:vAlign w:val="bottom"/>
          </w:tcPr>
          <w:p w14:paraId="53EA4057" w14:textId="77777777" w:rsidR="00744DF5" w:rsidRPr="00C26995" w:rsidRDefault="00744DF5" w:rsidP="00744DF5">
            <w:pPr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- เงินปันผลรับ</w:t>
            </w:r>
          </w:p>
        </w:tc>
        <w:tc>
          <w:tcPr>
            <w:tcW w:w="1080" w:type="dxa"/>
            <w:vAlign w:val="bottom"/>
          </w:tcPr>
          <w:p w14:paraId="5CB33E1F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63070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1244C1" w14:textId="0A1BF672" w:rsidR="00744DF5" w:rsidRPr="00C26995" w:rsidRDefault="00423E92" w:rsidP="00744DF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CE4817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46CA61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CECEAB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DB5163" w14:textId="5DEBEB07" w:rsidR="00744DF5" w:rsidRPr="00C26995" w:rsidRDefault="00744DF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971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44DF5" w:rsidRPr="00C26995" w14:paraId="2FC0AEF0" w14:textId="77777777" w:rsidTr="003923E0">
        <w:tc>
          <w:tcPr>
            <w:tcW w:w="4320" w:type="dxa"/>
            <w:vAlign w:val="bottom"/>
          </w:tcPr>
          <w:p w14:paraId="775048D1" w14:textId="3BD12257" w:rsidR="00744DF5" w:rsidRPr="00C26995" w:rsidRDefault="001A5B73" w:rsidP="00744D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ผลกระทบจากค่าใช้จ่ายที่ไม่สามารถหักภาษีได้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44DF5"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4DF5"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และรายได้และค่าใช้จ่ายที่รับรู้ต่างงวดกัน</w:t>
            </w:r>
            <w:r w:rsidRPr="00C2699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744DF5" w:rsidRPr="00C26995">
              <w:rPr>
                <w:rFonts w:ascii="Angsana New" w:hAnsi="Angsana New" w:hint="cs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1080" w:type="dxa"/>
            <w:vAlign w:val="bottom"/>
          </w:tcPr>
          <w:p w14:paraId="5E06849E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1A83A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8965A" w14:textId="6DC7DD61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23E92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70" w:type="dxa"/>
            <w:vAlign w:val="bottom"/>
          </w:tcPr>
          <w:p w14:paraId="2CECAC86" w14:textId="77777777" w:rsidR="00744DF5" w:rsidRPr="00C26995" w:rsidRDefault="00744DF5" w:rsidP="00744DF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A36282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06C6D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06964B" w14:textId="24D673B9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44DF5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</w:p>
        </w:tc>
      </w:tr>
      <w:tr w:rsidR="00744DF5" w:rsidRPr="00C26995" w14:paraId="76515DF0" w14:textId="77777777" w:rsidTr="003923E0">
        <w:tc>
          <w:tcPr>
            <w:tcW w:w="4320" w:type="dxa"/>
            <w:vAlign w:val="bottom"/>
          </w:tcPr>
          <w:p w14:paraId="5A05A620" w14:textId="611F4011" w:rsidR="00744DF5" w:rsidRPr="00C26995" w:rsidRDefault="001A5B73" w:rsidP="001A5B73">
            <w:pPr>
              <w:ind w:left="28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ผลขาดทุนในปีปัจจุบันที่ไม่รับรู้เป็นสินทรัพย์     </w:t>
            </w:r>
            <w:r w:rsidR="00744DF5" w:rsidRPr="00C2699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5C2FA82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1121B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87207" w14:textId="096FA0D9" w:rsidR="00423E92" w:rsidRPr="003511F7" w:rsidRDefault="00A77235" w:rsidP="003511F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  <w:r w:rsidR="00423E92" w:rsidRPr="003511F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vAlign w:val="bottom"/>
          </w:tcPr>
          <w:p w14:paraId="564B67F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1088A" w14:textId="77777777" w:rsidR="00744DF5" w:rsidRPr="00C26995" w:rsidRDefault="00744DF5" w:rsidP="00744DF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114F61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1F0D63" w14:textId="155E4A9B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="00744DF5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</w:tr>
      <w:tr w:rsidR="00744DF5" w:rsidRPr="00C26995" w14:paraId="48F0D4D2" w14:textId="77777777" w:rsidTr="003923E0">
        <w:tc>
          <w:tcPr>
            <w:tcW w:w="4320" w:type="dxa"/>
            <w:vAlign w:val="bottom"/>
          </w:tcPr>
          <w:p w14:paraId="2A8DAB43" w14:textId="77777777" w:rsidR="00744DF5" w:rsidRPr="00C26995" w:rsidRDefault="00744DF5" w:rsidP="00744DF5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FF28C" w14:textId="2F2D9072" w:rsidR="00744DF5" w:rsidRPr="00C26995" w:rsidRDefault="00423E92" w:rsidP="00744DF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38AA1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22E43" w14:textId="2984F919" w:rsidR="00744DF5" w:rsidRPr="003511F7" w:rsidRDefault="00423E92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511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77235" w:rsidRPr="003511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3511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77235" w:rsidRPr="003511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568</w:t>
            </w:r>
            <w:r w:rsidRPr="003511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B15AE8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68548" w14:textId="6F91DCCD" w:rsidR="00744DF5" w:rsidRPr="00C26995" w:rsidRDefault="00744DF5" w:rsidP="000647E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C3F31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2CF8C" w14:textId="70DEE11B" w:rsidR="00744DF5" w:rsidRPr="00C26995" w:rsidRDefault="00744DF5" w:rsidP="00744D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543DCB0" w14:textId="1A8C01BE" w:rsidR="003615E7" w:rsidRPr="00C26995" w:rsidRDefault="00361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62"/>
        <w:gridCol w:w="1178"/>
      </w:tblGrid>
      <w:tr w:rsidR="00452460" w:rsidRPr="00C26995" w14:paraId="2A79614A" w14:textId="77777777" w:rsidTr="003923E0">
        <w:tc>
          <w:tcPr>
            <w:tcW w:w="4230" w:type="dxa"/>
            <w:vAlign w:val="bottom"/>
          </w:tcPr>
          <w:p w14:paraId="4E8CE3A8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E06806C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2460" w:rsidRPr="00C26995" w14:paraId="42570846" w14:textId="77777777" w:rsidTr="003923E0">
        <w:tc>
          <w:tcPr>
            <w:tcW w:w="4230" w:type="dxa"/>
          </w:tcPr>
          <w:p w14:paraId="0D961440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51938FD9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502654E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7F52345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44DF5" w:rsidRPr="00C26995" w14:paraId="3C205E56" w14:textId="77777777" w:rsidTr="003923E0">
        <w:tc>
          <w:tcPr>
            <w:tcW w:w="4230" w:type="dxa"/>
          </w:tcPr>
          <w:p w14:paraId="1FE54916" w14:textId="356E7CF2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A319ACC" w14:textId="7F4DEA6C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C0C5ABB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016A83" w14:textId="6255A379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E5FEE5E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870A0" w14:textId="5B01F79A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bottom"/>
          </w:tcPr>
          <w:p w14:paraId="63159A3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4ECA25FE" w14:textId="1D842847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44DF5" w:rsidRPr="00C26995" w14:paraId="4CB623E3" w14:textId="77777777" w:rsidTr="003923E0">
        <w:tc>
          <w:tcPr>
            <w:tcW w:w="4230" w:type="dxa"/>
            <w:vAlign w:val="bottom"/>
          </w:tcPr>
          <w:p w14:paraId="40CFD3A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FF748F0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DF5" w:rsidRPr="00C26995" w14:paraId="407E2E1B" w14:textId="77777777" w:rsidTr="003923E0">
        <w:tc>
          <w:tcPr>
            <w:tcW w:w="4230" w:type="dxa"/>
            <w:vAlign w:val="bottom"/>
          </w:tcPr>
          <w:p w14:paraId="028B8952" w14:textId="77777777" w:rsidR="00744DF5" w:rsidRPr="00C26995" w:rsidRDefault="00744DF5" w:rsidP="00744DF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E1FB7B3" w14:textId="7C0B6DC8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555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  <w:r w:rsidR="00A555A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vAlign w:val="bottom"/>
          </w:tcPr>
          <w:p w14:paraId="61D72E9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240CB0" w14:textId="008C2636" w:rsidR="00744DF5" w:rsidRPr="00C26995" w:rsidRDefault="00A77235" w:rsidP="005310A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  <w:r w:rsidR="00744DF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  <w:vAlign w:val="bottom"/>
          </w:tcPr>
          <w:p w14:paraId="5D0772A2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C5A19F" w14:textId="0375A661" w:rsidR="00744DF5" w:rsidRPr="00C26995" w:rsidRDefault="00A555A4" w:rsidP="005310A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987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15D6126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08CB164" w14:textId="69C8D856" w:rsidR="00744DF5" w:rsidRPr="00C26995" w:rsidRDefault="00744DF5" w:rsidP="00744DF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44DF5" w:rsidRPr="00C26995" w14:paraId="7A0AA614" w14:textId="77777777" w:rsidTr="003923E0">
        <w:tc>
          <w:tcPr>
            <w:tcW w:w="4230" w:type="dxa"/>
            <w:vAlign w:val="bottom"/>
          </w:tcPr>
          <w:p w14:paraId="43BBA769" w14:textId="77777777" w:rsidR="00744DF5" w:rsidRPr="00C26995" w:rsidRDefault="00744DF5" w:rsidP="00744DF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124CAD" w14:textId="7A35E4EA" w:rsidR="00744DF5" w:rsidRPr="00C26995" w:rsidRDefault="00A555A4" w:rsidP="00744DF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14410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1025AD" w14:textId="285FAEA6" w:rsidR="00744DF5" w:rsidRPr="005310AC" w:rsidRDefault="00744DF5" w:rsidP="005310AC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082402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E3FDFF" w14:textId="4D663A73" w:rsidR="00744DF5" w:rsidRPr="005310AC" w:rsidRDefault="00A77235" w:rsidP="005310A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555A4" w:rsidRPr="005310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="00A555A4" w:rsidRPr="005310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262" w:type="dxa"/>
            <w:vAlign w:val="bottom"/>
          </w:tcPr>
          <w:p w14:paraId="5893F3B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EF938F3" w14:textId="32C18113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44DF5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  <w:r w:rsidR="00744DF5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</w:tr>
      <w:tr w:rsidR="00744DF5" w:rsidRPr="00C26995" w14:paraId="664FB15E" w14:textId="77777777" w:rsidTr="003923E0">
        <w:tc>
          <w:tcPr>
            <w:tcW w:w="4230" w:type="dxa"/>
            <w:vAlign w:val="bottom"/>
          </w:tcPr>
          <w:p w14:paraId="05924B60" w14:textId="4A829AF9" w:rsidR="00744DF5" w:rsidRPr="00C26995" w:rsidRDefault="00744DF5" w:rsidP="00744DF5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249F6" w14:textId="711D405E" w:rsidR="00744DF5" w:rsidRPr="00C26995" w:rsidRDefault="00A77235" w:rsidP="00744DF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</w:t>
            </w:r>
            <w:r w:rsidR="00A555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0" w:type="dxa"/>
            <w:vAlign w:val="bottom"/>
          </w:tcPr>
          <w:p w14:paraId="4DBC4306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2328" w14:textId="2277C492" w:rsidR="00744DF5" w:rsidRPr="005310AC" w:rsidRDefault="00A77235" w:rsidP="005310A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3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</w:t>
            </w:r>
            <w:r w:rsidR="00744DF5"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70" w:type="dxa"/>
            <w:vAlign w:val="bottom"/>
          </w:tcPr>
          <w:p w14:paraId="7EA5978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35317" w14:textId="60834640" w:rsidR="00744DF5" w:rsidRPr="005310AC" w:rsidRDefault="00A555A4" w:rsidP="005310A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3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855</w:t>
            </w:r>
            <w:r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  <w:r w:rsidRPr="005310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4787579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9466E" w14:textId="2107F0E5" w:rsidR="00744DF5" w:rsidRPr="00C26995" w:rsidRDefault="00744DF5" w:rsidP="00744DF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552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A5440F6" w14:textId="77777777" w:rsidR="00452460" w:rsidRPr="00C26995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44"/>
        <w:gridCol w:w="1196"/>
      </w:tblGrid>
      <w:tr w:rsidR="00452460" w:rsidRPr="00C26995" w14:paraId="78CBAF49" w14:textId="77777777" w:rsidTr="003923E0">
        <w:tc>
          <w:tcPr>
            <w:tcW w:w="4230" w:type="dxa"/>
            <w:vAlign w:val="bottom"/>
          </w:tcPr>
          <w:p w14:paraId="2D4CE0BB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95624B8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460" w:rsidRPr="00C26995" w14:paraId="7C985264" w14:textId="77777777" w:rsidTr="003923E0">
        <w:tc>
          <w:tcPr>
            <w:tcW w:w="4230" w:type="dxa"/>
          </w:tcPr>
          <w:p w14:paraId="39107AE2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4846F137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4A09EE6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0FCC82F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44DF5" w:rsidRPr="00C26995" w14:paraId="5AA52EF5" w14:textId="77777777" w:rsidTr="003923E0">
        <w:tc>
          <w:tcPr>
            <w:tcW w:w="4230" w:type="dxa"/>
          </w:tcPr>
          <w:p w14:paraId="7A9DC3AE" w14:textId="19654B89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168F19C" w14:textId="36551DA5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209A9D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C57179" w14:textId="3C9E0C81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C9F1D07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297FDD" w14:textId="2BA6CFF0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4" w:type="dxa"/>
            <w:vAlign w:val="bottom"/>
          </w:tcPr>
          <w:p w14:paraId="761B37E5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D3C3AB7" w14:textId="74C5CDE9" w:rsidR="00744DF5" w:rsidRPr="00C26995" w:rsidRDefault="00A7723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44DF5" w:rsidRPr="00C26995" w14:paraId="4F711546" w14:textId="77777777" w:rsidTr="003923E0">
        <w:tc>
          <w:tcPr>
            <w:tcW w:w="4230" w:type="dxa"/>
            <w:vAlign w:val="bottom"/>
          </w:tcPr>
          <w:p w14:paraId="0E075ADA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B351B9C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DF5" w:rsidRPr="00C26995" w14:paraId="12096B31" w14:textId="77777777" w:rsidTr="003923E0">
        <w:tc>
          <w:tcPr>
            <w:tcW w:w="4230" w:type="dxa"/>
            <w:vAlign w:val="bottom"/>
          </w:tcPr>
          <w:p w14:paraId="404A03F5" w14:textId="77777777" w:rsidR="00744DF5" w:rsidRPr="00C26995" w:rsidRDefault="00744DF5" w:rsidP="00744DF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286AC90" w14:textId="1457035D" w:rsidR="00744DF5" w:rsidRPr="00C26995" w:rsidRDefault="00A77235" w:rsidP="00580409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418</w:t>
            </w:r>
            <w:r w:rsidR="00A555A4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  <w:vAlign w:val="bottom"/>
          </w:tcPr>
          <w:p w14:paraId="3396F2F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F4DCA8" w14:textId="201F1F51" w:rsidR="00744DF5" w:rsidRPr="00C26995" w:rsidRDefault="00A77235" w:rsidP="00744DF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  <w:r w:rsidR="00744DF5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  <w:vAlign w:val="bottom"/>
          </w:tcPr>
          <w:p w14:paraId="0CC1DF7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A6A82F" w14:textId="5964BAAF" w:rsidR="00744DF5" w:rsidRPr="00C26995" w:rsidRDefault="00A555A4" w:rsidP="008770B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088EBF49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74D0D70" w14:textId="558B4443" w:rsidR="00744DF5" w:rsidRPr="00C26995" w:rsidRDefault="00744DF5" w:rsidP="00744DF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44DF5" w:rsidRPr="00C26995" w14:paraId="74871CF4" w14:textId="77777777" w:rsidTr="003923E0">
        <w:tc>
          <w:tcPr>
            <w:tcW w:w="4230" w:type="dxa"/>
            <w:vAlign w:val="bottom"/>
          </w:tcPr>
          <w:p w14:paraId="0E61E0B0" w14:textId="77777777" w:rsidR="00744DF5" w:rsidRPr="00C26995" w:rsidRDefault="00744DF5" w:rsidP="00744DF5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F58804" w14:textId="1B7F830A" w:rsidR="00744DF5" w:rsidRPr="00C26995" w:rsidRDefault="00A555A4" w:rsidP="00744DF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6FF79D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7B2D08" w14:textId="0EE5D89A" w:rsidR="00744DF5" w:rsidRPr="00C26995" w:rsidRDefault="00744DF5" w:rsidP="00744DF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7B746F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2E88B6" w14:textId="063DFC34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555A4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44" w:type="dxa"/>
            <w:vAlign w:val="bottom"/>
          </w:tcPr>
          <w:p w14:paraId="623F8568" w14:textId="77777777" w:rsidR="00744DF5" w:rsidRPr="00C26995" w:rsidRDefault="00744DF5" w:rsidP="0074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9EDD813" w14:textId="544F647B" w:rsidR="00744DF5" w:rsidRPr="00C26995" w:rsidRDefault="00A77235" w:rsidP="00744DF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744DF5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</w:p>
        </w:tc>
      </w:tr>
      <w:tr w:rsidR="00A555A4" w:rsidRPr="00C26995" w14:paraId="22694041" w14:textId="77777777" w:rsidTr="003923E0">
        <w:trPr>
          <w:trHeight w:val="397"/>
        </w:trPr>
        <w:tc>
          <w:tcPr>
            <w:tcW w:w="4230" w:type="dxa"/>
            <w:vAlign w:val="bottom"/>
          </w:tcPr>
          <w:p w14:paraId="7E6EA47D" w14:textId="19AAC3C8" w:rsidR="00A555A4" w:rsidRPr="00C26995" w:rsidRDefault="00A555A4" w:rsidP="00A555A4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94652" w14:textId="78736BC2" w:rsidR="00A555A4" w:rsidRPr="00C26995" w:rsidRDefault="00A77235" w:rsidP="00A555A4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  <w:r w:rsidR="00A555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  <w:vAlign w:val="bottom"/>
          </w:tcPr>
          <w:p w14:paraId="79FB9BD1" w14:textId="77777777" w:rsidR="00A555A4" w:rsidRPr="00C26995" w:rsidRDefault="00A555A4" w:rsidP="00A5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8DA6" w14:textId="2C41EF70" w:rsidR="00A555A4" w:rsidRPr="00C26995" w:rsidRDefault="00A77235" w:rsidP="00A555A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="00A555A4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70" w:type="dxa"/>
            <w:vAlign w:val="bottom"/>
          </w:tcPr>
          <w:p w14:paraId="3867E25C" w14:textId="77777777" w:rsidR="00A555A4" w:rsidRPr="00C26995" w:rsidRDefault="00A555A4" w:rsidP="00A5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3C116" w14:textId="6B800D97" w:rsidR="00A555A4" w:rsidRPr="00C26995" w:rsidRDefault="00A555A4" w:rsidP="00A555A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01F31E6C" w14:textId="77777777" w:rsidR="00A555A4" w:rsidRPr="00C26995" w:rsidRDefault="00A555A4" w:rsidP="00A5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2B5E7" w14:textId="62E203BA" w:rsidR="00A555A4" w:rsidRPr="00C26995" w:rsidRDefault="00A555A4" w:rsidP="00A555A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AD2C638" w14:textId="77777777" w:rsidR="00452460" w:rsidRDefault="00452460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833538D" w14:textId="06E9AB90" w:rsidR="00C864ED" w:rsidRDefault="00C86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63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693"/>
        <w:gridCol w:w="992"/>
        <w:gridCol w:w="282"/>
        <w:gridCol w:w="852"/>
        <w:gridCol w:w="236"/>
        <w:gridCol w:w="899"/>
        <w:gridCol w:w="237"/>
        <w:gridCol w:w="896"/>
        <w:gridCol w:w="283"/>
        <w:gridCol w:w="991"/>
        <w:gridCol w:w="284"/>
        <w:gridCol w:w="993"/>
      </w:tblGrid>
      <w:tr w:rsidR="00233D48" w:rsidRPr="00A956B0" w14:paraId="02E3B2EB" w14:textId="77777777" w:rsidTr="00862643">
        <w:trPr>
          <w:tblHeader/>
        </w:trPr>
        <w:tc>
          <w:tcPr>
            <w:tcW w:w="2693" w:type="dxa"/>
            <w:vAlign w:val="bottom"/>
          </w:tcPr>
          <w:p w14:paraId="18AF58A5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6945" w:type="dxa"/>
            <w:gridSpan w:val="11"/>
          </w:tcPr>
          <w:p w14:paraId="19E86126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233D48" w:rsidRPr="00A956B0" w14:paraId="67A60F39" w14:textId="77777777" w:rsidTr="00862643">
        <w:trPr>
          <w:tblHeader/>
        </w:trPr>
        <w:tc>
          <w:tcPr>
            <w:tcW w:w="2693" w:type="dxa"/>
            <w:vAlign w:val="bottom"/>
          </w:tcPr>
          <w:p w14:paraId="7453991D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92" w:type="dxa"/>
            <w:vAlign w:val="bottom"/>
          </w:tcPr>
          <w:p w14:paraId="4625F322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506" w:type="dxa"/>
            <w:gridSpan w:val="5"/>
            <w:vAlign w:val="bottom"/>
          </w:tcPr>
          <w:p w14:paraId="38ED4B06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บันทึกเป็น</w:t>
            </w:r>
            <w:r w:rsidRPr="00C52A0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C52A0F">
              <w:rPr>
                <w:rFonts w:ascii="Angsana New" w:hAnsi="Angsana New"/>
                <w:spacing w:val="-4"/>
                <w:sz w:val="25"/>
                <w:szCs w:val="25"/>
                <w:cs/>
              </w:rPr>
              <w:t>(รายจ่าย)/ รายได้ใน</w:t>
            </w:r>
          </w:p>
        </w:tc>
        <w:tc>
          <w:tcPr>
            <w:tcW w:w="896" w:type="dxa"/>
            <w:vAlign w:val="bottom"/>
          </w:tcPr>
          <w:p w14:paraId="0263FFB2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  <w:vAlign w:val="bottom"/>
          </w:tcPr>
          <w:p w14:paraId="51551353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1" w:type="dxa"/>
          </w:tcPr>
          <w:p w14:paraId="47D331D1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0C2B0787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3" w:type="dxa"/>
            <w:vAlign w:val="bottom"/>
          </w:tcPr>
          <w:p w14:paraId="69CC8F65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233D48" w:rsidRPr="00A956B0" w14:paraId="730F428E" w14:textId="77777777" w:rsidTr="00233D48">
        <w:trPr>
          <w:tblHeader/>
        </w:trPr>
        <w:tc>
          <w:tcPr>
            <w:tcW w:w="2693" w:type="dxa"/>
            <w:vAlign w:val="bottom"/>
          </w:tcPr>
          <w:p w14:paraId="68A2EF5F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4DC5FE68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Pr="00C52A0F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</w:p>
          <w:p w14:paraId="3FBDAF07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</w:p>
        </w:tc>
        <w:tc>
          <w:tcPr>
            <w:tcW w:w="282" w:type="dxa"/>
            <w:vAlign w:val="bottom"/>
          </w:tcPr>
          <w:p w14:paraId="6AF071D0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254B2356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กำไรหรือ</w:t>
            </w:r>
          </w:p>
          <w:p w14:paraId="4E976DF0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6165E8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9" w:right="-173" w:firstLine="13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D8F4755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กำไร</w:t>
            </w:r>
          </w:p>
          <w:p w14:paraId="4CB03762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</w:p>
          <w:p w14:paraId="1F498A96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237" w:type="dxa"/>
            <w:vAlign w:val="bottom"/>
          </w:tcPr>
          <w:p w14:paraId="63566A1E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6" w:type="dxa"/>
            <w:vAlign w:val="bottom"/>
          </w:tcPr>
          <w:p w14:paraId="0531E1A3" w14:textId="77777777" w:rsidR="00233D48" w:rsidRPr="00DD171D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DD171D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ได้มาจาก </w:t>
            </w:r>
          </w:p>
          <w:p w14:paraId="65A9CA6F" w14:textId="3A1FA259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D171D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การ</w:t>
            </w:r>
            <w:r w:rsidRPr="00C52A0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เปลี่ยนประเภท</w:t>
            </w:r>
            <w:r w:rsidR="00662F1B">
              <w:rPr>
                <w:rFonts w:ascii="Angsana New" w:hAnsi="Angsana New"/>
                <w:spacing w:val="-4"/>
                <w:sz w:val="25"/>
                <w:szCs w:val="25"/>
              </w:rPr>
              <w:br/>
            </w:r>
            <w:r w:rsidRPr="00C52A0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283" w:type="dxa"/>
            <w:vAlign w:val="bottom"/>
          </w:tcPr>
          <w:p w14:paraId="3DC7E236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1" w:type="dxa"/>
            <w:vAlign w:val="bottom"/>
          </w:tcPr>
          <w:p w14:paraId="383DFBF2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ผลต่าง</w:t>
            </w:r>
          </w:p>
          <w:p w14:paraId="3CF753F2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284" w:type="dxa"/>
            <w:vAlign w:val="bottom"/>
          </w:tcPr>
          <w:p w14:paraId="775C4D5E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3" w:type="dxa"/>
            <w:vAlign w:val="bottom"/>
          </w:tcPr>
          <w:p w14:paraId="2B1102EA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  <w:r w:rsidRPr="00C52A0F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</w:p>
          <w:p w14:paraId="46A996E9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</w:p>
        </w:tc>
      </w:tr>
      <w:tr w:rsidR="00233D48" w:rsidRPr="00A956B0" w14:paraId="20ED9819" w14:textId="77777777" w:rsidTr="00233D48">
        <w:trPr>
          <w:tblHeader/>
        </w:trPr>
        <w:tc>
          <w:tcPr>
            <w:tcW w:w="2693" w:type="dxa"/>
            <w:vAlign w:val="bottom"/>
          </w:tcPr>
          <w:p w14:paraId="2B794097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6945" w:type="dxa"/>
            <w:gridSpan w:val="11"/>
            <w:vAlign w:val="bottom"/>
          </w:tcPr>
          <w:p w14:paraId="65AFB632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2A0F">
              <w:rPr>
                <w:rFonts w:ascii="Angsana New" w:hAnsi="Angsana New" w:hint="cs"/>
                <w:b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233D48" w:rsidRPr="00A956B0" w14:paraId="4E3D2257" w14:textId="77777777" w:rsidTr="00233D48">
        <w:tc>
          <w:tcPr>
            <w:tcW w:w="2693" w:type="dxa"/>
            <w:vAlign w:val="bottom"/>
          </w:tcPr>
          <w:p w14:paraId="55F0BB31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C52A0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2568</w:t>
            </w:r>
          </w:p>
        </w:tc>
        <w:tc>
          <w:tcPr>
            <w:tcW w:w="992" w:type="dxa"/>
            <w:vAlign w:val="bottom"/>
          </w:tcPr>
          <w:p w14:paraId="0F4A24EA" w14:textId="77777777" w:rsidR="00233D48" w:rsidRPr="00C52A0F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2" w:type="dxa"/>
            <w:vAlign w:val="bottom"/>
          </w:tcPr>
          <w:p w14:paraId="2A76DDE1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52" w:type="dxa"/>
            <w:vAlign w:val="bottom"/>
          </w:tcPr>
          <w:p w14:paraId="2D2AD569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49DA5C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F4AE49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731827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1684110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794F77A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8E6D61E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AB10BBA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451B9558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</w:tr>
      <w:tr w:rsidR="00233D48" w:rsidRPr="00A956B0" w14:paraId="3FEF0FFC" w14:textId="77777777" w:rsidTr="00233D48">
        <w:tc>
          <w:tcPr>
            <w:tcW w:w="2693" w:type="dxa"/>
            <w:vAlign w:val="bottom"/>
          </w:tcPr>
          <w:p w14:paraId="1A5B477D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bidi="th-TH"/>
              </w:rPr>
            </w:pPr>
            <w:r w:rsidRPr="00C52A0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3AD23EC2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82" w:type="dxa"/>
            <w:vAlign w:val="bottom"/>
          </w:tcPr>
          <w:p w14:paraId="2EBE62BB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58DE79F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9FB1236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FF69501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11BF3D14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096E973" w14:textId="77777777" w:rsidR="00233D48" w:rsidRPr="00C52A0F" w:rsidRDefault="00233D48" w:rsidP="00862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  <w:vAlign w:val="bottom"/>
          </w:tcPr>
          <w:p w14:paraId="6886E207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99A0D1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45F62B4A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0FE7853C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253" w:right="-96" w:firstLine="25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233D48" w:rsidRPr="00A956B0" w14:paraId="7C36033D" w14:textId="77777777" w:rsidTr="00233D48">
        <w:tc>
          <w:tcPr>
            <w:tcW w:w="2693" w:type="dxa"/>
            <w:vAlign w:val="bottom"/>
          </w:tcPr>
          <w:p w14:paraId="5145116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61BAB5D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2,480,032</w:t>
            </w:r>
          </w:p>
        </w:tc>
        <w:tc>
          <w:tcPr>
            <w:tcW w:w="282" w:type="dxa"/>
            <w:vAlign w:val="bottom"/>
          </w:tcPr>
          <w:p w14:paraId="52DE4C13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35194860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(580,642)</w:t>
            </w:r>
          </w:p>
        </w:tc>
        <w:tc>
          <w:tcPr>
            <w:tcW w:w="236" w:type="dxa"/>
            <w:vAlign w:val="bottom"/>
          </w:tcPr>
          <w:p w14:paraId="25FA4BB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E367D5A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B73941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C048772" w14:textId="66F5529A" w:rsidR="00233D48" w:rsidRPr="00C52A0F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5,305,627</w:t>
            </w:r>
          </w:p>
        </w:tc>
        <w:tc>
          <w:tcPr>
            <w:tcW w:w="283" w:type="dxa"/>
            <w:vAlign w:val="bottom"/>
          </w:tcPr>
          <w:p w14:paraId="54CD2BD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00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E184BB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(30,136)</w:t>
            </w:r>
          </w:p>
        </w:tc>
        <w:tc>
          <w:tcPr>
            <w:tcW w:w="284" w:type="dxa"/>
            <w:vAlign w:val="bottom"/>
          </w:tcPr>
          <w:p w14:paraId="651EBA6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E1B6FD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7,174,881</w:t>
            </w:r>
          </w:p>
        </w:tc>
      </w:tr>
      <w:tr w:rsidR="00233D48" w:rsidRPr="00A956B0" w14:paraId="35CC852D" w14:textId="77777777" w:rsidTr="00233D48">
        <w:tc>
          <w:tcPr>
            <w:tcW w:w="2693" w:type="dxa"/>
            <w:vAlign w:val="bottom"/>
          </w:tcPr>
          <w:p w14:paraId="3F273A9D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ค่าเผื่อ</w:t>
            </w: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การด้อยค่าสินทรัพย์</w:t>
            </w:r>
          </w:p>
        </w:tc>
        <w:tc>
          <w:tcPr>
            <w:tcW w:w="992" w:type="dxa"/>
            <w:vAlign w:val="bottom"/>
          </w:tcPr>
          <w:p w14:paraId="5F0071D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85,500</w:t>
            </w:r>
          </w:p>
        </w:tc>
        <w:tc>
          <w:tcPr>
            <w:tcW w:w="282" w:type="dxa"/>
            <w:vAlign w:val="bottom"/>
          </w:tcPr>
          <w:p w14:paraId="2F1B8EDC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4F445447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(85,500)</w:t>
            </w:r>
          </w:p>
        </w:tc>
        <w:tc>
          <w:tcPr>
            <w:tcW w:w="236" w:type="dxa"/>
            <w:vAlign w:val="bottom"/>
          </w:tcPr>
          <w:p w14:paraId="0B62172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D1E706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3CB25B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4371BDF5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D9144D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00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490B7221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7263D78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34"/>
                <w:tab w:val="decimal" w:pos="770"/>
              </w:tabs>
              <w:spacing w:line="240" w:lineRule="atLeast"/>
              <w:ind w:left="-196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71110A7E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</w:tr>
      <w:tr w:rsidR="00233D48" w:rsidRPr="00A956B0" w14:paraId="021D4DBA" w14:textId="77777777" w:rsidTr="00233D48">
        <w:tc>
          <w:tcPr>
            <w:tcW w:w="2693" w:type="dxa"/>
            <w:vAlign w:val="bottom"/>
          </w:tcPr>
          <w:p w14:paraId="021DDD81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992" w:type="dxa"/>
            <w:vAlign w:val="bottom"/>
          </w:tcPr>
          <w:p w14:paraId="4EC73C4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29,167</w:t>
            </w:r>
          </w:p>
        </w:tc>
        <w:tc>
          <w:tcPr>
            <w:tcW w:w="282" w:type="dxa"/>
            <w:vAlign w:val="bottom"/>
          </w:tcPr>
          <w:p w14:paraId="4C608C9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2EFF80E9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01399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90C4D7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804E41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EAF049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 xml:space="preserve"> -</w:t>
            </w:r>
          </w:p>
        </w:tc>
        <w:tc>
          <w:tcPr>
            <w:tcW w:w="283" w:type="dxa"/>
            <w:vAlign w:val="bottom"/>
          </w:tcPr>
          <w:p w14:paraId="5B511F6D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00"/>
                <w:tab w:val="decimal" w:pos="770"/>
              </w:tabs>
              <w:spacing w:line="240" w:lineRule="atLeast"/>
              <w:ind w:right="-14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22F865E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(2,064)</w:t>
            </w:r>
          </w:p>
        </w:tc>
        <w:tc>
          <w:tcPr>
            <w:tcW w:w="284" w:type="dxa"/>
            <w:vAlign w:val="bottom"/>
          </w:tcPr>
          <w:p w14:paraId="0442A1F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uto"/>
              <w:ind w:right="-14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B4C1DBB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27,103</w:t>
            </w:r>
          </w:p>
        </w:tc>
      </w:tr>
      <w:tr w:rsidR="00233D48" w:rsidRPr="00A956B0" w14:paraId="3EEE4D38" w14:textId="77777777" w:rsidTr="00233D48">
        <w:tc>
          <w:tcPr>
            <w:tcW w:w="2693" w:type="dxa"/>
            <w:vAlign w:val="bottom"/>
          </w:tcPr>
          <w:p w14:paraId="393B944A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248" w:hanging="9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 w:hint="cs"/>
                <w:spacing w:val="-4"/>
                <w:sz w:val="25"/>
                <w:szCs w:val="25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DB4ABC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4,117</w:t>
            </w:r>
          </w:p>
        </w:tc>
        <w:tc>
          <w:tcPr>
            <w:tcW w:w="282" w:type="dxa"/>
            <w:vAlign w:val="bottom"/>
          </w:tcPr>
          <w:p w14:paraId="572FF545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65E1466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8,974</w:t>
            </w:r>
          </w:p>
        </w:tc>
        <w:tc>
          <w:tcPr>
            <w:tcW w:w="236" w:type="dxa"/>
            <w:vAlign w:val="bottom"/>
          </w:tcPr>
          <w:p w14:paraId="0E57FF8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0F25A1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C764CB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168E835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 xml:space="preserve"> -</w:t>
            </w:r>
          </w:p>
        </w:tc>
        <w:tc>
          <w:tcPr>
            <w:tcW w:w="283" w:type="dxa"/>
            <w:vAlign w:val="bottom"/>
          </w:tcPr>
          <w:p w14:paraId="60A1252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211B123A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696F25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7DCDBF0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13,091</w:t>
            </w:r>
          </w:p>
        </w:tc>
      </w:tr>
      <w:tr w:rsidR="00233D48" w:rsidRPr="00A956B0" w14:paraId="245581F4" w14:textId="77777777" w:rsidTr="00233D48">
        <w:tc>
          <w:tcPr>
            <w:tcW w:w="2693" w:type="dxa"/>
            <w:vAlign w:val="bottom"/>
          </w:tcPr>
          <w:p w14:paraId="57153EAD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5"/>
                <w:szCs w:val="25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92" w:type="dxa"/>
            <w:vAlign w:val="bottom"/>
          </w:tcPr>
          <w:p w14:paraId="65124AD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181,786</w:t>
            </w:r>
          </w:p>
        </w:tc>
        <w:tc>
          <w:tcPr>
            <w:tcW w:w="282" w:type="dxa"/>
            <w:vAlign w:val="bottom"/>
          </w:tcPr>
          <w:p w14:paraId="09CCF0D9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16405BC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32,192</w:t>
            </w:r>
          </w:p>
        </w:tc>
        <w:tc>
          <w:tcPr>
            <w:tcW w:w="236" w:type="dxa"/>
            <w:vAlign w:val="bottom"/>
          </w:tcPr>
          <w:p w14:paraId="3E0E65F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96AB22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D41AB4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B54C191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D92E4C3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075F0E3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4B22EA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2B567A2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213,978</w:t>
            </w:r>
          </w:p>
        </w:tc>
      </w:tr>
      <w:tr w:rsidR="00233D48" w:rsidRPr="00A956B0" w14:paraId="42374F8A" w14:textId="77777777" w:rsidTr="00233D48">
        <w:tc>
          <w:tcPr>
            <w:tcW w:w="2693" w:type="dxa"/>
            <w:vAlign w:val="bottom"/>
          </w:tcPr>
          <w:p w14:paraId="7F6727C8" w14:textId="77777777" w:rsidR="00233D48" w:rsidRPr="00C52A0F" w:rsidRDefault="00233D48" w:rsidP="00862643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36E221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545,830</w:t>
            </w:r>
          </w:p>
        </w:tc>
        <w:tc>
          <w:tcPr>
            <w:tcW w:w="282" w:type="dxa"/>
            <w:vAlign w:val="bottom"/>
          </w:tcPr>
          <w:p w14:paraId="231D83C6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3E55131A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4,122</w:t>
            </w:r>
          </w:p>
        </w:tc>
        <w:tc>
          <w:tcPr>
            <w:tcW w:w="236" w:type="dxa"/>
            <w:vAlign w:val="bottom"/>
          </w:tcPr>
          <w:p w14:paraId="60CAB3E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B6538A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53B494A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E7787EE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AA68C74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34"/>
                <w:tab w:val="decimal" w:pos="770"/>
              </w:tabs>
              <w:spacing w:line="240" w:lineRule="atLeast"/>
              <w:ind w:left="-196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267138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(485)</w:t>
            </w:r>
          </w:p>
        </w:tc>
        <w:tc>
          <w:tcPr>
            <w:tcW w:w="284" w:type="dxa"/>
            <w:vAlign w:val="bottom"/>
          </w:tcPr>
          <w:p w14:paraId="5766317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6854867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549,467</w:t>
            </w:r>
          </w:p>
        </w:tc>
      </w:tr>
      <w:tr w:rsidR="00233D48" w:rsidRPr="00474EB9" w14:paraId="5457BD12" w14:textId="77777777" w:rsidTr="00233D48">
        <w:tc>
          <w:tcPr>
            <w:tcW w:w="2693" w:type="dxa"/>
            <w:vAlign w:val="bottom"/>
          </w:tcPr>
          <w:p w14:paraId="5EF33CD8" w14:textId="77777777" w:rsidR="00233D48" w:rsidRPr="00C52A0F" w:rsidRDefault="00233D48" w:rsidP="00862643">
            <w:pPr>
              <w:pStyle w:val="acctfourfigures"/>
              <w:tabs>
                <w:tab w:val="clear" w:pos="765"/>
              </w:tabs>
              <w:spacing w:line="240" w:lineRule="auto"/>
              <w:ind w:left="169" w:right="-101" w:hanging="169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สินทรัพย์ทางการเงินที่วัดมูลค่าด้</w:t>
            </w: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วย</w:t>
            </w:r>
            <w:r w:rsidRPr="00C52A0F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C52A0F">
              <w:rPr>
                <w:rFonts w:ascii="Angsana New" w:hAnsi="Angsana New"/>
                <w:sz w:val="25"/>
                <w:szCs w:val="25"/>
                <w:cs/>
              </w:rPr>
              <w:t>มูลค่ายุติธรรมผ่านกำไรขาดทุน</w:t>
            </w:r>
            <w:r w:rsidRPr="00C52A0F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   </w:t>
            </w:r>
            <w:r w:rsidRPr="00C52A0F">
              <w:rPr>
                <w:rFonts w:ascii="Angsana New" w:hAnsi="Angsana New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347210E6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85,443</w:t>
            </w:r>
          </w:p>
        </w:tc>
        <w:tc>
          <w:tcPr>
            <w:tcW w:w="282" w:type="dxa"/>
            <w:vAlign w:val="bottom"/>
          </w:tcPr>
          <w:p w14:paraId="16FF06A6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0AEBF88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F6AB3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412F22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158</w:t>
            </w: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,209</w:t>
            </w:r>
          </w:p>
        </w:tc>
        <w:tc>
          <w:tcPr>
            <w:tcW w:w="237" w:type="dxa"/>
            <w:vAlign w:val="bottom"/>
          </w:tcPr>
          <w:p w14:paraId="25E1DE6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651EBDE8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76863F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00"/>
                <w:tab w:val="decimal" w:pos="770"/>
              </w:tabs>
              <w:spacing w:line="240" w:lineRule="auto"/>
              <w:ind w:right="-14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2ACFF025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63C871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05"/>
                <w:tab w:val="decimal" w:pos="770"/>
                <w:tab w:val="decimal" w:pos="840"/>
              </w:tabs>
              <w:spacing w:line="240" w:lineRule="auto"/>
              <w:ind w:right="-141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B187545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243,652</w:t>
            </w:r>
          </w:p>
        </w:tc>
      </w:tr>
      <w:tr w:rsidR="00233D48" w:rsidRPr="00A956B0" w14:paraId="42C762B0" w14:textId="77777777" w:rsidTr="00233D48">
        <w:tc>
          <w:tcPr>
            <w:tcW w:w="2693" w:type="dxa"/>
            <w:vAlign w:val="bottom"/>
          </w:tcPr>
          <w:p w14:paraId="44FD2FA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101"/>
              <w:jc w:val="both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ตราสาร</w:t>
            </w: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อนุพันธ์</w:t>
            </w:r>
          </w:p>
        </w:tc>
        <w:tc>
          <w:tcPr>
            <w:tcW w:w="992" w:type="dxa"/>
            <w:vAlign w:val="bottom"/>
          </w:tcPr>
          <w:p w14:paraId="401B25B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669,344</w:t>
            </w:r>
          </w:p>
        </w:tc>
        <w:tc>
          <w:tcPr>
            <w:tcW w:w="282" w:type="dxa"/>
            <w:vAlign w:val="bottom"/>
          </w:tcPr>
          <w:p w14:paraId="6C83A357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111E3F1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66F9D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98BBEE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(190,638)</w:t>
            </w:r>
          </w:p>
        </w:tc>
        <w:tc>
          <w:tcPr>
            <w:tcW w:w="237" w:type="dxa"/>
            <w:vAlign w:val="bottom"/>
          </w:tcPr>
          <w:p w14:paraId="212802F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1707273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25,985</w:t>
            </w:r>
          </w:p>
        </w:tc>
        <w:tc>
          <w:tcPr>
            <w:tcW w:w="283" w:type="dxa"/>
            <w:vAlign w:val="bottom"/>
          </w:tcPr>
          <w:p w14:paraId="0877F5C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00"/>
                <w:tab w:val="decimal" w:pos="770"/>
              </w:tabs>
              <w:spacing w:line="240" w:lineRule="auto"/>
              <w:ind w:right="-14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7D1D48E8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(312)</w:t>
            </w:r>
          </w:p>
        </w:tc>
        <w:tc>
          <w:tcPr>
            <w:tcW w:w="284" w:type="dxa"/>
            <w:vAlign w:val="bottom"/>
          </w:tcPr>
          <w:p w14:paraId="6782D627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05"/>
                <w:tab w:val="decimal" w:pos="770"/>
              </w:tabs>
              <w:spacing w:line="240" w:lineRule="auto"/>
              <w:ind w:right="-141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215E895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504,379</w:t>
            </w:r>
          </w:p>
        </w:tc>
      </w:tr>
      <w:tr w:rsidR="00233D48" w:rsidRPr="00A956B0" w14:paraId="01ECCC0A" w14:textId="77777777" w:rsidTr="00233D48">
        <w:tc>
          <w:tcPr>
            <w:tcW w:w="2693" w:type="dxa"/>
            <w:vAlign w:val="bottom"/>
          </w:tcPr>
          <w:p w14:paraId="7621C77C" w14:textId="77777777" w:rsidR="00233D48" w:rsidRPr="00C52A0F" w:rsidRDefault="00233D48" w:rsidP="00862643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ประมาณการหนี้สินสำหรับ</w:t>
            </w:r>
            <w:r w:rsidRPr="00C52A0F">
              <w:rPr>
                <w:rFonts w:ascii="Angsana New" w:hAnsi="Angsana New"/>
                <w:sz w:val="25"/>
                <w:szCs w:val="25"/>
                <w:lang w:bidi="th-TH"/>
              </w:rPr>
              <w:br/>
              <w:t xml:space="preserve">   </w:t>
            </w: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08EEE02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83,374</w:t>
            </w:r>
          </w:p>
        </w:tc>
        <w:tc>
          <w:tcPr>
            <w:tcW w:w="282" w:type="dxa"/>
            <w:vAlign w:val="bottom"/>
          </w:tcPr>
          <w:p w14:paraId="4F1AE933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67134F9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(5,803)</w:t>
            </w:r>
          </w:p>
        </w:tc>
        <w:tc>
          <w:tcPr>
            <w:tcW w:w="236" w:type="dxa"/>
            <w:vAlign w:val="bottom"/>
          </w:tcPr>
          <w:p w14:paraId="500A206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F8AEBF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7,374</w:t>
            </w:r>
          </w:p>
        </w:tc>
        <w:tc>
          <w:tcPr>
            <w:tcW w:w="237" w:type="dxa"/>
            <w:vAlign w:val="bottom"/>
          </w:tcPr>
          <w:p w14:paraId="7F8BFC1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852B42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156</w:t>
            </w:r>
          </w:p>
        </w:tc>
        <w:tc>
          <w:tcPr>
            <w:tcW w:w="283" w:type="dxa"/>
            <w:vAlign w:val="bottom"/>
          </w:tcPr>
          <w:p w14:paraId="57D6263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4D840077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759</w:t>
            </w:r>
          </w:p>
        </w:tc>
        <w:tc>
          <w:tcPr>
            <w:tcW w:w="284" w:type="dxa"/>
            <w:vAlign w:val="bottom"/>
          </w:tcPr>
          <w:p w14:paraId="5C12A6D3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0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296E570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85,860</w:t>
            </w:r>
          </w:p>
        </w:tc>
      </w:tr>
      <w:tr w:rsidR="00233D48" w:rsidRPr="00A956B0" w14:paraId="3932D0CD" w14:textId="77777777" w:rsidTr="00233D48">
        <w:tc>
          <w:tcPr>
            <w:tcW w:w="2693" w:type="dxa"/>
            <w:vAlign w:val="bottom"/>
          </w:tcPr>
          <w:p w14:paraId="745C40A5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ยอดขาดทุนยกไป</w:t>
            </w:r>
          </w:p>
        </w:tc>
        <w:tc>
          <w:tcPr>
            <w:tcW w:w="992" w:type="dxa"/>
            <w:vAlign w:val="bottom"/>
          </w:tcPr>
          <w:p w14:paraId="1228EFC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67,798</w:t>
            </w:r>
          </w:p>
        </w:tc>
        <w:tc>
          <w:tcPr>
            <w:tcW w:w="282" w:type="dxa"/>
            <w:vAlign w:val="bottom"/>
          </w:tcPr>
          <w:p w14:paraId="478497F7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44C6A84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250,902</w:t>
            </w:r>
          </w:p>
        </w:tc>
        <w:tc>
          <w:tcPr>
            <w:tcW w:w="236" w:type="dxa"/>
            <w:vAlign w:val="bottom"/>
          </w:tcPr>
          <w:p w14:paraId="1433C6C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15D7F3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AE6EA7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27BD2CD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F6D557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4074CCFD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(12,583)</w:t>
            </w:r>
          </w:p>
        </w:tc>
        <w:tc>
          <w:tcPr>
            <w:tcW w:w="284" w:type="dxa"/>
            <w:vAlign w:val="bottom"/>
          </w:tcPr>
          <w:p w14:paraId="5BE8CB11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0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CC33E1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306,117</w:t>
            </w:r>
          </w:p>
        </w:tc>
      </w:tr>
      <w:tr w:rsidR="00233D48" w:rsidRPr="00A956B0" w14:paraId="5E0C0D66" w14:textId="77777777" w:rsidTr="00233D48">
        <w:tc>
          <w:tcPr>
            <w:tcW w:w="2693" w:type="dxa"/>
            <w:vAlign w:val="bottom"/>
          </w:tcPr>
          <w:p w14:paraId="6D812262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11089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308,015</w:t>
            </w:r>
          </w:p>
        </w:tc>
        <w:tc>
          <w:tcPr>
            <w:tcW w:w="282" w:type="dxa"/>
            <w:vAlign w:val="bottom"/>
          </w:tcPr>
          <w:p w14:paraId="3E83F7A7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67C0973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14,735</w:t>
            </w:r>
          </w:p>
        </w:tc>
        <w:tc>
          <w:tcPr>
            <w:tcW w:w="236" w:type="dxa"/>
            <w:vAlign w:val="bottom"/>
          </w:tcPr>
          <w:p w14:paraId="6276C34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12E0C2E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E95F99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A949DC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 xml:space="preserve">32,370 </w:t>
            </w:r>
          </w:p>
        </w:tc>
        <w:tc>
          <w:tcPr>
            <w:tcW w:w="283" w:type="dxa"/>
            <w:vAlign w:val="bottom"/>
          </w:tcPr>
          <w:p w14:paraId="72768A26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89EDB5A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(13,748)</w:t>
            </w:r>
          </w:p>
        </w:tc>
        <w:tc>
          <w:tcPr>
            <w:tcW w:w="284" w:type="dxa"/>
            <w:vAlign w:val="bottom"/>
          </w:tcPr>
          <w:p w14:paraId="1151D5CD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0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B83E59A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341,372</w:t>
            </w:r>
          </w:p>
        </w:tc>
      </w:tr>
      <w:tr w:rsidR="00233D48" w:rsidRPr="00A956B0" w14:paraId="782E17FA" w14:textId="77777777" w:rsidTr="00233D48">
        <w:tc>
          <w:tcPr>
            <w:tcW w:w="2693" w:type="dxa"/>
            <w:vAlign w:val="bottom"/>
          </w:tcPr>
          <w:p w14:paraId="0F6AF4B3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A270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4,540,406</w:t>
            </w:r>
          </w:p>
        </w:tc>
        <w:tc>
          <w:tcPr>
            <w:tcW w:w="282" w:type="dxa"/>
            <w:vAlign w:val="bottom"/>
          </w:tcPr>
          <w:p w14:paraId="72F92E7B" w14:textId="77777777" w:rsidR="00233D48" w:rsidRPr="00DD171D" w:rsidRDefault="00233D48" w:rsidP="0086264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9223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(361,020)</w:t>
            </w:r>
          </w:p>
        </w:tc>
        <w:tc>
          <w:tcPr>
            <w:tcW w:w="236" w:type="dxa"/>
            <w:vAlign w:val="bottom"/>
          </w:tcPr>
          <w:p w14:paraId="2E216ED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</w:tabs>
              <w:spacing w:line="240" w:lineRule="atLeast"/>
              <w:ind w:left="-127"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715E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  <w:lang w:val="en-US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(25,055)</w:t>
            </w:r>
          </w:p>
        </w:tc>
        <w:tc>
          <w:tcPr>
            <w:tcW w:w="237" w:type="dxa"/>
            <w:vAlign w:val="bottom"/>
          </w:tcPr>
          <w:p w14:paraId="4C006EA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0C7F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5,364,138</w:t>
            </w:r>
          </w:p>
        </w:tc>
        <w:tc>
          <w:tcPr>
            <w:tcW w:w="283" w:type="dxa"/>
            <w:vAlign w:val="bottom"/>
          </w:tcPr>
          <w:p w14:paraId="7E233DE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A4FC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(58,569)</w:t>
            </w:r>
          </w:p>
        </w:tc>
        <w:tc>
          <w:tcPr>
            <w:tcW w:w="284" w:type="dxa"/>
            <w:vAlign w:val="bottom"/>
          </w:tcPr>
          <w:p w14:paraId="0BA2B01A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A9B2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9,459,900</w:t>
            </w:r>
          </w:p>
        </w:tc>
      </w:tr>
      <w:tr w:rsidR="00233D48" w:rsidRPr="008770BC" w14:paraId="18BCBA68" w14:textId="77777777" w:rsidTr="00233D48">
        <w:trPr>
          <w:trHeight w:val="143"/>
        </w:trPr>
        <w:tc>
          <w:tcPr>
            <w:tcW w:w="2693" w:type="dxa"/>
            <w:vAlign w:val="bottom"/>
          </w:tcPr>
          <w:p w14:paraId="1B5ACDAE" w14:textId="77777777" w:rsidR="00233D48" w:rsidRPr="008770BC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91496E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2" w:type="dxa"/>
            <w:vAlign w:val="bottom"/>
          </w:tcPr>
          <w:p w14:paraId="31BAC3CC" w14:textId="77777777" w:rsidR="00233D48" w:rsidRPr="008770BC" w:rsidRDefault="00233D48" w:rsidP="0086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vAlign w:val="bottom"/>
          </w:tcPr>
          <w:p w14:paraId="64F643D8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95B465" w14:textId="77777777" w:rsidR="00233D48" w:rsidRPr="008770BC" w:rsidRDefault="00233D48" w:rsidP="00DD171D">
            <w:pPr>
              <w:pStyle w:val="acctfourfigures"/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8367B5B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D2724C7" w14:textId="77777777" w:rsidR="00233D48" w:rsidRPr="008770BC" w:rsidRDefault="00233D48" w:rsidP="00DD171D">
            <w:pPr>
              <w:pStyle w:val="acctfourfigures"/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1BAD484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77786EC" w14:textId="77777777" w:rsidR="00233D48" w:rsidRPr="008770BC" w:rsidRDefault="00233D48" w:rsidP="00DD171D">
            <w:pPr>
              <w:pStyle w:val="acctfourfigures"/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4F7FE3B3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84F2D4E" w14:textId="77777777" w:rsidR="00233D48" w:rsidRPr="008770BC" w:rsidRDefault="00233D48" w:rsidP="00DD171D">
            <w:pPr>
              <w:pStyle w:val="acctfourfigures"/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089FD07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233D48" w:rsidRPr="00A956B0" w14:paraId="629CFF50" w14:textId="77777777" w:rsidTr="00233D48">
        <w:tc>
          <w:tcPr>
            <w:tcW w:w="2693" w:type="dxa"/>
            <w:vAlign w:val="bottom"/>
          </w:tcPr>
          <w:p w14:paraId="1B47D87D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2E48E96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82" w:type="dxa"/>
            <w:vAlign w:val="bottom"/>
          </w:tcPr>
          <w:p w14:paraId="3E301FBD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52" w:type="dxa"/>
            <w:vAlign w:val="bottom"/>
          </w:tcPr>
          <w:p w14:paraId="573E7C6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36BCE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35FABD9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F474BF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1D3A89A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9C0227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00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0AF7E63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3466B9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1F99995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</w:tr>
      <w:tr w:rsidR="00233D48" w:rsidRPr="00A956B0" w14:paraId="26BADC3C" w14:textId="77777777" w:rsidTr="00233D48">
        <w:tc>
          <w:tcPr>
            <w:tcW w:w="2693" w:type="dxa"/>
            <w:vAlign w:val="bottom"/>
          </w:tcPr>
          <w:p w14:paraId="3BFB964D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3DC1D39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(2,148,866)</w:t>
            </w:r>
          </w:p>
        </w:tc>
        <w:tc>
          <w:tcPr>
            <w:tcW w:w="282" w:type="dxa"/>
            <w:vAlign w:val="bottom"/>
          </w:tcPr>
          <w:p w14:paraId="4FDE92CE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28B2D1F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3,934</w:t>
            </w:r>
          </w:p>
        </w:tc>
        <w:tc>
          <w:tcPr>
            <w:tcW w:w="236" w:type="dxa"/>
            <w:vAlign w:val="bottom"/>
          </w:tcPr>
          <w:p w14:paraId="6F2D9E2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4188167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B291A6A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2E7581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02AF5F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7B2B0AE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7,765</w:t>
            </w:r>
          </w:p>
        </w:tc>
        <w:tc>
          <w:tcPr>
            <w:tcW w:w="284" w:type="dxa"/>
            <w:vAlign w:val="bottom"/>
          </w:tcPr>
          <w:p w14:paraId="3D4F0C2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1C91F6E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(2,137,167)</w:t>
            </w:r>
          </w:p>
        </w:tc>
      </w:tr>
      <w:tr w:rsidR="00233D48" w:rsidRPr="00A956B0" w14:paraId="54D04BBD" w14:textId="77777777" w:rsidTr="00233D48">
        <w:tc>
          <w:tcPr>
            <w:tcW w:w="2693" w:type="dxa"/>
            <w:vAlign w:val="bottom"/>
          </w:tcPr>
          <w:p w14:paraId="699FA01E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2BCE933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(502,200)</w:t>
            </w:r>
          </w:p>
        </w:tc>
        <w:tc>
          <w:tcPr>
            <w:tcW w:w="282" w:type="dxa"/>
            <w:vAlign w:val="bottom"/>
          </w:tcPr>
          <w:p w14:paraId="2EF16EAE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7F2FE5AB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14,014</w:t>
            </w:r>
          </w:p>
        </w:tc>
        <w:tc>
          <w:tcPr>
            <w:tcW w:w="236" w:type="dxa"/>
            <w:vAlign w:val="bottom"/>
          </w:tcPr>
          <w:p w14:paraId="6B8AD6D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861E554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EA7A9E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12DA2F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ED293D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2F7F317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(1,184)</w:t>
            </w:r>
          </w:p>
        </w:tc>
        <w:tc>
          <w:tcPr>
            <w:tcW w:w="284" w:type="dxa"/>
            <w:vAlign w:val="bottom"/>
          </w:tcPr>
          <w:p w14:paraId="3D9A8F0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D6EF59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(489,370)</w:t>
            </w:r>
          </w:p>
        </w:tc>
      </w:tr>
      <w:tr w:rsidR="00233D48" w:rsidRPr="00A956B0" w14:paraId="14959116" w14:textId="77777777" w:rsidTr="00233D48">
        <w:tc>
          <w:tcPr>
            <w:tcW w:w="2693" w:type="dxa"/>
            <w:vAlign w:val="bottom"/>
          </w:tcPr>
          <w:p w14:paraId="55F6802E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92" w:type="dxa"/>
            <w:vAlign w:val="bottom"/>
          </w:tcPr>
          <w:p w14:paraId="6CA03B7A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(1,176,944)</w:t>
            </w:r>
          </w:p>
        </w:tc>
        <w:tc>
          <w:tcPr>
            <w:tcW w:w="282" w:type="dxa"/>
            <w:vAlign w:val="bottom"/>
          </w:tcPr>
          <w:p w14:paraId="5A169E32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30BFCD24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20,682</w:t>
            </w:r>
          </w:p>
        </w:tc>
        <w:tc>
          <w:tcPr>
            <w:tcW w:w="236" w:type="dxa"/>
            <w:vAlign w:val="bottom"/>
          </w:tcPr>
          <w:p w14:paraId="492DA3E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6F60692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767029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25DAC53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4CC22C6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365ED953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8,051</w:t>
            </w:r>
          </w:p>
        </w:tc>
        <w:tc>
          <w:tcPr>
            <w:tcW w:w="284" w:type="dxa"/>
            <w:vAlign w:val="bottom"/>
          </w:tcPr>
          <w:p w14:paraId="6FC4255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2DA1CF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(1,148,211)</w:t>
            </w:r>
          </w:p>
        </w:tc>
      </w:tr>
      <w:tr w:rsidR="00233D48" w:rsidRPr="00A956B0" w14:paraId="1EB2F6E7" w14:textId="77777777" w:rsidTr="00233D48">
        <w:tc>
          <w:tcPr>
            <w:tcW w:w="2693" w:type="dxa"/>
            <w:vAlign w:val="bottom"/>
          </w:tcPr>
          <w:p w14:paraId="48EBC7AB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992" w:type="dxa"/>
            <w:vAlign w:val="bottom"/>
          </w:tcPr>
          <w:p w14:paraId="1857BA5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(4,628,324)</w:t>
            </w:r>
          </w:p>
        </w:tc>
        <w:tc>
          <w:tcPr>
            <w:tcW w:w="282" w:type="dxa"/>
            <w:vAlign w:val="bottom"/>
          </w:tcPr>
          <w:p w14:paraId="7893B566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55A3138C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486,074</w:t>
            </w:r>
          </w:p>
        </w:tc>
        <w:tc>
          <w:tcPr>
            <w:tcW w:w="236" w:type="dxa"/>
            <w:vAlign w:val="bottom"/>
          </w:tcPr>
          <w:p w14:paraId="6C31C7A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80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CC67F02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603421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60A9E4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(5,365,628)</w:t>
            </w:r>
          </w:p>
        </w:tc>
        <w:tc>
          <w:tcPr>
            <w:tcW w:w="283" w:type="dxa"/>
            <w:vAlign w:val="bottom"/>
          </w:tcPr>
          <w:p w14:paraId="1066FFC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A705EF8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249,826</w:t>
            </w:r>
          </w:p>
        </w:tc>
        <w:tc>
          <w:tcPr>
            <w:tcW w:w="284" w:type="dxa"/>
            <w:vAlign w:val="bottom"/>
          </w:tcPr>
          <w:p w14:paraId="23F847D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06E873E6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(9,258,052)</w:t>
            </w:r>
          </w:p>
        </w:tc>
      </w:tr>
      <w:tr w:rsidR="00233D48" w:rsidRPr="00A956B0" w14:paraId="37EEF413" w14:textId="77777777" w:rsidTr="00233D48">
        <w:tc>
          <w:tcPr>
            <w:tcW w:w="2693" w:type="dxa"/>
            <w:vAlign w:val="bottom"/>
          </w:tcPr>
          <w:p w14:paraId="52B6C62C" w14:textId="11A27AF9" w:rsidR="00233D48" w:rsidRPr="00C52A0F" w:rsidRDefault="00233D48" w:rsidP="00233D48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52A0F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สินทรัพย์ทางการเงินที่วัดมูลค่</w:t>
            </w:r>
            <w:r w:rsidRPr="00C52A0F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า</w:t>
            </w:r>
            <w:r w:rsidRPr="00C52A0F">
              <w:rPr>
                <w:rFonts w:ascii="Angsana New" w:hAnsi="Angsana New"/>
                <w:spacing w:val="-4"/>
                <w:sz w:val="25"/>
                <w:szCs w:val="25"/>
                <w:cs/>
              </w:rPr>
              <w:t>ด้วย</w:t>
            </w:r>
            <w:r w:rsidR="00C52A0F" w:rsidRPr="00C52A0F">
              <w:rPr>
                <w:rFonts w:ascii="Angsana New" w:hAnsi="Angsana New"/>
                <w:spacing w:val="-4"/>
                <w:sz w:val="25"/>
                <w:szCs w:val="25"/>
                <w:cs/>
                <w:lang w:bidi="th-TH"/>
              </w:rPr>
              <w:br/>
            </w:r>
            <w:r w:rsidR="00C52A0F" w:rsidRPr="00C52A0F">
              <w:rPr>
                <w:rFonts w:ascii="Angsana New" w:hAnsi="Angsana New" w:hint="cs"/>
                <w:spacing w:val="-4"/>
                <w:sz w:val="25"/>
                <w:szCs w:val="25"/>
                <w:cs/>
                <w:lang w:bidi="th-TH"/>
              </w:rPr>
              <w:t xml:space="preserve">   </w:t>
            </w:r>
            <w:r w:rsidRPr="00C52A0F">
              <w:rPr>
                <w:rFonts w:ascii="Angsana New" w:hAnsi="Angsana New"/>
                <w:spacing w:val="-4"/>
                <w:sz w:val="25"/>
                <w:szCs w:val="25"/>
                <w:cs/>
              </w:rPr>
              <w:t>มูลค่ายุติธรรมผ่านกำไรขาดทุน</w:t>
            </w:r>
            <w:r w:rsidR="00C52A0F" w:rsidRPr="00C52A0F">
              <w:rPr>
                <w:rFonts w:ascii="Angsana New" w:hAnsi="Angsana New"/>
                <w:spacing w:val="-4"/>
                <w:sz w:val="25"/>
                <w:szCs w:val="25"/>
                <w:cs/>
                <w:lang w:bidi="th-TH"/>
              </w:rPr>
              <w:br/>
            </w:r>
            <w:r w:rsidR="00C52A0F" w:rsidRPr="00C52A0F">
              <w:rPr>
                <w:rFonts w:ascii="Angsana New" w:hAnsi="Angsana New" w:hint="cs"/>
                <w:spacing w:val="-4"/>
                <w:sz w:val="25"/>
                <w:szCs w:val="25"/>
                <w:cs/>
                <w:lang w:bidi="th-TH"/>
              </w:rPr>
              <w:t xml:space="preserve">   </w:t>
            </w:r>
            <w:r w:rsidRPr="00C52A0F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48DD600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(82)</w:t>
            </w:r>
          </w:p>
        </w:tc>
        <w:tc>
          <w:tcPr>
            <w:tcW w:w="282" w:type="dxa"/>
            <w:vAlign w:val="bottom"/>
          </w:tcPr>
          <w:p w14:paraId="6FBA92EF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52" w:type="dxa"/>
            <w:vAlign w:val="bottom"/>
          </w:tcPr>
          <w:p w14:paraId="63A3CE3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2AE35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41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E5FF51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(49)</w:t>
            </w:r>
          </w:p>
        </w:tc>
        <w:tc>
          <w:tcPr>
            <w:tcW w:w="237" w:type="dxa"/>
            <w:vAlign w:val="bottom"/>
          </w:tcPr>
          <w:p w14:paraId="7249681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052A1465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A5D0D6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1ED90B48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792863A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uto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1B3413F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(131)</w:t>
            </w:r>
          </w:p>
        </w:tc>
      </w:tr>
      <w:tr w:rsidR="00233D48" w:rsidRPr="00A956B0" w14:paraId="2AFDCD9C" w14:textId="77777777" w:rsidTr="00233D48">
        <w:tc>
          <w:tcPr>
            <w:tcW w:w="2693" w:type="dxa"/>
            <w:vAlign w:val="bottom"/>
          </w:tcPr>
          <w:p w14:paraId="651654B7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C52A0F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>ตราสารอนุพันธ์</w:t>
            </w:r>
          </w:p>
        </w:tc>
        <w:tc>
          <w:tcPr>
            <w:tcW w:w="992" w:type="dxa"/>
            <w:vAlign w:val="bottom"/>
          </w:tcPr>
          <w:p w14:paraId="24BCEC3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(246,580)</w:t>
            </w:r>
          </w:p>
        </w:tc>
        <w:tc>
          <w:tcPr>
            <w:tcW w:w="282" w:type="dxa"/>
            <w:vAlign w:val="bottom"/>
          </w:tcPr>
          <w:p w14:paraId="7EBDC301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vAlign w:val="bottom"/>
          </w:tcPr>
          <w:p w14:paraId="50EEE7D6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(84,324)</w:t>
            </w:r>
          </w:p>
        </w:tc>
        <w:tc>
          <w:tcPr>
            <w:tcW w:w="236" w:type="dxa"/>
            <w:vAlign w:val="bottom"/>
          </w:tcPr>
          <w:p w14:paraId="7840DAE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B1B9C4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(52,147)</w:t>
            </w:r>
          </w:p>
        </w:tc>
        <w:tc>
          <w:tcPr>
            <w:tcW w:w="237" w:type="dxa"/>
            <w:vAlign w:val="bottom"/>
          </w:tcPr>
          <w:p w14:paraId="1D480686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6F2F005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92D1C9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2AF9B8F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17,432</w:t>
            </w:r>
          </w:p>
        </w:tc>
        <w:tc>
          <w:tcPr>
            <w:tcW w:w="284" w:type="dxa"/>
            <w:vAlign w:val="bottom"/>
          </w:tcPr>
          <w:p w14:paraId="35EFA5C6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45B77B3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(365,619)</w:t>
            </w:r>
          </w:p>
        </w:tc>
      </w:tr>
      <w:tr w:rsidR="00233D48" w:rsidRPr="00A956B0" w14:paraId="50E4FFFC" w14:textId="77777777" w:rsidTr="00233D48">
        <w:tc>
          <w:tcPr>
            <w:tcW w:w="2693" w:type="dxa"/>
            <w:vAlign w:val="bottom"/>
          </w:tcPr>
          <w:p w14:paraId="65C5A619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</w:rPr>
            </w:pPr>
            <w:r w:rsidRPr="00C52A0F">
              <w:rPr>
                <w:rFonts w:ascii="Angsana New" w:hAnsi="Angsana New"/>
                <w:sz w:val="25"/>
                <w:szCs w:val="25"/>
                <w:cs/>
                <w:lang w:bidi="th-TH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81F16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(604,114)</w:t>
            </w:r>
          </w:p>
        </w:tc>
        <w:tc>
          <w:tcPr>
            <w:tcW w:w="282" w:type="dxa"/>
            <w:vAlign w:val="bottom"/>
          </w:tcPr>
          <w:p w14:paraId="16172B4E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11E500DE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15,985</w:t>
            </w:r>
          </w:p>
        </w:tc>
        <w:tc>
          <w:tcPr>
            <w:tcW w:w="236" w:type="dxa"/>
            <w:vAlign w:val="bottom"/>
          </w:tcPr>
          <w:p w14:paraId="195EFA99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BC09107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588A464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6176B1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B7343BD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FFA9E7A" w14:textId="77777777" w:rsidR="00233D48" w:rsidRPr="00C52A0F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52A0F">
              <w:rPr>
                <w:rFonts w:ascii="Angsana New" w:hAnsi="Angsana New"/>
                <w:sz w:val="25"/>
                <w:szCs w:val="25"/>
                <w:lang w:val="en-US" w:bidi="th-TH"/>
              </w:rPr>
              <w:t>(457)</w:t>
            </w:r>
          </w:p>
        </w:tc>
        <w:tc>
          <w:tcPr>
            <w:tcW w:w="284" w:type="dxa"/>
            <w:vAlign w:val="bottom"/>
          </w:tcPr>
          <w:p w14:paraId="1C9E68B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42314E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sz w:val="25"/>
                <w:szCs w:val="25"/>
                <w:lang w:val="en-US" w:bidi="th-TH"/>
              </w:rPr>
              <w:t>(588,586)</w:t>
            </w:r>
          </w:p>
        </w:tc>
      </w:tr>
      <w:tr w:rsidR="00233D48" w:rsidRPr="00A956B0" w14:paraId="28C79369" w14:textId="77777777" w:rsidTr="00233D48">
        <w:tc>
          <w:tcPr>
            <w:tcW w:w="2693" w:type="dxa"/>
            <w:vAlign w:val="bottom"/>
          </w:tcPr>
          <w:p w14:paraId="7C3D573C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5"/>
                <w:szCs w:val="25"/>
                <w:rtl/>
                <w:cs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A031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(9,307,110)</w:t>
            </w:r>
          </w:p>
        </w:tc>
        <w:tc>
          <w:tcPr>
            <w:tcW w:w="282" w:type="dxa"/>
            <w:vAlign w:val="bottom"/>
          </w:tcPr>
          <w:p w14:paraId="75365A54" w14:textId="77777777" w:rsidR="00233D48" w:rsidRPr="00DD171D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4434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456,365</w:t>
            </w:r>
          </w:p>
        </w:tc>
        <w:tc>
          <w:tcPr>
            <w:tcW w:w="236" w:type="dxa"/>
            <w:vAlign w:val="bottom"/>
          </w:tcPr>
          <w:p w14:paraId="0D04B61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0B1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(52,196)</w:t>
            </w:r>
          </w:p>
        </w:tc>
        <w:tc>
          <w:tcPr>
            <w:tcW w:w="237" w:type="dxa"/>
            <w:vAlign w:val="bottom"/>
          </w:tcPr>
          <w:p w14:paraId="70745C2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0EB63" w14:textId="77777777" w:rsidR="00233D48" w:rsidRPr="00DD171D" w:rsidRDefault="00233D48" w:rsidP="00DD171D">
            <w:pPr>
              <w:pStyle w:val="acctfourfigures"/>
              <w:tabs>
                <w:tab w:val="clear" w:pos="765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(5,365,628)</w:t>
            </w:r>
          </w:p>
        </w:tc>
        <w:tc>
          <w:tcPr>
            <w:tcW w:w="283" w:type="dxa"/>
            <w:vAlign w:val="bottom"/>
          </w:tcPr>
          <w:p w14:paraId="2D5301E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D5CC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281,433</w:t>
            </w:r>
          </w:p>
        </w:tc>
        <w:tc>
          <w:tcPr>
            <w:tcW w:w="284" w:type="dxa"/>
            <w:vAlign w:val="bottom"/>
          </w:tcPr>
          <w:p w14:paraId="385C1D6C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</w:tabs>
              <w:spacing w:line="240" w:lineRule="atLeast"/>
              <w:ind w:left="-127"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192B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(13,987,136)</w:t>
            </w:r>
          </w:p>
        </w:tc>
      </w:tr>
      <w:tr w:rsidR="00233D48" w:rsidRPr="008770BC" w14:paraId="17FBA99E" w14:textId="77777777" w:rsidTr="00233D48">
        <w:trPr>
          <w:trHeight w:val="62"/>
        </w:trPr>
        <w:tc>
          <w:tcPr>
            <w:tcW w:w="2693" w:type="dxa"/>
            <w:vAlign w:val="bottom"/>
          </w:tcPr>
          <w:p w14:paraId="0B6EFDD0" w14:textId="77777777" w:rsidR="00233D48" w:rsidRPr="008770BC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C0BBFCC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2" w:type="dxa"/>
            <w:vAlign w:val="bottom"/>
          </w:tcPr>
          <w:p w14:paraId="29C9C788" w14:textId="77777777" w:rsidR="00233D48" w:rsidRPr="008770BC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vAlign w:val="bottom"/>
          </w:tcPr>
          <w:p w14:paraId="3CF87EC1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237D7E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0921A47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06BE8F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DC9203C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7E66A2F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6D846C45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84" w:type="dxa"/>
          </w:tcPr>
          <w:p w14:paraId="0C3A7779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0"/>
              </w:tabs>
              <w:spacing w:line="240" w:lineRule="atLeast"/>
              <w:ind w:left="-127"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A061FB8" w14:textId="77777777" w:rsidR="00233D48" w:rsidRPr="008770BC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33D48" w:rsidRPr="00A956B0" w14:paraId="12468ED8" w14:textId="77777777" w:rsidTr="00862643">
        <w:trPr>
          <w:trHeight w:val="239"/>
        </w:trPr>
        <w:tc>
          <w:tcPr>
            <w:tcW w:w="2693" w:type="dxa"/>
            <w:vAlign w:val="bottom"/>
          </w:tcPr>
          <w:p w14:paraId="2CA6C8B9" w14:textId="77777777" w:rsidR="00233D48" w:rsidRPr="00C52A0F" w:rsidRDefault="00233D48" w:rsidP="0086264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52A0F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56F2F2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(4,766,704)</w:t>
            </w:r>
          </w:p>
        </w:tc>
        <w:tc>
          <w:tcPr>
            <w:tcW w:w="282" w:type="dxa"/>
            <w:vAlign w:val="bottom"/>
          </w:tcPr>
          <w:p w14:paraId="65700198" w14:textId="77777777" w:rsidR="00233D48" w:rsidRPr="00DD171D" w:rsidRDefault="00233D48" w:rsidP="0086264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14FA00AF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95,345</w:t>
            </w:r>
          </w:p>
        </w:tc>
        <w:tc>
          <w:tcPr>
            <w:tcW w:w="236" w:type="dxa"/>
            <w:vAlign w:val="bottom"/>
          </w:tcPr>
          <w:p w14:paraId="55F8F298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4A7F93D3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(77,251)</w:t>
            </w:r>
          </w:p>
        </w:tc>
        <w:tc>
          <w:tcPr>
            <w:tcW w:w="237" w:type="dxa"/>
            <w:vAlign w:val="bottom"/>
          </w:tcPr>
          <w:p w14:paraId="1B56E0F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19"/>
                <w:tab w:val="decimal" w:pos="951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vAlign w:val="bottom"/>
          </w:tcPr>
          <w:p w14:paraId="6F0233D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(1,490)</w:t>
            </w:r>
          </w:p>
        </w:tc>
        <w:tc>
          <w:tcPr>
            <w:tcW w:w="283" w:type="dxa"/>
            <w:vAlign w:val="bottom"/>
          </w:tcPr>
          <w:p w14:paraId="428C529E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1C4A4D32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222,864</w:t>
            </w:r>
          </w:p>
        </w:tc>
        <w:tc>
          <w:tcPr>
            <w:tcW w:w="284" w:type="dxa"/>
          </w:tcPr>
          <w:p w14:paraId="698029D0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  <w:tab w:val="decimal" w:pos="840"/>
                <w:tab w:val="decimal" w:pos="1005"/>
              </w:tabs>
              <w:spacing w:line="240" w:lineRule="atLeast"/>
              <w:ind w:left="-127"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4D108AB" w14:textId="77777777" w:rsidR="00233D48" w:rsidRPr="00DD171D" w:rsidRDefault="00233D48" w:rsidP="00DD171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DD171D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(4,527,236)</w:t>
            </w:r>
          </w:p>
        </w:tc>
      </w:tr>
    </w:tbl>
    <w:p w14:paraId="4D4641A8" w14:textId="77777777" w:rsidR="00233D48" w:rsidRPr="00233D48" w:rsidRDefault="00233D48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</w:rPr>
      </w:pPr>
    </w:p>
    <w:tbl>
      <w:tblPr>
        <w:tblW w:w="98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42"/>
        <w:gridCol w:w="1111"/>
        <w:gridCol w:w="360"/>
        <w:gridCol w:w="990"/>
        <w:gridCol w:w="270"/>
        <w:gridCol w:w="1096"/>
        <w:gridCol w:w="270"/>
        <w:gridCol w:w="1290"/>
        <w:gridCol w:w="270"/>
        <w:gridCol w:w="1147"/>
      </w:tblGrid>
      <w:tr w:rsidR="00452460" w:rsidRPr="00C26995" w14:paraId="49D1467C" w14:textId="77777777" w:rsidTr="00233D48">
        <w:trPr>
          <w:tblHeader/>
        </w:trPr>
        <w:tc>
          <w:tcPr>
            <w:tcW w:w="3042" w:type="dxa"/>
            <w:vAlign w:val="bottom"/>
          </w:tcPr>
          <w:p w14:paraId="1E034B59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804" w:type="dxa"/>
            <w:gridSpan w:val="9"/>
            <w:vAlign w:val="bottom"/>
          </w:tcPr>
          <w:p w14:paraId="7F6E6979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44DF5" w:rsidRPr="00C26995" w14:paraId="2DDA7167" w14:textId="77777777" w:rsidTr="00056F1F">
        <w:trPr>
          <w:tblHeader/>
        </w:trPr>
        <w:tc>
          <w:tcPr>
            <w:tcW w:w="3042" w:type="dxa"/>
            <w:vAlign w:val="bottom"/>
          </w:tcPr>
          <w:p w14:paraId="7C89E2E0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11" w:type="dxa"/>
            <w:vAlign w:val="bottom"/>
          </w:tcPr>
          <w:p w14:paraId="50D1B7CA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60" w:type="dxa"/>
            <w:vAlign w:val="bottom"/>
          </w:tcPr>
          <w:p w14:paraId="1884A983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6" w:type="dxa"/>
            <w:gridSpan w:val="3"/>
            <w:vAlign w:val="bottom"/>
          </w:tcPr>
          <w:p w14:paraId="3467B3FF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บันทึกเป็น</w:t>
            </w:r>
            <w:r w:rsidRPr="00C26995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C26995">
              <w:rPr>
                <w:rFonts w:ascii="Angsana New" w:hAnsi="Angsana New"/>
                <w:spacing w:val="-4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bottom"/>
          </w:tcPr>
          <w:p w14:paraId="09711A54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530BB014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026EC583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7" w:type="dxa"/>
            <w:vAlign w:val="bottom"/>
          </w:tcPr>
          <w:p w14:paraId="56664E66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744DF5" w:rsidRPr="00C26995" w14:paraId="05455EC6" w14:textId="77777777" w:rsidTr="00056F1F">
        <w:trPr>
          <w:tblHeader/>
        </w:trPr>
        <w:tc>
          <w:tcPr>
            <w:tcW w:w="3042" w:type="dxa"/>
            <w:vAlign w:val="bottom"/>
          </w:tcPr>
          <w:p w14:paraId="303D47CC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111" w:type="dxa"/>
            <w:vAlign w:val="bottom"/>
          </w:tcPr>
          <w:p w14:paraId="39F82C9C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00D42BCD" w14:textId="7F90CD9C" w:rsidR="00744DF5" w:rsidRPr="00C26995" w:rsidRDefault="00A7723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744DF5" w:rsidRPr="00C269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744DF5" w:rsidRPr="00C269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360" w:type="dxa"/>
            <w:vAlign w:val="bottom"/>
          </w:tcPr>
          <w:p w14:paraId="66A103C1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19EA5E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5F40E2A0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430318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0DA89EF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1AEA63FA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D0A329B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185D3699" w14:textId="77777777" w:rsidR="00056F1F" w:rsidRPr="00C26995" w:rsidRDefault="00744DF5" w:rsidP="0005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ผลต่างจาก</w:t>
            </w:r>
          </w:p>
          <w:p w14:paraId="029B5A4B" w14:textId="56F88D9A" w:rsidR="00744DF5" w:rsidRPr="00C26995" w:rsidRDefault="00744DF5" w:rsidP="0005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70" w:type="dxa"/>
          </w:tcPr>
          <w:p w14:paraId="1CE3A0ED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7" w:type="dxa"/>
            <w:vAlign w:val="bottom"/>
          </w:tcPr>
          <w:p w14:paraId="3C85E4A5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C269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7A1624F" w14:textId="25769CEF" w:rsidR="00744DF5" w:rsidRPr="00C26995" w:rsidRDefault="00A7723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723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744DF5" w:rsidRPr="00C2699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744DF5" w:rsidRPr="00C2699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452460" w:rsidRPr="00C26995" w14:paraId="634480EE" w14:textId="77777777" w:rsidTr="00233D48">
        <w:trPr>
          <w:tblHeader/>
        </w:trPr>
        <w:tc>
          <w:tcPr>
            <w:tcW w:w="3042" w:type="dxa"/>
            <w:vAlign w:val="bottom"/>
          </w:tcPr>
          <w:p w14:paraId="51517EF6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804" w:type="dxa"/>
            <w:gridSpan w:val="9"/>
            <w:vAlign w:val="bottom"/>
          </w:tcPr>
          <w:p w14:paraId="3E808393" w14:textId="77777777" w:rsidR="00452460" w:rsidRPr="00C26995" w:rsidRDefault="00452460" w:rsidP="003923E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44DF5" w:rsidRPr="00C26995" w14:paraId="00282520" w14:textId="77777777" w:rsidTr="00056F1F">
        <w:tc>
          <w:tcPr>
            <w:tcW w:w="3042" w:type="dxa"/>
            <w:vAlign w:val="bottom"/>
          </w:tcPr>
          <w:p w14:paraId="56132531" w14:textId="5297C1EB" w:rsidR="00744DF5" w:rsidRPr="00C26995" w:rsidRDefault="00A7723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111" w:type="dxa"/>
            <w:vAlign w:val="bottom"/>
          </w:tcPr>
          <w:p w14:paraId="3786B6DF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" w:type="dxa"/>
            <w:vAlign w:val="bottom"/>
          </w:tcPr>
          <w:p w14:paraId="46225C55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F3D021F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871F8D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24D23838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C38793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7B34D3F6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14:paraId="34B48219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71525F8A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44DF5" w:rsidRPr="00C26995" w14:paraId="78F2CA13" w14:textId="77777777" w:rsidTr="00056F1F">
        <w:tc>
          <w:tcPr>
            <w:tcW w:w="3042" w:type="dxa"/>
            <w:vAlign w:val="bottom"/>
          </w:tcPr>
          <w:p w14:paraId="1F24F6FF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11" w:type="dxa"/>
            <w:vAlign w:val="bottom"/>
          </w:tcPr>
          <w:p w14:paraId="68245B38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5CC5F9D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7CF5EF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F39AE2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1C898767" w14:textId="77777777" w:rsidR="00744DF5" w:rsidRPr="00C26995" w:rsidRDefault="00744DF5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31C2FD7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4B644400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091A3F1" w14:textId="77777777" w:rsidR="00744DF5" w:rsidRPr="00C26995" w:rsidRDefault="00744DF5" w:rsidP="003923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38FA649E" w14:textId="77777777" w:rsidR="00744DF5" w:rsidRPr="00C26995" w:rsidRDefault="00744DF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744DF5" w:rsidRPr="00C26995" w14:paraId="3E66F303" w14:textId="77777777" w:rsidTr="00580409">
        <w:tc>
          <w:tcPr>
            <w:tcW w:w="3042" w:type="dxa"/>
            <w:vAlign w:val="bottom"/>
          </w:tcPr>
          <w:p w14:paraId="153F4273" w14:textId="49F6782D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111" w:type="dxa"/>
            <w:vAlign w:val="bottom"/>
          </w:tcPr>
          <w:p w14:paraId="36E4FFE2" w14:textId="03E19BA5" w:rsidR="00744DF5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831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283</w:t>
            </w:r>
          </w:p>
        </w:tc>
        <w:tc>
          <w:tcPr>
            <w:tcW w:w="360" w:type="dxa"/>
            <w:vAlign w:val="bottom"/>
          </w:tcPr>
          <w:p w14:paraId="0A394D3B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5498E3" w14:textId="2DBDC59A" w:rsidR="00744DF5" w:rsidRPr="00C26995" w:rsidRDefault="00744DF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219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554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F7A2F1A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3D6DF534" w14:textId="4FDCFDAA" w:rsidR="00744DF5" w:rsidRPr="00FC5421" w:rsidRDefault="00744DF5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649000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32F52E1C" w14:textId="476A29A5" w:rsidR="00744DF5" w:rsidRPr="00FC5421" w:rsidRDefault="00744DF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131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697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F6C769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26810343" w14:textId="4678066A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480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032</w:t>
            </w:r>
          </w:p>
        </w:tc>
      </w:tr>
      <w:tr w:rsidR="00744DF5" w:rsidRPr="00C26995" w14:paraId="0F30DE5C" w14:textId="77777777" w:rsidTr="00580409">
        <w:tc>
          <w:tcPr>
            <w:tcW w:w="3042" w:type="dxa"/>
            <w:vAlign w:val="bottom"/>
          </w:tcPr>
          <w:p w14:paraId="0E85937C" w14:textId="305C60A6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ค่าเผื่อ</w:t>
            </w: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การด้อยค่าสินทรัพย์</w:t>
            </w:r>
          </w:p>
        </w:tc>
        <w:tc>
          <w:tcPr>
            <w:tcW w:w="1111" w:type="dxa"/>
            <w:vAlign w:val="bottom"/>
          </w:tcPr>
          <w:p w14:paraId="3577A3E9" w14:textId="170E4DA4" w:rsidR="00744DF5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39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168</w:t>
            </w:r>
          </w:p>
        </w:tc>
        <w:tc>
          <w:tcPr>
            <w:tcW w:w="360" w:type="dxa"/>
            <w:vAlign w:val="bottom"/>
          </w:tcPr>
          <w:p w14:paraId="49D7ED66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BB2E07" w14:textId="6452653A" w:rsidR="00744DF5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46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332</w:t>
            </w:r>
          </w:p>
        </w:tc>
        <w:tc>
          <w:tcPr>
            <w:tcW w:w="270" w:type="dxa"/>
            <w:vAlign w:val="bottom"/>
          </w:tcPr>
          <w:p w14:paraId="56E1C9CA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2F071EFA" w14:textId="7B9DF408" w:rsidR="00744DF5" w:rsidRPr="00FC5421" w:rsidRDefault="00744DF5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3C396F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04741E49" w14:textId="75A7E318" w:rsidR="00744DF5" w:rsidRPr="00FC5421" w:rsidRDefault="00744DF5" w:rsidP="00FC54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BA8A84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26E736DF" w14:textId="6B8A843D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85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500</w:t>
            </w:r>
          </w:p>
        </w:tc>
      </w:tr>
      <w:tr w:rsidR="00744DF5" w:rsidRPr="00C26995" w14:paraId="7D3474D9" w14:textId="77777777" w:rsidTr="00580409">
        <w:tc>
          <w:tcPr>
            <w:tcW w:w="3042" w:type="dxa"/>
            <w:vAlign w:val="bottom"/>
          </w:tcPr>
          <w:p w14:paraId="60CF1EA0" w14:textId="16552C50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1111" w:type="dxa"/>
            <w:vAlign w:val="bottom"/>
          </w:tcPr>
          <w:p w14:paraId="04D6CA9A" w14:textId="19347732" w:rsidR="00744DF5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29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369</w:t>
            </w:r>
          </w:p>
        </w:tc>
        <w:tc>
          <w:tcPr>
            <w:tcW w:w="360" w:type="dxa"/>
            <w:vAlign w:val="bottom"/>
          </w:tcPr>
          <w:p w14:paraId="3F272DB1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10BE88" w14:textId="5D8085B0" w:rsidR="00744DF5" w:rsidRPr="00C26995" w:rsidRDefault="00744DF5" w:rsidP="003A3CD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6A6270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1A4F4645" w14:textId="2695A288" w:rsidR="00744DF5" w:rsidRPr="00FC5421" w:rsidRDefault="00744DF5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4787E6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493583A8" w14:textId="39C3FB96" w:rsidR="00744DF5" w:rsidRPr="00C26995" w:rsidRDefault="00744DF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202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089CAC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28B685B7" w14:textId="3FC7E182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29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167</w:t>
            </w:r>
          </w:p>
        </w:tc>
      </w:tr>
      <w:tr w:rsidR="00744DF5" w:rsidRPr="00C26995" w14:paraId="29831701" w14:textId="77777777" w:rsidTr="00580409">
        <w:tc>
          <w:tcPr>
            <w:tcW w:w="3042" w:type="dxa"/>
            <w:vAlign w:val="bottom"/>
          </w:tcPr>
          <w:p w14:paraId="6073B1F3" w14:textId="3708B9C4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1111" w:type="dxa"/>
            <w:vAlign w:val="bottom"/>
          </w:tcPr>
          <w:p w14:paraId="517EA0B3" w14:textId="47A3DA66" w:rsidR="00744DF5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893</w:t>
            </w:r>
          </w:p>
        </w:tc>
        <w:tc>
          <w:tcPr>
            <w:tcW w:w="360" w:type="dxa"/>
            <w:vAlign w:val="bottom"/>
          </w:tcPr>
          <w:p w14:paraId="01E7E2AD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EFACB0" w14:textId="51CFB93C" w:rsidR="00744DF5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499</w:t>
            </w:r>
          </w:p>
        </w:tc>
        <w:tc>
          <w:tcPr>
            <w:tcW w:w="270" w:type="dxa"/>
            <w:vAlign w:val="bottom"/>
          </w:tcPr>
          <w:p w14:paraId="00C0AB5E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7A7AEDF1" w14:textId="074436A5" w:rsidR="00744DF5" w:rsidRPr="00FC5421" w:rsidRDefault="00744DF5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072A9D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02FABC5B" w14:textId="1AE890A2" w:rsidR="00744DF5" w:rsidRPr="00C26995" w:rsidRDefault="00744DF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275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189113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038BE955" w14:textId="3A16ECF6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117</w:t>
            </w:r>
          </w:p>
        </w:tc>
      </w:tr>
      <w:tr w:rsidR="00744DF5" w:rsidRPr="00C26995" w14:paraId="6D759985" w14:textId="77777777" w:rsidTr="00580409">
        <w:tc>
          <w:tcPr>
            <w:tcW w:w="3042" w:type="dxa"/>
            <w:vAlign w:val="bottom"/>
          </w:tcPr>
          <w:p w14:paraId="251652E3" w14:textId="1182728D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1111" w:type="dxa"/>
            <w:vAlign w:val="bottom"/>
          </w:tcPr>
          <w:p w14:paraId="647699EA" w14:textId="16410F93" w:rsidR="00744DF5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228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803</w:t>
            </w:r>
          </w:p>
        </w:tc>
        <w:tc>
          <w:tcPr>
            <w:tcW w:w="360" w:type="dxa"/>
            <w:vAlign w:val="bottom"/>
          </w:tcPr>
          <w:p w14:paraId="34FBA2D7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A2DD1C" w14:textId="6F8285B3" w:rsidR="00744DF5" w:rsidRPr="00C26995" w:rsidRDefault="00744DF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017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094E31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6B099187" w14:textId="4EECB7A9" w:rsidR="00744DF5" w:rsidRPr="00FC5421" w:rsidRDefault="00744DF5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20DF2D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2D1EBA5C" w14:textId="6A4EB26C" w:rsidR="00744DF5" w:rsidRPr="00C26995" w:rsidRDefault="00744DF5" w:rsidP="00FC54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E01C50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0A1F4A64" w14:textId="0ED5D588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181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786</w:t>
            </w:r>
          </w:p>
        </w:tc>
      </w:tr>
      <w:tr w:rsidR="00744DF5" w:rsidRPr="00C26995" w14:paraId="2C1A5C87" w14:textId="77777777" w:rsidTr="00580409">
        <w:tc>
          <w:tcPr>
            <w:tcW w:w="3042" w:type="dxa"/>
            <w:vAlign w:val="bottom"/>
          </w:tcPr>
          <w:p w14:paraId="1042D8BE" w14:textId="25F7311E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11" w:type="dxa"/>
            <w:vAlign w:val="bottom"/>
          </w:tcPr>
          <w:p w14:paraId="6F81A6AB" w14:textId="4EEDB7E9" w:rsidR="00744DF5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16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942</w:t>
            </w:r>
          </w:p>
        </w:tc>
        <w:tc>
          <w:tcPr>
            <w:tcW w:w="360" w:type="dxa"/>
            <w:vAlign w:val="bottom"/>
          </w:tcPr>
          <w:p w14:paraId="5BE3F06C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8B3447" w14:textId="174B0773" w:rsidR="00744DF5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589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537</w:t>
            </w:r>
          </w:p>
        </w:tc>
        <w:tc>
          <w:tcPr>
            <w:tcW w:w="270" w:type="dxa"/>
            <w:vAlign w:val="bottom"/>
          </w:tcPr>
          <w:p w14:paraId="416167DA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50D9EACA" w14:textId="16D54FD5" w:rsidR="00744DF5" w:rsidRPr="00FC5421" w:rsidRDefault="00744DF5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1123FE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539EB498" w14:textId="50835EC1" w:rsidR="00744DF5" w:rsidRPr="00C26995" w:rsidRDefault="00744DF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649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830596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5D233E50" w14:textId="39A6873F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545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830</w:t>
            </w:r>
          </w:p>
        </w:tc>
      </w:tr>
      <w:tr w:rsidR="00744DF5" w:rsidRPr="00C26995" w14:paraId="1D8A0D5B" w14:textId="77777777" w:rsidTr="00580409">
        <w:tc>
          <w:tcPr>
            <w:tcW w:w="3042" w:type="dxa"/>
            <w:vAlign w:val="bottom"/>
          </w:tcPr>
          <w:p w14:paraId="538F7030" w14:textId="4CD7BF70" w:rsidR="00744DF5" w:rsidRPr="00FC5421" w:rsidRDefault="00744DF5" w:rsidP="00FC5421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pacing w:val="-2"/>
                <w:sz w:val="27"/>
                <w:szCs w:val="27"/>
                <w:cs/>
                <w:lang w:bidi="th-TH"/>
              </w:rPr>
            </w:pPr>
            <w:r w:rsidRPr="00FC5421">
              <w:rPr>
                <w:rFonts w:ascii="Angsana New" w:hAnsi="Angsana New"/>
                <w:spacing w:val="-2"/>
                <w:sz w:val="27"/>
                <w:szCs w:val="27"/>
                <w:cs/>
                <w:lang w:bidi="th-TH"/>
              </w:rPr>
              <w:t>สินทรัพย์ทางการเงินที่วัดมูลค่าด้วยมูลค่า</w:t>
            </w:r>
            <w:r w:rsidR="00FC5421">
              <w:rPr>
                <w:rFonts w:ascii="Angsana New" w:hAnsi="Angsana New"/>
                <w:spacing w:val="-2"/>
                <w:sz w:val="27"/>
                <w:szCs w:val="27"/>
                <w:cs/>
                <w:lang w:bidi="th-TH"/>
              </w:rPr>
              <w:br/>
            </w:r>
            <w:r w:rsidR="00FC5421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 xml:space="preserve">   </w:t>
            </w:r>
            <w:r w:rsidRPr="00FC5421">
              <w:rPr>
                <w:rFonts w:ascii="Angsana New" w:hAnsi="Angsana New"/>
                <w:spacing w:val="-2"/>
                <w:sz w:val="27"/>
                <w:szCs w:val="27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111" w:type="dxa"/>
            <w:vAlign w:val="bottom"/>
          </w:tcPr>
          <w:p w14:paraId="40CFB86E" w14:textId="6E85750F" w:rsidR="00744DF5" w:rsidRPr="00C26995" w:rsidRDefault="00744DF5" w:rsidP="006425B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7BE32960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B74AC6" w14:textId="10E8B8F0" w:rsidR="00744DF5" w:rsidRPr="00C26995" w:rsidRDefault="00744DF5" w:rsidP="003A3CD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BC745C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56C8AC83" w14:textId="2DF3A5E7" w:rsidR="00744DF5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85</w:t>
            </w:r>
            <w:r w:rsidR="00744DF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443</w:t>
            </w:r>
          </w:p>
        </w:tc>
        <w:tc>
          <w:tcPr>
            <w:tcW w:w="270" w:type="dxa"/>
            <w:vAlign w:val="bottom"/>
          </w:tcPr>
          <w:p w14:paraId="6B8EF52E" w14:textId="77777777" w:rsidR="00744DF5" w:rsidRPr="00C26995" w:rsidRDefault="00744DF5" w:rsidP="00744DF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6660CC83" w14:textId="79862107" w:rsidR="00744DF5" w:rsidRPr="00C26995" w:rsidRDefault="00744DF5" w:rsidP="00FC54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929F86" w14:textId="77777777" w:rsidR="00744DF5" w:rsidRPr="00C26995" w:rsidRDefault="00744DF5" w:rsidP="00056F1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0D33F6A7" w14:textId="1341996A" w:rsidR="00744DF5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85</w:t>
            </w:r>
            <w:r w:rsidR="00744DF5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443</w:t>
            </w:r>
          </w:p>
        </w:tc>
      </w:tr>
      <w:tr w:rsidR="004F2B3C" w:rsidRPr="00C26995" w14:paraId="0481C35E" w14:textId="77777777" w:rsidTr="00580409">
        <w:tc>
          <w:tcPr>
            <w:tcW w:w="3042" w:type="dxa"/>
            <w:vAlign w:val="bottom"/>
          </w:tcPr>
          <w:p w14:paraId="2954C8D0" w14:textId="019AD294" w:rsidR="004F2B3C" w:rsidRPr="00C26995" w:rsidRDefault="004F2B3C" w:rsidP="004F2B3C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1111" w:type="dxa"/>
            <w:vAlign w:val="bottom"/>
          </w:tcPr>
          <w:p w14:paraId="34A8955A" w14:textId="03EA0D03" w:rsidR="004F2B3C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564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941</w:t>
            </w:r>
          </w:p>
        </w:tc>
        <w:tc>
          <w:tcPr>
            <w:tcW w:w="360" w:type="dxa"/>
            <w:vAlign w:val="bottom"/>
          </w:tcPr>
          <w:p w14:paraId="4276639B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D7F6D7" w14:textId="59667A20" w:rsidR="004F2B3C" w:rsidRPr="00C26995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101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705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2258586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34804357" w14:textId="6987306B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345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548</w:t>
            </w:r>
          </w:p>
        </w:tc>
        <w:tc>
          <w:tcPr>
            <w:tcW w:w="270" w:type="dxa"/>
            <w:vAlign w:val="bottom"/>
          </w:tcPr>
          <w:p w14:paraId="37A43C65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32ADB5B9" w14:textId="749FA732" w:rsidR="004F2B3C" w:rsidRPr="00C26995" w:rsidRDefault="004F2B3C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139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440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215B8A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13C1951A" w14:textId="062A9E36" w:rsidR="004F2B3C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669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344</w:t>
            </w:r>
          </w:p>
        </w:tc>
      </w:tr>
      <w:tr w:rsidR="004F2B3C" w:rsidRPr="00C26995" w14:paraId="03F30D71" w14:textId="77777777" w:rsidTr="00580409">
        <w:tc>
          <w:tcPr>
            <w:tcW w:w="3042" w:type="dxa"/>
            <w:vAlign w:val="bottom"/>
          </w:tcPr>
          <w:p w14:paraId="542F27BC" w14:textId="585BEFC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C26995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111" w:type="dxa"/>
            <w:vAlign w:val="bottom"/>
          </w:tcPr>
          <w:p w14:paraId="301442AC" w14:textId="36FEE159" w:rsidR="004F2B3C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59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566</w:t>
            </w:r>
          </w:p>
        </w:tc>
        <w:tc>
          <w:tcPr>
            <w:tcW w:w="360" w:type="dxa"/>
            <w:vAlign w:val="bottom"/>
          </w:tcPr>
          <w:p w14:paraId="226FC2C6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8FD8BB" w14:textId="1170D176" w:rsidR="004F2B3C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21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982</w:t>
            </w:r>
          </w:p>
        </w:tc>
        <w:tc>
          <w:tcPr>
            <w:tcW w:w="270" w:type="dxa"/>
            <w:vAlign w:val="bottom"/>
          </w:tcPr>
          <w:p w14:paraId="0D7A5D9F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2A664E84" w14:textId="6FE65261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317</w:t>
            </w:r>
          </w:p>
        </w:tc>
        <w:tc>
          <w:tcPr>
            <w:tcW w:w="270" w:type="dxa"/>
            <w:vAlign w:val="bottom"/>
          </w:tcPr>
          <w:p w14:paraId="31DEE8CF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4F961248" w14:textId="60DBC84C" w:rsidR="004F2B3C" w:rsidRPr="00C26995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509</w:t>
            </w:r>
          </w:p>
        </w:tc>
        <w:tc>
          <w:tcPr>
            <w:tcW w:w="270" w:type="dxa"/>
            <w:vAlign w:val="bottom"/>
          </w:tcPr>
          <w:p w14:paraId="4B484021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0C2F0C2F" w14:textId="64CE4F3C" w:rsidR="004F2B3C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83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374</w:t>
            </w:r>
          </w:p>
        </w:tc>
      </w:tr>
      <w:tr w:rsidR="004F2B3C" w:rsidRPr="00C26995" w14:paraId="6283765B" w14:textId="77777777" w:rsidTr="00580409">
        <w:tc>
          <w:tcPr>
            <w:tcW w:w="3042" w:type="dxa"/>
            <w:vAlign w:val="bottom"/>
          </w:tcPr>
          <w:p w14:paraId="1E575B87" w14:textId="55938E28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1111" w:type="dxa"/>
            <w:vAlign w:val="bottom"/>
          </w:tcPr>
          <w:p w14:paraId="185F1BB8" w14:textId="7A8228BA" w:rsidR="004F2B3C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240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254</w:t>
            </w:r>
          </w:p>
        </w:tc>
        <w:tc>
          <w:tcPr>
            <w:tcW w:w="360" w:type="dxa"/>
            <w:vAlign w:val="bottom"/>
          </w:tcPr>
          <w:p w14:paraId="13B714DF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A87D3C" w14:textId="4E7218B5" w:rsidR="004F2B3C" w:rsidRPr="00C26995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230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157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D958E9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1834D510" w14:textId="789686EA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DE884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1D1FC260" w14:textId="07B0ADE5" w:rsidR="004F2B3C" w:rsidRPr="00C26995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57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701</w:t>
            </w:r>
          </w:p>
        </w:tc>
        <w:tc>
          <w:tcPr>
            <w:tcW w:w="270" w:type="dxa"/>
            <w:vAlign w:val="bottom"/>
          </w:tcPr>
          <w:p w14:paraId="66708C87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51206304" w14:textId="1503E980" w:rsidR="004F2B3C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67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798</w:t>
            </w:r>
          </w:p>
        </w:tc>
      </w:tr>
      <w:tr w:rsidR="004F2B3C" w:rsidRPr="00C26995" w14:paraId="100871A2" w14:textId="77777777" w:rsidTr="00580409">
        <w:tc>
          <w:tcPr>
            <w:tcW w:w="3042" w:type="dxa"/>
            <w:vAlign w:val="bottom"/>
          </w:tcPr>
          <w:p w14:paraId="68605C18" w14:textId="70DA3766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3B9F928" w14:textId="5B2F616F" w:rsidR="004F2B3C" w:rsidRPr="00C26995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157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713</w:t>
            </w:r>
          </w:p>
        </w:tc>
        <w:tc>
          <w:tcPr>
            <w:tcW w:w="360" w:type="dxa"/>
            <w:vAlign w:val="bottom"/>
          </w:tcPr>
          <w:p w14:paraId="209857B6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69B557" w14:textId="4A6B2A9D" w:rsidR="004F2B3C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172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655E8460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609326F" w14:textId="3EC0514B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E0CB2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FDF6B1F" w14:textId="4E625631" w:rsidR="004F2B3C" w:rsidRPr="00C26995" w:rsidRDefault="004F2B3C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051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1D3BB5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2DE9509" w14:textId="698DD6A0" w:rsidR="004F2B3C" w:rsidRPr="00C26995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308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015</w:t>
            </w:r>
          </w:p>
        </w:tc>
      </w:tr>
      <w:tr w:rsidR="004F2B3C" w:rsidRPr="00C26995" w14:paraId="7116384F" w14:textId="77777777" w:rsidTr="00580409">
        <w:tc>
          <w:tcPr>
            <w:tcW w:w="3042" w:type="dxa"/>
            <w:vAlign w:val="bottom"/>
          </w:tcPr>
          <w:p w14:paraId="2EFC14E4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A3BC8" w14:textId="6EA24FB1" w:rsidR="004F2B3C" w:rsidRPr="00FC5421" w:rsidRDefault="00A77235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170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360" w:type="dxa"/>
            <w:vAlign w:val="bottom"/>
          </w:tcPr>
          <w:p w14:paraId="5E943009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3B4F0" w14:textId="7242AC71" w:rsidR="004F2B3C" w:rsidRPr="00FC5421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233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270</w:t>
            </w:r>
          </w:p>
        </w:tc>
        <w:tc>
          <w:tcPr>
            <w:tcW w:w="270" w:type="dxa"/>
            <w:vAlign w:val="bottom"/>
          </w:tcPr>
          <w:p w14:paraId="07415C11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BBD5" w14:textId="33E8983E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  <w:lang w:val="en-US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431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308</w:t>
            </w:r>
          </w:p>
        </w:tc>
        <w:tc>
          <w:tcPr>
            <w:tcW w:w="270" w:type="dxa"/>
            <w:vAlign w:val="bottom"/>
          </w:tcPr>
          <w:p w14:paraId="4CB3DB68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4F688" w14:textId="77C42B62" w:rsidR="004F2B3C" w:rsidRPr="00FC5421" w:rsidRDefault="004F2B3C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295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104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A27967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F4BA9" w14:textId="60E0AD1C" w:rsidR="004F2B3C" w:rsidRPr="00FC5421" w:rsidRDefault="00A77235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540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406</w:t>
            </w:r>
          </w:p>
        </w:tc>
      </w:tr>
      <w:tr w:rsidR="004F2B3C" w:rsidRPr="00C26995" w14:paraId="151E1C2E" w14:textId="77777777" w:rsidTr="00580409">
        <w:trPr>
          <w:trHeight w:val="106"/>
        </w:trPr>
        <w:tc>
          <w:tcPr>
            <w:tcW w:w="3042" w:type="dxa"/>
            <w:vAlign w:val="bottom"/>
          </w:tcPr>
          <w:p w14:paraId="7C7B1096" w14:textId="77777777" w:rsidR="004F2B3C" w:rsidRPr="00C26995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18383C03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062F9C2" w14:textId="77777777" w:rsidR="004F2B3C" w:rsidRPr="00C26995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1469EF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30C33A" w14:textId="77777777" w:rsidR="004F2B3C" w:rsidRPr="00C26995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5BBE53E5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A57180" w14:textId="77777777" w:rsidR="004F2B3C" w:rsidRPr="00C26995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  <w:vAlign w:val="bottom"/>
          </w:tcPr>
          <w:p w14:paraId="79001842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AF973D" w14:textId="77777777" w:rsidR="004F2B3C" w:rsidRPr="00C26995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14:paraId="6122F501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4F2B3C" w:rsidRPr="00C26995" w14:paraId="269A508A" w14:textId="77777777" w:rsidTr="00580409">
        <w:tc>
          <w:tcPr>
            <w:tcW w:w="3042" w:type="dxa"/>
            <w:vAlign w:val="bottom"/>
          </w:tcPr>
          <w:p w14:paraId="3F2BCB01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11" w:type="dxa"/>
            <w:vAlign w:val="bottom"/>
          </w:tcPr>
          <w:p w14:paraId="0E17CB58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1E0AA9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FE12FD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2B5877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1ED9DEE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D07EF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00A48D5A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CF5637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31F53260" w14:textId="777777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</w:tr>
      <w:tr w:rsidR="004F2B3C" w:rsidRPr="00C26995" w14:paraId="7DFDE841" w14:textId="77777777" w:rsidTr="00580409">
        <w:tc>
          <w:tcPr>
            <w:tcW w:w="3042" w:type="dxa"/>
            <w:vAlign w:val="bottom"/>
          </w:tcPr>
          <w:p w14:paraId="09107270" w14:textId="5F826C59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111" w:type="dxa"/>
            <w:vAlign w:val="bottom"/>
          </w:tcPr>
          <w:p w14:paraId="5702DDEC" w14:textId="29EDAC8D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412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736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24087928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1CC5E0" w14:textId="038E5447" w:rsidR="004F2B3C" w:rsidRPr="00FC5421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54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793</w:t>
            </w:r>
          </w:p>
        </w:tc>
        <w:tc>
          <w:tcPr>
            <w:tcW w:w="270" w:type="dxa"/>
            <w:vAlign w:val="bottom"/>
          </w:tcPr>
          <w:p w14:paraId="0EE0141F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4570928C" w14:textId="174F706D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B2E1E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0B91E524" w14:textId="7356E236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209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077</w:t>
            </w:r>
          </w:p>
        </w:tc>
        <w:tc>
          <w:tcPr>
            <w:tcW w:w="270" w:type="dxa"/>
            <w:vAlign w:val="bottom"/>
          </w:tcPr>
          <w:p w14:paraId="771057B6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1A59B192" w14:textId="5F2C9C53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148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866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2D473DB1" w14:textId="77777777" w:rsidTr="00580409">
        <w:tc>
          <w:tcPr>
            <w:tcW w:w="3042" w:type="dxa"/>
            <w:vAlign w:val="bottom"/>
          </w:tcPr>
          <w:p w14:paraId="10C40AFD" w14:textId="0998626E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11" w:type="dxa"/>
            <w:vAlign w:val="bottom"/>
          </w:tcPr>
          <w:p w14:paraId="4BE64BAC" w14:textId="41AFDFD7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12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158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5CF1F56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613EAC" w14:textId="63880B86" w:rsidR="004F2B3C" w:rsidRPr="00FC5421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545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391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AE31CA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5FB8DC09" w14:textId="055B6497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DE3450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5489C23E" w14:textId="24BF7477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55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349</w:t>
            </w:r>
          </w:p>
        </w:tc>
        <w:tc>
          <w:tcPr>
            <w:tcW w:w="270" w:type="dxa"/>
            <w:vAlign w:val="bottom"/>
          </w:tcPr>
          <w:p w14:paraId="43EDB4EA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10EB4874" w14:textId="3FB7E03B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502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200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300D5B4C" w14:textId="77777777" w:rsidTr="00580409">
        <w:tc>
          <w:tcPr>
            <w:tcW w:w="3042" w:type="dxa"/>
            <w:vAlign w:val="bottom"/>
          </w:tcPr>
          <w:p w14:paraId="211687F1" w14:textId="7AED3B1F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111" w:type="dxa"/>
            <w:vAlign w:val="bottom"/>
          </w:tcPr>
          <w:p w14:paraId="7869FDD1" w14:textId="792AFE6D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247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582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153B2FE4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AA90623" w14:textId="72962227" w:rsidR="004F2B3C" w:rsidRPr="00FC5421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65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266</w:t>
            </w:r>
          </w:p>
        </w:tc>
        <w:tc>
          <w:tcPr>
            <w:tcW w:w="270" w:type="dxa"/>
            <w:vAlign w:val="bottom"/>
          </w:tcPr>
          <w:p w14:paraId="615D2B0E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4E4996B8" w14:textId="6C1EE353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27FA7D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30C191F6" w14:textId="776DE47F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372</w:t>
            </w:r>
          </w:p>
        </w:tc>
        <w:tc>
          <w:tcPr>
            <w:tcW w:w="270" w:type="dxa"/>
            <w:vAlign w:val="bottom"/>
          </w:tcPr>
          <w:p w14:paraId="0D094A49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0C30327B" w14:textId="3DB89E2A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176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944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1CE008EE" w14:textId="77777777" w:rsidTr="00580409">
        <w:tc>
          <w:tcPr>
            <w:tcW w:w="3042" w:type="dxa"/>
            <w:vAlign w:val="bottom"/>
          </w:tcPr>
          <w:p w14:paraId="0B743872" w14:textId="54EAE110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1111" w:type="dxa"/>
            <w:vAlign w:val="bottom"/>
          </w:tcPr>
          <w:p w14:paraId="04A62BFC" w14:textId="679CCA77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060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563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75F2095B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15DEBB5" w14:textId="09F51E1A" w:rsidR="004F2B3C" w:rsidRPr="00FC5421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402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444</w:t>
            </w:r>
          </w:p>
        </w:tc>
        <w:tc>
          <w:tcPr>
            <w:tcW w:w="270" w:type="dxa"/>
            <w:vAlign w:val="bottom"/>
          </w:tcPr>
          <w:p w14:paraId="6B285E23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06B04753" w14:textId="6C1B18C5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ACF021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0C84E594" w14:textId="0D265B5A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29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795</w:t>
            </w:r>
          </w:p>
        </w:tc>
        <w:tc>
          <w:tcPr>
            <w:tcW w:w="270" w:type="dxa"/>
            <w:vAlign w:val="bottom"/>
          </w:tcPr>
          <w:p w14:paraId="61680C18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6E1E5642" w14:textId="2E717EFC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628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324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03B17C04" w14:textId="77777777" w:rsidTr="00580409">
        <w:tc>
          <w:tcPr>
            <w:tcW w:w="3042" w:type="dxa"/>
            <w:vAlign w:val="bottom"/>
          </w:tcPr>
          <w:p w14:paraId="59C35C1D" w14:textId="00FBFA9B" w:rsidR="004F2B3C" w:rsidRPr="00C26995" w:rsidRDefault="004F2B3C" w:rsidP="00FC5421">
            <w:pPr>
              <w:pStyle w:val="acctfourfigures"/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FC5421">
              <w:rPr>
                <w:rFonts w:ascii="Angsana New" w:hAnsi="Angsana New"/>
                <w:spacing w:val="-2"/>
                <w:sz w:val="27"/>
                <w:szCs w:val="27"/>
                <w:cs/>
              </w:rPr>
              <w:t>สินทรัพย์ทางการเงินที่วัดมูลค่าด้วยมูลค่า</w:t>
            </w:r>
            <w:r w:rsidR="00FC5421">
              <w:rPr>
                <w:rFonts w:ascii="Angsana New" w:hAnsi="Angsana New"/>
                <w:spacing w:val="-2"/>
                <w:sz w:val="27"/>
                <w:szCs w:val="27"/>
                <w:cs/>
                <w:lang w:bidi="th-TH"/>
              </w:rPr>
              <w:br/>
            </w:r>
            <w:r w:rsidR="00FC5421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 xml:space="preserve">   </w:t>
            </w:r>
            <w:r w:rsidRPr="00FC5421">
              <w:rPr>
                <w:rFonts w:ascii="Angsana New" w:hAnsi="Angsana New"/>
                <w:spacing w:val="-2"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11" w:type="dxa"/>
            <w:vAlign w:val="bottom"/>
          </w:tcPr>
          <w:p w14:paraId="36B1B394" w14:textId="2BA632A2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35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808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5A4315F2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ADD54E" w14:textId="1A184D37" w:rsidR="004F2B3C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205</w:t>
            </w:r>
          </w:p>
        </w:tc>
        <w:tc>
          <w:tcPr>
            <w:tcW w:w="270" w:type="dxa"/>
            <w:vAlign w:val="bottom"/>
          </w:tcPr>
          <w:p w14:paraId="59DCFCDB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0DDD5081" w14:textId="2BE3BC13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35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521</w:t>
            </w:r>
          </w:p>
        </w:tc>
        <w:tc>
          <w:tcPr>
            <w:tcW w:w="270" w:type="dxa"/>
            <w:vAlign w:val="bottom"/>
          </w:tcPr>
          <w:p w14:paraId="7E660A66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2BA9EB55" w14:textId="63BF33AD" w:rsidR="004F2B3C" w:rsidRPr="00C26995" w:rsidRDefault="004F2B3C" w:rsidP="00FC54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B5F485" w14:textId="77777777" w:rsidR="004F2B3C" w:rsidRPr="00C26995" w:rsidRDefault="004F2B3C" w:rsidP="00056F1F">
            <w:pPr>
              <w:pStyle w:val="acctfourfigures"/>
              <w:tabs>
                <w:tab w:val="clear" w:pos="765"/>
                <w:tab w:val="decimal" w:pos="-70"/>
                <w:tab w:val="decimal" w:pos="600"/>
              </w:tabs>
              <w:spacing w:line="240" w:lineRule="auto"/>
              <w:ind w:left="-127" w:right="173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6395C4F3" w14:textId="3CF70613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82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766DB33B" w14:textId="77777777" w:rsidTr="00580409">
        <w:tc>
          <w:tcPr>
            <w:tcW w:w="3042" w:type="dxa"/>
            <w:vAlign w:val="bottom"/>
          </w:tcPr>
          <w:p w14:paraId="22B64EBB" w14:textId="1BADB9BC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ตราสารอนุพันธ์</w:t>
            </w:r>
          </w:p>
        </w:tc>
        <w:tc>
          <w:tcPr>
            <w:tcW w:w="1111" w:type="dxa"/>
            <w:vAlign w:val="bottom"/>
          </w:tcPr>
          <w:p w14:paraId="46F73061" w14:textId="38520573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34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563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1407C7EA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8D2B36" w14:textId="797A23E9" w:rsidR="004F2B3C" w:rsidRPr="00C26995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283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711</w:t>
            </w:r>
            <w:r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BF69DF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554D4CC7" w14:textId="5F84D258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69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486</w:t>
            </w:r>
          </w:p>
        </w:tc>
        <w:tc>
          <w:tcPr>
            <w:tcW w:w="270" w:type="dxa"/>
            <w:vAlign w:val="bottom"/>
          </w:tcPr>
          <w:p w14:paraId="1187540C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vAlign w:val="bottom"/>
          </w:tcPr>
          <w:p w14:paraId="0FB01D77" w14:textId="3FF9503E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208</w:t>
            </w:r>
          </w:p>
        </w:tc>
        <w:tc>
          <w:tcPr>
            <w:tcW w:w="270" w:type="dxa"/>
            <w:vAlign w:val="bottom"/>
          </w:tcPr>
          <w:p w14:paraId="72670E2F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vAlign w:val="bottom"/>
          </w:tcPr>
          <w:p w14:paraId="1C9AB710" w14:textId="33E3A143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246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580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609438EA" w14:textId="77777777" w:rsidTr="00580409">
        <w:tc>
          <w:tcPr>
            <w:tcW w:w="3042" w:type="dxa"/>
            <w:vAlign w:val="bottom"/>
          </w:tcPr>
          <w:p w14:paraId="6981D724" w14:textId="5B42B7A6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52771E5" w14:textId="11660E8A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869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166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454934A9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60266" w14:textId="1A3C8A38" w:rsidR="004F2B3C" w:rsidRPr="00C26995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224</w:t>
            </w:r>
            <w:r w:rsidR="004F2B3C" w:rsidRPr="00C2699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5E46D613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E8F7AA1" w14:textId="0EF45B6D" w:rsidR="004F2B3C" w:rsidRPr="00FC5421" w:rsidRDefault="004F2B3C" w:rsidP="00FC542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6069A0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AC0F19F" w14:textId="5EDD63DF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40</w:t>
            </w:r>
            <w:r w:rsidR="004F2B3C"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884</w:t>
            </w:r>
          </w:p>
        </w:tc>
        <w:tc>
          <w:tcPr>
            <w:tcW w:w="270" w:type="dxa"/>
            <w:vAlign w:val="bottom"/>
          </w:tcPr>
          <w:p w14:paraId="47023A13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4D87F30" w14:textId="61143401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604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 w:bidi="th-TH"/>
              </w:rPr>
              <w:t>114</w:t>
            </w:r>
            <w:r w:rsidRPr="00FC5421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26995" w14:paraId="5E8269C0" w14:textId="77777777" w:rsidTr="00580409">
        <w:tc>
          <w:tcPr>
            <w:tcW w:w="3042" w:type="dxa"/>
            <w:vAlign w:val="bottom"/>
          </w:tcPr>
          <w:p w14:paraId="3158591A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F0A19" w14:textId="61FE40DB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672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576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4A1317C8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41E0F" w14:textId="265C7095" w:rsidR="004F2B3C" w:rsidRPr="00FC5421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82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226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C820D73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AD31C" w14:textId="157B256D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105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007</w:t>
            </w:r>
          </w:p>
        </w:tc>
        <w:tc>
          <w:tcPr>
            <w:tcW w:w="270" w:type="dxa"/>
            <w:vAlign w:val="bottom"/>
          </w:tcPr>
          <w:p w14:paraId="2591CD50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E3E5E" w14:textId="1908B184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342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685</w:t>
            </w:r>
          </w:p>
        </w:tc>
        <w:tc>
          <w:tcPr>
            <w:tcW w:w="270" w:type="dxa"/>
            <w:vAlign w:val="bottom"/>
          </w:tcPr>
          <w:p w14:paraId="372B80DA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49EF1" w14:textId="28293767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307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110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  <w:tr w:rsidR="004F2B3C" w:rsidRPr="00C864ED" w14:paraId="0607A7B4" w14:textId="77777777" w:rsidTr="00C864ED">
        <w:trPr>
          <w:trHeight w:val="179"/>
        </w:trPr>
        <w:tc>
          <w:tcPr>
            <w:tcW w:w="3042" w:type="dxa"/>
            <w:vAlign w:val="bottom"/>
          </w:tcPr>
          <w:p w14:paraId="4C1FE1A9" w14:textId="77777777" w:rsidR="004F2B3C" w:rsidRPr="00C864ED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7E20F458" w14:textId="77777777" w:rsidR="004F2B3C" w:rsidRPr="00C864ED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14AE002" w14:textId="77777777" w:rsidR="004F2B3C" w:rsidRPr="00C864ED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80994C" w14:textId="77777777" w:rsidR="004F2B3C" w:rsidRPr="00C864ED" w:rsidRDefault="004F2B3C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85DA05" w14:textId="77777777" w:rsidR="004F2B3C" w:rsidRPr="00C864ED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4A09AA63" w14:textId="77777777" w:rsidR="004F2B3C" w:rsidRPr="00C864ED" w:rsidRDefault="004F2B3C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DA771F" w14:textId="77777777" w:rsidR="004F2B3C" w:rsidRPr="00C864ED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  <w:vAlign w:val="bottom"/>
          </w:tcPr>
          <w:p w14:paraId="2B18D454" w14:textId="77777777" w:rsidR="004F2B3C" w:rsidRPr="00C864ED" w:rsidRDefault="004F2B3C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965BED" w14:textId="77777777" w:rsidR="004F2B3C" w:rsidRPr="00C864ED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14:paraId="15D77747" w14:textId="77777777" w:rsidR="004F2B3C" w:rsidRPr="00C864ED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F2B3C" w:rsidRPr="00C26995" w14:paraId="673BAAB3" w14:textId="77777777" w:rsidTr="00580409">
        <w:trPr>
          <w:trHeight w:val="425"/>
        </w:trPr>
        <w:tc>
          <w:tcPr>
            <w:tcW w:w="3042" w:type="dxa"/>
            <w:vAlign w:val="bottom"/>
          </w:tcPr>
          <w:p w14:paraId="6EB94DC0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55E8A2C7" w14:textId="102292A5" w:rsidR="004F2B3C" w:rsidRPr="00FC5421" w:rsidRDefault="004F2B3C" w:rsidP="00FC54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501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644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58B99903" w14:textId="77777777" w:rsidR="004F2B3C" w:rsidRPr="00C26995" w:rsidRDefault="004F2B3C" w:rsidP="004F2B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2FF76E" w14:textId="57F3B9D3" w:rsidR="004F2B3C" w:rsidRPr="00FC5421" w:rsidRDefault="00A77235" w:rsidP="00FC542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151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044</w:t>
            </w:r>
          </w:p>
        </w:tc>
        <w:tc>
          <w:tcPr>
            <w:tcW w:w="270" w:type="dxa"/>
            <w:vAlign w:val="bottom"/>
          </w:tcPr>
          <w:p w14:paraId="42343404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67BC5D5C" w14:textId="248758E8" w:rsidR="004F2B3C" w:rsidRPr="00FC5421" w:rsidRDefault="00A77235" w:rsidP="00FC542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536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315</w:t>
            </w:r>
          </w:p>
        </w:tc>
        <w:tc>
          <w:tcPr>
            <w:tcW w:w="270" w:type="dxa"/>
            <w:vAlign w:val="bottom"/>
          </w:tcPr>
          <w:p w14:paraId="40567F71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5163F6E7" w14:textId="6A91EB49" w:rsidR="004F2B3C" w:rsidRPr="00FC5421" w:rsidRDefault="00A77235" w:rsidP="00FC542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47</w:t>
            </w:r>
            <w:r w:rsidR="004F2B3C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581</w:t>
            </w:r>
          </w:p>
        </w:tc>
        <w:tc>
          <w:tcPr>
            <w:tcW w:w="270" w:type="dxa"/>
            <w:vAlign w:val="bottom"/>
          </w:tcPr>
          <w:p w14:paraId="0303E87E" w14:textId="77777777" w:rsidR="004F2B3C" w:rsidRPr="00FC5421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14:paraId="63AC6215" w14:textId="16BB3345" w:rsidR="004F2B3C" w:rsidRPr="00FC5421" w:rsidRDefault="004F2B3C" w:rsidP="00FC542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766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="00A77235"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704</w:t>
            </w:r>
            <w:r w:rsidRPr="00FC542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</w:tr>
    </w:tbl>
    <w:p w14:paraId="1C602C05" w14:textId="77777777" w:rsidR="00786816" w:rsidRPr="00C864ED" w:rsidRDefault="00786816" w:rsidP="004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600"/>
        <w:gridCol w:w="1264"/>
        <w:gridCol w:w="270"/>
        <w:gridCol w:w="1260"/>
        <w:gridCol w:w="275"/>
        <w:gridCol w:w="1165"/>
        <w:gridCol w:w="270"/>
        <w:gridCol w:w="1346"/>
      </w:tblGrid>
      <w:tr w:rsidR="00452460" w:rsidRPr="00C26995" w14:paraId="75F3AF9E" w14:textId="77777777" w:rsidTr="003E28CD">
        <w:trPr>
          <w:tblHeader/>
        </w:trPr>
        <w:tc>
          <w:tcPr>
            <w:tcW w:w="3600" w:type="dxa"/>
            <w:vAlign w:val="bottom"/>
          </w:tcPr>
          <w:p w14:paraId="7EB509A7" w14:textId="67FC6C1C" w:rsidR="00452460" w:rsidRPr="00C26995" w:rsidRDefault="00452460" w:rsidP="001D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2404069" w14:textId="77777777" w:rsidR="00452460" w:rsidRPr="00C26995" w:rsidRDefault="00452460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19" w:rsidRPr="00C26995" w14:paraId="1BA825A3" w14:textId="77777777" w:rsidTr="003E28CD">
        <w:trPr>
          <w:tblHeader/>
        </w:trPr>
        <w:tc>
          <w:tcPr>
            <w:tcW w:w="3600" w:type="dxa"/>
            <w:vAlign w:val="bottom"/>
          </w:tcPr>
          <w:p w14:paraId="20A53870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7D72EACA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A639E0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65383CBA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(รายจ่าย) / รายได้ใน</w:t>
            </w:r>
          </w:p>
        </w:tc>
        <w:tc>
          <w:tcPr>
            <w:tcW w:w="1346" w:type="dxa"/>
            <w:vAlign w:val="bottom"/>
          </w:tcPr>
          <w:p w14:paraId="39D0CDA8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55B19" w:rsidRPr="00C26995" w14:paraId="2063E410" w14:textId="77777777" w:rsidTr="003E28CD">
        <w:trPr>
          <w:tblHeader/>
        </w:trPr>
        <w:tc>
          <w:tcPr>
            <w:tcW w:w="3600" w:type="dxa"/>
            <w:vAlign w:val="bottom"/>
          </w:tcPr>
          <w:p w14:paraId="1CB88EFF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6F5289A0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2699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C76B9C8" w14:textId="0594DAC1" w:rsidR="00055B19" w:rsidRPr="00C26995" w:rsidRDefault="00A77235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5B19" w:rsidRPr="00C2699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5B19"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66BD321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8F742D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  <w:p w14:paraId="5768BE5C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685BAB5B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FC9BD65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19737E6C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7EC5A795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FBB01BA" w14:textId="77777777" w:rsidR="00055B19" w:rsidRPr="00C26995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C2699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43E2D7D" w14:textId="56D7FDAC" w:rsidR="00055B19" w:rsidRPr="00C26995" w:rsidRDefault="00A77235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5B19" w:rsidRPr="00C2699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5B19"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A6B4F" w:rsidRPr="00C26995" w14:paraId="28784747" w14:textId="77777777" w:rsidTr="003E28CD">
        <w:trPr>
          <w:tblHeader/>
        </w:trPr>
        <w:tc>
          <w:tcPr>
            <w:tcW w:w="3600" w:type="dxa"/>
            <w:vAlign w:val="bottom"/>
          </w:tcPr>
          <w:p w14:paraId="3330F083" w14:textId="77777777" w:rsidR="00FA6B4F" w:rsidRPr="00C26995" w:rsidRDefault="00FA6B4F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7879BFE" w14:textId="386AC8C1" w:rsidR="00FA6B4F" w:rsidRPr="00C26995" w:rsidRDefault="00FA6B4F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B19" w:rsidRPr="00C26995" w14:paraId="5B692195" w14:textId="77777777" w:rsidTr="003E28CD">
        <w:tc>
          <w:tcPr>
            <w:tcW w:w="3600" w:type="dxa"/>
            <w:vAlign w:val="bottom"/>
          </w:tcPr>
          <w:p w14:paraId="295326C4" w14:textId="3915E5B6" w:rsidR="00055B19" w:rsidRPr="003A3CD9" w:rsidRDefault="00A77235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4" w:type="dxa"/>
            <w:vAlign w:val="bottom"/>
          </w:tcPr>
          <w:p w14:paraId="7602FAFA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0D2661E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2A45308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  <w:vAlign w:val="bottom"/>
          </w:tcPr>
          <w:p w14:paraId="55123458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66EF706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077FF6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6CC4F7F3" w14:textId="77777777" w:rsidR="00055B19" w:rsidRPr="003A3CD9" w:rsidRDefault="00055B19" w:rsidP="003E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55B19" w:rsidRPr="00C26995" w14:paraId="7D922F19" w14:textId="77777777" w:rsidTr="003E28CD">
        <w:tc>
          <w:tcPr>
            <w:tcW w:w="3600" w:type="dxa"/>
            <w:vAlign w:val="bottom"/>
          </w:tcPr>
          <w:p w14:paraId="6B3A3827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33892701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3C0FE5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3A7C89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05C88464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vAlign w:val="bottom"/>
          </w:tcPr>
          <w:p w14:paraId="788BA407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20871F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1AEC7D5E" w14:textId="77777777" w:rsidR="00055B19" w:rsidRPr="003A3CD9" w:rsidRDefault="00055B19" w:rsidP="003E28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F2B3C" w:rsidRPr="00C26995" w14:paraId="024B590B" w14:textId="77777777" w:rsidTr="003E28CD">
        <w:tc>
          <w:tcPr>
            <w:tcW w:w="3600" w:type="dxa"/>
            <w:vAlign w:val="bottom"/>
          </w:tcPr>
          <w:p w14:paraId="6C25DBD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ค่าเผื่อการด้อยค</w:t>
            </w:r>
            <w:r w:rsidRPr="003A3C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่</w:t>
            </w: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1264" w:type="dxa"/>
            <w:vAlign w:val="bottom"/>
          </w:tcPr>
          <w:p w14:paraId="0370FBB7" w14:textId="4A72ED73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70" w:type="dxa"/>
            <w:vAlign w:val="bottom"/>
          </w:tcPr>
          <w:p w14:paraId="2A6EC49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79DA2E" w14:textId="20BB283F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5" w:type="dxa"/>
            <w:vAlign w:val="bottom"/>
          </w:tcPr>
          <w:p w14:paraId="3BB40F6C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05C06DB1" w14:textId="3679B178" w:rsidR="004F2B3C" w:rsidRPr="003A3CD9" w:rsidRDefault="00891A1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3CCF6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1ED93C9" w14:textId="6A9BBF9D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</w:p>
        </w:tc>
      </w:tr>
      <w:tr w:rsidR="004F2B3C" w:rsidRPr="00C26995" w14:paraId="3A1C2E36" w14:textId="77777777" w:rsidTr="003E28CD">
        <w:tc>
          <w:tcPr>
            <w:tcW w:w="3600" w:type="dxa"/>
            <w:vAlign w:val="bottom"/>
          </w:tcPr>
          <w:p w14:paraId="1FA3B85D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66E4988F" w14:textId="45139381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270" w:type="dxa"/>
            <w:vAlign w:val="bottom"/>
          </w:tcPr>
          <w:p w14:paraId="5D28779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8204EC" w14:textId="72DB7EBF" w:rsidR="004F2B3C" w:rsidRPr="003A3CD9" w:rsidRDefault="00891A1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3B03BCBC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96C3A76" w14:textId="759A2341" w:rsidR="004F2B3C" w:rsidRPr="003A3CD9" w:rsidRDefault="00891A1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0B8340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CB72BE8" w14:textId="17CBC080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732</w:t>
            </w:r>
          </w:p>
        </w:tc>
      </w:tr>
      <w:tr w:rsidR="004F2B3C" w:rsidRPr="00C26995" w14:paraId="363444E5" w14:textId="77777777" w:rsidTr="003E28CD">
        <w:tc>
          <w:tcPr>
            <w:tcW w:w="3600" w:type="dxa"/>
            <w:vAlign w:val="bottom"/>
          </w:tcPr>
          <w:p w14:paraId="05030DD1" w14:textId="67141B92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1264" w:type="dxa"/>
            <w:vAlign w:val="bottom"/>
          </w:tcPr>
          <w:p w14:paraId="6135B290" w14:textId="5A3ECEB3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70" w:type="dxa"/>
            <w:vAlign w:val="bottom"/>
          </w:tcPr>
          <w:p w14:paraId="64101B85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FCBC05" w14:textId="7A641101" w:rsidR="004F2B3C" w:rsidRPr="003A3CD9" w:rsidRDefault="00891A1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2C5EB92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DEB457D" w14:textId="0CAD4815" w:rsidR="004F2B3C" w:rsidRPr="003A3CD9" w:rsidRDefault="00A77235" w:rsidP="008770B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35D5933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D7D97C5" w14:textId="63941F76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927</w:t>
            </w:r>
          </w:p>
        </w:tc>
      </w:tr>
      <w:tr w:rsidR="004F2B3C" w:rsidRPr="00C26995" w14:paraId="406CF051" w14:textId="77777777" w:rsidTr="003E28CD">
        <w:tc>
          <w:tcPr>
            <w:tcW w:w="3600" w:type="dxa"/>
            <w:vAlign w:val="bottom"/>
          </w:tcPr>
          <w:p w14:paraId="662599AB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</w:p>
          <w:p w14:paraId="4B851CF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4" w:type="dxa"/>
            <w:vAlign w:val="bottom"/>
          </w:tcPr>
          <w:p w14:paraId="4CB54CDB" w14:textId="4C9940BF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70" w:type="dxa"/>
            <w:vAlign w:val="bottom"/>
          </w:tcPr>
          <w:p w14:paraId="1237D18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6E5641" w14:textId="2CD49FEE" w:rsidR="004F2B3C" w:rsidRPr="003A3CD9" w:rsidRDefault="00891A1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5DEFBB27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0EBA235" w14:textId="39B7FCD7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  <w:vAlign w:val="bottom"/>
          </w:tcPr>
          <w:p w14:paraId="7ABAB05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70B87FD" w14:textId="7AF21A2B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789</w:t>
            </w:r>
          </w:p>
        </w:tc>
      </w:tr>
      <w:tr w:rsidR="004F2B3C" w:rsidRPr="00C26995" w14:paraId="3A803D0E" w14:textId="77777777" w:rsidTr="003E28CD">
        <w:tc>
          <w:tcPr>
            <w:tcW w:w="3600" w:type="dxa"/>
            <w:vAlign w:val="bottom"/>
          </w:tcPr>
          <w:p w14:paraId="3C79416D" w14:textId="3CD41A4B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3A3CD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</w:t>
            </w:r>
            <w:r w:rsidR="003A3CD9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</w:t>
            </w:r>
            <w:r w:rsidRPr="003A3CD9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4" w:type="dxa"/>
            <w:vAlign w:val="bottom"/>
          </w:tcPr>
          <w:p w14:paraId="12CFCCF7" w14:textId="1D74EA82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0" w:type="dxa"/>
            <w:vAlign w:val="bottom"/>
          </w:tcPr>
          <w:p w14:paraId="48F6D57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67A60C" w14:textId="3CB39270" w:rsidR="004F2B3C" w:rsidRPr="003A3CD9" w:rsidRDefault="00891A1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359EB35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BA129B9" w14:textId="00815970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  <w:vAlign w:val="bottom"/>
          </w:tcPr>
          <w:p w14:paraId="40CA4D0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FA4044" w14:textId="48AC87D9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 w:rsidR="00891A1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</w:tr>
      <w:tr w:rsidR="004F2B3C" w:rsidRPr="00C26995" w14:paraId="5ADF433C" w14:textId="77777777" w:rsidTr="003E28CD">
        <w:tc>
          <w:tcPr>
            <w:tcW w:w="3600" w:type="dxa"/>
            <w:vAlign w:val="bottom"/>
          </w:tcPr>
          <w:p w14:paraId="2E4C337C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FF0A4" w14:textId="75DE4024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vAlign w:val="bottom"/>
          </w:tcPr>
          <w:p w14:paraId="636172D7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7E32" w14:textId="08687C3D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91A1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5" w:type="dxa"/>
            <w:vAlign w:val="bottom"/>
          </w:tcPr>
          <w:p w14:paraId="321900B5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CF09B" w14:textId="614BDF69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</w:t>
            </w:r>
            <w:r w:rsidR="00891A1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70" w:type="dxa"/>
            <w:vAlign w:val="bottom"/>
          </w:tcPr>
          <w:p w14:paraId="30E71D6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1A57" w14:textId="7D85BA98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418</w:t>
            </w:r>
            <w:r w:rsidR="00891A1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</w:tr>
      <w:tr w:rsidR="004F2B3C" w:rsidRPr="003A3CD9" w14:paraId="25623F88" w14:textId="77777777" w:rsidTr="003E28CD">
        <w:tc>
          <w:tcPr>
            <w:tcW w:w="3600" w:type="dxa"/>
            <w:vAlign w:val="bottom"/>
          </w:tcPr>
          <w:p w14:paraId="42234783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4" w:type="dxa"/>
            <w:vAlign w:val="bottom"/>
          </w:tcPr>
          <w:p w14:paraId="5E7B49F3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484547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8969AEB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74C21950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551FA23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F5F618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AEEC758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F2B3C" w:rsidRPr="00C26995" w14:paraId="79D60BE7" w14:textId="77777777" w:rsidTr="003E28CD">
        <w:tc>
          <w:tcPr>
            <w:tcW w:w="3600" w:type="dxa"/>
            <w:vAlign w:val="bottom"/>
          </w:tcPr>
          <w:p w14:paraId="452BFF9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43F97D74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EC4337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DB5499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C492D3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6E58D406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CACEBB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F69D325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2B3C" w:rsidRPr="00C26995" w14:paraId="3BF40476" w14:textId="77777777" w:rsidTr="003E28CD">
        <w:tc>
          <w:tcPr>
            <w:tcW w:w="3600" w:type="dxa"/>
            <w:vAlign w:val="bottom"/>
          </w:tcPr>
          <w:p w14:paraId="2393987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704D4806" w14:textId="1DF9C684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C73556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C55D206" w14:textId="277D205F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A1A7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75" w:type="dxa"/>
            <w:vAlign w:val="bottom"/>
          </w:tcPr>
          <w:p w14:paraId="6367095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vAlign w:val="bottom"/>
          </w:tcPr>
          <w:p w14:paraId="02DE54A8" w14:textId="35905F60" w:rsidR="004F2B3C" w:rsidRPr="003A3CD9" w:rsidRDefault="00EA1A75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6262C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77483E1" w14:textId="523435CB" w:rsidR="004F2B3C" w:rsidRPr="003A3CD9" w:rsidRDefault="00EA1A7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F2B3C" w:rsidRPr="00C26995" w14:paraId="16E603F7" w14:textId="77777777" w:rsidTr="003E28CD">
        <w:tc>
          <w:tcPr>
            <w:tcW w:w="3600" w:type="dxa"/>
            <w:vAlign w:val="bottom"/>
          </w:tcPr>
          <w:p w14:paraId="0B5FD4D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4748C" w14:textId="72A47090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F6E4A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E5653" w14:textId="3664C24C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A1A7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75" w:type="dxa"/>
            <w:vAlign w:val="bottom"/>
          </w:tcPr>
          <w:p w14:paraId="22327377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45062" w14:textId="64F85FB7" w:rsidR="004F2B3C" w:rsidRPr="003A3CD9" w:rsidRDefault="00EA1A75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0C8343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47C00" w14:textId="0AA4B2B9" w:rsidR="004F2B3C" w:rsidRPr="003A3CD9" w:rsidRDefault="00EA1A7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F2B3C" w:rsidRPr="003A3CD9" w14:paraId="78526B2C" w14:textId="77777777" w:rsidTr="003E28CD">
        <w:tc>
          <w:tcPr>
            <w:tcW w:w="3600" w:type="dxa"/>
            <w:vAlign w:val="bottom"/>
          </w:tcPr>
          <w:p w14:paraId="1132C6DE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6403E599" w14:textId="27CD9664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5388CE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EB42B3D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0EBAC4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4C3D405D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DB1370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43859FDB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F2B3C" w:rsidRPr="00C26995" w14:paraId="1BD07B96" w14:textId="77777777" w:rsidTr="003E28CD">
        <w:tc>
          <w:tcPr>
            <w:tcW w:w="3600" w:type="dxa"/>
            <w:vAlign w:val="bottom"/>
          </w:tcPr>
          <w:p w14:paraId="0CE6764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0054BFBE" w14:textId="3AE29A60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70" w:type="dxa"/>
            <w:vAlign w:val="bottom"/>
          </w:tcPr>
          <w:p w14:paraId="1432330D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DD281A" w14:textId="6A7B4C34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A1A7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5" w:type="dxa"/>
            <w:vAlign w:val="bottom"/>
          </w:tcPr>
          <w:p w14:paraId="135857F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3F34905A" w14:textId="5D7CD775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</w:t>
            </w:r>
            <w:r w:rsidR="00EA1A7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70" w:type="dxa"/>
            <w:vAlign w:val="bottom"/>
          </w:tcPr>
          <w:p w14:paraId="5E92A7CE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3B3C853E" w14:textId="59B24E64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  <w:r w:rsidR="00EA1A7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</w:tr>
      <w:tr w:rsidR="004F2B3C" w:rsidRPr="003A3CD9" w14:paraId="02E2411C" w14:textId="77777777" w:rsidTr="003E28CD">
        <w:tc>
          <w:tcPr>
            <w:tcW w:w="3600" w:type="dxa"/>
            <w:vAlign w:val="bottom"/>
          </w:tcPr>
          <w:p w14:paraId="2821D7BA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4" w:type="dxa"/>
            <w:vAlign w:val="bottom"/>
          </w:tcPr>
          <w:p w14:paraId="355DB0D2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E69957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3F955B39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5FD97185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5" w:type="dxa"/>
            <w:vAlign w:val="bottom"/>
          </w:tcPr>
          <w:p w14:paraId="33E4F706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E576BF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6" w:type="dxa"/>
            <w:vAlign w:val="bottom"/>
          </w:tcPr>
          <w:p w14:paraId="0B0967DD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</w:tr>
      <w:tr w:rsidR="004F2B3C" w:rsidRPr="00C26995" w14:paraId="441464DF" w14:textId="77777777" w:rsidTr="003E28CD">
        <w:tc>
          <w:tcPr>
            <w:tcW w:w="3600" w:type="dxa"/>
            <w:vAlign w:val="bottom"/>
          </w:tcPr>
          <w:p w14:paraId="3CE88F03" w14:textId="053403F4" w:rsidR="004F2B3C" w:rsidRPr="003A3CD9" w:rsidRDefault="00A77235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4" w:type="dxa"/>
            <w:vAlign w:val="bottom"/>
          </w:tcPr>
          <w:p w14:paraId="40C336A4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938E8B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D01E80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782ECA38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3610CF9D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F98AE2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2951D991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F2B3C" w:rsidRPr="00C26995" w14:paraId="2049D7F7" w14:textId="77777777" w:rsidTr="003E28CD">
        <w:tc>
          <w:tcPr>
            <w:tcW w:w="3600" w:type="dxa"/>
            <w:vAlign w:val="bottom"/>
          </w:tcPr>
          <w:p w14:paraId="5D6E86A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7430344A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B81FD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6A9C035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93FBA4C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vAlign w:val="bottom"/>
          </w:tcPr>
          <w:p w14:paraId="4CDAD7FD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9CF1B6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59F17CB3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2B3C" w:rsidRPr="00C26995" w14:paraId="6B0D08EC" w14:textId="77777777" w:rsidTr="00677352">
        <w:tc>
          <w:tcPr>
            <w:tcW w:w="3600" w:type="dxa"/>
            <w:vAlign w:val="bottom"/>
          </w:tcPr>
          <w:p w14:paraId="4BEEEFA7" w14:textId="5F880446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ค่าเผื่อการด้อยค</w:t>
            </w:r>
            <w:r w:rsidRPr="003A3C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่</w:t>
            </w: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1264" w:type="dxa"/>
            <w:vAlign w:val="bottom"/>
          </w:tcPr>
          <w:p w14:paraId="286CBA1A" w14:textId="4094A5F4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  <w:vAlign w:val="bottom"/>
          </w:tcPr>
          <w:p w14:paraId="3AEBDF0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5D9122D" w14:textId="5D52C681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5" w:type="dxa"/>
            <w:vAlign w:val="bottom"/>
          </w:tcPr>
          <w:p w14:paraId="739B0603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D428DBD" w14:textId="5C7683B3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444DD3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606A5A0A" w14:textId="5A1708B5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4F2B3C" w:rsidRPr="00C26995" w14:paraId="12945FCC" w14:textId="77777777" w:rsidTr="00677352">
        <w:tc>
          <w:tcPr>
            <w:tcW w:w="3600" w:type="dxa"/>
            <w:vAlign w:val="bottom"/>
          </w:tcPr>
          <w:p w14:paraId="6E1C3706" w14:textId="3339571D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4B77D398" w14:textId="767FFBD2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  <w:vAlign w:val="bottom"/>
          </w:tcPr>
          <w:p w14:paraId="62CBF71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D34203" w14:textId="6077D7CB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5" w:type="dxa"/>
            <w:vAlign w:val="bottom"/>
          </w:tcPr>
          <w:p w14:paraId="54985550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730DD14D" w14:textId="203F81E8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235EB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BF6B542" w14:textId="0A47A580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684</w:t>
            </w:r>
          </w:p>
        </w:tc>
      </w:tr>
      <w:tr w:rsidR="004F2B3C" w:rsidRPr="00C26995" w14:paraId="4941CF43" w14:textId="77777777" w:rsidTr="00677352">
        <w:tc>
          <w:tcPr>
            <w:tcW w:w="3600" w:type="dxa"/>
            <w:vAlign w:val="bottom"/>
          </w:tcPr>
          <w:p w14:paraId="6DDE75C0" w14:textId="28E684AE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1264" w:type="dxa"/>
            <w:vAlign w:val="bottom"/>
          </w:tcPr>
          <w:p w14:paraId="0A58399E" w14:textId="1A5BE8DE" w:rsidR="004F2B3C" w:rsidRPr="003A3CD9" w:rsidRDefault="004F2B3C" w:rsidP="006425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A7276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9FA5C9" w14:textId="72E8F314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FA7E42B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36E8F86C" w14:textId="7A3ABA4A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70" w:type="dxa"/>
            <w:vAlign w:val="bottom"/>
          </w:tcPr>
          <w:p w14:paraId="228F26EC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8D4DD7C" w14:textId="20B0F6D8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4F2B3C" w:rsidRPr="00C26995" w14:paraId="25EE4019" w14:textId="77777777" w:rsidTr="00F8190B">
        <w:tc>
          <w:tcPr>
            <w:tcW w:w="3600" w:type="dxa"/>
            <w:vAlign w:val="bottom"/>
          </w:tcPr>
          <w:p w14:paraId="5B76F34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ประมาณการหนี้สินสำหรับ</w:t>
            </w:r>
          </w:p>
          <w:p w14:paraId="498ADE99" w14:textId="7D60FA88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264" w:type="dxa"/>
            <w:vAlign w:val="bottom"/>
          </w:tcPr>
          <w:p w14:paraId="6F8A7A3B" w14:textId="4280DB07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vAlign w:val="bottom"/>
          </w:tcPr>
          <w:p w14:paraId="2E8023CB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4E9EE0E" w14:textId="1D9FBB4B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75" w:type="dxa"/>
            <w:vAlign w:val="bottom"/>
          </w:tcPr>
          <w:p w14:paraId="1D5E3141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vAlign w:val="bottom"/>
          </w:tcPr>
          <w:p w14:paraId="41945DDC" w14:textId="4C18FCF6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E19331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FD8A993" w14:textId="5E860CFD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</w:tr>
      <w:tr w:rsidR="004F2B3C" w:rsidRPr="00C26995" w14:paraId="083F0EE9" w14:textId="77777777" w:rsidTr="00BF0ED6">
        <w:tc>
          <w:tcPr>
            <w:tcW w:w="3600" w:type="dxa"/>
            <w:vAlign w:val="bottom"/>
          </w:tcPr>
          <w:p w14:paraId="6B1C2D3C" w14:textId="3D7845BF" w:rsidR="004F2B3C" w:rsidRPr="003A3CD9" w:rsidRDefault="004F2B3C" w:rsidP="004F2B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3A3CD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</w:t>
            </w:r>
            <w:r w:rsidR="003A3CD9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</w:t>
            </w:r>
            <w:r w:rsidRPr="003A3CD9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30049BD" w14:textId="53A9A9B8" w:rsidR="004F2B3C" w:rsidRPr="003A3CD9" w:rsidRDefault="004F2B3C" w:rsidP="006425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F04E7D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000DCB" w14:textId="00CAC468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51DEC4D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7FF31B9" w14:textId="2871115F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0" w:type="dxa"/>
            <w:vAlign w:val="bottom"/>
          </w:tcPr>
          <w:p w14:paraId="3423417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793B2CC" w14:textId="5F7AC88B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</w:tr>
      <w:tr w:rsidR="004F2B3C" w:rsidRPr="00C26995" w14:paraId="01D26273" w14:textId="77777777" w:rsidTr="00BF0ED6">
        <w:tc>
          <w:tcPr>
            <w:tcW w:w="3600" w:type="dxa"/>
            <w:vAlign w:val="bottom"/>
          </w:tcPr>
          <w:p w14:paraId="762BA91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4DF3" w14:textId="4C69A534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70" w:type="dxa"/>
            <w:vAlign w:val="bottom"/>
          </w:tcPr>
          <w:p w14:paraId="4AC593A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E5EAA" w14:textId="15754B71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75" w:type="dxa"/>
            <w:vAlign w:val="bottom"/>
          </w:tcPr>
          <w:p w14:paraId="5A424FEF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17C29" w14:textId="42FFF75A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7D04FFCA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5F2DA" w14:textId="1DCB318B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</w:tr>
      <w:tr w:rsidR="004F2B3C" w:rsidRPr="00C26995" w14:paraId="3EB9E3F7" w14:textId="77777777" w:rsidTr="00BF0ED6">
        <w:tc>
          <w:tcPr>
            <w:tcW w:w="3600" w:type="dxa"/>
            <w:vAlign w:val="bottom"/>
          </w:tcPr>
          <w:p w14:paraId="6A16812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7C65D98F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830B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451E0BA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4273043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4E735B5F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52DF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2241507F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2B3C" w:rsidRPr="00C26995" w14:paraId="7FC08E02" w14:textId="77777777" w:rsidTr="003E28CD">
        <w:tc>
          <w:tcPr>
            <w:tcW w:w="3600" w:type="dxa"/>
            <w:vAlign w:val="bottom"/>
          </w:tcPr>
          <w:p w14:paraId="2260342F" w14:textId="0FEE6562" w:rsidR="004F2B3C" w:rsidRPr="003A3CD9" w:rsidRDefault="00A77235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264" w:type="dxa"/>
            <w:vAlign w:val="bottom"/>
          </w:tcPr>
          <w:p w14:paraId="5FBEA805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DE6F28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5B28C0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E3711B5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1AF434A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B55582" w14:textId="77777777" w:rsidR="004F2B3C" w:rsidRPr="003A3CD9" w:rsidRDefault="004F2B3C" w:rsidP="004F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69E3E16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2B3C" w:rsidRPr="00C26995" w14:paraId="335BAD8F" w14:textId="77777777" w:rsidTr="003E28CD">
        <w:tc>
          <w:tcPr>
            <w:tcW w:w="3600" w:type="dxa"/>
            <w:vAlign w:val="bottom"/>
          </w:tcPr>
          <w:p w14:paraId="1914CF86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vAlign w:val="bottom"/>
          </w:tcPr>
          <w:p w14:paraId="4E6A17A1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B5706E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A72293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EE6351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008FD5CE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09EB85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C9D232F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2B3C" w:rsidRPr="00C26995" w14:paraId="0BE04DE7" w14:textId="77777777" w:rsidTr="003E28CD">
        <w:tc>
          <w:tcPr>
            <w:tcW w:w="3600" w:type="dxa"/>
            <w:vAlign w:val="bottom"/>
          </w:tcPr>
          <w:p w14:paraId="5F1E2356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223E72A9" w14:textId="1F81F6CE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BAF42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D358AD5" w14:textId="2AB89EB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4A1BE13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vAlign w:val="bottom"/>
          </w:tcPr>
          <w:p w14:paraId="2A9C2B5D" w14:textId="3AB0B3D4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385897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40AB6F79" w14:textId="38439808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279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F2B3C" w:rsidRPr="00C26995" w14:paraId="0F47CB08" w14:textId="77777777" w:rsidTr="003E28CD">
        <w:tc>
          <w:tcPr>
            <w:tcW w:w="3600" w:type="dxa"/>
            <w:vAlign w:val="bottom"/>
          </w:tcPr>
          <w:p w14:paraId="37193B56" w14:textId="3636F826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="00073E47" w:rsidRPr="003A3CD9">
              <w:rPr>
                <w:rFonts w:ascii="Angsana New" w:hAnsi="Angsana New"/>
                <w:sz w:val="30"/>
                <w:szCs w:val="30"/>
                <w:cs/>
              </w:rPr>
              <w:t>ด้วยมูลค่า</w:t>
            </w:r>
            <w:r w:rsidRPr="003A3CD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A3CD9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</w:t>
            </w:r>
            <w:r w:rsidR="00073E47" w:rsidRPr="003A3CD9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</w:t>
            </w:r>
            <w:r w:rsidR="00073E47" w:rsidRPr="003A3C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1264" w:type="dxa"/>
            <w:vAlign w:val="bottom"/>
          </w:tcPr>
          <w:p w14:paraId="5E06105B" w14:textId="7F0BBF70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BF94FE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C37850" w14:textId="2C6BB863" w:rsidR="004F2B3C" w:rsidRPr="003A3CD9" w:rsidRDefault="004F2B3C" w:rsidP="003A3CD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8EB7D11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vAlign w:val="bottom"/>
          </w:tcPr>
          <w:p w14:paraId="1D29AD26" w14:textId="4D5CE20A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4F2B3C"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70" w:type="dxa"/>
            <w:vAlign w:val="bottom"/>
          </w:tcPr>
          <w:p w14:paraId="62E45894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6D27146F" w14:textId="5F047E58" w:rsidR="004F2B3C" w:rsidRPr="003A3CD9" w:rsidRDefault="004F2B3C" w:rsidP="003A3C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F2B3C" w:rsidRPr="00C26995" w14:paraId="507DEAB7" w14:textId="77777777" w:rsidTr="003E28CD">
        <w:tc>
          <w:tcPr>
            <w:tcW w:w="3600" w:type="dxa"/>
            <w:vAlign w:val="bottom"/>
          </w:tcPr>
          <w:p w14:paraId="5044AA2D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169FE" w14:textId="2E491BD1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C627930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02CA2" w14:textId="291B011B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154D28FB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9EEC3" w14:textId="026F0246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70" w:type="dxa"/>
            <w:vAlign w:val="bottom"/>
          </w:tcPr>
          <w:p w14:paraId="7FB996E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F7450" w14:textId="3F81166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F2B3C" w:rsidRPr="00C26995" w14:paraId="3782A08B" w14:textId="77777777" w:rsidTr="003E28CD">
        <w:tc>
          <w:tcPr>
            <w:tcW w:w="3600" w:type="dxa"/>
            <w:vAlign w:val="bottom"/>
          </w:tcPr>
          <w:p w14:paraId="09A25D87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34EABEDD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F86D11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7D1770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71F92409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7DE87350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9CC29D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6DE2F94B" w14:textId="77777777" w:rsidR="004F2B3C" w:rsidRPr="003A3CD9" w:rsidRDefault="004F2B3C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2B3C" w:rsidRPr="00C26995" w14:paraId="40914C25" w14:textId="77777777" w:rsidTr="003E28CD">
        <w:tc>
          <w:tcPr>
            <w:tcW w:w="3600" w:type="dxa"/>
            <w:vAlign w:val="bottom"/>
          </w:tcPr>
          <w:p w14:paraId="2955B65C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5841B44C" w14:textId="3C862CBC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221926D5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F38090" w14:textId="1BF0BFE2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5" w:type="dxa"/>
            <w:vAlign w:val="bottom"/>
          </w:tcPr>
          <w:p w14:paraId="4D97DD38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560E7D11" w14:textId="41EB2DD7" w:rsidR="004F2B3C" w:rsidRPr="003A3CD9" w:rsidRDefault="00A77235" w:rsidP="003A3C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70" w:type="dxa"/>
            <w:vAlign w:val="bottom"/>
          </w:tcPr>
          <w:p w14:paraId="04E0D935" w14:textId="77777777" w:rsidR="004F2B3C" w:rsidRPr="003A3CD9" w:rsidRDefault="004F2B3C" w:rsidP="004F2B3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40F98C89" w14:textId="15C45F1A" w:rsidR="004F2B3C" w:rsidRPr="003A3CD9" w:rsidRDefault="00A77235" w:rsidP="003A3C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="004F2B3C"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872</w:t>
            </w:r>
          </w:p>
        </w:tc>
      </w:tr>
    </w:tbl>
    <w:p w14:paraId="21230242" w14:textId="37A48BFF" w:rsidR="00452460" w:rsidRPr="00C26995" w:rsidRDefault="00452460" w:rsidP="00452460">
      <w:pPr>
        <w:pStyle w:val="acctfourfigures"/>
        <w:tabs>
          <w:tab w:val="clear" w:pos="765"/>
          <w:tab w:val="decimal" w:pos="369"/>
        </w:tabs>
        <w:spacing w:line="240" w:lineRule="auto"/>
        <w:ind w:left="-99" w:right="-207"/>
        <w:rPr>
          <w:rFonts w:ascii="Angsana New" w:hAnsi="Angsana New"/>
          <w:sz w:val="28"/>
          <w:szCs w:val="28"/>
          <w:cs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48"/>
        <w:gridCol w:w="1192"/>
        <w:gridCol w:w="270"/>
        <w:gridCol w:w="1350"/>
      </w:tblGrid>
      <w:tr w:rsidR="00452460" w:rsidRPr="00C26995" w14:paraId="13D66A73" w14:textId="77777777" w:rsidTr="003E28CD">
        <w:tc>
          <w:tcPr>
            <w:tcW w:w="3600" w:type="dxa"/>
            <w:vMerge w:val="restart"/>
            <w:vAlign w:val="bottom"/>
          </w:tcPr>
          <w:p w14:paraId="571A5725" w14:textId="77777777" w:rsidR="00452460" w:rsidRPr="00C26995" w:rsidRDefault="00452460" w:rsidP="00392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สินทรัพย์ภาษีเงินได้รอการตัดบัญชีที่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ยังไม่ได้รับรู้</w:t>
            </w:r>
          </w:p>
        </w:tc>
        <w:tc>
          <w:tcPr>
            <w:tcW w:w="2790" w:type="dxa"/>
            <w:gridSpan w:val="3"/>
            <w:vAlign w:val="bottom"/>
          </w:tcPr>
          <w:p w14:paraId="288E16FC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6E1494A4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6974247" w14:textId="77777777" w:rsidR="00452460" w:rsidRPr="00C26995" w:rsidRDefault="00452460" w:rsidP="0039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FEB" w:rsidRPr="00C26995" w14:paraId="3BAC3769" w14:textId="77777777" w:rsidTr="003E28CD">
        <w:tc>
          <w:tcPr>
            <w:tcW w:w="3600" w:type="dxa"/>
            <w:vMerge/>
            <w:vAlign w:val="bottom"/>
          </w:tcPr>
          <w:p w14:paraId="23BE6A49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004850" w14:textId="57F98B56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4E2FE14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A1704" w14:textId="1E2F3741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vAlign w:val="bottom"/>
          </w:tcPr>
          <w:p w14:paraId="6691AE72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DE3BE1" w14:textId="4D37D2EF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1AC303B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C32D43" w14:textId="6009303F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A7723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B05FEB" w:rsidRPr="00C26995" w14:paraId="274C3DE3" w14:textId="77777777" w:rsidTr="003E28CD">
        <w:trPr>
          <w:trHeight w:val="66"/>
        </w:trPr>
        <w:tc>
          <w:tcPr>
            <w:tcW w:w="3600" w:type="dxa"/>
            <w:vAlign w:val="bottom"/>
          </w:tcPr>
          <w:p w14:paraId="58D6895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95FB269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5FEB" w:rsidRPr="00C26995" w14:paraId="1120D56A" w14:textId="77777777" w:rsidTr="003E28CD">
        <w:trPr>
          <w:trHeight w:val="346"/>
        </w:trPr>
        <w:tc>
          <w:tcPr>
            <w:tcW w:w="3600" w:type="dxa"/>
            <w:vAlign w:val="bottom"/>
          </w:tcPr>
          <w:p w14:paraId="32EEFBD7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4040CC" w14:textId="7CBA3958" w:rsidR="00B05FEB" w:rsidRPr="00C26995" w:rsidRDefault="00FB5B4D" w:rsidP="00B05F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749,901</w:t>
            </w:r>
          </w:p>
        </w:tc>
        <w:tc>
          <w:tcPr>
            <w:tcW w:w="270" w:type="dxa"/>
            <w:vAlign w:val="bottom"/>
          </w:tcPr>
          <w:p w14:paraId="5D0295D8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73B611A" w14:textId="74816F1D" w:rsidR="00B05FEB" w:rsidRPr="00C26995" w:rsidRDefault="00A77235" w:rsidP="00B05FE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436</w:t>
            </w:r>
            <w:r w:rsidR="00B05FEB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48" w:type="dxa"/>
            <w:vAlign w:val="bottom"/>
          </w:tcPr>
          <w:p w14:paraId="4C08EFE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0DE90389" w14:textId="051B6F54" w:rsidR="00B05FEB" w:rsidRPr="00C26995" w:rsidRDefault="00FB5B4D" w:rsidP="00B05FE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691,679</w:t>
            </w:r>
          </w:p>
        </w:tc>
        <w:tc>
          <w:tcPr>
            <w:tcW w:w="270" w:type="dxa"/>
            <w:vAlign w:val="bottom"/>
          </w:tcPr>
          <w:p w14:paraId="3F39473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6E7F93" w14:textId="5A33BBB3" w:rsidR="00B05FEB" w:rsidRPr="00C26995" w:rsidRDefault="00A77235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379</w:t>
            </w:r>
            <w:r w:rsidR="00B05FEB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</w:tbl>
    <w:p w14:paraId="46DEF498" w14:textId="77777777" w:rsidR="00B05FEB" w:rsidRPr="00C26995" w:rsidRDefault="00B05FEB" w:rsidP="00073E47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B108260" w14:textId="6EBED230" w:rsidR="00471F40" w:rsidRPr="00C26995" w:rsidRDefault="00471F40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9" w:name="_Hlk190345496"/>
      <w:r w:rsidRPr="00C26995">
        <w:rPr>
          <w:rFonts w:ascii="Angsana New" w:hAnsi="Angsana New"/>
          <w:i/>
          <w:iCs/>
          <w:sz w:val="30"/>
          <w:szCs w:val="30"/>
          <w:cs/>
        </w:rPr>
        <w:t>การปฏิรูปภาษีระหว่างประเทศกฎโมเดลเสาหลักที่สอง</w:t>
      </w:r>
    </w:p>
    <w:p w14:paraId="1FCD9AA9" w14:textId="77777777" w:rsidR="00471F40" w:rsidRPr="00C26995" w:rsidRDefault="00471F40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2E0DA48" w14:textId="435A5D9C" w:rsidR="00452460" w:rsidRPr="00C26995" w:rsidRDefault="005465A6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กลุ่มบริษัทดำเนินธุรกิจในหลายเขตเศรษฐกิจ (</w:t>
      </w:r>
      <w:r w:rsidRPr="00C26995">
        <w:rPr>
          <w:rFonts w:ascii="Angsana New" w:hAnsi="Angsana New"/>
          <w:sz w:val="30"/>
          <w:szCs w:val="30"/>
        </w:rPr>
        <w:t xml:space="preserve">Jurisdictions) </w:t>
      </w:r>
      <w:r w:rsidRPr="00C26995">
        <w:rPr>
          <w:rFonts w:ascii="Angsana New" w:hAnsi="Angsana New"/>
          <w:sz w:val="30"/>
          <w:szCs w:val="30"/>
          <w:cs/>
        </w:rPr>
        <w:t>ที่ได้มีการประกาศใช้กฎหมายการจัดเก็บภาษีส่วนเพิ่ม (</w:t>
      </w:r>
      <w:r w:rsidRPr="00C26995">
        <w:rPr>
          <w:rFonts w:ascii="Angsana New" w:hAnsi="Angsana New"/>
          <w:sz w:val="30"/>
          <w:szCs w:val="30"/>
        </w:rPr>
        <w:t xml:space="preserve">Top-up tax) </w:t>
      </w:r>
      <w:r w:rsidRPr="00C26995">
        <w:rPr>
          <w:rFonts w:ascii="Angsana New" w:hAnsi="Angsana New"/>
          <w:sz w:val="30"/>
          <w:szCs w:val="30"/>
          <w:cs/>
        </w:rPr>
        <w:t>ตาม</w:t>
      </w:r>
      <w:bookmarkStart w:id="10" w:name="_Hlk190707945"/>
      <w:r w:rsidRPr="00C26995">
        <w:rPr>
          <w:rFonts w:ascii="Angsana New" w:hAnsi="Angsana New"/>
          <w:sz w:val="30"/>
          <w:szCs w:val="30"/>
          <w:cs/>
        </w:rPr>
        <w:t>การปฏิรูปภาษีระหว่างประเทศกฎโมเดลเสาหลักที่สอง</w:t>
      </w:r>
      <w:bookmarkEnd w:id="10"/>
      <w:r w:rsidRPr="00C26995">
        <w:rPr>
          <w:rFonts w:ascii="Angsana New" w:hAnsi="Angsana New"/>
          <w:sz w:val="30"/>
          <w:szCs w:val="30"/>
          <w:cs/>
        </w:rPr>
        <w:t xml:space="preserve"> (</w:t>
      </w:r>
      <w:r w:rsidRPr="00C26995">
        <w:rPr>
          <w:rFonts w:ascii="Angsana New" w:hAnsi="Angsana New"/>
          <w:sz w:val="30"/>
          <w:szCs w:val="30"/>
        </w:rPr>
        <w:t xml:space="preserve">Pillar Two Model Rules) </w:t>
      </w:r>
      <w:r w:rsidRPr="00C26995">
        <w:rPr>
          <w:rFonts w:ascii="Angsana New" w:hAnsi="Angsana New"/>
          <w:sz w:val="30"/>
          <w:szCs w:val="30"/>
          <w:cs/>
        </w:rPr>
        <w:t>เพื่อจัดเก็บภาษีขั้นต่ำ (</w:t>
      </w:r>
      <w:r w:rsidRPr="00C26995">
        <w:rPr>
          <w:rFonts w:ascii="Angsana New" w:hAnsi="Angsana New"/>
          <w:sz w:val="30"/>
          <w:szCs w:val="30"/>
        </w:rPr>
        <w:t xml:space="preserve">Global minimum tax) </w:t>
      </w:r>
      <w:r w:rsidRPr="00C26995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C26995">
        <w:rPr>
          <w:rFonts w:ascii="Angsana New" w:hAnsi="Angsana New"/>
          <w:sz w:val="30"/>
          <w:szCs w:val="30"/>
        </w:rPr>
        <w:t xml:space="preserve">Effective tax rate) </w:t>
      </w:r>
      <w:r w:rsidRPr="00C26995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 ร้อยละ </w:t>
      </w:r>
      <w:r w:rsidR="00A77235" w:rsidRPr="00A77235">
        <w:rPr>
          <w:rFonts w:ascii="Angsana New" w:hAnsi="Angsana New"/>
          <w:sz w:val="30"/>
          <w:szCs w:val="30"/>
        </w:rPr>
        <w:t>15</w:t>
      </w:r>
      <w:r w:rsidRPr="00C26995">
        <w:rPr>
          <w:rFonts w:ascii="Angsana New" w:hAnsi="Angsana New"/>
          <w:sz w:val="30"/>
          <w:szCs w:val="30"/>
          <w:cs/>
        </w:rPr>
        <w:t xml:space="preserve"> </w:t>
      </w:r>
    </w:p>
    <w:p w14:paraId="6AB7C4D5" w14:textId="77777777" w:rsidR="005465A6" w:rsidRPr="00C26995" w:rsidRDefault="005465A6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4A467B5" w14:textId="3ECF628C" w:rsidR="005465A6" w:rsidRPr="00C26995" w:rsidRDefault="00F85648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กลุ่ม</w:t>
      </w:r>
      <w:r w:rsidR="005465A6" w:rsidRPr="00C26995">
        <w:rPr>
          <w:rFonts w:ascii="Angsana New" w:hAnsi="Angsana New"/>
          <w:sz w:val="30"/>
          <w:szCs w:val="30"/>
          <w:cs/>
        </w:rPr>
        <w:t>บริษัท</w:t>
      </w:r>
      <w:r w:rsidR="001000F5" w:rsidRPr="00C26995">
        <w:rPr>
          <w:rFonts w:ascii="Angsana New" w:hAnsi="Angsana New" w:hint="cs"/>
          <w:sz w:val="30"/>
          <w:szCs w:val="30"/>
          <w:cs/>
        </w:rPr>
        <w:t>เป็นผู้</w:t>
      </w:r>
      <w:r w:rsidR="005465A6" w:rsidRPr="00C26995">
        <w:rPr>
          <w:rFonts w:ascii="Angsana New" w:hAnsi="Angsana New"/>
          <w:sz w:val="30"/>
          <w:szCs w:val="30"/>
          <w:cs/>
        </w:rPr>
        <w:t xml:space="preserve">รับผิดชอบในการประเมินผลกระทบของกฎหมายดังกล่าวตามข้อมูลทางการเงินสำหรับรอบปีสิ้นสุดวันที่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="005465A6" w:rsidRPr="00C269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77235" w:rsidRPr="00A77235">
        <w:rPr>
          <w:rFonts w:ascii="Angsana New" w:hAnsi="Angsana New"/>
          <w:sz w:val="30"/>
          <w:szCs w:val="30"/>
        </w:rPr>
        <w:t>2568</w:t>
      </w:r>
      <w:r w:rsidR="005465A6" w:rsidRPr="00C26995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D03AB4" w:rsidRPr="00C26995">
        <w:rPr>
          <w:rFonts w:ascii="Angsana New" w:hAnsi="Angsana New" w:hint="cs"/>
          <w:sz w:val="30"/>
          <w:szCs w:val="30"/>
          <w:cs/>
        </w:rPr>
        <w:t>ประเมินแล้วว่า</w:t>
      </w:r>
      <w:r w:rsidR="005465A6" w:rsidRPr="00C26995">
        <w:rPr>
          <w:rFonts w:ascii="Angsana New" w:hAnsi="Angsana New"/>
          <w:sz w:val="30"/>
          <w:szCs w:val="30"/>
          <w:cs/>
        </w:rPr>
        <w:t>ไม่มีผลกระทบ</w:t>
      </w:r>
      <w:r w:rsidR="001000F5" w:rsidRPr="00C26995">
        <w:rPr>
          <w:rFonts w:ascii="Angsana New" w:hAnsi="Angsana New" w:hint="cs"/>
          <w:sz w:val="30"/>
          <w:szCs w:val="30"/>
          <w:cs/>
        </w:rPr>
        <w:t>ที่เป็นสาระสำคัญ</w:t>
      </w:r>
      <w:r w:rsidR="005465A6" w:rsidRPr="00C26995">
        <w:rPr>
          <w:rFonts w:ascii="Angsana New" w:hAnsi="Angsana New"/>
          <w:sz w:val="30"/>
          <w:szCs w:val="30"/>
          <w:cs/>
        </w:rPr>
        <w:t xml:space="preserve">ต่องบการเงินรวม </w:t>
      </w:r>
    </w:p>
    <w:p w14:paraId="4902CE27" w14:textId="77777777" w:rsidR="00B05FEB" w:rsidRPr="00C26995" w:rsidRDefault="00B05FEB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9"/>
    <w:p w14:paraId="5D9CDB71" w14:textId="77777777" w:rsidR="00073E47" w:rsidRPr="00C26995" w:rsidRDefault="0007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F3670F6" w14:textId="75DA9541" w:rsidR="004724E4" w:rsidRPr="00C26995" w:rsidRDefault="004724E4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สิทธิประโยชน์จากการส่งเสริมการลงทุน</w:t>
      </w:r>
    </w:p>
    <w:p w14:paraId="26985407" w14:textId="77777777" w:rsidR="004724E4" w:rsidRPr="00C26995" w:rsidRDefault="004724E4" w:rsidP="0047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C4F09" w14:textId="29B164B6" w:rsidR="00527C11" w:rsidRPr="00C26995" w:rsidRDefault="004E4561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บริษัทย่อย</w:t>
      </w:r>
      <w:r w:rsidR="00F20FFF" w:rsidRPr="00C26995">
        <w:rPr>
          <w:rFonts w:ascii="Angsana New" w:hAnsi="Angsana New" w:hint="cs"/>
          <w:sz w:val="30"/>
          <w:szCs w:val="30"/>
          <w:cs/>
        </w:rPr>
        <w:t>บาง</w:t>
      </w:r>
      <w:r w:rsidRPr="00C26995">
        <w:rPr>
          <w:rFonts w:ascii="Angsana New" w:hAnsi="Angsana New" w:hint="cs"/>
          <w:sz w:val="30"/>
          <w:szCs w:val="30"/>
          <w:cs/>
        </w:rPr>
        <w:t>แห่ง</w:t>
      </w:r>
      <w:r w:rsidR="00527C11" w:rsidRPr="00C2699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5236D3" w:rsidRPr="00C26995">
        <w:rPr>
          <w:rFonts w:ascii="Angsana New" w:hAnsi="Angsana New" w:hint="cs"/>
          <w:sz w:val="30"/>
          <w:szCs w:val="30"/>
          <w:cs/>
        </w:rPr>
        <w:t>ในกิจการผลิต</w:t>
      </w:r>
      <w:r w:rsidR="00527C11" w:rsidRPr="00C26995">
        <w:rPr>
          <w:rFonts w:ascii="Angsana New" w:hAnsi="Angsana New" w:hint="cs"/>
          <w:sz w:val="30"/>
          <w:szCs w:val="30"/>
          <w:cs/>
        </w:rPr>
        <w:t>ไฟฟ้า</w:t>
      </w:r>
      <w:r w:rsidR="00211AE4" w:rsidRPr="00C26995">
        <w:rPr>
          <w:rFonts w:ascii="Angsana New" w:hAnsi="Angsana New" w:hint="cs"/>
          <w:sz w:val="30"/>
          <w:szCs w:val="30"/>
          <w:cs/>
        </w:rPr>
        <w:t xml:space="preserve">และไอน้ำ </w:t>
      </w:r>
      <w:r w:rsidR="00527C11" w:rsidRPr="00C26995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37049D" w:rsidRPr="00C26995">
        <w:rPr>
          <w:rFonts w:ascii="Angsana New" w:hAnsi="Angsana New"/>
          <w:sz w:val="30"/>
          <w:szCs w:val="30"/>
        </w:rPr>
        <w:t xml:space="preserve"> </w:t>
      </w:r>
      <w:r w:rsidR="00527C11" w:rsidRPr="00C26995">
        <w:rPr>
          <w:rFonts w:ascii="Angsana New" w:hAnsi="Angsana New" w:hint="cs"/>
          <w:sz w:val="30"/>
          <w:szCs w:val="30"/>
        </w:rPr>
        <w:t>/</w:t>
      </w:r>
      <w:r w:rsidR="0037049D" w:rsidRPr="00C26995">
        <w:rPr>
          <w:rFonts w:ascii="Angsana New" w:hAnsi="Angsana New"/>
          <w:sz w:val="30"/>
          <w:szCs w:val="30"/>
        </w:rPr>
        <w:t xml:space="preserve"> </w:t>
      </w:r>
      <w:r w:rsidR="00527C11" w:rsidRPr="00C26995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74B19A5" w14:textId="1723BF43" w:rsidR="0063121F" w:rsidRPr="00C26995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6D2B9B" w14:textId="2694A77B" w:rsidR="0063121F" w:rsidRPr="00C26995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ในฐานะที่เป็นบริษัทที่ได้รับการส่งเสริมการลงทุน บริษัท</w:t>
      </w:r>
      <w:r w:rsidR="005A660D" w:rsidRPr="00C26995">
        <w:rPr>
          <w:rFonts w:ascii="Angsana New" w:hAnsi="Angsana New" w:hint="cs"/>
          <w:sz w:val="30"/>
          <w:szCs w:val="30"/>
          <w:cs/>
        </w:rPr>
        <w:t>ย่อย</w:t>
      </w:r>
      <w:r w:rsidRPr="00C26995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55011710" w14:textId="77777777" w:rsidR="00162517" w:rsidRPr="00C26995" w:rsidRDefault="00162517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2773BA" w14:textId="77777777" w:rsidR="00780E15" w:rsidRPr="00C26995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6EA9A240" w14:textId="77777777" w:rsidR="00BE5960" w:rsidRPr="00C26995" w:rsidRDefault="00BE5960" w:rsidP="00BE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90"/>
        <w:rPr>
          <w:rFonts w:ascii="Angsana New" w:hAnsi="Angsana New"/>
          <w:sz w:val="30"/>
          <w:szCs w:val="30"/>
        </w:rPr>
      </w:pPr>
    </w:p>
    <w:p w14:paraId="3B76B989" w14:textId="0893CCC8" w:rsidR="00B05FEB" w:rsidRPr="00C26995" w:rsidRDefault="00BE5960" w:rsidP="00B05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5DC16683" w14:textId="77777777" w:rsidR="00B05FEB" w:rsidRPr="00C26995" w:rsidRDefault="00B05FEB" w:rsidP="00B05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52"/>
        <w:gridCol w:w="1258"/>
        <w:gridCol w:w="271"/>
        <w:gridCol w:w="1266"/>
        <w:gridCol w:w="264"/>
        <w:gridCol w:w="1090"/>
        <w:gridCol w:w="271"/>
        <w:gridCol w:w="1075"/>
      </w:tblGrid>
      <w:tr w:rsidR="00780E15" w:rsidRPr="00C26995" w14:paraId="4C0AB7D9" w14:textId="77777777" w:rsidTr="00AE2921">
        <w:tc>
          <w:tcPr>
            <w:tcW w:w="2061" w:type="pct"/>
            <w:vAlign w:val="bottom"/>
          </w:tcPr>
          <w:p w14:paraId="39018506" w14:textId="77777777" w:rsidR="00780E15" w:rsidRPr="00C26995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  <w:vAlign w:val="bottom"/>
          </w:tcPr>
          <w:p w14:paraId="0A5904E2" w14:textId="77777777" w:rsidR="00780E15" w:rsidRPr="00C26995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  <w:vAlign w:val="bottom"/>
          </w:tcPr>
          <w:p w14:paraId="141D1371" w14:textId="77777777" w:rsidR="00780E15" w:rsidRPr="00C26995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vAlign w:val="bottom"/>
          </w:tcPr>
          <w:p w14:paraId="3A7F9883" w14:textId="77777777" w:rsidR="00780E15" w:rsidRPr="00C26995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921" w:rsidRPr="00C26995" w14:paraId="44516060" w14:textId="77777777" w:rsidTr="00AE2921">
        <w:tc>
          <w:tcPr>
            <w:tcW w:w="2061" w:type="pct"/>
            <w:vAlign w:val="bottom"/>
          </w:tcPr>
          <w:p w14:paraId="523BED00" w14:textId="77777777" w:rsidR="00780E15" w:rsidRPr="00C26995" w:rsidRDefault="00780E15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0000BCA" w14:textId="04F827A3" w:rsidR="00780E15" w:rsidRPr="00C26995" w:rsidRDefault="00A7723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5" w:type="pct"/>
          </w:tcPr>
          <w:p w14:paraId="7CD128B5" w14:textId="77777777" w:rsidR="00780E15" w:rsidRPr="00C26995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77" w:type="pct"/>
          </w:tcPr>
          <w:p w14:paraId="7F13B045" w14:textId="70BF8CE9" w:rsidR="00D8427B" w:rsidRPr="00C26995" w:rsidRDefault="00A77235" w:rsidP="008A000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1" w:type="pct"/>
            <w:vAlign w:val="bottom"/>
          </w:tcPr>
          <w:p w14:paraId="315E4579" w14:textId="77777777" w:rsidR="00780E15" w:rsidRPr="00C26995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9BF6EC" w14:textId="2D78E8D2" w:rsidR="00780E15" w:rsidRPr="00C26995" w:rsidRDefault="00A7723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5" w:type="pct"/>
          </w:tcPr>
          <w:p w14:paraId="625C658B" w14:textId="77777777" w:rsidR="00780E15" w:rsidRPr="00C26995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75" w:type="pct"/>
          </w:tcPr>
          <w:p w14:paraId="0DB06CFA" w14:textId="78C835FA" w:rsidR="00780E15" w:rsidRPr="00C26995" w:rsidRDefault="00A7723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77235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A7723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</w:tr>
      <w:tr w:rsidR="00780E15" w:rsidRPr="00C26995" w14:paraId="1FC6DB12" w14:textId="77777777" w:rsidTr="00AE2921">
        <w:tc>
          <w:tcPr>
            <w:tcW w:w="2061" w:type="pct"/>
            <w:vAlign w:val="bottom"/>
          </w:tcPr>
          <w:p w14:paraId="00EB2D81" w14:textId="77777777" w:rsidR="00780E15" w:rsidRPr="00C26995" w:rsidRDefault="00780E15" w:rsidP="008616E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-122" w:right="-1008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9" w:type="pct"/>
            <w:gridSpan w:val="7"/>
            <w:vAlign w:val="bottom"/>
          </w:tcPr>
          <w:p w14:paraId="593D4D2F" w14:textId="77777777" w:rsidR="00780E15" w:rsidRPr="00C26995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EB4875"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EB4875"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E2921" w:rsidRPr="00C26995" w14:paraId="73A0E694" w14:textId="77777777" w:rsidTr="00AE2921">
        <w:tc>
          <w:tcPr>
            <w:tcW w:w="2061" w:type="pct"/>
            <w:vAlign w:val="bottom"/>
          </w:tcPr>
          <w:p w14:paraId="4F876C64" w14:textId="6C1745B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  <w:r w:rsidRPr="00C26995">
              <w:rPr>
                <w:rFonts w:ascii="Angsana New" w:hAnsi="Angsana New"/>
                <w:spacing w:val="-6"/>
                <w:sz w:val="30"/>
                <w:szCs w:val="30"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ของบริษัท </w:t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ขั้นพื้นฐาน</w:t>
            </w:r>
            <w:r w:rsidRPr="00C26995">
              <w:rPr>
                <w:rFonts w:ascii="Angsana New" w:hAnsi="Angsana New" w:hint="cs"/>
                <w:spacing w:val="-6"/>
                <w:sz w:val="30"/>
                <w:szCs w:val="30"/>
              </w:rPr>
              <w:t>)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vAlign w:val="bottom"/>
          </w:tcPr>
          <w:p w14:paraId="195623EE" w14:textId="4DB5DDAC" w:rsidR="00B05FEB" w:rsidRPr="00C26995" w:rsidRDefault="00A77235" w:rsidP="00177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6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220</w:t>
            </w:r>
            <w:r w:rsidR="001B202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5" w:type="pct"/>
            <w:vAlign w:val="bottom"/>
          </w:tcPr>
          <w:p w14:paraId="18AD0EA5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14:paraId="421797B9" w14:textId="677B6669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6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126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1" w:type="pct"/>
            <w:vAlign w:val="bottom"/>
          </w:tcPr>
          <w:p w14:paraId="1E246E7F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76AFD341" w14:textId="28B29766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621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45" w:type="pct"/>
            <w:tcBorders>
              <w:left w:val="nil"/>
            </w:tcBorders>
            <w:vAlign w:val="bottom"/>
          </w:tcPr>
          <w:p w14:paraId="52484BA4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3A8AA320" w14:textId="1C79C214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628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AE2921" w:rsidRPr="00C26995" w14:paraId="44DE4D6B" w14:textId="77777777" w:rsidTr="00AE2921">
        <w:tc>
          <w:tcPr>
            <w:tcW w:w="2061" w:type="pct"/>
            <w:vAlign w:val="bottom"/>
          </w:tcPr>
          <w:p w14:paraId="549B09B5" w14:textId="4D8CCFFE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047CF" w14:textId="034ECA1C" w:rsidR="00B05FEB" w:rsidRPr="00C26995" w:rsidRDefault="00A77235" w:rsidP="001773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175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vAlign w:val="bottom"/>
          </w:tcPr>
          <w:p w14:paraId="035FAEFD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1041"/>
              </w:tabs>
              <w:spacing w:after="0"/>
              <w:ind w:right="-4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8CAC6" w14:textId="6A6292B4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175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1" w:type="pct"/>
            <w:vAlign w:val="bottom"/>
          </w:tcPr>
          <w:p w14:paraId="1A17BD83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E0B2E" w14:textId="20B3EE9B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175</w:t>
            </w:r>
            <w:r w:rsidR="00B641B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vAlign w:val="bottom"/>
          </w:tcPr>
          <w:p w14:paraId="4A8FAD3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F817" w14:textId="66BD3583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175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E2921" w:rsidRPr="00C26995" w14:paraId="6939D40E" w14:textId="77777777" w:rsidTr="00AE2921">
        <w:tc>
          <w:tcPr>
            <w:tcW w:w="2061" w:type="pct"/>
            <w:vAlign w:val="bottom"/>
          </w:tcPr>
          <w:p w14:paraId="70519915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7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6AB9DC" w14:textId="43D6F2C7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B202B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5" w:type="pct"/>
            <w:vAlign w:val="bottom"/>
          </w:tcPr>
          <w:p w14:paraId="6A68F0E1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EDDE46" w14:textId="5417CA89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B05FEB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  <w:vAlign w:val="bottom"/>
          </w:tcPr>
          <w:p w14:paraId="7E750AE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303A33" w14:textId="2FA1C533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641BD" w:rsidRPr="00C2699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5" w:type="pct"/>
            <w:vAlign w:val="bottom"/>
          </w:tcPr>
          <w:p w14:paraId="3435A12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41AEE" w14:textId="1663C02C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B05FEB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</w:tr>
    </w:tbl>
    <w:p w14:paraId="27EDC04D" w14:textId="3656963B" w:rsidR="00D65E76" w:rsidRPr="00C26995" w:rsidRDefault="00D65E76" w:rsidP="0008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13EEA3" w14:textId="77777777" w:rsidR="00073E47" w:rsidRPr="00C26995" w:rsidRDefault="0007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2699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6F70670" w14:textId="659B6F91" w:rsidR="00780E15" w:rsidRPr="00C26995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DBEE6EE" w14:textId="77777777" w:rsidR="003533FB" w:rsidRPr="008770BC" w:rsidRDefault="003533FB" w:rsidP="00C3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C57756" w:rsidRPr="00C26995" w14:paraId="0AC2C95D" w14:textId="77777777" w:rsidTr="00063EF2">
        <w:trPr>
          <w:tblHeader/>
        </w:trPr>
        <w:tc>
          <w:tcPr>
            <w:tcW w:w="3330" w:type="dxa"/>
            <w:vAlign w:val="bottom"/>
          </w:tcPr>
          <w:p w14:paraId="0FAE160D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909F2E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B3772DD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793E693D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6A584B02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584283B0" w14:textId="77777777" w:rsidR="00540A8D" w:rsidRPr="00C26995" w:rsidDel="00D43E7A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7756" w:rsidRPr="00C26995" w14:paraId="230A8615" w14:textId="77777777" w:rsidTr="00063EF2">
        <w:trPr>
          <w:tblHeader/>
        </w:trPr>
        <w:tc>
          <w:tcPr>
            <w:tcW w:w="3330" w:type="dxa"/>
            <w:vAlign w:val="bottom"/>
          </w:tcPr>
          <w:p w14:paraId="6DB3A0C4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F2B70F2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8C390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93485F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304C5548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vAlign w:val="bottom"/>
          </w:tcPr>
          <w:p w14:paraId="7B706CCA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7756" w:rsidRPr="00C26995" w14:paraId="5B8B6040" w14:textId="77777777" w:rsidTr="00063EF2">
        <w:tc>
          <w:tcPr>
            <w:tcW w:w="3330" w:type="dxa"/>
            <w:vAlign w:val="bottom"/>
          </w:tcPr>
          <w:p w14:paraId="65C6A17A" w14:textId="3A54287F" w:rsidR="00540A8D" w:rsidRPr="00C26995" w:rsidRDefault="00A77235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102DBAF6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6A2996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CA3E81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CC9AA1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D54DC12" w14:textId="77777777" w:rsidR="00540A8D" w:rsidRPr="00C26995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10B" w:rsidRPr="00C26995" w14:paraId="364F7B33" w14:textId="77777777" w:rsidTr="00063EF2">
        <w:tc>
          <w:tcPr>
            <w:tcW w:w="3330" w:type="dxa"/>
            <w:vAlign w:val="bottom"/>
          </w:tcPr>
          <w:p w14:paraId="0CF85C8E" w14:textId="4BCC59C9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2F037D3E" w14:textId="75138126" w:rsidR="00AC610B" w:rsidRPr="00C26995" w:rsidRDefault="00A77235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33E87C34" w14:textId="44E2FEBD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78F1B812" w14:textId="539723E3" w:rsidR="00AC610B" w:rsidRPr="00C26995" w:rsidRDefault="00A77235" w:rsidP="00AC61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6C2F7AEE" w14:textId="77777777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48BE7FB" w14:textId="42065990" w:rsidR="00AC610B" w:rsidRPr="00C26995" w:rsidRDefault="00A77235" w:rsidP="00AC610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</w:tr>
      <w:tr w:rsidR="00AC610B" w:rsidRPr="00C26995" w14:paraId="465DA816" w14:textId="77777777" w:rsidTr="00063EF2">
        <w:tc>
          <w:tcPr>
            <w:tcW w:w="3330" w:type="dxa"/>
            <w:vAlign w:val="bottom"/>
          </w:tcPr>
          <w:p w14:paraId="2236267A" w14:textId="238439CD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bottom"/>
          </w:tcPr>
          <w:p w14:paraId="126ECCB9" w14:textId="77B2AE6C" w:rsidR="00AC610B" w:rsidRPr="00C26995" w:rsidRDefault="00A77235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3FB083BD" w14:textId="0274FFCD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BABBC7" w14:textId="7F492FF8" w:rsidR="00AC610B" w:rsidRPr="00C26995" w:rsidRDefault="00AC610B" w:rsidP="00AC610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3C2C47F" w14:textId="77777777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1F8F1B7" w14:textId="781B52ED" w:rsidR="00AC610B" w:rsidRPr="00C26995" w:rsidRDefault="00AC610B" w:rsidP="00AC610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55881" w:rsidRPr="00C26995" w14:paraId="03264CC8" w14:textId="77777777" w:rsidTr="00063EF2">
        <w:tc>
          <w:tcPr>
            <w:tcW w:w="3330" w:type="dxa"/>
            <w:vAlign w:val="bottom"/>
          </w:tcPr>
          <w:p w14:paraId="12062D16" w14:textId="70AC6E6B" w:rsidR="00155881" w:rsidRPr="00C26995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vAlign w:val="bottom"/>
          </w:tcPr>
          <w:p w14:paraId="11FC6E5A" w14:textId="77777777" w:rsidR="00155881" w:rsidRPr="00C26995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221F81" w14:textId="77777777" w:rsidR="00155881" w:rsidRPr="00C26995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1F632A" w14:textId="7529DBA3" w:rsidR="00155881" w:rsidRPr="00C26995" w:rsidRDefault="00A77235" w:rsidP="0015588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1773CE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232C3127" w14:textId="77777777" w:rsidR="00155881" w:rsidRPr="00C26995" w:rsidRDefault="00155881" w:rsidP="0015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1667869" w14:textId="5630F303" w:rsidR="00155881" w:rsidRPr="00C26995" w:rsidRDefault="00A77235" w:rsidP="0015588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773CE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</w:tr>
      <w:tr w:rsidR="00AC610B" w:rsidRPr="00C26995" w14:paraId="3019F46F" w14:textId="77777777" w:rsidTr="00063EF2">
        <w:tc>
          <w:tcPr>
            <w:tcW w:w="3330" w:type="dxa"/>
            <w:vAlign w:val="bottom"/>
          </w:tcPr>
          <w:p w14:paraId="6F5C5937" w14:textId="4BD4B035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44D7748A" w14:textId="467CE93D" w:rsidR="00AC610B" w:rsidRPr="00C26995" w:rsidRDefault="00A77235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189EAFB9" w14:textId="042501D6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7235" w:rsidRPr="00A7723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1AC7FAAA" w14:textId="73E2932C" w:rsidR="00AC610B" w:rsidRPr="00C26995" w:rsidRDefault="00A77235" w:rsidP="001773C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AC610B" w:rsidRPr="00C2699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04E816EA" w14:textId="77777777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6C3C99A" w14:textId="068A32F9" w:rsidR="00AC610B" w:rsidRPr="00C26995" w:rsidRDefault="00A77235" w:rsidP="00AC610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C610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</w:tr>
      <w:tr w:rsidR="00AC610B" w:rsidRPr="00C26995" w14:paraId="5D79B271" w14:textId="77777777" w:rsidTr="00063EF2">
        <w:tc>
          <w:tcPr>
            <w:tcW w:w="3330" w:type="dxa"/>
            <w:vAlign w:val="bottom"/>
          </w:tcPr>
          <w:p w14:paraId="6EC317D8" w14:textId="6464E553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4D76AB49" w14:textId="77777777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95E60F" w14:textId="77777777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A7C5C8" w14:textId="77777777" w:rsidR="00AC610B" w:rsidRPr="00C26995" w:rsidRDefault="00AC610B" w:rsidP="00AC610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5B7EEC" w14:textId="77777777" w:rsidR="00AC610B" w:rsidRPr="00C26995" w:rsidRDefault="00AC610B" w:rsidP="00AC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0E18D" w14:textId="4A5F83E9" w:rsidR="00AC610B" w:rsidRPr="00C26995" w:rsidRDefault="00A77235" w:rsidP="00AC610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C610B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  <w:tr w:rsidR="00080D1F" w:rsidRPr="00C26995" w14:paraId="5280DC91" w14:textId="77777777" w:rsidTr="00080D1F">
        <w:tc>
          <w:tcPr>
            <w:tcW w:w="3330" w:type="dxa"/>
            <w:vAlign w:val="bottom"/>
          </w:tcPr>
          <w:p w14:paraId="1FEA32E0" w14:textId="77777777" w:rsidR="00080D1F" w:rsidRPr="00C26995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6AE749E" w14:textId="77777777" w:rsidR="00080D1F" w:rsidRPr="00C26995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BCC8E9" w14:textId="77777777" w:rsidR="00080D1F" w:rsidRPr="00C26995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7461B1" w14:textId="77777777" w:rsidR="00080D1F" w:rsidRPr="00C26995" w:rsidRDefault="00080D1F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1D4B559" w14:textId="77777777" w:rsidR="00080D1F" w:rsidRPr="00C26995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583DB620" w14:textId="77777777" w:rsidR="00080D1F" w:rsidRPr="00C26995" w:rsidRDefault="00080D1F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4AFB" w:rsidRPr="00C26995" w14:paraId="35FE2E38" w14:textId="77777777" w:rsidTr="00063EF2">
        <w:tc>
          <w:tcPr>
            <w:tcW w:w="3330" w:type="dxa"/>
            <w:vAlign w:val="bottom"/>
          </w:tcPr>
          <w:p w14:paraId="3F510364" w14:textId="5DB23898" w:rsidR="00684AFB" w:rsidRPr="00C26995" w:rsidRDefault="00A77235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21FBEC0C" w14:textId="77777777" w:rsidR="00684AFB" w:rsidRPr="00C26995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B3E3B" w14:textId="77777777" w:rsidR="00684AFB" w:rsidRPr="00C26995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AF4E46" w14:textId="77777777" w:rsidR="00684AFB" w:rsidRPr="00C26995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5AC267" w14:textId="77777777" w:rsidR="00684AFB" w:rsidRPr="00C26995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AE09D45" w14:textId="77777777" w:rsidR="00684AFB" w:rsidRPr="00C26995" w:rsidRDefault="00684AFB" w:rsidP="0068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FEB" w:rsidRPr="00C26995" w14:paraId="24094D02" w14:textId="77777777" w:rsidTr="00063EF2">
        <w:tc>
          <w:tcPr>
            <w:tcW w:w="3330" w:type="dxa"/>
            <w:vAlign w:val="bottom"/>
          </w:tcPr>
          <w:p w14:paraId="733FDF20" w14:textId="2444C96E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745FC515" w14:textId="2E183B85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1918BD94" w14:textId="68898185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652D8F7C" w14:textId="36250179" w:rsidR="00B05FEB" w:rsidRPr="00C26995" w:rsidRDefault="00A77235" w:rsidP="00B05FE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1FE67525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728D1E6" w14:textId="39350AFC" w:rsidR="00B05FEB" w:rsidRPr="00C26995" w:rsidRDefault="00A77235" w:rsidP="00B05FE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</w:tr>
      <w:tr w:rsidR="00B05FEB" w:rsidRPr="00C26995" w14:paraId="26F6E8CB" w14:textId="77777777" w:rsidTr="00063EF2">
        <w:tc>
          <w:tcPr>
            <w:tcW w:w="3330" w:type="dxa"/>
            <w:vAlign w:val="bottom"/>
          </w:tcPr>
          <w:p w14:paraId="13DC0126" w14:textId="21EA4B70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A77235"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7A24C3DA" w14:textId="093DE5DB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6F7A731C" w14:textId="7B29D5DC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9EEF2F" w14:textId="0B13680A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74ABB36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8FCD7FD" w14:textId="2B7FB9F6" w:rsidR="00B05FEB" w:rsidRPr="00C26995" w:rsidRDefault="00B05FEB" w:rsidP="00B05FE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  <w:r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2C9F2416" w14:textId="77777777" w:rsidTr="00063EF2">
        <w:tc>
          <w:tcPr>
            <w:tcW w:w="3330" w:type="dxa"/>
            <w:vAlign w:val="bottom"/>
          </w:tcPr>
          <w:p w14:paraId="5A389EF9" w14:textId="07B9A14B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vAlign w:val="bottom"/>
          </w:tcPr>
          <w:p w14:paraId="49379085" w14:textId="6ACBE8D3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B024E4" w14:textId="2BAFE030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843238" w14:textId="2A2C0332" w:rsidR="00B05FEB" w:rsidRPr="00C26995" w:rsidRDefault="00A77235" w:rsidP="00B05FE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35875DB2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52236DB" w14:textId="5709007A" w:rsidR="00B05FEB" w:rsidRPr="00C26995" w:rsidRDefault="00A77235" w:rsidP="00B05FE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</w:tr>
      <w:tr w:rsidR="00B05FEB" w:rsidRPr="00C26995" w14:paraId="393C98BC" w14:textId="77777777" w:rsidTr="00C46DEC">
        <w:tc>
          <w:tcPr>
            <w:tcW w:w="3330" w:type="dxa"/>
            <w:vAlign w:val="bottom"/>
          </w:tcPr>
          <w:p w14:paraId="70382021" w14:textId="11177E35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34357E69" w14:textId="45F16B32" w:rsidR="00B05FEB" w:rsidRPr="00C26995" w:rsidRDefault="00A7723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033F55B2" w14:textId="6FBCCDAC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A77235" w:rsidRPr="00A772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2FC72F15" w14:textId="4E3802AF" w:rsidR="00B05FEB" w:rsidRPr="00C26995" w:rsidRDefault="00A77235" w:rsidP="00B05FE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bottom"/>
          </w:tcPr>
          <w:p w14:paraId="076612EC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1F0AD7D" w14:textId="4BE38CED" w:rsidR="00B05FEB" w:rsidRPr="00C26995" w:rsidRDefault="00A77235" w:rsidP="00B05FE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5FEB" w:rsidRPr="00C2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</w:tr>
      <w:tr w:rsidR="00B05FEB" w:rsidRPr="00C26995" w14:paraId="47CC785D" w14:textId="77777777" w:rsidTr="00E25E68">
        <w:tc>
          <w:tcPr>
            <w:tcW w:w="3330" w:type="dxa"/>
            <w:vAlign w:val="bottom"/>
          </w:tcPr>
          <w:p w14:paraId="64BC35BE" w14:textId="2ADE841B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2366A4E0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CFD99A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7DBB39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84E4F2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FE9E3" w14:textId="083D9A0B" w:rsidR="00B05FEB" w:rsidRPr="00C26995" w:rsidRDefault="00A77235" w:rsidP="00B05FE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05FEB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</w:tbl>
    <w:p w14:paraId="79D1EBF5" w14:textId="77777777" w:rsidR="00681573" w:rsidRPr="00C26995" w:rsidRDefault="00681573" w:rsidP="00681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52128E26" w14:textId="36CD375E" w:rsidR="008A000E" w:rsidRPr="00C26995" w:rsidRDefault="00780E15" w:rsidP="008A000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84FE86" w14:textId="77777777" w:rsidR="00780E15" w:rsidRPr="00C26995" w:rsidRDefault="00780E15" w:rsidP="0078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250F82" w14:textId="77777777" w:rsidR="00E64409" w:rsidRPr="00C26995" w:rsidRDefault="00E64409" w:rsidP="00E93203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D0A3E0" w14:textId="77777777" w:rsidR="00E64409" w:rsidRPr="00C26995" w:rsidRDefault="00E64409" w:rsidP="00E6440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72BA451" w14:textId="77777777" w:rsidR="00C25C41" w:rsidRPr="00C26995" w:rsidRDefault="005A38C9" w:rsidP="00C25C41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04B6608" w14:textId="77777777" w:rsidR="00C25C41" w:rsidRPr="00C26995" w:rsidRDefault="00C25C41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79619FF" w14:textId="6AAA5E81" w:rsidR="00E64409" w:rsidRPr="00C26995" w:rsidRDefault="00E64409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E64409" w:rsidRPr="00C26995" w:rsidSect="00AC1E59">
          <w:headerReference w:type="default" r:id="rId22"/>
          <w:pgSz w:w="11907" w:h="16840" w:code="9"/>
          <w:pgMar w:top="691" w:right="992" w:bottom="576" w:left="1152" w:header="720" w:footer="720" w:gutter="0"/>
          <w:cols w:space="720"/>
          <w:docGrid w:linePitch="245"/>
        </w:sectPr>
      </w:pPr>
    </w:p>
    <w:tbl>
      <w:tblPr>
        <w:tblW w:w="1554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54"/>
        <w:gridCol w:w="1169"/>
        <w:gridCol w:w="236"/>
        <w:gridCol w:w="1351"/>
        <w:gridCol w:w="270"/>
        <w:gridCol w:w="1201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75"/>
        <w:gridCol w:w="10"/>
      </w:tblGrid>
      <w:tr w:rsidR="002808B2" w:rsidRPr="00C26995" w14:paraId="2F72D74E" w14:textId="77777777" w:rsidTr="00371585">
        <w:trPr>
          <w:gridAfter w:val="1"/>
          <w:wAfter w:w="10" w:type="dxa"/>
          <w:trHeight w:val="261"/>
          <w:tblHeader/>
        </w:trPr>
        <w:tc>
          <w:tcPr>
            <w:tcW w:w="3454" w:type="dxa"/>
            <w:vAlign w:val="bottom"/>
          </w:tcPr>
          <w:p w14:paraId="3470245A" w14:textId="0620127D" w:rsidR="00334E1C" w:rsidRPr="00C26995" w:rsidRDefault="00334E1C" w:rsidP="00C32790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4D2F6CEE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08B2" w:rsidRPr="00C26995" w14:paraId="23C8C4B8" w14:textId="77777777" w:rsidTr="00371585">
        <w:trPr>
          <w:gridAfter w:val="1"/>
          <w:wAfter w:w="10" w:type="dxa"/>
          <w:trHeight w:val="261"/>
          <w:tblHeader/>
        </w:trPr>
        <w:tc>
          <w:tcPr>
            <w:tcW w:w="3454" w:type="dxa"/>
            <w:vAlign w:val="bottom"/>
          </w:tcPr>
          <w:p w14:paraId="63BA93F1" w14:textId="77777777" w:rsidR="002808B2" w:rsidRPr="00C26995" w:rsidRDefault="002808B2" w:rsidP="00C32790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07CA5EC5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79A2535A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41" w:type="dxa"/>
            <w:gridSpan w:val="7"/>
            <w:tcBorders>
              <w:bottom w:val="single" w:sz="4" w:space="0" w:color="auto"/>
            </w:tcBorders>
            <w:vAlign w:val="bottom"/>
          </w:tcPr>
          <w:p w14:paraId="63648ED7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808B2" w:rsidRPr="00C26995" w14:paraId="23BE2A40" w14:textId="77777777" w:rsidTr="006425B4">
        <w:trPr>
          <w:trHeight w:val="261"/>
          <w:tblHeader/>
        </w:trPr>
        <w:tc>
          <w:tcPr>
            <w:tcW w:w="3454" w:type="dxa"/>
            <w:vAlign w:val="bottom"/>
          </w:tcPr>
          <w:p w14:paraId="682F8EEC" w14:textId="3FF2184D" w:rsidR="002808B2" w:rsidRPr="00C26995" w:rsidRDefault="002808B2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0F61"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9" w:type="dxa"/>
            <w:vAlign w:val="bottom"/>
          </w:tcPr>
          <w:p w14:paraId="7A9273F5" w14:textId="77777777" w:rsidR="00371585" w:rsidRPr="00C26995" w:rsidRDefault="002808B2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t>เครื่องมือที่ใช้</w:t>
            </w:r>
          </w:p>
          <w:p w14:paraId="038AE9E6" w14:textId="4894411B" w:rsidR="002808B2" w:rsidRPr="00C26995" w:rsidRDefault="002808B2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t>ในการป้องกัน</w:t>
            </w:r>
          </w:p>
          <w:p w14:paraId="033BE131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2B3AD6F7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B55841F" w14:textId="77777777" w:rsidR="002808B2" w:rsidRPr="00C26995" w:rsidRDefault="002808B2" w:rsidP="006425B4">
            <w:pPr>
              <w:pStyle w:val="acctfourfigures"/>
              <w:tabs>
                <w:tab w:val="clear" w:pos="765"/>
              </w:tabs>
              <w:ind w:left="-60" w:right="-80" w:hanging="15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C26995">
              <w:rPr>
                <w:rFonts w:ascii="Angsana New" w:hAnsi="Angsana New"/>
                <w:spacing w:val="-8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ABA6131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0B2F7D08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7DC426C" w14:textId="77777777" w:rsidR="002808B2" w:rsidRPr="00C26995" w:rsidRDefault="002808B2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7ECEAA6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6F2ABBB" w14:textId="77777777" w:rsidR="002808B2" w:rsidRPr="00C26995" w:rsidRDefault="002808B2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6B3256F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31B000F2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2113CA" w14:textId="611C6DD2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3800F7FC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3662F4" w14:textId="02C605EE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97EED66" w14:textId="77777777" w:rsidR="002808B2" w:rsidRPr="00C26995" w:rsidRDefault="002808B2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5665C31" w14:textId="67DD8AE2" w:rsidR="002808B2" w:rsidRPr="00C26995" w:rsidRDefault="002808B2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2EB7A47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EBEAB4A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8B2" w:rsidRPr="00C26995" w14:paraId="247463E3" w14:textId="77777777" w:rsidTr="00371585">
        <w:trPr>
          <w:gridAfter w:val="1"/>
          <w:wAfter w:w="10" w:type="dxa"/>
          <w:trHeight w:val="261"/>
          <w:tblHeader/>
        </w:trPr>
        <w:tc>
          <w:tcPr>
            <w:tcW w:w="3454" w:type="dxa"/>
            <w:vAlign w:val="bottom"/>
          </w:tcPr>
          <w:p w14:paraId="5167902C" w14:textId="77777777" w:rsidR="002808B2" w:rsidRPr="00C26995" w:rsidRDefault="002808B2" w:rsidP="003726BE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0D12C74C" w14:textId="77777777" w:rsidR="002808B2" w:rsidRPr="00C26995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0F61" w:rsidRPr="00C26995" w14:paraId="285DDAE6" w14:textId="77777777" w:rsidTr="00371585">
        <w:trPr>
          <w:gridAfter w:val="1"/>
          <w:wAfter w:w="10" w:type="dxa"/>
          <w:trHeight w:val="261"/>
        </w:trPr>
        <w:tc>
          <w:tcPr>
            <w:tcW w:w="3454" w:type="dxa"/>
            <w:vAlign w:val="bottom"/>
          </w:tcPr>
          <w:p w14:paraId="2028B490" w14:textId="6A1F6CAD" w:rsidR="00A40F61" w:rsidRPr="00C26995" w:rsidRDefault="00A77235" w:rsidP="003726BE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084" w:type="dxa"/>
            <w:gridSpan w:val="17"/>
            <w:vAlign w:val="bottom"/>
          </w:tcPr>
          <w:p w14:paraId="54A3BB86" w14:textId="77777777" w:rsidR="00A40F61" w:rsidRPr="00C26995" w:rsidRDefault="00A40F6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808B2" w:rsidRPr="00C26995" w14:paraId="7F6EDAD5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33A36D84" w14:textId="77777777" w:rsidR="002808B2" w:rsidRPr="00C26995" w:rsidRDefault="002808B2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1FAD3121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42801A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C39395D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5A8F69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F3C74D5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5AC001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D84E225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E481F9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25B3A2C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0D3889E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2CFF0D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F414D8B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748B3B3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22AA92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F6AD5A" w14:textId="77777777" w:rsidR="002808B2" w:rsidRPr="00C26995" w:rsidRDefault="002808B2" w:rsidP="00C5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6561E3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969159B" w14:textId="77777777" w:rsidR="002808B2" w:rsidRPr="00C26995" w:rsidRDefault="002808B2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190" w:rsidRPr="00C26995" w14:paraId="483ACB10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5ACE236D" w14:textId="77777777" w:rsidR="000A2190" w:rsidRPr="00C26995" w:rsidRDefault="000A2190" w:rsidP="000A2190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3131E4CA" w14:textId="5DA3DD5C" w:rsidR="000A2190" w:rsidRPr="00C26995" w:rsidRDefault="000A2190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22EB34" w14:textId="77777777" w:rsidR="000A2190" w:rsidRPr="00C26995" w:rsidRDefault="000A2190" w:rsidP="00C5164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0A61137" w14:textId="172410C4" w:rsidR="000A2190" w:rsidRPr="00C26995" w:rsidRDefault="000A2190" w:rsidP="00C5164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EF5754" w14:textId="77777777" w:rsidR="000A2190" w:rsidRPr="00C26995" w:rsidRDefault="000A2190" w:rsidP="00C516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1F5FE2B" w14:textId="4E470F55" w:rsidR="000A2190" w:rsidRPr="00C26995" w:rsidRDefault="000A2190" w:rsidP="00C516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248A7D" w14:textId="77777777" w:rsidR="000A2190" w:rsidRPr="00C26995" w:rsidRDefault="000A2190" w:rsidP="00C5164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5E1D991" w14:textId="06E30518" w:rsidR="000A2190" w:rsidRPr="00C26995" w:rsidRDefault="000A2190" w:rsidP="00C5164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6468B2" w14:textId="77777777" w:rsidR="000A2190" w:rsidRPr="00C26995" w:rsidRDefault="000A2190" w:rsidP="00C5164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B11200D" w14:textId="6A1A1D4D" w:rsidR="000A2190" w:rsidRPr="00C26995" w:rsidRDefault="000A2190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B074CB7" w14:textId="77777777" w:rsidR="000A2190" w:rsidRPr="00C26995" w:rsidRDefault="000A2190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16F8F2" w14:textId="098FB139" w:rsidR="000A2190" w:rsidRPr="00C26995" w:rsidRDefault="000A2190" w:rsidP="00C516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6594E7B" w14:textId="77777777" w:rsidR="000A2190" w:rsidRPr="00C26995" w:rsidRDefault="000A2190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B24941B" w14:textId="7E6B0134" w:rsidR="000A2190" w:rsidRPr="00C26995" w:rsidRDefault="000A2190" w:rsidP="00C5164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52BE54" w14:textId="77777777" w:rsidR="000A2190" w:rsidRPr="00C26995" w:rsidRDefault="000A2190" w:rsidP="00C5164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5C7348" w14:textId="231CA16D" w:rsidR="000A2190" w:rsidRPr="00C26995" w:rsidRDefault="000A2190" w:rsidP="00C51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BF7809" w14:textId="77777777" w:rsidR="000A2190" w:rsidRPr="00C26995" w:rsidRDefault="000A2190" w:rsidP="00C516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F6CB3CE" w14:textId="25F9E24A" w:rsidR="000A2190" w:rsidRPr="00C26995" w:rsidRDefault="000A2190" w:rsidP="00C5164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F99" w:rsidRPr="00C26995" w14:paraId="41D93A34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0B6FE924" w14:textId="589DD56B" w:rsidR="006A0F99" w:rsidRPr="00C26995" w:rsidRDefault="006A0F99" w:rsidP="006A0F9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169" w:type="dxa"/>
            <w:vAlign w:val="bottom"/>
          </w:tcPr>
          <w:p w14:paraId="5F4FCE90" w14:textId="69142220" w:rsidR="006A0F99" w:rsidRPr="00C26995" w:rsidRDefault="006A0F99" w:rsidP="006A0F9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B444E7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5C41C8D" w14:textId="6606BBD3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87FD67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F112A64" w14:textId="02F3223D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940D3A" w14:textId="77777777" w:rsidR="006A0F99" w:rsidRPr="00C26995" w:rsidRDefault="006A0F99" w:rsidP="006A0F9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ACC4E2E" w14:textId="0448627A" w:rsidR="006A0F99" w:rsidRPr="00C26995" w:rsidRDefault="00A77235" w:rsidP="008770B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030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36" w:type="dxa"/>
            <w:vAlign w:val="bottom"/>
          </w:tcPr>
          <w:p w14:paraId="5ADFE199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9DE8ED6" w14:textId="628CC336" w:rsidR="006A0F99" w:rsidRPr="00C26995" w:rsidRDefault="00A77235" w:rsidP="006A0F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F79D1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030</w:t>
            </w:r>
            <w:r w:rsidR="009F79D1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41" w:type="dxa"/>
            <w:vAlign w:val="bottom"/>
          </w:tcPr>
          <w:p w14:paraId="4A1A82EE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1DC078" w14:textId="14C9884D" w:rsidR="006A0F99" w:rsidRPr="00C26995" w:rsidRDefault="006A0F99" w:rsidP="006A0F9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E6DBDE4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31ACF3D" w14:textId="31DD6070" w:rsidR="006A0F99" w:rsidRPr="00C26995" w:rsidRDefault="006A0F99" w:rsidP="006A0F99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8D10EE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CF5606" w14:textId="4DB4F30F" w:rsidR="006A0F99" w:rsidRPr="00C26995" w:rsidRDefault="006A0F99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2413AD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813921E" w14:textId="64B509CF" w:rsidR="006A0F99" w:rsidRPr="00C26995" w:rsidRDefault="006A0F99" w:rsidP="006A0F99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F99" w:rsidRPr="00C26995" w14:paraId="32582FBE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128D0DDD" w14:textId="77777777" w:rsidR="006A0F99" w:rsidRPr="00C26995" w:rsidRDefault="006A0F99" w:rsidP="006A0F9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4859A416" w14:textId="446E22FB" w:rsidR="006A0F99" w:rsidRPr="00C26995" w:rsidRDefault="006A0F99" w:rsidP="006A0F9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F8C0CD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F094606" w14:textId="1D1825B3" w:rsidR="006A0F99" w:rsidRPr="00C26995" w:rsidRDefault="00A77235" w:rsidP="006A0F9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775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973</w:t>
            </w:r>
          </w:p>
        </w:tc>
        <w:tc>
          <w:tcPr>
            <w:tcW w:w="270" w:type="dxa"/>
            <w:vAlign w:val="bottom"/>
          </w:tcPr>
          <w:p w14:paraId="11D02DF2" w14:textId="10233046" w:rsidR="006A0F99" w:rsidRPr="00C26995" w:rsidRDefault="006A0F99" w:rsidP="006A0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A7F679D" w14:textId="44753515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B6F5EA" w14:textId="77777777" w:rsidR="006A0F99" w:rsidRPr="00C26995" w:rsidRDefault="006A0F99" w:rsidP="006A0F9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A04B97E" w14:textId="54AF15A3" w:rsidR="006A0F99" w:rsidRPr="00C26995" w:rsidRDefault="00A77235" w:rsidP="006A0F9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36" w:type="dxa"/>
            <w:vAlign w:val="bottom"/>
          </w:tcPr>
          <w:p w14:paraId="224D0C6A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0E1F8E2" w14:textId="6BD14A9C" w:rsidR="006A0F99" w:rsidRPr="00C26995" w:rsidRDefault="00A77235" w:rsidP="006A0F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805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41" w:type="dxa"/>
            <w:vAlign w:val="bottom"/>
          </w:tcPr>
          <w:p w14:paraId="78159651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34A5AC" w14:textId="1CBAD02E" w:rsidR="006A0F99" w:rsidRPr="00C26995" w:rsidRDefault="006A0F99" w:rsidP="006A0F9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1C4B3CA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232336A" w14:textId="4CB8C7CB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806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270" w:type="dxa"/>
            <w:vAlign w:val="bottom"/>
          </w:tcPr>
          <w:p w14:paraId="5AEB139E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C7164" w14:textId="1DAC2CD7" w:rsidR="006A0F99" w:rsidRPr="00C26995" w:rsidRDefault="006A0F99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76BD68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64CFB79" w14:textId="0923C4A1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806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046</w:t>
            </w:r>
          </w:p>
        </w:tc>
      </w:tr>
      <w:tr w:rsidR="00174E9A" w:rsidRPr="00C26995" w14:paraId="7D748F21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7C2C68B5" w14:textId="77777777" w:rsidR="00174E9A" w:rsidRPr="00C26995" w:rsidRDefault="00174E9A" w:rsidP="00174E9A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4EB9DC0B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3B683D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11AC89F" w14:textId="0F154233" w:rsidR="00174E9A" w:rsidRPr="00C26995" w:rsidRDefault="00174E9A" w:rsidP="00174E9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8F5B25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5A87D0D" w14:textId="04215DB9" w:rsidR="00174E9A" w:rsidRPr="00C26995" w:rsidRDefault="00174E9A" w:rsidP="00174E9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D210B3" w14:textId="77777777" w:rsidR="00174E9A" w:rsidRPr="00C26995" w:rsidRDefault="00174E9A" w:rsidP="00174E9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4D7669D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8868BB" w14:textId="77777777" w:rsidR="00174E9A" w:rsidRPr="00C26995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A26A3A6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7610FB7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A4B56D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6D0D730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4DC15F1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429FA9" w14:textId="77777777" w:rsidR="00174E9A" w:rsidRPr="00C26995" w:rsidRDefault="00174E9A" w:rsidP="00174E9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F3D976" w14:textId="77777777" w:rsidR="00174E9A" w:rsidRPr="00C26995" w:rsidRDefault="00174E9A" w:rsidP="0017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EA26CA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ADEB938" w14:textId="77777777" w:rsidR="00174E9A" w:rsidRPr="00C26995" w:rsidRDefault="00174E9A" w:rsidP="00174E9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0F99" w:rsidRPr="00C26995" w14:paraId="7CB6BB7B" w14:textId="77777777" w:rsidTr="006425B4">
        <w:trPr>
          <w:trHeight w:val="261"/>
        </w:trPr>
        <w:tc>
          <w:tcPr>
            <w:tcW w:w="3454" w:type="dxa"/>
          </w:tcPr>
          <w:p w14:paraId="7BA3D381" w14:textId="77777777" w:rsidR="006A0F99" w:rsidRPr="00C26995" w:rsidRDefault="006A0F99" w:rsidP="006A0F99">
            <w:pPr>
              <w:ind w:left="160" w:right="-9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56F5F911" w14:textId="5040CC9A" w:rsidR="006A0F99" w:rsidRPr="00C26995" w:rsidRDefault="006A0F99" w:rsidP="006A0F9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60EF19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2C15777" w14:textId="757C8EF1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4551B7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45C9905" w14:textId="3A1F70A6" w:rsidR="006A0F99" w:rsidRPr="00C26995" w:rsidRDefault="00A77235" w:rsidP="006A0F9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918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742</w:t>
            </w:r>
          </w:p>
        </w:tc>
        <w:tc>
          <w:tcPr>
            <w:tcW w:w="236" w:type="dxa"/>
            <w:vAlign w:val="bottom"/>
          </w:tcPr>
          <w:p w14:paraId="5F672FDA" w14:textId="77777777" w:rsidR="006A0F99" w:rsidRPr="00C26995" w:rsidRDefault="006A0F99" w:rsidP="006A0F9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4A3B2A3" w14:textId="2DC38AC6" w:rsidR="006A0F99" w:rsidRPr="00C26995" w:rsidRDefault="006A0F99" w:rsidP="006A0F9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708D507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8E16820" w14:textId="78E48911" w:rsidR="006A0F99" w:rsidRPr="00C26995" w:rsidRDefault="00A77235" w:rsidP="006A0F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918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742</w:t>
            </w:r>
          </w:p>
        </w:tc>
        <w:tc>
          <w:tcPr>
            <w:tcW w:w="241" w:type="dxa"/>
            <w:vAlign w:val="bottom"/>
          </w:tcPr>
          <w:p w14:paraId="5A6473C2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B9B50A" w14:textId="540C4BA6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083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37</w:t>
            </w:r>
            <w:r w:rsidR="004F3A0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21631920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1C7A7F4" w14:textId="2A0CF237" w:rsidR="006A0F99" w:rsidRPr="00C26995" w:rsidRDefault="006A0F99" w:rsidP="006A0F99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8338D9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28A464" w14:textId="3A7A1C42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2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835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70" w:type="dxa"/>
            <w:vAlign w:val="bottom"/>
          </w:tcPr>
          <w:p w14:paraId="2E3755B7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BE0089A" w14:textId="18CD4214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3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918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74</w:t>
            </w:r>
            <w:r w:rsidR="004F3A0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A0F99" w:rsidRPr="00C26995" w14:paraId="048B4ED3" w14:textId="77777777" w:rsidTr="006425B4">
        <w:trPr>
          <w:trHeight w:val="261"/>
        </w:trPr>
        <w:tc>
          <w:tcPr>
            <w:tcW w:w="3454" w:type="dxa"/>
          </w:tcPr>
          <w:p w14:paraId="09435F17" w14:textId="77777777" w:rsidR="006A0F99" w:rsidRPr="00C26995" w:rsidRDefault="006A0F99" w:rsidP="006A0F99">
            <w:pPr>
              <w:ind w:left="160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78A39D24" w14:textId="60F60C7B" w:rsidR="006A0F99" w:rsidRPr="00C26995" w:rsidRDefault="006A0F99" w:rsidP="006A0F9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D0593A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EFBD651" w14:textId="46849EEC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59CFDF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6886DCF" w14:textId="7D974BED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E98932" w14:textId="77777777" w:rsidR="006A0F99" w:rsidRPr="00C26995" w:rsidRDefault="006A0F99" w:rsidP="006A0F9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C412BB0" w14:textId="3F752555" w:rsidR="006A0F99" w:rsidRPr="00C26995" w:rsidRDefault="00A77235" w:rsidP="006A0F9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236" w:type="dxa"/>
            <w:vAlign w:val="bottom"/>
          </w:tcPr>
          <w:p w14:paraId="1B35E7C4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E09022C" w14:textId="2BD49A91" w:rsidR="006A0F99" w:rsidRPr="00C26995" w:rsidRDefault="00A77235" w:rsidP="006A0F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</w:p>
        </w:tc>
        <w:tc>
          <w:tcPr>
            <w:tcW w:w="241" w:type="dxa"/>
            <w:vAlign w:val="bottom"/>
          </w:tcPr>
          <w:p w14:paraId="3AA54620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800214" w14:textId="380BF142" w:rsidR="006A0F99" w:rsidRPr="00C26995" w:rsidRDefault="006A0F99" w:rsidP="006A0F9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6DCABE8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ABBB9D2" w14:textId="3228432C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107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70" w:type="dxa"/>
            <w:vAlign w:val="bottom"/>
          </w:tcPr>
          <w:p w14:paraId="3ED4A5A0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E2BA05" w14:textId="36D2868F" w:rsidR="006A0F99" w:rsidRPr="00C26995" w:rsidRDefault="006A0F99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075C48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46C29C5" w14:textId="6A27AE91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107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6A0F99" w:rsidRPr="00C26995" w14:paraId="3B6C1637" w14:textId="77777777" w:rsidTr="006425B4">
        <w:trPr>
          <w:trHeight w:val="261"/>
        </w:trPr>
        <w:tc>
          <w:tcPr>
            <w:tcW w:w="3454" w:type="dxa"/>
          </w:tcPr>
          <w:p w14:paraId="5D1E14E3" w14:textId="06D7D275" w:rsidR="006A0F99" w:rsidRPr="00C26995" w:rsidRDefault="006A0F99" w:rsidP="006A0F9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9" w:type="dxa"/>
            <w:vAlign w:val="bottom"/>
          </w:tcPr>
          <w:p w14:paraId="6614430C" w14:textId="5A49B109" w:rsidR="006A0F99" w:rsidRPr="00C26995" w:rsidRDefault="006A0F99" w:rsidP="006A0F9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5D037E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55BD456" w14:textId="68D1A8CF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EDBFBC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1E156A1" w14:textId="3048C2ED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CC53554" w14:textId="77777777" w:rsidR="006A0F99" w:rsidRPr="00C26995" w:rsidRDefault="006A0F99" w:rsidP="006A0F9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49BC55D" w14:textId="5BE5E30A" w:rsidR="006A0F99" w:rsidRPr="00C26995" w:rsidRDefault="00A77235" w:rsidP="006A0F9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36" w:type="dxa"/>
            <w:vAlign w:val="bottom"/>
          </w:tcPr>
          <w:p w14:paraId="36EF3F34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3586D22" w14:textId="52029131" w:rsidR="006A0F99" w:rsidRPr="00C26995" w:rsidRDefault="00A77235" w:rsidP="006A0F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41" w:type="dxa"/>
            <w:vAlign w:val="bottom"/>
          </w:tcPr>
          <w:p w14:paraId="425F7084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C5683" w14:textId="3D3349C4" w:rsidR="006A0F99" w:rsidRPr="00C26995" w:rsidRDefault="006A0F99" w:rsidP="006A0F9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3FC245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60CB360" w14:textId="695C050A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149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270" w:type="dxa"/>
            <w:vAlign w:val="bottom"/>
          </w:tcPr>
          <w:p w14:paraId="204A2957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20C2AD" w14:textId="0061EC8D" w:rsidR="006A0F99" w:rsidRPr="00C26995" w:rsidRDefault="006A0F99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D9390A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76E3ECD" w14:textId="7944BE88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149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746</w:t>
            </w:r>
          </w:p>
        </w:tc>
      </w:tr>
      <w:tr w:rsidR="006A0F99" w:rsidRPr="00C26995" w14:paraId="31D53A72" w14:textId="77777777" w:rsidTr="006425B4">
        <w:trPr>
          <w:trHeight w:val="261"/>
        </w:trPr>
        <w:tc>
          <w:tcPr>
            <w:tcW w:w="3454" w:type="dxa"/>
          </w:tcPr>
          <w:p w14:paraId="4E2A2FD4" w14:textId="708C672F" w:rsidR="006A0F99" w:rsidRPr="00C26995" w:rsidRDefault="006A0F99" w:rsidP="006A0F9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4379A86B" w14:textId="581984C1" w:rsidR="006A0F99" w:rsidRPr="00C26995" w:rsidRDefault="006A0F99" w:rsidP="006A0F9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D3ED788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EDF3AE5" w14:textId="4E460EAD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E34FC3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F77CD40" w14:textId="726AD370" w:rsidR="006A0F99" w:rsidRPr="00C26995" w:rsidRDefault="006A0F99" w:rsidP="006A0F9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09C8D3" w14:textId="77777777" w:rsidR="006A0F99" w:rsidRPr="00C26995" w:rsidRDefault="006A0F99" w:rsidP="006A0F9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C69FF73" w14:textId="0F4E165F" w:rsidR="006A0F99" w:rsidRPr="00C26995" w:rsidRDefault="00A77235" w:rsidP="006A0F9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36" w:type="dxa"/>
            <w:vAlign w:val="bottom"/>
          </w:tcPr>
          <w:p w14:paraId="1979AC7C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BDAC306" w14:textId="069E649F" w:rsidR="006A0F99" w:rsidRPr="00C26995" w:rsidRDefault="00A77235" w:rsidP="006A0F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  <w:r w:rsidR="006A0F99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41" w:type="dxa"/>
            <w:vAlign w:val="bottom"/>
          </w:tcPr>
          <w:p w14:paraId="42789CF0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29826C" w14:textId="73A1C768" w:rsidR="006A0F99" w:rsidRPr="00C26995" w:rsidRDefault="006A0F99" w:rsidP="006A0F9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B7D3DE7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EBCAA7F" w14:textId="25370E6B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915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270" w:type="dxa"/>
            <w:vAlign w:val="bottom"/>
          </w:tcPr>
          <w:p w14:paraId="56E5B356" w14:textId="77777777" w:rsidR="006A0F99" w:rsidRPr="00C26995" w:rsidRDefault="006A0F99" w:rsidP="006A0F9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1DC4FB" w14:textId="24BDBA98" w:rsidR="006A0F99" w:rsidRPr="00C26995" w:rsidRDefault="006A0F99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1AA9C0" w14:textId="77777777" w:rsidR="006A0F99" w:rsidRPr="00C26995" w:rsidRDefault="006A0F99" w:rsidP="006A0F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3EEF90C" w14:textId="0C15E310" w:rsidR="006A0F99" w:rsidRPr="00C26995" w:rsidRDefault="00A77235" w:rsidP="006A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915</w:t>
            </w:r>
            <w:r w:rsidR="006A0F9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053</w:t>
            </w:r>
          </w:p>
        </w:tc>
      </w:tr>
      <w:tr w:rsidR="00B05FEB" w:rsidRPr="00C26995" w14:paraId="797E7889" w14:textId="77777777" w:rsidTr="006425B4">
        <w:trPr>
          <w:trHeight w:val="261"/>
        </w:trPr>
        <w:tc>
          <w:tcPr>
            <w:tcW w:w="3454" w:type="dxa"/>
          </w:tcPr>
          <w:p w14:paraId="2A276D9E" w14:textId="77777777" w:rsidR="00B05FEB" w:rsidRPr="00C26995" w:rsidRDefault="00B05FEB" w:rsidP="00A2306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5A50351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7D07C0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59F3BF8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CC9687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BB76F11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CB797" w14:textId="77777777" w:rsidR="00B05FEB" w:rsidRPr="00C26995" w:rsidRDefault="00B05FEB" w:rsidP="00A2306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98C0294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4BE918" w14:textId="77777777" w:rsidR="00B05FEB" w:rsidRPr="00C26995" w:rsidRDefault="00B05FEB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A3A04D3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ED7FAF4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C3367C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20E16B4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189C131" w14:textId="77777777" w:rsidR="00B05FEB" w:rsidRPr="00C26995" w:rsidRDefault="00B05FEB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C571C7" w14:textId="77777777" w:rsidR="00B05FEB" w:rsidRPr="00C26995" w:rsidRDefault="00B05FEB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AADE99" w14:textId="77777777" w:rsidR="00B05FEB" w:rsidRPr="00C26995" w:rsidRDefault="00B05FEB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2A5E6F" w14:textId="77777777" w:rsidR="00B05FEB" w:rsidRPr="00C26995" w:rsidRDefault="00B05FEB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775B3C5" w14:textId="77777777" w:rsidR="00B05FEB" w:rsidRPr="00C26995" w:rsidRDefault="00B05FEB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01CE1D9B" w14:textId="77777777" w:rsidTr="006425B4">
        <w:trPr>
          <w:trHeight w:val="261"/>
        </w:trPr>
        <w:tc>
          <w:tcPr>
            <w:tcW w:w="3454" w:type="dxa"/>
          </w:tcPr>
          <w:p w14:paraId="110AC29F" w14:textId="77777777" w:rsidR="0041582D" w:rsidRPr="00C26995" w:rsidRDefault="0041582D" w:rsidP="00A23069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4D8FA7E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30E9E78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2E2549D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D4B79F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E950528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F3CAC9" w14:textId="77777777" w:rsidR="0041582D" w:rsidRPr="00C26995" w:rsidRDefault="0041582D" w:rsidP="00A23069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4B77994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C00693" w14:textId="77777777" w:rsidR="0041582D" w:rsidRPr="00C26995" w:rsidRDefault="0041582D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AC8E6C7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84A5508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ACEDC0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3298A10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BA23AD6" w14:textId="77777777" w:rsidR="0041582D" w:rsidRPr="00C26995" w:rsidRDefault="0041582D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B81855" w14:textId="77777777" w:rsidR="0041582D" w:rsidRPr="00C26995" w:rsidRDefault="0041582D" w:rsidP="00A23069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8A57B6" w14:textId="77777777" w:rsidR="0041582D" w:rsidRPr="00C26995" w:rsidRDefault="0041582D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53AAFE" w14:textId="77777777" w:rsidR="0041582D" w:rsidRPr="00C26995" w:rsidRDefault="0041582D" w:rsidP="00A23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8D3D639" w14:textId="77777777" w:rsidR="0041582D" w:rsidRPr="00C26995" w:rsidRDefault="0041582D" w:rsidP="00A23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7EE0B73D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7BAA4F9F" w14:textId="11F21CD9" w:rsidR="0041582D" w:rsidRPr="00C26995" w:rsidRDefault="00A77235" w:rsidP="0041582D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2568</w:t>
            </w:r>
          </w:p>
        </w:tc>
        <w:tc>
          <w:tcPr>
            <w:tcW w:w="1169" w:type="dxa"/>
            <w:vAlign w:val="bottom"/>
          </w:tcPr>
          <w:p w14:paraId="4FBD75E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6020F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CDD709C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35D21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9C95F6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5E8C5F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F3C060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C1365C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B4F10C8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343ACA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44A24B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7213069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EF0A58C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0BCBD8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97EB18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22D87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2D6A0BA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6B558364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67541D24" w14:textId="621E3BCE" w:rsidR="0041582D" w:rsidRPr="00C26995" w:rsidRDefault="0041582D" w:rsidP="0041582D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20EEE65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075F8A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DE8F2F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BEED8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3AAA25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23B995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9933CE8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0945776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5EC392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258C370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4E83B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791FF020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94BE400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76AEE3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2020F8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9D902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5AFFBA4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3DC3BEDF" w14:textId="77777777" w:rsidTr="006425B4">
        <w:trPr>
          <w:trHeight w:val="261"/>
        </w:trPr>
        <w:tc>
          <w:tcPr>
            <w:tcW w:w="3454" w:type="dxa"/>
          </w:tcPr>
          <w:p w14:paraId="231C32CA" w14:textId="0CCA6DF9" w:rsidR="0041582D" w:rsidRPr="00C26995" w:rsidRDefault="0041582D" w:rsidP="0041582D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0BD5227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98C43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1AD4628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6938E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2B8137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ACF7C24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4DA6EF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ADF8CD6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D2AD3CB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F0BFBB8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C4AE1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9587A82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609D40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7D79CA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B6168B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BBC5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2C6554F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7C92EC80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6F5BA979" w14:textId="0EE87C2C" w:rsidR="0041582D" w:rsidRPr="00C26995" w:rsidRDefault="0041582D" w:rsidP="0041582D">
            <w:pPr>
              <w:ind w:right="-90" w:firstLine="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2A818955" w14:textId="0D28379F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67E5DD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8E1EFE4" w14:textId="2A3A087A" w:rsidR="0041582D" w:rsidRPr="00C26995" w:rsidRDefault="0041582D" w:rsidP="0041582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BCFD49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34D8BF3" w14:textId="58575A8F" w:rsidR="0041582D" w:rsidRPr="00C26995" w:rsidRDefault="0041582D" w:rsidP="004158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0FEA61E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437B99F" w14:textId="281C14D1" w:rsidR="0041582D" w:rsidRPr="00C26995" w:rsidRDefault="0041582D" w:rsidP="0041582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8D8E8BE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465B503" w14:textId="22B580D4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CDE14D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D1A93C" w14:textId="48D4B1CA" w:rsidR="0041582D" w:rsidRPr="00C26995" w:rsidRDefault="0041582D" w:rsidP="0041582D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C5640A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FC43E7" w14:textId="2A2AD90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C5D5F4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ADADBC" w14:textId="1A14C734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EED2B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D15E8DA" w14:textId="0A73DDE8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26F1" w:rsidRPr="00C26995" w14:paraId="58197189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3F9843B7" w14:textId="3947952B" w:rsidR="005926F1" w:rsidRPr="00C26995" w:rsidRDefault="005926F1" w:rsidP="005926F1">
            <w:pPr>
              <w:ind w:right="-90" w:firstLine="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4F6A9899" w14:textId="235BB067" w:rsidR="005926F1" w:rsidRPr="00C26995" w:rsidRDefault="00A77235" w:rsidP="005926F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926F1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371</w:t>
            </w:r>
            <w:r w:rsidR="005926F1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236" w:type="dxa"/>
            <w:vAlign w:val="bottom"/>
          </w:tcPr>
          <w:p w14:paraId="476D0C9C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D898D25" w14:textId="06637B75" w:rsidR="005926F1" w:rsidRPr="00C26995" w:rsidRDefault="005926F1" w:rsidP="005926F1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F8A16D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D55BC66" w14:textId="34B1571F" w:rsidR="005926F1" w:rsidRPr="00C26995" w:rsidRDefault="005926F1" w:rsidP="005926F1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295AD1" w14:textId="77777777" w:rsidR="005926F1" w:rsidRPr="00C26995" w:rsidRDefault="005926F1" w:rsidP="005926F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68DBB86" w14:textId="03F6E175" w:rsidR="005926F1" w:rsidRPr="00C26995" w:rsidRDefault="005926F1" w:rsidP="005926F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5FD4FB" w14:textId="77777777" w:rsidR="005926F1" w:rsidRPr="00C26995" w:rsidRDefault="005926F1" w:rsidP="005926F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57A57BA" w14:textId="6577ABD4" w:rsidR="005926F1" w:rsidRPr="00C26995" w:rsidRDefault="00A77235" w:rsidP="005926F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926F1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371</w:t>
            </w:r>
            <w:r w:rsidR="005926F1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241" w:type="dxa"/>
            <w:vAlign w:val="bottom"/>
          </w:tcPr>
          <w:p w14:paraId="718483C3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BFC029" w14:textId="52CC7CD2" w:rsidR="005926F1" w:rsidRPr="00C26995" w:rsidRDefault="005926F1" w:rsidP="005926F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E3BA328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EF3391" w14:textId="33C903B2" w:rsidR="005926F1" w:rsidRPr="00C26995" w:rsidRDefault="00A77235" w:rsidP="0059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="005926F1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371</w:t>
            </w:r>
            <w:r w:rsidR="005926F1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70" w:type="dxa"/>
            <w:vAlign w:val="bottom"/>
          </w:tcPr>
          <w:p w14:paraId="7399E2DE" w14:textId="77777777" w:rsidR="005926F1" w:rsidRPr="00C26995" w:rsidRDefault="005926F1" w:rsidP="005926F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A14A65" w14:textId="6DE450E6" w:rsidR="005926F1" w:rsidRPr="00C26995" w:rsidRDefault="005926F1" w:rsidP="0059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AFF1B6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FD8B80C" w14:textId="22D4B643" w:rsidR="005926F1" w:rsidRPr="00C26995" w:rsidRDefault="00A77235" w:rsidP="0059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="005926F1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371</w:t>
            </w:r>
            <w:r w:rsidR="005926F1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5926F1" w:rsidRPr="00C26995" w14:paraId="512F3552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0634C134" w14:textId="3D4AE93D" w:rsidR="005926F1" w:rsidRPr="00C26995" w:rsidRDefault="005926F1" w:rsidP="005926F1">
            <w:pPr>
              <w:ind w:right="-90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30E4A7E1" w14:textId="6A34CB2D" w:rsidR="005926F1" w:rsidRPr="00C26995" w:rsidRDefault="005926F1" w:rsidP="005926F1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094139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118036C" w14:textId="4455D344" w:rsidR="005926F1" w:rsidRPr="00C26995" w:rsidRDefault="00A77235" w:rsidP="005926F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2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506</w:t>
            </w:r>
            <w:r w:rsidR="005926F1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70" w:type="dxa"/>
            <w:vAlign w:val="bottom"/>
          </w:tcPr>
          <w:p w14:paraId="0148064D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3267710" w14:textId="126804F9" w:rsidR="005926F1" w:rsidRPr="00C26995" w:rsidRDefault="005926F1" w:rsidP="005926F1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B27868" w14:textId="77777777" w:rsidR="005926F1" w:rsidRPr="00C26995" w:rsidRDefault="005926F1" w:rsidP="005926F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AC1F9B0" w14:textId="31340678" w:rsidR="005926F1" w:rsidRPr="00C26995" w:rsidRDefault="005926F1" w:rsidP="005926F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94887E" w14:textId="77777777" w:rsidR="005926F1" w:rsidRPr="00C26995" w:rsidRDefault="005926F1" w:rsidP="005926F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344FC0D" w14:textId="4D098B7B" w:rsidR="005926F1" w:rsidRPr="00C26995" w:rsidRDefault="00A77235" w:rsidP="005926F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506</w:t>
            </w:r>
            <w:r w:rsidR="005926F1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41" w:type="dxa"/>
            <w:vAlign w:val="bottom"/>
          </w:tcPr>
          <w:p w14:paraId="488653FE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5105DF" w14:textId="09DD6301" w:rsidR="005926F1" w:rsidRPr="00C26995" w:rsidRDefault="005926F1" w:rsidP="005926F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35B2A9C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7E5A0C" w14:textId="58596532" w:rsidR="005926F1" w:rsidRPr="00C26995" w:rsidRDefault="00A77235" w:rsidP="0059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506</w:t>
            </w:r>
            <w:r w:rsidR="005926F1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270" w:type="dxa"/>
            <w:vAlign w:val="bottom"/>
          </w:tcPr>
          <w:p w14:paraId="29513AC1" w14:textId="77777777" w:rsidR="005926F1" w:rsidRPr="00C26995" w:rsidRDefault="005926F1" w:rsidP="005926F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47C107" w14:textId="6B00794B" w:rsidR="005926F1" w:rsidRPr="00C26995" w:rsidRDefault="005926F1" w:rsidP="0059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C4E4E3" w14:textId="77777777" w:rsidR="005926F1" w:rsidRPr="00C26995" w:rsidRDefault="005926F1" w:rsidP="005926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78DACE9" w14:textId="2EA15B48" w:rsidR="005926F1" w:rsidRPr="00C26995" w:rsidRDefault="00A77235" w:rsidP="005926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506</w:t>
            </w:r>
            <w:r w:rsidR="005926F1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41582D" w:rsidRPr="00C26995" w14:paraId="1880E463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3248E1EC" w14:textId="77777777" w:rsidR="0041582D" w:rsidRPr="00C26995" w:rsidRDefault="0041582D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10FF759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90D84A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BC6693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C071F9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2E14070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71E082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9BE8A35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C8E8D2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F98AAC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EDBD90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21A16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C38FD2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1547EC3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8FBE28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7ECAAB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31C1B2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0E0BB5F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3C82FB1A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333B3D39" w14:textId="77777777" w:rsidR="0041582D" w:rsidRPr="00C26995" w:rsidRDefault="0041582D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2A88BE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0BC86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A12F23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E291E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03282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290C1B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BC245C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FB67DD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5CC6632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796EF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A3F68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B3503B0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BDB59B1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0CC493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DE1D1C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0F8F9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5056F14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0B" w:rsidRPr="00C26995" w14:paraId="702B22B9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73E85D8F" w14:textId="77777777" w:rsidR="00AC610B" w:rsidRPr="00C26995" w:rsidRDefault="00AC610B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45A2BFD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565843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584C38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4DECF0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58763F6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12DE15" w14:textId="77777777" w:rsidR="00AC610B" w:rsidRPr="00C26995" w:rsidRDefault="00AC610B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CDEC66F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6F855E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65C1023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4E3CFE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ABABCF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EEAE456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446A3A9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01843A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3A8C66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28EB09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FCDAB22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0B" w:rsidRPr="00C26995" w14:paraId="1D48F1F1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0AF4643F" w14:textId="77777777" w:rsidR="00AC610B" w:rsidRPr="00C26995" w:rsidRDefault="00AC610B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CB68ACB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F779A4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E0277FE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C24F4B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C68F28D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2DB9E7" w14:textId="77777777" w:rsidR="00AC610B" w:rsidRPr="00C26995" w:rsidRDefault="00AC610B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241B2FA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7BF569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782C01E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E112C3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DA3AB4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60B0DFE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2493D4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47FB97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8BA5F2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A29CD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ED28519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0B" w:rsidRPr="00C26995" w14:paraId="38080A42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2D7E66E5" w14:textId="77777777" w:rsidR="00AC610B" w:rsidRPr="00C26995" w:rsidRDefault="00AC610B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3E33EF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5B4260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E0E1B9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454AF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359E122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1EDBD9" w14:textId="77777777" w:rsidR="00AC610B" w:rsidRPr="00C26995" w:rsidRDefault="00AC610B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CE4EF78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C3AE0E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EF91272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4458492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FB90C2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2ED3366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0D9B07C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547C7B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386934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28C6A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05A01E9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10B" w:rsidRPr="00C26995" w14:paraId="2116E03C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7A1C05D8" w14:textId="77777777" w:rsidR="00AC610B" w:rsidRPr="00C26995" w:rsidRDefault="00AC610B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01915E6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69D7B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0858C67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682E3F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DC31720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5B2AB9" w14:textId="77777777" w:rsidR="00AC610B" w:rsidRPr="00C26995" w:rsidRDefault="00AC610B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482DE0B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CEF84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8CD522D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7D65D2A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C105C6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9075DE2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AA9A8F3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C36A2A" w14:textId="77777777" w:rsidR="00AC610B" w:rsidRPr="00C26995" w:rsidRDefault="00AC610B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CC98B7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0B5495" w14:textId="77777777" w:rsidR="00AC610B" w:rsidRPr="00C26995" w:rsidRDefault="00AC610B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9B8C97F" w14:textId="77777777" w:rsidR="00AC610B" w:rsidRPr="00C26995" w:rsidRDefault="00AC610B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0B4AD802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2623CB1D" w14:textId="6D06E06F" w:rsidR="0041582D" w:rsidRPr="00C26995" w:rsidRDefault="00A77235" w:rsidP="0041582D">
            <w:pPr>
              <w:ind w:right="-9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2568</w:t>
            </w:r>
          </w:p>
        </w:tc>
        <w:tc>
          <w:tcPr>
            <w:tcW w:w="1169" w:type="dxa"/>
            <w:vAlign w:val="bottom"/>
          </w:tcPr>
          <w:p w14:paraId="4633E310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9ABA3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DE7F02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F41BB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0D94EAB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ABDF9E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BAEA70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49E63F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C12D5A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99B4E8C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21136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DF1EEEB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567966C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027A0A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108C15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DAA8D2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48B33B1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82D" w:rsidRPr="00C26995" w14:paraId="02326EEA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5300249D" w14:textId="77777777" w:rsidR="0041582D" w:rsidRPr="00C26995" w:rsidRDefault="0041582D" w:rsidP="0041582D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47897C9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7D99BB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D7F4B7C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7FC8DC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C498C32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941FB2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990DF15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CB065E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8C0008A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8E1976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A529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CBE39C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8BC3EFF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C9938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2E7D09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7FA2EE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D9A4413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CAF" w:rsidRPr="00C26995" w14:paraId="0D916C7D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63D5AA99" w14:textId="77777777" w:rsidR="00AB0CAF" w:rsidRPr="00C26995" w:rsidRDefault="00AB0CAF" w:rsidP="00AB0CA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16FE9424" w14:textId="6769C89D" w:rsidR="00AB0CAF" w:rsidRPr="00C26995" w:rsidRDefault="00AB0CAF" w:rsidP="00AB0CAF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85EA6A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F7ECD56" w14:textId="060E0142" w:rsidR="00AB0CAF" w:rsidRPr="00C26995" w:rsidRDefault="00AB0CAF" w:rsidP="00AB0CA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981424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B496FE2" w14:textId="267C6981" w:rsidR="00AB0CAF" w:rsidRPr="00C26995" w:rsidRDefault="00AB0CAF" w:rsidP="00AB0CAF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5623E4" w14:textId="77777777" w:rsidR="00AB0CAF" w:rsidRPr="00C26995" w:rsidRDefault="00AB0CAF" w:rsidP="00AB0CAF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2ABC628" w14:textId="1838B3D3" w:rsidR="00AB0CAF" w:rsidRPr="00C26995" w:rsidRDefault="00AB0CAF" w:rsidP="00AB0CA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2DDCEB0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24F0DD5" w14:textId="13B17E19" w:rsidR="00AB0CAF" w:rsidRPr="00C26995" w:rsidRDefault="00AB0CAF" w:rsidP="009B2B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4DD25A54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E019F7" w14:textId="1F7559AC" w:rsidR="00AB0CAF" w:rsidRPr="00C26995" w:rsidRDefault="00AB0CAF" w:rsidP="00AB0C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550DD37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A436192" w14:textId="7B86EC6F" w:rsidR="00AB0CAF" w:rsidRPr="00C26995" w:rsidRDefault="00AB0CAF" w:rsidP="00AB0C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615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602E8AC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A4BEAB" w14:textId="3ADB3322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3351BB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2D341D5" w14:textId="5517E9B3" w:rsidR="00AB0CAF" w:rsidRPr="00C26995" w:rsidRDefault="00AB0CAF" w:rsidP="00AB0C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 w:hanging="92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615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0CAF" w:rsidRPr="00C26995" w14:paraId="22124D9D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5A220018" w14:textId="43609CE4" w:rsidR="00AB0CAF" w:rsidRPr="00C26995" w:rsidRDefault="00AB0CAF" w:rsidP="00AB0CA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656A9180" w14:textId="60423049" w:rsidR="00AB0CAF" w:rsidRPr="00C26995" w:rsidRDefault="00AB0CAF" w:rsidP="00AB0CAF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5CD436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845E6FF" w14:textId="6253053C" w:rsidR="00AB0CAF" w:rsidRPr="00C26995" w:rsidRDefault="00AB0CAF" w:rsidP="00AB0CA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BB9422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32ED1D6" w14:textId="0DE8537B" w:rsidR="00AB0CAF" w:rsidRPr="00C26995" w:rsidRDefault="00AB0CAF" w:rsidP="00AB0CAF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34F7C0" w14:textId="77777777" w:rsidR="00AB0CAF" w:rsidRPr="00C26995" w:rsidRDefault="00AB0CAF" w:rsidP="00AB0CAF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9116814" w14:textId="2D6103A1" w:rsidR="00AB0CAF" w:rsidRPr="00C26995" w:rsidRDefault="00AB0CAF" w:rsidP="00AB0CA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D28D40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7819CC0" w14:textId="72936ED9" w:rsidR="00AB0CAF" w:rsidRPr="00C26995" w:rsidRDefault="00AB0CAF" w:rsidP="00AB0CA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72675D0B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697366" w14:textId="73FDD194" w:rsidR="00AB0CAF" w:rsidRPr="00C26995" w:rsidRDefault="00AB0CAF" w:rsidP="00AB0C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27CC209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72C8CAB" w14:textId="28F55803" w:rsidR="00AB0CAF" w:rsidRPr="00C26995" w:rsidRDefault="00AB0CAF" w:rsidP="00AB0C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813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1D4BD8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F3817F" w14:textId="06457B98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BBD1DC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56EADE7" w14:textId="565264E6" w:rsidR="00AB0CAF" w:rsidRPr="00C26995" w:rsidRDefault="00AB0CAF" w:rsidP="00AB0C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813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B0CAF" w:rsidRPr="00C26995" w14:paraId="63F20157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1EFB9E4D" w14:textId="77777777" w:rsidR="00AB0CAF" w:rsidRPr="00C26995" w:rsidRDefault="00AB0CAF" w:rsidP="00AB0CAF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35F4ADDD" w14:textId="66434705" w:rsidR="00AB0CAF" w:rsidRPr="00C26995" w:rsidRDefault="00AB0CAF" w:rsidP="00AB0CAF">
            <w:pPr>
              <w:pStyle w:val="acctfourfigures"/>
              <w:tabs>
                <w:tab w:val="clear" w:pos="765"/>
                <w:tab w:val="decimal" w:pos="15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BED27A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19D47F8" w14:textId="25FCBAD8" w:rsidR="00AB0CAF" w:rsidRPr="00C26995" w:rsidRDefault="00AB0CAF" w:rsidP="00AB0CA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DED107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405F4E1" w14:textId="24D75274" w:rsidR="00AB0CAF" w:rsidRPr="00C26995" w:rsidRDefault="00AB0CAF" w:rsidP="00AB0CAF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900E78" w14:textId="77777777" w:rsidR="00AB0CAF" w:rsidRPr="00C26995" w:rsidRDefault="00AB0CAF" w:rsidP="00AB0CAF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887C3F3" w14:textId="2BBC2E5F" w:rsidR="00AB0CAF" w:rsidRPr="00C26995" w:rsidRDefault="00AB0CAF" w:rsidP="00AB0CA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943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062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74F727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13A5DA6" w14:textId="0D8A05CA" w:rsidR="00AB0CAF" w:rsidRPr="00C26995" w:rsidRDefault="00AB0CAF" w:rsidP="00AB0CA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943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062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772771E8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49D1DC" w14:textId="6B5E2083" w:rsidR="00AB0CAF" w:rsidRPr="00C26995" w:rsidRDefault="00AB0CAF" w:rsidP="00AB0C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E04B313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556A4AF" w14:textId="39B7D1C6" w:rsidR="00AB0CAF" w:rsidRPr="00C26995" w:rsidRDefault="00AB0CAF" w:rsidP="00AB0C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670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034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F8C409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856DC7" w14:textId="32A31A56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D14355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110FE20" w14:textId="40A159B1" w:rsidR="00AB0CAF" w:rsidRPr="00C26995" w:rsidRDefault="00AB0CAF" w:rsidP="00AB0C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670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034</w:t>
            </w: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1582D" w:rsidRPr="00C26995" w14:paraId="2FB94D42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75904EC5" w14:textId="0E6C888F" w:rsidR="0041582D" w:rsidRPr="00C26995" w:rsidRDefault="0041582D" w:rsidP="0041582D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3C2AE23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351B31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460FE05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FDC9C6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E32A778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4F67B5" w14:textId="77777777" w:rsidR="0041582D" w:rsidRPr="00C26995" w:rsidRDefault="0041582D" w:rsidP="0041582D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94A5EA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1ED71C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B2F12DB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7F3328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E720A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8DC101D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D630EE4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3EF8F3" w14:textId="77777777" w:rsidR="0041582D" w:rsidRPr="00C26995" w:rsidRDefault="0041582D" w:rsidP="0041582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E15DFE" w14:textId="77777777" w:rsidR="0041582D" w:rsidRPr="00C26995" w:rsidRDefault="0041582D" w:rsidP="00415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DF9957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30A5DB2" w14:textId="77777777" w:rsidR="0041582D" w:rsidRPr="00C26995" w:rsidRDefault="0041582D" w:rsidP="0041582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</w:tr>
      <w:tr w:rsidR="00AB0CAF" w:rsidRPr="00C26995" w14:paraId="36B19237" w14:textId="77777777" w:rsidTr="006425B4">
        <w:trPr>
          <w:trHeight w:val="261"/>
        </w:trPr>
        <w:tc>
          <w:tcPr>
            <w:tcW w:w="3454" w:type="dxa"/>
          </w:tcPr>
          <w:p w14:paraId="562A6023" w14:textId="2D14B4A2" w:rsidR="00AB0CAF" w:rsidRPr="00C26995" w:rsidRDefault="00AB0CAF" w:rsidP="00AB0CA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32B71062" w14:textId="36C8B185" w:rsidR="00AB0CAF" w:rsidRPr="00C26995" w:rsidRDefault="00AB0CAF" w:rsidP="00AB0CA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766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3FC4822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0681398" w14:textId="3AB2B91F" w:rsidR="00AB0CAF" w:rsidRPr="00C26995" w:rsidRDefault="00AB0CAF" w:rsidP="00AB0CA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C4A6DA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A41E41F" w14:textId="02412ED2" w:rsidR="00AB0CAF" w:rsidRPr="00C26995" w:rsidRDefault="00AB0CAF" w:rsidP="00AB0CAF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D93475" w14:textId="77777777" w:rsidR="00AB0CAF" w:rsidRPr="00C26995" w:rsidRDefault="00AB0CAF" w:rsidP="00AB0CAF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3BE3303" w14:textId="3BB8908A" w:rsidR="00AB0CAF" w:rsidRPr="00C26995" w:rsidRDefault="00AB0CAF" w:rsidP="00AB0CA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B7D102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0DA082E" w14:textId="1169EB84" w:rsidR="00AB0CAF" w:rsidRPr="00C26995" w:rsidRDefault="00AB0CAF" w:rsidP="00AB0CA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766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7788701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E01758" w14:textId="030E4663" w:rsidR="00AB0CAF" w:rsidRPr="00C26995" w:rsidRDefault="00AB0CAF" w:rsidP="00AB0C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0EC469C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35DBEFE" w14:textId="7D55AE4D" w:rsidR="00AB0CAF" w:rsidRPr="00C26995" w:rsidRDefault="00AB0CAF" w:rsidP="00AB0C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766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74D478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7A9EE" w14:textId="35D00AC9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0EDAFD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F3F958" w14:textId="10DF6AFF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728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766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0CAF" w:rsidRPr="00C26995" w14:paraId="06E5FB0F" w14:textId="77777777" w:rsidTr="006425B4">
        <w:trPr>
          <w:trHeight w:val="261"/>
        </w:trPr>
        <w:tc>
          <w:tcPr>
            <w:tcW w:w="3454" w:type="dxa"/>
            <w:vAlign w:val="bottom"/>
          </w:tcPr>
          <w:p w14:paraId="55431B86" w14:textId="7B4DB5F3" w:rsidR="00AB0CAF" w:rsidRPr="00C26995" w:rsidRDefault="00AB0CAF" w:rsidP="00AB0CAF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0A83D1D4" w14:textId="1B4FDE1E" w:rsidR="00AB0CAF" w:rsidRPr="00C26995" w:rsidRDefault="00AB0CAF" w:rsidP="00AB0CA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E1565F0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5F4A3AC" w14:textId="7458E733" w:rsidR="00AB0CAF" w:rsidRPr="00C26995" w:rsidRDefault="00AB0CAF" w:rsidP="00AB0CA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37BE25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6868848" w14:textId="343F2379" w:rsidR="00AB0CAF" w:rsidRPr="00C26995" w:rsidRDefault="00AB0CAF" w:rsidP="00AB0CAF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26E8C8" w14:textId="77777777" w:rsidR="00AB0CAF" w:rsidRPr="00C26995" w:rsidRDefault="00AB0CAF" w:rsidP="00AB0CAF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9BD0417" w14:textId="536E1225" w:rsidR="00AB0CAF" w:rsidRPr="00C26995" w:rsidRDefault="00AB0CAF" w:rsidP="00AB0CA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52D27A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B61705A" w14:textId="07AF8B92" w:rsidR="00AB0CAF" w:rsidRPr="00C26995" w:rsidRDefault="00AB0CAF" w:rsidP="00AB0CA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64202B52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2AE818" w14:textId="12FDF1B2" w:rsidR="00AB0CAF" w:rsidRPr="00C26995" w:rsidRDefault="00AB0CAF" w:rsidP="00AB0C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616AB80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EBE0B9D" w14:textId="727A0556" w:rsidR="00AB0CAF" w:rsidRPr="00C26995" w:rsidRDefault="00AB0CAF" w:rsidP="00AB0CA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D07620" w14:textId="77777777" w:rsidR="00AB0CAF" w:rsidRPr="00C26995" w:rsidRDefault="00AB0CAF" w:rsidP="00AB0CA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509FA3" w14:textId="4C795FEF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090D5A" w14:textId="77777777" w:rsidR="00AB0CAF" w:rsidRPr="00C26995" w:rsidRDefault="00AB0CAF" w:rsidP="00AB0C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5520712" w14:textId="79D3B7E8" w:rsidR="00AB0CAF" w:rsidRPr="00C26995" w:rsidRDefault="00AB0CAF" w:rsidP="00AB0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502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984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2A72573" w14:textId="77777777" w:rsidR="00D87B44" w:rsidRPr="00C26995" w:rsidRDefault="00D87B44"/>
    <w:tbl>
      <w:tblPr>
        <w:tblW w:w="15612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54"/>
        <w:gridCol w:w="1169"/>
        <w:gridCol w:w="236"/>
        <w:gridCol w:w="1351"/>
        <w:gridCol w:w="236"/>
        <w:gridCol w:w="1293"/>
        <w:gridCol w:w="236"/>
        <w:gridCol w:w="1186"/>
        <w:gridCol w:w="236"/>
        <w:gridCol w:w="1117"/>
        <w:gridCol w:w="6"/>
        <w:gridCol w:w="235"/>
        <w:gridCol w:w="6"/>
        <w:gridCol w:w="894"/>
        <w:gridCol w:w="241"/>
        <w:gridCol w:w="1185"/>
        <w:gridCol w:w="270"/>
        <w:gridCol w:w="900"/>
        <w:gridCol w:w="270"/>
        <w:gridCol w:w="1085"/>
        <w:gridCol w:w="6"/>
      </w:tblGrid>
      <w:tr w:rsidR="00D87B44" w:rsidRPr="00C26995" w14:paraId="1EB2C3A9" w14:textId="77777777" w:rsidTr="00E43779">
        <w:trPr>
          <w:trHeight w:val="261"/>
          <w:tblHeader/>
        </w:trPr>
        <w:tc>
          <w:tcPr>
            <w:tcW w:w="3454" w:type="dxa"/>
            <w:vAlign w:val="bottom"/>
          </w:tcPr>
          <w:p w14:paraId="7E8C6022" w14:textId="77777777" w:rsidR="00D87B44" w:rsidRPr="00C26995" w:rsidRDefault="00D87B44" w:rsidP="00D87B44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8" w:type="dxa"/>
            <w:gridSpan w:val="20"/>
            <w:vAlign w:val="bottom"/>
          </w:tcPr>
          <w:p w14:paraId="5770D546" w14:textId="69627032" w:rsidR="00D87B44" w:rsidRPr="00C26995" w:rsidRDefault="00D87B44" w:rsidP="00D87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26A7" w:rsidRPr="00C26995" w14:paraId="2600EC1F" w14:textId="77777777" w:rsidTr="00E43779">
        <w:trPr>
          <w:trHeight w:val="261"/>
          <w:tblHeader/>
        </w:trPr>
        <w:tc>
          <w:tcPr>
            <w:tcW w:w="3454" w:type="dxa"/>
            <w:vAlign w:val="bottom"/>
          </w:tcPr>
          <w:p w14:paraId="5D54DFF3" w14:textId="77777777" w:rsidR="00DF26A7" w:rsidRPr="00C26995" w:rsidRDefault="00DF26A7" w:rsidP="00DF26A7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66" w:type="dxa"/>
            <w:gridSpan w:val="10"/>
            <w:tcBorders>
              <w:bottom w:val="single" w:sz="4" w:space="0" w:color="auto"/>
            </w:tcBorders>
            <w:vAlign w:val="bottom"/>
          </w:tcPr>
          <w:p w14:paraId="7869F582" w14:textId="626A6AAF" w:rsidR="00DF26A7" w:rsidRPr="00C26995" w:rsidRDefault="00DF26A7" w:rsidP="00DF26A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13FC697A" w14:textId="77777777" w:rsidR="00DF26A7" w:rsidRPr="00C26995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1" w:type="dxa"/>
            <w:gridSpan w:val="8"/>
            <w:tcBorders>
              <w:bottom w:val="single" w:sz="4" w:space="0" w:color="auto"/>
            </w:tcBorders>
            <w:vAlign w:val="bottom"/>
          </w:tcPr>
          <w:p w14:paraId="08043F66" w14:textId="7BCD20FF" w:rsidR="00DF26A7" w:rsidRPr="00C26995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F26A7" w:rsidRPr="00C26995" w14:paraId="7DAC2C47" w14:textId="77777777" w:rsidTr="00E43779">
        <w:trPr>
          <w:gridAfter w:val="1"/>
          <w:wAfter w:w="6" w:type="dxa"/>
          <w:trHeight w:val="261"/>
          <w:tblHeader/>
        </w:trPr>
        <w:tc>
          <w:tcPr>
            <w:tcW w:w="3454" w:type="dxa"/>
            <w:vAlign w:val="bottom"/>
          </w:tcPr>
          <w:p w14:paraId="3FDD26CC" w14:textId="74CE5B2B" w:rsidR="00DF26A7" w:rsidRPr="00C26995" w:rsidRDefault="00DF26A7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7429CCB" w14:textId="77777777" w:rsidR="00371585" w:rsidRPr="00C26995" w:rsidRDefault="00DF26A7" w:rsidP="00DF26A7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t>เครื่องมือที่ใช้</w:t>
            </w:r>
          </w:p>
          <w:p w14:paraId="719F7AA6" w14:textId="5F778553" w:rsidR="00DF26A7" w:rsidRPr="00C26995" w:rsidRDefault="00DF26A7" w:rsidP="00DF26A7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t>ในการป้องกัน</w:t>
            </w:r>
          </w:p>
          <w:p w14:paraId="22262A5E" w14:textId="0E311750" w:rsidR="00DF26A7" w:rsidRPr="00C26995" w:rsidRDefault="00DF26A7" w:rsidP="00DF26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D340BDA" w14:textId="77777777" w:rsidR="00DF26A7" w:rsidRPr="00C26995" w:rsidRDefault="00DF26A7" w:rsidP="00DF26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0B76A69" w14:textId="5A7C4F7C" w:rsidR="00DF26A7" w:rsidRPr="006425B4" w:rsidRDefault="001303D0" w:rsidP="006425B4">
            <w:pPr>
              <w:pStyle w:val="acctfourfigures"/>
              <w:tabs>
                <w:tab w:val="clear" w:pos="765"/>
              </w:tabs>
              <w:ind w:left="-110" w:right="-80" w:hanging="15"/>
              <w:jc w:val="center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="006425B4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 w:rsidR="006425B4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</w:t>
            </w:r>
            <w:r w:rsidR="00D8302F" w:rsidRPr="00C26995"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อ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7A0B2B" w14:textId="77777777" w:rsidR="00DF26A7" w:rsidRPr="00C26995" w:rsidRDefault="00DF26A7" w:rsidP="00DF2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00B6656" w14:textId="27E508A3" w:rsidR="00DF26A7" w:rsidRPr="00C26995" w:rsidRDefault="00DF26A7" w:rsidP="00DF26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61B26E" w14:textId="77777777" w:rsidR="00DF26A7" w:rsidRPr="00C26995" w:rsidRDefault="00DF26A7" w:rsidP="00DF26A7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F0700DA" w14:textId="18890E8A" w:rsidR="00DF26A7" w:rsidRPr="00C26995" w:rsidRDefault="00DF26A7" w:rsidP="00DF26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AB878F8" w14:textId="77777777" w:rsidR="00DF26A7" w:rsidRPr="00C26995" w:rsidRDefault="00DF26A7" w:rsidP="00DF26A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205B0C3" w14:textId="5CFF75E2" w:rsidR="00DF26A7" w:rsidRPr="00C26995" w:rsidRDefault="00DF26A7" w:rsidP="00DF26A7">
            <w:pPr>
              <w:pStyle w:val="acctfourfigures"/>
              <w:tabs>
                <w:tab w:val="clear" w:pos="765"/>
              </w:tabs>
              <w:spacing w:line="240" w:lineRule="atLeast"/>
              <w:ind w:left="-43" w:right="-21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  <w:vAlign w:val="bottom"/>
          </w:tcPr>
          <w:p w14:paraId="5F5B0D8B" w14:textId="77777777" w:rsidR="00DF26A7" w:rsidRPr="00C26995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3236C21" w14:textId="566D5DE6" w:rsidR="00DF26A7" w:rsidRPr="00C26995" w:rsidRDefault="00DF26A7" w:rsidP="00DF26A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0F817A3" w14:textId="77777777" w:rsidR="00DF26A7" w:rsidRPr="00C26995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8AFA667" w14:textId="074FBA81" w:rsidR="00DF26A7" w:rsidRPr="00C26995" w:rsidRDefault="00DF26A7" w:rsidP="00DF26A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7D42" w14:textId="77777777" w:rsidR="00DF26A7" w:rsidRPr="00C26995" w:rsidRDefault="00DF26A7" w:rsidP="00DF26A7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C51D85" w14:textId="464886A5" w:rsidR="00DF26A7" w:rsidRPr="00C26995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0A81A3" w14:textId="77777777" w:rsidR="00DF26A7" w:rsidRPr="00C26995" w:rsidRDefault="00DF26A7" w:rsidP="00DF26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B1C09AD" w14:textId="1F115F93" w:rsidR="00DF26A7" w:rsidRPr="00C26995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F26A7" w:rsidRPr="00C26995" w14:paraId="432A127F" w14:textId="77777777" w:rsidTr="00E43779">
        <w:trPr>
          <w:trHeight w:val="261"/>
          <w:tblHeader/>
        </w:trPr>
        <w:tc>
          <w:tcPr>
            <w:tcW w:w="3454" w:type="dxa"/>
            <w:vAlign w:val="bottom"/>
          </w:tcPr>
          <w:p w14:paraId="512B9880" w14:textId="788C3D93" w:rsidR="00DF26A7" w:rsidRPr="00C26995" w:rsidRDefault="00DF26A7" w:rsidP="00DF26A7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58" w:type="dxa"/>
            <w:gridSpan w:val="20"/>
            <w:vAlign w:val="bottom"/>
          </w:tcPr>
          <w:p w14:paraId="28F1111B" w14:textId="639EE371" w:rsidR="00DF26A7" w:rsidRPr="00C26995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26A7" w:rsidRPr="00C26995" w14:paraId="71002A85" w14:textId="77777777" w:rsidTr="00E43779">
        <w:trPr>
          <w:trHeight w:val="261"/>
        </w:trPr>
        <w:tc>
          <w:tcPr>
            <w:tcW w:w="3454" w:type="dxa"/>
            <w:vAlign w:val="bottom"/>
          </w:tcPr>
          <w:p w14:paraId="21319DBF" w14:textId="073E78A2" w:rsidR="00DF26A7" w:rsidRPr="00C26995" w:rsidRDefault="00A77235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158" w:type="dxa"/>
            <w:gridSpan w:val="20"/>
            <w:vAlign w:val="bottom"/>
          </w:tcPr>
          <w:p w14:paraId="077D67B4" w14:textId="77777777" w:rsidR="00DF26A7" w:rsidRPr="00C26995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DF26A7" w:rsidRPr="00C26995" w14:paraId="4DC6F94D" w14:textId="77777777" w:rsidTr="00E43779">
        <w:trPr>
          <w:trHeight w:val="261"/>
        </w:trPr>
        <w:tc>
          <w:tcPr>
            <w:tcW w:w="3454" w:type="dxa"/>
            <w:vAlign w:val="bottom"/>
          </w:tcPr>
          <w:p w14:paraId="12459D74" w14:textId="063DD79B" w:rsidR="00DF26A7" w:rsidRPr="00C26995" w:rsidRDefault="00DF26A7" w:rsidP="00DF26A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158" w:type="dxa"/>
            <w:gridSpan w:val="20"/>
            <w:vAlign w:val="bottom"/>
          </w:tcPr>
          <w:p w14:paraId="13B62570" w14:textId="77777777" w:rsidR="00DF26A7" w:rsidRPr="00C26995" w:rsidRDefault="00DF26A7" w:rsidP="00DF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05FEB" w:rsidRPr="00C26995" w14:paraId="4857D7FB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40147C3C" w14:textId="0BE41EBB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6CEEEB6D" w14:textId="238585D8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CAA87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DACA3A3" w14:textId="49357991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0E5A9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8B70DEE" w14:textId="2D12E705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9E3595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D7A71F8" w14:textId="7A0BADAE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72EC97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CEB5138" w14:textId="34AA0842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A97AEA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1335CD" w14:textId="169A332D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403AEB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C53B4D9" w14:textId="788B64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4DAC0C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CDF936" w14:textId="16709832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DE76F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185E2BA" w14:textId="2B70837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031AA173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73E06E00" w14:textId="497BA315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169" w:type="dxa"/>
            <w:vAlign w:val="bottom"/>
          </w:tcPr>
          <w:p w14:paraId="03E8FE00" w14:textId="272C2A7B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64ED3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6EC2433" w14:textId="64667FF5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35A99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1B809BC" w14:textId="4B47BA96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5A18CA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775A64B" w14:textId="0D18D590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963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777982D2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B9C9F77" w14:textId="183C2449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963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1" w:type="dxa"/>
            <w:gridSpan w:val="2"/>
            <w:vAlign w:val="bottom"/>
          </w:tcPr>
          <w:p w14:paraId="129E3E5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CB877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A17FE7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5895A0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5030C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6C724C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69C14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F296BD5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7776FCED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6D058CED" w14:textId="56F0B111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08FC4AA6" w14:textId="6AC5C140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C8812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41037AC" w14:textId="0F0A67DF" w:rsidR="00B05FEB" w:rsidRPr="00C26995" w:rsidRDefault="00A77235" w:rsidP="00E43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sz w:val="28"/>
                <w:szCs w:val="28"/>
              </w:rPr>
              <w:t>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</w:rPr>
              <w:t>661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</w:rPr>
              <w:t>58</w:t>
            </w:r>
            <w:r w:rsidRPr="00A772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D348E4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4436753" w14:textId="1C76A63E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DFCF11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D179904" w14:textId="431A3185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36" w:type="dxa"/>
            <w:vAlign w:val="bottom"/>
          </w:tcPr>
          <w:p w14:paraId="2D56002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74FA503" w14:textId="1FEE10AB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684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41" w:type="dxa"/>
            <w:gridSpan w:val="2"/>
            <w:vAlign w:val="bottom"/>
          </w:tcPr>
          <w:p w14:paraId="257A58A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A8D6F6" w14:textId="527747EE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54B8DB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E8839A2" w14:textId="55EA2F0F" w:rsidR="00B05FEB" w:rsidRPr="00C26995" w:rsidRDefault="00A77235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  <w:vAlign w:val="bottom"/>
          </w:tcPr>
          <w:p w14:paraId="2B17F6BC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615FF0" w14:textId="7A08701F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AA6BA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7EFD97A" w14:textId="18A31739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2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684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B05FEB" w:rsidRPr="00C26995" w14:paraId="09F1F984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1F01601A" w14:textId="283EE009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12D09060" w14:textId="036CB55C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F7EE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CF531F3" w14:textId="7C764E74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8A07A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B554DDE" w14:textId="61ACB5A5" w:rsidR="00B05FEB" w:rsidRPr="00C26995" w:rsidRDefault="00B05FEB" w:rsidP="00B05FE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990536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36987A3" w14:textId="39C15E5F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559B3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0CEFE93" w14:textId="4A4E3DC6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008F90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45B6FE" w14:textId="36A4B7E9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489EC1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A330292" w14:textId="68303D75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F6A18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FE068" w14:textId="1DB2AD3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70D53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8B16EBC" w14:textId="6AABC62F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FEB" w:rsidRPr="00C26995" w14:paraId="645F1C48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22FE00EA" w14:textId="2E33D8E6" w:rsidR="00B05FEB" w:rsidRPr="00C26995" w:rsidRDefault="00012B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05FEB"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0575E12F" w14:textId="2AA7031A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4C893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137CA5C" w14:textId="642ECB6B" w:rsidR="00B05FEB" w:rsidRPr="00C26995" w:rsidRDefault="00B05FEB" w:rsidP="00E4377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5AEFA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FA9D242" w14:textId="0B3ECFE8" w:rsidR="00B05FEB" w:rsidRPr="00C26995" w:rsidRDefault="00A77235" w:rsidP="00B05FEB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236" w:type="dxa"/>
            <w:vAlign w:val="bottom"/>
          </w:tcPr>
          <w:p w14:paraId="40F404F8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C6F7382" w14:textId="6A63B70B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AF4521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0FBC30E" w14:textId="29EDF4E5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241" w:type="dxa"/>
            <w:gridSpan w:val="2"/>
            <w:vAlign w:val="bottom"/>
          </w:tcPr>
          <w:p w14:paraId="5576AF2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2B28F1" w14:textId="04AAF35C" w:rsidR="00B05FEB" w:rsidRPr="00C26995" w:rsidRDefault="00A77235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672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659</w:t>
            </w:r>
          </w:p>
        </w:tc>
        <w:tc>
          <w:tcPr>
            <w:tcW w:w="241" w:type="dxa"/>
            <w:vAlign w:val="bottom"/>
          </w:tcPr>
          <w:p w14:paraId="23CE717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1E3490E" w14:textId="2EC80D2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7676B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B592D7" w14:textId="0D5D912C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579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270" w:type="dxa"/>
            <w:vAlign w:val="bottom"/>
          </w:tcPr>
          <w:p w14:paraId="1ECF10B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8C0B7FD" w14:textId="48F70C29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2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251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B05FEB" w:rsidRPr="00C26995" w14:paraId="7AC99E88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2FCCD8EA" w14:textId="2497DC6D" w:rsidR="00B05FEB" w:rsidRPr="00C26995" w:rsidRDefault="00012B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05FEB"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60AA4BEB" w14:textId="459C7D63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2F581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352CBB6" w14:textId="1F830FF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5DD3C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C92F055" w14:textId="020837C6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1AC1B3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985BB2E" w14:textId="58299B33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113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36" w:type="dxa"/>
            <w:vAlign w:val="bottom"/>
          </w:tcPr>
          <w:p w14:paraId="4A6AB4AB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AA1DF9B" w14:textId="10A2691A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113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41" w:type="dxa"/>
            <w:gridSpan w:val="2"/>
            <w:vAlign w:val="bottom"/>
          </w:tcPr>
          <w:p w14:paraId="2F0C353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618A9F" w14:textId="5BF34256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30FA5D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A5B00A8" w14:textId="65E24118" w:rsidR="00B05FEB" w:rsidRPr="00C26995" w:rsidRDefault="00A77235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270" w:type="dxa"/>
            <w:vAlign w:val="bottom"/>
          </w:tcPr>
          <w:p w14:paraId="5034F0B1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0290F7" w14:textId="51AE3E92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80255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224D9F0" w14:textId="6C4FE896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115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B05FEB" w:rsidRPr="00C26995" w14:paraId="5A35FF23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3B838E83" w14:textId="2619881E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9" w:type="dxa"/>
            <w:vAlign w:val="bottom"/>
          </w:tcPr>
          <w:p w14:paraId="40FF0DAF" w14:textId="3C87BD71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BCC11A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B48C3B5" w14:textId="3E7B6A06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88D89C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9EABB0E" w14:textId="1F9F3715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16CE84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EFD9443" w14:textId="101FB488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154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36" w:type="dxa"/>
            <w:vAlign w:val="bottom"/>
          </w:tcPr>
          <w:p w14:paraId="112DC75A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44588A9" w14:textId="3FBBFC31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154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41" w:type="dxa"/>
            <w:gridSpan w:val="2"/>
            <w:vAlign w:val="bottom"/>
          </w:tcPr>
          <w:p w14:paraId="1A988161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832BD" w14:textId="2476B019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AAF67F5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6340009" w14:textId="1704F6B3" w:rsidR="00B05FEB" w:rsidRPr="00C26995" w:rsidRDefault="00A77235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410</w:t>
            </w:r>
          </w:p>
        </w:tc>
        <w:tc>
          <w:tcPr>
            <w:tcW w:w="270" w:type="dxa"/>
            <w:vAlign w:val="bottom"/>
          </w:tcPr>
          <w:p w14:paraId="43F257E6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22EB7F" w14:textId="725B974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B131EB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1D4C27E" w14:textId="21132A4C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2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154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B05FEB" w:rsidRPr="00C26995" w14:paraId="64F91785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2A251924" w14:textId="17EF841F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6C4245FA" w14:textId="5AAC52F5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83881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208FFB8" w14:textId="1FF7559A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47317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5C41E3EB" w14:textId="6E9BAB3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D19CF7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7F8D78" w14:textId="7F3124C3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017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36" w:type="dxa"/>
            <w:vAlign w:val="bottom"/>
          </w:tcPr>
          <w:p w14:paraId="4262F0FC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8C3DCD2" w14:textId="7943EC50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017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41" w:type="dxa"/>
            <w:gridSpan w:val="2"/>
            <w:vAlign w:val="bottom"/>
          </w:tcPr>
          <w:p w14:paraId="3CFB45F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B91C16" w14:textId="75DA5D14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E77204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B1F1F88" w14:textId="472CBC59" w:rsidR="00B05FEB" w:rsidRPr="00C26995" w:rsidRDefault="00A77235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270" w:type="dxa"/>
            <w:vAlign w:val="bottom"/>
          </w:tcPr>
          <w:p w14:paraId="2409A476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F706AE" w14:textId="72A22CCD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C8037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7391C21" w14:textId="01E4E9B5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069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644</w:t>
            </w:r>
          </w:p>
        </w:tc>
      </w:tr>
      <w:tr w:rsidR="00B05FEB" w:rsidRPr="00C26995" w14:paraId="0469FB99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52516EF3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191A549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2B14E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9CE57D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0C65C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2A8CC7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B80CC0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FCE0BC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A68597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55FE9D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B99C95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CE2DA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1BB379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6506B5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3512E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BE4AB9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455C2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3EDC9F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142F68E2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00100769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1F8F92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79FA0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D797E8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F8F51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1DE3AB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80028E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AEEEDB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216C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5D11BA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21E881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57E40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7ED2A16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186B83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571BD5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D39738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5CF4D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929D078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53D043A8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31614E46" w14:textId="19A507BB" w:rsidR="00B05FEB" w:rsidRPr="00C26995" w:rsidRDefault="00A77235" w:rsidP="00B05FEB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1169" w:type="dxa"/>
            <w:vAlign w:val="bottom"/>
          </w:tcPr>
          <w:p w14:paraId="7D04AF8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CE3DD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E27F1C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72EC0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CD5C44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D6A0D1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7E45C6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EB9932B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04F917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78D637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2CC9A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F401D1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9A7DBD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A95F3C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B74702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2BD2C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541AE80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406A733D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5B30C068" w14:textId="503A13CC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785239B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7DC6F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5472B0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4A8CF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50E253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B667C8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B80AF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98A99F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541CE4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8937E6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6595A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D2C00A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C21518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4223B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61756E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E2D52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7180AFE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0687F57B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69F67A28" w14:textId="5F165C63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2FB93E7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9DAD8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C16CF2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163DD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A50761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CF47A5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9FC3F0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D0A272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98D3E4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A9A7F9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1E536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A722DB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950D87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8E1BC8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CCC8D4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4172E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FE24543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798B22E9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29ADFCD8" w14:textId="77E335A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12C9C4D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90FB7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20BE72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AEFA8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CCF3FC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CE8AA2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FA964D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08F170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C7234F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467AD8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78987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557DDC4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87881D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19B3C1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11B1C1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DD0D4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F527624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7786F0EC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60F324C6" w14:textId="628E32E3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6AD69858" w14:textId="6BA13975" w:rsidR="00B05FEB" w:rsidRPr="00C26995" w:rsidRDefault="00A77235" w:rsidP="00D8302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117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236" w:type="dxa"/>
            <w:vAlign w:val="bottom"/>
          </w:tcPr>
          <w:p w14:paraId="459F4EB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B9ADDB5" w14:textId="1FFAAC73" w:rsidR="00B05FEB" w:rsidRPr="00C26995" w:rsidRDefault="00B05FEB" w:rsidP="00E4377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38107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4DC8969" w14:textId="6EB68C12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90555E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B27B0EB" w14:textId="6C2875A3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BB02EE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D6C6351" w14:textId="0B2E908B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117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241" w:type="dxa"/>
            <w:gridSpan w:val="2"/>
            <w:vAlign w:val="bottom"/>
          </w:tcPr>
          <w:p w14:paraId="322AE1D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268631" w14:textId="1AAC54C2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AF6C92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8900F0C" w14:textId="0A574577" w:rsidR="00B05FEB" w:rsidRPr="00C26995" w:rsidRDefault="00A77235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/>
              </w:rPr>
              <w:t>117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  <w:lang w:val="en-US"/>
              </w:rPr>
              <w:t>638</w:t>
            </w:r>
          </w:p>
        </w:tc>
        <w:tc>
          <w:tcPr>
            <w:tcW w:w="270" w:type="dxa"/>
            <w:vAlign w:val="bottom"/>
          </w:tcPr>
          <w:p w14:paraId="099E2172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75BCFA" w14:textId="076BDF19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DF7CE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DC707E7" w14:textId="06CB5093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 w:hint="cs"/>
                <w:sz w:val="28"/>
                <w:szCs w:val="28"/>
              </w:rPr>
              <w:t>1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</w:rPr>
              <w:t>117</w:t>
            </w:r>
            <w:r w:rsidR="00B05FEB" w:rsidRPr="00C2699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7235">
              <w:rPr>
                <w:rFonts w:ascii="Angsana New" w:hAnsi="Angsana New" w:hint="cs"/>
                <w:sz w:val="28"/>
                <w:szCs w:val="28"/>
              </w:rPr>
              <w:t>638</w:t>
            </w:r>
          </w:p>
        </w:tc>
      </w:tr>
      <w:tr w:rsidR="00B05FEB" w:rsidRPr="00C26995" w14:paraId="05F71A1B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43083B22" w14:textId="36F2BC6D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2DD15DD2" w14:textId="19337EA9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090C4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A296C43" w14:textId="5EBA2C61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456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236" w:type="dxa"/>
            <w:vAlign w:val="bottom"/>
          </w:tcPr>
          <w:p w14:paraId="222B506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2B9832B" w14:textId="6FC5F11B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A0873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A52F920" w14:textId="17BF9D82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2BEFD4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C9C827D" w14:textId="2FFABEC9" w:rsidR="00B05FEB" w:rsidRPr="00C26995" w:rsidRDefault="00A77235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  <w:r w:rsidR="00B05FEB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241" w:type="dxa"/>
            <w:gridSpan w:val="2"/>
            <w:vAlign w:val="bottom"/>
          </w:tcPr>
          <w:p w14:paraId="5B46D39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30546C" w14:textId="7FFB9889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42383C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183739D" w14:textId="65D07A53" w:rsidR="00B05FEB" w:rsidRPr="00C26995" w:rsidRDefault="00A77235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237</w:t>
            </w:r>
          </w:p>
        </w:tc>
        <w:tc>
          <w:tcPr>
            <w:tcW w:w="270" w:type="dxa"/>
            <w:vAlign w:val="bottom"/>
          </w:tcPr>
          <w:p w14:paraId="2AF70D5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C7FBD4" w14:textId="152F3991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14D9F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3FA5763" w14:textId="1A2D1512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</w:rPr>
              <w:t>456</w:t>
            </w:r>
            <w:r w:rsidR="00B05FEB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  <w:tr w:rsidR="00B05FEB" w:rsidRPr="00C26995" w14:paraId="1DBEBEED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593D85FE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84A4D7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8AD98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AC7B6D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BECCD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4C559D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14E2CE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64DADC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11C827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E38449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ABB56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5A65B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BFCF3A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21BFCC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BE01B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53A622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19677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FA2A5C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50C0A1C2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73B12691" w14:textId="77777777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6E2181A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78FDE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AB14CFA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2E64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21A98C1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6EF9DD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C7441A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08014E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526FDE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3E673D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F69D2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1F7B4D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6E2581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59D04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982BE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D91D4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044F6E5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FEB" w:rsidRPr="00C26995" w14:paraId="1385FF8B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51DD3790" w14:textId="58867DD1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2EA964BB" w14:textId="3A959584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8A3679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58587FF2" w14:textId="1795B396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314566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B4035C4" w14:textId="651731AB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5B86A2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3748B3F1" w14:textId="338B7909" w:rsidR="00B05FEB" w:rsidRPr="00C26995" w:rsidRDefault="00B05FEB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 w:hanging="23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49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856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172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B2BFC23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6174D7E1" w14:textId="3F892F8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49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856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172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5A8AB4AB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41ED79" w14:textId="284D3B86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A3FFD44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03E41065" w14:textId="59C084BF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757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F559B60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36A3EA" w14:textId="05BA9EB8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3B3362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3B2EF551" w14:textId="4CB11722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pacing w:val="-2"/>
                <w:sz w:val="28"/>
                <w:szCs w:val="28"/>
              </w:rPr>
              <w:t>49</w:t>
            </w:r>
            <w:r w:rsidRPr="00C26995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pacing w:val="-2"/>
                <w:sz w:val="28"/>
                <w:szCs w:val="28"/>
              </w:rPr>
              <w:t>639</w:t>
            </w:r>
            <w:r w:rsidRPr="00C26995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pacing w:val="-2"/>
                <w:sz w:val="28"/>
                <w:szCs w:val="28"/>
              </w:rPr>
              <w:t>757</w:t>
            </w:r>
            <w:r w:rsidRPr="00C26995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</w:tr>
      <w:tr w:rsidR="00B05FEB" w:rsidRPr="00C26995" w14:paraId="456FAC5E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7CD44899" w14:textId="1B7E5523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76F20453" w14:textId="5894D54A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9CCFFA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43E36BFB" w14:textId="60C74CD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B264F0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4D6FC1F" w14:textId="58DC2049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92D5D4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0A21F212" w14:textId="17E079D1" w:rsidR="00B05FEB" w:rsidRPr="00C26995" w:rsidRDefault="00B05FEB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000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3505E07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4D3402F1" w14:textId="460C895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5F61AD91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4C8199" w14:textId="11B8C6C0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F148FF8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42E3D836" w14:textId="0494CC43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9EA7585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AB4A5A" w14:textId="32888946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505323" w14:textId="77777777" w:rsidR="00B05FEB" w:rsidRPr="00C26995" w:rsidRDefault="00B05FEB" w:rsidP="00B05FEB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149223AF" w14:textId="7A20B644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320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728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5FEB" w:rsidRPr="00C26995" w14:paraId="000160F8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090A5EE7" w14:textId="1913E8EA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6DE78C12" w14:textId="2BDB291C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F58BA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4FC0625" w14:textId="11C4D152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84B04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46B70EF" w14:textId="469EE8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D82BD4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8166E43" w14:textId="315D8F54" w:rsidR="00B05FEB" w:rsidRPr="00C26995" w:rsidRDefault="00B05FEB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315" w:hanging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28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063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199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F90B8C3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E0CE210" w14:textId="1A0AC796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2F4955C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6BB411" w14:textId="55316A10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DE7B9A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DCB2952" w14:textId="3DFF7DCA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911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FCF1D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D7017A" w14:textId="27268034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60718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0EFF11B" w14:textId="11A2A58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8"/>
                <w:szCs w:val="28"/>
              </w:rPr>
              <w:t>27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8"/>
                <w:szCs w:val="28"/>
              </w:rPr>
              <w:t>911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8"/>
                <w:szCs w:val="28"/>
              </w:rPr>
              <w:t>690</w:t>
            </w:r>
            <w:r w:rsidRPr="00C2699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C638EE" w:rsidRPr="00C26995" w14:paraId="031458EC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3A054D50" w14:textId="77777777" w:rsidR="00C638EE" w:rsidRPr="00A77235" w:rsidRDefault="00C638EE" w:rsidP="00B05FE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873D3B8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8E3BFF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1A06CBF" w14:textId="77777777" w:rsidR="00C638EE" w:rsidRPr="00C26995" w:rsidRDefault="00C638EE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789D54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8384CFF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EEC1CA" w14:textId="77777777" w:rsidR="00C638EE" w:rsidRPr="00C26995" w:rsidRDefault="00C638EE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C8D4A3C" w14:textId="77777777" w:rsidR="00C638EE" w:rsidRPr="00C26995" w:rsidRDefault="00C638EE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65B032" w14:textId="77777777" w:rsidR="00C638EE" w:rsidRPr="00C26995" w:rsidRDefault="00C638EE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F25442F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43B586A1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FABA3D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1EC77148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45196B2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0F05B4" w14:textId="77777777" w:rsidR="00C638EE" w:rsidRPr="00C26995" w:rsidRDefault="00C638EE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5A9877" w14:textId="77777777" w:rsidR="00C638EE" w:rsidRPr="00C26995" w:rsidRDefault="00C638EE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97F168" w14:textId="77777777" w:rsidR="00C638EE" w:rsidRPr="00C26995" w:rsidRDefault="00C638EE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6151D5D" w14:textId="77777777" w:rsidR="00C638EE" w:rsidRPr="00C26995" w:rsidRDefault="00C638EE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8302F" w:rsidRPr="00C26995" w14:paraId="782152D6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4E17A87F" w14:textId="3E796BDF" w:rsidR="00D8302F" w:rsidRPr="00C26995" w:rsidRDefault="00A77235" w:rsidP="00B05FE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1169" w:type="dxa"/>
            <w:vAlign w:val="bottom"/>
          </w:tcPr>
          <w:p w14:paraId="7CA7EF11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8B64B2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BA2F4E0" w14:textId="77777777" w:rsidR="00D8302F" w:rsidRPr="00C26995" w:rsidRDefault="00D8302F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992B03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013F2D3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574F3C" w14:textId="77777777" w:rsidR="00D8302F" w:rsidRPr="00C26995" w:rsidRDefault="00D8302F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8878EAF" w14:textId="77777777" w:rsidR="00D8302F" w:rsidRPr="00C26995" w:rsidRDefault="00D8302F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7999E6" w14:textId="77777777" w:rsidR="00D8302F" w:rsidRPr="00C26995" w:rsidRDefault="00D8302F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B1213F4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F9433CF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3946092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E4988BF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60FDAB5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462AFE" w14:textId="77777777" w:rsidR="00D8302F" w:rsidRPr="00C26995" w:rsidRDefault="00D8302F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EC38ED" w14:textId="77777777" w:rsidR="00D8302F" w:rsidRPr="00C26995" w:rsidRDefault="00D8302F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50B018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A8053F3" w14:textId="77777777" w:rsidR="00D8302F" w:rsidRPr="00C26995" w:rsidRDefault="00D8302F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8302F" w:rsidRPr="00C26995" w14:paraId="6BA6F9C8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4EDC141D" w14:textId="2C105ED3" w:rsidR="00D8302F" w:rsidRPr="00C26995" w:rsidRDefault="00D8302F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6BFC7B3E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10EA24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3F34138" w14:textId="77777777" w:rsidR="00D8302F" w:rsidRPr="00C26995" w:rsidRDefault="00D8302F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19C887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62EABF2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8758FF" w14:textId="77777777" w:rsidR="00D8302F" w:rsidRPr="00C26995" w:rsidRDefault="00D8302F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E6E3908" w14:textId="77777777" w:rsidR="00D8302F" w:rsidRPr="00C26995" w:rsidRDefault="00D8302F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8EAE45" w14:textId="77777777" w:rsidR="00D8302F" w:rsidRPr="00C26995" w:rsidRDefault="00D8302F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DC02FAF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0F22344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3FC79D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DD998B1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FC3A327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56FBBE" w14:textId="77777777" w:rsidR="00D8302F" w:rsidRPr="00C26995" w:rsidRDefault="00D8302F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046325" w14:textId="77777777" w:rsidR="00D8302F" w:rsidRPr="00C26995" w:rsidRDefault="00D8302F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5C41FC" w14:textId="77777777" w:rsidR="00D8302F" w:rsidRPr="00C26995" w:rsidRDefault="00D8302F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45C1538" w14:textId="77777777" w:rsidR="00D8302F" w:rsidRPr="00C26995" w:rsidRDefault="00D8302F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05FEB" w:rsidRPr="00C26995" w14:paraId="74FE47C3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647E4B4F" w14:textId="2BCC2AD5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5C1C036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BB108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8761F40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99BF0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342552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C951F7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05A75A8" w14:textId="77777777" w:rsidR="00B05FEB" w:rsidRPr="00C26995" w:rsidRDefault="00B05FEB" w:rsidP="00B05FEB">
            <w:pPr>
              <w:tabs>
                <w:tab w:val="clear" w:pos="680"/>
                <w:tab w:val="clear" w:pos="907"/>
                <w:tab w:val="left" w:pos="375"/>
                <w:tab w:val="left" w:pos="645"/>
              </w:tabs>
              <w:ind w:left="-14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606A8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2E27A6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57DB8D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284B7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BE42C1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B7D0F2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BA407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4859D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AB7EE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F30FA46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05FEB" w:rsidRPr="00C26995" w14:paraId="359A6DEB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</w:tcPr>
          <w:p w14:paraId="4FF1BA7F" w14:textId="5293EE0B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078C8105" w14:textId="20508A8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548</w:t>
            </w: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43E46D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430EF36" w14:textId="33BF9495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55D88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C60EB85" w14:textId="57B3DB90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380896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9AE2FF7" w14:textId="29FB0F70" w:rsidR="00B05FEB" w:rsidRPr="00C26995" w:rsidRDefault="00B05FEB" w:rsidP="00B05FE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730FE4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B356CBB" w14:textId="35DFC84F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6B98FFA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955D19" w14:textId="570108D1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8216C6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548DA4C" w14:textId="59532F45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EB93DD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94619A" w14:textId="13C4F293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70FC0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A818364" w14:textId="002973AF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47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548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5FEB" w:rsidRPr="00C26995" w14:paraId="18615F7D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3CFA1EA2" w14:textId="1C0F96BF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6275F4B5" w14:textId="70DB311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239A50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87C3516" w14:textId="3B2EE2D0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194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133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00D746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F3713A5" w14:textId="4E66FCB8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F96952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14A5A76" w14:textId="5FF9FA54" w:rsidR="00B05FEB" w:rsidRPr="00C26995" w:rsidRDefault="00B05FEB" w:rsidP="00B05FE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7D3B62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B5BE243" w14:textId="351728E0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787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6F03FF0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5A9AF7" w14:textId="2D501ADF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9F7A1D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C097499" w14:textId="7E53B91B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787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1CAFF34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AD3DD7" w14:textId="75A940AF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2A33A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60D5422" w14:textId="7E82FFF8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787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029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5FEB" w:rsidRPr="00C26995" w14:paraId="6FBCFEBD" w14:textId="77777777" w:rsidTr="00E43779">
        <w:trPr>
          <w:gridAfter w:val="1"/>
          <w:wAfter w:w="6" w:type="dxa"/>
          <w:trHeight w:val="261"/>
        </w:trPr>
        <w:tc>
          <w:tcPr>
            <w:tcW w:w="3454" w:type="dxa"/>
            <w:vAlign w:val="bottom"/>
          </w:tcPr>
          <w:p w14:paraId="24497C4D" w14:textId="6000E4AD" w:rsidR="00B05FEB" w:rsidRPr="00C26995" w:rsidRDefault="00B05FEB" w:rsidP="00B05FE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169" w:type="dxa"/>
            <w:vAlign w:val="bottom"/>
          </w:tcPr>
          <w:p w14:paraId="32326EFD" w14:textId="1D51BAE9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D8B1A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B245A64" w14:textId="399443CC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77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374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CAC786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F950673" w14:textId="2DB0CE0C" w:rsidR="00B05FEB" w:rsidRPr="00C26995" w:rsidRDefault="00B05FEB" w:rsidP="00B05FEB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255899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AC4B1F0" w14:textId="72DD7839" w:rsidR="00B05FEB" w:rsidRPr="00C26995" w:rsidRDefault="00B05FEB" w:rsidP="00B05FE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AFB3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FB32059" w14:textId="55B18F82" w:rsidR="00B05FEB" w:rsidRPr="00C26995" w:rsidRDefault="00B05FEB" w:rsidP="00B05FE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15ECF43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619B73" w14:textId="5EE5CBC9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19570D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D165DFE" w14:textId="5ED8DA36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E209F1A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84B3BD" w14:textId="7AF90CA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F026E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5119CE6" w14:textId="15829A39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77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374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7F54B17" w14:textId="57B169F0" w:rsidR="00C70907" w:rsidRPr="00C26995" w:rsidRDefault="008F6EB0" w:rsidP="008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C26995">
        <w:rPr>
          <w:rFonts w:ascii="Angsana New" w:hAnsi="Angsana New"/>
          <w:sz w:val="24"/>
          <w:szCs w:val="24"/>
        </w:rPr>
        <w:br w:type="page"/>
      </w:r>
    </w:p>
    <w:tbl>
      <w:tblPr>
        <w:tblW w:w="1581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503"/>
        <w:gridCol w:w="1169"/>
        <w:gridCol w:w="239"/>
        <w:gridCol w:w="1290"/>
        <w:gridCol w:w="240"/>
        <w:gridCol w:w="1300"/>
        <w:gridCol w:w="260"/>
        <w:gridCol w:w="1170"/>
        <w:gridCol w:w="280"/>
        <w:gridCol w:w="1082"/>
        <w:gridCol w:w="240"/>
        <w:gridCol w:w="930"/>
        <w:gridCol w:w="270"/>
        <w:gridCol w:w="1080"/>
        <w:gridCol w:w="280"/>
        <w:gridCol w:w="885"/>
        <w:gridCol w:w="283"/>
        <w:gridCol w:w="1077"/>
        <w:gridCol w:w="240"/>
      </w:tblGrid>
      <w:tr w:rsidR="00610321" w:rsidRPr="00C26995" w14:paraId="5CB49AE5" w14:textId="77777777" w:rsidTr="006B6D88">
        <w:trPr>
          <w:gridAfter w:val="1"/>
          <w:wAfter w:w="240" w:type="dxa"/>
          <w:trHeight w:val="261"/>
          <w:tblHeader/>
        </w:trPr>
        <w:tc>
          <w:tcPr>
            <w:tcW w:w="3503" w:type="dxa"/>
            <w:vAlign w:val="bottom"/>
          </w:tcPr>
          <w:p w14:paraId="0CD4317B" w14:textId="77777777" w:rsidR="00610321" w:rsidRPr="00C26995" w:rsidRDefault="00610321" w:rsidP="008F6EB0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75" w:type="dxa"/>
            <w:gridSpan w:val="17"/>
            <w:vAlign w:val="bottom"/>
          </w:tcPr>
          <w:p w14:paraId="437AE51E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0321" w:rsidRPr="00C26995" w14:paraId="2496358C" w14:textId="77777777" w:rsidTr="006B6D88">
        <w:trPr>
          <w:gridAfter w:val="1"/>
          <w:wAfter w:w="240" w:type="dxa"/>
          <w:trHeight w:val="261"/>
          <w:tblHeader/>
        </w:trPr>
        <w:tc>
          <w:tcPr>
            <w:tcW w:w="3503" w:type="dxa"/>
            <w:vAlign w:val="bottom"/>
          </w:tcPr>
          <w:p w14:paraId="17A72BB8" w14:textId="77777777" w:rsidR="00610321" w:rsidRPr="00C26995" w:rsidRDefault="00610321" w:rsidP="00C32790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30" w:type="dxa"/>
            <w:gridSpan w:val="9"/>
            <w:tcBorders>
              <w:bottom w:val="single" w:sz="4" w:space="0" w:color="auto"/>
            </w:tcBorders>
            <w:vAlign w:val="bottom"/>
          </w:tcPr>
          <w:p w14:paraId="0344F43C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075A52BB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5" w:type="dxa"/>
            <w:gridSpan w:val="7"/>
            <w:tcBorders>
              <w:bottom w:val="single" w:sz="4" w:space="0" w:color="auto"/>
            </w:tcBorders>
            <w:vAlign w:val="bottom"/>
          </w:tcPr>
          <w:p w14:paraId="2F247481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321" w:rsidRPr="00C26995" w14:paraId="3C44A5D8" w14:textId="77777777" w:rsidTr="006B6D88">
        <w:trPr>
          <w:gridAfter w:val="1"/>
          <w:wAfter w:w="240" w:type="dxa"/>
          <w:trHeight w:val="261"/>
          <w:tblHeader/>
        </w:trPr>
        <w:tc>
          <w:tcPr>
            <w:tcW w:w="3503" w:type="dxa"/>
            <w:vAlign w:val="bottom"/>
          </w:tcPr>
          <w:p w14:paraId="31910B66" w14:textId="001CAD73" w:rsidR="00610321" w:rsidRPr="00C26995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0F61"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46F077C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527EDD73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8026C37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FFE5DA3" w14:textId="5C3FDEB2" w:rsidR="00610321" w:rsidRPr="00C26995" w:rsidRDefault="00610321" w:rsidP="006425B4">
            <w:pPr>
              <w:pStyle w:val="acctfourfigures"/>
              <w:tabs>
                <w:tab w:val="clear" w:pos="765"/>
              </w:tabs>
              <w:ind w:left="-110" w:right="-80" w:hanging="1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425B4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425B4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6425B4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 w:rsidRPr="006425B4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6425B4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5B0006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A1C966E" w14:textId="0AA7A3B4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="00E80FD4" w:rsidRPr="00C26995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ยุติธรรมผ่าน</w:t>
            </w:r>
            <w:r w:rsidR="00E80FD4" w:rsidRPr="00C26995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65C3F943" w14:textId="77777777" w:rsidR="00610321" w:rsidRPr="00C2699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3E707C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386E032A" w14:textId="77777777" w:rsidR="00610321" w:rsidRPr="00C2699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F7C2BFC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09B05890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4D424316" w14:textId="3A66E8BE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14745E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C0F7AA" w14:textId="2BFD58DC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36EA1378" w14:textId="77777777" w:rsidR="00610321" w:rsidRPr="00C2699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4CF9C3DA" w14:textId="3D2B8616" w:rsidR="00610321" w:rsidRPr="00C26995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4DB5332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D136635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321" w:rsidRPr="00C26995" w14:paraId="0C01EE61" w14:textId="77777777" w:rsidTr="006B6D88">
        <w:trPr>
          <w:gridAfter w:val="1"/>
          <w:wAfter w:w="240" w:type="dxa"/>
          <w:trHeight w:val="261"/>
          <w:tblHeader/>
        </w:trPr>
        <w:tc>
          <w:tcPr>
            <w:tcW w:w="3503" w:type="dxa"/>
            <w:vAlign w:val="bottom"/>
          </w:tcPr>
          <w:p w14:paraId="309B17DA" w14:textId="77777777" w:rsidR="00610321" w:rsidRPr="00C26995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75" w:type="dxa"/>
            <w:gridSpan w:val="17"/>
            <w:vAlign w:val="bottom"/>
          </w:tcPr>
          <w:p w14:paraId="48EECB81" w14:textId="77777777" w:rsidR="00610321" w:rsidRPr="00C26995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2699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0907" w:rsidRPr="00C26995" w14:paraId="0CF651F2" w14:textId="77777777" w:rsidTr="006B6D88">
        <w:trPr>
          <w:gridAfter w:val="1"/>
          <w:wAfter w:w="240" w:type="dxa"/>
          <w:trHeight w:val="261"/>
          <w:tblHeader/>
        </w:trPr>
        <w:tc>
          <w:tcPr>
            <w:tcW w:w="3503" w:type="dxa"/>
            <w:vAlign w:val="bottom"/>
          </w:tcPr>
          <w:p w14:paraId="4122C2E6" w14:textId="5EF3485C" w:rsidR="00C70907" w:rsidRPr="00C26995" w:rsidRDefault="00A77235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075" w:type="dxa"/>
            <w:gridSpan w:val="17"/>
            <w:vAlign w:val="bottom"/>
          </w:tcPr>
          <w:p w14:paraId="6D9BCC37" w14:textId="77777777" w:rsidR="00C70907" w:rsidRPr="00C26995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321" w:rsidRPr="00C26995" w14:paraId="7FBEDFE1" w14:textId="77777777" w:rsidTr="006B6D88">
        <w:trPr>
          <w:gridAfter w:val="1"/>
          <w:wAfter w:w="240" w:type="dxa"/>
          <w:trHeight w:val="333"/>
        </w:trPr>
        <w:tc>
          <w:tcPr>
            <w:tcW w:w="3503" w:type="dxa"/>
            <w:vAlign w:val="bottom"/>
          </w:tcPr>
          <w:p w14:paraId="60B25D0C" w14:textId="77777777" w:rsidR="00610321" w:rsidRPr="00C26995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35A86EAD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9AAAA1B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34C9DAF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D4A0E2D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D0EB8C0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48D286E0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8D1325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2244F20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5FC72E9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D1513F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926E0CA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8A6572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2ABDD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7683B3E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4B57A09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17942C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9C1ADA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321" w:rsidRPr="00C26995" w14:paraId="72DF915E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589FB967" w14:textId="77777777" w:rsidR="00610321" w:rsidRPr="00C26995" w:rsidRDefault="00610321" w:rsidP="00C32790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02987CEA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EFCBDFA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10F6AA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2D3B63D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F03443C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B5D9838" w14:textId="77777777" w:rsidR="00610321" w:rsidRPr="00C26995" w:rsidRDefault="00610321" w:rsidP="00C327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5A829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E3104A2" w14:textId="77777777" w:rsidR="00610321" w:rsidRPr="00C26995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98BAF97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EDC0DB2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B063757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85B7A1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E29014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ABE1B05" w14:textId="77777777" w:rsidR="00610321" w:rsidRPr="00C26995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A1F5ACC" w14:textId="77777777" w:rsidR="00610321" w:rsidRPr="00C26995" w:rsidRDefault="00610321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FEAFEA2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373B02" w14:textId="77777777" w:rsidR="00610321" w:rsidRPr="00C26995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3AC" w:rsidRPr="00C26995" w14:paraId="38E088E8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05D8B498" w14:textId="77777777" w:rsidR="007443AC" w:rsidRPr="00C26995" w:rsidRDefault="007443AC" w:rsidP="007443AC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6594DEFE" w14:textId="2524F637" w:rsidR="007443AC" w:rsidRPr="00C26995" w:rsidRDefault="006B6D88" w:rsidP="007443AC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B3BA3D2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A087831" w14:textId="6B95CC16" w:rsidR="007443AC" w:rsidRPr="00C26995" w:rsidRDefault="00A77235" w:rsidP="007443A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443AC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  <w:r w:rsidR="007443AC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045</w:t>
            </w:r>
          </w:p>
        </w:tc>
        <w:tc>
          <w:tcPr>
            <w:tcW w:w="240" w:type="dxa"/>
            <w:vAlign w:val="bottom"/>
          </w:tcPr>
          <w:p w14:paraId="11F7E5E4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E3B197E" w14:textId="387C6643" w:rsidR="007443AC" w:rsidRPr="00C26995" w:rsidRDefault="006B6D88" w:rsidP="007443A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6C4DE36B" w14:textId="77777777" w:rsidR="007443AC" w:rsidRPr="00C26995" w:rsidRDefault="007443AC" w:rsidP="007443AC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1A6866" w14:textId="22D72885" w:rsidR="007443AC" w:rsidRPr="00C26995" w:rsidRDefault="00A77235" w:rsidP="007443A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7443AC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280" w:type="dxa"/>
            <w:vAlign w:val="bottom"/>
          </w:tcPr>
          <w:p w14:paraId="2723D385" w14:textId="77777777" w:rsidR="007443AC" w:rsidRPr="00C26995" w:rsidRDefault="007443AC" w:rsidP="007443AC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4764D38" w14:textId="52C7B094" w:rsidR="007443AC" w:rsidRPr="00C26995" w:rsidRDefault="00A77235" w:rsidP="007443A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443AC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="007443AC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240" w:type="dxa"/>
            <w:vAlign w:val="bottom"/>
          </w:tcPr>
          <w:p w14:paraId="697D14CA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E93731A" w14:textId="427597A6" w:rsidR="007443AC" w:rsidRPr="00C26995" w:rsidRDefault="006B6D88" w:rsidP="007443A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B3B7F5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53A98" w14:textId="4BC23CC0" w:rsidR="007443AC" w:rsidRPr="00C26995" w:rsidRDefault="00A77235" w:rsidP="007443A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443A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664</w:t>
            </w:r>
            <w:r w:rsidR="007443A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80" w:type="dxa"/>
            <w:vAlign w:val="bottom"/>
          </w:tcPr>
          <w:p w14:paraId="23C5DE85" w14:textId="77777777" w:rsidR="007443AC" w:rsidRPr="00C26995" w:rsidRDefault="007443AC" w:rsidP="007443AC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8F64D2F" w14:textId="3447906D" w:rsidR="007443AC" w:rsidRPr="00C26995" w:rsidRDefault="006B6D88" w:rsidP="00744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BFBFF1C" w14:textId="77777777" w:rsidR="007443AC" w:rsidRPr="00C26995" w:rsidRDefault="007443AC" w:rsidP="007443AC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76928A" w14:textId="4BCEDB5B" w:rsidR="007443AC" w:rsidRPr="00C26995" w:rsidRDefault="00A77235" w:rsidP="007443A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443A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664</w:t>
            </w:r>
            <w:r w:rsidR="007443AC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</w:p>
        </w:tc>
      </w:tr>
      <w:tr w:rsidR="007443AC" w:rsidRPr="00C26995" w14:paraId="519ED584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4FC9BA26" w14:textId="77777777" w:rsidR="007443AC" w:rsidRPr="00C26995" w:rsidRDefault="007443AC" w:rsidP="007443AC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08F730AE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E1333C5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1B5B4A8" w14:textId="7B63EE83" w:rsidR="007443AC" w:rsidRPr="00C26995" w:rsidRDefault="007443AC" w:rsidP="007443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2E04B54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1B69521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0483F500" w14:textId="77777777" w:rsidR="007443AC" w:rsidRPr="00C26995" w:rsidRDefault="007443AC" w:rsidP="007443AC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5ABBAB" w14:textId="6831258F" w:rsidR="007443AC" w:rsidRPr="00C26995" w:rsidRDefault="007443AC" w:rsidP="007443A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4DE7194" w14:textId="77777777" w:rsidR="007443AC" w:rsidRPr="00C26995" w:rsidRDefault="007443AC" w:rsidP="007443AC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4B8082B" w14:textId="539A796D" w:rsidR="007443AC" w:rsidRPr="00C26995" w:rsidRDefault="007443AC" w:rsidP="007443A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1E2574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68F7FBA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23B8F8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7BD6FD" w14:textId="4F74EC4F" w:rsidR="007443AC" w:rsidRPr="00C26995" w:rsidRDefault="007443AC" w:rsidP="007443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4F37A08" w14:textId="77777777" w:rsidR="007443AC" w:rsidRPr="00C26995" w:rsidRDefault="007443AC" w:rsidP="007443AC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B9D61BE" w14:textId="77777777" w:rsidR="007443AC" w:rsidRPr="00C26995" w:rsidRDefault="007443AC" w:rsidP="00744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FBB91E2" w14:textId="77777777" w:rsidR="007443AC" w:rsidRPr="00C26995" w:rsidRDefault="007443AC" w:rsidP="007443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9D87F78" w14:textId="75B8D94A" w:rsidR="007443AC" w:rsidRPr="00C26995" w:rsidRDefault="007443AC" w:rsidP="007443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6D88" w:rsidRPr="00C26995" w14:paraId="42D77EEB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</w:tcPr>
          <w:p w14:paraId="55720843" w14:textId="77777777" w:rsidR="006B6D88" w:rsidRPr="00C26995" w:rsidRDefault="006B6D88" w:rsidP="006B6D88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12B3CDFB" w14:textId="16065993" w:rsidR="006B6D88" w:rsidRPr="00C26995" w:rsidRDefault="006B6D88" w:rsidP="006B6D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6F1CF48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5A9C05E" w14:textId="6FE0B48E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C45AD5D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818B31C" w14:textId="04A827C7" w:rsidR="006B6D88" w:rsidRPr="00C26995" w:rsidRDefault="00A77235" w:rsidP="006B6D8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60" w:type="dxa"/>
            <w:vAlign w:val="bottom"/>
          </w:tcPr>
          <w:p w14:paraId="769C096B" w14:textId="77777777" w:rsidR="006B6D88" w:rsidRPr="00C26995" w:rsidRDefault="006B6D88" w:rsidP="006B6D88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23C50" w14:textId="176BE8D1" w:rsidR="006B6D88" w:rsidRPr="00C26995" w:rsidRDefault="006B6D88" w:rsidP="006425B4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4B70BF60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F6A9872" w14:textId="30E41374" w:rsidR="006B6D88" w:rsidRPr="00C26995" w:rsidRDefault="00A77235" w:rsidP="006B6D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240" w:type="dxa"/>
            <w:vAlign w:val="bottom"/>
          </w:tcPr>
          <w:p w14:paraId="77672DB2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C50EF2A" w14:textId="350AAA45" w:rsidR="006B6D88" w:rsidRPr="00C26995" w:rsidRDefault="00A77235" w:rsidP="006B6D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  <w:r w:rsidR="006B6D88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57F3EE81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11B94F" w14:textId="6491A50C" w:rsidR="006B6D88" w:rsidRPr="00C26995" w:rsidRDefault="006B6D88" w:rsidP="006B6D8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76FEDB7F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A378223" w14:textId="5A87553A" w:rsidR="006B6D88" w:rsidRPr="00C26995" w:rsidRDefault="00A77235" w:rsidP="006B6D88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83" w:type="dxa"/>
            <w:vAlign w:val="bottom"/>
          </w:tcPr>
          <w:p w14:paraId="2E883AE1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478C20" w14:textId="5D3BD1CD" w:rsidR="006B6D88" w:rsidRPr="00C26995" w:rsidRDefault="00A77235" w:rsidP="006B6D8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245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062</w:t>
            </w:r>
          </w:p>
        </w:tc>
      </w:tr>
      <w:tr w:rsidR="006B6D88" w:rsidRPr="00C26995" w14:paraId="066CE012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</w:tcPr>
          <w:p w14:paraId="602CC84C" w14:textId="77777777" w:rsidR="006B6D88" w:rsidRPr="00C26995" w:rsidRDefault="006B6D88" w:rsidP="006B6D88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310CFE07" w14:textId="0CA71BB8" w:rsidR="006B6D88" w:rsidRPr="00C26995" w:rsidRDefault="006B6D88" w:rsidP="006B6D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A7A1407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85F474F" w14:textId="1A7BA3B3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A3F515B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A20D79E" w14:textId="4A68355A" w:rsidR="006B6D88" w:rsidRPr="00C26995" w:rsidRDefault="006B6D88" w:rsidP="006B6D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28FC8DC9" w14:textId="77777777" w:rsidR="006B6D88" w:rsidRPr="00C26995" w:rsidRDefault="006B6D88" w:rsidP="006B6D88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D81322" w14:textId="0DAF9940" w:rsidR="006B6D88" w:rsidRPr="00C26995" w:rsidRDefault="00A77235" w:rsidP="006B6D8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6B6D88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80" w:type="dxa"/>
            <w:vAlign w:val="bottom"/>
          </w:tcPr>
          <w:p w14:paraId="2B630B9E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1C18771" w14:textId="4C9E6265" w:rsidR="006B6D88" w:rsidRPr="00C26995" w:rsidRDefault="00A77235" w:rsidP="006B6D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6B6D88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0" w:type="dxa"/>
            <w:vAlign w:val="bottom"/>
          </w:tcPr>
          <w:p w14:paraId="4875A1C3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63CB9A04" w14:textId="48BCF428" w:rsidR="006B6D88" w:rsidRPr="00C26995" w:rsidRDefault="006B6D88" w:rsidP="006B6D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E0860A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82E768" w14:textId="566D2B1F" w:rsidR="006B6D88" w:rsidRPr="00C26995" w:rsidRDefault="00A77235" w:rsidP="006B6D8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80" w:type="dxa"/>
            <w:vAlign w:val="bottom"/>
          </w:tcPr>
          <w:p w14:paraId="2CF435FB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2FC7B6AD" w14:textId="1CB714A9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BB7D22F" w14:textId="77777777" w:rsidR="006B6D88" w:rsidRPr="00C26995" w:rsidRDefault="006B6D88" w:rsidP="006B6D88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607058D" w14:textId="2DD3A6FA" w:rsidR="006B6D88" w:rsidRPr="00C26995" w:rsidRDefault="00A77235" w:rsidP="006B6D8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6B6D88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863</w:t>
            </w:r>
          </w:p>
        </w:tc>
      </w:tr>
      <w:tr w:rsidR="006B6D88" w:rsidRPr="00C26995" w14:paraId="4FCBDA64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</w:tcPr>
          <w:p w14:paraId="197FA93E" w14:textId="38BD49EB" w:rsidR="006B6D88" w:rsidRPr="00C26995" w:rsidRDefault="006B6D88" w:rsidP="006B6D88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9" w:type="dxa"/>
          </w:tcPr>
          <w:p w14:paraId="518C73C8" w14:textId="01DF27FB" w:rsidR="006B6D88" w:rsidRPr="00C26995" w:rsidRDefault="006B6D88" w:rsidP="006B6D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442ABB5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CC1EF62" w14:textId="1443C41A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7095806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C82945A" w14:textId="1AD3A3D3" w:rsidR="006B6D88" w:rsidRPr="00C26995" w:rsidRDefault="006B6D88" w:rsidP="006B6D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882270D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20D5D8" w14:textId="07C130D5" w:rsidR="006B6D88" w:rsidRPr="00C26995" w:rsidRDefault="00A77235" w:rsidP="006B6D8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</w:p>
        </w:tc>
        <w:tc>
          <w:tcPr>
            <w:tcW w:w="280" w:type="dxa"/>
            <w:vAlign w:val="bottom"/>
          </w:tcPr>
          <w:p w14:paraId="0AB89B2F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261A23" w14:textId="2300E1B2" w:rsidR="006B6D88" w:rsidRPr="00C26995" w:rsidRDefault="00A77235" w:rsidP="006B6D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</w:p>
        </w:tc>
        <w:tc>
          <w:tcPr>
            <w:tcW w:w="240" w:type="dxa"/>
            <w:vAlign w:val="bottom"/>
          </w:tcPr>
          <w:p w14:paraId="3BC5962B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261EC737" w14:textId="13EF7614" w:rsidR="006B6D88" w:rsidRPr="00C26995" w:rsidRDefault="006B6D88" w:rsidP="006B6D88">
            <w:pPr>
              <w:tabs>
                <w:tab w:val="left" w:pos="379"/>
              </w:tabs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CD496C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866FCE" w14:textId="53F1A2C8" w:rsidR="006B6D88" w:rsidRPr="00C26995" w:rsidRDefault="00A77235" w:rsidP="006B6D88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</w:p>
        </w:tc>
        <w:tc>
          <w:tcPr>
            <w:tcW w:w="280" w:type="dxa"/>
            <w:vAlign w:val="bottom"/>
          </w:tcPr>
          <w:p w14:paraId="537BF4D2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556C04F7" w14:textId="36A065D8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07480E" w14:textId="77777777" w:rsidR="006B6D88" w:rsidRPr="00C26995" w:rsidRDefault="006B6D88" w:rsidP="006B6D88">
            <w:pPr>
              <w:ind w:left="-1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641023" w14:textId="7FC4DA76" w:rsidR="006B6D88" w:rsidRPr="00C26995" w:rsidRDefault="00A77235" w:rsidP="006B6D8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="006B6D88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</w:p>
        </w:tc>
      </w:tr>
      <w:tr w:rsidR="00FD3545" w:rsidRPr="00C26995" w14:paraId="74F3C050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</w:tcPr>
          <w:p w14:paraId="2A67AD5F" w14:textId="7955AB3A" w:rsidR="00FD3545" w:rsidRPr="00C26995" w:rsidRDefault="005271E9" w:rsidP="00FD3545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6672DD11" w14:textId="103C7334" w:rsidR="00FD3545" w:rsidRPr="00C26995" w:rsidRDefault="005271E9" w:rsidP="00FD35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F97C0EC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BD0FF37" w14:textId="7A1C466A" w:rsidR="00FD3545" w:rsidRPr="00C26995" w:rsidRDefault="005271E9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BDBC6E1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969A724" w14:textId="29C63703" w:rsidR="00FD3545" w:rsidRPr="00C26995" w:rsidRDefault="005271E9" w:rsidP="005271E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253DDE3B" w14:textId="77777777" w:rsidR="00FD3545" w:rsidRPr="00C26995" w:rsidRDefault="00FD3545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834238" w14:textId="4EE14A99" w:rsidR="00FD3545" w:rsidRPr="00C26995" w:rsidRDefault="00A77235" w:rsidP="00FD354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71E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  <w:r w:rsidR="005271E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280" w:type="dxa"/>
            <w:vAlign w:val="bottom"/>
          </w:tcPr>
          <w:p w14:paraId="33902E71" w14:textId="77777777" w:rsidR="00FD3545" w:rsidRPr="00C26995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52858F" w14:textId="3E9E8C3E" w:rsidR="00FD3545" w:rsidRPr="00C26995" w:rsidRDefault="00A77235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71E9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  <w:r w:rsidR="005271E9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240" w:type="dxa"/>
            <w:vAlign w:val="bottom"/>
          </w:tcPr>
          <w:p w14:paraId="21DA96FE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9DF5228" w14:textId="508A304C" w:rsidR="00FD3545" w:rsidRPr="00C26995" w:rsidRDefault="005271E9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5FB819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2682AD" w14:textId="119BCF7E" w:rsidR="00FD3545" w:rsidRPr="00C26995" w:rsidRDefault="00A7723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71E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  <w:r w:rsidR="005271E9"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280" w:type="dxa"/>
            <w:vAlign w:val="bottom"/>
          </w:tcPr>
          <w:p w14:paraId="067020C3" w14:textId="77777777" w:rsidR="00FD3545" w:rsidRPr="00C26995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16A57A43" w14:textId="319F792C" w:rsidR="00FD3545" w:rsidRPr="00C26995" w:rsidRDefault="005271E9" w:rsidP="00FD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5501043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8CD5D2" w14:textId="739F1C5B" w:rsidR="00FD3545" w:rsidRPr="00C26995" w:rsidRDefault="00A77235" w:rsidP="005271E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71E9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  <w:r w:rsidR="005271E9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</w:tr>
      <w:tr w:rsidR="005271E9" w:rsidRPr="00C26995" w14:paraId="1B03A30B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562BBF85" w14:textId="4FFCE253" w:rsidR="005271E9" w:rsidRPr="00C26995" w:rsidRDefault="005271E9" w:rsidP="00FD3545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675F2D8D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9636B10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60F33C9" w14:textId="77777777" w:rsidR="005271E9" w:rsidRPr="00C26995" w:rsidRDefault="005271E9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04259E0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C7E8E29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E20A60A" w14:textId="77777777" w:rsidR="005271E9" w:rsidRPr="00C26995" w:rsidRDefault="005271E9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8EC418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105AD4E" w14:textId="77777777" w:rsidR="005271E9" w:rsidRPr="00C26995" w:rsidRDefault="005271E9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1D641FC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3AE2050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A1A66A5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E089A8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DB0F9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E4B0A1D" w14:textId="77777777" w:rsidR="005271E9" w:rsidRPr="00C26995" w:rsidRDefault="005271E9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FCFC338" w14:textId="77777777" w:rsidR="005271E9" w:rsidRPr="00C26995" w:rsidRDefault="005271E9" w:rsidP="00FD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80F62A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E707349" w14:textId="77777777" w:rsidR="005271E9" w:rsidRPr="00C26995" w:rsidRDefault="005271E9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3545" w:rsidRPr="00C26995" w14:paraId="3F66BABA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4625B3E6" w14:textId="6C934AF1" w:rsidR="00FD3545" w:rsidRPr="00C26995" w:rsidRDefault="00FD3545" w:rsidP="00FD3545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2F735BB1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79166AB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01CB85E" w14:textId="77777777" w:rsidR="00FD3545" w:rsidRPr="00C26995" w:rsidRDefault="00FD3545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8D9A693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0D80043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198EE049" w14:textId="77777777" w:rsidR="00FD3545" w:rsidRPr="00C26995" w:rsidRDefault="00FD3545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F111C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38028AE" w14:textId="77777777" w:rsidR="00FD3545" w:rsidRPr="00C26995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6A555F5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FDF5B11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6B56476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DBA8B4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E3F72E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48E67DF" w14:textId="77777777" w:rsidR="00FD3545" w:rsidRPr="00C26995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633866A" w14:textId="77777777" w:rsidR="00FD3545" w:rsidRPr="00C26995" w:rsidRDefault="00FD3545" w:rsidP="00FD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B87762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C8D37F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3545" w:rsidRPr="00C26995" w14:paraId="237BE682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63165AB1" w14:textId="69AEF08A" w:rsidR="00FD3545" w:rsidRPr="00C26995" w:rsidRDefault="00FD3545" w:rsidP="00FD3545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6BA2326E" w14:textId="515A2637" w:rsidR="00FD3545" w:rsidRPr="00C26995" w:rsidRDefault="00A77235" w:rsidP="007B3F3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835ABC" w:rsidRPr="00C2699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 w:bidi="th-TH"/>
              </w:rPr>
              <w:t>864</w:t>
            </w:r>
          </w:p>
        </w:tc>
        <w:tc>
          <w:tcPr>
            <w:tcW w:w="239" w:type="dxa"/>
            <w:vAlign w:val="bottom"/>
          </w:tcPr>
          <w:p w14:paraId="4875A903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4E1A617" w14:textId="72204A43" w:rsidR="00FD3545" w:rsidRPr="00C26995" w:rsidRDefault="006B6D88" w:rsidP="00FD3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AD9D91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2829C05" w14:textId="5BCDE02D" w:rsidR="00FD3545" w:rsidRPr="00C26995" w:rsidRDefault="006B6D88" w:rsidP="007B3F3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67A82536" w14:textId="77777777" w:rsidR="00FD3545" w:rsidRPr="00C26995" w:rsidRDefault="00FD3545" w:rsidP="00FD3545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A867B4" w14:textId="041E17A9" w:rsidR="00FD3545" w:rsidRPr="00C26995" w:rsidRDefault="006B6D88" w:rsidP="0016061F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2F9F4221" w14:textId="77777777" w:rsidR="00FD3545" w:rsidRPr="00C26995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BB8A862" w14:textId="5AE77D07" w:rsidR="00FD3545" w:rsidRPr="00C26995" w:rsidRDefault="00A77235" w:rsidP="00FD3545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835ABC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40" w:type="dxa"/>
            <w:vAlign w:val="bottom"/>
          </w:tcPr>
          <w:p w14:paraId="46207A83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708D54B" w14:textId="117E64CC" w:rsidR="00FD3545" w:rsidRPr="00C26995" w:rsidRDefault="006B6D88" w:rsidP="00FD354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EB990D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5B7CC2" w14:textId="0D66C576" w:rsidR="00FD3545" w:rsidRPr="00C26995" w:rsidRDefault="00A77235" w:rsidP="001742B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835ABC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80" w:type="dxa"/>
            <w:vAlign w:val="bottom"/>
          </w:tcPr>
          <w:p w14:paraId="0DCE140B" w14:textId="77777777" w:rsidR="00FD3545" w:rsidRPr="00C26995" w:rsidRDefault="00FD3545" w:rsidP="00FD3545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5E39D3F" w14:textId="38ED94A4" w:rsidR="00FD3545" w:rsidRPr="00C26995" w:rsidRDefault="006B6D88" w:rsidP="00174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8145D04" w14:textId="77777777" w:rsidR="00FD3545" w:rsidRPr="00C26995" w:rsidRDefault="00FD3545" w:rsidP="00FD35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0414835" w14:textId="5866C1EA" w:rsidR="00FD3545" w:rsidRPr="00C26995" w:rsidRDefault="00A77235" w:rsidP="001C618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835ABC"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</w:tr>
      <w:tr w:rsidR="00D733CA" w:rsidRPr="00C26995" w14:paraId="1DB8DBF1" w14:textId="77777777" w:rsidTr="006B6D88">
        <w:trPr>
          <w:gridAfter w:val="1"/>
          <w:wAfter w:w="240" w:type="dxa"/>
          <w:trHeight w:val="270"/>
        </w:trPr>
        <w:tc>
          <w:tcPr>
            <w:tcW w:w="3503" w:type="dxa"/>
            <w:vAlign w:val="bottom"/>
          </w:tcPr>
          <w:p w14:paraId="29C571F4" w14:textId="77777777" w:rsidR="00D733CA" w:rsidRPr="00C26995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16B15DB5" w14:textId="77777777" w:rsidR="00D733CA" w:rsidRPr="00C26995" w:rsidRDefault="00D733CA" w:rsidP="00E80FD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D64A7D8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987E110" w14:textId="77777777" w:rsidR="00D733CA" w:rsidRPr="00C26995" w:rsidRDefault="00D733CA" w:rsidP="00E80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CD1E340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B07F02E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5A95FE0F" w14:textId="77777777" w:rsidR="00D733CA" w:rsidRPr="00C26995" w:rsidRDefault="00D733CA" w:rsidP="00B87971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406E20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DCD91F4" w14:textId="77777777" w:rsidR="00D733CA" w:rsidRPr="00C26995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264E654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3E4F032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0DF732C" w14:textId="77777777" w:rsidR="00D733CA" w:rsidRPr="00C26995" w:rsidRDefault="00D733CA" w:rsidP="00E80FD4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5243FD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07150F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CBF9341" w14:textId="77777777" w:rsidR="00D733CA" w:rsidRPr="00C26995" w:rsidRDefault="00D733CA" w:rsidP="00B87971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C80DDEE" w14:textId="77777777" w:rsidR="00D733CA" w:rsidRPr="00C26995" w:rsidRDefault="00D733CA" w:rsidP="00B8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CEF1F0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247567" w14:textId="77777777" w:rsidR="00D733CA" w:rsidRPr="00C26995" w:rsidRDefault="00D733CA" w:rsidP="00B879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D88" w:rsidRPr="00C26995" w14:paraId="5EEDF8DC" w14:textId="77777777" w:rsidTr="006B6D88">
        <w:trPr>
          <w:gridAfter w:val="1"/>
          <w:wAfter w:w="240" w:type="dxa"/>
          <w:trHeight w:val="270"/>
        </w:trPr>
        <w:tc>
          <w:tcPr>
            <w:tcW w:w="3503" w:type="dxa"/>
            <w:vAlign w:val="bottom"/>
          </w:tcPr>
          <w:p w14:paraId="57DA7934" w14:textId="570C4C7E" w:rsidR="006B6D88" w:rsidRPr="00C26995" w:rsidRDefault="006B6D88" w:rsidP="006B6D88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D8302F" w:rsidRPr="00C26995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69" w:type="dxa"/>
            <w:vAlign w:val="bottom"/>
          </w:tcPr>
          <w:p w14:paraId="736892C2" w14:textId="414148C0" w:rsidR="006B6D88" w:rsidRPr="00C26995" w:rsidRDefault="006B6D88" w:rsidP="006B6D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0DD318A3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664D7F0" w14:textId="352A3089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BD1145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14C39F1" w14:textId="5DD1FCB7" w:rsidR="006B6D88" w:rsidRPr="00C26995" w:rsidRDefault="006B6D88" w:rsidP="006B6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4579D08" w14:textId="77777777" w:rsidR="006B6D88" w:rsidRPr="00C26995" w:rsidRDefault="006B6D88" w:rsidP="006B6D88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300484" w14:textId="5ECC06DC" w:rsidR="006B6D88" w:rsidRPr="00C26995" w:rsidRDefault="006B6D88" w:rsidP="006B6D8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6D29EFCD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CE17FFC" w14:textId="5564749B" w:rsidR="006B6D88" w:rsidRPr="00C26995" w:rsidRDefault="006B6D88" w:rsidP="006B6D8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1F7D1C4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B3749B5" w14:textId="176C5768" w:rsidR="006B6D88" w:rsidRPr="00C26995" w:rsidRDefault="006B6D88" w:rsidP="006B6D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3138830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C4E56" w14:textId="17D06BA1" w:rsidR="006B6D88" w:rsidRPr="00C26995" w:rsidRDefault="006B6D88" w:rsidP="006B6D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53361C39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DE58E86" w14:textId="0E8FEF7A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A998006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D13BBF" w14:textId="56EBEF5D" w:rsidR="006B6D88" w:rsidRPr="00C26995" w:rsidRDefault="006B6D88" w:rsidP="006B6D8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988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6D88" w:rsidRPr="00C26995" w14:paraId="43145DDD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6A70EE1B" w14:textId="77777777" w:rsidR="006B6D88" w:rsidRPr="00C26995" w:rsidRDefault="006B6D88" w:rsidP="006B6D88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096B6804" w14:textId="0090C5DF" w:rsidR="006B6D88" w:rsidRPr="00C26995" w:rsidRDefault="006B6D88" w:rsidP="006B6D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8820BA2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005502C" w14:textId="2E94B510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6E16773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04A7AD9" w14:textId="5BD8E07B" w:rsidR="006B6D88" w:rsidRPr="00C26995" w:rsidRDefault="006B6D88" w:rsidP="006B6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6457A907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FC555A" w14:textId="25D27013" w:rsidR="006B6D88" w:rsidRPr="00C26995" w:rsidRDefault="006B6D88" w:rsidP="006B6D8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8630F13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B461A47" w14:textId="61556A3B" w:rsidR="006B6D88" w:rsidRPr="00C26995" w:rsidRDefault="006B6D88" w:rsidP="006B6D8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B6AEF7C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0722BC9" w14:textId="3261F0EC" w:rsidR="006B6D88" w:rsidRPr="00C26995" w:rsidRDefault="006B6D88" w:rsidP="006B6D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06794B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67D95C" w14:textId="255978FC" w:rsidR="006B6D88" w:rsidRPr="00C26995" w:rsidRDefault="006B6D88" w:rsidP="006B6D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347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10A7139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8A6402B" w14:textId="42E2DAC9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CF88EC1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68979D9" w14:textId="572BF113" w:rsidR="006B6D88" w:rsidRPr="00C26995" w:rsidRDefault="006B6D88" w:rsidP="006B6D8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  <w:r w:rsidRPr="00C26995">
              <w:rPr>
                <w:rFonts w:ascii="Angsana New" w:hAnsi="Angsana New"/>
                <w:sz w:val="28"/>
                <w:szCs w:val="28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347</w:t>
            </w:r>
            <w:r w:rsidRPr="00C269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0962" w:rsidRPr="00C26995" w14:paraId="124F1714" w14:textId="77777777" w:rsidTr="006B6D88">
        <w:trPr>
          <w:gridAfter w:val="1"/>
          <w:wAfter w:w="240" w:type="dxa"/>
          <w:trHeight w:val="261"/>
        </w:trPr>
        <w:tc>
          <w:tcPr>
            <w:tcW w:w="3503" w:type="dxa"/>
            <w:vAlign w:val="bottom"/>
          </w:tcPr>
          <w:p w14:paraId="757839C4" w14:textId="26F3AE76" w:rsidR="00B70962" w:rsidRPr="00C26995" w:rsidRDefault="00B70962" w:rsidP="00B70962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204D1C5A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9455DD2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52D12D1" w14:textId="77777777" w:rsidR="00B70962" w:rsidRPr="00C26995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378104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55D4CEC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275CC4BD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459AF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5214BF1" w14:textId="77777777" w:rsidR="00B70962" w:rsidRPr="00C26995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96B2D52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FB69BA5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B7E089F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1D8305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3826B2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5311FE8" w14:textId="77777777" w:rsidR="00B70962" w:rsidRPr="00C26995" w:rsidRDefault="00B70962" w:rsidP="00B70962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8A1C553" w14:textId="77777777" w:rsidR="00B70962" w:rsidRPr="00C26995" w:rsidRDefault="00B70962" w:rsidP="00B70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1BD24A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35F1902" w14:textId="77777777" w:rsidR="00B70962" w:rsidRPr="00C26995" w:rsidRDefault="00B70962" w:rsidP="00B7096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D88" w:rsidRPr="00C26995" w14:paraId="0CB5F135" w14:textId="65774787" w:rsidTr="006B6D88">
        <w:trPr>
          <w:trHeight w:val="261"/>
        </w:trPr>
        <w:tc>
          <w:tcPr>
            <w:tcW w:w="3503" w:type="dxa"/>
            <w:vAlign w:val="bottom"/>
          </w:tcPr>
          <w:p w14:paraId="7F3525D4" w14:textId="6D789DBC" w:rsidR="006B6D88" w:rsidRPr="00C26995" w:rsidRDefault="006B6D88" w:rsidP="006B6D88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34F92A1E" w14:textId="280582AA" w:rsidR="006B6D88" w:rsidRPr="00C26995" w:rsidRDefault="006B6D88" w:rsidP="006B6D8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55D198F0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4E5196F" w14:textId="0DEF6638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40DA6E4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AC8646D" w14:textId="3431334F" w:rsidR="006B6D88" w:rsidRPr="00C26995" w:rsidRDefault="006B6D88" w:rsidP="006B6D8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4C17D24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EABC3A" w14:textId="5E8A23AE" w:rsidR="006B6D88" w:rsidRPr="00C26995" w:rsidRDefault="006B6D88" w:rsidP="006B6D8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0" w:type="dxa"/>
            <w:vAlign w:val="bottom"/>
          </w:tcPr>
          <w:p w14:paraId="5143B0FF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CE9FBC2" w14:textId="1F2E4C1E" w:rsidR="006B6D88" w:rsidRPr="00C26995" w:rsidRDefault="006B6D88" w:rsidP="006B6D8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276C0224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59AEF8C" w14:textId="7487BD13" w:rsidR="006B6D88" w:rsidRPr="00C26995" w:rsidRDefault="006B6D88" w:rsidP="006B6D8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3E4D135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3AC822" w14:textId="5B9DC626" w:rsidR="006B6D88" w:rsidRPr="00C26995" w:rsidRDefault="006B6D88" w:rsidP="006B6D8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461C66B7" w14:textId="77777777" w:rsidR="006B6D88" w:rsidRPr="00C26995" w:rsidRDefault="006B6D88" w:rsidP="006B6D8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A9D5452" w14:textId="166D6D34" w:rsidR="006B6D88" w:rsidRPr="00C26995" w:rsidRDefault="006B6D88" w:rsidP="006B6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0B89F77" w14:textId="77777777" w:rsidR="006B6D88" w:rsidRPr="00C26995" w:rsidRDefault="006B6D88" w:rsidP="006B6D8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CA4B42" w14:textId="5780EA5E" w:rsidR="006B6D88" w:rsidRPr="00C26995" w:rsidRDefault="006B6D88" w:rsidP="006B6D8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  <w:r w:rsidRPr="00C269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  <w:tcBorders>
              <w:left w:val="nil"/>
            </w:tcBorders>
            <w:vAlign w:val="bottom"/>
          </w:tcPr>
          <w:p w14:paraId="2C0004F9" w14:textId="77777777" w:rsidR="006B6D88" w:rsidRPr="00C26995" w:rsidRDefault="006B6D88" w:rsidP="006B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</w:tr>
    </w:tbl>
    <w:p w14:paraId="7F61AD90" w14:textId="77777777" w:rsidR="00453D98" w:rsidRPr="00C26995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4C7C0D" w14:textId="3CA9D3C9" w:rsidR="00453D98" w:rsidRPr="00C26995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4"/>
          <w:szCs w:val="4"/>
          <w:cs/>
        </w:rPr>
        <w:sectPr w:rsidR="00453D98" w:rsidRPr="00C26995" w:rsidSect="00696AD7">
          <w:headerReference w:type="default" r:id="rId23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482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240"/>
        <w:gridCol w:w="1310"/>
        <w:gridCol w:w="240"/>
        <w:gridCol w:w="1290"/>
        <w:gridCol w:w="240"/>
        <w:gridCol w:w="1180"/>
        <w:gridCol w:w="270"/>
        <w:gridCol w:w="1080"/>
        <w:gridCol w:w="270"/>
        <w:gridCol w:w="900"/>
        <w:gridCol w:w="270"/>
        <w:gridCol w:w="1080"/>
        <w:gridCol w:w="270"/>
        <w:gridCol w:w="900"/>
        <w:gridCol w:w="270"/>
        <w:gridCol w:w="1082"/>
      </w:tblGrid>
      <w:tr w:rsidR="00C32790" w:rsidRPr="00C26995" w14:paraId="5421B068" w14:textId="77777777" w:rsidTr="004B7C38">
        <w:trPr>
          <w:trHeight w:val="364"/>
          <w:tblHeader/>
        </w:trPr>
        <w:tc>
          <w:tcPr>
            <w:tcW w:w="3510" w:type="dxa"/>
            <w:vAlign w:val="bottom"/>
          </w:tcPr>
          <w:p w14:paraId="4E3FD99C" w14:textId="77777777" w:rsidR="00C32790" w:rsidRPr="00C26995" w:rsidRDefault="00C32790" w:rsidP="00C32790">
            <w:pPr>
              <w:pStyle w:val="acctfourfigures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972" w:type="dxa"/>
            <w:gridSpan w:val="17"/>
            <w:vAlign w:val="bottom"/>
          </w:tcPr>
          <w:p w14:paraId="028C1C2E" w14:textId="77777777" w:rsidR="00C32790" w:rsidRPr="00C26995" w:rsidRDefault="00C32790" w:rsidP="00C327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</w:t>
            </w:r>
            <w:r w:rsidR="00C70907" w:rsidRPr="00C2699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เฉพาะกิจการ</w:t>
            </w:r>
          </w:p>
        </w:tc>
      </w:tr>
      <w:tr w:rsidR="00C32790" w:rsidRPr="00C26995" w14:paraId="6061048A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510" w:type="dxa"/>
            <w:vAlign w:val="bottom"/>
          </w:tcPr>
          <w:p w14:paraId="2B795941" w14:textId="77777777" w:rsidR="00C32790" w:rsidRPr="00C26995" w:rsidRDefault="00C32790" w:rsidP="00C32790">
            <w:pPr>
              <w:ind w:left="73" w:right="-90"/>
              <w:jc w:val="center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6930" w:type="dxa"/>
            <w:gridSpan w:val="9"/>
            <w:tcBorders>
              <w:bottom w:val="single" w:sz="4" w:space="0" w:color="auto"/>
            </w:tcBorders>
            <w:vAlign w:val="bottom"/>
          </w:tcPr>
          <w:p w14:paraId="6961EA6D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C6B534D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4772" w:type="dxa"/>
            <w:gridSpan w:val="7"/>
            <w:tcBorders>
              <w:bottom w:val="single" w:sz="4" w:space="0" w:color="auto"/>
            </w:tcBorders>
            <w:vAlign w:val="bottom"/>
          </w:tcPr>
          <w:p w14:paraId="6C67ACE7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C32790" w:rsidRPr="00C26995" w14:paraId="2C295914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510" w:type="dxa"/>
            <w:vAlign w:val="bottom"/>
          </w:tcPr>
          <w:p w14:paraId="04F80E42" w14:textId="3092F69E" w:rsidR="00C32790" w:rsidRPr="00C26995" w:rsidRDefault="00C32790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47B193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เครื่องมือที่ใช้ในการป้องกัน</w:t>
            </w:r>
          </w:p>
          <w:p w14:paraId="487425B3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AD720F1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A177A05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ind w:left="-60" w:right="-90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C26995"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1B0DBB3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8E91940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17A8112" w14:textId="77777777" w:rsidR="00C32790" w:rsidRPr="00C26995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3B65AB1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C21942" w14:textId="77777777" w:rsidR="00C32790" w:rsidRPr="00C26995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4FD477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96AAC2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217991" w14:textId="08E1686A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5418624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C40472" w14:textId="27291F3E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ระดับ</w:t>
            </w:r>
            <w:r w:rsidRPr="00C2699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77235" w:rsidRPr="00A77235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3EB5C6F" w14:textId="77777777" w:rsidR="00C32790" w:rsidRPr="00C26995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745F20E" w14:textId="0E77BD14" w:rsidR="00C32790" w:rsidRPr="00C26995" w:rsidRDefault="00C32790" w:rsidP="00C32790">
            <w:pPr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</w:rPr>
              <w:t>ระดับ</w:t>
            </w:r>
            <w:r w:rsidRPr="00C2699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77235" w:rsidRPr="00A7723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vAlign w:val="bottom"/>
          </w:tcPr>
          <w:p w14:paraId="4163D3EF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DC6514A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C32790" w:rsidRPr="00C26995" w14:paraId="23342BA5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510" w:type="dxa"/>
            <w:vAlign w:val="bottom"/>
          </w:tcPr>
          <w:p w14:paraId="494B1BE6" w14:textId="77777777" w:rsidR="00C32790" w:rsidRPr="00C26995" w:rsidRDefault="00C32790" w:rsidP="00C32790">
            <w:pPr>
              <w:ind w:left="-14" w:right="-90" w:firstLine="4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1972" w:type="dxa"/>
            <w:gridSpan w:val="17"/>
            <w:vAlign w:val="bottom"/>
          </w:tcPr>
          <w:p w14:paraId="617A12E8" w14:textId="77777777" w:rsidR="00C32790" w:rsidRPr="00C26995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C26995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C70907" w:rsidRPr="00C26995" w14:paraId="6619F5BC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510" w:type="dxa"/>
            <w:vAlign w:val="bottom"/>
          </w:tcPr>
          <w:p w14:paraId="237B18DB" w14:textId="056CA8B4" w:rsidR="00C70907" w:rsidRPr="00C26995" w:rsidRDefault="00A77235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11972" w:type="dxa"/>
            <w:gridSpan w:val="17"/>
            <w:vAlign w:val="bottom"/>
          </w:tcPr>
          <w:p w14:paraId="44756113" w14:textId="77777777" w:rsidR="00C70907" w:rsidRPr="00C26995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C70907" w:rsidRPr="00C26995" w14:paraId="5E3ED96C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0CF5135A" w14:textId="77777777" w:rsidR="00C70907" w:rsidRPr="00C26995" w:rsidRDefault="00C70907" w:rsidP="00C70907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GB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0F4264F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16E6A89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23F9C856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087586B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2357DE29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CF283D6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7EB8AABD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D7B1A8F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6B6AA34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8AC66F4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8F68538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61825E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BD345DD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2BF079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7B52CD9" w14:textId="77777777" w:rsidR="00C70907" w:rsidRPr="00C26995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C8640F8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55775684" w14:textId="77777777" w:rsidR="00C70907" w:rsidRPr="00C26995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58B2CCEB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2C27EB6A" w14:textId="1CD715E5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127EF98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C38915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112C2E1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6F000E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205F05F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873C397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0C237E4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B03E8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C5BF85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52208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B5CFF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F87ED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927C46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7187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6132F6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9ED030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6498E5BF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24B94395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53DF8AAA" w14:textId="026FA91E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41D77260" w14:textId="10B79CD9" w:rsidR="00B05FEB" w:rsidRPr="00C26995" w:rsidRDefault="00B05FEB" w:rsidP="005B2D1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014BA5D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4E250DB4" w14:textId="4A3EB078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575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828</w:t>
            </w:r>
          </w:p>
        </w:tc>
        <w:tc>
          <w:tcPr>
            <w:tcW w:w="240" w:type="dxa"/>
            <w:vAlign w:val="bottom"/>
          </w:tcPr>
          <w:p w14:paraId="7E8B96D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4C27BE34" w14:textId="43709045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BB8BEF6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6982B6AF" w14:textId="79BB3F65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22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987</w:t>
            </w:r>
          </w:p>
        </w:tc>
        <w:tc>
          <w:tcPr>
            <w:tcW w:w="270" w:type="dxa"/>
            <w:vAlign w:val="bottom"/>
          </w:tcPr>
          <w:p w14:paraId="56A7572D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C83FFF" w14:textId="714912F9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598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815</w:t>
            </w:r>
          </w:p>
        </w:tc>
        <w:tc>
          <w:tcPr>
            <w:tcW w:w="270" w:type="dxa"/>
            <w:vAlign w:val="bottom"/>
          </w:tcPr>
          <w:p w14:paraId="594C13F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6A7E8F0" w14:textId="75B14530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A02E1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614AEE0" w14:textId="4176879D" w:rsidR="00B05FEB" w:rsidRPr="00C26995" w:rsidRDefault="00A77235" w:rsidP="005B2D1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598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944</w:t>
            </w:r>
          </w:p>
        </w:tc>
        <w:tc>
          <w:tcPr>
            <w:tcW w:w="270" w:type="dxa"/>
            <w:vAlign w:val="bottom"/>
          </w:tcPr>
          <w:p w14:paraId="728599A5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A6450B9" w14:textId="31719B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5796D6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5E66B1A1" w14:textId="4B3DC172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598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944</w:t>
            </w:r>
          </w:p>
        </w:tc>
      </w:tr>
      <w:tr w:rsidR="00B05FEB" w:rsidRPr="00C26995" w14:paraId="4BB9BCF1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5E6C28DD" w14:textId="57DF8095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66889C9" w14:textId="20989968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37AEC9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3DD421F8" w14:textId="3D0FC22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E28064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084B951" w14:textId="31B30D3E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EC619C3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40D736AA" w14:textId="56590F76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58F618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EE5C47F" w14:textId="552A645C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B0047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A747C0" w14:textId="5385F58F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7895C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15AA1D" w14:textId="7F895B7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2BD953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E3D273B" w14:textId="570F42F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B16F9B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6B76E846" w14:textId="01633C5C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6821D8A7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</w:tcPr>
          <w:p w14:paraId="4D54DB0E" w14:textId="3454C3FF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4B649182" w14:textId="32EFEEBF" w:rsidR="00B05FEB" w:rsidRPr="00C26995" w:rsidRDefault="00B05FEB" w:rsidP="005B2D1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6C2F17D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65B39236" w14:textId="39A6D873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4FD177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6C7A98CE" w14:textId="4A5DE11B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445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</w:rPr>
              <w:t>787</w:t>
            </w:r>
          </w:p>
        </w:tc>
        <w:tc>
          <w:tcPr>
            <w:tcW w:w="240" w:type="dxa"/>
            <w:vAlign w:val="bottom"/>
          </w:tcPr>
          <w:p w14:paraId="36450FD9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127DB8CC" w14:textId="032C74A8" w:rsidR="00B05FEB" w:rsidRPr="00C26995" w:rsidRDefault="00B05FEB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273017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66CD539" w14:textId="022E0218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445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787</w:t>
            </w:r>
          </w:p>
        </w:tc>
        <w:tc>
          <w:tcPr>
            <w:tcW w:w="270" w:type="dxa"/>
            <w:vAlign w:val="bottom"/>
          </w:tcPr>
          <w:p w14:paraId="183CB0B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B54417B" w14:textId="08EF862D" w:rsidR="00B05FEB" w:rsidRPr="00C26995" w:rsidRDefault="00A77235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104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485</w:t>
            </w:r>
          </w:p>
        </w:tc>
        <w:tc>
          <w:tcPr>
            <w:tcW w:w="270" w:type="dxa"/>
            <w:vAlign w:val="bottom"/>
          </w:tcPr>
          <w:p w14:paraId="1A61063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375F0B" w14:textId="2E92A925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45E94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136984" w14:textId="454F2A8C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341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7"/>
                <w:szCs w:val="27"/>
              </w:rPr>
              <w:t>302</w:t>
            </w:r>
          </w:p>
        </w:tc>
        <w:tc>
          <w:tcPr>
            <w:tcW w:w="270" w:type="dxa"/>
            <w:vAlign w:val="bottom"/>
          </w:tcPr>
          <w:p w14:paraId="76C3B82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4D7DA4A3" w14:textId="279937FB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445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787</w:t>
            </w:r>
          </w:p>
        </w:tc>
      </w:tr>
      <w:tr w:rsidR="00B05FEB" w:rsidRPr="00C26995" w14:paraId="38DE6BDA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</w:tcPr>
          <w:p w14:paraId="023064AC" w14:textId="2F83DD81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1592C0B3" w14:textId="70D559F4" w:rsidR="00B05FEB" w:rsidRPr="00C26995" w:rsidRDefault="00B05FEB" w:rsidP="005B2D1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39F75EE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6201C160" w14:textId="43E8D968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786475C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410882A8" w14:textId="56E936AF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E8935A1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70DB5014" w14:textId="1EA40423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89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932</w:t>
            </w:r>
          </w:p>
        </w:tc>
        <w:tc>
          <w:tcPr>
            <w:tcW w:w="270" w:type="dxa"/>
            <w:vAlign w:val="bottom"/>
          </w:tcPr>
          <w:p w14:paraId="289C135E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69FB99F" w14:textId="3A39696F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89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932</w:t>
            </w:r>
          </w:p>
        </w:tc>
        <w:tc>
          <w:tcPr>
            <w:tcW w:w="270" w:type="dxa"/>
            <w:vAlign w:val="bottom"/>
          </w:tcPr>
          <w:p w14:paraId="38A0AC4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FDFD62" w14:textId="63F284FD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EE470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828D59A" w14:textId="446DC994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91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604</w:t>
            </w:r>
          </w:p>
        </w:tc>
        <w:tc>
          <w:tcPr>
            <w:tcW w:w="270" w:type="dxa"/>
            <w:vAlign w:val="bottom"/>
          </w:tcPr>
          <w:p w14:paraId="619755E7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5C75A69" w14:textId="0A80635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BE4194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08AB90CB" w14:textId="686B48E2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91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604</w:t>
            </w:r>
          </w:p>
        </w:tc>
      </w:tr>
      <w:tr w:rsidR="00B05FEB" w:rsidRPr="00C26995" w14:paraId="5CC74405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</w:tcPr>
          <w:p w14:paraId="644FECE5" w14:textId="3AF4DC28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693FF2A4" w14:textId="5EAECCC3" w:rsidR="00B05FEB" w:rsidRPr="00C26995" w:rsidRDefault="00B05FEB" w:rsidP="005B2D1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</w:tcPr>
          <w:p w14:paraId="554C7B8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</w:tcPr>
          <w:p w14:paraId="722BF735" w14:textId="72F233B2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1BB78E3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BD68A7F" w14:textId="50B63238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</w:tcPr>
          <w:p w14:paraId="208C19C8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</w:tcPr>
          <w:p w14:paraId="39C5DA02" w14:textId="56F86135" w:rsidR="00B05FEB" w:rsidRPr="00C26995" w:rsidRDefault="00A77235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829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833</w:t>
            </w:r>
          </w:p>
        </w:tc>
        <w:tc>
          <w:tcPr>
            <w:tcW w:w="270" w:type="dxa"/>
          </w:tcPr>
          <w:p w14:paraId="76495C16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75E9E44" w14:textId="10F98008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829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 w:bidi="th-TH"/>
              </w:rPr>
              <w:t>833</w:t>
            </w:r>
          </w:p>
        </w:tc>
        <w:tc>
          <w:tcPr>
            <w:tcW w:w="270" w:type="dxa"/>
          </w:tcPr>
          <w:p w14:paraId="03EA94A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14:paraId="5955D7E8" w14:textId="0FF3345E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D48C82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3471F0" w14:textId="052AA0DE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829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552</w:t>
            </w:r>
          </w:p>
        </w:tc>
        <w:tc>
          <w:tcPr>
            <w:tcW w:w="270" w:type="dxa"/>
          </w:tcPr>
          <w:p w14:paraId="0303ED3E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8B10A1C" w14:textId="50DC18F4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ADDC2E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</w:tcPr>
          <w:p w14:paraId="388B8DAF" w14:textId="31DC2FF0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4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829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552</w:t>
            </w:r>
          </w:p>
        </w:tc>
      </w:tr>
      <w:tr w:rsidR="00B05FEB" w:rsidRPr="00C26995" w14:paraId="11C2BACE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</w:tcPr>
          <w:p w14:paraId="10DC32F6" w14:textId="379FE2DA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6A9BCAE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5C2E67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51103D1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703AD4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631BA9E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750E6FE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35BA785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DA761D2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960825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742CC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1E68F7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1B3CB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0F5534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88D556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26D187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E50470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78C0A68F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42664EE8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7685383D" w14:textId="0BCE8796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lang w:val="en-GB" w:bidi="ar-SA"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080" w:type="dxa"/>
            <w:vAlign w:val="bottom"/>
          </w:tcPr>
          <w:p w14:paraId="6FCB8055" w14:textId="13CE7EAB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D07269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4660C72C" w14:textId="5A1C895C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9C5CC1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043421F2" w14:textId="5245C828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5F06F73C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2947AD16" w14:textId="2BED864B" w:rsidR="00B05FEB" w:rsidRPr="00C26995" w:rsidRDefault="00B05FEB" w:rsidP="00B05FE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DC7FB3C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BFE0942" w14:textId="646C5B0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B6085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16B9407" w14:textId="65D2D619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71AABE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40C0B0" w14:textId="1D1FBE43" w:rsidR="00B05FEB" w:rsidRPr="00C26995" w:rsidRDefault="00B05FEB" w:rsidP="00B05FE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2CF3A2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8B6393" w14:textId="74D15110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977AA1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5EC4E3DC" w14:textId="08670FAF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16EDB298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69EDE7E8" w14:textId="0D34366C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66E69003" w14:textId="275D947E" w:rsidR="00B05FEB" w:rsidRPr="00C26995" w:rsidRDefault="00A77235" w:rsidP="00B05FE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A77235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B05FEB" w:rsidRPr="00C26995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,</w:t>
            </w:r>
            <w:r w:rsidRPr="00A77235">
              <w:rPr>
                <w:rFonts w:ascii="Angsana New" w:hAnsi="Angsana New" w:hint="cs"/>
                <w:sz w:val="29"/>
                <w:szCs w:val="29"/>
                <w:lang w:val="en-US" w:bidi="th-TH"/>
              </w:rPr>
              <w:t>600</w:t>
            </w:r>
          </w:p>
        </w:tc>
        <w:tc>
          <w:tcPr>
            <w:tcW w:w="240" w:type="dxa"/>
            <w:vAlign w:val="bottom"/>
          </w:tcPr>
          <w:p w14:paraId="362FB00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5E812727" w14:textId="75924F4F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1BC7F3D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60E31FF4" w14:textId="08F9718E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44DB61A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344FAA7C" w14:textId="6485FEC5" w:rsidR="00B05FEB" w:rsidRPr="00C26995" w:rsidRDefault="00B05FEB" w:rsidP="005B2D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F4C22DF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6E2BE52" w14:textId="12F180D4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600</w:t>
            </w:r>
          </w:p>
        </w:tc>
        <w:tc>
          <w:tcPr>
            <w:tcW w:w="270" w:type="dxa"/>
            <w:vAlign w:val="bottom"/>
          </w:tcPr>
          <w:p w14:paraId="53AC2CA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38D1FE" w14:textId="20D966FF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DCA4E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8AF5BDB" w14:textId="3E297779" w:rsidR="00B05FEB" w:rsidRPr="00C26995" w:rsidRDefault="00A77235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cs/>
              </w:rPr>
            </w:pP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  <w:lang w:val="en-US"/>
              </w:rPr>
              <w:t>600</w:t>
            </w:r>
          </w:p>
        </w:tc>
        <w:tc>
          <w:tcPr>
            <w:tcW w:w="270" w:type="dxa"/>
            <w:vAlign w:val="bottom"/>
          </w:tcPr>
          <w:p w14:paraId="5A63B8E6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B92F50" w14:textId="73170201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158EF2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2BDB4B8A" w14:textId="42F86334" w:rsidR="00B05FEB" w:rsidRPr="00C26995" w:rsidRDefault="00A77235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A77235">
              <w:rPr>
                <w:rFonts w:ascii="Angsana New" w:hAnsi="Angsana New"/>
                <w:sz w:val="29"/>
                <w:szCs w:val="29"/>
              </w:rPr>
              <w:t>1</w:t>
            </w:r>
            <w:r w:rsidR="00B05FEB"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Pr="00A77235">
              <w:rPr>
                <w:rFonts w:ascii="Angsana New" w:hAnsi="Angsana New"/>
                <w:sz w:val="29"/>
                <w:szCs w:val="29"/>
              </w:rPr>
              <w:t>600</w:t>
            </w:r>
          </w:p>
        </w:tc>
      </w:tr>
      <w:tr w:rsidR="00B05FEB" w:rsidRPr="00C26995" w14:paraId="63320638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</w:tcPr>
          <w:p w14:paraId="1BDD2D37" w14:textId="720D99A5" w:rsidR="00B05FEB" w:rsidRPr="00C26995" w:rsidRDefault="00B05FEB" w:rsidP="00B05FEB">
            <w:pPr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0F1C473D" w14:textId="19E14480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AE5A1B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667A9A70" w14:textId="2AE7CE4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8839F2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C7DFE5A" w14:textId="11C41860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8939258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60621707" w14:textId="3193E4FA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1A585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3BAB6B3" w14:textId="389B1C2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CFFCF5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C2F090" w14:textId="0FCCA322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38CC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08C2DD8" w14:textId="776C462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C78DDD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E9A1B52" w14:textId="43B44FF5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916EFE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5FFF60D0" w14:textId="3E89B36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64B0E385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60F75BC6" w14:textId="77777777" w:rsidR="00B05FEB" w:rsidRPr="00C26995" w:rsidRDefault="00B05FEB" w:rsidP="00B05FEB">
            <w:pPr>
              <w:ind w:right="-90" w:firstLine="4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C889E2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0276B1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334380E2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FB434F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7F5FEF6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1E6FDA79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441D134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A792A9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562B0C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2398C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A9F5A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40A5F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02C8A7E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7C9C45D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27EED4A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A6210F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4F32A355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5C432DF0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01E942BB" w14:textId="09F94E06" w:rsidR="00B05FEB" w:rsidRPr="00C26995" w:rsidRDefault="00B05FEB" w:rsidP="00B05FEB">
            <w:pPr>
              <w:ind w:right="-90" w:firstLine="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เงินกู้ยืมระยะยาวสถาบันการเงิน</w:t>
            </w:r>
          </w:p>
        </w:tc>
        <w:tc>
          <w:tcPr>
            <w:tcW w:w="1080" w:type="dxa"/>
            <w:vAlign w:val="bottom"/>
          </w:tcPr>
          <w:p w14:paraId="6CB1AC83" w14:textId="0C17AF91" w:rsidR="00B05FEB" w:rsidRPr="00C26995" w:rsidRDefault="00B05FEB" w:rsidP="005B2D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773420B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25D7F874" w14:textId="1C91DF6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69634A3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2123E6AC" w14:textId="362832D6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9550629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4DDA3D24" w14:textId="3EE58A98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48687DCC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BAECE47" w14:textId="0DE2A09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10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000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000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2C2C6B7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F235679" w14:textId="22F44A65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B93A2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1F97822" w14:textId="2BA48C92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10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000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000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3A829B80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F944D99" w14:textId="7BA7B07E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771C71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22EF9566" w14:textId="51DC2893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</w:rPr>
              <w:t>10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</w:rPr>
              <w:t>000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</w:rPr>
              <w:t>000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B05FEB" w:rsidRPr="00C26995" w14:paraId="786194C8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7418A81B" w14:textId="5666D77A" w:rsidR="00B05FEB" w:rsidRPr="00C26995" w:rsidRDefault="00B05FEB" w:rsidP="00B05FEB">
            <w:pPr>
              <w:ind w:right="-90" w:firstLine="4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0F60D31" w14:textId="42655A28" w:rsidR="00B05FEB" w:rsidRPr="00C26995" w:rsidRDefault="00B05FEB" w:rsidP="005B2D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2A64F48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7E05D640" w14:textId="45408D84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40F9551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3841B59C" w14:textId="5881EAC0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BE0F73D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1079C9A3" w14:textId="6630AE15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11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991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495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2B3929F7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B0BA19A" w14:textId="5A6195D6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11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991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495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1843659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9E1B9D" w14:textId="1B74D4C2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963F3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04BB8A" w14:textId="52293F79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11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881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398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5B9B4F55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03F648A" w14:textId="28504203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B00FB37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7FB25B32" w14:textId="05E4862A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</w:rPr>
              <w:t>11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</w:rPr>
              <w:t>881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29"/>
                <w:szCs w:val="29"/>
              </w:rPr>
              <w:t>398</w:t>
            </w:r>
            <w:r w:rsidRPr="00C26995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B05FEB" w:rsidRPr="00C26995" w14:paraId="5B9BFB45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042F3BCD" w14:textId="0BA9858E" w:rsidR="00B05FEB" w:rsidRPr="00C26995" w:rsidRDefault="00B05FEB" w:rsidP="00B05FEB">
            <w:pPr>
              <w:ind w:right="-90" w:firstLine="4"/>
              <w:rPr>
                <w:rFonts w:ascii="Angsana New" w:hAnsi="Angsana New"/>
                <w:sz w:val="27"/>
                <w:szCs w:val="27"/>
                <w:cs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2315C97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15DFAC1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40D97C2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27C5B1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27BFCF1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47936EC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393CB5B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14910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50CF8C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DB0194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C744E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AA8F0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43D11B2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5DCCEED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2FB3E46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B90FE03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646D9939" w14:textId="77777777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05FEB" w:rsidRPr="00C26995" w14:paraId="39A5B590" w14:textId="77777777" w:rsidTr="004B7C3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510" w:type="dxa"/>
            <w:vAlign w:val="bottom"/>
          </w:tcPr>
          <w:p w14:paraId="711557E1" w14:textId="0A952344" w:rsidR="00B05FEB" w:rsidRPr="00C26995" w:rsidRDefault="00B05FEB" w:rsidP="00B05FEB">
            <w:pPr>
              <w:ind w:right="-90" w:firstLine="4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สัญญาแลกเปลี่ยนอัตราดอกเบี้ยที่ใช้ใน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26995">
              <w:rPr>
                <w:rFonts w:ascii="Angsana New" w:hAnsi="Angsana New"/>
                <w:sz w:val="29"/>
                <w:szCs w:val="29"/>
                <w:cs/>
              </w:rPr>
              <w:t>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5AD94886" w14:textId="7BBC47CE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312</w:t>
            </w:r>
            <w:r w:rsidRPr="00C26995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CC02B3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0" w:type="dxa"/>
            <w:vAlign w:val="bottom"/>
          </w:tcPr>
          <w:p w14:paraId="53461A4B" w14:textId="3C2BBB7C" w:rsidR="00B05FEB" w:rsidRPr="00C26995" w:rsidRDefault="00B05FEB" w:rsidP="00B05FE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0" w:type="dxa"/>
            <w:vAlign w:val="bottom"/>
          </w:tcPr>
          <w:p w14:paraId="436B961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0" w:type="dxa"/>
            <w:vAlign w:val="bottom"/>
          </w:tcPr>
          <w:p w14:paraId="116B0C2A" w14:textId="2E244A30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2BE661F" w14:textId="77777777" w:rsidR="00B05FEB" w:rsidRPr="00C26995" w:rsidRDefault="00B05FEB" w:rsidP="00B05FE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vAlign w:val="bottom"/>
          </w:tcPr>
          <w:p w14:paraId="6D609C4F" w14:textId="23C029E2" w:rsidR="00B05FEB" w:rsidRPr="00C26995" w:rsidRDefault="00B05FEB" w:rsidP="00B05FEB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E5975DE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90B802B" w14:textId="1AB95CFB" w:rsidR="00B05FEB" w:rsidRPr="00C26995" w:rsidRDefault="00B05FEB" w:rsidP="00B05F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  <w:lang w:val="en-US"/>
              </w:rPr>
              <w:t>312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0940C62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4FE28B9" w14:textId="53705BA5" w:rsidR="00B05FEB" w:rsidRPr="00C26995" w:rsidRDefault="00B05FEB" w:rsidP="00B05FE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C26995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D0C4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37D2681" w14:textId="6CB41D36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4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312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233B28E9" w14:textId="77777777" w:rsidR="00B05FEB" w:rsidRPr="00C26995" w:rsidRDefault="00B05FEB" w:rsidP="00B05FE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F9D4AD6" w14:textId="31A2DAED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04CC59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vAlign w:val="bottom"/>
          </w:tcPr>
          <w:p w14:paraId="5C440CA3" w14:textId="088C500B" w:rsidR="00B05FEB" w:rsidRPr="00C26995" w:rsidRDefault="00B05FEB" w:rsidP="00B05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7"/>
                <w:szCs w:val="27"/>
              </w:rPr>
            </w:pPr>
            <w:r w:rsidRPr="00C26995">
              <w:rPr>
                <w:rFonts w:ascii="Angsana New" w:hAnsi="Angsana New"/>
                <w:sz w:val="29"/>
                <w:szCs w:val="29"/>
              </w:rPr>
              <w:t>(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4</w:t>
            </w:r>
            <w:r w:rsidRPr="00C26995">
              <w:rPr>
                <w:rFonts w:ascii="Angsana New" w:hAnsi="Angsana New"/>
                <w:sz w:val="29"/>
                <w:szCs w:val="29"/>
              </w:rPr>
              <w:t>,</w:t>
            </w:r>
            <w:r w:rsidR="00A77235" w:rsidRPr="00A77235">
              <w:rPr>
                <w:rFonts w:ascii="Angsana New" w:hAnsi="Angsana New"/>
                <w:sz w:val="29"/>
                <w:szCs w:val="29"/>
              </w:rPr>
              <w:t>312</w:t>
            </w:r>
            <w:r w:rsidRPr="00C2699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253321D1" w14:textId="77777777" w:rsidR="00C32790" w:rsidRPr="00C26995" w:rsidRDefault="00C32790">
      <w:pPr>
        <w:rPr>
          <w:sz w:val="24"/>
          <w:szCs w:val="24"/>
        </w:rPr>
        <w:sectPr w:rsidR="00C32790" w:rsidRPr="00C26995" w:rsidSect="00C32790">
          <w:headerReference w:type="default" r:id="rId24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E2DBDB1" w14:textId="6BEFB286" w:rsidR="00E04E3D" w:rsidRPr="00C26995" w:rsidRDefault="00C70907" w:rsidP="002D1F6B">
      <w:pPr>
        <w:pStyle w:val="block"/>
        <w:spacing w:after="0" w:line="240" w:lineRule="atLeast"/>
        <w:ind w:left="540" w:right="-11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773BD" w:rsidRPr="00C26995">
        <w:rPr>
          <w:rFonts w:ascii="Angsana New" w:hAnsi="Angsana New"/>
          <w:sz w:val="30"/>
          <w:szCs w:val="30"/>
          <w:cs/>
          <w:lang w:val="en-US" w:bidi="th-TH"/>
        </w:rPr>
        <w:t>งบฐานะการเงิน</w:t>
      </w:r>
    </w:p>
    <w:p w14:paraId="2BD3088B" w14:textId="77777777" w:rsidR="00C70907" w:rsidRPr="00C26995" w:rsidRDefault="00C70907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93203" w:rsidRPr="00C26995" w14:paraId="2649B463" w14:textId="77777777" w:rsidTr="00324006">
        <w:trPr>
          <w:tblHeader/>
        </w:trPr>
        <w:tc>
          <w:tcPr>
            <w:tcW w:w="3600" w:type="dxa"/>
          </w:tcPr>
          <w:p w14:paraId="59FB93C9" w14:textId="77777777" w:rsidR="00E93203" w:rsidRPr="00C26995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11" w:name="_Hlk61474391"/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</w:tcPr>
          <w:p w14:paraId="23617750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D2B041D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93203" w:rsidRPr="00C26995" w14:paraId="5E817538" w14:textId="77777777" w:rsidTr="00324006">
        <w:tc>
          <w:tcPr>
            <w:tcW w:w="3600" w:type="dxa"/>
          </w:tcPr>
          <w:p w14:paraId="749A0A83" w14:textId="77777777" w:rsidR="00E93203" w:rsidRPr="00C26995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360" w:type="dxa"/>
          </w:tcPr>
          <w:p w14:paraId="5492278B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0603E554" w14:textId="3FDEB669" w:rsidR="00E93203" w:rsidRPr="00C26995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E01903" w:rsidRPr="00C2699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="00E01903" w:rsidRPr="00C2699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</w:t>
            </w:r>
            <w:r w:rsidRPr="00C2699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C26995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>illiquidity factor</w:t>
            </w:r>
          </w:p>
        </w:tc>
      </w:tr>
      <w:tr w:rsidR="00E93203" w:rsidRPr="00C26995" w14:paraId="10E522A8" w14:textId="77777777" w:rsidTr="00324006">
        <w:tc>
          <w:tcPr>
            <w:tcW w:w="3600" w:type="dxa"/>
          </w:tcPr>
          <w:p w14:paraId="277ADDE8" w14:textId="77777777" w:rsidR="00E93203" w:rsidRPr="00C26995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2F9FCAB9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2030F2F3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93203" w:rsidRPr="00C26995" w14:paraId="4D9C4FBC" w14:textId="77777777" w:rsidTr="000F28E8">
        <w:tc>
          <w:tcPr>
            <w:tcW w:w="3600" w:type="dxa"/>
          </w:tcPr>
          <w:p w14:paraId="416F3A5B" w14:textId="77777777" w:rsidR="00E93203" w:rsidRPr="00C26995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  <w:r w:rsidR="00B25F7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</w:tcPr>
          <w:p w14:paraId="631E9F28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28CCA32A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E01903" w:rsidRPr="00C26995" w14:paraId="07FEC9B1" w14:textId="77777777" w:rsidTr="000F28E8">
        <w:tc>
          <w:tcPr>
            <w:tcW w:w="3600" w:type="dxa"/>
          </w:tcPr>
          <w:p w14:paraId="00ABB219" w14:textId="77777777" w:rsidR="00E01903" w:rsidRPr="00C26995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55DC118B" w14:textId="77777777" w:rsidR="00E01903" w:rsidRPr="00C26995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7699DEA1" w14:textId="77777777" w:rsidR="00E01903" w:rsidRPr="00C26995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903" w:rsidRPr="00C26995" w14:paraId="7C53B329" w14:textId="77777777" w:rsidTr="000F28E8">
        <w:tc>
          <w:tcPr>
            <w:tcW w:w="3600" w:type="dxa"/>
          </w:tcPr>
          <w:p w14:paraId="548C40E0" w14:textId="77777777" w:rsidR="00E01903" w:rsidRPr="00C26995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</w:tcPr>
          <w:p w14:paraId="23A1A659" w14:textId="77777777" w:rsidR="00E01903" w:rsidRPr="00C26995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0B775710" w14:textId="77777777" w:rsidR="00E01903" w:rsidRPr="00C26995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01903" w:rsidRPr="00C26995" w14:paraId="774E1077" w14:textId="77777777" w:rsidTr="000F28E8">
        <w:tc>
          <w:tcPr>
            <w:tcW w:w="3600" w:type="dxa"/>
          </w:tcPr>
          <w:p w14:paraId="320D2E7F" w14:textId="77777777" w:rsidR="00E01903" w:rsidRPr="00C26995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EBD88B1" w14:textId="77777777" w:rsidR="00E01903" w:rsidRPr="00C26995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0831BDE1" w14:textId="77777777" w:rsidR="00E01903" w:rsidRPr="00C26995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93203" w:rsidRPr="00C26995" w14:paraId="702AE026" w14:textId="77777777" w:rsidTr="000F28E8">
        <w:tc>
          <w:tcPr>
            <w:tcW w:w="3600" w:type="dxa"/>
          </w:tcPr>
          <w:p w14:paraId="08DA9A1F" w14:textId="77777777" w:rsidR="00E93203" w:rsidRPr="00C26995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</w:tcPr>
          <w:p w14:paraId="45575886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42EBEE89" w14:textId="77777777" w:rsidR="00E93203" w:rsidRPr="00C26995" w:rsidRDefault="003E7BA2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86551C" w:rsidRPr="00C26995" w14:paraId="452E011F" w14:textId="77777777" w:rsidTr="000F28E8">
        <w:tc>
          <w:tcPr>
            <w:tcW w:w="3600" w:type="dxa"/>
          </w:tcPr>
          <w:p w14:paraId="37E5FE9A" w14:textId="77777777" w:rsidR="0086551C" w:rsidRPr="00C26995" w:rsidRDefault="0086551C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0D6529E6" w14:textId="77777777" w:rsidR="0086551C" w:rsidRPr="00C26995" w:rsidRDefault="0086551C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7D0508C2" w14:textId="77777777" w:rsidR="0086551C" w:rsidRPr="00C26995" w:rsidRDefault="0086551C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</w:tr>
      <w:tr w:rsidR="00E93203" w:rsidRPr="00C26995" w14:paraId="54CEA2B0" w14:textId="77777777" w:rsidTr="000F28E8">
        <w:tc>
          <w:tcPr>
            <w:tcW w:w="3600" w:type="dxa"/>
          </w:tcPr>
          <w:p w14:paraId="10EDEBD7" w14:textId="77777777" w:rsidR="00E93203" w:rsidRPr="00C26995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สัญญาแลกเปลี่ยนอัตราแลกเปลี่ยนสกุลเงิน</w:t>
            </w:r>
          </w:p>
        </w:tc>
        <w:tc>
          <w:tcPr>
            <w:tcW w:w="360" w:type="dxa"/>
          </w:tcPr>
          <w:p w14:paraId="127D47F6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6B3E6C53" w14:textId="77777777" w:rsidR="00E93203" w:rsidRPr="00C26995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C26995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bookmarkEnd w:id="11"/>
      <w:tr w:rsidR="0086551C" w:rsidRPr="00C26995" w14:paraId="4D14E16A" w14:textId="77777777" w:rsidTr="000F28E8">
        <w:tc>
          <w:tcPr>
            <w:tcW w:w="3600" w:type="dxa"/>
          </w:tcPr>
          <w:p w14:paraId="7AAA7F18" w14:textId="1499BDE4" w:rsidR="0086551C" w:rsidRPr="00C26995" w:rsidRDefault="0086551C" w:rsidP="00E80ABC">
            <w:pPr>
              <w:pStyle w:val="block"/>
              <w:spacing w:after="0" w:line="240" w:lineRule="atLeast"/>
              <w:ind w:left="0" w:right="33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E80ABC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อนุพันธ์ที่เกี่ยวกับพลังงาน </w:t>
            </w:r>
            <w:r w:rsidR="00E80ABC"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="00E80ABC" w:rsidRPr="00C269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และหนี้สินทางการเงินอื่น</w:t>
            </w:r>
          </w:p>
        </w:tc>
        <w:tc>
          <w:tcPr>
            <w:tcW w:w="360" w:type="dxa"/>
          </w:tcPr>
          <w:p w14:paraId="79DAA30B" w14:textId="77777777" w:rsidR="0086551C" w:rsidRPr="00C26995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</w:tcPr>
          <w:p w14:paraId="53ADC96B" w14:textId="06276830" w:rsidR="0086551C" w:rsidRPr="00C26995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35188DA7" w14:textId="177072E3" w:rsidR="00AF34E9" w:rsidRPr="00C26995" w:rsidRDefault="00AF34E9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FF43FB0" w14:textId="649356B0" w:rsidR="00444A11" w:rsidRPr="00C26995" w:rsidRDefault="00444A11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09FF19F6" w14:textId="77777777" w:rsidR="00266080" w:rsidRPr="00C26995" w:rsidRDefault="00266080" w:rsidP="00266080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นโยบายการจัดการความเสี่ยงทางด้านการเงิน</w:t>
      </w:r>
    </w:p>
    <w:p w14:paraId="1A93A120" w14:textId="77777777" w:rsidR="00266080" w:rsidRPr="00C26995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C99094A" w14:textId="77777777" w:rsidR="00266080" w:rsidRPr="00C26995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06062C5C" w14:textId="77777777" w:rsidR="003E7BA2" w:rsidRPr="00C26995" w:rsidRDefault="003E7BA2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E07C0C" w14:textId="77777777" w:rsidR="00BB09AD" w:rsidRPr="00C26995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0039BCD" w14:textId="77777777" w:rsidR="003E7BA2" w:rsidRPr="00C26995" w:rsidRDefault="003E7BA2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57CA6DF" w14:textId="77777777" w:rsidR="00266080" w:rsidRPr="00C26995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</w:t>
      </w:r>
      <w:r w:rsidRPr="00C26995">
        <w:rPr>
          <w:rFonts w:ascii="Angsana New" w:hAnsi="Angsana New"/>
          <w:sz w:val="30"/>
          <w:szCs w:val="30"/>
          <w:cs/>
        </w:rPr>
        <w:t>สภาวการณ์ในตลาดและการดำเนินงานของกลุ่มบริษัท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1A709C" w14:textId="77777777" w:rsidR="00266080" w:rsidRPr="00C26995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35EEFCC" w14:textId="77777777" w:rsidR="00266080" w:rsidRPr="00C26995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13BDF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221C1C" w14:textId="77777777" w:rsidR="00266080" w:rsidRPr="00C26995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39D1E17" w14:textId="44C0CE49" w:rsidR="00266080" w:rsidRPr="00C26995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i/>
          <w:iCs/>
          <w:sz w:val="30"/>
          <w:szCs w:val="30"/>
        </w:rPr>
        <w:t>(</w:t>
      </w:r>
      <w:r w:rsidR="003E7BA2" w:rsidRPr="00C26995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C26995">
        <w:rPr>
          <w:rFonts w:ascii="Angsana New" w:hAnsi="Angsana New"/>
          <w:i/>
          <w:iCs/>
          <w:sz w:val="30"/>
          <w:szCs w:val="30"/>
        </w:rPr>
        <w:t xml:space="preserve">) </w:t>
      </w:r>
      <w:r w:rsidRPr="00C26995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0D980983" w14:textId="77777777" w:rsidR="00266080" w:rsidRPr="00C26995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CB1A010" w14:textId="77777777" w:rsidR="00266080" w:rsidRPr="00C26995" w:rsidRDefault="00266080" w:rsidP="00326964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65564580" w14:textId="7399D4CC" w:rsidR="00266080" w:rsidRPr="00C26995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F858646" w14:textId="0C86FD09" w:rsidR="00444A11" w:rsidRPr="00C26995" w:rsidRDefault="00444A11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lang w:val="en-US" w:bidi="th-TH"/>
        </w:rPr>
        <w:br w:type="page"/>
      </w:r>
    </w:p>
    <w:p w14:paraId="39B5287A" w14:textId="32B2B89B" w:rsidR="00266080" w:rsidRPr="00C26995" w:rsidRDefault="00266080" w:rsidP="003C21F5">
      <w:pPr>
        <w:pStyle w:val="block"/>
        <w:spacing w:after="0" w:line="240" w:lineRule="atLeast"/>
        <w:ind w:left="540" w:right="-7" w:firstLine="450"/>
        <w:jc w:val="both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/>
          <w:sz w:val="30"/>
          <w:szCs w:val="30"/>
        </w:rPr>
        <w:lastRenderedPageBreak/>
        <w:t>(</w:t>
      </w:r>
      <w:r w:rsidR="003E7BA2" w:rsidRPr="00C26995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1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1</w:t>
      </w:r>
      <w:r w:rsidRPr="00C26995">
        <w:rPr>
          <w:rFonts w:ascii="Angsana New" w:hAnsi="Angsana New"/>
          <w:sz w:val="30"/>
          <w:szCs w:val="30"/>
        </w:rPr>
        <w:t>)</w:t>
      </w:r>
      <w:r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5DE9627" w14:textId="77777777" w:rsidR="00266080" w:rsidRPr="00C26995" w:rsidRDefault="00266080" w:rsidP="00444A11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7333B18" w14:textId="5E162BE8" w:rsidR="00DB15D1" w:rsidRPr="00C26995" w:rsidRDefault="00DB15D1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DA2091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ๆ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7773BD" w:rsidRPr="00C2699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C26995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DA2091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</w:t>
      </w:r>
      <w:r w:rsidR="00DA2091" w:rsidRPr="00C26995">
        <w:rPr>
          <w:rFonts w:ascii="Angsana New" w:hAnsi="Angsana New" w:hint="cs"/>
          <w:sz w:val="30"/>
          <w:szCs w:val="30"/>
          <w:cs/>
        </w:rPr>
        <w:t>เครดิต</w:t>
      </w:r>
      <w:r w:rsidRPr="00C26995">
        <w:rPr>
          <w:rFonts w:ascii="Angsana New" w:hAnsi="Angsana New" w:hint="cs"/>
          <w:sz w:val="30"/>
          <w:szCs w:val="30"/>
          <w:cs/>
        </w:rPr>
        <w:t>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036EFB56" w14:textId="77777777" w:rsidR="00266080" w:rsidRPr="00C26995" w:rsidRDefault="00266080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53ACD035" w14:textId="2B4AD90E" w:rsidR="00266080" w:rsidRPr="00C26995" w:rsidRDefault="00266080" w:rsidP="0008287B">
      <w:pPr>
        <w:tabs>
          <w:tab w:val="clear" w:pos="907"/>
          <w:tab w:val="clear" w:pos="1644"/>
          <w:tab w:val="left" w:pos="1080"/>
          <w:tab w:val="left" w:pos="135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</w:t>
      </w:r>
      <w:r w:rsidR="00D03A85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D03A85" w:rsidRPr="00C26995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</w:t>
      </w:r>
      <w:r w:rsidR="0086551C" w:rsidRPr="00C26995">
        <w:rPr>
          <w:rFonts w:ascii="Angsana New" w:hAnsi="Angsana New" w:hint="cs"/>
          <w:sz w:val="30"/>
          <w:szCs w:val="30"/>
          <w:cs/>
        </w:rPr>
        <w:t>ัท</w:t>
      </w:r>
      <w:r w:rsidR="00D03A85" w:rsidRPr="00C26995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</w:t>
      </w:r>
      <w:r w:rsidR="00D03A85" w:rsidRPr="00C26995">
        <w:rPr>
          <w:rFonts w:ascii="Angsana New" w:hAnsi="Angsana New"/>
          <w:spacing w:val="-4"/>
          <w:sz w:val="30"/>
          <w:szCs w:val="30"/>
          <w:cs/>
        </w:rPr>
        <w:t>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="00D03A85" w:rsidRPr="00C2699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03A85" w:rsidRPr="00C26995">
        <w:rPr>
          <w:rFonts w:ascii="Angsana New" w:hAnsi="Angsana New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27BC6369" w14:textId="77777777" w:rsidR="00D03A85" w:rsidRPr="00C26995" w:rsidRDefault="00D03A85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013E8B0A" w14:textId="56173B5A" w:rsidR="0086551C" w:rsidRPr="00C26995" w:rsidRDefault="00D03A85" w:rsidP="000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77235" w:rsidRPr="00A77235">
        <w:rPr>
          <w:rFonts w:ascii="Angsana New" w:hAnsi="Angsana New"/>
          <w:sz w:val="30"/>
          <w:szCs w:val="30"/>
        </w:rPr>
        <w:t>6</w:t>
      </w:r>
    </w:p>
    <w:p w14:paraId="6846BD3F" w14:textId="77777777" w:rsidR="00503622" w:rsidRPr="00C26995" w:rsidRDefault="00503622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5768B495" w14:textId="0BD1600C" w:rsidR="006F498F" w:rsidRPr="00C26995" w:rsidRDefault="001571F7" w:rsidP="003C21F5">
      <w:pPr>
        <w:pStyle w:val="block"/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/>
          <w:sz w:val="30"/>
          <w:szCs w:val="30"/>
        </w:rPr>
        <w:t>(</w:t>
      </w:r>
      <w:r w:rsidR="00D03A85" w:rsidRPr="00C26995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1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2</w:t>
      </w:r>
      <w:r w:rsidRPr="00C26995">
        <w:rPr>
          <w:rFonts w:ascii="Angsana New" w:hAnsi="Angsana New"/>
          <w:sz w:val="30"/>
          <w:szCs w:val="30"/>
        </w:rPr>
        <w:t xml:space="preserve">) </w:t>
      </w:r>
      <w:r w:rsidRPr="00C26995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</w:t>
      </w:r>
      <w:r w:rsidR="00BB09AD" w:rsidRPr="00C26995">
        <w:rPr>
          <w:rFonts w:ascii="Angsana New" w:hAnsi="Angsana New" w:hint="cs"/>
          <w:sz w:val="30"/>
          <w:szCs w:val="30"/>
          <w:cs/>
          <w:lang w:bidi="th-TH"/>
        </w:rPr>
        <w:t xml:space="preserve"> เงินให้กู้ยืม และลูกหนี้ตามสัญญาเช่า</w:t>
      </w:r>
    </w:p>
    <w:p w14:paraId="66E48993" w14:textId="77777777" w:rsidR="001571F7" w:rsidRPr="00C26995" w:rsidRDefault="001571F7" w:rsidP="00F93E01">
      <w:pPr>
        <w:pStyle w:val="block"/>
        <w:spacing w:after="0" w:line="240" w:lineRule="atLeast"/>
        <w:ind w:left="1530" w:right="-7" w:firstLine="90"/>
        <w:jc w:val="both"/>
        <w:rPr>
          <w:rFonts w:ascii="Angsana New" w:hAnsi="Angsana New"/>
          <w:sz w:val="30"/>
          <w:szCs w:val="30"/>
          <w:lang w:bidi="th-TH"/>
        </w:rPr>
      </w:pPr>
    </w:p>
    <w:p w14:paraId="6200B90D" w14:textId="2FE76770" w:rsidR="003F08E6" w:rsidRPr="00C26995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5B780270" w14:textId="77777777" w:rsidR="0022659A" w:rsidRPr="00C26995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50C80801" w14:textId="77777777" w:rsidR="001571F7" w:rsidRPr="00C26995" w:rsidRDefault="001571F7" w:rsidP="003C21F5">
      <w:pPr>
        <w:tabs>
          <w:tab w:val="clear" w:pos="907"/>
          <w:tab w:val="clear" w:pos="1644"/>
          <w:tab w:val="left" w:pos="1080"/>
          <w:tab w:val="left" w:pos="180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</w:t>
      </w:r>
    </w:p>
    <w:p w14:paraId="24E7F7DD" w14:textId="420AB61A" w:rsidR="00963CB7" w:rsidRPr="00C26995" w:rsidRDefault="00963CB7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382808E" w14:textId="3C497EDB" w:rsidR="00444A11" w:rsidRPr="00C26995" w:rsidRDefault="00444A11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="Angsana New" w:hAnsi="Angsana New"/>
          <w:sz w:val="30"/>
          <w:szCs w:val="30"/>
          <w:lang w:bidi="th-TH"/>
        </w:rPr>
        <w:br w:type="page"/>
      </w:r>
    </w:p>
    <w:p w14:paraId="3E6DFB02" w14:textId="4442FE3E" w:rsidR="001571F7" w:rsidRPr="00C26995" w:rsidRDefault="001571F7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</w:rPr>
        <w:lastRenderedPageBreak/>
        <w:t>(</w:t>
      </w:r>
      <w:r w:rsidR="00AF02D9" w:rsidRPr="00C26995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1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3</w:t>
      </w:r>
      <w:r w:rsidRPr="00C26995">
        <w:rPr>
          <w:rFonts w:ascii="Angsana New" w:hAnsi="Angsana New"/>
          <w:sz w:val="30"/>
          <w:szCs w:val="30"/>
        </w:rPr>
        <w:t>)</w:t>
      </w:r>
      <w:r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1C435CE9" w14:textId="77777777" w:rsidR="009F398C" w:rsidRPr="00C26995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5F5020AC" w14:textId="77777777" w:rsidR="009F398C" w:rsidRPr="00C26995" w:rsidRDefault="009F398C" w:rsidP="00F93E01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val="en-US" w:bidi="th-TH"/>
        </w:rPr>
        <w:t>ความเสี่ยงด้านเครดิตของ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ที่เกิดจากเงินสดและรายการเทียบเท่าเงินสดและสินทรัพย์อนุพันธ์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E22DA" w:rsidRPr="00C26995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EE7883"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ซึ่ง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พิจารณาว่ามีความเสี่ยงด้านเครดิตต่ำ</w:t>
      </w:r>
    </w:p>
    <w:p w14:paraId="20025202" w14:textId="3245AD40" w:rsidR="009F398C" w:rsidRPr="00C26995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1410E34E" w14:textId="0DFCB62D" w:rsidR="009F398C" w:rsidRPr="00C26995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  <w:r w:rsidRPr="00C26995">
        <w:rPr>
          <w:rFonts w:ascii="Angsana New" w:hAnsi="Angsana New"/>
          <w:sz w:val="30"/>
          <w:szCs w:val="30"/>
        </w:rPr>
        <w:t>(</w:t>
      </w:r>
      <w:r w:rsidR="00AF02D9" w:rsidRPr="00C26995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1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4</w:t>
      </w:r>
      <w:r w:rsidRPr="00C26995">
        <w:rPr>
          <w:rFonts w:ascii="Angsana New" w:hAnsi="Angsana New"/>
          <w:sz w:val="30"/>
          <w:szCs w:val="30"/>
        </w:rPr>
        <w:t>)</w:t>
      </w:r>
      <w:r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  <w:lang w:bidi="th-TH"/>
        </w:rPr>
        <w:t>การค้ำประกัน</w:t>
      </w:r>
    </w:p>
    <w:p w14:paraId="66ECF33C" w14:textId="77777777" w:rsidR="00266080" w:rsidRPr="00C26995" w:rsidRDefault="00266080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2B3C4513" w14:textId="3E4A5ABF" w:rsidR="009F398C" w:rsidRPr="00C26995" w:rsidRDefault="009F398C" w:rsidP="00B51639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587B6A" w:rsidRPr="00C26995">
        <w:rPr>
          <w:rFonts w:ascii="Angsana New" w:hAnsi="Angsana New" w:hint="cs"/>
          <w:sz w:val="30"/>
          <w:szCs w:val="30"/>
          <w:cs/>
        </w:rPr>
        <w:t>ภายในกลุ่ม</w:t>
      </w:r>
      <w:r w:rsidRPr="00C26995">
        <w:rPr>
          <w:rFonts w:ascii="Angsana New" w:hAnsi="Angsana New"/>
          <w:sz w:val="30"/>
          <w:szCs w:val="30"/>
          <w:cs/>
        </w:rPr>
        <w:t xml:space="preserve">บริษัทเท่านั้น ณ วันที่ </w:t>
      </w:r>
      <w:r w:rsidR="00B51639" w:rsidRPr="00C26995">
        <w:rPr>
          <w:rFonts w:ascii="Angsana New" w:hAnsi="Angsana New"/>
          <w:sz w:val="30"/>
          <w:szCs w:val="30"/>
          <w:cs/>
        </w:rPr>
        <w:br/>
      </w:r>
      <w:r w:rsidR="00A77235" w:rsidRPr="00A77235">
        <w:rPr>
          <w:rFonts w:ascii="Angsana New" w:hAnsi="Angsana New"/>
          <w:sz w:val="30"/>
          <w:szCs w:val="30"/>
        </w:rPr>
        <w:t>31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/>
          <w:sz w:val="30"/>
          <w:szCs w:val="30"/>
        </w:rPr>
        <w:t>256</w:t>
      </w:r>
      <w:r w:rsidR="00966CBA">
        <w:rPr>
          <w:rFonts w:ascii="Angsana New" w:hAnsi="Angsana New"/>
          <w:sz w:val="30"/>
          <w:szCs w:val="30"/>
        </w:rPr>
        <w:t>8</w:t>
      </w:r>
      <w:r w:rsidR="00A87200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587B6A" w:rsidRPr="00C26995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DD3EB8" w:rsidRPr="00C26995">
        <w:rPr>
          <w:rFonts w:ascii="Angsana New" w:hAnsi="Angsana New" w:hint="cs"/>
          <w:sz w:val="30"/>
          <w:szCs w:val="30"/>
          <w:cs/>
        </w:rPr>
        <w:t>หลาย</w:t>
      </w:r>
      <w:r w:rsidRPr="00C26995">
        <w:rPr>
          <w:rFonts w:ascii="Angsana New" w:hAnsi="Angsana New"/>
          <w:sz w:val="30"/>
          <w:szCs w:val="30"/>
          <w:cs/>
        </w:rPr>
        <w:t xml:space="preserve">แห่ง </w:t>
      </w:r>
      <w:r w:rsidRPr="00C26995">
        <w:rPr>
          <w:rFonts w:ascii="Angsana New" w:hAnsi="Angsana New"/>
          <w:sz w:val="30"/>
          <w:szCs w:val="30"/>
        </w:rPr>
        <w:t>(</w:t>
      </w:r>
      <w:r w:rsidRPr="00C26995">
        <w:rPr>
          <w:rFonts w:ascii="Angsana New" w:hAnsi="Angsana New"/>
          <w:sz w:val="30"/>
          <w:szCs w:val="30"/>
          <w:cs/>
        </w:rPr>
        <w:t>ดูหมายเหตุข้อ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4</w:t>
      </w:r>
      <w:r w:rsidR="001866D2" w:rsidRPr="00C26995">
        <w:rPr>
          <w:rFonts w:ascii="Angsana New" w:hAnsi="Angsana New"/>
          <w:sz w:val="30"/>
          <w:szCs w:val="30"/>
        </w:rPr>
        <w:t xml:space="preserve"> </w:t>
      </w:r>
      <w:r w:rsidR="001866D2" w:rsidRPr="00C269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235" w:rsidRPr="00A77235">
        <w:rPr>
          <w:rFonts w:ascii="Angsana New" w:hAnsi="Angsana New"/>
          <w:sz w:val="30"/>
          <w:szCs w:val="30"/>
        </w:rPr>
        <w:t>12</w:t>
      </w:r>
      <w:r w:rsidRPr="00C26995">
        <w:rPr>
          <w:rFonts w:ascii="Angsana New" w:hAnsi="Angsana New"/>
          <w:sz w:val="30"/>
          <w:szCs w:val="30"/>
        </w:rPr>
        <w:t>)</w:t>
      </w:r>
    </w:p>
    <w:p w14:paraId="4232C28B" w14:textId="77777777" w:rsidR="009F398C" w:rsidRPr="00C26995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18"/>
          <w:szCs w:val="18"/>
          <w:shd w:val="clear" w:color="auto" w:fill="E0E0E0"/>
          <w:lang w:val="en-US" w:bidi="th-TH"/>
        </w:rPr>
      </w:pPr>
    </w:p>
    <w:p w14:paraId="305E23C4" w14:textId="6587E994" w:rsidR="009F398C" w:rsidRPr="00C26995" w:rsidRDefault="009F398C" w:rsidP="00DD1562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C26995">
        <w:rPr>
          <w:rFonts w:ascii="Angsana New" w:hAnsi="Angsana New"/>
          <w:i/>
          <w:iCs/>
          <w:sz w:val="30"/>
          <w:szCs w:val="30"/>
        </w:rPr>
        <w:t>(</w:t>
      </w:r>
      <w:r w:rsidR="00AF02D9" w:rsidRPr="00C26995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C26995">
        <w:rPr>
          <w:rFonts w:ascii="Angsana New" w:hAnsi="Angsana New"/>
          <w:i/>
          <w:iCs/>
          <w:sz w:val="30"/>
          <w:szCs w:val="30"/>
        </w:rPr>
        <w:t>)</w:t>
      </w:r>
      <w:r w:rsidR="00DD1562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DD1562" w:rsidRPr="00C26995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268EE4CE" w14:textId="77777777" w:rsidR="00DD1562" w:rsidRPr="00C26995" w:rsidRDefault="00DD1562" w:rsidP="001E39B8">
      <w:pPr>
        <w:spacing w:line="240" w:lineRule="auto"/>
        <w:ind w:left="900" w:firstLine="90"/>
        <w:jc w:val="thaiDistribute"/>
        <w:rPr>
          <w:rFonts w:ascii="Angsana New" w:hAnsi="Angsana New"/>
        </w:rPr>
      </w:pPr>
    </w:p>
    <w:p w14:paraId="52EC7B11" w14:textId="3E92E7EE" w:rsidR="00DD1562" w:rsidRPr="00C26995" w:rsidRDefault="00DD1562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</w:t>
      </w:r>
      <w:r w:rsidR="004A63BF" w:rsidRPr="00C26995">
        <w:rPr>
          <w:rFonts w:ascii="Angsana New" w:hAnsi="Angsana New" w:hint="cs"/>
          <w:sz w:val="30"/>
          <w:szCs w:val="30"/>
          <w:cs/>
        </w:rPr>
        <w:t>ท</w:t>
      </w:r>
      <w:r w:rsidRPr="00C26995">
        <w:rPr>
          <w:rFonts w:ascii="Angsana New" w:hAnsi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D868DC" w14:textId="77777777" w:rsidR="00036EEE" w:rsidRPr="00C26995" w:rsidRDefault="00036EEE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s/>
        </w:rPr>
      </w:pPr>
    </w:p>
    <w:p w14:paraId="30DA8567" w14:textId="77777777" w:rsidR="00DD1562" w:rsidRPr="00C26995" w:rsidRDefault="00DD1562" w:rsidP="00F93E01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pacing w:val="-6"/>
          <w:sz w:val="30"/>
          <w:szCs w:val="30"/>
        </w:rPr>
      </w:pPr>
      <w:r w:rsidRPr="00C26995">
        <w:rPr>
          <w:rFonts w:ascii="Angsana New" w:hAnsi="Angsana New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699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6"/>
          <w:sz w:val="30"/>
          <w:szCs w:val="30"/>
          <w:cs/>
        </w:rPr>
        <w:t>ณ วันที่รายงาน</w:t>
      </w:r>
      <w:r w:rsidRPr="00C2699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26995">
        <w:rPr>
          <w:rFonts w:ascii="Angsana New" w:hAnsi="Angsana New" w:hint="cs"/>
          <w:spacing w:val="-6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26995">
        <w:rPr>
          <w:rFonts w:ascii="Angsana New" w:hAnsi="Angsana New"/>
          <w:spacing w:val="-6"/>
          <w:sz w:val="30"/>
          <w:szCs w:val="30"/>
          <w:cs/>
        </w:rPr>
        <w:t>หักกลบตามสัญญา</w:t>
      </w:r>
    </w:p>
    <w:p w14:paraId="4A3C8354" w14:textId="77777777" w:rsidR="00DC2511" w:rsidRPr="00C26995" w:rsidRDefault="00DC2511" w:rsidP="00AF34E9">
      <w:pPr>
        <w:spacing w:line="240" w:lineRule="auto"/>
        <w:ind w:left="900" w:firstLine="90"/>
        <w:jc w:val="thaiDistribute"/>
        <w:rPr>
          <w:rFonts w:ascii="Angsana New" w:hAnsi="Angsana New"/>
        </w:rPr>
      </w:pPr>
    </w:p>
    <w:tbl>
      <w:tblPr>
        <w:tblW w:w="9307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238"/>
        <w:gridCol w:w="1164"/>
        <w:gridCol w:w="240"/>
        <w:gridCol w:w="1114"/>
        <w:gridCol w:w="242"/>
        <w:gridCol w:w="1052"/>
        <w:gridCol w:w="270"/>
        <w:gridCol w:w="1117"/>
      </w:tblGrid>
      <w:tr w:rsidR="00371585" w:rsidRPr="00C26995" w14:paraId="2965028E" w14:textId="77777777" w:rsidTr="00BC0BBB">
        <w:trPr>
          <w:tblHeader/>
        </w:trPr>
        <w:tc>
          <w:tcPr>
            <w:tcW w:w="2700" w:type="dxa"/>
            <w:vAlign w:val="bottom"/>
          </w:tcPr>
          <w:p w14:paraId="0E870F3A" w14:textId="77777777" w:rsidR="00371585" w:rsidRPr="00C26995" w:rsidRDefault="0037158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07" w:type="dxa"/>
            <w:gridSpan w:val="9"/>
            <w:vAlign w:val="bottom"/>
          </w:tcPr>
          <w:p w14:paraId="4ADD5DD1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1585" w:rsidRPr="00C26995" w14:paraId="7E4A953D" w14:textId="77777777" w:rsidTr="00BC0BBB">
        <w:trPr>
          <w:tblHeader/>
        </w:trPr>
        <w:tc>
          <w:tcPr>
            <w:tcW w:w="2700" w:type="dxa"/>
            <w:vAlign w:val="bottom"/>
          </w:tcPr>
          <w:p w14:paraId="231FBD15" w14:textId="77777777" w:rsidR="00371585" w:rsidRPr="00C26995" w:rsidRDefault="0037158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A58AA6" w14:textId="77777777" w:rsidR="00371585" w:rsidRPr="00C26995" w:rsidRDefault="0037158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0C4C8BD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9" w:type="dxa"/>
            <w:gridSpan w:val="7"/>
            <w:tcBorders>
              <w:bottom w:val="single" w:sz="4" w:space="0" w:color="auto"/>
            </w:tcBorders>
            <w:vAlign w:val="bottom"/>
          </w:tcPr>
          <w:p w14:paraId="2855CA9C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71585" w:rsidRPr="00C26995" w14:paraId="62ACC801" w14:textId="77777777" w:rsidTr="008770BC">
        <w:trPr>
          <w:tblHeader/>
        </w:trPr>
        <w:tc>
          <w:tcPr>
            <w:tcW w:w="2700" w:type="dxa"/>
            <w:vAlign w:val="bottom"/>
            <w:hideMark/>
          </w:tcPr>
          <w:p w14:paraId="0E4C4BCF" w14:textId="2ACD42CB" w:rsidR="00371585" w:rsidRPr="00C26995" w:rsidRDefault="0037158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2005076A" w14:textId="77777777" w:rsidR="00371585" w:rsidRPr="00C26995" w:rsidRDefault="0037158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BFA1E5C" w14:textId="77777777" w:rsidR="00371585" w:rsidRPr="00C26995" w:rsidRDefault="0037158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8" w:type="dxa"/>
            <w:vAlign w:val="bottom"/>
          </w:tcPr>
          <w:p w14:paraId="456B99BF" w14:textId="77777777" w:rsidR="00371585" w:rsidRPr="00C26995" w:rsidRDefault="0037158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  <w:hideMark/>
          </w:tcPr>
          <w:p w14:paraId="4BF604A2" w14:textId="7F9CC139" w:rsidR="00371585" w:rsidRPr="00C26995" w:rsidRDefault="0037158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81CA94C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3E979869" w14:textId="46ACE6EB" w:rsidR="00371585" w:rsidRPr="00C26995" w:rsidRDefault="00371585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58BEB8C7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  <w:hideMark/>
          </w:tcPr>
          <w:p w14:paraId="27C392D2" w14:textId="5A7A797B" w:rsidR="00371585" w:rsidRPr="00C26995" w:rsidRDefault="00371585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E444AE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  <w:hideMark/>
          </w:tcPr>
          <w:p w14:paraId="142B7824" w14:textId="77777777" w:rsidR="00371585" w:rsidRPr="00C26995" w:rsidRDefault="0037158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71585" w:rsidRPr="00C26995" w14:paraId="62D3ADD6" w14:textId="77777777" w:rsidTr="00BC0BBB">
        <w:trPr>
          <w:tblHeader/>
        </w:trPr>
        <w:tc>
          <w:tcPr>
            <w:tcW w:w="2700" w:type="dxa"/>
            <w:vAlign w:val="bottom"/>
          </w:tcPr>
          <w:p w14:paraId="1981C0C8" w14:textId="77777777" w:rsidR="00371585" w:rsidRPr="00C26995" w:rsidRDefault="0037158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07" w:type="dxa"/>
            <w:gridSpan w:val="9"/>
            <w:vAlign w:val="bottom"/>
          </w:tcPr>
          <w:p w14:paraId="21CD7A25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C2699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71585" w:rsidRPr="00C26995" w14:paraId="4A07977F" w14:textId="77777777" w:rsidTr="008770BC">
        <w:tc>
          <w:tcPr>
            <w:tcW w:w="2700" w:type="dxa"/>
            <w:vAlign w:val="bottom"/>
          </w:tcPr>
          <w:p w14:paraId="6DC0E71F" w14:textId="6CED7745" w:rsidR="00371585" w:rsidRPr="00C26995" w:rsidRDefault="00A7723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C6F7E2F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C489688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7C3C7DC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CD6FE7D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EDEAC2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6853FD4D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929513B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1E319B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E61D3D0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71585" w:rsidRPr="00C26995" w14:paraId="0B024276" w14:textId="77777777" w:rsidTr="008770BC">
        <w:tc>
          <w:tcPr>
            <w:tcW w:w="2700" w:type="dxa"/>
            <w:vAlign w:val="bottom"/>
          </w:tcPr>
          <w:p w14:paraId="204BC12D" w14:textId="77777777" w:rsidR="00371585" w:rsidRPr="00C26995" w:rsidRDefault="0037158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vAlign w:val="bottom"/>
          </w:tcPr>
          <w:p w14:paraId="153E8D41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BBDA90B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60AC7D6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6A14976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8C2336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2F2FA576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1EB6759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E8A61C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E3965C6" w14:textId="77777777" w:rsidR="00371585" w:rsidRPr="00C26995" w:rsidRDefault="0037158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71585" w:rsidRPr="00C26995" w14:paraId="705A7F0E" w14:textId="77777777" w:rsidTr="008770BC">
        <w:tc>
          <w:tcPr>
            <w:tcW w:w="2700" w:type="dxa"/>
            <w:vAlign w:val="bottom"/>
          </w:tcPr>
          <w:p w14:paraId="70BC6110" w14:textId="77777777" w:rsidR="00371585" w:rsidRPr="00C26995" w:rsidRDefault="00371585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5E4857F" w14:textId="3875ED3E" w:rsidR="00371585" w:rsidRPr="008770BC" w:rsidRDefault="00D8614E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2,964,268</w:t>
            </w:r>
          </w:p>
        </w:tc>
        <w:tc>
          <w:tcPr>
            <w:tcW w:w="238" w:type="dxa"/>
            <w:vAlign w:val="bottom"/>
          </w:tcPr>
          <w:p w14:paraId="2AE21528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E5265F7" w14:textId="391A1024" w:rsidR="00371585" w:rsidRPr="008770BC" w:rsidRDefault="00D8614E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2,964,268</w:t>
            </w:r>
          </w:p>
        </w:tc>
        <w:tc>
          <w:tcPr>
            <w:tcW w:w="240" w:type="dxa"/>
            <w:vAlign w:val="bottom"/>
          </w:tcPr>
          <w:p w14:paraId="7A1E84A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FD4D9C7" w14:textId="2A900F1E" w:rsidR="00371585" w:rsidRPr="008770BC" w:rsidRDefault="00371585" w:rsidP="008770B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23B3AE17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F2A7981" w14:textId="73A0BB2D" w:rsidR="00371585" w:rsidRPr="008770BC" w:rsidRDefault="00371585" w:rsidP="008770B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B8418D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5B9B4D0" w14:textId="2706792B" w:rsidR="00371585" w:rsidRPr="008770BC" w:rsidRDefault="00D8614E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2,964,268</w:t>
            </w:r>
          </w:p>
        </w:tc>
      </w:tr>
      <w:tr w:rsidR="00371585" w:rsidRPr="00C26995" w14:paraId="2F827740" w14:textId="77777777" w:rsidTr="008770BC">
        <w:tc>
          <w:tcPr>
            <w:tcW w:w="2700" w:type="dxa"/>
            <w:vAlign w:val="bottom"/>
          </w:tcPr>
          <w:p w14:paraId="5AC920B7" w14:textId="77777777" w:rsidR="00371585" w:rsidRPr="00C26995" w:rsidRDefault="00371585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70F8E438" w14:textId="71D85236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38" w:type="dxa"/>
            <w:vAlign w:val="bottom"/>
          </w:tcPr>
          <w:p w14:paraId="17582D1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CC65878" w14:textId="0AF0B123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 w:hint="cs"/>
                <w:sz w:val="28"/>
                <w:szCs w:val="28"/>
                <w:lang w:val="en-US"/>
              </w:rPr>
              <w:t>22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240" w:type="dxa"/>
            <w:vAlign w:val="bottom"/>
          </w:tcPr>
          <w:p w14:paraId="503CC544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6689B18" w14:textId="16469B99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242" w:type="dxa"/>
            <w:vAlign w:val="bottom"/>
          </w:tcPr>
          <w:p w14:paraId="3612B5F2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6DAD0AC" w14:textId="080F4FB9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920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270" w:type="dxa"/>
            <w:vAlign w:val="bottom"/>
          </w:tcPr>
          <w:p w14:paraId="1383FC1A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96B2BF7" w14:textId="13699E71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101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  <w:r w:rsidR="004C129F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</w:tr>
      <w:tr w:rsidR="00371585" w:rsidRPr="00C26995" w14:paraId="70AFDE34" w14:textId="77777777" w:rsidTr="008770BC">
        <w:tc>
          <w:tcPr>
            <w:tcW w:w="2700" w:type="dxa"/>
            <w:vAlign w:val="bottom"/>
          </w:tcPr>
          <w:p w14:paraId="0E6EFF49" w14:textId="650A0E0A" w:rsidR="00371585" w:rsidRPr="00C26995" w:rsidRDefault="00371585" w:rsidP="002956E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170" w:type="dxa"/>
            <w:vAlign w:val="bottom"/>
          </w:tcPr>
          <w:p w14:paraId="53444F03" w14:textId="66FDC8C1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7E980878" w14:textId="77777777" w:rsidR="00371585" w:rsidRPr="00C26995" w:rsidRDefault="00371585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989D064" w14:textId="6F270D3D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0" w:type="dxa"/>
            <w:vAlign w:val="bottom"/>
          </w:tcPr>
          <w:p w14:paraId="270C5C47" w14:textId="77777777" w:rsidR="00371585" w:rsidRPr="00C26995" w:rsidRDefault="00371585" w:rsidP="008B4EE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3CE25E" w14:textId="230A299D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</w:p>
        </w:tc>
        <w:tc>
          <w:tcPr>
            <w:tcW w:w="242" w:type="dxa"/>
            <w:vAlign w:val="bottom"/>
          </w:tcPr>
          <w:p w14:paraId="5AC4EA11" w14:textId="77777777" w:rsidR="00371585" w:rsidRPr="00C26995" w:rsidRDefault="00371585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F5477AD" w14:textId="139DDF66" w:rsidR="00371585" w:rsidRPr="008770BC" w:rsidRDefault="00371585" w:rsidP="008770B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67FF818" w14:textId="77777777" w:rsidR="00371585" w:rsidRPr="00C26995" w:rsidRDefault="00371585" w:rsidP="002956EA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65D9F2A" w14:textId="06E89FBF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</w:tr>
      <w:tr w:rsidR="00371585" w:rsidRPr="00C26995" w14:paraId="6CDD3CEC" w14:textId="77777777" w:rsidTr="008770BC">
        <w:tc>
          <w:tcPr>
            <w:tcW w:w="2700" w:type="dxa"/>
            <w:vAlign w:val="bottom"/>
          </w:tcPr>
          <w:p w14:paraId="3B25A7E5" w14:textId="77777777" w:rsidR="00371585" w:rsidRPr="00C26995" w:rsidRDefault="00371585" w:rsidP="00086F19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EA6C745" w14:textId="093E0D28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8" w:type="dxa"/>
            <w:vAlign w:val="bottom"/>
          </w:tcPr>
          <w:p w14:paraId="4F377C0E" w14:textId="77777777" w:rsidR="00371585" w:rsidRPr="00C26995" w:rsidRDefault="00371585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E9F04B2" w14:textId="7AA38842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="00A167C7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240" w:type="dxa"/>
            <w:vAlign w:val="bottom"/>
          </w:tcPr>
          <w:p w14:paraId="5583F1CF" w14:textId="77777777" w:rsidR="00371585" w:rsidRPr="00C26995" w:rsidRDefault="00371585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1E0878A" w14:textId="561B91AE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291</w:t>
            </w:r>
            <w:r w:rsidR="00A167C7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624</w:t>
            </w:r>
          </w:p>
        </w:tc>
        <w:tc>
          <w:tcPr>
            <w:tcW w:w="242" w:type="dxa"/>
            <w:vAlign w:val="bottom"/>
          </w:tcPr>
          <w:p w14:paraId="5DBC7DD7" w14:textId="77777777" w:rsidR="00371585" w:rsidRPr="00C26995" w:rsidRDefault="00371585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334909A" w14:textId="671AD379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167C7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  <w:r w:rsidR="00A167C7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329C2236" w14:textId="77777777" w:rsidR="00371585" w:rsidRPr="00C26995" w:rsidRDefault="00371585" w:rsidP="00086F19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AD94949" w14:textId="42E533C2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167C7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="00A167C7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</w:tr>
      <w:tr w:rsidR="00371585" w:rsidRPr="00C26995" w14:paraId="04D0A167" w14:textId="77777777" w:rsidTr="008770BC">
        <w:tc>
          <w:tcPr>
            <w:tcW w:w="2700" w:type="dxa"/>
            <w:vAlign w:val="bottom"/>
          </w:tcPr>
          <w:p w14:paraId="7E772DE8" w14:textId="77777777" w:rsidR="00371585" w:rsidRPr="00C26995" w:rsidRDefault="00371585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90701" w14:textId="432DFC9A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943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062</w:t>
            </w:r>
          </w:p>
        </w:tc>
        <w:tc>
          <w:tcPr>
            <w:tcW w:w="238" w:type="dxa"/>
            <w:vAlign w:val="bottom"/>
          </w:tcPr>
          <w:p w14:paraId="69FE9697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6E407E7" w14:textId="400B01CE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240" w:type="dxa"/>
            <w:vAlign w:val="bottom"/>
          </w:tcPr>
          <w:p w14:paraId="55101C15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612326F" w14:textId="21026385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601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730</w:t>
            </w:r>
          </w:p>
        </w:tc>
        <w:tc>
          <w:tcPr>
            <w:tcW w:w="242" w:type="dxa"/>
            <w:vAlign w:val="bottom"/>
          </w:tcPr>
          <w:p w14:paraId="6325C03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A4CBDED" w14:textId="10BC7E1B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088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270" w:type="dxa"/>
            <w:vAlign w:val="bottom"/>
          </w:tcPr>
          <w:p w14:paraId="2D1EF7C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181550FC" w14:textId="01ACAFC8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958</w:t>
            </w:r>
          </w:p>
        </w:tc>
      </w:tr>
      <w:tr w:rsidR="00371585" w:rsidRPr="00C26995" w14:paraId="151BF90E" w14:textId="77777777" w:rsidTr="008770BC">
        <w:tc>
          <w:tcPr>
            <w:tcW w:w="2700" w:type="dxa"/>
            <w:vAlign w:val="bottom"/>
          </w:tcPr>
          <w:p w14:paraId="52CC9554" w14:textId="77777777" w:rsidR="00371585" w:rsidRPr="00C26995" w:rsidRDefault="00371585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9981A" w14:textId="1C878DE8" w:rsidR="00371585" w:rsidRPr="008770BC" w:rsidRDefault="00D8614E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117,202,805</w:t>
            </w:r>
          </w:p>
        </w:tc>
        <w:tc>
          <w:tcPr>
            <w:tcW w:w="238" w:type="dxa"/>
            <w:vAlign w:val="bottom"/>
          </w:tcPr>
          <w:p w14:paraId="729CD617" w14:textId="77777777" w:rsidR="00371585" w:rsidRPr="008770BC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E167D" w14:textId="4E60B003" w:rsidR="00371585" w:rsidRPr="008770BC" w:rsidRDefault="00D8614E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28,893,646</w:t>
            </w:r>
          </w:p>
        </w:tc>
        <w:tc>
          <w:tcPr>
            <w:tcW w:w="240" w:type="dxa"/>
            <w:vAlign w:val="bottom"/>
          </w:tcPr>
          <w:p w14:paraId="4E415CB3" w14:textId="77777777" w:rsidR="00371585" w:rsidRPr="008770BC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E2E12" w14:textId="546465AE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69</w:t>
            </w:r>
            <w:r w:rsidR="00A167C7"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</w:t>
            </w:r>
            <w:r w:rsidR="00A167C7"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42" w:type="dxa"/>
            <w:vAlign w:val="bottom"/>
          </w:tcPr>
          <w:p w14:paraId="358A49B9" w14:textId="77777777" w:rsidR="00371585" w:rsidRPr="008770BC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083D" w14:textId="5042634B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  <w:r w:rsidR="00A167C7"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943</w:t>
            </w:r>
            <w:r w:rsidR="00A167C7"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298</w:t>
            </w:r>
          </w:p>
        </w:tc>
        <w:tc>
          <w:tcPr>
            <w:tcW w:w="270" w:type="dxa"/>
            <w:vAlign w:val="bottom"/>
          </w:tcPr>
          <w:p w14:paraId="14B7D152" w14:textId="77777777" w:rsidR="00371585" w:rsidRPr="008770BC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6035D" w14:textId="69CD194D" w:rsidR="00371585" w:rsidRPr="008770BC" w:rsidRDefault="00D8614E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77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134,968,437</w:t>
            </w:r>
          </w:p>
        </w:tc>
      </w:tr>
      <w:tr w:rsidR="00371585" w:rsidRPr="00C26995" w14:paraId="012A9390" w14:textId="77777777" w:rsidTr="008770BC">
        <w:tc>
          <w:tcPr>
            <w:tcW w:w="2700" w:type="dxa"/>
            <w:vAlign w:val="bottom"/>
          </w:tcPr>
          <w:p w14:paraId="6D2E41B6" w14:textId="77777777" w:rsidR="00371585" w:rsidRPr="00C26995" w:rsidRDefault="00371585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9BC2BA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C8A2AB8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6B95A3D1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6BA73FF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1A00ED35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3098CF7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715CC1F4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899BCA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14:paraId="502A4875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585" w:rsidRPr="00C26995" w14:paraId="1F5AF9B4" w14:textId="77777777" w:rsidTr="008770BC">
        <w:tc>
          <w:tcPr>
            <w:tcW w:w="2700" w:type="dxa"/>
            <w:vAlign w:val="bottom"/>
          </w:tcPr>
          <w:p w14:paraId="17DF77AB" w14:textId="77777777" w:rsidR="00371585" w:rsidRPr="00C26995" w:rsidRDefault="00371585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FE88D3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9D3FF37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4F29E7F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AB74CD9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0BEB1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546850E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D6B50AA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0256C8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9C82C5E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585" w:rsidRPr="00C26995" w14:paraId="60283448" w14:textId="77777777" w:rsidTr="008770BC">
        <w:tc>
          <w:tcPr>
            <w:tcW w:w="2700" w:type="dxa"/>
            <w:vAlign w:val="bottom"/>
          </w:tcPr>
          <w:p w14:paraId="40CF690F" w14:textId="2EC00B36" w:rsidR="00371585" w:rsidRPr="00C26995" w:rsidRDefault="00A77235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2568</w:t>
            </w:r>
          </w:p>
        </w:tc>
        <w:tc>
          <w:tcPr>
            <w:tcW w:w="1170" w:type="dxa"/>
            <w:vAlign w:val="bottom"/>
          </w:tcPr>
          <w:p w14:paraId="6FFE42EE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85AA68A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8B3BC33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247AF9E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32917F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6A8A2BB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1BBC70C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D000B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5B8086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585" w:rsidRPr="00C26995" w14:paraId="196A032A" w14:textId="77777777" w:rsidTr="008770BC">
        <w:trPr>
          <w:trHeight w:val="290"/>
        </w:trPr>
        <w:tc>
          <w:tcPr>
            <w:tcW w:w="2700" w:type="dxa"/>
            <w:vAlign w:val="bottom"/>
          </w:tcPr>
          <w:p w14:paraId="596BB3BB" w14:textId="77777777" w:rsidR="00371585" w:rsidRPr="00C26995" w:rsidRDefault="00371585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vAlign w:val="bottom"/>
          </w:tcPr>
          <w:p w14:paraId="13DB048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44943B9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9B7EF25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05E173D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4AE4CDC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5DC77B9F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8DE6B96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D237C1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6B1ADEB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585" w:rsidRPr="00C26995" w14:paraId="16BCCE1B" w14:textId="77777777" w:rsidTr="008770BC">
        <w:tc>
          <w:tcPr>
            <w:tcW w:w="2700" w:type="dxa"/>
            <w:vAlign w:val="bottom"/>
            <w:hideMark/>
          </w:tcPr>
          <w:p w14:paraId="1308203A" w14:textId="77777777" w:rsidR="00371585" w:rsidRPr="00C26995" w:rsidRDefault="00371585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9C90CDD" w14:textId="35C023D5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BC0BBB" w:rsidRPr="008770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vAlign w:val="bottom"/>
          </w:tcPr>
          <w:p w14:paraId="70FF522C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E0064AA" w14:textId="77F4CBB7" w:rsidR="00371585" w:rsidRPr="008770BC" w:rsidRDefault="00371585" w:rsidP="008770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02278D8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82BAF5" w14:textId="6F42CB4D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703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242" w:type="dxa"/>
            <w:vAlign w:val="bottom"/>
          </w:tcPr>
          <w:p w14:paraId="034AFD3C" w14:textId="77777777" w:rsidR="00371585" w:rsidRPr="00BC0BBB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EE18B0F" w14:textId="69133BAD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09</w:t>
            </w:r>
            <w:r w:rsidR="00BC0BBB" w:rsidRPr="008770B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5DA0BB5B" w14:textId="77777777" w:rsidR="00371585" w:rsidRPr="00C26995" w:rsidRDefault="00371585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A407B08" w14:textId="52C01528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BC0BBB" w:rsidRPr="008770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71585" w:rsidRPr="00C26995" w14:paraId="55C8CD60" w14:textId="77777777" w:rsidTr="008770BC">
        <w:tc>
          <w:tcPr>
            <w:tcW w:w="2700" w:type="dxa"/>
          </w:tcPr>
          <w:p w14:paraId="457B62CA" w14:textId="6EA42375" w:rsidR="00371585" w:rsidRPr="00C26995" w:rsidRDefault="00371585" w:rsidP="00C5044B">
            <w:pPr>
              <w:spacing w:line="240" w:lineRule="auto"/>
              <w:ind w:right="-24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170" w:type="dxa"/>
            <w:vAlign w:val="bottom"/>
          </w:tcPr>
          <w:p w14:paraId="2989C5D0" w14:textId="2BEACD74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</w:p>
        </w:tc>
        <w:tc>
          <w:tcPr>
            <w:tcW w:w="238" w:type="dxa"/>
            <w:vAlign w:val="bottom"/>
          </w:tcPr>
          <w:p w14:paraId="25767BA7" w14:textId="77777777" w:rsidR="00371585" w:rsidRPr="00C26995" w:rsidRDefault="00371585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D728D42" w14:textId="568C0EC5" w:rsidR="00371585" w:rsidRPr="008770BC" w:rsidRDefault="00371585" w:rsidP="008770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EA203C7" w14:textId="77777777" w:rsidR="00371585" w:rsidRPr="00C26995" w:rsidRDefault="00371585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77CB39" w14:textId="2BB22564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098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859</w:t>
            </w:r>
          </w:p>
        </w:tc>
        <w:tc>
          <w:tcPr>
            <w:tcW w:w="242" w:type="dxa"/>
            <w:vAlign w:val="bottom"/>
          </w:tcPr>
          <w:p w14:paraId="56BC330E" w14:textId="77777777" w:rsidR="00371585" w:rsidRPr="00C26995" w:rsidRDefault="00371585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CFF88C4" w14:textId="2A8D12F7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270" w:type="dxa"/>
            <w:vAlign w:val="bottom"/>
          </w:tcPr>
          <w:p w14:paraId="422E712A" w14:textId="77777777" w:rsidR="00371585" w:rsidRPr="00C26995" w:rsidRDefault="00371585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AB82750" w14:textId="7FF40A0A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</w:p>
        </w:tc>
      </w:tr>
      <w:tr w:rsidR="00371585" w:rsidRPr="00C26995" w14:paraId="3B2D32BD" w14:textId="77777777" w:rsidTr="008770BC">
        <w:tc>
          <w:tcPr>
            <w:tcW w:w="2700" w:type="dxa"/>
            <w:vAlign w:val="bottom"/>
          </w:tcPr>
          <w:p w14:paraId="60043CB4" w14:textId="77777777" w:rsidR="00371585" w:rsidRPr="00C26995" w:rsidRDefault="00371585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99C89" w14:textId="72FED6D9" w:rsidR="00371585" w:rsidRPr="005F4DA9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BC0BBB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238" w:type="dxa"/>
            <w:vAlign w:val="bottom"/>
          </w:tcPr>
          <w:p w14:paraId="2916F0C3" w14:textId="77777777" w:rsidR="00371585" w:rsidRPr="005F4DA9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F3D22" w14:textId="561F921A" w:rsidR="00371585" w:rsidRPr="005F4DA9" w:rsidRDefault="00371585" w:rsidP="008770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9792873" w14:textId="77777777" w:rsidR="00371585" w:rsidRPr="005F4DA9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1C195" w14:textId="0BA276AF" w:rsidR="00371585" w:rsidRPr="005F4DA9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802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528</w:t>
            </w:r>
          </w:p>
        </w:tc>
        <w:tc>
          <w:tcPr>
            <w:tcW w:w="242" w:type="dxa"/>
            <w:vAlign w:val="bottom"/>
          </w:tcPr>
          <w:p w14:paraId="1C3C4A12" w14:textId="77777777" w:rsidR="00371585" w:rsidRPr="005F4DA9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25F51" w14:textId="437ADD1D" w:rsidR="00371585" w:rsidRPr="005F4DA9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429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</w:t>
            </w:r>
            <w:r w:rsidR="006425B4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03F8AE8" w14:textId="77777777" w:rsidR="00371585" w:rsidRPr="005F4DA9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0B003" w14:textId="4B95C98D" w:rsidR="00371585" w:rsidRPr="005F4DA9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BC0BBB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</w:t>
            </w:r>
          </w:p>
        </w:tc>
      </w:tr>
      <w:tr w:rsidR="00371585" w:rsidRPr="00C26995" w14:paraId="7624C054" w14:textId="77777777" w:rsidTr="008770BC">
        <w:tc>
          <w:tcPr>
            <w:tcW w:w="2700" w:type="dxa"/>
            <w:vAlign w:val="bottom"/>
          </w:tcPr>
          <w:p w14:paraId="583D3A23" w14:textId="77777777" w:rsidR="00371585" w:rsidRPr="00C26995" w:rsidRDefault="00371585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EC3CFD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4EC7B71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4" w:type="dxa"/>
            <w:vAlign w:val="bottom"/>
          </w:tcPr>
          <w:p w14:paraId="5F488D78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D681240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1C912367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707ED87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14:paraId="563015FB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C81208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7" w:type="dxa"/>
            <w:vAlign w:val="bottom"/>
          </w:tcPr>
          <w:p w14:paraId="4F687A32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585" w:rsidRPr="00C26995" w14:paraId="79F6898D" w14:textId="77777777" w:rsidTr="008770BC">
        <w:tc>
          <w:tcPr>
            <w:tcW w:w="2700" w:type="dxa"/>
            <w:vAlign w:val="bottom"/>
          </w:tcPr>
          <w:p w14:paraId="2B1BBBE9" w14:textId="5B415AB9" w:rsidR="00371585" w:rsidRPr="00C26995" w:rsidRDefault="00A77235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2049C2E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5E88453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4294869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ECB98F8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3B83E1B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E336DC0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6060D5A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3B3527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772CB86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585" w:rsidRPr="00C26995" w14:paraId="390C294B" w14:textId="77777777" w:rsidTr="008770BC">
        <w:tc>
          <w:tcPr>
            <w:tcW w:w="2700" w:type="dxa"/>
            <w:vAlign w:val="bottom"/>
          </w:tcPr>
          <w:p w14:paraId="0207D712" w14:textId="77777777" w:rsidR="00371585" w:rsidRPr="00C26995" w:rsidRDefault="00371585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vAlign w:val="bottom"/>
          </w:tcPr>
          <w:p w14:paraId="01D26FEF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11CE59E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CA194F1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DDBBCC0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E51028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BA9927D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365BBF2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E81A8A" w14:textId="77777777" w:rsidR="00371585" w:rsidRPr="00C26995" w:rsidRDefault="00371585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34F01FD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585" w:rsidRPr="00C26995" w14:paraId="1CDE248F" w14:textId="77777777" w:rsidTr="008770BC">
        <w:trPr>
          <w:trHeight w:val="386"/>
        </w:trPr>
        <w:tc>
          <w:tcPr>
            <w:tcW w:w="2700" w:type="dxa"/>
            <w:vAlign w:val="bottom"/>
            <w:hideMark/>
          </w:tcPr>
          <w:p w14:paraId="2298E8C1" w14:textId="04E2DD7E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F260B07" w14:textId="1A95390F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38" w:type="dxa"/>
            <w:vAlign w:val="bottom"/>
          </w:tcPr>
          <w:p w14:paraId="5182005B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035483B8" w14:textId="3CC292FD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40" w:type="dxa"/>
            <w:vAlign w:val="bottom"/>
          </w:tcPr>
          <w:p w14:paraId="5C4DE975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020F83" w14:textId="52B2998A" w:rsidR="00371585" w:rsidRPr="008770BC" w:rsidRDefault="00371585" w:rsidP="008770B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4E19F58C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4EDD759" w14:textId="62093D93" w:rsidR="00371585" w:rsidRPr="008770BC" w:rsidRDefault="00371585" w:rsidP="008770B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6B42DB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04F09704" w14:textId="4DE19302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</w:tr>
      <w:tr w:rsidR="00371585" w:rsidRPr="00C26995" w14:paraId="00C437A8" w14:textId="77777777" w:rsidTr="008770BC">
        <w:tc>
          <w:tcPr>
            <w:tcW w:w="2700" w:type="dxa"/>
            <w:vAlign w:val="bottom"/>
            <w:hideMark/>
          </w:tcPr>
          <w:p w14:paraId="112D4CF5" w14:textId="1F6217A0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11EDFFAA" w14:textId="0EBAFCDB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051</w:t>
            </w:r>
          </w:p>
        </w:tc>
        <w:tc>
          <w:tcPr>
            <w:tcW w:w="238" w:type="dxa"/>
            <w:vAlign w:val="bottom"/>
          </w:tcPr>
          <w:p w14:paraId="7275DA1F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E3DCE66" w14:textId="3FF9FC4C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240" w:type="dxa"/>
            <w:vAlign w:val="bottom"/>
          </w:tcPr>
          <w:p w14:paraId="1423F1B4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1FC4747" w14:textId="1FAC672C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825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</w:p>
        </w:tc>
        <w:tc>
          <w:tcPr>
            <w:tcW w:w="242" w:type="dxa"/>
            <w:vAlign w:val="bottom"/>
          </w:tcPr>
          <w:p w14:paraId="0647542D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974EC9B" w14:textId="573F35A0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517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270" w:type="dxa"/>
            <w:vAlign w:val="bottom"/>
          </w:tcPr>
          <w:p w14:paraId="15A5E13C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7BE7611" w14:textId="5E010C33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824</w:t>
            </w:r>
          </w:p>
        </w:tc>
      </w:tr>
      <w:tr w:rsidR="00371585" w:rsidRPr="00C26995" w14:paraId="34563F1F" w14:textId="77777777" w:rsidTr="008770BC">
        <w:trPr>
          <w:trHeight w:val="119"/>
        </w:trPr>
        <w:tc>
          <w:tcPr>
            <w:tcW w:w="2700" w:type="dxa"/>
            <w:vAlign w:val="bottom"/>
            <w:hideMark/>
          </w:tcPr>
          <w:p w14:paraId="0297D478" w14:textId="2A60AE8D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1170" w:type="dxa"/>
            <w:vAlign w:val="bottom"/>
          </w:tcPr>
          <w:p w14:paraId="15BEA80F" w14:textId="2C6AB1F5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4E4209B8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67BC739" w14:textId="307E97B7" w:rsidR="00371585" w:rsidRPr="008770BC" w:rsidRDefault="00371585" w:rsidP="008770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596C31A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3C79DC6" w14:textId="068D0734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242" w:type="dxa"/>
            <w:vAlign w:val="bottom"/>
          </w:tcPr>
          <w:p w14:paraId="7BFCB341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875CE42" w14:textId="06B64A7B" w:rsidR="00371585" w:rsidRPr="008770BC" w:rsidRDefault="00371585" w:rsidP="008770B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768761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0346011" w14:textId="75630CA2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</w:tr>
      <w:tr w:rsidR="00371585" w:rsidRPr="00C26995" w14:paraId="0B837C06" w14:textId="77777777" w:rsidTr="008770BC">
        <w:trPr>
          <w:trHeight w:val="119"/>
        </w:trPr>
        <w:tc>
          <w:tcPr>
            <w:tcW w:w="2700" w:type="dxa"/>
            <w:vAlign w:val="bottom"/>
          </w:tcPr>
          <w:p w14:paraId="6E78F54F" w14:textId="4CCC2F21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167CD6A" w14:textId="25DC8B70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372</w:t>
            </w:r>
          </w:p>
        </w:tc>
        <w:tc>
          <w:tcPr>
            <w:tcW w:w="238" w:type="dxa"/>
            <w:vAlign w:val="bottom"/>
          </w:tcPr>
          <w:p w14:paraId="76401CC4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49C936D" w14:textId="5EE27DF2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40" w:type="dxa"/>
            <w:vAlign w:val="bottom"/>
          </w:tcPr>
          <w:p w14:paraId="55D078C4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9B5CB93" w14:textId="19327253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  <w:tc>
          <w:tcPr>
            <w:tcW w:w="242" w:type="dxa"/>
            <w:vAlign w:val="bottom"/>
          </w:tcPr>
          <w:p w14:paraId="0E4F8E1D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D0B9B7F" w14:textId="475FFB91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595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270" w:type="dxa"/>
            <w:vAlign w:val="bottom"/>
          </w:tcPr>
          <w:p w14:paraId="61590A03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FE1FBBE" w14:textId="3B65C8A2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</w:tr>
      <w:tr w:rsidR="00371585" w:rsidRPr="00C26995" w14:paraId="124C8A7D" w14:textId="77777777" w:rsidTr="008770BC">
        <w:tc>
          <w:tcPr>
            <w:tcW w:w="2700" w:type="dxa"/>
            <w:vAlign w:val="bottom"/>
            <w:hideMark/>
          </w:tcPr>
          <w:p w14:paraId="6BC06505" w14:textId="7241BA13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06C13" w14:textId="41C77CA0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86EE718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48DE3" w14:textId="1A637EED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626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240" w:type="dxa"/>
            <w:vAlign w:val="bottom"/>
          </w:tcPr>
          <w:p w14:paraId="30E41535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E60A1" w14:textId="5FF10E50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242" w:type="dxa"/>
            <w:vAlign w:val="bottom"/>
          </w:tcPr>
          <w:p w14:paraId="779DDA2D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7DA71" w14:textId="6414033D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  <w:vAlign w:val="bottom"/>
          </w:tcPr>
          <w:p w14:paraId="7714290B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77EE9" w14:textId="2AB8D807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</w:tr>
      <w:tr w:rsidR="00371585" w:rsidRPr="00C26995" w14:paraId="39304794" w14:textId="77777777" w:rsidTr="008770BC">
        <w:tc>
          <w:tcPr>
            <w:tcW w:w="2700" w:type="dxa"/>
            <w:vAlign w:val="bottom"/>
          </w:tcPr>
          <w:p w14:paraId="1D6988B9" w14:textId="77777777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ED43B" w14:textId="25BA75AC" w:rsidR="00371585" w:rsidRPr="005F4DA9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593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10D005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941F0" w14:textId="04D8F1BC" w:rsidR="00371585" w:rsidRPr="005F4DA9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400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607</w:t>
            </w:r>
          </w:p>
        </w:tc>
        <w:tc>
          <w:tcPr>
            <w:tcW w:w="240" w:type="dxa"/>
            <w:vAlign w:val="bottom"/>
          </w:tcPr>
          <w:p w14:paraId="203339E1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02E39" w14:textId="5062C4FB" w:rsidR="00371585" w:rsidRPr="005F4DA9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616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501</w:t>
            </w:r>
          </w:p>
        </w:tc>
        <w:tc>
          <w:tcPr>
            <w:tcW w:w="242" w:type="dxa"/>
            <w:vAlign w:val="bottom"/>
          </w:tcPr>
          <w:p w14:paraId="013A3779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ECC9D" w14:textId="434FA55D" w:rsidR="00371585" w:rsidRPr="005F4DA9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  <w:vAlign w:val="bottom"/>
          </w:tcPr>
          <w:p w14:paraId="02AC6A99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21A1B" w14:textId="74ADEEDF" w:rsidR="00371585" w:rsidRPr="005F4DA9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868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853</w:t>
            </w:r>
          </w:p>
        </w:tc>
      </w:tr>
      <w:tr w:rsidR="00371585" w:rsidRPr="00C26995" w14:paraId="0138E4BB" w14:textId="77777777" w:rsidTr="008770BC">
        <w:tc>
          <w:tcPr>
            <w:tcW w:w="2700" w:type="dxa"/>
            <w:vAlign w:val="bottom"/>
          </w:tcPr>
          <w:p w14:paraId="0AE407A8" w14:textId="77777777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0666B6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9F342D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A176F1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5CD829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DD8A37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A0C3A58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271E0E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B8E1FE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C29E1E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585" w:rsidRPr="00C26995" w14:paraId="5C176170" w14:textId="38F766C3" w:rsidTr="008770BC">
        <w:tc>
          <w:tcPr>
            <w:tcW w:w="2700" w:type="dxa"/>
            <w:vAlign w:val="bottom"/>
            <w:hideMark/>
          </w:tcPr>
          <w:p w14:paraId="75EC668A" w14:textId="77777777" w:rsidR="00371585" w:rsidRPr="00C26995" w:rsidRDefault="00371585" w:rsidP="00B05FEB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vAlign w:val="bottom"/>
          </w:tcPr>
          <w:p w14:paraId="0926AB8E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B901DF6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2DA22C2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57455C1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0A8875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E21C4F3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08D6CF5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999BD7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BFC60B9" w14:textId="77777777" w:rsidR="00371585" w:rsidRPr="008770BC" w:rsidRDefault="0037158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585" w:rsidRPr="00C26995" w14:paraId="1C2B3288" w14:textId="77777777" w:rsidTr="008770BC">
        <w:tc>
          <w:tcPr>
            <w:tcW w:w="2700" w:type="dxa"/>
            <w:vAlign w:val="bottom"/>
            <w:hideMark/>
          </w:tcPr>
          <w:p w14:paraId="0801E36D" w14:textId="47514F8B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B7E88FD" w14:textId="72C6F301" w:rsidR="00371585" w:rsidRPr="00C26995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</w:p>
        </w:tc>
        <w:tc>
          <w:tcPr>
            <w:tcW w:w="238" w:type="dxa"/>
            <w:vAlign w:val="bottom"/>
          </w:tcPr>
          <w:p w14:paraId="505A3B2F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09D5BC8" w14:textId="26628C78" w:rsidR="00371585" w:rsidRPr="008770BC" w:rsidRDefault="00371585" w:rsidP="008770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FD6DC1A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0C6A020" w14:textId="2F0F5DCC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936</w:t>
            </w:r>
          </w:p>
        </w:tc>
        <w:tc>
          <w:tcPr>
            <w:tcW w:w="242" w:type="dxa"/>
            <w:vAlign w:val="bottom"/>
          </w:tcPr>
          <w:p w14:paraId="2EF99476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7C14C7B" w14:textId="4FDD7EAB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270" w:type="dxa"/>
            <w:vAlign w:val="bottom"/>
          </w:tcPr>
          <w:p w14:paraId="0D9FEDD1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B732A51" w14:textId="2EF847B3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</w:p>
        </w:tc>
      </w:tr>
      <w:tr w:rsidR="00371585" w:rsidRPr="00C26995" w14:paraId="3BACE21B" w14:textId="77777777" w:rsidTr="008770BC">
        <w:tc>
          <w:tcPr>
            <w:tcW w:w="2700" w:type="dxa"/>
            <w:vAlign w:val="bottom"/>
          </w:tcPr>
          <w:p w14:paraId="4E5D7E10" w14:textId="77777777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2E781BDA" w14:textId="73BA10BD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170" w:type="dxa"/>
            <w:vAlign w:val="bottom"/>
          </w:tcPr>
          <w:p w14:paraId="50D15575" w14:textId="3BC60112" w:rsidR="00371585" w:rsidRPr="00C26995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238" w:type="dxa"/>
            <w:vAlign w:val="bottom"/>
          </w:tcPr>
          <w:p w14:paraId="09C84C7D" w14:textId="77777777" w:rsidR="00371585" w:rsidRPr="00C26995" w:rsidRDefault="00371585" w:rsidP="00B05FEB">
            <w:pPr>
              <w:tabs>
                <w:tab w:val="clear" w:pos="907"/>
                <w:tab w:val="left" w:pos="167"/>
                <w:tab w:val="decimal" w:pos="706"/>
              </w:tabs>
              <w:spacing w:line="240" w:lineRule="auto"/>
              <w:ind w:right="-4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642B08DC" w14:textId="1B099195" w:rsidR="00371585" w:rsidRPr="008770BC" w:rsidRDefault="00371585" w:rsidP="008770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1FFDBA0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99850F" w14:textId="7ADF13EA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242" w:type="dxa"/>
            <w:vAlign w:val="bottom"/>
          </w:tcPr>
          <w:p w14:paraId="2F92548F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BC2D010" w14:textId="1FB126D5" w:rsidR="00371585" w:rsidRPr="008770BC" w:rsidRDefault="00371585" w:rsidP="008770BC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B4AEB0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D9E443D" w14:textId="7C9F724A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</w:p>
        </w:tc>
      </w:tr>
      <w:tr w:rsidR="00371585" w:rsidRPr="00C26995" w14:paraId="32D0E38F" w14:textId="77777777" w:rsidTr="008770BC">
        <w:tc>
          <w:tcPr>
            <w:tcW w:w="2700" w:type="dxa"/>
            <w:hideMark/>
          </w:tcPr>
          <w:p w14:paraId="03E0E78E" w14:textId="077937D7" w:rsidR="00371585" w:rsidRPr="00C26995" w:rsidRDefault="00371585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อนุพันธ์ที่เกี่ยวกับพลังงาน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FF439" w14:textId="1980E0BA" w:rsidR="00371585" w:rsidRPr="00C26995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787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77235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2E90D0A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62CC5" w14:textId="4DD13B21" w:rsidR="00371585" w:rsidRPr="008770BC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041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</w:p>
        </w:tc>
        <w:tc>
          <w:tcPr>
            <w:tcW w:w="240" w:type="dxa"/>
            <w:vAlign w:val="bottom"/>
          </w:tcPr>
          <w:p w14:paraId="0F107063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45252" w14:textId="47CA9451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242" w:type="dxa"/>
            <w:vAlign w:val="bottom"/>
          </w:tcPr>
          <w:p w14:paraId="14C6CACA" w14:textId="77777777" w:rsidR="00371585" w:rsidRPr="00C26995" w:rsidRDefault="00371585" w:rsidP="00B05FEB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E674C" w14:textId="2CA9EAEB" w:rsidR="00371585" w:rsidRPr="008770BC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270" w:type="dxa"/>
            <w:vAlign w:val="bottom"/>
          </w:tcPr>
          <w:p w14:paraId="25ADA621" w14:textId="77777777" w:rsidR="00371585" w:rsidRPr="00C26995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AF976" w14:textId="35E2DFCF" w:rsidR="00371585" w:rsidRPr="008770BC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787</w:t>
            </w:r>
            <w:r w:rsidR="00371585" w:rsidRPr="008770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770BC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</w:p>
        </w:tc>
      </w:tr>
      <w:tr w:rsidR="00371585" w:rsidRPr="00C26995" w14:paraId="367381C9" w14:textId="77777777" w:rsidTr="008770BC">
        <w:tc>
          <w:tcPr>
            <w:tcW w:w="2700" w:type="dxa"/>
            <w:vAlign w:val="bottom"/>
          </w:tcPr>
          <w:p w14:paraId="12B6A790" w14:textId="77777777" w:rsidR="00371585" w:rsidRPr="00C26995" w:rsidRDefault="00371585" w:rsidP="00B05FE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70526" w14:textId="4AFC0939" w:rsidR="00371585" w:rsidRPr="005F4DA9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9D415F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E1A6B0" w14:textId="4A245C10" w:rsidR="00371585" w:rsidRPr="005F4DA9" w:rsidRDefault="00A77235" w:rsidP="008770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609</w:t>
            </w:r>
          </w:p>
        </w:tc>
        <w:tc>
          <w:tcPr>
            <w:tcW w:w="240" w:type="dxa"/>
            <w:vAlign w:val="bottom"/>
          </w:tcPr>
          <w:p w14:paraId="15C48B3A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DE904" w14:textId="7197EB81" w:rsidR="00371585" w:rsidRPr="005F4DA9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622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</w:t>
            </w:r>
          </w:p>
        </w:tc>
        <w:tc>
          <w:tcPr>
            <w:tcW w:w="242" w:type="dxa"/>
            <w:vAlign w:val="bottom"/>
          </w:tcPr>
          <w:p w14:paraId="06811A18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2C3D1" w14:textId="6667ECFE" w:rsidR="00371585" w:rsidRPr="005F4DA9" w:rsidRDefault="00A77235" w:rsidP="008770B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247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  <w:vAlign w:val="bottom"/>
          </w:tcPr>
          <w:p w14:paraId="2DAEEC23" w14:textId="77777777" w:rsidR="00371585" w:rsidRPr="005F4DA9" w:rsidRDefault="00371585" w:rsidP="00B05F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5D1EF" w14:textId="02950B89" w:rsidR="00371585" w:rsidRPr="005F4DA9" w:rsidRDefault="00A77235" w:rsidP="008770B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911</w:t>
            </w:r>
            <w:r w:rsidR="00371585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951</w:t>
            </w:r>
          </w:p>
        </w:tc>
      </w:tr>
    </w:tbl>
    <w:p w14:paraId="0846CC32" w14:textId="51E06B30" w:rsidR="001A7445" w:rsidRPr="00853E19" w:rsidRDefault="001A744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70C64C9" w14:textId="05DE0F4A" w:rsidR="00853E19" w:rsidRDefault="00853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10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1"/>
        <w:gridCol w:w="269"/>
        <w:gridCol w:w="1146"/>
        <w:gridCol w:w="236"/>
        <w:gridCol w:w="1114"/>
        <w:gridCol w:w="239"/>
        <w:gridCol w:w="962"/>
        <w:gridCol w:w="267"/>
        <w:gridCol w:w="1087"/>
      </w:tblGrid>
      <w:tr w:rsidR="00DA2E9E" w:rsidRPr="00C26995" w14:paraId="5C9E40B2" w14:textId="77777777" w:rsidTr="00853E19">
        <w:trPr>
          <w:tblHeader/>
        </w:trPr>
        <w:tc>
          <w:tcPr>
            <w:tcW w:w="2700" w:type="dxa"/>
            <w:vAlign w:val="bottom"/>
          </w:tcPr>
          <w:p w14:paraId="6AFE86B6" w14:textId="77777777" w:rsidR="00DA2E9E" w:rsidRPr="00C26995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1" w:type="dxa"/>
            <w:gridSpan w:val="9"/>
            <w:vAlign w:val="bottom"/>
          </w:tcPr>
          <w:p w14:paraId="4800AA9E" w14:textId="77777777" w:rsidR="00DA2E9E" w:rsidRPr="00C26995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56" w:rsidRPr="00C26995" w14:paraId="609AC324" w14:textId="77777777" w:rsidTr="00853E19">
        <w:trPr>
          <w:tblHeader/>
        </w:trPr>
        <w:tc>
          <w:tcPr>
            <w:tcW w:w="2700" w:type="dxa"/>
            <w:vAlign w:val="bottom"/>
          </w:tcPr>
          <w:p w14:paraId="3E24C993" w14:textId="77777777" w:rsidR="001A7445" w:rsidRPr="00C26995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2455EF3C" w14:textId="77777777" w:rsidR="001A7445" w:rsidRPr="00C26995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FC79AAE" w14:textId="77777777" w:rsidR="001A7445" w:rsidRPr="00C26995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1" w:type="dxa"/>
            <w:gridSpan w:val="7"/>
            <w:tcBorders>
              <w:bottom w:val="single" w:sz="4" w:space="0" w:color="auto"/>
            </w:tcBorders>
            <w:vAlign w:val="bottom"/>
          </w:tcPr>
          <w:p w14:paraId="7785BC6E" w14:textId="77777777" w:rsidR="001A7445" w:rsidRPr="00C26995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C26995" w14:paraId="1C7BDF51" w14:textId="77777777" w:rsidTr="00371585">
        <w:trPr>
          <w:tblHeader/>
        </w:trPr>
        <w:tc>
          <w:tcPr>
            <w:tcW w:w="2700" w:type="dxa"/>
            <w:vAlign w:val="bottom"/>
            <w:hideMark/>
          </w:tcPr>
          <w:p w14:paraId="2C3D2D99" w14:textId="6C944E85" w:rsidR="001A7445" w:rsidRPr="00C26995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1" w:type="dxa"/>
            <w:vAlign w:val="bottom"/>
            <w:hideMark/>
          </w:tcPr>
          <w:p w14:paraId="420B012D" w14:textId="77777777" w:rsidR="001A7445" w:rsidRPr="00C26995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B38F6D6" w14:textId="77777777" w:rsidR="001A7445" w:rsidRPr="00C26995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</w:tcPr>
          <w:p w14:paraId="13624144" w14:textId="77777777" w:rsidR="001A7445" w:rsidRPr="00C26995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  <w:hideMark/>
          </w:tcPr>
          <w:p w14:paraId="3B6E9928" w14:textId="0C2778C7" w:rsidR="001A7445" w:rsidRPr="00C26995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CF66A00" w14:textId="77777777" w:rsidR="001A7445" w:rsidRPr="00C26995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344D4D01" w14:textId="383F8F23" w:rsidR="001A7445" w:rsidRPr="00C26995" w:rsidRDefault="001A7445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1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48FF263" w14:textId="77777777" w:rsidR="001A7445" w:rsidRPr="00C26995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  <w:hideMark/>
          </w:tcPr>
          <w:p w14:paraId="71527D54" w14:textId="66CDA31E" w:rsidR="001A7445" w:rsidRPr="00C26995" w:rsidRDefault="001A7445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7235" w:rsidRPr="00A77235">
              <w:rPr>
                <w:rFonts w:ascii="Angsana New" w:hAnsi="Angsana New"/>
                <w:sz w:val="28"/>
                <w:szCs w:val="28"/>
              </w:rPr>
              <w:t>5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699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49EF6A8" w14:textId="77777777" w:rsidR="001A7445" w:rsidRPr="00C26995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  <w:hideMark/>
          </w:tcPr>
          <w:p w14:paraId="61693750" w14:textId="77777777" w:rsidR="001A7445" w:rsidRPr="00C26995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5162" w:rsidRPr="00C26995" w14:paraId="4455E168" w14:textId="77777777" w:rsidTr="00853E19">
        <w:trPr>
          <w:tblHeader/>
        </w:trPr>
        <w:tc>
          <w:tcPr>
            <w:tcW w:w="2700" w:type="dxa"/>
            <w:vAlign w:val="bottom"/>
          </w:tcPr>
          <w:p w14:paraId="5732E570" w14:textId="77777777" w:rsidR="00175162" w:rsidRPr="00C26995" w:rsidRDefault="00175162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1" w:type="dxa"/>
            <w:gridSpan w:val="9"/>
            <w:vAlign w:val="bottom"/>
          </w:tcPr>
          <w:p w14:paraId="5698F0AC" w14:textId="77777777" w:rsidR="00175162" w:rsidRPr="00C26995" w:rsidRDefault="00175162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C2699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C26995" w14:paraId="0264146E" w14:textId="77777777" w:rsidTr="00371585">
        <w:tc>
          <w:tcPr>
            <w:tcW w:w="2700" w:type="dxa"/>
            <w:vAlign w:val="bottom"/>
            <w:hideMark/>
          </w:tcPr>
          <w:p w14:paraId="2DB53457" w14:textId="705BF7C5" w:rsidR="001A7445" w:rsidRPr="00C26995" w:rsidRDefault="00A7723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1" w:type="dxa"/>
            <w:vAlign w:val="bottom"/>
          </w:tcPr>
          <w:p w14:paraId="1BA5B41E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EFB9374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4549797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485C83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F11F392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B9E3AF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C607A86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C497199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97CB6E" w14:textId="77777777" w:rsidR="001A7445" w:rsidRPr="00C26995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C26995" w14:paraId="36B9D8FD" w14:textId="77777777" w:rsidTr="00371585">
        <w:tc>
          <w:tcPr>
            <w:tcW w:w="2700" w:type="dxa"/>
            <w:vAlign w:val="bottom"/>
          </w:tcPr>
          <w:p w14:paraId="54706ECA" w14:textId="77777777" w:rsidR="002C6959" w:rsidRPr="00C26995" w:rsidRDefault="002C6959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vAlign w:val="bottom"/>
          </w:tcPr>
          <w:p w14:paraId="78572960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DB5198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2D608A9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17306F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CA9E1AC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C436B09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16E1329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6E1CC08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F5D3B53" w14:textId="77777777" w:rsidR="002C6959" w:rsidRPr="00C26995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6FE" w:rsidRPr="00C26995" w14:paraId="07E02112" w14:textId="77777777" w:rsidTr="00371585">
        <w:tc>
          <w:tcPr>
            <w:tcW w:w="2700" w:type="dxa"/>
            <w:vAlign w:val="bottom"/>
          </w:tcPr>
          <w:p w14:paraId="12C622E0" w14:textId="0997A6C8" w:rsidR="000B46FE" w:rsidRPr="00C26995" w:rsidRDefault="000B46FE" w:rsidP="000B46F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1" w:type="dxa"/>
            <w:vAlign w:val="bottom"/>
          </w:tcPr>
          <w:p w14:paraId="5634B15B" w14:textId="2D3016AA" w:rsidR="000B46FE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 w:hint="cs"/>
                <w:sz w:val="28"/>
                <w:szCs w:val="28"/>
                <w:lang w:val="en-US"/>
              </w:rPr>
              <w:t>26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69" w:type="dxa"/>
          </w:tcPr>
          <w:p w14:paraId="3E84E2ED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B026309" w14:textId="29855AC5" w:rsidR="000B46FE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559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705</w:t>
            </w:r>
          </w:p>
        </w:tc>
        <w:tc>
          <w:tcPr>
            <w:tcW w:w="236" w:type="dxa"/>
            <w:vAlign w:val="bottom"/>
          </w:tcPr>
          <w:p w14:paraId="759E07F0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A380D1" w14:textId="0DE8462E" w:rsidR="000B46FE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028</w:t>
            </w:r>
          </w:p>
        </w:tc>
        <w:tc>
          <w:tcPr>
            <w:tcW w:w="239" w:type="dxa"/>
            <w:vAlign w:val="bottom"/>
          </w:tcPr>
          <w:p w14:paraId="7D91AADD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854D16D" w14:textId="5FD472AD" w:rsidR="000B46FE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8F3273A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34B3BD" w14:textId="75480564" w:rsidR="000B46FE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869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733</w:t>
            </w:r>
          </w:p>
        </w:tc>
      </w:tr>
      <w:tr w:rsidR="000B46FE" w:rsidRPr="00C26995" w14:paraId="0CAE4650" w14:textId="77777777" w:rsidTr="00371585">
        <w:tc>
          <w:tcPr>
            <w:tcW w:w="2700" w:type="dxa"/>
            <w:vAlign w:val="bottom"/>
          </w:tcPr>
          <w:p w14:paraId="614B91C7" w14:textId="19E60A3F" w:rsidR="000B46FE" w:rsidRPr="00C26995" w:rsidRDefault="000B46FE" w:rsidP="000B46FE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1" w:type="dxa"/>
            <w:vAlign w:val="bottom"/>
          </w:tcPr>
          <w:p w14:paraId="2B247A8D" w14:textId="1E69007E" w:rsidR="000B46FE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69" w:type="dxa"/>
          </w:tcPr>
          <w:p w14:paraId="317E4558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4371DCE" w14:textId="04922468" w:rsidR="000B46FE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236" w:type="dxa"/>
            <w:vAlign w:val="bottom"/>
          </w:tcPr>
          <w:p w14:paraId="617F43B2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54F807" w14:textId="091BAE38" w:rsidR="000B46FE" w:rsidRPr="005F4DA9" w:rsidRDefault="006349DD" w:rsidP="005F4DA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8BC01C1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F9C2174" w14:textId="74404D9B" w:rsidR="000B46FE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3BC3EE6" w14:textId="77777777" w:rsidR="000B46FE" w:rsidRPr="00C26995" w:rsidRDefault="000B46FE" w:rsidP="000B46FE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7C5DCA3" w14:textId="7D9CA91F" w:rsidR="000B46FE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</w:p>
        </w:tc>
      </w:tr>
      <w:tr w:rsidR="000364A0" w:rsidRPr="00C26995" w14:paraId="6A138B01" w14:textId="77777777" w:rsidTr="00371585">
        <w:tc>
          <w:tcPr>
            <w:tcW w:w="2700" w:type="dxa"/>
            <w:vAlign w:val="bottom"/>
          </w:tcPr>
          <w:p w14:paraId="3C6166FD" w14:textId="77777777" w:rsidR="000364A0" w:rsidRPr="00C26995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vAlign w:val="bottom"/>
          </w:tcPr>
          <w:p w14:paraId="7FB8BB44" w14:textId="3F200EB0" w:rsidR="000364A0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</w:p>
        </w:tc>
        <w:tc>
          <w:tcPr>
            <w:tcW w:w="269" w:type="dxa"/>
          </w:tcPr>
          <w:p w14:paraId="6CF52B38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1487E594" w14:textId="70C27726" w:rsidR="000364A0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236" w:type="dxa"/>
            <w:vAlign w:val="bottom"/>
          </w:tcPr>
          <w:p w14:paraId="3C7F1756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AF1D66" w14:textId="7657172B" w:rsidR="000364A0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412</w:t>
            </w:r>
          </w:p>
        </w:tc>
        <w:tc>
          <w:tcPr>
            <w:tcW w:w="239" w:type="dxa"/>
            <w:vAlign w:val="bottom"/>
          </w:tcPr>
          <w:p w14:paraId="4307C61E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C4854AD" w14:textId="61EE2FB0" w:rsidR="000364A0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DE53A48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DF98FEE" w14:textId="5E55E026" w:rsidR="000364A0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056</w:t>
            </w:r>
          </w:p>
        </w:tc>
      </w:tr>
      <w:tr w:rsidR="000364A0" w:rsidRPr="00C26995" w14:paraId="7386838A" w14:textId="77777777" w:rsidTr="00371585">
        <w:tc>
          <w:tcPr>
            <w:tcW w:w="2700" w:type="dxa"/>
            <w:vAlign w:val="bottom"/>
          </w:tcPr>
          <w:p w14:paraId="0AC894C9" w14:textId="77777777" w:rsidR="000364A0" w:rsidRPr="00C26995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C009A51" w14:textId="70BAEFA2" w:rsidR="000364A0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815</w:t>
            </w:r>
          </w:p>
        </w:tc>
        <w:tc>
          <w:tcPr>
            <w:tcW w:w="269" w:type="dxa"/>
          </w:tcPr>
          <w:p w14:paraId="4E2CF136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2D2E9204" w14:textId="54AA5049" w:rsidR="000364A0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950</w:t>
            </w:r>
          </w:p>
        </w:tc>
        <w:tc>
          <w:tcPr>
            <w:tcW w:w="236" w:type="dxa"/>
            <w:vAlign w:val="bottom"/>
          </w:tcPr>
          <w:p w14:paraId="6EA45E6B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2C72D34" w14:textId="62B75F41" w:rsidR="000364A0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239" w:type="dxa"/>
            <w:vAlign w:val="bottom"/>
          </w:tcPr>
          <w:p w14:paraId="1E1DE0F6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7B4BF243" w14:textId="13B0E519" w:rsidR="000364A0" w:rsidRPr="005F4DA9" w:rsidRDefault="00A77235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569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313</w:t>
            </w:r>
          </w:p>
        </w:tc>
        <w:tc>
          <w:tcPr>
            <w:tcW w:w="267" w:type="dxa"/>
            <w:vAlign w:val="bottom"/>
          </w:tcPr>
          <w:p w14:paraId="2B99FDAF" w14:textId="77777777" w:rsidR="000364A0" w:rsidRPr="00C26995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DA5FA77" w14:textId="77442207" w:rsidR="000364A0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</w:p>
        </w:tc>
      </w:tr>
      <w:tr w:rsidR="000364A0" w:rsidRPr="00C26995" w14:paraId="4C5E38E6" w14:textId="77777777" w:rsidTr="00371585">
        <w:tc>
          <w:tcPr>
            <w:tcW w:w="2700" w:type="dxa"/>
            <w:vAlign w:val="bottom"/>
          </w:tcPr>
          <w:p w14:paraId="0A713CF2" w14:textId="77777777" w:rsidR="000364A0" w:rsidRPr="00C26995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BD479" w14:textId="33CD2F4A" w:rsidR="000364A0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068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611</w:t>
            </w:r>
          </w:p>
        </w:tc>
        <w:tc>
          <w:tcPr>
            <w:tcW w:w="269" w:type="dxa"/>
          </w:tcPr>
          <w:p w14:paraId="53530783" w14:textId="77777777" w:rsidR="000364A0" w:rsidRPr="005F4DA9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41976" w14:textId="248D67A6" w:rsidR="000364A0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302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3C619AC9" w14:textId="77777777" w:rsidR="000364A0" w:rsidRPr="005F4DA9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BDF79" w14:textId="49E5A32A" w:rsidR="000364A0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239" w:type="dxa"/>
            <w:vAlign w:val="bottom"/>
          </w:tcPr>
          <w:p w14:paraId="3638DF41" w14:textId="77777777" w:rsidR="000364A0" w:rsidRPr="005F4DA9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9803A" w14:textId="767FC1B9" w:rsidR="000364A0" w:rsidRPr="005F4DA9" w:rsidRDefault="00A77235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313</w:t>
            </w:r>
          </w:p>
        </w:tc>
        <w:tc>
          <w:tcPr>
            <w:tcW w:w="267" w:type="dxa"/>
            <w:vAlign w:val="bottom"/>
          </w:tcPr>
          <w:p w14:paraId="39191314" w14:textId="77777777" w:rsidR="000364A0" w:rsidRPr="005F4DA9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DB039" w14:textId="0FFCFD3F" w:rsidR="000364A0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998</w:t>
            </w:r>
          </w:p>
        </w:tc>
      </w:tr>
      <w:tr w:rsidR="005D4F1E" w:rsidRPr="00C26995" w14:paraId="7467A884" w14:textId="77777777" w:rsidTr="00371585">
        <w:tc>
          <w:tcPr>
            <w:tcW w:w="2700" w:type="dxa"/>
            <w:vAlign w:val="bottom"/>
          </w:tcPr>
          <w:p w14:paraId="457572D7" w14:textId="77777777" w:rsidR="005D4F1E" w:rsidRPr="00C26995" w:rsidRDefault="005D4F1E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5C38995" w14:textId="77777777" w:rsidR="005D4F1E" w:rsidRPr="005F4DA9" w:rsidRDefault="005D4F1E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981ED0C" w14:textId="77777777" w:rsidR="005D4F1E" w:rsidRPr="00C26995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bottom"/>
          </w:tcPr>
          <w:p w14:paraId="086FCFFC" w14:textId="77777777" w:rsidR="005D4F1E" w:rsidRPr="005F4DA9" w:rsidRDefault="005D4F1E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8ABC4E" w14:textId="77777777" w:rsidR="005D4F1E" w:rsidRPr="00C26995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1966DA4C" w14:textId="77777777" w:rsidR="005D4F1E" w:rsidRPr="005F4DA9" w:rsidRDefault="005D4F1E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19D166E9" w14:textId="77777777" w:rsidR="005D4F1E" w:rsidRPr="00C26995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1165AF32" w14:textId="77777777" w:rsidR="005D4F1E" w:rsidRPr="005F4DA9" w:rsidRDefault="005D4F1E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4FECDA3" w14:textId="77777777" w:rsidR="005D4F1E" w:rsidRPr="00C26995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E2389BB" w14:textId="77777777" w:rsidR="005D4F1E" w:rsidRPr="005F4DA9" w:rsidRDefault="005D4F1E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24C1" w:rsidRPr="00C26995" w14:paraId="630FECAB" w14:textId="77777777" w:rsidTr="00371585">
        <w:tc>
          <w:tcPr>
            <w:tcW w:w="2700" w:type="dxa"/>
            <w:vAlign w:val="bottom"/>
          </w:tcPr>
          <w:p w14:paraId="18CA3875" w14:textId="2EA57179" w:rsidR="00C424C1" w:rsidRPr="00C26995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1" w:type="dxa"/>
            <w:vAlign w:val="bottom"/>
          </w:tcPr>
          <w:p w14:paraId="20E49016" w14:textId="77777777" w:rsidR="00C424C1" w:rsidRPr="005F4DA9" w:rsidRDefault="00C424C1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B785C94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38489A2" w14:textId="77777777" w:rsidR="00C424C1" w:rsidRPr="005F4DA9" w:rsidRDefault="00C424C1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A0ED09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B23C4D" w14:textId="77777777" w:rsidR="00C424C1" w:rsidRPr="005F4DA9" w:rsidRDefault="00C424C1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6C01B22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2DDB3EF" w14:textId="77777777" w:rsidR="00C424C1" w:rsidRPr="005F4DA9" w:rsidRDefault="00C424C1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E4C7D5E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277232B4" w14:textId="77777777" w:rsidR="00C424C1" w:rsidRPr="005F4DA9" w:rsidRDefault="00C424C1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24C1" w:rsidRPr="00C26995" w14:paraId="5D63F10B" w14:textId="77777777" w:rsidTr="00371585">
        <w:tc>
          <w:tcPr>
            <w:tcW w:w="2700" w:type="dxa"/>
            <w:vAlign w:val="bottom"/>
          </w:tcPr>
          <w:p w14:paraId="74F74EAF" w14:textId="1BFF02CE" w:rsidR="00C424C1" w:rsidRPr="00C26995" w:rsidRDefault="00C424C1" w:rsidP="00C424C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E92855C" w14:textId="7C1F33F9" w:rsidR="00C424C1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69" w:type="dxa"/>
            <w:vAlign w:val="bottom"/>
          </w:tcPr>
          <w:p w14:paraId="661308F0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34ADC52" w14:textId="3B7AA67F" w:rsidR="00C424C1" w:rsidRPr="005F4DA9" w:rsidRDefault="006349DD" w:rsidP="005F4DA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F2F64D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DFD0E0" w14:textId="00140D51" w:rsidR="00C424C1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39" w:type="dxa"/>
            <w:vAlign w:val="bottom"/>
          </w:tcPr>
          <w:p w14:paraId="2D5CF73F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6285E581" w14:textId="6B522901" w:rsidR="00C424C1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5C279DA" w14:textId="77777777" w:rsidR="00C424C1" w:rsidRPr="00C26995" w:rsidRDefault="00C424C1" w:rsidP="00C424C1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0C980ED" w14:textId="35AEE74E" w:rsidR="00C424C1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</w:tr>
      <w:tr w:rsidR="006349DD" w:rsidRPr="00C26995" w14:paraId="35F9E65C" w14:textId="77777777" w:rsidTr="00371585">
        <w:tc>
          <w:tcPr>
            <w:tcW w:w="2700" w:type="dxa"/>
            <w:vAlign w:val="bottom"/>
          </w:tcPr>
          <w:p w14:paraId="5E2310E1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786F" w14:textId="357DC65C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69" w:type="dxa"/>
            <w:vAlign w:val="bottom"/>
          </w:tcPr>
          <w:p w14:paraId="2457F4FF" w14:textId="77777777" w:rsidR="006349DD" w:rsidRPr="005F4DA9" w:rsidRDefault="006349DD" w:rsidP="006349DD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E96BB" w14:textId="1B0D6217" w:rsidR="006349DD" w:rsidRPr="005F4DA9" w:rsidRDefault="006349DD" w:rsidP="005F4DA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0C96857" w14:textId="77777777" w:rsidR="006349DD" w:rsidRPr="005F4DA9" w:rsidRDefault="006349DD" w:rsidP="006349DD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4945F" w14:textId="7B3DFC05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39" w:type="dxa"/>
            <w:vAlign w:val="bottom"/>
          </w:tcPr>
          <w:p w14:paraId="3FACADEB" w14:textId="77777777" w:rsidR="006349DD" w:rsidRPr="005F4DA9" w:rsidRDefault="006349DD" w:rsidP="006349DD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8ED0E" w14:textId="162CD479" w:rsidR="006349DD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BCB2660" w14:textId="77777777" w:rsidR="006349DD" w:rsidRPr="005F4DA9" w:rsidRDefault="006349DD" w:rsidP="006349DD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C071E" w14:textId="02FE5C42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</w:tr>
      <w:tr w:rsidR="006349DD" w:rsidRPr="00C26995" w14:paraId="25B2ACE0" w14:textId="77777777" w:rsidTr="00371585">
        <w:trPr>
          <w:trHeight w:val="239"/>
        </w:trPr>
        <w:tc>
          <w:tcPr>
            <w:tcW w:w="2700" w:type="dxa"/>
            <w:vAlign w:val="bottom"/>
          </w:tcPr>
          <w:p w14:paraId="4BBABC83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5DECB79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F30D1A6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bottom"/>
          </w:tcPr>
          <w:p w14:paraId="6EE7AE56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17FBB3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81FCF94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76B3A88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27B13E1D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5A895AE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F83286D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9DD" w:rsidRPr="00C26995" w14:paraId="5A143983" w14:textId="77777777" w:rsidTr="00371585">
        <w:tc>
          <w:tcPr>
            <w:tcW w:w="2700" w:type="dxa"/>
            <w:vAlign w:val="bottom"/>
          </w:tcPr>
          <w:p w14:paraId="55B9A040" w14:textId="32591A90" w:rsidR="006349DD" w:rsidRPr="00C26995" w:rsidRDefault="00A77235" w:rsidP="006349D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1" w:type="dxa"/>
            <w:vAlign w:val="bottom"/>
          </w:tcPr>
          <w:p w14:paraId="4D45A924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476A785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70539D6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889A22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98E10EC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A2C1044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778D512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193019D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FB190FD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9DD" w:rsidRPr="00C26995" w14:paraId="577996E1" w14:textId="77777777" w:rsidTr="00371585">
        <w:tc>
          <w:tcPr>
            <w:tcW w:w="2700" w:type="dxa"/>
            <w:vAlign w:val="bottom"/>
          </w:tcPr>
          <w:p w14:paraId="54EF48DB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vAlign w:val="bottom"/>
          </w:tcPr>
          <w:p w14:paraId="7ACAD378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21FA199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22873FED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AC3CAB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A0303C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F67258B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1824BC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045EE9B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5DF6D87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9DD" w:rsidRPr="00C26995" w14:paraId="5A8F7269" w14:textId="77777777" w:rsidTr="00371585">
        <w:tc>
          <w:tcPr>
            <w:tcW w:w="2700" w:type="dxa"/>
            <w:vAlign w:val="bottom"/>
          </w:tcPr>
          <w:p w14:paraId="6E9E1079" w14:textId="52E99340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1" w:type="dxa"/>
            <w:vAlign w:val="bottom"/>
          </w:tcPr>
          <w:p w14:paraId="40EAF0E3" w14:textId="798AC39F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102802EB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A04ABAA" w14:textId="6CE16D1B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296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919</w:t>
            </w:r>
          </w:p>
        </w:tc>
        <w:tc>
          <w:tcPr>
            <w:tcW w:w="236" w:type="dxa"/>
            <w:vAlign w:val="bottom"/>
          </w:tcPr>
          <w:p w14:paraId="503A7EBC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1CD44D" w14:textId="0F25F926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308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873</w:t>
            </w:r>
          </w:p>
        </w:tc>
        <w:tc>
          <w:tcPr>
            <w:tcW w:w="239" w:type="dxa"/>
            <w:vAlign w:val="bottom"/>
          </w:tcPr>
          <w:p w14:paraId="40097E4A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73EC183" w14:textId="624DA50B" w:rsidR="006349DD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D929641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B9B2963" w14:textId="321FDCA3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792</w:t>
            </w:r>
          </w:p>
        </w:tc>
      </w:tr>
      <w:tr w:rsidR="006349DD" w:rsidRPr="00C26995" w14:paraId="47353351" w14:textId="77777777" w:rsidTr="00371585">
        <w:tc>
          <w:tcPr>
            <w:tcW w:w="2700" w:type="dxa"/>
            <w:vAlign w:val="bottom"/>
          </w:tcPr>
          <w:p w14:paraId="473697DD" w14:textId="3AE90424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1" w:type="dxa"/>
            <w:vAlign w:val="bottom"/>
          </w:tcPr>
          <w:p w14:paraId="146CC86A" w14:textId="011B39B9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595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2C5136CB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2AFCAA2" w14:textId="6459A7C1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746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236" w:type="dxa"/>
            <w:vAlign w:val="bottom"/>
          </w:tcPr>
          <w:p w14:paraId="6CFD8E3A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6463E0E" w14:textId="10C53694" w:rsidR="006349DD" w:rsidRPr="005F4DA9" w:rsidRDefault="006349DD" w:rsidP="005F4DA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FC78A02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506504A" w14:textId="34ABDEDD" w:rsidR="006349DD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E42C707" w14:textId="77777777" w:rsidR="006349DD" w:rsidRPr="00C26995" w:rsidRDefault="006349DD" w:rsidP="006349D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2DA2E76" w14:textId="6A265EFB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746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</w:tr>
      <w:tr w:rsidR="006349DD" w:rsidRPr="00C26995" w14:paraId="523E82B3" w14:textId="77777777" w:rsidTr="00371585">
        <w:trPr>
          <w:trHeight w:val="119"/>
        </w:trPr>
        <w:tc>
          <w:tcPr>
            <w:tcW w:w="2700" w:type="dxa"/>
            <w:vAlign w:val="bottom"/>
            <w:hideMark/>
          </w:tcPr>
          <w:p w14:paraId="4C250FDE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vAlign w:val="bottom"/>
          </w:tcPr>
          <w:p w14:paraId="44DE9CCD" w14:textId="134BA444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269" w:type="dxa"/>
          </w:tcPr>
          <w:p w14:paraId="2B32468E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42C98682" w14:textId="785E5C38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  <w:tc>
          <w:tcPr>
            <w:tcW w:w="236" w:type="dxa"/>
            <w:vAlign w:val="bottom"/>
          </w:tcPr>
          <w:p w14:paraId="483A09A9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916977" w14:textId="6AB7FB0F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239" w:type="dxa"/>
            <w:vAlign w:val="bottom"/>
          </w:tcPr>
          <w:p w14:paraId="6687E899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6F324DB" w14:textId="34DDDAA1" w:rsidR="006349DD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8D98EEB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D4CB167" w14:textId="150F4263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706</w:t>
            </w:r>
          </w:p>
        </w:tc>
      </w:tr>
      <w:tr w:rsidR="006349DD" w:rsidRPr="00C26995" w14:paraId="36482915" w14:textId="77777777" w:rsidTr="006425B4">
        <w:tc>
          <w:tcPr>
            <w:tcW w:w="2700" w:type="dxa"/>
            <w:vAlign w:val="bottom"/>
            <w:hideMark/>
          </w:tcPr>
          <w:p w14:paraId="4328F567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55B4B3C" w14:textId="03541707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991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495</w:t>
            </w:r>
          </w:p>
        </w:tc>
        <w:tc>
          <w:tcPr>
            <w:tcW w:w="269" w:type="dxa"/>
          </w:tcPr>
          <w:p w14:paraId="6A61F5F7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B25F546" w14:textId="556AB688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236" w:type="dxa"/>
            <w:vAlign w:val="bottom"/>
          </w:tcPr>
          <w:p w14:paraId="0A3F5187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A276C61" w14:textId="09E3429D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940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  <w:tc>
          <w:tcPr>
            <w:tcW w:w="239" w:type="dxa"/>
            <w:vAlign w:val="bottom"/>
          </w:tcPr>
          <w:p w14:paraId="157591E5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5A6AAAB3" w14:textId="1EACF2AE" w:rsidR="006349DD" w:rsidRPr="005F4DA9" w:rsidRDefault="00A77235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267" w:type="dxa"/>
            <w:vAlign w:val="bottom"/>
          </w:tcPr>
          <w:p w14:paraId="49236AD2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EC5D34D" w14:textId="107BEEEB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333</w:t>
            </w:r>
          </w:p>
        </w:tc>
      </w:tr>
      <w:tr w:rsidR="006349DD" w:rsidRPr="00C26995" w14:paraId="56C32F55" w14:textId="77777777" w:rsidTr="006425B4">
        <w:tc>
          <w:tcPr>
            <w:tcW w:w="2700" w:type="dxa"/>
            <w:vAlign w:val="bottom"/>
          </w:tcPr>
          <w:p w14:paraId="095CEB11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295E2" w14:textId="73CEABA8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915</w:t>
            </w:r>
          </w:p>
        </w:tc>
        <w:tc>
          <w:tcPr>
            <w:tcW w:w="269" w:type="dxa"/>
          </w:tcPr>
          <w:p w14:paraId="7A2CED78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F03CA" w14:textId="2DE418D8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896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979</w:t>
            </w:r>
          </w:p>
        </w:tc>
        <w:tc>
          <w:tcPr>
            <w:tcW w:w="236" w:type="dxa"/>
            <w:vAlign w:val="bottom"/>
          </w:tcPr>
          <w:p w14:paraId="77612523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A97DD" w14:textId="06D5B62D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</w:p>
        </w:tc>
        <w:tc>
          <w:tcPr>
            <w:tcW w:w="239" w:type="dxa"/>
            <w:vAlign w:val="bottom"/>
          </w:tcPr>
          <w:p w14:paraId="3100E5B5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9243A" w14:textId="441AF897" w:rsidR="006349DD" w:rsidRPr="005F4DA9" w:rsidRDefault="00A77235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219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842</w:t>
            </w:r>
          </w:p>
        </w:tc>
        <w:tc>
          <w:tcPr>
            <w:tcW w:w="267" w:type="dxa"/>
            <w:vAlign w:val="bottom"/>
          </w:tcPr>
          <w:p w14:paraId="646F85E2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00D83" w14:textId="3D4B1065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406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574</w:t>
            </w:r>
          </w:p>
        </w:tc>
      </w:tr>
      <w:tr w:rsidR="006349DD" w:rsidRPr="00C26995" w14:paraId="2F45D3E8" w14:textId="77777777" w:rsidTr="006425B4">
        <w:tc>
          <w:tcPr>
            <w:tcW w:w="2700" w:type="dxa"/>
            <w:vAlign w:val="bottom"/>
          </w:tcPr>
          <w:p w14:paraId="09868424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8881296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73DACDC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bottom"/>
          </w:tcPr>
          <w:p w14:paraId="441D51F0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DD4452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4A92D95A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EA92A2F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3AC43AC5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150F6E69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0C0B79A1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9DD" w:rsidRPr="00C26995" w14:paraId="297EE2E8" w14:textId="77777777" w:rsidTr="00371585">
        <w:tc>
          <w:tcPr>
            <w:tcW w:w="2700" w:type="dxa"/>
            <w:vAlign w:val="bottom"/>
          </w:tcPr>
          <w:p w14:paraId="4FCE99CE" w14:textId="591E4ADA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1" w:type="dxa"/>
            <w:vAlign w:val="bottom"/>
          </w:tcPr>
          <w:p w14:paraId="43EF4C1A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E475A3C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225D9301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DD53B8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E1A931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47246D47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B812AA3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54D93FF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C335CE1" w14:textId="77777777" w:rsidR="006349DD" w:rsidRPr="005F4DA9" w:rsidRDefault="006349DD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49DD" w:rsidRPr="00C26995" w14:paraId="513BEA6D" w14:textId="77777777" w:rsidTr="00371585">
        <w:tc>
          <w:tcPr>
            <w:tcW w:w="2700" w:type="dxa"/>
            <w:vAlign w:val="bottom"/>
          </w:tcPr>
          <w:p w14:paraId="07772DF6" w14:textId="7A2A74E5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C26995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269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22AE2E1" w14:textId="5C38D00E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69" w:type="dxa"/>
            <w:vAlign w:val="bottom"/>
          </w:tcPr>
          <w:p w14:paraId="424E812B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8BE27A3" w14:textId="4CCA9DCA" w:rsidR="006349DD" w:rsidRPr="005F4DA9" w:rsidRDefault="006349DD" w:rsidP="005F4DA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0380F8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B775B06" w14:textId="33B8189F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39" w:type="dxa"/>
            <w:vAlign w:val="bottom"/>
          </w:tcPr>
          <w:p w14:paraId="1CEBC01C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1B35BE3A" w14:textId="62891933" w:rsidR="006349DD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7CF788E" w14:textId="77777777" w:rsidR="006349DD" w:rsidRPr="00C26995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D50D658" w14:textId="55060686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</w:tr>
      <w:tr w:rsidR="006349DD" w:rsidRPr="00C26995" w14:paraId="40A455B0" w14:textId="77777777" w:rsidTr="00371585">
        <w:tc>
          <w:tcPr>
            <w:tcW w:w="2700" w:type="dxa"/>
            <w:vAlign w:val="bottom"/>
          </w:tcPr>
          <w:p w14:paraId="68BF38CB" w14:textId="77777777" w:rsidR="006349DD" w:rsidRPr="00C26995" w:rsidRDefault="006349DD" w:rsidP="006349DD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2C154" w14:textId="08BBFEAC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269" w:type="dxa"/>
          </w:tcPr>
          <w:p w14:paraId="1DEF777A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537F" w14:textId="7170A1D2" w:rsidR="006349DD" w:rsidRPr="005F4DA9" w:rsidRDefault="006349DD" w:rsidP="005F4DA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DAF040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F9B2C" w14:textId="55D1F715" w:rsidR="006349DD" w:rsidRPr="005F4DA9" w:rsidRDefault="00A77235" w:rsidP="005F4DA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  <w:tc>
          <w:tcPr>
            <w:tcW w:w="239" w:type="dxa"/>
            <w:vAlign w:val="bottom"/>
          </w:tcPr>
          <w:p w14:paraId="4430AB3E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5593" w14:textId="6C096D04" w:rsidR="006349DD" w:rsidRPr="005F4DA9" w:rsidRDefault="006349DD" w:rsidP="005F4DA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BAD9908" w14:textId="77777777" w:rsidR="006349DD" w:rsidRPr="005F4DA9" w:rsidRDefault="006349DD" w:rsidP="006349D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49D53" w14:textId="7F03F37E" w:rsidR="006349DD" w:rsidRPr="005F4DA9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6349DD"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5F4DA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</w:tbl>
    <w:p w14:paraId="18FBBA6E" w14:textId="77777777" w:rsidR="00BB0E95" w:rsidRPr="00C26995" w:rsidRDefault="00BB0E9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22"/>
          <w:szCs w:val="22"/>
        </w:rPr>
      </w:pPr>
    </w:p>
    <w:p w14:paraId="0C2BCCAE" w14:textId="77777777" w:rsidR="00DD1562" w:rsidRPr="00C26995" w:rsidRDefault="00DD1562" w:rsidP="00DD15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กระแสเงินสดเข้า</w:t>
      </w:r>
      <w:r w:rsidR="00996CAF" w:rsidRPr="00C26995">
        <w:rPr>
          <w:rFonts w:ascii="Angsana New" w:hAnsi="Angsana New" w:hint="cs"/>
          <w:sz w:val="30"/>
          <w:szCs w:val="30"/>
          <w:cs/>
        </w:rPr>
        <w:t>และ</w:t>
      </w:r>
      <w:r w:rsidRPr="00C26995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996CAF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</w:t>
      </w:r>
      <w:r w:rsidRPr="00C26995">
        <w:rPr>
          <w:rFonts w:ascii="Angsana New" w:hAnsi="Angsana New"/>
          <w:sz w:val="30"/>
          <w:szCs w:val="30"/>
          <w:cs/>
        </w:rPr>
        <w:lastRenderedPageBreak/>
        <w:t xml:space="preserve">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3059ED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  <w:r w:rsidRPr="00C26995">
        <w:rPr>
          <w:rFonts w:ascii="Angsana New" w:hAnsi="Angsana New"/>
          <w:sz w:val="30"/>
          <w:szCs w:val="30"/>
        </w:rPr>
        <w:t xml:space="preserve"> </w:t>
      </w:r>
    </w:p>
    <w:p w14:paraId="41B07599" w14:textId="77777777" w:rsidR="00C424C1" w:rsidRPr="00C864ED" w:rsidRDefault="00C424C1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1D12969" w14:textId="77EA2708" w:rsidR="00DD1562" w:rsidRPr="00C26995" w:rsidRDefault="00DD1562" w:rsidP="00326964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/>
          <w:i/>
          <w:iCs/>
          <w:sz w:val="30"/>
          <w:szCs w:val="30"/>
        </w:rPr>
        <w:t>(</w:t>
      </w:r>
      <w:r w:rsidR="002C6959" w:rsidRPr="00C2699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3</w:t>
      </w:r>
      <w:r w:rsidRPr="00C26995">
        <w:rPr>
          <w:rFonts w:ascii="Angsana New" w:hAnsi="Angsana New"/>
          <w:i/>
          <w:iCs/>
          <w:sz w:val="30"/>
          <w:szCs w:val="30"/>
        </w:rPr>
        <w:t xml:space="preserve">) </w:t>
      </w:r>
      <w:r w:rsidRPr="00C26995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02E8133" w14:textId="77777777" w:rsidR="00DD1562" w:rsidRPr="00C864ED" w:rsidRDefault="00DD1562" w:rsidP="00DD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31F7C7B" w14:textId="074CC36A" w:rsidR="00DD1562" w:rsidRPr="00C26995" w:rsidRDefault="00DD1562" w:rsidP="00326964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กลุ่มบริษัท</w:t>
      </w:r>
      <w:r w:rsidR="00360F58" w:rsidRPr="00C26995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60F58" w:rsidRPr="00C26995">
        <w:rPr>
          <w:rFonts w:ascii="Angsana New" w:hAnsi="Angsana New"/>
          <w:sz w:val="30"/>
          <w:szCs w:val="30"/>
          <w:cs/>
        </w:rPr>
        <w:br/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131BC17" w14:textId="77777777" w:rsidR="00F432FD" w:rsidRPr="00C864ED" w:rsidRDefault="00F432FD" w:rsidP="009B7CCB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28"/>
          <w:szCs w:val="28"/>
        </w:rPr>
      </w:pPr>
    </w:p>
    <w:p w14:paraId="469C835A" w14:textId="2A5DBF43" w:rsidR="00DD1562" w:rsidRPr="00C26995" w:rsidRDefault="00DD1562" w:rsidP="009B7CCB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C26995">
        <w:rPr>
          <w:rFonts w:asciiTheme="majorBidi" w:hAnsiTheme="majorBidi" w:cstheme="majorBidi"/>
          <w:sz w:val="30"/>
          <w:szCs w:val="30"/>
        </w:rPr>
        <w:t>(</w:t>
      </w:r>
      <w:r w:rsidR="00360F58" w:rsidRPr="00C26995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6995">
        <w:rPr>
          <w:rFonts w:asciiTheme="majorBidi" w:hAnsiTheme="majorBidi" w:cstheme="majorBidi"/>
          <w:sz w:val="30"/>
          <w:szCs w:val="30"/>
        </w:rPr>
        <w:t>.</w:t>
      </w:r>
      <w:r w:rsidR="00A77235" w:rsidRPr="00A7723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26995">
        <w:rPr>
          <w:rFonts w:asciiTheme="majorBidi" w:hAnsiTheme="majorBidi" w:cstheme="majorBidi"/>
          <w:sz w:val="30"/>
          <w:szCs w:val="30"/>
        </w:rPr>
        <w:t>.</w:t>
      </w:r>
      <w:r w:rsidR="00A77235" w:rsidRPr="00A7723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C2699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D67EE0E" w14:textId="77777777" w:rsidR="00DD1562" w:rsidRPr="00C864ED" w:rsidRDefault="00DD1562" w:rsidP="00963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4918A" w14:textId="3444C73A" w:rsidR="00DD1562" w:rsidRPr="00C26995" w:rsidRDefault="008537DE" w:rsidP="009B7CCB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99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C67230" w:rsidRPr="00C26995">
        <w:rPr>
          <w:rFonts w:asciiTheme="majorBidi" w:hAnsiTheme="majorBidi" w:cstheme="majorBidi"/>
          <w:sz w:val="30"/>
          <w:szCs w:val="30"/>
        </w:rPr>
        <w:t xml:space="preserve"> </w:t>
      </w:r>
      <w:r w:rsidRPr="00C2699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</w:t>
      </w:r>
      <w:r w:rsidRPr="00C26995">
        <w:rPr>
          <w:rFonts w:ascii="Angsana New" w:hAnsi="Angsana New"/>
          <w:sz w:val="30"/>
          <w:szCs w:val="30"/>
          <w:cs/>
          <w:lang w:bidi="th-TH"/>
        </w:rPr>
        <w:t xml:space="preserve">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0F017BF" w14:textId="77777777" w:rsidR="00E602D1" w:rsidRPr="00C864ED" w:rsidRDefault="00E602D1" w:rsidP="008D71C3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5CBF891" w14:textId="4F9EA6A1" w:rsidR="00C67230" w:rsidRPr="00C26995" w:rsidRDefault="00C67230" w:rsidP="009B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77235" w:rsidRPr="00A77235">
        <w:rPr>
          <w:rFonts w:ascii="Angsana New" w:hAnsi="Angsana New" w:hint="cs"/>
          <w:sz w:val="30"/>
          <w:szCs w:val="30"/>
        </w:rPr>
        <w:t>31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3D0BA805" w14:textId="77777777" w:rsidR="00C67230" w:rsidRPr="00C864ED" w:rsidRDefault="00C67230" w:rsidP="007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C67230" w:rsidRPr="00C26995" w14:paraId="450E651E" w14:textId="77777777" w:rsidTr="009B7CCB">
        <w:trPr>
          <w:cantSplit/>
          <w:tblHeader/>
        </w:trPr>
        <w:tc>
          <w:tcPr>
            <w:tcW w:w="3510" w:type="dxa"/>
            <w:vAlign w:val="bottom"/>
          </w:tcPr>
          <w:p w14:paraId="03399D63" w14:textId="77777777" w:rsidR="00C67230" w:rsidRPr="00C26995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5457A313" w14:textId="77777777" w:rsidR="00C67230" w:rsidRPr="00C26995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117EE04" w14:textId="77777777" w:rsidR="00C67230" w:rsidRPr="00C26995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4E12DF53" w14:textId="77777777" w:rsidR="00C67230" w:rsidRPr="00C26995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13A3" w:rsidRPr="00C26995" w14:paraId="19B1EDC9" w14:textId="77777777" w:rsidTr="009B7CCB">
        <w:trPr>
          <w:cantSplit/>
          <w:tblHeader/>
        </w:trPr>
        <w:tc>
          <w:tcPr>
            <w:tcW w:w="3510" w:type="dxa"/>
            <w:vAlign w:val="bottom"/>
          </w:tcPr>
          <w:p w14:paraId="544A144D" w14:textId="77777777" w:rsidR="002313A3" w:rsidRPr="00C26995" w:rsidRDefault="002313A3" w:rsidP="002313A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8F9B719" w14:textId="67FABE6F" w:rsidR="002313A3" w:rsidRPr="00C26995" w:rsidRDefault="00A77235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EF20DDA" w14:textId="77777777" w:rsidR="002313A3" w:rsidRPr="00C26995" w:rsidRDefault="002313A3" w:rsidP="002313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70A40E3" w14:textId="13A4AF6A" w:rsidR="002313A3" w:rsidRPr="00C26995" w:rsidRDefault="00A77235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F67EC07" w14:textId="77777777" w:rsidR="002313A3" w:rsidRPr="00C26995" w:rsidRDefault="002313A3" w:rsidP="002313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0D69EC9" w14:textId="59A6DEC5" w:rsidR="002313A3" w:rsidRPr="00C26995" w:rsidRDefault="00A77235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496617C" w14:textId="77777777" w:rsidR="002313A3" w:rsidRPr="00C26995" w:rsidRDefault="002313A3" w:rsidP="002313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8268B12" w14:textId="444D2791" w:rsidR="002313A3" w:rsidRPr="00C26995" w:rsidRDefault="00A77235" w:rsidP="002313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313A3" w:rsidRPr="00C26995" w14:paraId="45BE7C67" w14:textId="77777777" w:rsidTr="009B7CCB">
        <w:trPr>
          <w:cantSplit/>
          <w:tblHeader/>
        </w:trPr>
        <w:tc>
          <w:tcPr>
            <w:tcW w:w="3510" w:type="dxa"/>
            <w:vAlign w:val="bottom"/>
          </w:tcPr>
          <w:p w14:paraId="59FBECFE" w14:textId="77777777" w:rsidR="002313A3" w:rsidRPr="00C26995" w:rsidRDefault="002313A3" w:rsidP="002313A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vAlign w:val="bottom"/>
          </w:tcPr>
          <w:p w14:paraId="30BFB639" w14:textId="77777777" w:rsidR="002313A3" w:rsidRPr="00C26995" w:rsidRDefault="002313A3" w:rsidP="002313A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313A3" w:rsidRPr="00C26995" w14:paraId="7C8A1DF0" w14:textId="77777777" w:rsidTr="009B7CCB">
        <w:trPr>
          <w:cantSplit/>
        </w:trPr>
        <w:tc>
          <w:tcPr>
            <w:tcW w:w="3510" w:type="dxa"/>
            <w:vAlign w:val="bottom"/>
          </w:tcPr>
          <w:p w14:paraId="37B75123" w14:textId="77777777" w:rsidR="002313A3" w:rsidRPr="00C26995" w:rsidRDefault="002313A3" w:rsidP="0023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vAlign w:val="bottom"/>
          </w:tcPr>
          <w:p w14:paraId="0EB07DC4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D577B6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4F5E3ABD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003249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B95FB41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D4B346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1EE42EC" w14:textId="77777777" w:rsidR="002313A3" w:rsidRPr="00C26995" w:rsidRDefault="002313A3" w:rsidP="002313A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05FEB" w:rsidRPr="00C26995" w14:paraId="70B15111" w14:textId="77777777" w:rsidTr="009B7CCB">
        <w:trPr>
          <w:cantSplit/>
        </w:trPr>
        <w:tc>
          <w:tcPr>
            <w:tcW w:w="3510" w:type="dxa"/>
            <w:vAlign w:val="bottom"/>
          </w:tcPr>
          <w:p w14:paraId="2476B10A" w14:textId="18EC4A64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vAlign w:val="bottom"/>
          </w:tcPr>
          <w:p w14:paraId="787280A1" w14:textId="7FF4A55E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178</w:t>
            </w:r>
            <w:r w:rsidR="00EA1A3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80" w:type="dxa"/>
            <w:vAlign w:val="bottom"/>
          </w:tcPr>
          <w:p w14:paraId="5BBDA2F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1520B42C" w14:textId="25D5E38E" w:rsidR="00B05FEB" w:rsidRPr="00C26995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80" w:type="dxa"/>
            <w:vAlign w:val="bottom"/>
          </w:tcPr>
          <w:p w14:paraId="22ACAD7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5867708" w14:textId="77FDF2EF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91437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9D6636E" w14:textId="67A38294" w:rsidR="00B05FEB" w:rsidRPr="00C26995" w:rsidRDefault="00B05FEB" w:rsidP="00B05FE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62A58CE5" w14:textId="77777777" w:rsidTr="009B7CCB">
        <w:trPr>
          <w:cantSplit/>
        </w:trPr>
        <w:tc>
          <w:tcPr>
            <w:tcW w:w="3510" w:type="dxa"/>
            <w:vAlign w:val="bottom"/>
          </w:tcPr>
          <w:p w14:paraId="59AB87F5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248BA0F1" w14:textId="01352756" w:rsidR="00B05FEB" w:rsidRPr="00C26995" w:rsidRDefault="00A77235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="00EA1A3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1BA9F65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625C8208" w14:textId="0A986266" w:rsidR="00B05FEB" w:rsidRPr="00C26995" w:rsidRDefault="00A77235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="00B05FEB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  <w:vAlign w:val="bottom"/>
          </w:tcPr>
          <w:p w14:paraId="11F5549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BBA723" w14:textId="02EE11C5" w:rsidR="00B05FEB" w:rsidRPr="00C26995" w:rsidRDefault="00A77235" w:rsidP="00B05FE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A1A3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617</w:t>
            </w:r>
            <w:r w:rsidR="00EA1A38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  <w:vAlign w:val="bottom"/>
          </w:tcPr>
          <w:p w14:paraId="3907A19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4CFCAD7" w14:textId="7F53A1D6" w:rsidR="00B05FEB" w:rsidRPr="00C26995" w:rsidRDefault="00A77235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741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</w:p>
        </w:tc>
      </w:tr>
      <w:tr w:rsidR="00B05FEB" w:rsidRPr="00C26995" w14:paraId="0E89B63E" w14:textId="77777777" w:rsidTr="009B7CCB">
        <w:trPr>
          <w:cantSplit/>
        </w:trPr>
        <w:tc>
          <w:tcPr>
            <w:tcW w:w="3510" w:type="dxa"/>
            <w:vAlign w:val="bottom"/>
          </w:tcPr>
          <w:p w14:paraId="0871E880" w14:textId="464F063E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vAlign w:val="bottom"/>
          </w:tcPr>
          <w:p w14:paraId="14F127F5" w14:textId="50036C66" w:rsidR="00B05FEB" w:rsidRPr="00C26995" w:rsidRDefault="00EA1A38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042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9690F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6544E91D" w14:textId="3E97B545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AFE80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6489D7" w14:textId="03A4FA12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08D34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39DF9EC" w14:textId="47529936" w:rsidR="00B05FEB" w:rsidRPr="00C26995" w:rsidRDefault="00B05FEB" w:rsidP="00B05FE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2CCB6A2D" w14:textId="77777777" w:rsidTr="009B7CCB">
        <w:trPr>
          <w:cantSplit/>
        </w:trPr>
        <w:tc>
          <w:tcPr>
            <w:tcW w:w="3510" w:type="dxa"/>
            <w:vAlign w:val="bottom"/>
          </w:tcPr>
          <w:p w14:paraId="041B1186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1D7BFD7A" w14:textId="0930222B" w:rsidR="00B05FEB" w:rsidRPr="00C26995" w:rsidRDefault="00EA1A38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435</w:t>
            </w:r>
            <w:r w:rsidR="00A167C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B7E2D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01867B26" w14:textId="55BCFD62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2F0BE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AE7EE50" w14:textId="58717448" w:rsidR="00B05FEB" w:rsidRPr="00C26995" w:rsidRDefault="00EA1A38" w:rsidP="00B05FE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771</w:t>
            </w:r>
            <w:r w:rsidR="00A167C7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022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AE592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19F068E" w14:textId="25F946B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763678BD" w14:textId="77777777" w:rsidTr="009B7CCB">
        <w:trPr>
          <w:cantSplit/>
        </w:trPr>
        <w:tc>
          <w:tcPr>
            <w:tcW w:w="3510" w:type="dxa"/>
            <w:vAlign w:val="bottom"/>
          </w:tcPr>
          <w:p w14:paraId="7CDDA76C" w14:textId="77777777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5E6CCCC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F9A3F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1A14569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4A64C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08E72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99B51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9C503F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5FEB" w:rsidRPr="00C26995" w14:paraId="34A22499" w14:textId="77777777" w:rsidTr="009B7CCB">
        <w:trPr>
          <w:cantSplit/>
        </w:trPr>
        <w:tc>
          <w:tcPr>
            <w:tcW w:w="3510" w:type="dxa"/>
            <w:vAlign w:val="bottom"/>
          </w:tcPr>
          <w:p w14:paraId="6504DEA0" w14:textId="77777777" w:rsidR="00B05FEB" w:rsidRPr="00C26995" w:rsidRDefault="00B05FEB" w:rsidP="00B05FE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25" w:type="dxa"/>
            <w:vAlign w:val="bottom"/>
          </w:tcPr>
          <w:p w14:paraId="06DD8B9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04C0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9B0DF1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6C351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3CF61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B8ADA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7EC05A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5FEB" w:rsidRPr="00C26995" w14:paraId="2B921C17" w14:textId="77777777" w:rsidTr="009B7CCB">
        <w:trPr>
          <w:cantSplit/>
        </w:trPr>
        <w:tc>
          <w:tcPr>
            <w:tcW w:w="3510" w:type="dxa"/>
            <w:vAlign w:val="bottom"/>
          </w:tcPr>
          <w:p w14:paraId="40509EE3" w14:textId="3CB0EE79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vAlign w:val="bottom"/>
          </w:tcPr>
          <w:p w14:paraId="6FEC3072" w14:textId="7E638544" w:rsidR="00B05FEB" w:rsidRPr="00C26995" w:rsidRDefault="00A77235" w:rsidP="00EF397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530B784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A122729" w14:textId="0C4086D8" w:rsidR="00B05FEB" w:rsidRPr="00C26995" w:rsidRDefault="00B05FEB" w:rsidP="00B05FE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755B4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3AED7D" w14:textId="619CC8FF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B5873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411024D" w14:textId="0193F62D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55B4F12E" w14:textId="77777777" w:rsidTr="009B7CCB">
        <w:trPr>
          <w:cantSplit/>
        </w:trPr>
        <w:tc>
          <w:tcPr>
            <w:tcW w:w="3510" w:type="dxa"/>
            <w:vAlign w:val="bottom"/>
          </w:tcPr>
          <w:p w14:paraId="4B62D354" w14:textId="77777777" w:rsidR="00B05FEB" w:rsidRPr="00C26995" w:rsidRDefault="00B05FEB" w:rsidP="00B05FEB">
            <w:pPr>
              <w:ind w:left="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  <w:vAlign w:val="bottom"/>
          </w:tcPr>
          <w:p w14:paraId="29521DE0" w14:textId="0CE191C2" w:rsidR="00B05FEB" w:rsidRPr="00C26995" w:rsidRDefault="00A77235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 w:rsidR="00EA1A38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4E50E47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105A0ED0" w14:textId="50D77812" w:rsidR="00B05FEB" w:rsidRPr="00C26995" w:rsidRDefault="00A77235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556</w:t>
            </w:r>
            <w:r w:rsidR="00B05FEB"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180" w:type="dxa"/>
            <w:vAlign w:val="bottom"/>
          </w:tcPr>
          <w:p w14:paraId="69F70A0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482E18" w14:textId="56D7CF2E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1D251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2258D91" w14:textId="57092C1E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73B667FE" w14:textId="77777777" w:rsidTr="009B7CCB">
        <w:trPr>
          <w:cantSplit/>
        </w:trPr>
        <w:tc>
          <w:tcPr>
            <w:tcW w:w="3510" w:type="dxa"/>
            <w:vAlign w:val="bottom"/>
          </w:tcPr>
          <w:p w14:paraId="19955512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10ED4179" w14:textId="52431AF0" w:rsidR="00B05FEB" w:rsidRPr="00C26995" w:rsidRDefault="00EA1A38" w:rsidP="005B246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F57FB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D30A71A" w14:textId="656ABF22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986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878FB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1A2839B" w14:textId="3033EACF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F966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F59664E" w14:textId="769E111E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37F5A8D1" w14:textId="77777777" w:rsidTr="009B7CCB">
        <w:trPr>
          <w:cantSplit/>
        </w:trPr>
        <w:tc>
          <w:tcPr>
            <w:tcW w:w="3510" w:type="dxa"/>
            <w:vAlign w:val="bottom"/>
          </w:tcPr>
          <w:p w14:paraId="6FA14F22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1A65BA4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A6D62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5A71A89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5EC68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F3496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53501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E33E56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5FEB" w:rsidRPr="00C26995" w14:paraId="6C60BC57" w14:textId="77777777" w:rsidTr="009B7CCB">
        <w:trPr>
          <w:cantSplit/>
        </w:trPr>
        <w:tc>
          <w:tcPr>
            <w:tcW w:w="3510" w:type="dxa"/>
            <w:vAlign w:val="bottom"/>
          </w:tcPr>
          <w:p w14:paraId="37C07B2D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เงินเหรียญออสเตรเลีย</w:t>
            </w:r>
          </w:p>
        </w:tc>
        <w:tc>
          <w:tcPr>
            <w:tcW w:w="1125" w:type="dxa"/>
            <w:vAlign w:val="bottom"/>
          </w:tcPr>
          <w:p w14:paraId="6E424995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0DC9FA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C0A1E37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35E5C5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BC8A1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0B4251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BFBF7DD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FEB" w:rsidRPr="00C26995" w14:paraId="1EBFD1AD" w14:textId="77777777" w:rsidTr="009B7CCB">
        <w:trPr>
          <w:cantSplit/>
        </w:trPr>
        <w:tc>
          <w:tcPr>
            <w:tcW w:w="3510" w:type="dxa"/>
            <w:vAlign w:val="bottom"/>
          </w:tcPr>
          <w:p w14:paraId="64A6FD59" w14:textId="4CB42F3A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vAlign w:val="bottom"/>
          </w:tcPr>
          <w:p w14:paraId="75523DBC" w14:textId="557DFB62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EA1A38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80" w:type="dxa"/>
            <w:vAlign w:val="bottom"/>
          </w:tcPr>
          <w:p w14:paraId="6F173F8B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9EDA736" w14:textId="6576E0B5" w:rsidR="00B05FEB" w:rsidRPr="00C26995" w:rsidRDefault="00A77235" w:rsidP="005F4D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  <w:tc>
          <w:tcPr>
            <w:tcW w:w="180" w:type="dxa"/>
            <w:vAlign w:val="bottom"/>
          </w:tcPr>
          <w:p w14:paraId="5D34BC39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B25CF57" w14:textId="5672E14B" w:rsidR="00B05FEB" w:rsidRPr="00C26995" w:rsidRDefault="00EA1A38" w:rsidP="00B05F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902762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94387DC" w14:textId="704BFBB3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68403A35" w14:textId="77777777" w:rsidTr="009B7CCB">
        <w:trPr>
          <w:cantSplit/>
        </w:trPr>
        <w:tc>
          <w:tcPr>
            <w:tcW w:w="3510" w:type="dxa"/>
            <w:vAlign w:val="bottom"/>
          </w:tcPr>
          <w:p w14:paraId="04A8B638" w14:textId="7DEAD4AF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159014804"/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vAlign w:val="bottom"/>
          </w:tcPr>
          <w:p w14:paraId="57634178" w14:textId="73F3C3B5" w:rsidR="00B05FEB" w:rsidRPr="00C26995" w:rsidRDefault="00EA1A38" w:rsidP="00EA1A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D386DB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EE92AB7" w14:textId="11C6F220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218A04D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5CA5A28" w14:textId="1039E433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15C24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C68B6F9" w14:textId="681622F0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bookmarkEnd w:id="12"/>
      <w:tr w:rsidR="00B05FEB" w:rsidRPr="00C26995" w14:paraId="33BBB6B3" w14:textId="77777777" w:rsidTr="009B7CCB">
        <w:trPr>
          <w:cantSplit/>
        </w:trPr>
        <w:tc>
          <w:tcPr>
            <w:tcW w:w="3510" w:type="dxa"/>
            <w:vAlign w:val="bottom"/>
          </w:tcPr>
          <w:p w14:paraId="56263464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12B4B1A1" w14:textId="78854929" w:rsidR="00B05FEB" w:rsidRPr="00C26995" w:rsidRDefault="00EA1A38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0F2409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4E6501A" w14:textId="6DEFF2EF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9BBF53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C07B0BE" w14:textId="17F425DD" w:rsidR="00B05FEB" w:rsidRPr="00C26995" w:rsidRDefault="00EA1A38" w:rsidP="00EA1A3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14177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3D594D7" w14:textId="384E2A0B" w:rsidR="00B05FEB" w:rsidRPr="00C26995" w:rsidRDefault="00B05FEB" w:rsidP="005F4D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17BB6999" w14:textId="77777777" w:rsidTr="009B7CCB">
        <w:trPr>
          <w:cantSplit/>
        </w:trPr>
        <w:tc>
          <w:tcPr>
            <w:tcW w:w="3510" w:type="dxa"/>
            <w:vAlign w:val="bottom"/>
          </w:tcPr>
          <w:p w14:paraId="435CCC84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5A1EB579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24D4C5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B03866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47C20F" w14:textId="77777777" w:rsidR="00B05FEB" w:rsidRPr="00C26995" w:rsidRDefault="00B05FEB" w:rsidP="00B05FEB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EC8C7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D5BB5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3802FE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05FEB" w:rsidRPr="00C26995" w14:paraId="5DCE532A" w14:textId="77777777" w:rsidTr="009B7CCB">
        <w:trPr>
          <w:cantSplit/>
        </w:trPr>
        <w:tc>
          <w:tcPr>
            <w:tcW w:w="3510" w:type="dxa"/>
            <w:vAlign w:val="bottom"/>
          </w:tcPr>
          <w:p w14:paraId="0BCEC59D" w14:textId="77777777" w:rsidR="00B05FEB" w:rsidRPr="00C26995" w:rsidRDefault="00B05FEB" w:rsidP="00B05FE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25" w:type="dxa"/>
            <w:vAlign w:val="bottom"/>
          </w:tcPr>
          <w:p w14:paraId="167FBFE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F1A64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A85F0A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6EFDB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6008C38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41EEB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B7049D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5FEB" w:rsidRPr="00C26995" w14:paraId="0465C37B" w14:textId="77777777" w:rsidTr="009B7CCB">
        <w:trPr>
          <w:cantSplit/>
        </w:trPr>
        <w:tc>
          <w:tcPr>
            <w:tcW w:w="3510" w:type="dxa"/>
            <w:vAlign w:val="bottom"/>
          </w:tcPr>
          <w:p w14:paraId="4F594EB8" w14:textId="77777777" w:rsidR="00B05FEB" w:rsidRPr="00C26995" w:rsidRDefault="00B05FEB" w:rsidP="00B05FE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302DC83B" w14:textId="79F3CF67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673BA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E69372F" w14:textId="1825180B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76F00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5EE2EA06" w14:textId="740A4CFC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38CBD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7F09A8D" w14:textId="2B33004A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26D32982" w14:textId="77777777" w:rsidTr="009B7CCB">
        <w:trPr>
          <w:cantSplit/>
        </w:trPr>
        <w:tc>
          <w:tcPr>
            <w:tcW w:w="3510" w:type="dxa"/>
            <w:vAlign w:val="bottom"/>
          </w:tcPr>
          <w:p w14:paraId="4F08F842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  <w:vAlign w:val="bottom"/>
          </w:tcPr>
          <w:p w14:paraId="2628ED1F" w14:textId="6A07F148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1D7C6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05395EF9" w14:textId="3C32D78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FD1FB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B79915" w14:textId="4A384DB1" w:rsidR="00B05FEB" w:rsidRPr="00C26995" w:rsidRDefault="00EA1A38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78AB6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B5429C4" w14:textId="0D9D9366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31239CA8" w14:textId="77777777" w:rsidTr="009B7CCB">
        <w:trPr>
          <w:cantSplit/>
        </w:trPr>
        <w:tc>
          <w:tcPr>
            <w:tcW w:w="3510" w:type="dxa"/>
            <w:vAlign w:val="bottom"/>
          </w:tcPr>
          <w:p w14:paraId="0DEC29E2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380F8BC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7258D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08C6FA2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76D5D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6DF7BEF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65628B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082487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05FEB" w:rsidRPr="00C26995" w14:paraId="24C01DE8" w14:textId="77777777" w:rsidTr="009B7CCB">
        <w:trPr>
          <w:cantSplit/>
        </w:trPr>
        <w:tc>
          <w:tcPr>
            <w:tcW w:w="3510" w:type="dxa"/>
            <w:vAlign w:val="bottom"/>
          </w:tcPr>
          <w:p w14:paraId="3E3DAA2E" w14:textId="77777777" w:rsidR="00B05FEB" w:rsidRPr="00C26995" w:rsidRDefault="00B05FEB" w:rsidP="00B05FEB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เงินสกุลอื่น</w:t>
            </w:r>
          </w:p>
        </w:tc>
        <w:tc>
          <w:tcPr>
            <w:tcW w:w="1125" w:type="dxa"/>
            <w:vAlign w:val="bottom"/>
          </w:tcPr>
          <w:p w14:paraId="5EB675A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CDA5A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24589A7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2978F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3012004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A29E4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29E0F5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05FEB" w:rsidRPr="00C26995" w14:paraId="187B34CB" w14:textId="77777777" w:rsidTr="009B7CCB">
        <w:trPr>
          <w:cantSplit/>
        </w:trPr>
        <w:tc>
          <w:tcPr>
            <w:tcW w:w="3510" w:type="dxa"/>
            <w:vAlign w:val="bottom"/>
          </w:tcPr>
          <w:p w14:paraId="3A07C985" w14:textId="347F4355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25" w:type="dxa"/>
            <w:vAlign w:val="bottom"/>
          </w:tcPr>
          <w:p w14:paraId="57CABCE6" w14:textId="72FBE86E" w:rsidR="00B05FEB" w:rsidRPr="00C26995" w:rsidRDefault="00A77235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F85A94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80" w:type="dxa"/>
            <w:vAlign w:val="bottom"/>
          </w:tcPr>
          <w:p w14:paraId="17BD9C46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6020DF4D" w14:textId="2D3FC815" w:rsidR="00B05FEB" w:rsidRPr="00C26995" w:rsidRDefault="00A77235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  <w:vAlign w:val="bottom"/>
          </w:tcPr>
          <w:p w14:paraId="68237DD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349E8388" w14:textId="5A57B22E" w:rsidR="00B05FEB" w:rsidRPr="00C26995" w:rsidRDefault="00F85A94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28D29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924EBE9" w14:textId="4E8E8E9B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05FEB" w:rsidRPr="00C26995" w14:paraId="60142C01" w14:textId="77777777" w:rsidTr="009B7CCB">
        <w:trPr>
          <w:cantSplit/>
        </w:trPr>
        <w:tc>
          <w:tcPr>
            <w:tcW w:w="3510" w:type="dxa"/>
            <w:vAlign w:val="bottom"/>
          </w:tcPr>
          <w:p w14:paraId="7ECDE686" w14:textId="5C2584F5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5" w:type="dxa"/>
            <w:vAlign w:val="bottom"/>
          </w:tcPr>
          <w:p w14:paraId="3C119C5D" w14:textId="2103CC21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A87507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B9E4DD4" w14:textId="27399AC5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676</w:t>
            </w: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1CB861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FDA062D" w14:textId="715B8146" w:rsidR="00B05FEB" w:rsidRPr="00C26995" w:rsidRDefault="00F85A94" w:rsidP="00B05FEB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2BDB3E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F86C3D9" w14:textId="2F795608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05FEB" w:rsidRPr="00C26995" w14:paraId="112BE2C7" w14:textId="77777777" w:rsidTr="009B7CCB">
        <w:trPr>
          <w:cantSplit/>
        </w:trPr>
        <w:tc>
          <w:tcPr>
            <w:tcW w:w="3510" w:type="dxa"/>
            <w:vAlign w:val="bottom"/>
          </w:tcPr>
          <w:p w14:paraId="79480CD1" w14:textId="77777777" w:rsidR="00B05FEB" w:rsidRPr="00C26995" w:rsidRDefault="00B05FEB" w:rsidP="00B05FEB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C20AF53" w14:textId="7CFBB6A2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F2F7A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0141FE8" w14:textId="1521BB81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18D78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711447C" w14:textId="0CE56183" w:rsidR="00B05FEB" w:rsidRPr="00C26995" w:rsidRDefault="00F85A94" w:rsidP="005F4DA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7D3F3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BEEBF40" w14:textId="1A30C734" w:rsidR="00B05FEB" w:rsidRPr="00C26995" w:rsidRDefault="00B05FEB" w:rsidP="00B05FEB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7057DED4" w14:textId="77777777" w:rsidTr="009B7CCB">
        <w:trPr>
          <w:cantSplit/>
        </w:trPr>
        <w:tc>
          <w:tcPr>
            <w:tcW w:w="3510" w:type="dxa"/>
            <w:vAlign w:val="bottom"/>
          </w:tcPr>
          <w:p w14:paraId="5BA7AEC1" w14:textId="5F62FB26" w:rsidR="00B05FEB" w:rsidRPr="00C26995" w:rsidRDefault="00B05FEB" w:rsidP="00B0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1125" w:type="dxa"/>
            <w:vAlign w:val="bottom"/>
          </w:tcPr>
          <w:p w14:paraId="4AE8005F" w14:textId="42544E20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="00A167C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6329A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1442EB01" w14:textId="0B6882BA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462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3E4354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7DA9CFAB" w14:textId="3A329962" w:rsidR="00B05FEB" w:rsidRPr="00C26995" w:rsidRDefault="00A77235" w:rsidP="00B05FE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846</w:t>
            </w:r>
            <w:r w:rsidR="00A167C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  <w:vAlign w:val="bottom"/>
          </w:tcPr>
          <w:p w14:paraId="7690D15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CBD2C43" w14:textId="118DC443" w:rsidR="00B05FEB" w:rsidRPr="00C26995" w:rsidRDefault="00A77235" w:rsidP="00B05FE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05FEB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</w:tr>
      <w:tr w:rsidR="00B05FEB" w:rsidRPr="00C26995" w14:paraId="2E3C7ABC" w14:textId="77777777" w:rsidTr="009B7CCB">
        <w:trPr>
          <w:cantSplit/>
        </w:trPr>
        <w:tc>
          <w:tcPr>
            <w:tcW w:w="3510" w:type="dxa"/>
            <w:vAlign w:val="bottom"/>
          </w:tcPr>
          <w:p w14:paraId="760C58B5" w14:textId="77777777" w:rsidR="00B05FEB" w:rsidRPr="00C26995" w:rsidRDefault="00B05FEB" w:rsidP="00B05FEB">
            <w:pPr>
              <w:ind w:left="15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2B414F5" w14:textId="2B5C238F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94E8E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8B8917C" w14:textId="39FB8CB4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B1FD2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64A1A2A" w14:textId="08C49897" w:rsidR="00B05FEB" w:rsidRPr="00C26995" w:rsidRDefault="00F85A94" w:rsidP="00B05FE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DA71E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4E51ABE6" w14:textId="64BE665D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05FEB" w:rsidRPr="00C26995" w14:paraId="15F0679A" w14:textId="77777777" w:rsidTr="009B7CCB">
        <w:trPr>
          <w:cantSplit/>
        </w:trPr>
        <w:tc>
          <w:tcPr>
            <w:tcW w:w="3510" w:type="dxa"/>
            <w:vAlign w:val="bottom"/>
          </w:tcPr>
          <w:p w14:paraId="613D5284" w14:textId="77777777" w:rsidR="00B05FEB" w:rsidRPr="00C26995" w:rsidRDefault="00B05FEB" w:rsidP="00B05FEB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25" w:type="dxa"/>
            <w:vAlign w:val="bottom"/>
          </w:tcPr>
          <w:p w14:paraId="08937217" w14:textId="4A2A1A63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</w:t>
            </w:r>
            <w:r w:rsidR="00466D8F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8C918F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AB8CD13" w14:textId="486E96BF" w:rsidR="00B05FEB" w:rsidRPr="00C26995" w:rsidRDefault="00B05FEB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EA03F9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04B4A76E" w14:textId="0F26F850" w:rsidR="00B05FEB" w:rsidRPr="00C26995" w:rsidRDefault="00A77235" w:rsidP="00B05FE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846</w:t>
            </w:r>
            <w:r w:rsidR="00A167C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  <w:vAlign w:val="bottom"/>
          </w:tcPr>
          <w:p w14:paraId="2187C81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1138C0B" w14:textId="12A81D04" w:rsidR="00B05FEB" w:rsidRPr="00C26995" w:rsidRDefault="00A77235" w:rsidP="00B05FE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05FEB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</w:tr>
      <w:tr w:rsidR="00B05FEB" w:rsidRPr="00C26995" w14:paraId="1BC63CA6" w14:textId="77777777" w:rsidTr="009B7CCB">
        <w:trPr>
          <w:cantSplit/>
        </w:trPr>
        <w:tc>
          <w:tcPr>
            <w:tcW w:w="3510" w:type="dxa"/>
            <w:vAlign w:val="bottom"/>
          </w:tcPr>
          <w:p w14:paraId="0EF2AD94" w14:textId="77777777" w:rsidR="00B05FEB" w:rsidRPr="00C26995" w:rsidRDefault="00B05FEB" w:rsidP="00B05FEB">
            <w:pPr>
              <w:ind w:left="15" w:hanging="1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26995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สัญญาแลกเปลี่ยนอัตราแลกเปลี่ยนสกุลเงิน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EF9BA18" w14:textId="39249449" w:rsidR="00B05FEB" w:rsidRPr="00C26995" w:rsidRDefault="00F85A94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64EE7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41CB9C6" w14:textId="0B543C4E" w:rsidR="00B05FEB" w:rsidRPr="00C26995" w:rsidRDefault="00A77235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180" w:type="dxa"/>
            <w:vAlign w:val="bottom"/>
          </w:tcPr>
          <w:p w14:paraId="1D0FAE68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DA29E93" w14:textId="1AB3C555" w:rsidR="00B05FEB" w:rsidRPr="00C26995" w:rsidRDefault="00F85A94" w:rsidP="00B05FE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A629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D9517FE" w14:textId="4E5FF3F9" w:rsidR="00B05FEB" w:rsidRPr="00C26995" w:rsidRDefault="00B05FEB" w:rsidP="00B05FE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05FEB" w:rsidRPr="00C26995" w14:paraId="2E574D06" w14:textId="77777777" w:rsidTr="00C10785">
        <w:trPr>
          <w:cantSplit/>
        </w:trPr>
        <w:tc>
          <w:tcPr>
            <w:tcW w:w="3510" w:type="dxa"/>
            <w:vAlign w:val="bottom"/>
          </w:tcPr>
          <w:p w14:paraId="1F1169D3" w14:textId="77777777" w:rsidR="00B05FEB" w:rsidRPr="00C26995" w:rsidRDefault="00B05FEB" w:rsidP="00B05FEB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7BFF" w14:textId="1A6EC853" w:rsidR="00B05FEB" w:rsidRPr="00C26995" w:rsidRDefault="00F85A94" w:rsidP="00B05FE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</w:t>
            </w:r>
            <w:r w:rsidR="00466D8F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42D642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255C1" w14:textId="35AB4E11" w:rsidR="00B05FEB" w:rsidRPr="00C26995" w:rsidRDefault="00A77235" w:rsidP="00B05FE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696</w:t>
            </w:r>
            <w:r w:rsidR="00B05FEB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180" w:type="dxa"/>
            <w:vAlign w:val="bottom"/>
          </w:tcPr>
          <w:p w14:paraId="1040944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5F084" w14:textId="70F932B6" w:rsidR="00B05FEB" w:rsidRPr="00C26995" w:rsidRDefault="00A77235" w:rsidP="00B05FE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846</w:t>
            </w:r>
            <w:r w:rsidR="00A167C7"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  <w:vAlign w:val="bottom"/>
          </w:tcPr>
          <w:p w14:paraId="6568C7AD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11BE0" w14:textId="05B4C494" w:rsidR="00B05FEB" w:rsidRPr="00C26995" w:rsidRDefault="00A77235" w:rsidP="00B05FE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B05FEB"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</w:tr>
    </w:tbl>
    <w:p w14:paraId="0FC98A78" w14:textId="4553D8F7" w:rsidR="00130517" w:rsidRPr="00C26995" w:rsidRDefault="00130517" w:rsidP="00B728FA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="Angsana New" w:hAnsi="Angsana New"/>
          <w:i/>
          <w:iCs/>
          <w:sz w:val="24"/>
          <w:szCs w:val="24"/>
          <w:lang w:bidi="th-TH"/>
        </w:rPr>
      </w:pPr>
    </w:p>
    <w:p w14:paraId="2EF38731" w14:textId="4F9641A9" w:rsidR="00EA31D2" w:rsidRPr="00C26995" w:rsidRDefault="00EA3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lang w:val="en-GB"/>
        </w:rPr>
      </w:pPr>
      <w:r w:rsidRPr="00C26995">
        <w:rPr>
          <w:rFonts w:ascii="Angsana New" w:hAnsi="Angsana New"/>
          <w:i/>
          <w:iCs/>
          <w:sz w:val="24"/>
          <w:szCs w:val="24"/>
        </w:rPr>
        <w:br w:type="page"/>
      </w:r>
    </w:p>
    <w:p w14:paraId="3F646F5B" w14:textId="1A963705" w:rsidR="008537DE" w:rsidRPr="00C26995" w:rsidRDefault="008537DE" w:rsidP="00B728FA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="Angsana New" w:hAnsi="Angsana New"/>
          <w:sz w:val="30"/>
          <w:szCs w:val="30"/>
          <w:lang w:val="en-US"/>
        </w:rPr>
      </w:pPr>
      <w:r w:rsidRPr="00C26995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0B10CD5B" w14:textId="77777777" w:rsidR="008537DE" w:rsidRPr="00C26995" w:rsidRDefault="008537DE" w:rsidP="007C2002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20"/>
          <w:lang w:val="en-US"/>
        </w:rPr>
      </w:pPr>
    </w:p>
    <w:p w14:paraId="1EA2C0A0" w14:textId="198205F4" w:rsidR="008537DE" w:rsidRPr="00C26995" w:rsidRDefault="008537DE" w:rsidP="00B728FA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="00F22886"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653692" w:rsidRPr="00C26995">
        <w:rPr>
          <w:rFonts w:ascii="Angsana New" w:hAnsi="Angsana New" w:hint="cs"/>
          <w:sz w:val="30"/>
          <w:szCs w:val="30"/>
          <w:cs/>
          <w:lang w:val="en-US" w:bidi="th-TH"/>
        </w:rPr>
        <w:t>เงินบาทที่มีต่อ</w:t>
      </w:r>
      <w:r w:rsidR="00B51639" w:rsidRPr="00C26995">
        <w:rPr>
          <w:rFonts w:ascii="Angsana New" w:hAnsi="Angsana New" w:hint="cs"/>
          <w:sz w:val="30"/>
          <w:szCs w:val="30"/>
          <w:cs/>
          <w:lang w:bidi="th-TH"/>
        </w:rPr>
        <w:t>สกุลเงินตราต่างประเทศ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 </w:t>
      </w:r>
      <w:r w:rsidR="00653692" w:rsidRPr="00C26995">
        <w:rPr>
          <w:rFonts w:ascii="Angsana New" w:hAnsi="Angsana New" w:hint="cs"/>
          <w:sz w:val="30"/>
          <w:szCs w:val="30"/>
          <w:cs/>
          <w:lang w:val="en-US" w:bidi="th-TH"/>
        </w:rPr>
        <w:t>รายงาน ส่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 xml:space="preserve">งผลกระทบต่อการวัดมูลค่าของเครื่องมือทางการเงินในสกุลเงินตราต่างประเทศ </w:t>
      </w:r>
      <w:r w:rsidR="00653692" w:rsidRPr="00C26995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C26995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p w14:paraId="2C2B1844" w14:textId="77777777" w:rsidR="0072466B" w:rsidRPr="00C26995" w:rsidRDefault="0072466B" w:rsidP="00B728FA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190ED1" w:rsidRPr="00C26995" w14:paraId="77A70EF2" w14:textId="77777777" w:rsidTr="00253A55">
        <w:trPr>
          <w:trHeight w:val="218"/>
          <w:tblHeader/>
        </w:trPr>
        <w:tc>
          <w:tcPr>
            <w:tcW w:w="2430" w:type="dxa"/>
            <w:vAlign w:val="bottom"/>
          </w:tcPr>
          <w:p w14:paraId="625C5432" w14:textId="77777777" w:rsidR="00190ED1" w:rsidRPr="00C26995" w:rsidRDefault="00190ED1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16F8EE" w14:textId="0B46CCFD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B58721E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B1EB074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3643DE3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2699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1261A" w:rsidRPr="00C26995" w14:paraId="05C33F2D" w14:textId="77777777" w:rsidTr="00253A55">
        <w:trPr>
          <w:trHeight w:val="218"/>
          <w:tblHeader/>
        </w:trPr>
        <w:tc>
          <w:tcPr>
            <w:tcW w:w="2430" w:type="dxa"/>
            <w:vAlign w:val="bottom"/>
          </w:tcPr>
          <w:p w14:paraId="3650DCF7" w14:textId="77777777" w:rsidR="0041261A" w:rsidRPr="00C26995" w:rsidRDefault="0041261A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39C48C" w14:textId="6CE794DD" w:rsidR="0041261A" w:rsidRPr="00C26995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5E362060" w14:textId="77777777" w:rsidR="0041261A" w:rsidRPr="00C26995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D84E3D5" w14:textId="77777777" w:rsidR="0041261A" w:rsidRPr="00C26995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E253DDE" w14:textId="77777777" w:rsidR="0041261A" w:rsidRPr="00C26995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90ED1" w:rsidRPr="00C26995" w14:paraId="5DD110B2" w14:textId="77777777" w:rsidTr="00253A55">
        <w:trPr>
          <w:tblHeader/>
        </w:trPr>
        <w:tc>
          <w:tcPr>
            <w:tcW w:w="2430" w:type="dxa"/>
            <w:vAlign w:val="bottom"/>
          </w:tcPr>
          <w:p w14:paraId="5EF53FD1" w14:textId="77777777" w:rsidR="00190ED1" w:rsidRPr="00C26995" w:rsidRDefault="00190ED1" w:rsidP="00EE12C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019E0FF8" w14:textId="77777777" w:rsidR="00190ED1" w:rsidRPr="00C26995" w:rsidRDefault="00190ED1" w:rsidP="00190ED1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27D744CF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8777705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A1DB42C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095EAC5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5C3D37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7A542EC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050656" w14:textId="77777777" w:rsidR="00190ED1" w:rsidRPr="00C26995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90ED1" w:rsidRPr="00C26995" w14:paraId="2B000114" w14:textId="77777777" w:rsidTr="00B728FA">
        <w:tc>
          <w:tcPr>
            <w:tcW w:w="2430" w:type="dxa"/>
            <w:vAlign w:val="bottom"/>
          </w:tcPr>
          <w:p w14:paraId="387A5561" w14:textId="77777777" w:rsidR="00190ED1" w:rsidRPr="00C26995" w:rsidRDefault="00190ED1" w:rsidP="00190ED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2A467A" w14:textId="77777777" w:rsidR="00190ED1" w:rsidRPr="00C26995" w:rsidRDefault="00190ED1" w:rsidP="00190ED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18DE80CD" w14:textId="77777777" w:rsidR="00190ED1" w:rsidRPr="00C26995" w:rsidRDefault="00190ED1" w:rsidP="00190E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73E93" w:rsidRPr="00C26995" w14:paraId="6BBCD62E" w14:textId="77777777" w:rsidTr="00253A55">
        <w:tc>
          <w:tcPr>
            <w:tcW w:w="2430" w:type="dxa"/>
            <w:vAlign w:val="bottom"/>
          </w:tcPr>
          <w:p w14:paraId="3A36367B" w14:textId="10CF4CE8" w:rsidR="00473E93" w:rsidRPr="00C26995" w:rsidRDefault="00A77235" w:rsidP="00473E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CD4DAD5" w14:textId="725A1B51" w:rsidR="00473E93" w:rsidRPr="00C26995" w:rsidRDefault="00473E93" w:rsidP="00473E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C0887" w14:textId="77777777" w:rsidR="00473E93" w:rsidRPr="00C26995" w:rsidRDefault="00473E93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3FF324" w14:textId="77777777" w:rsidR="00473E93" w:rsidRPr="00C26995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F8C95" w14:textId="77777777" w:rsidR="00473E93" w:rsidRPr="00C26995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12E89" w14:textId="77777777" w:rsidR="00473E93" w:rsidRPr="00C26995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8301BA" w14:textId="77777777" w:rsidR="00473E93" w:rsidRPr="00C26995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E6331C" w14:textId="77777777" w:rsidR="00473E93" w:rsidRPr="00C26995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437A6F" w14:textId="77777777" w:rsidR="00473E93" w:rsidRPr="00C26995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4D5" w:rsidRPr="00C26995" w14:paraId="2E8BB164" w14:textId="77777777" w:rsidTr="00253A55">
        <w:tc>
          <w:tcPr>
            <w:tcW w:w="2430" w:type="dxa"/>
            <w:vAlign w:val="bottom"/>
          </w:tcPr>
          <w:p w14:paraId="46718517" w14:textId="77777777" w:rsidR="001224D5" w:rsidRPr="00C26995" w:rsidRDefault="001224D5" w:rsidP="001224D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C0BB03B" w14:textId="016F18FD" w:rsidR="001224D5" w:rsidRPr="00C26995" w:rsidRDefault="00A77235" w:rsidP="001224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377477FD" w14:textId="50B57297" w:rsidR="001224D5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1224D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80" w:type="dxa"/>
            <w:vAlign w:val="bottom"/>
          </w:tcPr>
          <w:p w14:paraId="0A2BF35D" w14:textId="77777777" w:rsidR="001224D5" w:rsidRPr="00C26995" w:rsidRDefault="001224D5" w:rsidP="001224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23F114" w14:textId="22FE79CD" w:rsidR="001224D5" w:rsidRPr="00C26995" w:rsidRDefault="001224D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01755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E4723F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FF9687" w14:textId="7D47F8A7" w:rsidR="001224D5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466D8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80" w:type="dxa"/>
          </w:tcPr>
          <w:p w14:paraId="6A3EA95C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4130E" w14:textId="50FE70E4" w:rsidR="001224D5" w:rsidRPr="00C26995" w:rsidRDefault="001224D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466D8F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24D5" w:rsidRPr="00C26995" w14:paraId="6588CF6D" w14:textId="77777777" w:rsidTr="00253A55">
        <w:tc>
          <w:tcPr>
            <w:tcW w:w="2430" w:type="dxa"/>
            <w:vAlign w:val="bottom"/>
          </w:tcPr>
          <w:p w14:paraId="402110BC" w14:textId="77777777" w:rsidR="001224D5" w:rsidRPr="00C26995" w:rsidRDefault="001224D5" w:rsidP="001224D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4F8BE59C" w14:textId="755760A7" w:rsidR="001224D5" w:rsidRPr="00C26995" w:rsidRDefault="00A77235" w:rsidP="001224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44F463A5" w14:textId="214D922B" w:rsidR="001224D5" w:rsidRPr="005F4DA9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1224D5"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180" w:type="dxa"/>
            <w:vAlign w:val="bottom"/>
          </w:tcPr>
          <w:p w14:paraId="6E9F7FD7" w14:textId="77777777" w:rsidR="001224D5" w:rsidRPr="00C26995" w:rsidRDefault="001224D5" w:rsidP="001224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83F35" w14:textId="71877259" w:rsidR="001224D5" w:rsidRPr="005F4DA9" w:rsidRDefault="001224D5" w:rsidP="005F4DA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9DC7DF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973FB" w14:textId="2EF9BE5B" w:rsidR="001224D5" w:rsidRPr="00C26995" w:rsidRDefault="001224D5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31FFA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DE91B6" w14:textId="222ADE2C" w:rsidR="001224D5" w:rsidRPr="00C26995" w:rsidRDefault="001224D5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24D5" w:rsidRPr="00C26995" w14:paraId="397723AF" w14:textId="77777777" w:rsidTr="00253A55">
        <w:tc>
          <w:tcPr>
            <w:tcW w:w="2430" w:type="dxa"/>
            <w:vAlign w:val="bottom"/>
          </w:tcPr>
          <w:p w14:paraId="4C8A8068" w14:textId="77777777" w:rsidR="001224D5" w:rsidRPr="00C26995" w:rsidRDefault="001224D5" w:rsidP="001224D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86D00A0" w14:textId="43BFBE22" w:rsidR="001224D5" w:rsidRPr="00C26995" w:rsidRDefault="00A77235" w:rsidP="001224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8BDFB15" w14:textId="7C690A1E" w:rsidR="001224D5" w:rsidRPr="00C26995" w:rsidRDefault="001224D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55F8F7" w14:textId="77777777" w:rsidR="001224D5" w:rsidRPr="00C26995" w:rsidRDefault="001224D5" w:rsidP="001224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3D1F9B" w14:textId="3C039E77" w:rsidR="001224D5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1224D5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80" w:type="dxa"/>
          </w:tcPr>
          <w:p w14:paraId="3FF24B29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3A332B" w14:textId="3E0871F7" w:rsidR="001224D5" w:rsidRPr="00C26995" w:rsidRDefault="001224D5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C9D934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460"/>
                <w:tab w:val="decimal" w:pos="733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9E7EE6" w14:textId="619A06AA" w:rsidR="001224D5" w:rsidRPr="00C26995" w:rsidRDefault="001224D5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24D5" w:rsidRPr="00C26995" w14:paraId="4FCAA41A" w14:textId="77777777" w:rsidTr="00253A55">
        <w:tc>
          <w:tcPr>
            <w:tcW w:w="2430" w:type="dxa"/>
            <w:vAlign w:val="bottom"/>
            <w:hideMark/>
          </w:tcPr>
          <w:p w14:paraId="2AA0BA3B" w14:textId="77777777" w:rsidR="001224D5" w:rsidRPr="00C26995" w:rsidRDefault="001224D5" w:rsidP="001224D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  <w:vAlign w:val="bottom"/>
          </w:tcPr>
          <w:p w14:paraId="7315321C" w14:textId="67C482B2" w:rsidR="001224D5" w:rsidRPr="00C26995" w:rsidRDefault="00A77235" w:rsidP="001224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F3063B8" w14:textId="43758058" w:rsidR="001224D5" w:rsidRPr="005F4DA9" w:rsidRDefault="001224D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6E53F3" w14:textId="77777777" w:rsidR="001224D5" w:rsidRPr="00C26995" w:rsidRDefault="001224D5" w:rsidP="001224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75D67" w14:textId="06FDC448" w:rsidR="001224D5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  <w:r w:rsidR="001224D5"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3EE7273D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D91B83" w14:textId="6508E074" w:rsidR="001224D5" w:rsidRPr="00C26995" w:rsidRDefault="001224D5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014DF3" w14:textId="77777777" w:rsidR="001224D5" w:rsidRPr="00C26995" w:rsidRDefault="001224D5" w:rsidP="001224D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18498E" w14:textId="6CFE88F0" w:rsidR="001224D5" w:rsidRPr="00C26995" w:rsidRDefault="001224D5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0635" w:rsidRPr="00C26995" w14:paraId="6F3B3D5A" w14:textId="77777777" w:rsidTr="00253A55">
        <w:tc>
          <w:tcPr>
            <w:tcW w:w="2430" w:type="dxa"/>
            <w:vAlign w:val="bottom"/>
          </w:tcPr>
          <w:p w14:paraId="2C065948" w14:textId="77777777" w:rsidR="00890635" w:rsidRPr="00C26995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BDED9" w14:textId="77777777" w:rsidR="00890635" w:rsidRPr="00C26995" w:rsidRDefault="00890635" w:rsidP="008906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0ED72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61F43F" w14:textId="77777777" w:rsidR="00890635" w:rsidRPr="00C26995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3F9D1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F3941B" w14:textId="77777777" w:rsidR="00890635" w:rsidRPr="00C26995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8586BC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8E933E" w14:textId="77777777" w:rsidR="00890635" w:rsidRPr="00C26995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B38D29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90635" w:rsidRPr="00C26995" w14:paraId="0C6ABE49" w14:textId="77777777" w:rsidTr="00253A55">
        <w:tc>
          <w:tcPr>
            <w:tcW w:w="2430" w:type="dxa"/>
            <w:vAlign w:val="bottom"/>
          </w:tcPr>
          <w:p w14:paraId="4EAD8F45" w14:textId="30613D11" w:rsidR="00890635" w:rsidRPr="00C26995" w:rsidRDefault="00A77235" w:rsidP="0089063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35E215B" w14:textId="77777777" w:rsidR="00890635" w:rsidRPr="00C26995" w:rsidRDefault="00890635" w:rsidP="0089063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29159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FEF5C0" w14:textId="77777777" w:rsidR="00890635" w:rsidRPr="00C26995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68850" w14:textId="77777777" w:rsidR="00890635" w:rsidRPr="005F4DA9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483C6F" w14:textId="77777777" w:rsidR="00890635" w:rsidRPr="00C26995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4319DB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43D4DB" w14:textId="77777777" w:rsidR="00890635" w:rsidRPr="00C26995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49A5CF" w14:textId="77777777" w:rsidR="00890635" w:rsidRPr="00C26995" w:rsidRDefault="008906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5FEB" w:rsidRPr="00C26995" w14:paraId="39587639" w14:textId="77777777" w:rsidTr="00253A55">
        <w:tc>
          <w:tcPr>
            <w:tcW w:w="2430" w:type="dxa"/>
            <w:vAlign w:val="bottom"/>
          </w:tcPr>
          <w:p w14:paraId="76129FF4" w14:textId="77777777" w:rsidR="00B05FEB" w:rsidRPr="00C26995" w:rsidRDefault="00B05FEB" w:rsidP="00B05FE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38F3EA3" w14:textId="4A1C5F85" w:rsidR="00B05FEB" w:rsidRPr="00C26995" w:rsidRDefault="00A77235" w:rsidP="00B05FE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6962DBBD" w14:textId="7C4684BC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80" w:type="dxa"/>
            <w:vAlign w:val="bottom"/>
          </w:tcPr>
          <w:p w14:paraId="1094CA6A" w14:textId="77777777" w:rsidR="00B05FEB" w:rsidRPr="00C26995" w:rsidRDefault="00B05FEB" w:rsidP="00B05FE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5F570" w14:textId="34ED1A8F" w:rsidR="00B05FEB" w:rsidRPr="00C26995" w:rsidRDefault="00B05FEB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45949E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633D73" w14:textId="7DB35198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</w:tcPr>
          <w:p w14:paraId="58394CA0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93D8D0A" w14:textId="48C2760D" w:rsidR="00B05FEB" w:rsidRPr="00C26995" w:rsidRDefault="00B05FEB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2D602F6C" w14:textId="77777777" w:rsidTr="00253A55">
        <w:tc>
          <w:tcPr>
            <w:tcW w:w="2430" w:type="dxa"/>
            <w:vAlign w:val="bottom"/>
          </w:tcPr>
          <w:p w14:paraId="11BC4E63" w14:textId="77777777" w:rsidR="00B05FEB" w:rsidRPr="00C26995" w:rsidRDefault="00B05FEB" w:rsidP="00B05FE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0017F21A" w14:textId="70FC22EE" w:rsidR="00B05FEB" w:rsidRPr="00C26995" w:rsidRDefault="00A77235" w:rsidP="00B05FEB">
            <w:pPr>
              <w:jc w:val="center"/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1AF8386" w14:textId="0C77BF6A" w:rsidR="00B05FEB" w:rsidRPr="005F4DA9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B05FEB"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180" w:type="dxa"/>
            <w:vAlign w:val="bottom"/>
          </w:tcPr>
          <w:p w14:paraId="35556860" w14:textId="77777777" w:rsidR="00B05FEB" w:rsidRPr="00C26995" w:rsidRDefault="00B05FEB" w:rsidP="00B05FE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1F0EF" w14:textId="66CEA0CD" w:rsidR="00B05FEB" w:rsidRPr="005F4DA9" w:rsidRDefault="00B05FEB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D4D44C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1286C" w14:textId="284D611E" w:rsidR="00B05FEB" w:rsidRPr="00C26995" w:rsidRDefault="00B05FEB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D895A5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F1C6B0" w14:textId="240D3190" w:rsidR="00B05FEB" w:rsidRPr="00C26995" w:rsidRDefault="00B05FEB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5FEB" w:rsidRPr="00C26995" w14:paraId="329F5744" w14:textId="77777777" w:rsidTr="00253A55">
        <w:tc>
          <w:tcPr>
            <w:tcW w:w="2430" w:type="dxa"/>
            <w:vAlign w:val="bottom"/>
          </w:tcPr>
          <w:p w14:paraId="5E0801C6" w14:textId="77777777" w:rsidR="00B05FEB" w:rsidRPr="00C26995" w:rsidRDefault="00B05FEB" w:rsidP="00B05FE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438E3F7" w14:textId="6E741BAD" w:rsidR="00B05FEB" w:rsidRPr="00C26995" w:rsidRDefault="00A77235" w:rsidP="00B05FEB">
            <w:pPr>
              <w:jc w:val="center"/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458E6F2B" w14:textId="54BE38F3" w:rsidR="00B05FEB" w:rsidRPr="00C26995" w:rsidRDefault="00B05FEB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4BA8F4" w14:textId="77777777" w:rsidR="00B05FEB" w:rsidRPr="00C26995" w:rsidRDefault="00B05FEB" w:rsidP="00B05FE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D546E" w14:textId="0EAF6654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5FBCFE37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1604A" w14:textId="1B1A5D56" w:rsidR="00B05FEB" w:rsidRPr="00C26995" w:rsidRDefault="00B05FEB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887EEB1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DCE73A" w14:textId="625B98C5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B05FEB" w:rsidRPr="00C26995" w14:paraId="5B8C08C8" w14:textId="77777777" w:rsidTr="00253A55">
        <w:tc>
          <w:tcPr>
            <w:tcW w:w="2430" w:type="dxa"/>
            <w:vAlign w:val="bottom"/>
            <w:hideMark/>
          </w:tcPr>
          <w:p w14:paraId="25E39236" w14:textId="77777777" w:rsidR="00B05FEB" w:rsidRPr="00C26995" w:rsidRDefault="00B05FEB" w:rsidP="00B05FE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  <w:vAlign w:val="bottom"/>
          </w:tcPr>
          <w:p w14:paraId="266CF889" w14:textId="572E9B10" w:rsidR="00B05FEB" w:rsidRPr="00C26995" w:rsidRDefault="00A77235" w:rsidP="00B05FEB">
            <w:pPr>
              <w:jc w:val="center"/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D876E38" w14:textId="19D70BFE" w:rsidR="00B05FEB" w:rsidRPr="005F4DA9" w:rsidRDefault="00B05FEB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  <w:r w:rsidRPr="005F4D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9C3B01" w14:textId="77777777" w:rsidR="00B05FEB" w:rsidRPr="00C26995" w:rsidRDefault="00B05FEB" w:rsidP="00B05FE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9054F9" w14:textId="467A9D52" w:rsidR="00B05FEB" w:rsidRPr="00C26995" w:rsidRDefault="00A77235" w:rsidP="005F4DA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80" w:type="dxa"/>
          </w:tcPr>
          <w:p w14:paraId="7718DCD3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DC7AF9" w14:textId="1C77457D" w:rsidR="00B05FEB" w:rsidRPr="00C26995" w:rsidRDefault="00B05FEB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6660BA" w14:textId="77777777" w:rsidR="00B05FEB" w:rsidRPr="00C26995" w:rsidRDefault="00B05FEB" w:rsidP="00B05FE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9970E0" w14:textId="03221207" w:rsidR="00B05FEB" w:rsidRPr="00C26995" w:rsidRDefault="00B05FEB" w:rsidP="005F4DA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39BE78" w14:textId="22C2F295" w:rsidR="00D72D73" w:rsidRPr="00C26995" w:rsidRDefault="00D72D73" w:rsidP="00D72D73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  <w:cs/>
          <w:lang w:bidi="th-TH"/>
        </w:rPr>
      </w:pPr>
    </w:p>
    <w:p w14:paraId="104CC4F5" w14:textId="5F47BF1E" w:rsidR="008537DE" w:rsidRPr="00C26995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</w:rPr>
        <w:t>(</w:t>
      </w:r>
      <w:r w:rsidR="00E10574" w:rsidRPr="00C26995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3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  <w:lang w:val="en-US"/>
        </w:rPr>
        <w:t>2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C26995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C2CA9CB" w14:textId="77777777" w:rsidR="008537DE" w:rsidRPr="00C26995" w:rsidRDefault="008537DE" w:rsidP="008465B4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</w:rPr>
      </w:pPr>
    </w:p>
    <w:p w14:paraId="73786359" w14:textId="7BB1329C" w:rsidR="001C145E" w:rsidRPr="00C26995" w:rsidRDefault="008537DE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C26995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9D6DDD" w:rsidRPr="00C26995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เนื่องจาก</w:t>
      </w:r>
      <w:r w:rsidRPr="00C26995">
        <w:rPr>
          <w:rFonts w:ascii="Angsana New" w:eastAsia="Calibri" w:hAnsi="Angsana New"/>
          <w:sz w:val="30"/>
          <w:szCs w:val="30"/>
          <w:cs/>
          <w:lang w:val="en-GB"/>
        </w:rPr>
        <w:t>ตราสารหนี้และ</w:t>
      </w:r>
      <w:r w:rsidRPr="00C26995">
        <w:rPr>
          <w:rFonts w:ascii="Angsana New" w:hAnsi="Angsana New"/>
          <w:sz w:val="30"/>
          <w:szCs w:val="30"/>
          <w:cs/>
        </w:rPr>
        <w:t>เงินกู้ยืม</w:t>
      </w:r>
      <w:r w:rsidR="00A70FA6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B551D" w:rsidRPr="00C26995">
        <w:rPr>
          <w:rFonts w:ascii="Angsana New" w:hAnsi="Angsana New"/>
          <w:sz w:val="30"/>
          <w:szCs w:val="30"/>
          <w:cs/>
        </w:rPr>
        <w:t>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3C4609A0" w14:textId="0200242F" w:rsidR="00CF098A" w:rsidRPr="00C26995" w:rsidRDefault="00CF098A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5A78C49D" w14:textId="661B94F3" w:rsidR="003018E0" w:rsidRPr="00C26995" w:rsidRDefault="0030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</w:rPr>
        <w:br w:type="page"/>
      </w:r>
    </w:p>
    <w:tbl>
      <w:tblPr>
        <w:tblW w:w="8505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1170"/>
        <w:gridCol w:w="270"/>
        <w:gridCol w:w="1305"/>
        <w:gridCol w:w="268"/>
        <w:gridCol w:w="1262"/>
      </w:tblGrid>
      <w:tr w:rsidR="00C57756" w:rsidRPr="00C26995" w14:paraId="1D6A8517" w14:textId="77777777" w:rsidTr="00B05FEB">
        <w:trPr>
          <w:tblHeader/>
        </w:trPr>
        <w:tc>
          <w:tcPr>
            <w:tcW w:w="2790" w:type="dxa"/>
            <w:vAlign w:val="bottom"/>
            <w:hideMark/>
          </w:tcPr>
          <w:p w14:paraId="6C885147" w14:textId="77777777" w:rsidR="008537DE" w:rsidRPr="00C26995" w:rsidRDefault="008537DE" w:rsidP="00063EF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vAlign w:val="bottom"/>
          </w:tcPr>
          <w:p w14:paraId="44A30C0D" w14:textId="77777777" w:rsidR="008537DE" w:rsidRPr="00C26995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E1220EB" w14:textId="77777777" w:rsidR="008537DE" w:rsidRPr="00C26995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5885BB2D" w14:textId="77777777" w:rsidR="008537DE" w:rsidRPr="00C26995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13A3" w:rsidRPr="00C26995" w14:paraId="259A24F4" w14:textId="77777777" w:rsidTr="00A74172">
        <w:trPr>
          <w:tblHeader/>
        </w:trPr>
        <w:tc>
          <w:tcPr>
            <w:tcW w:w="2790" w:type="dxa"/>
            <w:vAlign w:val="bottom"/>
            <w:hideMark/>
          </w:tcPr>
          <w:p w14:paraId="1A8091BC" w14:textId="4C8D6B71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51638C9F" w14:textId="62B5BB34" w:rsidR="002313A3" w:rsidRPr="00C26995" w:rsidRDefault="00A77235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731699DB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45196E8E" w14:textId="6A8764B8" w:rsidR="002313A3" w:rsidRPr="00C26995" w:rsidRDefault="00A77235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7BB30B22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  <w:hideMark/>
          </w:tcPr>
          <w:p w14:paraId="1EBF177B" w14:textId="37E9831E" w:rsidR="002313A3" w:rsidRPr="00C26995" w:rsidRDefault="00A77235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vAlign w:val="bottom"/>
          </w:tcPr>
          <w:p w14:paraId="23F4948A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  <w:hideMark/>
          </w:tcPr>
          <w:p w14:paraId="78F33737" w14:textId="2FA6583D" w:rsidR="002313A3" w:rsidRPr="00C26995" w:rsidRDefault="00A77235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313A3" w:rsidRPr="00C26995" w14:paraId="5863E4A9" w14:textId="77777777" w:rsidTr="00B05FEB">
        <w:trPr>
          <w:tblHeader/>
        </w:trPr>
        <w:tc>
          <w:tcPr>
            <w:tcW w:w="2790" w:type="dxa"/>
            <w:vAlign w:val="bottom"/>
          </w:tcPr>
          <w:p w14:paraId="258874BE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15" w:type="dxa"/>
            <w:gridSpan w:val="7"/>
            <w:vAlign w:val="bottom"/>
            <w:hideMark/>
          </w:tcPr>
          <w:p w14:paraId="7EF3572A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2313A3" w:rsidRPr="00C26995" w14:paraId="7BA7FE36" w14:textId="77777777" w:rsidTr="00A74172">
        <w:tc>
          <w:tcPr>
            <w:tcW w:w="2790" w:type="dxa"/>
            <w:vAlign w:val="bottom"/>
            <w:hideMark/>
          </w:tcPr>
          <w:p w14:paraId="0B4811B9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66DC9004" w14:textId="77777777" w:rsidR="002313A3" w:rsidRPr="00C26995" w:rsidRDefault="002313A3" w:rsidP="002313A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368DD0EE" w14:textId="77777777" w:rsidR="002313A3" w:rsidRPr="00C26995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950E61" w14:textId="77777777" w:rsidR="002313A3" w:rsidRPr="00C26995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5589DC" w14:textId="77777777" w:rsidR="002313A3" w:rsidRPr="00C26995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96A90A" w14:textId="77777777" w:rsidR="002313A3" w:rsidRPr="00C26995" w:rsidRDefault="002313A3" w:rsidP="002313A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0DFE8F6" w14:textId="77777777" w:rsidR="002313A3" w:rsidRPr="00C26995" w:rsidRDefault="002313A3" w:rsidP="002313A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8F8D074" w14:textId="77777777" w:rsidR="002313A3" w:rsidRPr="00C26995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6C61B6A0" w14:textId="77777777" w:rsidR="002313A3" w:rsidRPr="00C26995" w:rsidRDefault="002313A3" w:rsidP="002313A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FEB" w:rsidRPr="00C26995" w14:paraId="39844FFD" w14:textId="77777777" w:rsidTr="00A74172">
        <w:tc>
          <w:tcPr>
            <w:tcW w:w="2790" w:type="dxa"/>
            <w:vAlign w:val="bottom"/>
            <w:hideMark/>
          </w:tcPr>
          <w:p w14:paraId="76D05D5E" w14:textId="77777777" w:rsidR="00B05FEB" w:rsidRPr="00C26995" w:rsidRDefault="00B05FEB" w:rsidP="00B05F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29AD3D0" w14:textId="2CE936B2" w:rsidR="00B05FEB" w:rsidRPr="00C26995" w:rsidRDefault="00A77235" w:rsidP="005F4D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92142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="00792142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70" w:type="dxa"/>
            <w:vAlign w:val="bottom"/>
          </w:tcPr>
          <w:p w14:paraId="78BCA55B" w14:textId="77777777" w:rsidR="00B05FEB" w:rsidRPr="00C26995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20893E" w14:textId="6A66423A" w:rsidR="00B05FEB" w:rsidRPr="00C26995" w:rsidRDefault="00A77235" w:rsidP="005F4D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  <w:vAlign w:val="bottom"/>
          </w:tcPr>
          <w:p w14:paraId="133E1307" w14:textId="77777777" w:rsidR="00B05FEB" w:rsidRPr="00C26995" w:rsidRDefault="00B05FEB" w:rsidP="00B05F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F6C9EA0" w14:textId="11B3C4D4" w:rsidR="00B05FEB" w:rsidRPr="00853E19" w:rsidRDefault="00A77235" w:rsidP="00853E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2142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 w:rsidR="00792142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68" w:type="dxa"/>
            <w:vAlign w:val="bottom"/>
          </w:tcPr>
          <w:p w14:paraId="150E4AFA" w14:textId="77777777" w:rsidR="00B05FEB" w:rsidRPr="00C26995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605F0D0B" w14:textId="7108F0AF" w:rsidR="00B05FEB" w:rsidRPr="00C26995" w:rsidRDefault="00A77235" w:rsidP="005F4DA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05FEB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  <w:r w:rsidR="00B05FEB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B05FEB" w:rsidRPr="00C26995" w14:paraId="456CF412" w14:textId="77777777" w:rsidTr="00A74172">
        <w:tc>
          <w:tcPr>
            <w:tcW w:w="2790" w:type="dxa"/>
            <w:vAlign w:val="bottom"/>
            <w:hideMark/>
          </w:tcPr>
          <w:p w14:paraId="23FD7374" w14:textId="77777777" w:rsidR="00B05FEB" w:rsidRPr="00C26995" w:rsidRDefault="00B05FEB" w:rsidP="00B05F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2FB1D" w14:textId="43D2BC03" w:rsidR="00B05FEB" w:rsidRPr="00C26995" w:rsidRDefault="00792142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A85670" w14:textId="77777777" w:rsidR="00B05FEB" w:rsidRPr="00C26995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C46D" w14:textId="2C07141B" w:rsidR="00B05FEB" w:rsidRPr="00C26995" w:rsidRDefault="00B05FEB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1647D37" w14:textId="77777777" w:rsidR="00B05FEB" w:rsidRPr="00C26995" w:rsidRDefault="00B05FEB" w:rsidP="00B05F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464DF" w14:textId="34E3BFBB" w:rsidR="00B05FEB" w:rsidRPr="00853E19" w:rsidRDefault="00792142" w:rsidP="00853E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634</w:t>
            </w: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2A3E9A33" w14:textId="77777777" w:rsidR="00B05FEB" w:rsidRPr="00C26995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E728A" w14:textId="377F03BC" w:rsidR="00B05FEB" w:rsidRPr="00C26995" w:rsidRDefault="00B05FEB" w:rsidP="00853E1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7FDAC0EC" w14:textId="77777777" w:rsidTr="00A74172">
        <w:tc>
          <w:tcPr>
            <w:tcW w:w="2790" w:type="dxa"/>
            <w:vAlign w:val="bottom"/>
          </w:tcPr>
          <w:p w14:paraId="7FDC2B81" w14:textId="2E4E114D" w:rsidR="00B05FEB" w:rsidRPr="00C26995" w:rsidRDefault="00B05FEB" w:rsidP="00B05FE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DF351" w14:textId="32B59CD9" w:rsidR="00B05FEB" w:rsidRPr="00853E19" w:rsidRDefault="00792142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069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655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EC4337" w14:textId="77777777" w:rsidR="00B05FEB" w:rsidRPr="00853E19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B782F" w14:textId="7EEBFF11" w:rsidR="00B05FEB" w:rsidRPr="00853E19" w:rsidRDefault="00B05FEB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912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646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9E8FCC" w14:textId="77777777" w:rsidR="00B05FEB" w:rsidRPr="00853E19" w:rsidRDefault="00B05FEB" w:rsidP="00B05F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F4E2B" w14:textId="627EE954" w:rsidR="00B05FEB" w:rsidRPr="00853E19" w:rsidRDefault="00792142" w:rsidP="00853E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761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494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4667EEB" w14:textId="77777777" w:rsidR="00B05FEB" w:rsidRPr="00853E19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FD929" w14:textId="20013F30" w:rsidR="00B05FEB" w:rsidRPr="00853E19" w:rsidRDefault="00B05FEB" w:rsidP="00853E1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661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05FEB" w:rsidRPr="00C26995" w14:paraId="6E518911" w14:textId="77777777" w:rsidTr="00A74172">
        <w:tc>
          <w:tcPr>
            <w:tcW w:w="2790" w:type="dxa"/>
            <w:vAlign w:val="bottom"/>
            <w:hideMark/>
          </w:tcPr>
          <w:p w14:paraId="0628256F" w14:textId="77777777" w:rsidR="00B05FEB" w:rsidRPr="00C26995" w:rsidRDefault="00B05FEB" w:rsidP="00B05F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0C500" w14:textId="39E510C0" w:rsidR="00B05FEB" w:rsidRPr="00C26995" w:rsidRDefault="00A77235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AC1A0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  <w:r w:rsidR="00AC1A0D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  <w:vAlign w:val="bottom"/>
          </w:tcPr>
          <w:p w14:paraId="63027B3F" w14:textId="77777777" w:rsidR="00B05FEB" w:rsidRPr="00C26995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0F74" w14:textId="32CBE112" w:rsidR="00B05FEB" w:rsidRPr="00C26995" w:rsidRDefault="00A77235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  <w:vAlign w:val="bottom"/>
          </w:tcPr>
          <w:p w14:paraId="1B40C0BD" w14:textId="77777777" w:rsidR="00B05FEB" w:rsidRPr="00C26995" w:rsidRDefault="00B05FEB" w:rsidP="00B05F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E635" w14:textId="4EF7D36B" w:rsidR="00B05FEB" w:rsidRPr="00853E19" w:rsidRDefault="00A77235" w:rsidP="00853E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792142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="00792142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vAlign w:val="bottom"/>
          </w:tcPr>
          <w:p w14:paraId="0842470A" w14:textId="77777777" w:rsidR="00B05FEB" w:rsidRPr="00C26995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BFE8E" w14:textId="7B2FBF23" w:rsidR="00B05FEB" w:rsidRPr="00C26995" w:rsidRDefault="00A77235" w:rsidP="00853E1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05FEB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="00B05FEB" w:rsidRPr="00853E1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05FEB" w:rsidRPr="00C26995" w14:paraId="5946DB48" w14:textId="77777777" w:rsidTr="00A74172">
        <w:tc>
          <w:tcPr>
            <w:tcW w:w="2790" w:type="dxa"/>
            <w:vAlign w:val="bottom"/>
          </w:tcPr>
          <w:p w14:paraId="49043834" w14:textId="77777777" w:rsidR="00B05FEB" w:rsidRPr="00C26995" w:rsidRDefault="00B05FEB" w:rsidP="00B05FE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CF370" w14:textId="35397862" w:rsidR="00B05FEB" w:rsidRPr="00853E19" w:rsidRDefault="00792142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C1A0D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</w:t>
            </w:r>
            <w:r w:rsidR="00AC1A0D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357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A43F3A4" w14:textId="77777777" w:rsidR="00B05FEB" w:rsidRPr="00853E19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6C041" w14:textId="7EE19C98" w:rsidR="00B05FEB" w:rsidRPr="00853E19" w:rsidRDefault="00B05FEB" w:rsidP="00853E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920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77235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921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E6A6A1C" w14:textId="77777777" w:rsidR="00B05FEB" w:rsidRPr="00853E19" w:rsidRDefault="00B05FEB" w:rsidP="00B05FE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58E9D" w14:textId="0ABD7E08" w:rsidR="00B05FEB" w:rsidRPr="00853E19" w:rsidRDefault="00A77235" w:rsidP="00853E1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92142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792142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68" w:type="dxa"/>
            <w:vAlign w:val="bottom"/>
          </w:tcPr>
          <w:p w14:paraId="1FECD9BB" w14:textId="77777777" w:rsidR="00B05FEB" w:rsidRPr="00853E19" w:rsidRDefault="00B05FEB" w:rsidP="00B05FE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9935A" w14:textId="575AE5FC" w:rsidR="00B05FEB" w:rsidRPr="00853E19" w:rsidRDefault="00A77235" w:rsidP="00853E1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05FEB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</w:t>
            </w:r>
            <w:r w:rsidR="00B05FEB"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</w:tr>
    </w:tbl>
    <w:p w14:paraId="0E572F1A" w14:textId="081AF733" w:rsidR="008537DE" w:rsidRPr="00C26995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6115D7F1" w14:textId="77777777" w:rsidR="00587864" w:rsidRPr="00C26995" w:rsidRDefault="00587864" w:rsidP="0058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620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1E0A2B1E" w14:textId="77777777" w:rsidR="00587864" w:rsidRPr="00C26995" w:rsidRDefault="00587864" w:rsidP="0058786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0724ED54" w14:textId="6726100F" w:rsidR="00587864" w:rsidRPr="00C26995" w:rsidRDefault="00587864" w:rsidP="00587864">
      <w:pPr>
        <w:tabs>
          <w:tab w:val="clear" w:pos="454"/>
          <w:tab w:val="clear" w:pos="907"/>
          <w:tab w:val="left" w:pos="900"/>
        </w:tabs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="00764417" w:rsidRPr="00C26995">
        <w:rPr>
          <w:rFonts w:ascii="Angsana New" w:hAnsi="Angsana New" w:hint="cs"/>
          <w:sz w:val="30"/>
          <w:szCs w:val="30"/>
          <w:cs/>
        </w:rPr>
        <w:t>ธันวาคม</w:t>
      </w:r>
      <w:r w:rsidRPr="00C2699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</w:t>
      </w:r>
      <w:r w:rsidR="00071FDD" w:rsidRPr="00C26995">
        <w:rPr>
          <w:rFonts w:ascii="Angsana New" w:hAnsi="Angsana New" w:hint="cs"/>
          <w:sz w:val="30"/>
          <w:szCs w:val="30"/>
          <w:cs/>
        </w:rPr>
        <w:t>ม</w:t>
      </w:r>
      <w:r w:rsidR="00C34F2C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="00C34F2C"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154</w:t>
      </w:r>
      <w:r w:rsidR="00AC1A0D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06</w:t>
      </w:r>
      <w:r w:rsidR="00882CF6" w:rsidRPr="00C26995">
        <w:rPr>
          <w:rFonts w:cs="Times New Roman"/>
          <w:szCs w:val="22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ล้านบาท สกุลเหรียญออสเตรเลียเป็นจำนวนเงินรวม</w:t>
      </w:r>
      <w:r w:rsidR="00C34F2C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748</w:t>
      </w:r>
      <w:r w:rsidR="00C34F2C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04</w:t>
      </w:r>
      <w:r w:rsidR="00882CF6" w:rsidRPr="00C26995">
        <w:rPr>
          <w:rFonts w:cs="Times New Roman"/>
          <w:szCs w:val="22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="00A16E63" w:rsidRPr="00C26995">
        <w:rPr>
          <w:rFonts w:ascii="Angsana New" w:hAnsi="Angsana New" w:hint="cs"/>
          <w:sz w:val="30"/>
          <w:szCs w:val="30"/>
          <w:cs/>
        </w:rPr>
        <w:t>และสกุลเงินเหรียญสหรัฐอเมริกาเป็นจำนวนรวม</w:t>
      </w:r>
      <w:r w:rsidR="00071FD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411</w:t>
      </w:r>
      <w:r w:rsidR="00AC1A0D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05</w:t>
      </w:r>
      <w:r w:rsidR="00882CF6" w:rsidRPr="00C26995">
        <w:rPr>
          <w:rFonts w:cs="Times New Roman"/>
          <w:szCs w:val="22"/>
        </w:rPr>
        <w:t xml:space="preserve"> </w:t>
      </w:r>
      <w:r w:rsidR="00A16E63" w:rsidRPr="00C26995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C26995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="00D5594C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D5594C" w:rsidRPr="00C2699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2567</w:t>
      </w:r>
      <w:r w:rsidR="00D5594C" w:rsidRPr="00C26995">
        <w:rPr>
          <w:rFonts w:ascii="Angsana New" w:hAnsi="Angsana New"/>
          <w:i/>
          <w:iCs/>
          <w:sz w:val="30"/>
          <w:szCs w:val="30"/>
        </w:rPr>
        <w:t xml:space="preserve">: </w:t>
      </w:r>
      <w:r w:rsidR="008A1ADE" w:rsidRPr="00C26995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5</w:t>
      </w:r>
      <w:r w:rsidR="00B05FEB" w:rsidRPr="00C26995">
        <w:rPr>
          <w:rFonts w:ascii="Angsana New" w:hAnsi="Angsana New"/>
          <w:i/>
          <w:iCs/>
          <w:sz w:val="30"/>
          <w:szCs w:val="30"/>
        </w:rPr>
        <w:t>,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414</w:t>
      </w:r>
      <w:r w:rsidR="00B05FEB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70</w:t>
      </w:r>
      <w:r w:rsidR="0041183E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8A1ADE" w:rsidRPr="00C26995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15</w:t>
      </w:r>
      <w:r w:rsidR="008A1ADE" w:rsidRPr="00C26995">
        <w:rPr>
          <w:rFonts w:ascii="Angsana New" w:hAnsi="Angsana New"/>
          <w:i/>
          <w:iCs/>
          <w:sz w:val="30"/>
          <w:szCs w:val="30"/>
        </w:rPr>
        <w:t>,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000</w:t>
      </w:r>
      <w:r w:rsidR="008A1ADE" w:rsidRPr="00C26995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สกุลเหรียญออสเตรเลียเป็นจำนวนเงินรวม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812</w:t>
      </w:r>
      <w:r w:rsidR="00B05FEB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72</w:t>
      </w:r>
      <w:r w:rsidR="0041183E" w:rsidRPr="00C26995">
        <w:rPr>
          <w:rFonts w:ascii="Angsana New" w:hAnsi="Angsana New"/>
          <w:sz w:val="30"/>
          <w:szCs w:val="30"/>
        </w:rPr>
        <w:t xml:space="preserve"> </w:t>
      </w:r>
      <w:r w:rsidR="008A1ADE" w:rsidRPr="00C26995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ล้านเหรียญออสเตรเลีย และสกุลเงินเหรียญสหรัฐอเมริกา เป็นจำนวนรวม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158</w:t>
      </w:r>
      <w:r w:rsidR="00B05FEB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10</w:t>
      </w:r>
      <w:r w:rsidR="0041183E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8A1ADE" w:rsidRPr="00C26995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3634DF" w:rsidRPr="00C2699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EB1514F" w14:textId="77777777" w:rsidR="008537DE" w:rsidRPr="00C26995" w:rsidRDefault="008537DE" w:rsidP="00267A96">
      <w:pPr>
        <w:tabs>
          <w:tab w:val="clear" w:pos="454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63891A77" w14:textId="77777777" w:rsidR="008537DE" w:rsidRPr="00C26995" w:rsidRDefault="008537DE" w:rsidP="00D7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 w:hanging="90"/>
        <w:rPr>
          <w:rFonts w:ascii="Angsana New" w:hAnsi="Angsana New"/>
          <w:b/>
          <w:bCs/>
          <w:sz w:val="30"/>
          <w:szCs w:val="30"/>
        </w:rPr>
      </w:pPr>
      <w:r w:rsidRPr="00C26995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DC92E1C" w14:textId="77777777" w:rsidR="008537DE" w:rsidRPr="00C26995" w:rsidRDefault="008537DE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9FAAAB5" w14:textId="00E65AE7" w:rsidR="00267A96" w:rsidRPr="00C26995" w:rsidRDefault="008537DE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77235" w:rsidRPr="00A77235">
        <w:rPr>
          <w:rFonts w:ascii="Angsana New" w:hAnsi="Angsana New"/>
          <w:sz w:val="30"/>
          <w:szCs w:val="30"/>
          <w:lang w:val="en-US" w:bidi="th-TH"/>
        </w:rPr>
        <w:t>1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% 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26995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54697B" w:rsidRPr="00C26995">
        <w:rPr>
          <w:rFonts w:ascii="Angsana New" w:hAnsi="Angsana New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73C6FC" w14:textId="433EB2F0" w:rsidR="0054697B" w:rsidRPr="00C26995" w:rsidRDefault="0054697B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763709C" w14:textId="1CE3FF32" w:rsidR="003018E0" w:rsidRPr="00C26995" w:rsidRDefault="0030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  <w:r w:rsidRPr="00C26995">
        <w:rPr>
          <w:rFonts w:ascii="Angsana New" w:hAnsi="Angsana New"/>
          <w:sz w:val="24"/>
          <w:szCs w:val="24"/>
        </w:rPr>
        <w:br w:type="page"/>
      </w: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54697B" w:rsidRPr="00C26995" w14:paraId="4C4BFA80" w14:textId="77777777" w:rsidTr="00D11C39">
        <w:tc>
          <w:tcPr>
            <w:tcW w:w="2700" w:type="dxa"/>
            <w:vAlign w:val="bottom"/>
          </w:tcPr>
          <w:p w14:paraId="64A5743B" w14:textId="77777777" w:rsidR="0054697B" w:rsidRPr="00C26995" w:rsidRDefault="0054697B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3A68EE99" w14:textId="77777777" w:rsidR="0054697B" w:rsidRPr="00C26995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6964463" w14:textId="77777777" w:rsidR="0054697B" w:rsidRPr="00C26995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CA7DE1" w14:textId="77777777" w:rsidR="0054697B" w:rsidRPr="00C26995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C4B03"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37DE" w:rsidRPr="00C26995" w14:paraId="12CC12AC" w14:textId="77777777" w:rsidTr="00D11C39">
        <w:tc>
          <w:tcPr>
            <w:tcW w:w="2700" w:type="dxa"/>
            <w:vAlign w:val="bottom"/>
            <w:hideMark/>
          </w:tcPr>
          <w:p w14:paraId="19D5F192" w14:textId="77777777" w:rsidR="008537DE" w:rsidRPr="00C26995" w:rsidRDefault="0054697B" w:rsidP="0054697B">
            <w:pPr>
              <w:pStyle w:val="NoSpacing"/>
              <w:ind w:right="-1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3FA12530" w14:textId="6D6A424F" w:rsidR="008537DE" w:rsidRPr="00C26995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77235" w:rsidRPr="00A772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241C704A" w14:textId="77777777" w:rsidR="008537DE" w:rsidRPr="00C26995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20C9627" w14:textId="3ACC5F07" w:rsidR="008537DE" w:rsidRPr="00C26995" w:rsidRDefault="008537DE" w:rsidP="00062430">
            <w:pPr>
              <w:pStyle w:val="Pa38"/>
              <w:ind w:hanging="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77235" w:rsidRPr="00A772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7E95D1D" w14:textId="77777777" w:rsidR="008537DE" w:rsidRPr="00C26995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7EA6009E" w14:textId="6CD746EB" w:rsidR="008537DE" w:rsidRPr="00C26995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77235" w:rsidRPr="00A772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1729A7F" w14:textId="77777777" w:rsidR="008537DE" w:rsidRPr="00C26995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49DBF98" w14:textId="3ECA4980" w:rsidR="008537DE" w:rsidRPr="00C26995" w:rsidRDefault="008537DE" w:rsidP="00062430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77235" w:rsidRPr="00A772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</w:tr>
      <w:tr w:rsidR="008537DE" w:rsidRPr="00C26995" w14:paraId="26D31F6F" w14:textId="77777777" w:rsidTr="00D11C39">
        <w:tc>
          <w:tcPr>
            <w:tcW w:w="2700" w:type="dxa"/>
            <w:vAlign w:val="bottom"/>
          </w:tcPr>
          <w:p w14:paraId="39F50BE7" w14:textId="77777777" w:rsidR="008537DE" w:rsidRPr="00C26995" w:rsidRDefault="008537DE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67856" w14:textId="77777777" w:rsidR="008537DE" w:rsidRPr="00C26995" w:rsidRDefault="008537DE" w:rsidP="008537D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764417"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537DE" w:rsidRPr="00C26995" w14:paraId="7E5313F0" w14:textId="77777777" w:rsidTr="00D11C39">
        <w:tc>
          <w:tcPr>
            <w:tcW w:w="2700" w:type="dxa"/>
            <w:vAlign w:val="bottom"/>
          </w:tcPr>
          <w:p w14:paraId="0C69B4E7" w14:textId="38AB37A0" w:rsidR="008537DE" w:rsidRPr="00C26995" w:rsidRDefault="00A77235" w:rsidP="008537D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4E4DB1A6" w14:textId="77777777" w:rsidR="008537DE" w:rsidRPr="00C26995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A4FBD5" w14:textId="77777777" w:rsidR="008537DE" w:rsidRPr="00C26995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DDBA3" w14:textId="77777777" w:rsidR="008537DE" w:rsidRPr="00C26995" w:rsidRDefault="008537DE" w:rsidP="00E64444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C00470" w14:textId="77777777" w:rsidR="008537DE" w:rsidRPr="00C26995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76F8DA" w14:textId="77777777" w:rsidR="008537DE" w:rsidRPr="00C26995" w:rsidRDefault="008537DE" w:rsidP="008519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35BDEE" w14:textId="77777777" w:rsidR="008537DE" w:rsidRPr="00C26995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0C41B2C" w14:textId="77777777" w:rsidR="008537DE" w:rsidRPr="00C26995" w:rsidRDefault="008537DE" w:rsidP="00054A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172" w:rsidRPr="00C26995" w14:paraId="435FB729" w14:textId="77777777" w:rsidTr="00D11C39">
        <w:tc>
          <w:tcPr>
            <w:tcW w:w="2700" w:type="dxa"/>
            <w:vAlign w:val="bottom"/>
          </w:tcPr>
          <w:p w14:paraId="5430DDCA" w14:textId="77777777" w:rsidR="00A74172" w:rsidRPr="00C26995" w:rsidRDefault="00A74172" w:rsidP="00A7417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71B980A5" w14:textId="77777777" w:rsidR="00A74172" w:rsidRPr="00C26995" w:rsidRDefault="00A74172" w:rsidP="00A7417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74893A37" w14:textId="0CC29790" w:rsidR="00A74172" w:rsidRPr="00C26995" w:rsidRDefault="005743EB" w:rsidP="005F4DA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F8B4EFC" w14:textId="77777777" w:rsidR="00A74172" w:rsidRPr="00C26995" w:rsidRDefault="00A74172" w:rsidP="00A7417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61EEE4" w14:textId="64135510" w:rsidR="00A74172" w:rsidRPr="00C26995" w:rsidRDefault="00A77235" w:rsidP="005F4DA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 w:rsidR="005743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80" w:type="dxa"/>
            <w:vAlign w:val="bottom"/>
          </w:tcPr>
          <w:p w14:paraId="7E167665" w14:textId="77777777" w:rsidR="00A74172" w:rsidRPr="00C26995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EC8EB2A" w14:textId="4CEA4BAA" w:rsidR="00A74172" w:rsidRPr="00C26995" w:rsidRDefault="005743EB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127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615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F28871" w14:textId="77777777" w:rsidR="00A74172" w:rsidRPr="00C26995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F693D41" w14:textId="7959F8E6" w:rsidR="00A74172" w:rsidRPr="00C26995" w:rsidRDefault="00A77235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127</w:t>
            </w:r>
            <w:r w:rsidR="005743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A74172" w:rsidRPr="00C26995" w14:paraId="0649F9BD" w14:textId="77777777" w:rsidTr="00D11C39">
        <w:tc>
          <w:tcPr>
            <w:tcW w:w="2700" w:type="dxa"/>
            <w:vAlign w:val="bottom"/>
          </w:tcPr>
          <w:p w14:paraId="4A0283D9" w14:textId="77777777" w:rsidR="00A74172" w:rsidRPr="00C26995" w:rsidRDefault="00A74172" w:rsidP="00A7417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5D890182" w14:textId="0CC3F9FF" w:rsidR="00A74172" w:rsidRPr="00C26995" w:rsidRDefault="00A77235" w:rsidP="00A7417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6C0BC4B8" w14:textId="77777777" w:rsidR="00A74172" w:rsidRPr="00C26995" w:rsidRDefault="00A74172" w:rsidP="00A7417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6C7A6" w14:textId="0ED63C80" w:rsidR="00A74172" w:rsidRPr="00C26995" w:rsidRDefault="00153B07" w:rsidP="00A741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A5E812" w14:textId="77777777" w:rsidR="00A74172" w:rsidRPr="00C26995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C4E04A" w14:textId="185E91B6" w:rsidR="00A74172" w:rsidRPr="00C26995" w:rsidRDefault="00153B07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 w:firstLine="1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DD6A59" w14:textId="77777777" w:rsidR="00A74172" w:rsidRPr="00C26995" w:rsidRDefault="00A74172" w:rsidP="00A74172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245AEA6" w14:textId="7F08AD09" w:rsidR="00A74172" w:rsidRPr="00C26995" w:rsidRDefault="00153B07" w:rsidP="00A7417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3F2" w:rsidRPr="00C26995" w14:paraId="3F0BCB98" w14:textId="77777777" w:rsidTr="00D11C39">
        <w:tc>
          <w:tcPr>
            <w:tcW w:w="2700" w:type="dxa"/>
            <w:vAlign w:val="bottom"/>
          </w:tcPr>
          <w:p w14:paraId="5EFE7C8F" w14:textId="77777777" w:rsidR="00DE23F2" w:rsidRPr="00C26995" w:rsidRDefault="00DE23F2" w:rsidP="00DE23F2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63FD5CED" w14:textId="77777777" w:rsidR="00DE23F2" w:rsidRPr="00C26995" w:rsidRDefault="00DE23F2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2EE48" w14:textId="77777777" w:rsidR="00DE23F2" w:rsidRPr="00C26995" w:rsidRDefault="00DE23F2" w:rsidP="00DE23F2">
            <w:pPr>
              <w:pStyle w:val="NoSpacing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DBEF22" w14:textId="77777777" w:rsidR="00DE23F2" w:rsidRPr="00C26995" w:rsidRDefault="00DE23F2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1E748" w14:textId="77777777" w:rsidR="00DE23F2" w:rsidRPr="00C26995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  <w:vAlign w:val="bottom"/>
          </w:tcPr>
          <w:p w14:paraId="25C29FA2" w14:textId="77777777" w:rsidR="00DE23F2" w:rsidRPr="00C26995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672C199" w14:textId="77777777" w:rsidR="00DE23F2" w:rsidRPr="00C26995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6B79E9D0" w14:textId="77777777" w:rsidR="00DE23F2" w:rsidRPr="00C26995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E23F2" w:rsidRPr="00C26995" w14:paraId="79259613" w14:textId="77777777" w:rsidTr="00D11C39">
        <w:tc>
          <w:tcPr>
            <w:tcW w:w="2700" w:type="dxa"/>
            <w:vAlign w:val="bottom"/>
          </w:tcPr>
          <w:p w14:paraId="428E69F3" w14:textId="42B9B80E" w:rsidR="00DE23F2" w:rsidRPr="00C26995" w:rsidRDefault="00A77235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6C83600C" w14:textId="77777777" w:rsidR="00DE23F2" w:rsidRPr="00C26995" w:rsidRDefault="00DE23F2" w:rsidP="00976A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08A539" w14:textId="77777777" w:rsidR="00DE23F2" w:rsidRPr="00C26995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72EBB" w14:textId="77777777" w:rsidR="00DE23F2" w:rsidRPr="00C26995" w:rsidRDefault="00DE23F2" w:rsidP="00976A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88B086" w14:textId="77777777" w:rsidR="00DE23F2" w:rsidRPr="00C26995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E8D06E" w14:textId="77777777" w:rsidR="00DE23F2" w:rsidRPr="00C26995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90FE4E" w14:textId="77777777" w:rsidR="00DE23F2" w:rsidRPr="00C26995" w:rsidRDefault="00DE23F2" w:rsidP="00976AEE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878B0DA" w14:textId="77777777" w:rsidR="00DE23F2" w:rsidRPr="00C26995" w:rsidRDefault="00DE23F2" w:rsidP="00976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FEB" w:rsidRPr="00C26995" w14:paraId="03CDE3F8" w14:textId="77777777" w:rsidTr="00D11C39">
        <w:tc>
          <w:tcPr>
            <w:tcW w:w="2700" w:type="dxa"/>
            <w:vAlign w:val="bottom"/>
          </w:tcPr>
          <w:p w14:paraId="31FB52E9" w14:textId="77777777" w:rsidR="00B05FEB" w:rsidRPr="00C26995" w:rsidRDefault="00B05FEB" w:rsidP="00B05FE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11A87FCD" w14:textId="77777777" w:rsidR="00B05FEB" w:rsidRPr="00C26995" w:rsidRDefault="00B05FEB" w:rsidP="00B05FE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083B9612" w14:textId="78CD0342" w:rsidR="00B05FEB" w:rsidRPr="00C26995" w:rsidRDefault="00B05FEB" w:rsidP="00B05FE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0F8E5A9" w14:textId="77777777" w:rsidR="00B05FEB" w:rsidRPr="00C26995" w:rsidRDefault="00B05FEB" w:rsidP="00B05FE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8F7C48" w14:textId="466B67EA" w:rsidR="00B05FEB" w:rsidRPr="00C26995" w:rsidRDefault="00A77235" w:rsidP="00B05FE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  <w:r w:rsidR="00B05FEB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80" w:type="dxa"/>
            <w:vAlign w:val="bottom"/>
          </w:tcPr>
          <w:p w14:paraId="769FA19B" w14:textId="77777777" w:rsidR="00B05FEB" w:rsidRPr="00C26995" w:rsidRDefault="00B05FEB" w:rsidP="00B05FEB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7B423" w14:textId="5F0A3E99" w:rsidR="00B05FEB" w:rsidRPr="00C26995" w:rsidRDefault="00B05FEB" w:rsidP="00B05F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77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857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396943A" w14:textId="77777777" w:rsidR="00B05FEB" w:rsidRPr="00C26995" w:rsidRDefault="00B05FEB" w:rsidP="00B05FEB">
            <w:pPr>
              <w:pStyle w:val="NoSpacing"/>
              <w:tabs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2C17C63" w14:textId="397F4280" w:rsidR="00B05FEB" w:rsidRPr="00C26995" w:rsidRDefault="00A77235" w:rsidP="00B05F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77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B05FEB" w:rsidRPr="00C26995" w14:paraId="28005CE2" w14:textId="77777777" w:rsidTr="00D11C39">
        <w:tc>
          <w:tcPr>
            <w:tcW w:w="2700" w:type="dxa"/>
            <w:vAlign w:val="bottom"/>
            <w:hideMark/>
          </w:tcPr>
          <w:p w14:paraId="0CAF5A44" w14:textId="77777777" w:rsidR="00B05FEB" w:rsidRPr="00C26995" w:rsidRDefault="00B05FEB" w:rsidP="00B05FE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26ACE2" w14:textId="63D6AE6B" w:rsidR="00B05FEB" w:rsidRPr="00C26995" w:rsidRDefault="00A77235" w:rsidP="00B05FE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CC32D32" w14:textId="77777777" w:rsidR="00B05FEB" w:rsidRPr="00C26995" w:rsidRDefault="00B05FEB" w:rsidP="00B05FE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A9C1DD" w14:textId="760823D1" w:rsidR="00B05FEB" w:rsidRPr="00C26995" w:rsidRDefault="00B05FEB" w:rsidP="00B05FE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7F07F1" w14:textId="77777777" w:rsidR="00B05FEB" w:rsidRPr="00C26995" w:rsidRDefault="00B05FEB" w:rsidP="00B05FEB">
            <w:pPr>
              <w:pStyle w:val="NoSpacing"/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960550E" w14:textId="6D403CD1" w:rsidR="00B05FEB" w:rsidRPr="00C26995" w:rsidRDefault="00B05FEB" w:rsidP="00B05F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 w:firstLine="19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ABF63E" w14:textId="77777777" w:rsidR="00B05FEB" w:rsidRPr="00C26995" w:rsidRDefault="00B05FEB" w:rsidP="00B05FEB">
            <w:pPr>
              <w:pStyle w:val="NoSpacing"/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73128189" w14:textId="05F8CAFA" w:rsidR="00B05FEB" w:rsidRPr="00C26995" w:rsidRDefault="00B05FEB" w:rsidP="00B05F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F8042C" w14:textId="12CFD1DE" w:rsidR="0055094D" w:rsidRPr="00C26995" w:rsidRDefault="0055094D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8"/>
          <w:szCs w:val="28"/>
          <w:lang w:val="en-US"/>
        </w:rPr>
      </w:pPr>
    </w:p>
    <w:p w14:paraId="35C4DD0F" w14:textId="77777777" w:rsidR="009A706F" w:rsidRPr="00C26995" w:rsidRDefault="009A706F" w:rsidP="005125F4">
      <w:pPr>
        <w:pStyle w:val="ListParagraph"/>
        <w:numPr>
          <w:ilvl w:val="1"/>
          <w:numId w:val="18"/>
        </w:numPr>
        <w:tabs>
          <w:tab w:val="clear" w:pos="454"/>
          <w:tab w:val="clear" w:pos="504"/>
          <w:tab w:val="left" w:pos="630"/>
          <w:tab w:val="num" w:pos="1170"/>
        </w:tabs>
        <w:spacing w:line="240" w:lineRule="auto"/>
        <w:ind w:left="720" w:hanging="540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5C615074" w14:textId="77777777" w:rsidR="005C4B03" w:rsidRPr="00C26995" w:rsidRDefault="005C4B03" w:rsidP="00524675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586156" w14:textId="726DE1B2" w:rsidR="005C4B03" w:rsidRPr="00C26995" w:rsidRDefault="005C4B03" w:rsidP="005125F4">
      <w:pPr>
        <w:pStyle w:val="ListParagraph"/>
        <w:spacing w:line="240" w:lineRule="auto"/>
        <w:ind w:left="504" w:firstLine="126"/>
        <w:rPr>
          <w:rFonts w:ascii="Angsana New" w:hAnsi="Angsana New"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i/>
          <w:iCs/>
          <w:sz w:val="30"/>
          <w:szCs w:val="30"/>
          <w:cs/>
        </w:rPr>
        <w:t>(ค</w:t>
      </w:r>
      <w:r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1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059AE900" w14:textId="77777777" w:rsidR="009A706F" w:rsidRPr="00C26995" w:rsidRDefault="009A706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2E966CA" w14:textId="15F0A568" w:rsidR="00F235F3" w:rsidRPr="00C26995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A77235" w:rsidRPr="00A77235">
        <w:rPr>
          <w:rFonts w:ascii="Angsana New" w:hAnsi="Angsana New"/>
          <w:sz w:val="30"/>
          <w:szCs w:val="30"/>
          <w:lang w:val="en-US" w:bidi="th-TH"/>
        </w:rPr>
        <w:t>31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A77235" w:rsidRPr="00A77235">
        <w:rPr>
          <w:rFonts w:ascii="Angsana New" w:hAnsi="Angsana New"/>
          <w:sz w:val="30"/>
          <w:szCs w:val="30"/>
          <w:lang w:val="en-US" w:bidi="th-TH"/>
        </w:rPr>
        <w:t>2568</w:t>
      </w:r>
      <w:r w:rsidR="007B2315"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B2315" w:rsidRPr="00C26995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A77235" w:rsidRPr="00A77235">
        <w:rPr>
          <w:rFonts w:ascii="Angsana New" w:hAnsi="Angsana New"/>
          <w:sz w:val="30"/>
          <w:szCs w:val="30"/>
          <w:lang w:val="en-US" w:bidi="th-TH"/>
        </w:rPr>
        <w:t>2567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</w:t>
      </w:r>
      <w:r w:rsidR="005C4B03" w:rsidRPr="00C26995">
        <w:rPr>
          <w:rFonts w:ascii="Angsana New" w:hAnsi="Angsana New" w:hint="cs"/>
          <w:sz w:val="30"/>
          <w:szCs w:val="30"/>
          <w:cs/>
          <w:lang w:val="en-US" w:bidi="th-TH"/>
        </w:rPr>
        <w:t>จาก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</w:t>
      </w:r>
      <w:r w:rsidR="005C4B03" w:rsidRPr="00C26995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อัตราดอกเบี้ย</w:t>
      </w:r>
      <w:r w:rsidR="00351534"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A4B09">
        <w:rPr>
          <w:rFonts w:ascii="Angsana New" w:hAnsi="Angsana New" w:hint="cs"/>
          <w:sz w:val="30"/>
          <w:szCs w:val="30"/>
          <w:cs/>
          <w:lang w:val="en-US" w:bidi="th-TH"/>
        </w:rPr>
        <w:t>และความผันผวนด้านราคาพลังงาน</w:t>
      </w:r>
    </w:p>
    <w:p w14:paraId="642812C4" w14:textId="77777777" w:rsidR="006711BA" w:rsidRPr="00C26995" w:rsidRDefault="006711B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58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04"/>
        <w:gridCol w:w="989"/>
        <w:gridCol w:w="265"/>
        <w:gridCol w:w="1028"/>
        <w:gridCol w:w="248"/>
        <w:gridCol w:w="22"/>
        <w:gridCol w:w="877"/>
        <w:gridCol w:w="270"/>
        <w:gridCol w:w="868"/>
        <w:gridCol w:w="8"/>
        <w:gridCol w:w="238"/>
        <w:gridCol w:w="24"/>
        <w:gridCol w:w="841"/>
        <w:gridCol w:w="23"/>
        <w:gridCol w:w="35"/>
        <w:gridCol w:w="212"/>
        <w:gridCol w:w="23"/>
        <w:gridCol w:w="35"/>
        <w:gridCol w:w="971"/>
      </w:tblGrid>
      <w:tr w:rsidR="00AF02D9" w:rsidRPr="00C26995" w14:paraId="31AF4FC7" w14:textId="77777777" w:rsidTr="00371585">
        <w:trPr>
          <w:tblHeader/>
        </w:trPr>
        <w:tc>
          <w:tcPr>
            <w:tcW w:w="2604" w:type="dxa"/>
            <w:vAlign w:val="bottom"/>
          </w:tcPr>
          <w:p w14:paraId="30EC17C8" w14:textId="77777777" w:rsidR="00AF02D9" w:rsidRPr="00C26995" w:rsidRDefault="00AF02D9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6976" w:type="dxa"/>
            <w:gridSpan w:val="18"/>
          </w:tcPr>
          <w:p w14:paraId="6C591CB5" w14:textId="77777777" w:rsidR="00AF02D9" w:rsidRPr="00C26995" w:rsidRDefault="00AF02D9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F56BC3" w:rsidRPr="00C26995" w14:paraId="679435C9" w14:textId="77777777" w:rsidTr="00371585">
        <w:trPr>
          <w:tblHeader/>
        </w:trPr>
        <w:tc>
          <w:tcPr>
            <w:tcW w:w="2604" w:type="dxa"/>
            <w:vAlign w:val="bottom"/>
          </w:tcPr>
          <w:p w14:paraId="2D94613B" w14:textId="6FF6AF16" w:rsidR="00A52A0F" w:rsidRPr="00C2699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429" w:type="dxa"/>
            <w:gridSpan w:val="6"/>
            <w:vAlign w:val="bottom"/>
          </w:tcPr>
          <w:p w14:paraId="3062E967" w14:textId="3C04400E" w:rsidR="00A52A0F" w:rsidRPr="00C26995" w:rsidRDefault="00A77235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DA0ED82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78" w:type="dxa"/>
            <w:gridSpan w:val="11"/>
          </w:tcPr>
          <w:p w14:paraId="01C46CF2" w14:textId="26EB9C4D" w:rsidR="00A52A0F" w:rsidRPr="00C26995" w:rsidRDefault="00A77235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F56BC3" w:rsidRPr="00C26995" w14:paraId="6A9183D6" w14:textId="77777777" w:rsidTr="00371585">
        <w:trPr>
          <w:tblHeader/>
        </w:trPr>
        <w:tc>
          <w:tcPr>
            <w:tcW w:w="2604" w:type="dxa"/>
            <w:vAlign w:val="bottom"/>
          </w:tcPr>
          <w:p w14:paraId="3BE050DD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29" w:type="dxa"/>
            <w:gridSpan w:val="6"/>
            <w:vAlign w:val="bottom"/>
          </w:tcPr>
          <w:p w14:paraId="278B0DE5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1CA0DB57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8" w:type="dxa"/>
            <w:gridSpan w:val="11"/>
          </w:tcPr>
          <w:p w14:paraId="620B6794" w14:textId="77777777" w:rsidR="00A52A0F" w:rsidRPr="00C26995" w:rsidRDefault="00F461D6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F56BC3" w:rsidRPr="00C26995" w14:paraId="60D0CC3E" w14:textId="77777777" w:rsidTr="00371585">
        <w:trPr>
          <w:tblHeader/>
        </w:trPr>
        <w:tc>
          <w:tcPr>
            <w:tcW w:w="2604" w:type="dxa"/>
            <w:vAlign w:val="bottom"/>
          </w:tcPr>
          <w:p w14:paraId="6B7B983C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F8C1A6C" w14:textId="49CA53B4" w:rsidR="00A52A0F" w:rsidRPr="00C26995" w:rsidRDefault="00A52A0F" w:rsidP="00063EF2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="00F461D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65" w:type="dxa"/>
            <w:vAlign w:val="bottom"/>
          </w:tcPr>
          <w:p w14:paraId="3CDE9F57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3939B0E" w14:textId="7A19F5FA" w:rsidR="00A52A0F" w:rsidRPr="00C26995" w:rsidRDefault="00A52A0F" w:rsidP="006F7691">
            <w:pPr>
              <w:pStyle w:val="block"/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F461D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ปีแต่ไม่เกิน 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10B048BF" w14:textId="77777777" w:rsidR="00A52A0F" w:rsidRPr="00C26995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55E38700" w14:textId="4D329138" w:rsidR="00A52A0F" w:rsidRPr="00C26995" w:rsidRDefault="00524675" w:rsidP="00FB4843">
            <w:pPr>
              <w:pStyle w:val="block"/>
              <w:spacing w:after="0" w:line="240" w:lineRule="atLeast"/>
              <w:ind w:left="-83" w:right="-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14BEED02" w14:textId="77777777" w:rsidR="00A52A0F" w:rsidRPr="00C2699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7B972FAD" w14:textId="2DCD9ABC" w:rsidR="00A52A0F" w:rsidRPr="00C2699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="00F461D6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gridSpan w:val="3"/>
            <w:vAlign w:val="bottom"/>
          </w:tcPr>
          <w:p w14:paraId="720D0AC3" w14:textId="77777777" w:rsidR="00A52A0F" w:rsidRPr="00C2699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3"/>
            <w:vAlign w:val="bottom"/>
          </w:tcPr>
          <w:p w14:paraId="7962D20C" w14:textId="3B278B95" w:rsidR="00A52A0F" w:rsidRPr="00C2699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ปีแต่ไม่</w:t>
            </w:r>
            <w:r w:rsidR="006F7691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gridSpan w:val="3"/>
            <w:vAlign w:val="bottom"/>
          </w:tcPr>
          <w:p w14:paraId="5F211643" w14:textId="77777777" w:rsidR="00A52A0F" w:rsidRPr="00C26995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135FE494" w14:textId="05CBB4DE" w:rsidR="00A52A0F" w:rsidRPr="00C26995" w:rsidRDefault="00A52A0F" w:rsidP="00063EF2">
            <w:pPr>
              <w:pStyle w:val="block"/>
              <w:spacing w:after="0" w:line="240" w:lineRule="atLeast"/>
              <w:ind w:left="-83"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062430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162517" w:rsidRPr="00C26995" w14:paraId="62E116CB" w14:textId="77777777" w:rsidTr="00371585">
        <w:tc>
          <w:tcPr>
            <w:tcW w:w="2604" w:type="dxa"/>
            <w:vAlign w:val="bottom"/>
          </w:tcPr>
          <w:p w14:paraId="527B9C92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976" w:type="dxa"/>
            <w:gridSpan w:val="18"/>
            <w:vAlign w:val="bottom"/>
          </w:tcPr>
          <w:p w14:paraId="2502436B" w14:textId="1F4BAC9C" w:rsidR="00162517" w:rsidRPr="00C26995" w:rsidRDefault="00162517" w:rsidP="00162517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62517" w:rsidRPr="00C26995" w14:paraId="29961683" w14:textId="77777777" w:rsidTr="00371585">
        <w:tc>
          <w:tcPr>
            <w:tcW w:w="2604" w:type="dxa"/>
            <w:vAlign w:val="bottom"/>
          </w:tcPr>
          <w:p w14:paraId="1D2B75B4" w14:textId="3DE8258D" w:rsidR="00162517" w:rsidRPr="00C26995" w:rsidRDefault="00162517" w:rsidP="00B05FEB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89" w:type="dxa"/>
            <w:vAlign w:val="bottom"/>
          </w:tcPr>
          <w:p w14:paraId="274F441F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26F528EA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62F4FB5" w14:textId="77777777" w:rsidR="00162517" w:rsidRPr="00C26995" w:rsidRDefault="00162517" w:rsidP="00B05FEB">
            <w:pPr>
              <w:pStyle w:val="block"/>
              <w:tabs>
                <w:tab w:val="left" w:pos="0"/>
              </w:tabs>
              <w:spacing w:after="0" w:line="240" w:lineRule="atLeast"/>
              <w:ind w:left="0" w:right="-144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0119D29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EC6EF88" w14:textId="77777777" w:rsidR="00162517" w:rsidRPr="00C26995" w:rsidRDefault="00162517" w:rsidP="00C07E9D">
            <w:pPr>
              <w:pStyle w:val="block"/>
              <w:spacing w:after="0" w:line="240" w:lineRule="atLeast"/>
              <w:ind w:left="-105" w:right="-55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E012BD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5F3BDE6F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D1393E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38DCF18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24EC82D" w14:textId="77777777" w:rsidR="00162517" w:rsidRPr="00C26995" w:rsidRDefault="00162517" w:rsidP="00B05FEB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gridSpan w:val="3"/>
            <w:vAlign w:val="bottom"/>
          </w:tcPr>
          <w:p w14:paraId="436234F3" w14:textId="77777777" w:rsidR="00162517" w:rsidRPr="00C26995" w:rsidRDefault="00162517" w:rsidP="00B05FEB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</w:tr>
      <w:tr w:rsidR="00162517" w:rsidRPr="00C26995" w14:paraId="3B1258B7" w14:textId="77777777" w:rsidTr="00371585">
        <w:tc>
          <w:tcPr>
            <w:tcW w:w="2604" w:type="dxa"/>
            <w:vAlign w:val="bottom"/>
          </w:tcPr>
          <w:p w14:paraId="7CE6A77D" w14:textId="49E2D3D1" w:rsidR="00162517" w:rsidRPr="00C26995" w:rsidRDefault="00162517" w:rsidP="00162517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สัญญาแลกเปลี่ยนอัตร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า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989" w:type="dxa"/>
            <w:vAlign w:val="bottom"/>
          </w:tcPr>
          <w:p w14:paraId="37B4589A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CB7DEE5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4EEAD97" w14:textId="77777777" w:rsidR="00162517" w:rsidRPr="00C26995" w:rsidRDefault="00162517" w:rsidP="00162517">
            <w:pPr>
              <w:pStyle w:val="block"/>
              <w:tabs>
                <w:tab w:val="left" w:pos="0"/>
              </w:tabs>
              <w:spacing w:after="0" w:line="240" w:lineRule="atLeast"/>
              <w:ind w:left="0" w:right="-144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3864EBF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287EDDF" w14:textId="77777777" w:rsidR="00162517" w:rsidRPr="00C26995" w:rsidRDefault="00162517" w:rsidP="00162517">
            <w:pPr>
              <w:pStyle w:val="block"/>
              <w:spacing w:after="0" w:line="240" w:lineRule="atLeast"/>
              <w:ind w:left="-105" w:right="-55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BD60DA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333940B2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3673BAAA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0CCE8F9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0124A70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gridSpan w:val="3"/>
            <w:vAlign w:val="bottom"/>
          </w:tcPr>
          <w:p w14:paraId="78BE6414" w14:textId="77777777" w:rsidR="00162517" w:rsidRPr="00C26995" w:rsidRDefault="00162517" w:rsidP="00162517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</w:tr>
      <w:tr w:rsidR="00162517" w:rsidRPr="00C26995" w14:paraId="49476ACA" w14:textId="77777777" w:rsidTr="00371585">
        <w:tc>
          <w:tcPr>
            <w:tcW w:w="2604" w:type="dxa"/>
            <w:vAlign w:val="bottom"/>
          </w:tcPr>
          <w:p w14:paraId="5D3BE01B" w14:textId="1DE4E2CD" w:rsidR="00162517" w:rsidRPr="00C26995" w:rsidRDefault="00162517" w:rsidP="00162517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สุทธิ 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989" w:type="dxa"/>
            <w:vAlign w:val="bottom"/>
          </w:tcPr>
          <w:p w14:paraId="5D114BF1" w14:textId="0DFF4188" w:rsidR="00162517" w:rsidRPr="00C26995" w:rsidRDefault="00162517" w:rsidP="00162517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7B9B381C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0CC48907" w14:textId="764B1716" w:rsidR="00162517" w:rsidRPr="005F4DA9" w:rsidRDefault="00162517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637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512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6AC998F3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2FD8016" w14:textId="04CD4D3C" w:rsidR="00162517" w:rsidRPr="005F4DA9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280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70" w:type="dxa"/>
          </w:tcPr>
          <w:p w14:paraId="6227B5B7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87312A3" w14:textId="494BDC8B" w:rsidR="00162517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17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38" w:type="dxa"/>
            <w:vAlign w:val="bottom"/>
          </w:tcPr>
          <w:p w14:paraId="619EB2EE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20434BC0" w14:textId="56C82CF5" w:rsidR="00162517" w:rsidRPr="005F4DA9" w:rsidRDefault="00162517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351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50BDBED2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gridSpan w:val="3"/>
            <w:vAlign w:val="bottom"/>
          </w:tcPr>
          <w:p w14:paraId="1A4E4F5D" w14:textId="2970380B" w:rsidR="00162517" w:rsidRPr="005F4DA9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074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162517" w:rsidRPr="00C26995" w14:paraId="49D4D7E2" w14:textId="77777777" w:rsidTr="00371585">
        <w:tc>
          <w:tcPr>
            <w:tcW w:w="2604" w:type="dxa"/>
            <w:vAlign w:val="bottom"/>
          </w:tcPr>
          <w:p w14:paraId="46D12A35" w14:textId="70DD9F32" w:rsidR="00162517" w:rsidRPr="00C26995" w:rsidRDefault="00162517" w:rsidP="00162517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อัตราดอกเบี้ยคงที่เฉลี่ย</w:t>
            </w:r>
            <w:r w:rsidRPr="00C26995"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989" w:type="dxa"/>
            <w:vAlign w:val="bottom"/>
          </w:tcPr>
          <w:p w14:paraId="614D1303" w14:textId="1481B927" w:rsidR="00162517" w:rsidRPr="00C26995" w:rsidRDefault="00162517" w:rsidP="00162517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64DF392C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62A13A14" w14:textId="0E8A86F6" w:rsidR="00162517" w:rsidRPr="005F4DA9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48" w:type="dxa"/>
            <w:vAlign w:val="bottom"/>
          </w:tcPr>
          <w:p w14:paraId="5E3DFD16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B231D72" w14:textId="58D484AE" w:rsidR="00162517" w:rsidRPr="005F4DA9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853E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2D59D5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FDC1BCB" w14:textId="7966DABF" w:rsidR="00162517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8" w:type="dxa"/>
            <w:vAlign w:val="bottom"/>
          </w:tcPr>
          <w:p w14:paraId="2A23054D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C8F2A8D" w14:textId="747CCEC5" w:rsidR="00162517" w:rsidRPr="005F4DA9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gridSpan w:val="3"/>
            <w:vAlign w:val="bottom"/>
          </w:tcPr>
          <w:p w14:paraId="3B6012F4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gridSpan w:val="3"/>
            <w:vAlign w:val="bottom"/>
          </w:tcPr>
          <w:p w14:paraId="6FC3E92A" w14:textId="15BEE2B2" w:rsidR="00162517" w:rsidRPr="005F4DA9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162517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247A1F" w:rsidRPr="00C26995" w14:paraId="70131D71" w14:textId="77777777" w:rsidTr="00371585">
        <w:tc>
          <w:tcPr>
            <w:tcW w:w="2604" w:type="dxa"/>
            <w:vAlign w:val="bottom"/>
          </w:tcPr>
          <w:p w14:paraId="3C5FFE3C" w14:textId="77777777" w:rsidR="00247A1F" w:rsidRPr="00C26995" w:rsidRDefault="00247A1F" w:rsidP="00162517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976" w:type="dxa"/>
            <w:gridSpan w:val="18"/>
            <w:vAlign w:val="bottom"/>
          </w:tcPr>
          <w:p w14:paraId="688FCF5D" w14:textId="4B131127" w:rsidR="00247A1F" w:rsidRPr="00C26995" w:rsidRDefault="00247A1F" w:rsidP="00247A1F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62517" w:rsidRPr="00C26995" w14:paraId="00F132C9" w14:textId="77777777" w:rsidTr="00371585">
        <w:tc>
          <w:tcPr>
            <w:tcW w:w="2604" w:type="dxa"/>
            <w:vAlign w:val="bottom"/>
          </w:tcPr>
          <w:p w14:paraId="5BDA721D" w14:textId="14ECEA64" w:rsidR="00162517" w:rsidRPr="00C26995" w:rsidRDefault="00162517" w:rsidP="00162517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จากความผันผวน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ด้านราคาพลังงาน</w:t>
            </w:r>
          </w:p>
        </w:tc>
        <w:tc>
          <w:tcPr>
            <w:tcW w:w="989" w:type="dxa"/>
            <w:vAlign w:val="bottom"/>
          </w:tcPr>
          <w:p w14:paraId="6658B77F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48471BA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180BF0AC" w14:textId="77777777" w:rsidR="00162517" w:rsidRPr="00C26995" w:rsidRDefault="00162517" w:rsidP="00162517">
            <w:pPr>
              <w:pStyle w:val="block"/>
              <w:tabs>
                <w:tab w:val="left" w:pos="0"/>
              </w:tabs>
              <w:spacing w:after="0" w:line="240" w:lineRule="atLeast"/>
              <w:ind w:left="0" w:right="-144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D1CB2F4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10A0484" w14:textId="77777777" w:rsidR="00162517" w:rsidRPr="00C26995" w:rsidRDefault="00162517" w:rsidP="00162517">
            <w:pPr>
              <w:pStyle w:val="block"/>
              <w:spacing w:after="0" w:line="240" w:lineRule="atLeast"/>
              <w:ind w:left="-105" w:right="-55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5C3FE7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760C55CF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5244DEAF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8" w:type="dxa"/>
            <w:gridSpan w:val="3"/>
            <w:vAlign w:val="bottom"/>
          </w:tcPr>
          <w:p w14:paraId="371FBC69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78BE401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CB6EEBA" w14:textId="77777777" w:rsidR="00162517" w:rsidRPr="00C26995" w:rsidRDefault="00162517" w:rsidP="00162517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</w:tc>
      </w:tr>
      <w:tr w:rsidR="00162517" w:rsidRPr="00C26995" w14:paraId="7D9B73C4" w14:textId="77777777" w:rsidTr="00371585">
        <w:tc>
          <w:tcPr>
            <w:tcW w:w="2604" w:type="dxa"/>
            <w:vAlign w:val="bottom"/>
          </w:tcPr>
          <w:p w14:paraId="018F1638" w14:textId="3AD99209" w:rsidR="00162517" w:rsidRPr="00C26995" w:rsidRDefault="00162517" w:rsidP="00162517">
            <w:pPr>
              <w:pStyle w:val="block"/>
              <w:spacing w:after="0" w:line="240" w:lineRule="atLeast"/>
              <w:ind w:left="0" w:right="-490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อนุพันธ์ที่เกี่ยวกับพลังงาน</w:t>
            </w:r>
          </w:p>
        </w:tc>
        <w:tc>
          <w:tcPr>
            <w:tcW w:w="989" w:type="dxa"/>
            <w:vAlign w:val="bottom"/>
          </w:tcPr>
          <w:p w14:paraId="6954112C" w14:textId="7F68BB87" w:rsidR="00162517" w:rsidRPr="00C26995" w:rsidRDefault="00162517" w:rsidP="00162517">
            <w:pPr>
              <w:pStyle w:val="block"/>
              <w:spacing w:after="0" w:line="240" w:lineRule="atLeast"/>
              <w:ind w:left="0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923B2FB" w14:textId="139D06AB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49961F00" w14:textId="71890F68" w:rsidR="00162517" w:rsidRPr="00C26995" w:rsidRDefault="00162517" w:rsidP="00162517">
            <w:pPr>
              <w:pStyle w:val="block"/>
              <w:tabs>
                <w:tab w:val="left" w:pos="0"/>
              </w:tabs>
              <w:spacing w:after="0" w:line="240" w:lineRule="atLeast"/>
              <w:ind w:left="0" w:right="-144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098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859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1F301858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322BD8A" w14:textId="5B130FFE" w:rsidR="00162517" w:rsidRPr="00C26995" w:rsidRDefault="00162517" w:rsidP="00162517">
            <w:pPr>
              <w:pStyle w:val="block"/>
              <w:spacing w:after="0" w:line="240" w:lineRule="atLeast"/>
              <w:ind w:left="-105" w:right="-55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404</w:t>
            </w: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125</w:t>
            </w: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6CE1B3E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1BF7F7A3" w14:textId="6C463C34" w:rsidR="00162517" w:rsidRPr="00C26995" w:rsidRDefault="00162517" w:rsidP="00162517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12E3E117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8" w:type="dxa"/>
            <w:gridSpan w:val="3"/>
            <w:vAlign w:val="bottom"/>
          </w:tcPr>
          <w:p w14:paraId="4B3EDDA9" w14:textId="1FD6322E" w:rsidR="00162517" w:rsidRPr="00C26995" w:rsidRDefault="00162517" w:rsidP="00162517">
            <w:pPr>
              <w:pStyle w:val="block"/>
              <w:spacing w:after="0" w:line="240" w:lineRule="atLeast"/>
              <w:ind w:left="0" w:right="-240" w:hanging="2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516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45CA7FF9" w14:textId="77777777" w:rsidR="00162517" w:rsidRPr="00C26995" w:rsidRDefault="00162517" w:rsidP="00162517">
            <w:pPr>
              <w:pStyle w:val="block"/>
              <w:spacing w:after="0" w:line="240" w:lineRule="atLeast"/>
              <w:ind w:left="0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49C5CA9" w14:textId="38FAD65D" w:rsidR="00162517" w:rsidRPr="00C26995" w:rsidRDefault="00162517" w:rsidP="00162517">
            <w:pPr>
              <w:pStyle w:val="block"/>
              <w:tabs>
                <w:tab w:val="left" w:pos="555"/>
                <w:tab w:val="left" w:pos="856"/>
              </w:tabs>
              <w:spacing w:after="0" w:line="240" w:lineRule="atLeast"/>
              <w:ind w:left="0" w:hanging="68"/>
              <w:jc w:val="right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="00A77235" w:rsidRPr="00A7723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2</w:t>
            </w: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224</w:t>
            </w: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,</w:t>
            </w:r>
            <w:r w:rsidR="00A77235" w:rsidRPr="00A7723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978</w:t>
            </w:r>
            <w:r w:rsidRPr="00C26995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)</w:t>
            </w:r>
          </w:p>
        </w:tc>
      </w:tr>
    </w:tbl>
    <w:p w14:paraId="1A4930B7" w14:textId="77777777" w:rsidR="00162517" w:rsidRPr="00853E19" w:rsidRDefault="00162517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576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09"/>
        <w:gridCol w:w="872"/>
        <w:gridCol w:w="270"/>
        <w:gridCol w:w="1006"/>
        <w:gridCol w:w="270"/>
        <w:gridCol w:w="1086"/>
        <w:gridCol w:w="270"/>
        <w:gridCol w:w="810"/>
        <w:gridCol w:w="270"/>
        <w:gridCol w:w="900"/>
        <w:gridCol w:w="270"/>
        <w:gridCol w:w="943"/>
      </w:tblGrid>
      <w:tr w:rsidR="00F22B6A" w:rsidRPr="00C26995" w14:paraId="78110111" w14:textId="77777777" w:rsidTr="00371585">
        <w:trPr>
          <w:tblHeader/>
        </w:trPr>
        <w:tc>
          <w:tcPr>
            <w:tcW w:w="2609" w:type="dxa"/>
            <w:vAlign w:val="bottom"/>
          </w:tcPr>
          <w:p w14:paraId="0A5E4277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  <w:cs/>
                <w:lang w:bidi="th-TH"/>
              </w:rPr>
            </w:pPr>
          </w:p>
        </w:tc>
        <w:tc>
          <w:tcPr>
            <w:tcW w:w="6967" w:type="dxa"/>
            <w:gridSpan w:val="11"/>
          </w:tcPr>
          <w:p w14:paraId="5D288F5E" w14:textId="7F97F750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2B6A" w:rsidRPr="00C26995" w14:paraId="06F0E055" w14:textId="77777777" w:rsidTr="00371585">
        <w:trPr>
          <w:tblHeader/>
        </w:trPr>
        <w:tc>
          <w:tcPr>
            <w:tcW w:w="2609" w:type="dxa"/>
            <w:vAlign w:val="bottom"/>
          </w:tcPr>
          <w:p w14:paraId="3F62F1B2" w14:textId="316A6F2D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504" w:type="dxa"/>
            <w:gridSpan w:val="5"/>
            <w:vAlign w:val="bottom"/>
          </w:tcPr>
          <w:p w14:paraId="51DF11B4" w14:textId="51824BE8" w:rsidR="00F22B6A" w:rsidRPr="00C26995" w:rsidRDefault="00A77235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5B710A3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93" w:type="dxa"/>
            <w:gridSpan w:val="5"/>
          </w:tcPr>
          <w:p w14:paraId="0B062CC9" w14:textId="00465187" w:rsidR="00F22B6A" w:rsidRPr="00C26995" w:rsidRDefault="00A77235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F22B6A" w:rsidRPr="00C26995" w14:paraId="0A549851" w14:textId="77777777" w:rsidTr="00371585">
        <w:trPr>
          <w:tblHeader/>
        </w:trPr>
        <w:tc>
          <w:tcPr>
            <w:tcW w:w="2609" w:type="dxa"/>
            <w:vAlign w:val="bottom"/>
          </w:tcPr>
          <w:p w14:paraId="61DAD107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04" w:type="dxa"/>
            <w:gridSpan w:val="5"/>
            <w:vAlign w:val="bottom"/>
          </w:tcPr>
          <w:p w14:paraId="2291E392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51D40C57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93" w:type="dxa"/>
            <w:gridSpan w:val="5"/>
          </w:tcPr>
          <w:p w14:paraId="4EEA3734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F22B6A" w:rsidRPr="00C26995" w14:paraId="1F20FD8B" w14:textId="77777777" w:rsidTr="00371585">
        <w:trPr>
          <w:tblHeader/>
        </w:trPr>
        <w:tc>
          <w:tcPr>
            <w:tcW w:w="2609" w:type="dxa"/>
            <w:vAlign w:val="bottom"/>
          </w:tcPr>
          <w:p w14:paraId="6A640768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2" w:type="dxa"/>
            <w:vAlign w:val="bottom"/>
          </w:tcPr>
          <w:p w14:paraId="1A7D1286" w14:textId="6EEE7AB3" w:rsidR="00F22B6A" w:rsidRPr="00C26995" w:rsidRDefault="00F22B6A" w:rsidP="001247A8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vAlign w:val="bottom"/>
          </w:tcPr>
          <w:p w14:paraId="4B3C6E2E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685BA9D5" w14:textId="0C6B139F" w:rsidR="00F22B6A" w:rsidRPr="00C26995" w:rsidRDefault="00F22B6A" w:rsidP="001247A8">
            <w:pPr>
              <w:pStyle w:val="block"/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ปีแต่ไม่เกิน 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vAlign w:val="bottom"/>
          </w:tcPr>
          <w:p w14:paraId="1F8F4964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56FF4237" w14:textId="5E3303AF" w:rsidR="00F22B6A" w:rsidRPr="00C26995" w:rsidRDefault="00F22B6A" w:rsidP="001247A8">
            <w:pPr>
              <w:pStyle w:val="block"/>
              <w:spacing w:after="0" w:line="240" w:lineRule="atLeast"/>
              <w:ind w:left="-83" w:right="-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199C1D5C" w14:textId="77777777" w:rsidR="00F22B6A" w:rsidRPr="00C2699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1F230C" w14:textId="18359481" w:rsidR="00F22B6A" w:rsidRPr="00C2699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70" w:type="dxa"/>
            <w:vAlign w:val="bottom"/>
          </w:tcPr>
          <w:p w14:paraId="669047EB" w14:textId="77777777" w:rsidR="00F22B6A" w:rsidRPr="00C2699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823E3ED" w14:textId="22A9DE92" w:rsidR="00F22B6A" w:rsidRPr="00C2699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ปีแต่ไม่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  <w:vAlign w:val="bottom"/>
          </w:tcPr>
          <w:p w14:paraId="23EBE7F8" w14:textId="77777777" w:rsidR="00F22B6A" w:rsidRPr="00C26995" w:rsidRDefault="00F22B6A" w:rsidP="001247A8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3" w:type="dxa"/>
            <w:vAlign w:val="bottom"/>
          </w:tcPr>
          <w:p w14:paraId="2C2EEC03" w14:textId="5E744304" w:rsidR="00F22B6A" w:rsidRPr="00C26995" w:rsidRDefault="00F22B6A" w:rsidP="001247A8">
            <w:pPr>
              <w:pStyle w:val="block"/>
              <w:spacing w:after="0" w:line="240" w:lineRule="atLeast"/>
              <w:ind w:left="-83"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77235"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F22B6A" w:rsidRPr="00C26995" w14:paraId="4FA6B96D" w14:textId="77777777" w:rsidTr="00371585">
        <w:trPr>
          <w:tblHeader/>
        </w:trPr>
        <w:tc>
          <w:tcPr>
            <w:tcW w:w="2609" w:type="dxa"/>
            <w:vAlign w:val="bottom"/>
          </w:tcPr>
          <w:p w14:paraId="4FAB77CA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967" w:type="dxa"/>
            <w:gridSpan w:val="11"/>
            <w:vAlign w:val="bottom"/>
          </w:tcPr>
          <w:p w14:paraId="001F665D" w14:textId="77777777" w:rsidR="00F22B6A" w:rsidRPr="00C26995" w:rsidRDefault="00F22B6A" w:rsidP="001247A8">
            <w:pPr>
              <w:pStyle w:val="block"/>
              <w:spacing w:after="0" w:line="240" w:lineRule="atLeast"/>
              <w:ind w:lef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22B6A" w:rsidRPr="00C26995" w14:paraId="71C5F6D7" w14:textId="77777777" w:rsidTr="00371585">
        <w:tc>
          <w:tcPr>
            <w:tcW w:w="2609" w:type="dxa"/>
            <w:vAlign w:val="bottom"/>
          </w:tcPr>
          <w:p w14:paraId="4A247AEB" w14:textId="77777777" w:rsidR="00F22B6A" w:rsidRPr="00C26995" w:rsidRDefault="00F22B6A" w:rsidP="001247A8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872" w:type="dxa"/>
            <w:vAlign w:val="bottom"/>
          </w:tcPr>
          <w:p w14:paraId="748C55F2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CA172E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1E819B3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2EC7A3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2DAD895D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7B83C2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E7A948D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A1AE6D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8AD7732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C28CB6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3" w:type="dxa"/>
          </w:tcPr>
          <w:p w14:paraId="6F9CE9E5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3AF2" w:rsidRPr="00C26995" w14:paraId="0F93C2CC" w14:textId="77777777" w:rsidTr="00371585">
        <w:tc>
          <w:tcPr>
            <w:tcW w:w="2609" w:type="dxa"/>
            <w:vAlign w:val="bottom"/>
          </w:tcPr>
          <w:p w14:paraId="4FCC3CD7" w14:textId="14D4EB17" w:rsidR="002B3AF2" w:rsidRPr="00C26995" w:rsidRDefault="002B3AF2" w:rsidP="002B3AF2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สัญญาแลกเปลี่ยนอัตร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า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872" w:type="dxa"/>
            <w:vAlign w:val="bottom"/>
          </w:tcPr>
          <w:p w14:paraId="6946D626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926C09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5477540" w14:textId="77777777" w:rsidR="002B3AF2" w:rsidRPr="00C26995" w:rsidRDefault="002B3AF2" w:rsidP="002B3AF2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6A0C3D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4C6460E4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E5F7C6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E5F44D1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DFD042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0452EA6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1B5265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3" w:type="dxa"/>
          </w:tcPr>
          <w:p w14:paraId="2834E075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3AF2" w:rsidRPr="00C26995" w14:paraId="50DA32E2" w14:textId="77777777" w:rsidTr="00371585">
        <w:tc>
          <w:tcPr>
            <w:tcW w:w="2609" w:type="dxa"/>
            <w:vAlign w:val="bottom"/>
          </w:tcPr>
          <w:p w14:paraId="3846F0D2" w14:textId="474B7E3D" w:rsidR="002B3AF2" w:rsidRPr="00C26995" w:rsidRDefault="002B3AF2" w:rsidP="002B3AF2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สุทธิ 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872" w:type="dxa"/>
            <w:vAlign w:val="bottom"/>
          </w:tcPr>
          <w:p w14:paraId="14916C41" w14:textId="119E6D1F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F2A36D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C744DB5" w14:textId="0657E346" w:rsidR="002B3AF2" w:rsidRPr="00C26995" w:rsidRDefault="002B3AF2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104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639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4D61309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53A52AE4" w14:textId="150F72DD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B58F4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B40403C" w14:textId="23125091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D3576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28BD6C" w14:textId="6A034843" w:rsidR="002B3AF2" w:rsidRPr="00C26995" w:rsidRDefault="002B3AF2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853E19">
              <w:rPr>
                <w:rFonts w:ascii="Angsana New" w:hAnsi="Angsana New"/>
                <w:sz w:val="30"/>
                <w:szCs w:val="30"/>
              </w:rPr>
              <w:t>712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78BA3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3" w:type="dxa"/>
          </w:tcPr>
          <w:p w14:paraId="15B4B6EC" w14:textId="3DC78F04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3AF2" w:rsidRPr="00C26995" w14:paraId="29127D3B" w14:textId="77777777" w:rsidTr="00371585">
        <w:tc>
          <w:tcPr>
            <w:tcW w:w="2609" w:type="dxa"/>
            <w:vAlign w:val="bottom"/>
          </w:tcPr>
          <w:p w14:paraId="75D50DDE" w14:textId="3636BC6F" w:rsidR="002B3AF2" w:rsidRPr="00C26995" w:rsidRDefault="002B3AF2" w:rsidP="002B3AF2">
            <w:pPr>
              <w:pStyle w:val="block"/>
              <w:spacing w:after="0" w:line="240" w:lineRule="atLeast"/>
              <w:ind w:left="164" w:right="-402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อัตราดอกเบี้ยคงที่เฉลี่ย</w:t>
            </w:r>
            <w:r w:rsidRPr="00C26995"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872" w:type="dxa"/>
            <w:vAlign w:val="bottom"/>
          </w:tcPr>
          <w:p w14:paraId="098200B4" w14:textId="05CD018D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61A107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B6B66C1" w14:textId="1CFE3058" w:rsidR="002B3AF2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2B3AF2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  <w:vAlign w:val="bottom"/>
          </w:tcPr>
          <w:p w14:paraId="7251D273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48038BE6" w14:textId="0CB65218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AD5CA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F887B0D" w14:textId="10A982A7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5854E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D37C42C" w14:textId="14E6DA13" w:rsidR="002B3AF2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tLeast"/>
              <w:ind w:left="-169" w:right="39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2B3AF2" w:rsidRPr="00C26995">
              <w:rPr>
                <w:rFonts w:ascii="Angsana New" w:hAnsi="Angsana New"/>
                <w:sz w:val="30"/>
                <w:szCs w:val="30"/>
              </w:rPr>
              <w:t>.</w:t>
            </w:r>
            <w:r w:rsidRPr="00A77235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F6DA6B9" w14:textId="77777777" w:rsidR="002B3AF2" w:rsidRPr="00C26995" w:rsidRDefault="002B3AF2" w:rsidP="002B3A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3" w:type="dxa"/>
          </w:tcPr>
          <w:p w14:paraId="3CA1DFC6" w14:textId="2BC66937" w:rsidR="002B3AF2" w:rsidRPr="00C26995" w:rsidRDefault="002B3AF2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08506B0" w14:textId="77777777" w:rsidR="00F22B6A" w:rsidRPr="00C26995" w:rsidRDefault="00F22B6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735E57CC" w14:textId="77777777" w:rsidR="00F235F3" w:rsidRPr="00C26995" w:rsidRDefault="00F235F3" w:rsidP="005125F4">
      <w:pPr>
        <w:pStyle w:val="block"/>
        <w:tabs>
          <w:tab w:val="left" w:pos="720"/>
        </w:tabs>
        <w:spacing w:after="0" w:line="240" w:lineRule="atLeast"/>
        <w:ind w:left="990" w:firstLine="9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p w14:paraId="055B3422" w14:textId="77777777" w:rsidR="00F235F3" w:rsidRPr="00C26995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20"/>
        <w:gridCol w:w="1577"/>
        <w:gridCol w:w="257"/>
        <w:gridCol w:w="900"/>
        <w:gridCol w:w="284"/>
        <w:gridCol w:w="1582"/>
        <w:gridCol w:w="248"/>
        <w:gridCol w:w="1592"/>
      </w:tblGrid>
      <w:tr w:rsidR="00C57756" w:rsidRPr="00C26995" w14:paraId="0D6EDD7C" w14:textId="77777777" w:rsidTr="00853E19">
        <w:trPr>
          <w:tblHeader/>
        </w:trPr>
        <w:tc>
          <w:tcPr>
            <w:tcW w:w="2448" w:type="dxa"/>
            <w:vAlign w:val="bottom"/>
          </w:tcPr>
          <w:p w14:paraId="16EBBC1E" w14:textId="77777777" w:rsidR="000375D7" w:rsidRPr="00C26995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6C9C947A" w14:textId="77777777" w:rsidR="000375D7" w:rsidRPr="00C26995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4DF8F465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vAlign w:val="bottom"/>
          </w:tcPr>
          <w:p w14:paraId="62C4AC11" w14:textId="77777777" w:rsidR="000375D7" w:rsidRPr="00C26995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2E09FF2A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vAlign w:val="bottom"/>
          </w:tcPr>
          <w:p w14:paraId="508EB2D1" w14:textId="77777777" w:rsidR="000375D7" w:rsidRPr="00C26995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C26995" w14:paraId="20045A59" w14:textId="77777777" w:rsidTr="00853E19">
        <w:trPr>
          <w:tblHeader/>
        </w:trPr>
        <w:tc>
          <w:tcPr>
            <w:tcW w:w="2448" w:type="dxa"/>
            <w:vAlign w:val="bottom"/>
          </w:tcPr>
          <w:p w14:paraId="7133A48D" w14:textId="77777777" w:rsidR="000375D7" w:rsidRPr="00C26995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653CB280" w14:textId="77777777" w:rsidR="000375D7" w:rsidRPr="00C26995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498CD50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vAlign w:val="bottom"/>
          </w:tcPr>
          <w:p w14:paraId="550956B8" w14:textId="77777777" w:rsidR="000375D7" w:rsidRPr="00C26995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6250B6D2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4D82784B" w14:textId="3582FD25" w:rsidR="000375D7" w:rsidRPr="00C26995" w:rsidRDefault="00A77235" w:rsidP="00063EF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8" w:type="dxa"/>
            <w:vAlign w:val="bottom"/>
          </w:tcPr>
          <w:p w14:paraId="214DC591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vAlign w:val="bottom"/>
          </w:tcPr>
          <w:p w14:paraId="3FA109DE" w14:textId="3D701EE9" w:rsidR="000375D7" w:rsidRPr="00C26995" w:rsidRDefault="00A77235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C57756" w:rsidRPr="00C26995" w14:paraId="5307810A" w14:textId="77777777" w:rsidTr="00853E19">
        <w:trPr>
          <w:tblHeader/>
        </w:trPr>
        <w:tc>
          <w:tcPr>
            <w:tcW w:w="2448" w:type="dxa"/>
            <w:vAlign w:val="bottom"/>
          </w:tcPr>
          <w:p w14:paraId="620AD3DC" w14:textId="4662A215" w:rsidR="000375D7" w:rsidRPr="00C26995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vAlign w:val="bottom"/>
          </w:tcPr>
          <w:p w14:paraId="546E7C5B" w14:textId="77777777" w:rsidR="000375D7" w:rsidRPr="00C26995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2DA59C4E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vAlign w:val="bottom"/>
          </w:tcPr>
          <w:p w14:paraId="456A2FBB" w14:textId="77777777" w:rsidR="000375D7" w:rsidRPr="00C26995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15B5F925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vAlign w:val="bottom"/>
          </w:tcPr>
          <w:p w14:paraId="0123BC9D" w14:textId="77777777" w:rsidR="000375D7" w:rsidRPr="00C26995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="00062430"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C57756" w:rsidRPr="00C26995" w14:paraId="081E8739" w14:textId="77777777" w:rsidTr="00853E19">
        <w:trPr>
          <w:tblHeader/>
        </w:trPr>
        <w:tc>
          <w:tcPr>
            <w:tcW w:w="4050" w:type="dxa"/>
            <w:gridSpan w:val="2"/>
          </w:tcPr>
          <w:p w14:paraId="61EE4AB4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DB4BA2E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69572191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4EAFB3FB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</w:tcPr>
          <w:p w14:paraId="45988B23" w14:textId="77777777" w:rsidR="000375D7" w:rsidRPr="00C26995" w:rsidRDefault="000375D7" w:rsidP="00063EF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57756" w:rsidRPr="00C26995" w14:paraId="7C6A34CD" w14:textId="77777777" w:rsidTr="00E72936">
        <w:tc>
          <w:tcPr>
            <w:tcW w:w="4050" w:type="dxa"/>
            <w:gridSpan w:val="2"/>
          </w:tcPr>
          <w:p w14:paraId="16365074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</w:tcPr>
          <w:p w14:paraId="3CB93534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283AD52C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7410C52F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14:paraId="426991DD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70D9370" w14:textId="77777777" w:rsidR="000375D7" w:rsidRPr="00C26995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</w:tcPr>
          <w:p w14:paraId="0EDE2CD2" w14:textId="77777777" w:rsidR="000375D7" w:rsidRPr="00C26995" w:rsidRDefault="000375D7" w:rsidP="00063EF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5FEB" w:rsidRPr="00C26995" w14:paraId="5CA36303" w14:textId="77777777" w:rsidTr="00E72936">
        <w:tc>
          <w:tcPr>
            <w:tcW w:w="4050" w:type="dxa"/>
            <w:gridSpan w:val="2"/>
          </w:tcPr>
          <w:p w14:paraId="11788560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57A172BD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67BBA5B5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24D103EC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01902F2F" w14:textId="27ED0BC0" w:rsidR="00B05FEB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DE3E84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851</w:t>
            </w:r>
            <w:r w:rsidR="00DE3E84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48" w:type="dxa"/>
          </w:tcPr>
          <w:p w14:paraId="136EC544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</w:tcPr>
          <w:p w14:paraId="1B92751C" w14:textId="79181932" w:rsidR="00B05FEB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701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853E19" w:rsidRPr="00C26995" w14:paraId="2BE8B095" w14:textId="77777777" w:rsidTr="00E72936">
        <w:tc>
          <w:tcPr>
            <w:tcW w:w="4050" w:type="dxa"/>
            <w:gridSpan w:val="2"/>
          </w:tcPr>
          <w:p w14:paraId="5836F1EF" w14:textId="77777777" w:rsidR="00853E19" w:rsidRPr="00C26995" w:rsidRDefault="00853E19" w:rsidP="00B05FEB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4EEC4766" w14:textId="77777777" w:rsidR="00853E19" w:rsidRPr="00C26995" w:rsidRDefault="00853E19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597BEB45" w14:textId="77777777" w:rsidR="00853E19" w:rsidRPr="00C26995" w:rsidRDefault="00853E19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01FDA065" w14:textId="77777777" w:rsidR="00853E19" w:rsidRPr="00C26995" w:rsidRDefault="00853E19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79FEEC80" w14:textId="77777777" w:rsidR="00853E19" w:rsidRPr="00A77235" w:rsidRDefault="00853E19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3C3D1FA" w14:textId="77777777" w:rsidR="00853E19" w:rsidRPr="00C26995" w:rsidRDefault="00853E19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top w:val="double" w:sz="4" w:space="0" w:color="auto"/>
            </w:tcBorders>
          </w:tcPr>
          <w:p w14:paraId="4A5B4EBE" w14:textId="77777777" w:rsidR="00853E19" w:rsidRPr="00A77235" w:rsidRDefault="00853E19" w:rsidP="00B05FEB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FEB" w:rsidRPr="00C26995" w14:paraId="632EA204" w14:textId="77777777" w:rsidTr="00AB453F">
        <w:tc>
          <w:tcPr>
            <w:tcW w:w="4050" w:type="dxa"/>
            <w:gridSpan w:val="2"/>
          </w:tcPr>
          <w:p w14:paraId="77F1BCFE" w14:textId="07935EE2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</w:t>
            </w: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จากความผันผวนด้านราคาพลังงาน</w:t>
            </w:r>
          </w:p>
        </w:tc>
        <w:tc>
          <w:tcPr>
            <w:tcW w:w="258" w:type="dxa"/>
          </w:tcPr>
          <w:p w14:paraId="0FEC64F2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7AE95760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64C9F84E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14:paraId="3347C10C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2C5B4BC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</w:tcPr>
          <w:p w14:paraId="55B38628" w14:textId="77777777" w:rsidR="00B05FEB" w:rsidRPr="00C26995" w:rsidRDefault="00B05FEB" w:rsidP="00B05FEB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7C38" w:rsidRPr="00C26995" w14:paraId="1DBAA8D6" w14:textId="77777777" w:rsidTr="00AB453F">
        <w:tc>
          <w:tcPr>
            <w:tcW w:w="4050" w:type="dxa"/>
            <w:gridSpan w:val="2"/>
          </w:tcPr>
          <w:p w14:paraId="0AE6D86C" w14:textId="3F37E9A7" w:rsidR="004B7C38" w:rsidRPr="00C26995" w:rsidRDefault="004B7C38" w:rsidP="004B7C38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อนุพันธ์ที่เกี่ยวกับพลังงาน</w:t>
            </w:r>
          </w:p>
        </w:tc>
        <w:tc>
          <w:tcPr>
            <w:tcW w:w="258" w:type="dxa"/>
          </w:tcPr>
          <w:p w14:paraId="55094D86" w14:textId="77777777" w:rsidR="004B7C38" w:rsidRPr="00C26995" w:rsidRDefault="004B7C38" w:rsidP="004B7C3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60EFE08C" w14:textId="77777777" w:rsidR="004B7C38" w:rsidRPr="00C26995" w:rsidRDefault="004B7C38" w:rsidP="004B7C3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6D865703" w14:textId="77777777" w:rsidR="004B7C38" w:rsidRPr="00C26995" w:rsidRDefault="004B7C38" w:rsidP="004B7C3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55C50D78" w14:textId="4CDF3F24" w:rsidR="004B7C38" w:rsidRPr="00C26995" w:rsidRDefault="00DE3E84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561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412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03A28658" w14:textId="77777777" w:rsidR="004B7C38" w:rsidRPr="00C26995" w:rsidRDefault="004B7C38" w:rsidP="00572571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</w:tcPr>
          <w:p w14:paraId="0D0897F7" w14:textId="0CAD5AE0" w:rsidR="004B7C38" w:rsidRPr="00C26995" w:rsidRDefault="004B7C38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913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404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31A5641" w14:textId="77777777" w:rsidR="00A52A0F" w:rsidRPr="00C26995" w:rsidRDefault="00A52A0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7"/>
        <w:gridCol w:w="1602"/>
        <w:gridCol w:w="258"/>
        <w:gridCol w:w="912"/>
        <w:gridCol w:w="285"/>
        <w:gridCol w:w="1516"/>
        <w:gridCol w:w="248"/>
        <w:gridCol w:w="1592"/>
      </w:tblGrid>
      <w:tr w:rsidR="00F22B6A" w:rsidRPr="00C26995" w14:paraId="7A9E3149" w14:textId="77777777" w:rsidTr="001247A8">
        <w:trPr>
          <w:tblHeader/>
        </w:trPr>
        <w:tc>
          <w:tcPr>
            <w:tcW w:w="2448" w:type="dxa"/>
            <w:vAlign w:val="bottom"/>
          </w:tcPr>
          <w:p w14:paraId="0A755F31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53D17E9E" w14:textId="77777777" w:rsidR="00F22B6A" w:rsidRPr="00C26995" w:rsidRDefault="00F22B6A" w:rsidP="001247A8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26F3467F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vAlign w:val="bottom"/>
          </w:tcPr>
          <w:p w14:paraId="5DE43A78" w14:textId="77777777" w:rsidR="00F22B6A" w:rsidRPr="00C26995" w:rsidRDefault="00F22B6A" w:rsidP="001247A8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17A4009D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vAlign w:val="bottom"/>
          </w:tcPr>
          <w:p w14:paraId="09B8338C" w14:textId="27A156D4" w:rsidR="00F22B6A" w:rsidRPr="00C26995" w:rsidRDefault="00F22B6A" w:rsidP="001247A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2B6A" w:rsidRPr="00C26995" w14:paraId="5DE40DBC" w14:textId="77777777" w:rsidTr="001247A8">
        <w:trPr>
          <w:tblHeader/>
        </w:trPr>
        <w:tc>
          <w:tcPr>
            <w:tcW w:w="2448" w:type="dxa"/>
            <w:vAlign w:val="bottom"/>
          </w:tcPr>
          <w:p w14:paraId="21D5BCE6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1FBC954E" w14:textId="77777777" w:rsidR="00F22B6A" w:rsidRPr="00C26995" w:rsidRDefault="00F22B6A" w:rsidP="001247A8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20B88B55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vAlign w:val="bottom"/>
          </w:tcPr>
          <w:p w14:paraId="62C605FB" w14:textId="77777777" w:rsidR="00F22B6A" w:rsidRPr="00C26995" w:rsidRDefault="00F22B6A" w:rsidP="001247A8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61E060AC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77E9954D" w14:textId="35C29C68" w:rsidR="00F22B6A" w:rsidRPr="00C26995" w:rsidRDefault="00A77235" w:rsidP="001247A8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48" w:type="dxa"/>
            <w:vAlign w:val="bottom"/>
          </w:tcPr>
          <w:p w14:paraId="57119D9D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vAlign w:val="bottom"/>
          </w:tcPr>
          <w:p w14:paraId="59D86693" w14:textId="0231086F" w:rsidR="00F22B6A" w:rsidRPr="00C26995" w:rsidRDefault="00A77235" w:rsidP="001247A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F22B6A" w:rsidRPr="00C26995" w14:paraId="4762DB32" w14:textId="77777777" w:rsidTr="001247A8">
        <w:trPr>
          <w:tblHeader/>
        </w:trPr>
        <w:tc>
          <w:tcPr>
            <w:tcW w:w="2448" w:type="dxa"/>
            <w:vAlign w:val="bottom"/>
          </w:tcPr>
          <w:p w14:paraId="10EFDA90" w14:textId="7F6F8BDE" w:rsidR="00F22B6A" w:rsidRPr="00C26995" w:rsidRDefault="00F22B6A" w:rsidP="001247A8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77235" w:rsidRPr="00A77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vAlign w:val="bottom"/>
          </w:tcPr>
          <w:p w14:paraId="5CA0840D" w14:textId="77777777" w:rsidR="00F22B6A" w:rsidRPr="00C26995" w:rsidRDefault="00F22B6A" w:rsidP="001247A8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14F6DA57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vAlign w:val="bottom"/>
          </w:tcPr>
          <w:p w14:paraId="5D22F97F" w14:textId="77777777" w:rsidR="00F22B6A" w:rsidRPr="00C26995" w:rsidRDefault="00F22B6A" w:rsidP="001247A8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21CA5854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vAlign w:val="bottom"/>
          </w:tcPr>
          <w:p w14:paraId="6AAB4429" w14:textId="77777777" w:rsidR="00F22B6A" w:rsidRPr="00C26995" w:rsidRDefault="00F22B6A" w:rsidP="001247A8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F22B6A" w:rsidRPr="00C26995" w14:paraId="21236FF6" w14:textId="77777777" w:rsidTr="001247A8">
        <w:tc>
          <w:tcPr>
            <w:tcW w:w="4050" w:type="dxa"/>
            <w:gridSpan w:val="2"/>
          </w:tcPr>
          <w:p w14:paraId="367FE222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3130B71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6CAAC6C3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6E982970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</w:tcPr>
          <w:p w14:paraId="5E7A9E9A" w14:textId="77777777" w:rsidR="00F22B6A" w:rsidRPr="00C26995" w:rsidRDefault="00F22B6A" w:rsidP="001247A8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22B6A" w:rsidRPr="00C26995" w14:paraId="544691D1" w14:textId="77777777" w:rsidTr="001247A8">
        <w:tc>
          <w:tcPr>
            <w:tcW w:w="4050" w:type="dxa"/>
            <w:gridSpan w:val="2"/>
          </w:tcPr>
          <w:p w14:paraId="678AE710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</w:tcPr>
          <w:p w14:paraId="56CF4194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6813B2C4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56BDE789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14:paraId="4E6866E8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640C0F4" w14:textId="77777777" w:rsidR="00F22B6A" w:rsidRPr="00C26995" w:rsidRDefault="00F22B6A" w:rsidP="001247A8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</w:tcPr>
          <w:p w14:paraId="4D370EFB" w14:textId="77777777" w:rsidR="00F22B6A" w:rsidRPr="00C26995" w:rsidRDefault="00F22B6A" w:rsidP="001247A8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5FEB" w:rsidRPr="00C26995" w14:paraId="51024876" w14:textId="77777777" w:rsidTr="001247A8">
        <w:tc>
          <w:tcPr>
            <w:tcW w:w="4050" w:type="dxa"/>
            <w:gridSpan w:val="2"/>
          </w:tcPr>
          <w:p w14:paraId="3254E893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7E6B2D95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</w:tcPr>
          <w:p w14:paraId="70C0B9B1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2CA0B237" w14:textId="77777777" w:rsidR="00B05FEB" w:rsidRPr="00C26995" w:rsidRDefault="00B05FEB" w:rsidP="00B05FEB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2BE1A5A6" w14:textId="7521E677" w:rsidR="00B05FEB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83</w:t>
            </w:r>
            <w:r w:rsidR="00DE3E84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48" w:type="dxa"/>
          </w:tcPr>
          <w:p w14:paraId="0A9C9797" w14:textId="77777777" w:rsidR="00B05FEB" w:rsidRPr="00C26995" w:rsidRDefault="00B05FEB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</w:tcPr>
          <w:p w14:paraId="34703DDE" w14:textId="50BCCC04" w:rsidR="00B05FEB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40" w:lineRule="atLeast"/>
              <w:ind w:left="-169" w:right="-3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="00B05FEB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</w:tbl>
    <w:p w14:paraId="3590A48C" w14:textId="77777777" w:rsidR="00F22B6A" w:rsidRPr="00C26995" w:rsidRDefault="00F22B6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46BA37A" w14:textId="7E3A58F9" w:rsidR="006711BA" w:rsidRPr="00C26995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26995">
        <w:rPr>
          <w:rFonts w:ascii="Angsana New" w:hAnsi="Angsana New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</w:t>
      </w:r>
      <w:r w:rsidR="00935A30" w:rsidRPr="00C26995">
        <w:rPr>
          <w:rFonts w:ascii="Angsana New" w:hAnsi="Angsana New" w:hint="cs"/>
          <w:sz w:val="30"/>
          <w:szCs w:val="30"/>
          <w:cs/>
          <w:lang w:val="en-US" w:bidi="th-TH"/>
        </w:rPr>
        <w:t>นต</w:t>
      </w:r>
      <w:r w:rsidRPr="00C26995">
        <w:rPr>
          <w:rFonts w:ascii="Angsana New" w:hAnsi="Angsana New"/>
          <w:sz w:val="30"/>
          <w:szCs w:val="30"/>
          <w:cs/>
          <w:lang w:val="en-US" w:bidi="th-TH"/>
        </w:rPr>
        <w:t>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7216A032" w14:textId="07D8F4D0" w:rsidR="003018E0" w:rsidRPr="00C26995" w:rsidRDefault="0030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91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6"/>
        <w:gridCol w:w="1530"/>
        <w:gridCol w:w="264"/>
        <w:gridCol w:w="1626"/>
      </w:tblGrid>
      <w:tr w:rsidR="000375D7" w:rsidRPr="00C26995" w14:paraId="011F17B8" w14:textId="77777777" w:rsidTr="00382F4C">
        <w:tc>
          <w:tcPr>
            <w:tcW w:w="5496" w:type="dxa"/>
            <w:vAlign w:val="bottom"/>
          </w:tcPr>
          <w:p w14:paraId="3F2BFAE2" w14:textId="77777777" w:rsidR="000375D7" w:rsidRPr="00C26995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54487EC" w14:textId="77777777" w:rsidR="000375D7" w:rsidRPr="00C26995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C26995" w14:paraId="49D6FAC3" w14:textId="77777777" w:rsidTr="00853E19">
        <w:tc>
          <w:tcPr>
            <w:tcW w:w="5496" w:type="dxa"/>
            <w:vAlign w:val="bottom"/>
          </w:tcPr>
          <w:p w14:paraId="20DD9D0D" w14:textId="77777777" w:rsidR="000375D7" w:rsidRPr="00C26995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0DEBFD5" w14:textId="1DD3D3AF" w:rsidR="000375D7" w:rsidRPr="00C26995" w:rsidRDefault="00A77235" w:rsidP="00063EF2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vAlign w:val="bottom"/>
          </w:tcPr>
          <w:p w14:paraId="2C7237FE" w14:textId="77777777" w:rsidR="000375D7" w:rsidRPr="00C26995" w:rsidRDefault="000375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vAlign w:val="bottom"/>
          </w:tcPr>
          <w:p w14:paraId="34DAD2D5" w14:textId="6985FAAC" w:rsidR="000375D7" w:rsidRPr="00C26995" w:rsidRDefault="00A77235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0375D7" w:rsidRPr="00C26995" w14:paraId="720AC056" w14:textId="77777777" w:rsidTr="00382F4C">
        <w:tc>
          <w:tcPr>
            <w:tcW w:w="5496" w:type="dxa"/>
            <w:vAlign w:val="bottom"/>
          </w:tcPr>
          <w:p w14:paraId="575EEC52" w14:textId="77777777" w:rsidR="000375D7" w:rsidRPr="00C26995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vAlign w:val="bottom"/>
          </w:tcPr>
          <w:p w14:paraId="6F9CEBB0" w14:textId="77777777" w:rsidR="000375D7" w:rsidRPr="00C26995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0375D7" w:rsidRPr="00C26995" w14:paraId="5371644F" w14:textId="77777777" w:rsidTr="00382F4C">
        <w:tc>
          <w:tcPr>
            <w:tcW w:w="5496" w:type="dxa"/>
          </w:tcPr>
          <w:p w14:paraId="218197C2" w14:textId="77777777" w:rsidR="000375D7" w:rsidRPr="00C26995" w:rsidRDefault="000375D7" w:rsidP="00063EF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03A7B257" w14:textId="77777777" w:rsidR="000375D7" w:rsidRPr="00C26995" w:rsidRDefault="000375D7" w:rsidP="00063E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800AD" w:rsidRPr="00C26995" w14:paraId="538D03C7" w14:textId="77777777" w:rsidTr="00853E19">
        <w:tc>
          <w:tcPr>
            <w:tcW w:w="5496" w:type="dxa"/>
          </w:tcPr>
          <w:p w14:paraId="40220716" w14:textId="07D72DAC" w:rsidR="005800AD" w:rsidRPr="00C26995" w:rsidRDefault="005800AD" w:rsidP="005800AD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</w:tcPr>
          <w:p w14:paraId="7476AF68" w14:textId="4AD96C92" w:rsidR="005800AD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="005800A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787</w:t>
            </w:r>
            <w:r w:rsidR="005800A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64" w:type="dxa"/>
          </w:tcPr>
          <w:p w14:paraId="08340F83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</w:tcPr>
          <w:p w14:paraId="5043C944" w14:textId="7A221B32" w:rsidR="005800AD" w:rsidRPr="00C26995" w:rsidRDefault="00A77235" w:rsidP="005F4DA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789</w:t>
            </w:r>
            <w:r w:rsidR="005800A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5800AD" w:rsidRPr="00C26995" w14:paraId="43206487" w14:textId="77777777" w:rsidTr="00853E19">
        <w:tc>
          <w:tcPr>
            <w:tcW w:w="5496" w:type="dxa"/>
          </w:tcPr>
          <w:p w14:paraId="63D6CD78" w14:textId="77777777" w:rsidR="005800AD" w:rsidRPr="00C26995" w:rsidRDefault="005800AD" w:rsidP="005800A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</w:tcPr>
          <w:p w14:paraId="42956F2D" w14:textId="77777777" w:rsidR="005800AD" w:rsidRPr="00C26995" w:rsidRDefault="005800AD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D6F17A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</w:tcPr>
          <w:p w14:paraId="45FAD73F" w14:textId="77777777" w:rsidR="005800AD" w:rsidRPr="00C26995" w:rsidRDefault="005800AD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0AD" w:rsidRPr="00C26995" w14:paraId="25168BB3" w14:textId="77777777" w:rsidTr="00853E19">
        <w:tc>
          <w:tcPr>
            <w:tcW w:w="5496" w:type="dxa"/>
          </w:tcPr>
          <w:p w14:paraId="4CBD6450" w14:textId="77777777" w:rsidR="005800AD" w:rsidRPr="00C26995" w:rsidRDefault="005800AD" w:rsidP="005800AD">
            <w:pPr>
              <w:pStyle w:val="block"/>
              <w:spacing w:after="0" w:line="240" w:lineRule="atLeast"/>
              <w:ind w:left="0" w:right="250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-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530" w:type="dxa"/>
          </w:tcPr>
          <w:p w14:paraId="18BE1FAA" w14:textId="6F6ED1F2" w:rsidR="005800AD" w:rsidRPr="00C26995" w:rsidRDefault="00A77235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150</w:t>
            </w:r>
            <w:r w:rsidR="00DE3E84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4" w:type="dxa"/>
          </w:tcPr>
          <w:p w14:paraId="50D184FD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</w:tcPr>
          <w:p w14:paraId="10E7BBA6" w14:textId="232A9122" w:rsidR="005800AD" w:rsidRPr="00C26995" w:rsidRDefault="00A77235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8</w:t>
            </w:r>
            <w:r w:rsidR="005800A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5800AD" w:rsidRPr="00C26995" w14:paraId="25EA8815" w14:textId="77777777" w:rsidTr="00853E19">
        <w:tc>
          <w:tcPr>
            <w:tcW w:w="5496" w:type="dxa"/>
          </w:tcPr>
          <w:p w14:paraId="3E1511A9" w14:textId="0A6CA8B0" w:rsidR="005800AD" w:rsidRPr="00C26995" w:rsidRDefault="005800AD" w:rsidP="005800AD">
            <w:pPr>
              <w:pStyle w:val="block"/>
              <w:spacing w:after="0" w:line="240" w:lineRule="atLeast"/>
              <w:ind w:left="0" w:right="430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 xml:space="preserve">- 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ความเสี่ยงจากความผันผวน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br/>
              <w:t xml:space="preserve">   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ด้านราคาพลังงาน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5357C3" w14:textId="4E8838A5" w:rsidR="005800AD" w:rsidRPr="00C26995" w:rsidRDefault="00DE3E84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648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="00A77235" w:rsidRPr="00A77235">
              <w:rPr>
                <w:rFonts w:ascii="Angsana New" w:hAnsi="Angsana New"/>
                <w:sz w:val="30"/>
                <w:szCs w:val="30"/>
              </w:rPr>
              <w:t>008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1D5AA5BD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vAlign w:val="bottom"/>
          </w:tcPr>
          <w:p w14:paraId="39950B98" w14:textId="718BC29E" w:rsidR="005800AD" w:rsidRPr="00C26995" w:rsidRDefault="00A77235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tLeast"/>
              <w:ind w:left="-169" w:right="-120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989</w:t>
            </w:r>
            <w:r w:rsidR="005800AD"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5800AD" w:rsidRPr="00C26995" w14:paraId="0EB70208" w14:textId="77777777" w:rsidTr="00853E19">
        <w:tc>
          <w:tcPr>
            <w:tcW w:w="5496" w:type="dxa"/>
          </w:tcPr>
          <w:p w14:paraId="6CFA14F0" w14:textId="2017F240" w:rsidR="005800AD" w:rsidRPr="00C26995" w:rsidRDefault="005800AD" w:rsidP="005800A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021CE5" w14:textId="7A7383A0" w:rsidR="005800AD" w:rsidRPr="00853E19" w:rsidRDefault="00A77235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tLeast"/>
              <w:ind w:left="-169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E3E84" w:rsidRPr="00853E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 w:rsidR="00DE3E84" w:rsidRPr="00853E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64" w:type="dxa"/>
          </w:tcPr>
          <w:p w14:paraId="591B51A2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0817A8E5" w14:textId="3E941F1C" w:rsidR="005800AD" w:rsidRPr="00853E19" w:rsidRDefault="00A77235" w:rsidP="00853E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tLeast"/>
              <w:ind w:left="-169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E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00AD" w:rsidRPr="00853E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  <w:r w:rsidR="005800AD" w:rsidRPr="00853E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3E19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</w:tr>
    </w:tbl>
    <w:p w14:paraId="1DD5A029" w14:textId="4B3D60E6" w:rsidR="00F235F3" w:rsidRPr="00C26995" w:rsidRDefault="00F235F3" w:rsidP="001244B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14F777" w14:textId="7E667B39" w:rsidR="00F22B6A" w:rsidRPr="00C26995" w:rsidRDefault="00F2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 w:rsidRPr="00C26995">
        <w:rPr>
          <w:rFonts w:ascii="Angsana New" w:hAnsi="Angsana New"/>
          <w:sz w:val="30"/>
          <w:szCs w:val="30"/>
        </w:rPr>
        <w:br w:type="page"/>
      </w:r>
    </w:p>
    <w:tbl>
      <w:tblPr>
        <w:tblW w:w="880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389"/>
        <w:gridCol w:w="1530"/>
        <w:gridCol w:w="270"/>
        <w:gridCol w:w="1620"/>
      </w:tblGrid>
      <w:tr w:rsidR="00F22B6A" w:rsidRPr="00C26995" w14:paraId="04699DE4" w14:textId="77777777" w:rsidTr="00382F4C">
        <w:tc>
          <w:tcPr>
            <w:tcW w:w="5389" w:type="dxa"/>
            <w:vAlign w:val="bottom"/>
          </w:tcPr>
          <w:p w14:paraId="077F4B80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980271F" w14:textId="22306361" w:rsidR="00F22B6A" w:rsidRPr="00C26995" w:rsidRDefault="00F22B6A" w:rsidP="001247A8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2B6A" w:rsidRPr="00C26995" w14:paraId="2AA8ED54" w14:textId="77777777" w:rsidTr="00382F4C">
        <w:tc>
          <w:tcPr>
            <w:tcW w:w="5389" w:type="dxa"/>
            <w:vAlign w:val="bottom"/>
          </w:tcPr>
          <w:p w14:paraId="62DAEE32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3F0E11D" w14:textId="6DCEDDAA" w:rsidR="00F22B6A" w:rsidRPr="00C26995" w:rsidRDefault="00A77235" w:rsidP="001247A8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4AF8CD0F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5DF82C7" w14:textId="608A845F" w:rsidR="00F22B6A" w:rsidRPr="00C26995" w:rsidRDefault="00A77235" w:rsidP="001247A8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F22B6A" w:rsidRPr="00C26995" w14:paraId="21E85DBB" w14:textId="77777777" w:rsidTr="00382F4C">
        <w:tc>
          <w:tcPr>
            <w:tcW w:w="5389" w:type="dxa"/>
            <w:vAlign w:val="bottom"/>
          </w:tcPr>
          <w:p w14:paraId="2DA56B9C" w14:textId="77777777" w:rsidR="00F22B6A" w:rsidRPr="00C26995" w:rsidRDefault="00F22B6A" w:rsidP="001247A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vAlign w:val="bottom"/>
          </w:tcPr>
          <w:p w14:paraId="3E1E0D13" w14:textId="77777777" w:rsidR="00F22B6A" w:rsidRPr="00C26995" w:rsidRDefault="00F22B6A" w:rsidP="001247A8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F22B6A" w:rsidRPr="00C26995" w14:paraId="60BF3064" w14:textId="77777777" w:rsidTr="00382F4C">
        <w:tc>
          <w:tcPr>
            <w:tcW w:w="5389" w:type="dxa"/>
          </w:tcPr>
          <w:p w14:paraId="6A60A1E0" w14:textId="77777777" w:rsidR="00F22B6A" w:rsidRPr="00C26995" w:rsidRDefault="00F22B6A" w:rsidP="001247A8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</w:tcPr>
          <w:p w14:paraId="182F1181" w14:textId="77777777" w:rsidR="00F22B6A" w:rsidRPr="00C26995" w:rsidRDefault="00F22B6A" w:rsidP="001247A8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800AD" w:rsidRPr="00C26995" w14:paraId="0750FABA" w14:textId="77777777" w:rsidTr="00382F4C">
        <w:tc>
          <w:tcPr>
            <w:tcW w:w="5389" w:type="dxa"/>
          </w:tcPr>
          <w:p w14:paraId="21B064D1" w14:textId="3F2DC527" w:rsidR="005800AD" w:rsidRPr="00C26995" w:rsidRDefault="005800AD" w:rsidP="005800AD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</w:tcPr>
          <w:p w14:paraId="07185C67" w14:textId="093972EA" w:rsidR="005800AD" w:rsidRPr="00C26995" w:rsidRDefault="00A77235" w:rsidP="005800AD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4C9D90EB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3CD555F" w14:textId="7017A1F9" w:rsidR="005800AD" w:rsidRPr="00C26995" w:rsidRDefault="005800AD" w:rsidP="005800AD">
            <w:pPr>
              <w:pStyle w:val="block"/>
              <w:tabs>
                <w:tab w:val="decimal" w:pos="615"/>
              </w:tabs>
              <w:spacing w:after="0" w:line="240" w:lineRule="atLeast"/>
              <w:ind w:left="0" w:right="5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800AD" w:rsidRPr="00C26995" w14:paraId="4C1CCE1D" w14:textId="77777777" w:rsidTr="00382F4C">
        <w:tc>
          <w:tcPr>
            <w:tcW w:w="5389" w:type="dxa"/>
          </w:tcPr>
          <w:p w14:paraId="48AF638C" w14:textId="77777777" w:rsidR="005800AD" w:rsidRPr="00C26995" w:rsidRDefault="005800AD" w:rsidP="005800A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</w:tcPr>
          <w:p w14:paraId="0B8AD19F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98797B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F7950C7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00AD" w:rsidRPr="00C26995" w14:paraId="4F19D207" w14:textId="77777777" w:rsidTr="00382F4C">
        <w:tc>
          <w:tcPr>
            <w:tcW w:w="5389" w:type="dxa"/>
          </w:tcPr>
          <w:p w14:paraId="081C16FD" w14:textId="77777777" w:rsidR="005800AD" w:rsidRPr="00C26995" w:rsidRDefault="005800AD" w:rsidP="005800AD">
            <w:pPr>
              <w:pStyle w:val="block"/>
              <w:spacing w:after="0" w:line="240" w:lineRule="atLeast"/>
              <w:ind w:left="0" w:right="250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-</w:t>
            </w:r>
            <w:r w:rsidRPr="00C2699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C26995"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530" w:type="dxa"/>
          </w:tcPr>
          <w:p w14:paraId="38AAA354" w14:textId="7CEDA034" w:rsidR="005800AD" w:rsidRPr="00C26995" w:rsidRDefault="00A77235" w:rsidP="005800AD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DE3E84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  <w:tc>
          <w:tcPr>
            <w:tcW w:w="270" w:type="dxa"/>
          </w:tcPr>
          <w:p w14:paraId="0548A8EF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4F857D04" w14:textId="4A685F1A" w:rsidR="005800AD" w:rsidRPr="00C26995" w:rsidRDefault="00A77235" w:rsidP="005800AD">
            <w:pPr>
              <w:pStyle w:val="block"/>
              <w:tabs>
                <w:tab w:val="decimal" w:pos="615"/>
              </w:tabs>
              <w:spacing w:after="0" w:line="240" w:lineRule="atLeast"/>
              <w:ind w:left="0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00AD"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5800AD" w:rsidRPr="00C26995" w14:paraId="496734C2" w14:textId="77777777" w:rsidTr="00382F4C">
        <w:tc>
          <w:tcPr>
            <w:tcW w:w="5389" w:type="dxa"/>
          </w:tcPr>
          <w:p w14:paraId="4132A669" w14:textId="738E5EA4" w:rsidR="005800AD" w:rsidRPr="00C26995" w:rsidRDefault="005800AD" w:rsidP="005800A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A77235"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26DA18" w14:textId="6D0E2DEA" w:rsidR="005800AD" w:rsidRPr="00C26995" w:rsidRDefault="00A77235" w:rsidP="005800AD">
            <w:pPr>
              <w:pStyle w:val="block"/>
              <w:tabs>
                <w:tab w:val="left" w:pos="1060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DE3E84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20899D4B" w14:textId="77777777" w:rsidR="005800AD" w:rsidRPr="00C26995" w:rsidRDefault="005800AD" w:rsidP="005800A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A64002A" w14:textId="392A3794" w:rsidR="005800AD" w:rsidRPr="00C26995" w:rsidRDefault="00A77235" w:rsidP="005800AD">
            <w:pPr>
              <w:pStyle w:val="block"/>
              <w:spacing w:after="0" w:line="240" w:lineRule="atLeast"/>
              <w:ind w:left="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800AD" w:rsidRPr="00C269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</w:p>
        </w:tc>
      </w:tr>
    </w:tbl>
    <w:p w14:paraId="2E979015" w14:textId="77777777" w:rsidR="00F22B6A" w:rsidRPr="00C26995" w:rsidRDefault="00F22B6A" w:rsidP="001244B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bookmarkEnd w:id="6"/>
    <w:p w14:paraId="276E01AA" w14:textId="77777777" w:rsidR="008537DE" w:rsidRPr="00C26995" w:rsidRDefault="008537DE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42429626" w14:textId="77777777" w:rsidR="008537DE" w:rsidRPr="00C26995" w:rsidRDefault="008537DE" w:rsidP="008537D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5AEE9B0F" w14:textId="525E3F6D" w:rsidR="00AA4383" w:rsidRPr="00C26995" w:rsidRDefault="00BB5790" w:rsidP="00362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คือการบริหารจัดการเงินทุนเพื่อสนับสนุนการเติบโตของกลุ่มบริษัท และรักษาระดับสภาพคล่องให้อยู่ในระดับที่เหมาะสม เพื่อให้เงินทุนดังกล่าวสร้างผลตอบแทนสูงสุดให้แก่ผู้ถือหุ้น และรักษาความเชื่อมั่นต่อเจ้าหนี้และตลาดเงินทุน ทั้งนี้คณะกรรมการได้มีการกำกับดูแลผลตอบแทนจากการลงทุน</w:t>
      </w:r>
      <w:r w:rsidR="008360E2" w:rsidRPr="00C26995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C26995">
        <w:rPr>
          <w:rFonts w:ascii="Angsana New" w:hAnsi="Angsana New"/>
          <w:sz w:val="30"/>
          <w:szCs w:val="30"/>
          <w:cs/>
        </w:rPr>
        <w:t xml:space="preserve"> </w:t>
      </w:r>
      <w:r w:rsidR="008360E2" w:rsidRPr="00C26995">
        <w:rPr>
          <w:rFonts w:ascii="Angsana New" w:hAnsi="Angsana New" w:hint="cs"/>
          <w:sz w:val="30"/>
          <w:szCs w:val="30"/>
          <w:cs/>
        </w:rPr>
        <w:t>โดยพิจารณาจากสัดส่วนของ</w:t>
      </w:r>
      <w:r w:rsidRPr="00C26995">
        <w:rPr>
          <w:rFonts w:ascii="Angsana New" w:hAnsi="Angsana New"/>
          <w:sz w:val="30"/>
          <w:szCs w:val="30"/>
          <w:cs/>
        </w:rPr>
        <w:t>ผลตอบแทนจากกิจกรรมดำเนินงานต่อส่วนของเจ้าของรวม ซึ่งไม่รวม</w:t>
      </w:r>
      <w:r w:rsidR="00362E8E" w:rsidRPr="00C26995">
        <w:rPr>
          <w:rFonts w:ascii="Angsana New" w:hAnsi="Angsana New"/>
          <w:sz w:val="30"/>
          <w:szCs w:val="30"/>
        </w:rPr>
        <w:br/>
      </w:r>
      <w:r w:rsidRPr="00C26995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 </w:t>
      </w:r>
      <w:r w:rsidR="008360E2" w:rsidRPr="00C26995">
        <w:rPr>
          <w:rFonts w:ascii="Angsana New" w:hAnsi="Angsana New" w:hint="cs"/>
          <w:sz w:val="30"/>
          <w:szCs w:val="30"/>
          <w:cs/>
        </w:rPr>
        <w:t>อีกทั้งยัง</w:t>
      </w:r>
      <w:r w:rsidRPr="00C26995">
        <w:rPr>
          <w:rFonts w:ascii="Angsana New" w:hAnsi="Angsana New"/>
          <w:sz w:val="30"/>
          <w:szCs w:val="30"/>
          <w:cs/>
        </w:rPr>
        <w:t>กำกับดูแลการจ่ายเงินปันผลให้แก่ผู้ถือหุ้น</w:t>
      </w:r>
    </w:p>
    <w:p w14:paraId="04B42147" w14:textId="77777777" w:rsidR="007D65E0" w:rsidRPr="00C26995" w:rsidRDefault="007D65E0" w:rsidP="00362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0FB6265" w14:textId="0C1F0C44" w:rsidR="00277438" w:rsidRPr="00C26995" w:rsidRDefault="00520FD4" w:rsidP="00E211E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E7A8CA5" w14:textId="0E725688" w:rsidR="00277438" w:rsidRPr="00C26995" w:rsidRDefault="00277438" w:rsidP="00277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3AC58CAD" w14:textId="77777777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14:paraId="47B2A0AA" w14:textId="77777777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8"/>
          <w:szCs w:val="28"/>
        </w:rPr>
      </w:pPr>
    </w:p>
    <w:p w14:paraId="2ACA6F1A" w14:textId="37976386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2562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ได้ทำสัญญาปฏิบัติการเดินเครื่องและบำรุงรักษาโรงไฟฟ้ากับผู้ให้บริการรายหนึ่ง 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19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นับจากวันที่ระบุในสัญญาตามเงื่อนไขของสัญญา ผู้ให้บริการรายดังกล่าวจะต้องดำเนินการผลิตกระแสไฟฟ้าและบำรุงรักษาโรง</w:t>
      </w:r>
      <w:r w:rsidR="00EA6327" w:rsidRPr="00C26995">
        <w:rPr>
          <w:rFonts w:ascii="Angsana New" w:hAnsi="Angsana New" w:hint="cs"/>
          <w:sz w:val="30"/>
          <w:szCs w:val="30"/>
          <w:cs/>
        </w:rPr>
        <w:t>ไฟ</w:t>
      </w:r>
      <w:r w:rsidRPr="00C26995">
        <w:rPr>
          <w:rFonts w:ascii="Angsana New" w:hAnsi="Angsana New" w:hint="cs"/>
          <w:sz w:val="30"/>
          <w:szCs w:val="30"/>
          <w:cs/>
        </w:rPr>
        <w:t>ฟ้าให้กับบริษัทย่อยดังกล่าว โดยมีค่าบริการในการบำรุงรักษาหลักตามรอบการใช้งานเป็นไปตามที่ระบุไว้ในสัญญา</w:t>
      </w:r>
    </w:p>
    <w:p w14:paraId="33150E04" w14:textId="0D6D4AC2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8"/>
          <w:szCs w:val="28"/>
        </w:rPr>
      </w:pPr>
    </w:p>
    <w:p w14:paraId="49C77390" w14:textId="77777777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03A9396D" w14:textId="77777777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8"/>
          <w:szCs w:val="28"/>
          <w:cs/>
        </w:rPr>
      </w:pPr>
    </w:p>
    <w:p w14:paraId="0E0CC379" w14:textId="412FCA5B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27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A77235" w:rsidRPr="00A77235">
        <w:rPr>
          <w:rFonts w:ascii="Angsana New" w:hAnsi="Angsana New" w:hint="cs"/>
          <w:sz w:val="30"/>
          <w:szCs w:val="30"/>
        </w:rPr>
        <w:t>2543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ได้ทำสัญญาซื้อขาย</w:t>
      </w:r>
      <w:r w:rsidRPr="00C26995">
        <w:rPr>
          <w:rFonts w:ascii="Angsana New" w:hAnsi="Angsana New" w:hint="cs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C26995">
        <w:rPr>
          <w:rFonts w:ascii="Angsana New" w:hAnsi="Angsana New" w:hint="cs"/>
          <w:sz w:val="30"/>
          <w:szCs w:val="30"/>
        </w:rPr>
        <w:t>(“</w:t>
      </w:r>
      <w:r w:rsidRPr="00C26995">
        <w:rPr>
          <w:rFonts w:ascii="Angsana New" w:hAnsi="Angsana New" w:hint="cs"/>
          <w:sz w:val="30"/>
          <w:szCs w:val="30"/>
          <w:cs/>
        </w:rPr>
        <w:t>ปตท</w:t>
      </w:r>
      <w:r w:rsidRPr="00C26995">
        <w:rPr>
          <w:rFonts w:ascii="Angsana New" w:hAnsi="Angsana New" w:hint="cs"/>
          <w:sz w:val="30"/>
          <w:szCs w:val="30"/>
        </w:rPr>
        <w:t xml:space="preserve">.”) </w:t>
      </w:r>
      <w:r w:rsidRPr="00C26995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ปีนับจากวันที่ระบุในสัญญา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1AB3A744" w14:textId="77777777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sz w:val="28"/>
          <w:szCs w:val="28"/>
        </w:rPr>
      </w:pPr>
    </w:p>
    <w:p w14:paraId="792498EB" w14:textId="64E1C86A" w:rsidR="00035369" w:rsidRPr="00C26995" w:rsidRDefault="00035369" w:rsidP="00E2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77235" w:rsidRPr="00A77235">
        <w:rPr>
          <w:rFonts w:ascii="Angsana New" w:hAnsi="Angsana New" w:hint="cs"/>
          <w:sz w:val="30"/>
          <w:szCs w:val="30"/>
        </w:rPr>
        <w:t>2547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ปี โดย ปตท. จะจำหน่ายน้ำมันดีเซลให้กับบริษัทย่อยดังกล่าวในปริมาณและราคาที่ตกลงกัน ทั้งนี้ ระยะเวลาตามสัญญาจะได้รับการขยายออกไปโดยอัตโนมัติอย่างต่อเนื่องอีกคราวละ </w:t>
      </w:r>
      <w:r w:rsidR="00A77235"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 จนกว่าจะมีการแจ้งยุติสัญญาเป็นลายลักษณ์อักษรไม่น้อยกว่า </w:t>
      </w:r>
      <w:r w:rsidR="00A77235" w:rsidRPr="00A77235">
        <w:rPr>
          <w:rFonts w:ascii="Angsana New" w:hAnsi="Angsana New" w:hint="cs"/>
          <w:sz w:val="30"/>
          <w:szCs w:val="30"/>
        </w:rPr>
        <w:t>6</w:t>
      </w:r>
      <w:r w:rsidRPr="00C26995">
        <w:rPr>
          <w:rFonts w:ascii="Angsana New" w:hAnsi="Angsana New" w:hint="cs"/>
          <w:sz w:val="30"/>
          <w:szCs w:val="30"/>
          <w:cs/>
        </w:rPr>
        <w:t xml:space="preserve"> เดือน ก่อนที่สัญญาจะขยายโดยอัตโนมัติ</w:t>
      </w:r>
      <w:r w:rsidR="009B7CCB" w:rsidRPr="00C26995">
        <w:rPr>
          <w:rFonts w:ascii="Angsana New" w:hAnsi="Angsana New"/>
          <w:sz w:val="30"/>
          <w:szCs w:val="30"/>
        </w:rPr>
        <w:t xml:space="preserve"> </w:t>
      </w:r>
      <w:r w:rsidR="00C55050" w:rsidRPr="00C26995">
        <w:rPr>
          <w:rFonts w:ascii="Angsana New" w:hAnsi="Angsana New" w:hint="cs"/>
          <w:sz w:val="30"/>
          <w:szCs w:val="30"/>
          <w:cs/>
        </w:rPr>
        <w:t>ต่อมา</w:t>
      </w:r>
      <w:r w:rsidR="009B7CCB" w:rsidRPr="00C26995">
        <w:rPr>
          <w:rFonts w:ascii="Angsana New" w:hAnsi="Angsana New"/>
          <w:sz w:val="30"/>
          <w:szCs w:val="30"/>
          <w:cs/>
        </w:rPr>
        <w:t xml:space="preserve">วันที่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="009B7CCB" w:rsidRPr="00C26995">
        <w:rPr>
          <w:rFonts w:ascii="Angsana New" w:hAnsi="Angsana New"/>
          <w:sz w:val="30"/>
          <w:szCs w:val="30"/>
        </w:rPr>
        <w:t xml:space="preserve"> </w:t>
      </w:r>
      <w:r w:rsidR="009B7CCB" w:rsidRPr="00C26995">
        <w:rPr>
          <w:rFonts w:ascii="Angsana New" w:hAnsi="Angsana New"/>
          <w:sz w:val="30"/>
          <w:szCs w:val="30"/>
          <w:cs/>
        </w:rPr>
        <w:t xml:space="preserve">มีนาคม </w:t>
      </w:r>
      <w:r w:rsidR="00A77235" w:rsidRPr="00A77235">
        <w:rPr>
          <w:rFonts w:ascii="Angsana New" w:hAnsi="Angsana New"/>
          <w:sz w:val="30"/>
          <w:szCs w:val="30"/>
        </w:rPr>
        <w:t>2561</w:t>
      </w:r>
      <w:r w:rsidR="009B7CCB" w:rsidRPr="00C26995">
        <w:rPr>
          <w:rFonts w:ascii="Angsana New" w:hAnsi="Angsana New"/>
          <w:sz w:val="30"/>
          <w:szCs w:val="30"/>
        </w:rPr>
        <w:t xml:space="preserve"> </w:t>
      </w:r>
      <w:r w:rsidR="009B7CCB" w:rsidRPr="00C26995">
        <w:rPr>
          <w:rFonts w:ascii="Angsana New" w:hAnsi="Angsana New"/>
          <w:sz w:val="30"/>
          <w:szCs w:val="30"/>
          <w:cs/>
        </w:rPr>
        <w:t>บริษัท ปตท. จำกัด (มหาชน) และบริษัท</w:t>
      </w:r>
      <w:r w:rsidR="00E72936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9B7CCB" w:rsidRPr="00C26995">
        <w:rPr>
          <w:rFonts w:ascii="Angsana New" w:hAnsi="Angsana New"/>
          <w:sz w:val="30"/>
          <w:szCs w:val="30"/>
          <w:cs/>
        </w:rPr>
        <w:t>ได้ลงนามบันทึกการเปลี่ยนตัวคู่สัญญาจาก บริษัท ปตท. จำกัด (มหาชน) เป็น บริษัท ปตท.น้ำมันและการค้าปลีก จำกัด (มหาชน)</w:t>
      </w:r>
      <w:r w:rsidR="009B7CCB" w:rsidRPr="00C26995">
        <w:rPr>
          <w:rFonts w:ascii="Angsana New" w:hAnsi="Angsana New"/>
          <w:sz w:val="30"/>
          <w:szCs w:val="30"/>
        </w:rPr>
        <w:t xml:space="preserve"> </w:t>
      </w:r>
    </w:p>
    <w:p w14:paraId="30EC0EDB" w14:textId="77777777" w:rsidR="00BE49ED" w:rsidRPr="00C26995" w:rsidRDefault="00BE49ED" w:rsidP="00194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A51B3C7" w14:textId="0541ED05" w:rsidR="00035369" w:rsidRDefault="00035369" w:rsidP="00035369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31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77235" w:rsidRPr="00A77235">
        <w:rPr>
          <w:rFonts w:ascii="Angsana New" w:hAnsi="Angsana New" w:hint="cs"/>
          <w:sz w:val="30"/>
          <w:szCs w:val="30"/>
        </w:rPr>
        <w:t>2554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ได้ทำสัญญาซื้อขายก๊าซธรรมชาติกับ ปตท. 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ปี นับตั้งแต่วันเริ่มใช้ก๊าซเพื่อการค้า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790DD298" w14:textId="06A096FB" w:rsidR="00454735" w:rsidRPr="00C26995" w:rsidRDefault="00454735" w:rsidP="0058174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0C3E0D1" w14:textId="77777777" w:rsidR="007B1B19" w:rsidRPr="00C26995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35947EA7" w14:textId="77777777" w:rsidR="007B1B19" w:rsidRPr="00C26995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804D669" w14:textId="23EF113E" w:rsidR="00B8223F" w:rsidRPr="00C26995" w:rsidRDefault="00B8223F" w:rsidP="00B8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29</w:t>
      </w:r>
      <w:r w:rsidRPr="00C2699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2548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C26995">
        <w:rPr>
          <w:rFonts w:ascii="Angsana New" w:hAnsi="Angsana New" w:hint="cs"/>
          <w:sz w:val="30"/>
          <w:szCs w:val="30"/>
        </w:rPr>
        <w:t>mpany</w:t>
      </w:r>
      <w:proofErr w:type="spellEnd"/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A77235" w:rsidRPr="00A77235">
        <w:rPr>
          <w:rFonts w:ascii="Angsana New" w:hAnsi="Angsana New" w:hint="cs"/>
          <w:sz w:val="30"/>
          <w:szCs w:val="30"/>
        </w:rPr>
        <w:t>2570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="00A77235" w:rsidRPr="00A77235">
        <w:rPr>
          <w:rFonts w:ascii="Angsana New" w:hAnsi="Angsana New" w:hint="cs"/>
          <w:sz w:val="30"/>
          <w:szCs w:val="30"/>
        </w:rPr>
        <w:t>428</w:t>
      </w:r>
      <w:r w:rsidRPr="00C26995">
        <w:rPr>
          <w:rFonts w:ascii="Angsana New" w:hAnsi="Angsana New" w:hint="cs"/>
          <w:sz w:val="30"/>
          <w:szCs w:val="30"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60</w:t>
      </w:r>
      <w:r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="00A77235" w:rsidRPr="00A77235">
        <w:rPr>
          <w:rFonts w:ascii="Angsana New" w:hAnsi="Angsana New"/>
          <w:sz w:val="30"/>
          <w:szCs w:val="30"/>
        </w:rPr>
        <w:t>19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77235" w:rsidRPr="00A77235">
        <w:rPr>
          <w:rFonts w:ascii="Angsana New" w:hAnsi="Angsana New"/>
          <w:sz w:val="30"/>
          <w:szCs w:val="30"/>
        </w:rPr>
        <w:t>2562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235" w:rsidRPr="00A77235">
        <w:rPr>
          <w:rFonts w:ascii="Angsana New" w:hAnsi="Angsana New"/>
          <w:sz w:val="30"/>
          <w:szCs w:val="30"/>
        </w:rPr>
        <w:t>25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77235" w:rsidRPr="00A77235">
        <w:rPr>
          <w:rFonts w:ascii="Angsana New" w:hAnsi="Angsana New"/>
          <w:sz w:val="30"/>
          <w:szCs w:val="30"/>
        </w:rPr>
        <w:t>2563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โดยการเปลี่ยนแปลงตามสัญญาล่าสุดมีผลบังคับใช้ตั้งแต่เดือนสิงหาคม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2563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="00A77235" w:rsidRPr="00A77235">
        <w:rPr>
          <w:rFonts w:ascii="Angsana New" w:hAnsi="Angsana New" w:hint="cs"/>
          <w:sz w:val="30"/>
          <w:szCs w:val="30"/>
        </w:rPr>
        <w:t>4</w:t>
      </w:r>
      <w:r w:rsidR="00A77235" w:rsidRPr="00A77235">
        <w:rPr>
          <w:rFonts w:ascii="Angsana New" w:hAnsi="Angsana New"/>
          <w:sz w:val="30"/>
          <w:szCs w:val="30"/>
        </w:rPr>
        <w:t>36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75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ณ วันที่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/>
          <w:sz w:val="30"/>
          <w:szCs w:val="30"/>
        </w:rPr>
        <w:t>2568</w:t>
      </w:r>
      <w:r w:rsidRPr="00C26995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0664FE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21</w:t>
      </w:r>
      <w:r w:rsidR="000664FE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39</w:t>
      </w:r>
      <w:r w:rsidR="00200E15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77235" w:rsidRPr="00A77235">
        <w:rPr>
          <w:rFonts w:ascii="Angsana New" w:hAnsi="Angsana New" w:hint="cs"/>
          <w:i/>
          <w:iCs/>
          <w:sz w:val="30"/>
          <w:szCs w:val="30"/>
        </w:rPr>
        <w:t>25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67</w:t>
      </w:r>
      <w:r w:rsidR="00CC6912" w:rsidRPr="00C26995">
        <w:rPr>
          <w:rFonts w:ascii="Angsana New" w:hAnsi="Angsana New"/>
          <w:i/>
          <w:iCs/>
          <w:sz w:val="30"/>
          <w:szCs w:val="30"/>
        </w:rPr>
        <w:t>: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31</w:t>
      </w:r>
      <w:r w:rsidR="00CE4DAA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09</w:t>
      </w:r>
      <w:r w:rsidR="00CE4DAA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4BBF9AE6" w14:textId="77777777" w:rsidR="007B1B19" w:rsidRPr="00C26995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A642F3" w14:textId="4012E709" w:rsidR="007B1B19" w:rsidRPr="00C26995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A77235" w:rsidRPr="00A77235">
        <w:rPr>
          <w:rFonts w:ascii="Angsana New" w:hAnsi="Angsana New"/>
          <w:sz w:val="30"/>
          <w:szCs w:val="30"/>
        </w:rPr>
        <w:t>6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="000664FE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6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77235" w:rsidRPr="00A77235">
        <w:rPr>
          <w:rFonts w:ascii="Angsana New" w:hAnsi="Angsana New" w:hint="cs"/>
          <w:i/>
          <w:iCs/>
          <w:sz w:val="30"/>
          <w:szCs w:val="30"/>
        </w:rPr>
        <w:t>256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</w:t>
      </w:r>
      <w:r w:rsidRPr="00C2699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77235" w:rsidRPr="00A77235">
        <w:rPr>
          <w:rFonts w:ascii="Angsana New" w:hAnsi="Angsana New" w:hint="cs"/>
          <w:i/>
          <w:iCs/>
          <w:sz w:val="30"/>
          <w:szCs w:val="30"/>
        </w:rPr>
        <w:t>6</w:t>
      </w:r>
      <w:r w:rsidRPr="00C2699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5630C23" w14:textId="77777777" w:rsidR="007B1B19" w:rsidRPr="00C26995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58CD4" w14:textId="1DB151A3" w:rsidR="007B1B19" w:rsidRPr="00C26995" w:rsidRDefault="007B1B19" w:rsidP="007B1B1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 w:hint="cs"/>
          <w:sz w:val="30"/>
          <w:szCs w:val="30"/>
        </w:rPr>
        <w:t>29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2562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A77235" w:rsidRPr="00A77235">
        <w:rPr>
          <w:rFonts w:ascii="Angsana New" w:hAnsi="Angsana New" w:hint="cs"/>
          <w:sz w:val="30"/>
          <w:szCs w:val="30"/>
        </w:rPr>
        <w:t>15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="00A77235" w:rsidRPr="00A77235">
        <w:rPr>
          <w:rFonts w:ascii="Angsana New" w:hAnsi="Angsana New"/>
          <w:sz w:val="30"/>
          <w:szCs w:val="30"/>
        </w:rPr>
        <w:t>28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33</w:t>
      </w:r>
      <w:r w:rsidRPr="00C26995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 </w:t>
      </w:r>
      <w:r w:rsidR="00A77235" w:rsidRPr="00A77235">
        <w:rPr>
          <w:rFonts w:ascii="Angsana New" w:hAnsi="Angsana New" w:hint="cs"/>
          <w:sz w:val="30"/>
          <w:szCs w:val="30"/>
        </w:rPr>
        <w:t>3</w:t>
      </w:r>
      <w:r w:rsidR="00A77235" w:rsidRPr="00A77235">
        <w:rPr>
          <w:rFonts w:ascii="Angsana New" w:hAnsi="Angsana New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77235" w:rsidRPr="00A77235">
        <w:rPr>
          <w:rFonts w:ascii="Angsana New" w:hAnsi="Angsana New" w:hint="cs"/>
          <w:sz w:val="30"/>
          <w:szCs w:val="30"/>
        </w:rPr>
        <w:t>256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บริษัทย่อยดังกล่าวมีภาระผูกพันคงเหลือตามสัญญาเป็นจำนวนเงิน</w:t>
      </w:r>
      <w:r w:rsidR="000664FE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</w:t>
      </w:r>
      <w:r w:rsidR="000664FE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46</w:t>
      </w:r>
      <w:r w:rsidRPr="00C26995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77235" w:rsidRPr="00A77235">
        <w:rPr>
          <w:rFonts w:ascii="Angsana New" w:hAnsi="Angsana New" w:hint="cs"/>
          <w:i/>
          <w:iCs/>
          <w:sz w:val="30"/>
          <w:szCs w:val="30"/>
        </w:rPr>
        <w:t>256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</w:t>
      </w:r>
      <w:r w:rsidRPr="00C2699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6</w:t>
      </w:r>
      <w:r w:rsidR="00CC6912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58</w:t>
      </w:r>
      <w:r w:rsidRPr="00C2699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26995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727D0F9B" w14:textId="42CCA99E" w:rsidR="00A45644" w:rsidRPr="00C26995" w:rsidRDefault="00A45644" w:rsidP="007B1B19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0136AFC" w14:textId="3F6587D1" w:rsidR="00A45644" w:rsidRPr="00C26995" w:rsidRDefault="00A45644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6995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13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ธันวาคม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2565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</w:t>
      </w:r>
      <w:r w:rsidRPr="00C26995">
        <w:rPr>
          <w:rFonts w:ascii="Angsana New" w:hAnsi="Angsana New"/>
          <w:sz w:val="30"/>
          <w:szCs w:val="30"/>
          <w:cs/>
        </w:rPr>
        <w:t>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</w:t>
      </w:r>
      <w:r w:rsidRPr="00C26995">
        <w:rPr>
          <w:rFonts w:ascii="Angsana New" w:hAnsi="Angsana New" w:hint="cs"/>
          <w:sz w:val="30"/>
          <w:szCs w:val="30"/>
          <w:cs/>
        </w:rPr>
        <w:t xml:space="preserve">ผู้ให้บริการจำนวน </w:t>
      </w:r>
      <w:r w:rsidR="00A77235" w:rsidRPr="00A77235">
        <w:rPr>
          <w:rFonts w:ascii="Angsana New" w:hAnsi="Angsana New" w:hint="cs"/>
          <w:sz w:val="30"/>
          <w:szCs w:val="30"/>
        </w:rPr>
        <w:t>2</w:t>
      </w:r>
      <w:r w:rsidRPr="00C26995">
        <w:rPr>
          <w:rFonts w:ascii="Angsana New" w:hAnsi="Angsana New" w:hint="cs"/>
          <w:sz w:val="30"/>
          <w:szCs w:val="30"/>
          <w:cs/>
        </w:rPr>
        <w:t xml:space="preserve"> ราย สั</w:t>
      </w:r>
      <w:r w:rsidRPr="00C26995">
        <w:rPr>
          <w:rFonts w:ascii="Angsana New" w:hAnsi="Angsana New"/>
          <w:sz w:val="30"/>
          <w:szCs w:val="30"/>
          <w:cs/>
        </w:rPr>
        <w:t>ญญาดังกล่าว มีกำหนดระยะเวลา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15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ปี นับแต่วันที่ลงนามในสัญญา </w:t>
      </w:r>
      <w:r w:rsidR="0057296C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="00A77235" w:rsidRPr="00A77235">
        <w:rPr>
          <w:rFonts w:ascii="Angsana New" w:hAnsi="Angsana New"/>
          <w:sz w:val="30"/>
          <w:szCs w:val="30"/>
        </w:rPr>
        <w:t>24</w:t>
      </w:r>
      <w:r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90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77235" w:rsidRPr="00A77235">
        <w:rPr>
          <w:rFonts w:ascii="Angsana New" w:hAnsi="Angsana New"/>
          <w:sz w:val="30"/>
          <w:szCs w:val="30"/>
        </w:rPr>
        <w:t>8</w:t>
      </w:r>
      <w:r w:rsidR="00A77235" w:rsidRPr="00A77235">
        <w:rPr>
          <w:rFonts w:ascii="Angsana New" w:hAnsi="Angsana New" w:hint="cs"/>
          <w:sz w:val="30"/>
          <w:szCs w:val="30"/>
        </w:rPr>
        <w:t>54</w:t>
      </w:r>
      <w:r w:rsidRPr="00C26995">
        <w:rPr>
          <w:rFonts w:ascii="Angsana New" w:hAnsi="Angsana New" w:hint="cs"/>
          <w:sz w:val="30"/>
          <w:szCs w:val="30"/>
          <w:cs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00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ล้านเยน ณ วันที่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ธันวาคม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2568</w:t>
      </w:r>
      <w:r w:rsidR="00576DA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บริษัท</w:t>
      </w:r>
      <w:r w:rsidR="00790A77" w:rsidRPr="00C2699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C26995">
        <w:rPr>
          <w:rFonts w:ascii="Angsana New" w:hAnsi="Angsana New"/>
          <w:sz w:val="30"/>
          <w:szCs w:val="30"/>
          <w:cs/>
        </w:rPr>
        <w:t>มีภาระผูกพันคงเหลือตามสัญญาเป็นจำนวนเงิน</w:t>
      </w:r>
      <w:r w:rsidR="00200E15" w:rsidRPr="00C2699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22</w:t>
      </w:r>
      <w:r w:rsidR="000664FE" w:rsidRPr="00C26995">
        <w:rPr>
          <w:rFonts w:ascii="Angsana New" w:hAnsi="Angsana New"/>
          <w:sz w:val="30"/>
          <w:szCs w:val="30"/>
        </w:rPr>
        <w:t>.</w:t>
      </w:r>
      <w:r w:rsidR="00A77235" w:rsidRPr="00A77235">
        <w:rPr>
          <w:rFonts w:ascii="Angsana New" w:hAnsi="Angsana New"/>
          <w:sz w:val="30"/>
          <w:szCs w:val="30"/>
        </w:rPr>
        <w:t>47</w:t>
      </w:r>
      <w:r w:rsidR="0027544F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ล้านบาท และ</w:t>
      </w:r>
      <w:r w:rsidR="000664FE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 w:hint="cs"/>
          <w:sz w:val="30"/>
          <w:szCs w:val="30"/>
        </w:rPr>
        <w:t>772</w:t>
      </w:r>
      <w:r w:rsidR="000664FE" w:rsidRPr="00C26995">
        <w:rPr>
          <w:rFonts w:ascii="Angsana New" w:hAnsi="Angsana New" w:hint="cs"/>
          <w:sz w:val="30"/>
          <w:szCs w:val="30"/>
          <w:cs/>
        </w:rPr>
        <w:t>.</w:t>
      </w:r>
      <w:r w:rsidR="00A77235" w:rsidRPr="00A77235">
        <w:rPr>
          <w:rFonts w:ascii="Angsana New" w:hAnsi="Angsana New" w:hint="cs"/>
          <w:sz w:val="30"/>
          <w:szCs w:val="30"/>
        </w:rPr>
        <w:t>17</w:t>
      </w:r>
      <w:r w:rsidR="00200E15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ล้านเยน</w:t>
      </w:r>
      <w:r w:rsidR="00CE4DAA" w:rsidRPr="00C26995">
        <w:rPr>
          <w:rFonts w:ascii="Angsana New" w:hAnsi="Angsana New"/>
          <w:sz w:val="30"/>
          <w:szCs w:val="30"/>
        </w:rPr>
        <w:t xml:space="preserve"> </w:t>
      </w:r>
      <w:r w:rsidR="00CE4DAA" w:rsidRPr="00C2699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77235" w:rsidRPr="00A77235">
        <w:rPr>
          <w:rFonts w:ascii="Angsana New" w:hAnsi="Angsana New" w:hint="cs"/>
          <w:i/>
          <w:iCs/>
          <w:sz w:val="30"/>
          <w:szCs w:val="30"/>
        </w:rPr>
        <w:t>256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</w:t>
      </w:r>
      <w:r w:rsidR="00CE4DAA" w:rsidRPr="00C2699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23</w:t>
      </w:r>
      <w:r w:rsidR="00CE4DAA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13</w:t>
      </w:r>
      <w:r w:rsidR="00CE4DAA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CE4DAA" w:rsidRPr="00C26995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CE4DAA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794</w:t>
      </w:r>
      <w:r w:rsidR="00CC6912" w:rsidRPr="00C26995">
        <w:rPr>
          <w:rFonts w:ascii="Angsana New" w:hAnsi="Angsana New"/>
          <w:i/>
          <w:iCs/>
          <w:sz w:val="30"/>
          <w:szCs w:val="30"/>
        </w:rPr>
        <w:t>.</w:t>
      </w:r>
      <w:r w:rsidR="00A77235" w:rsidRPr="00A77235">
        <w:rPr>
          <w:rFonts w:ascii="Angsana New" w:hAnsi="Angsana New"/>
          <w:i/>
          <w:iCs/>
          <w:sz w:val="30"/>
          <w:szCs w:val="30"/>
        </w:rPr>
        <w:t>57</w:t>
      </w:r>
      <w:r w:rsidR="00CE4DAA" w:rsidRPr="00C26995">
        <w:rPr>
          <w:rFonts w:ascii="Angsana New" w:hAnsi="Angsana New"/>
          <w:i/>
          <w:iCs/>
          <w:sz w:val="30"/>
          <w:szCs w:val="30"/>
        </w:rPr>
        <w:t xml:space="preserve"> </w:t>
      </w:r>
      <w:r w:rsidR="00CE4DAA" w:rsidRPr="00C26995">
        <w:rPr>
          <w:rFonts w:ascii="Angsana New" w:hAnsi="Angsana New"/>
          <w:i/>
          <w:iCs/>
          <w:sz w:val="30"/>
          <w:szCs w:val="30"/>
          <w:cs/>
        </w:rPr>
        <w:t>ล้านเยน</w:t>
      </w:r>
      <w:r w:rsidR="00CE4DAA" w:rsidRPr="00C2699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6545EC1" w14:textId="77777777" w:rsidR="00D56125" w:rsidRPr="00D56125" w:rsidRDefault="00D56125" w:rsidP="00D56125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C405BA" w14:textId="77777777" w:rsidR="00D56125" w:rsidRPr="001D3E79" w:rsidRDefault="00D56125" w:rsidP="00D5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3E7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สัญญาบำรุงรักษาเครื่องกังหันก๊าซและเครื่องกำเนิดไฟฟ้า </w:t>
      </w:r>
      <w:r w:rsidRPr="001D3E79">
        <w:rPr>
          <w:rFonts w:ascii="Angsana New" w:hAnsi="Angsana New"/>
          <w:b/>
          <w:bCs/>
          <w:i/>
          <w:iCs/>
          <w:sz w:val="30"/>
          <w:szCs w:val="30"/>
        </w:rPr>
        <w:t>(Maintenance of Gas Turbine and Generator)</w:t>
      </w:r>
    </w:p>
    <w:p w14:paraId="741C94D2" w14:textId="77777777" w:rsidR="00D56125" w:rsidRPr="00080A3C" w:rsidRDefault="00D56125" w:rsidP="00D5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07863DD8" w14:textId="77777777" w:rsidR="00D56125" w:rsidRDefault="00D56125" w:rsidP="00D5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3E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D3E79">
        <w:rPr>
          <w:rFonts w:ascii="Angsana New" w:hAnsi="Angsana New"/>
          <w:sz w:val="30"/>
          <w:szCs w:val="30"/>
        </w:rPr>
        <w:t xml:space="preserve">26 </w:t>
      </w:r>
      <w:r w:rsidRPr="001D3E7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D3E79">
        <w:rPr>
          <w:rFonts w:ascii="Angsana New" w:hAnsi="Angsana New"/>
          <w:sz w:val="30"/>
          <w:szCs w:val="30"/>
        </w:rPr>
        <w:t xml:space="preserve">2563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 ราช เอ็นเนอร์จี ระยอง จำกัด ซึ่งเป็นบริษัทย่อยทางตรง ได้ทำสัญญาซ่อมและบำรุงรักษาเครื่องกังหันก๊าซ และเครื่องกำเนิดไฟฟ้ากับบริษัทซีเมนส์ เอนเนอร์ยี่ จำกัด เป็นระยะเวลา </w:t>
      </w:r>
      <w:r w:rsidRPr="001D3E79">
        <w:rPr>
          <w:rFonts w:ascii="Angsana New" w:hAnsi="Angsana New"/>
          <w:sz w:val="30"/>
          <w:szCs w:val="30"/>
        </w:rPr>
        <w:t xml:space="preserve">15 </w:t>
      </w:r>
      <w:r w:rsidRPr="001D3E79">
        <w:rPr>
          <w:rFonts w:ascii="Angsana New" w:hAnsi="Angsana New" w:hint="cs"/>
          <w:sz w:val="30"/>
          <w:szCs w:val="30"/>
          <w:cs/>
        </w:rPr>
        <w:t xml:space="preserve">ปี นับแต่วันที่เดินเครื่องเชิงพาณิชย์ หรือครบชั่วโมงการเดินเครื่องเทียบเท่า </w:t>
      </w:r>
      <w:r w:rsidRPr="001D3E79">
        <w:rPr>
          <w:rFonts w:ascii="Angsana New" w:hAnsi="Angsana New"/>
          <w:sz w:val="30"/>
          <w:szCs w:val="30"/>
        </w:rPr>
        <w:t xml:space="preserve">120,000 </w:t>
      </w:r>
      <w:r w:rsidRPr="001D3E79">
        <w:rPr>
          <w:rFonts w:ascii="Angsana New" w:hAnsi="Angsana New" w:hint="cs"/>
          <w:sz w:val="30"/>
          <w:szCs w:val="30"/>
          <w:cs/>
        </w:rPr>
        <w:t xml:space="preserve">ชั่วโมง หรือครบ </w:t>
      </w:r>
      <w:r w:rsidRPr="001D3E79">
        <w:rPr>
          <w:rFonts w:ascii="Angsana New" w:hAnsi="Angsana New"/>
          <w:sz w:val="30"/>
          <w:szCs w:val="30"/>
        </w:rPr>
        <w:t xml:space="preserve">2,000 </w:t>
      </w:r>
      <w:r w:rsidRPr="001D3E79">
        <w:rPr>
          <w:rFonts w:ascii="Angsana New" w:hAnsi="Angsana New" w:hint="cs"/>
          <w:sz w:val="30"/>
          <w:szCs w:val="30"/>
          <w:cs/>
        </w:rPr>
        <w:t xml:space="preserve">รอบการเดินเครื่องเทียบเท่าอย่างใดอย่างหนึ่งถึงก่อน ทั้งนี้ บริษัทย่อยดังกล่าวต้องจ่ายค่าตอบแทนแก่คู่สัญญาตามอัตราที่ระบุไว้ในสัญญาและจะมีการปรับมูลค่าตามสูตรการคำนวณที่ระบุไว้ไม่เกินร้อยละ </w:t>
      </w:r>
      <w:r w:rsidRPr="001D3E79">
        <w:rPr>
          <w:rFonts w:ascii="Angsana New" w:hAnsi="Angsana New"/>
          <w:sz w:val="30"/>
          <w:szCs w:val="30"/>
        </w:rPr>
        <w:t xml:space="preserve">3 </w:t>
      </w:r>
      <w:r w:rsidRPr="001D3E79">
        <w:rPr>
          <w:rFonts w:ascii="Angsana New" w:hAnsi="Angsana New" w:hint="cs"/>
          <w:sz w:val="30"/>
          <w:szCs w:val="30"/>
          <w:cs/>
        </w:rPr>
        <w:t xml:space="preserve">แต่ไม่ต่ำกว่ามูลค่าตามสัญญา และหากปีใดมูลค่าการปรับสูตรการคำนวณเกินกว่าร้อยละ </w:t>
      </w:r>
      <w:r w:rsidRPr="001D3E79">
        <w:rPr>
          <w:rFonts w:ascii="Angsana New" w:hAnsi="Angsana New"/>
          <w:sz w:val="30"/>
          <w:szCs w:val="30"/>
        </w:rPr>
        <w:t xml:space="preserve">3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บริษัทผู้ให้บริการจะออกใบลดหนี้เมื่อสิ้นสุดสัญญา ณ วันที่ </w:t>
      </w:r>
      <w:r w:rsidRPr="001D3E7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</w:rPr>
        <w:t>256</w:t>
      </w:r>
      <w:r w:rsidRPr="00D93613">
        <w:rPr>
          <w:rFonts w:asciiTheme="majorBidi" w:hAnsiTheme="majorBidi" w:cstheme="majorBidi" w:hint="cs"/>
          <w:sz w:val="30"/>
          <w:szCs w:val="30"/>
          <w:lang w:val="en-GB"/>
        </w:rPr>
        <w:t>8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บริษัทย่อยดังกล่าวมีภาระผูกพันคงเหลือตามสัญญาเป็นจำนวนเงิน </w:t>
      </w:r>
      <w:r w:rsidRPr="001D3E7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27.71</w:t>
      </w:r>
      <w:r w:rsidRPr="001D3E79">
        <w:rPr>
          <w:rFonts w:ascii="Angsana New" w:hAnsi="Angsana New"/>
          <w:sz w:val="30"/>
          <w:szCs w:val="30"/>
        </w:rPr>
        <w:t xml:space="preserve"> </w:t>
      </w:r>
      <w:r w:rsidRPr="001D3E79">
        <w:rPr>
          <w:rFonts w:ascii="Angsana New" w:hAnsi="Angsana New" w:hint="cs"/>
          <w:sz w:val="30"/>
          <w:szCs w:val="30"/>
          <w:cs/>
        </w:rPr>
        <w:t>ล้านโครนา</w:t>
      </w:r>
      <w:r w:rsidRPr="001D3E79">
        <w:rPr>
          <w:rFonts w:ascii="Angsana New" w:hAnsi="Angsana New"/>
          <w:sz w:val="30"/>
          <w:szCs w:val="30"/>
          <w:cs/>
        </w:rPr>
        <w:br/>
      </w:r>
      <w:r w:rsidRPr="001D3E79">
        <w:rPr>
          <w:rFonts w:ascii="Angsana New" w:hAnsi="Angsana New" w:hint="cs"/>
          <w:sz w:val="30"/>
          <w:szCs w:val="30"/>
          <w:cs/>
        </w:rPr>
        <w:t xml:space="preserve">สวีเดน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2567: 139.87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ล้านโครนาสวีเดน)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E01844" w14:textId="77777777" w:rsidR="00790A77" w:rsidRPr="007939DD" w:rsidRDefault="00790A77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FD6158B" w14:textId="71408CE0" w:rsidR="00790A77" w:rsidRPr="00C26995" w:rsidRDefault="00790A77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สัญญาบริการระยะยาว</w:t>
      </w:r>
      <w:r w:rsidR="000A3F9E">
        <w:rPr>
          <w:rFonts w:ascii="Angsana New" w:hAnsi="Angsana New"/>
          <w:b/>
          <w:bCs/>
          <w:i/>
          <w:iCs/>
          <w:sz w:val="30"/>
          <w:szCs w:val="30"/>
        </w:rPr>
        <w:t xml:space="preserve"> (Long Term Service Agreement)</w:t>
      </w:r>
    </w:p>
    <w:p w14:paraId="4D5D30BC" w14:textId="77777777" w:rsidR="003B58CF" w:rsidRPr="007939DD" w:rsidRDefault="003B58CF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FB83112" w14:textId="57B9F1A7" w:rsidR="00790A77" w:rsidRPr="00C26995" w:rsidRDefault="00790A77" w:rsidP="00790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26995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8F2B3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29</w:t>
      </w:r>
      <w:r w:rsidRPr="00C26995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8F2B3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2563</w:t>
      </w:r>
      <w:r w:rsidR="008F2B3D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บริษัท หินกองเพาเวอร์ จำกัด ซึ่งเป็นบริษัทย่อยทางตรง ได้ลงนามสัญญาบริ</w:t>
      </w:r>
      <w:r w:rsidRPr="00D67E60">
        <w:rPr>
          <w:rFonts w:ascii="Angsana New" w:hAnsi="Angsana New" w:hint="cs"/>
          <w:spacing w:val="-2"/>
          <w:sz w:val="30"/>
          <w:szCs w:val="30"/>
          <w:cs/>
        </w:rPr>
        <w:t>การซ่อม</w:t>
      </w:r>
      <w:r w:rsidRPr="00C26995">
        <w:rPr>
          <w:rFonts w:ascii="Angsana New" w:hAnsi="Angsana New" w:hint="cs"/>
          <w:sz w:val="30"/>
          <w:szCs w:val="30"/>
          <w:cs/>
        </w:rPr>
        <w:t>บำรุง</w:t>
      </w:r>
      <w:r w:rsidR="003B58CF" w:rsidRPr="00C26995">
        <w:rPr>
          <w:rFonts w:ascii="Angsana New" w:hAnsi="Angsana New" w:hint="cs"/>
          <w:sz w:val="30"/>
          <w:szCs w:val="30"/>
          <w:cs/>
        </w:rPr>
        <w:t>รักษา</w:t>
      </w:r>
      <w:r w:rsidRPr="00C26995">
        <w:rPr>
          <w:rFonts w:ascii="Angsana New" w:hAnsi="Angsana New" w:hint="cs"/>
          <w:sz w:val="30"/>
          <w:szCs w:val="30"/>
          <w:cs/>
        </w:rPr>
        <w:t>และจัดหาอะไหล่ระยะยาวกับ</w:t>
      </w:r>
      <w:r w:rsidR="00E25A3B">
        <w:rPr>
          <w:rFonts w:ascii="Angsana New" w:hAnsi="Angsana New" w:hint="cs"/>
          <w:sz w:val="30"/>
          <w:szCs w:val="30"/>
          <w:cs/>
        </w:rPr>
        <w:t>ผู้ให้บริการรายหนึ่ง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สัญญาดังกล่าวมีผลบังคับใช้ตั้งแต่วันที่ลงนามในสัญญาจนถึงวันสิ้นสุดการเดินเครื่องตามสัญญาซื้อขายไฟฟ้าในปี</w:t>
      </w:r>
      <w:r w:rsidR="008F2B3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2593</w:t>
      </w:r>
      <w:r w:rsidR="008F2B3D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โดยมีมูลค่าตามสัญญาเป็นจำนวนเงิน</w:t>
      </w:r>
      <w:r w:rsidR="008F2B3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29</w:t>
      </w:r>
      <w:r w:rsidR="008F2B3D"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263</w:t>
      </w:r>
      <w:r w:rsidR="008F2B3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ล้านเยน ณ วันที่</w:t>
      </w:r>
      <w:r w:rsidR="008F2B3D" w:rsidRPr="00C26995">
        <w:rPr>
          <w:rFonts w:ascii="Angsana New" w:hAnsi="Angsana New" w:hint="cs"/>
          <w:sz w:val="30"/>
          <w:szCs w:val="30"/>
          <w:cs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31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8F2B3D" w:rsidRPr="00C26995">
        <w:rPr>
          <w:rFonts w:ascii="Angsana New" w:hAnsi="Angsana New"/>
          <w:sz w:val="30"/>
          <w:szCs w:val="30"/>
        </w:rPr>
        <w:t xml:space="preserve"> </w:t>
      </w:r>
      <w:r w:rsidR="00A77235" w:rsidRPr="00A77235">
        <w:rPr>
          <w:rFonts w:ascii="Angsana New" w:hAnsi="Angsana New"/>
          <w:sz w:val="30"/>
          <w:szCs w:val="30"/>
        </w:rPr>
        <w:t>2568</w:t>
      </w:r>
      <w:r w:rsidR="008F2B3D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บริษัทย่อยดังกล่าวมีภาระผูกพันคงเหลือตามสัญญาเป็นจำนวนเงิน </w:t>
      </w:r>
      <w:r w:rsidR="00A77235" w:rsidRPr="00A77235">
        <w:rPr>
          <w:rFonts w:ascii="Angsana New" w:hAnsi="Angsana New"/>
          <w:sz w:val="30"/>
          <w:szCs w:val="30"/>
        </w:rPr>
        <w:t>28</w:t>
      </w:r>
      <w:r w:rsidR="008F2B3D" w:rsidRPr="00C26995">
        <w:rPr>
          <w:rFonts w:ascii="Angsana New" w:hAnsi="Angsana New"/>
          <w:sz w:val="30"/>
          <w:szCs w:val="30"/>
        </w:rPr>
        <w:t>,</w:t>
      </w:r>
      <w:r w:rsidR="00A77235" w:rsidRPr="00A77235">
        <w:rPr>
          <w:rFonts w:ascii="Angsana New" w:hAnsi="Angsana New"/>
          <w:sz w:val="30"/>
          <w:szCs w:val="30"/>
        </w:rPr>
        <w:t>618</w:t>
      </w:r>
      <w:r w:rsidR="008F2B3D"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ล้านเยน</w:t>
      </w:r>
    </w:p>
    <w:p w14:paraId="099A9446" w14:textId="77777777" w:rsidR="00727765" w:rsidRPr="007939DD" w:rsidRDefault="00727765" w:rsidP="00A45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CCDED03" w14:textId="2DBF5E6E" w:rsidR="00727765" w:rsidRPr="00C26995" w:rsidRDefault="00727765" w:rsidP="0072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สัญญาสนับสนุนทางการเงิน</w:t>
      </w:r>
    </w:p>
    <w:p w14:paraId="430A6554" w14:textId="77777777" w:rsidR="00727765" w:rsidRPr="007939DD" w:rsidRDefault="00727765" w:rsidP="0072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0DE2E2C" w14:textId="46DC18D8" w:rsidR="00727765" w:rsidRPr="00C26995" w:rsidRDefault="00727765" w:rsidP="0072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7235" w:rsidRPr="00A77235">
        <w:rPr>
          <w:rFonts w:ascii="Angsana New" w:hAnsi="Angsana New"/>
          <w:sz w:val="30"/>
          <w:szCs w:val="30"/>
        </w:rPr>
        <w:t>11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A77235" w:rsidRPr="00A77235">
        <w:rPr>
          <w:rFonts w:ascii="Angsana New" w:hAnsi="Angsana New" w:hint="cs"/>
          <w:sz w:val="30"/>
          <w:szCs w:val="30"/>
        </w:rPr>
        <w:t>2560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โดยบริษัทตกลงที่จะให้การสนับสนุนทางการเงินในรูปของเงินกู้</w:t>
      </w:r>
      <w:r w:rsidR="00D304F1"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ผู้ถือหุ้น หรือการค้ำประกันใด ๆ ตามสัดส่วนการถือหุ้นร้อยละ </w:t>
      </w:r>
      <w:r w:rsidR="00A77235" w:rsidRPr="00A77235">
        <w:rPr>
          <w:rFonts w:ascii="Angsana New" w:hAnsi="Angsana New" w:hint="cs"/>
          <w:sz w:val="30"/>
          <w:szCs w:val="30"/>
        </w:rPr>
        <w:t>10</w:t>
      </w:r>
      <w:r w:rsidRPr="00C26995">
        <w:rPr>
          <w:rFonts w:ascii="Angsana New" w:hAnsi="Angsana New" w:hint="cs"/>
          <w:sz w:val="30"/>
          <w:szCs w:val="30"/>
          <w:cs/>
        </w:rPr>
        <w:t xml:space="preserve"> โดยมีวงเงินและเงื่อนไขตามที่ระบุในสัญญา </w:t>
      </w:r>
    </w:p>
    <w:p w14:paraId="381961A6" w14:textId="3FBEF59F" w:rsidR="00877165" w:rsidRDefault="00877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lang w:val="th-TH"/>
        </w:rPr>
      </w:pPr>
      <w:r>
        <w:rPr>
          <w:rFonts w:ascii="Angsana New" w:hAnsi="Angsana New"/>
          <w:b/>
          <w:bCs/>
          <w:cs/>
          <w:lang w:val="th-TH"/>
        </w:rPr>
        <w:br w:type="page"/>
      </w:r>
    </w:p>
    <w:p w14:paraId="6872DDB7" w14:textId="77777777" w:rsidR="008537DE" w:rsidRPr="00C26995" w:rsidRDefault="008537DE" w:rsidP="008537DE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วงเงินธุรกรรมที่ยังไม่ได้ใช้</w:t>
      </w:r>
    </w:p>
    <w:p w14:paraId="19B0B72F" w14:textId="77777777" w:rsidR="008537DE" w:rsidRPr="007939DD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2B7049A9" w14:textId="2BB56832" w:rsidR="008537DE" w:rsidRPr="00C26995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ณ วันที่ </w:t>
      </w:r>
      <w:r w:rsidR="00A77235" w:rsidRPr="00A77235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5B5995"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ธันวาคม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A77235" w:rsidRPr="00A77235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256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บริษัทและบริษัทย่อยมีวงเงินธุรกรรมที่ยังไม่ได้ใช้เป็นจำนวนเงิน</w:t>
      </w:r>
      <w:r w:rsidR="004111C3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 w:rsidR="00233891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037</w:t>
      </w:r>
      <w:r w:rsidR="00233891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59</w:t>
      </w:r>
      <w:r w:rsidR="00AE6D32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FB0B60"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และ</w:t>
      </w:r>
      <w:r w:rsidR="00AE6D32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485</w:t>
      </w:r>
      <w:r w:rsidR="00233891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A77235" w:rsidRPr="00A77235">
        <w:rPr>
          <w:rFonts w:ascii="Angsana New" w:eastAsia="Cordia New" w:hAnsi="Angsana New"/>
          <w:snapToGrid w:val="0"/>
          <w:sz w:val="30"/>
          <w:szCs w:val="30"/>
          <w:lang w:eastAsia="th-TH"/>
        </w:rPr>
        <w:t>96</w:t>
      </w:r>
      <w:r w:rsidR="00AE6D32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140530"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523E8" w:rsidRPr="00C26995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A77235" w:rsidRPr="00A7723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2567</w:t>
      </w:r>
      <w:r w:rsidR="00B523E8" w:rsidRPr="00C2699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A77235" w:rsidRPr="00A7723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</w:t>
      </w:r>
      <w:r w:rsidR="00CC6912" w:rsidRPr="00C2699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A77235" w:rsidRPr="00A7723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513</w:t>
      </w:r>
      <w:r w:rsidR="00CC6912" w:rsidRPr="00C2699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A77235" w:rsidRPr="00A7723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12</w:t>
      </w:r>
      <w:r w:rsidR="00D43CDA" w:rsidRPr="00C2699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997698" w:rsidRPr="00C26995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A77235" w:rsidRPr="00A7723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663</w:t>
      </w:r>
      <w:r w:rsidR="00CC6912" w:rsidRPr="00C2699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A77235" w:rsidRPr="00A77235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42</w:t>
      </w:r>
      <w:r w:rsidR="00D43CDA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997698" w:rsidRPr="00C26995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B523E8" w:rsidRPr="00C26995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42F2403B" w14:textId="19E4B25E" w:rsidR="006F5632" w:rsidRPr="007939DD" w:rsidRDefault="006F5632" w:rsidP="006E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lang w:eastAsia="th-TH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177DC7" w:rsidRPr="00C26995" w14:paraId="62BEA991" w14:textId="77777777" w:rsidTr="00E179EF">
        <w:trPr>
          <w:trHeight w:val="659"/>
          <w:tblHeader/>
        </w:trPr>
        <w:tc>
          <w:tcPr>
            <w:tcW w:w="3433" w:type="pct"/>
            <w:vAlign w:val="bottom"/>
          </w:tcPr>
          <w:p w14:paraId="2AFBA176" w14:textId="630A0442" w:rsidR="00177DC7" w:rsidRPr="00C26995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7235" w:rsidRPr="00A77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69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7235" w:rsidRPr="00A77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08" w:type="pct"/>
            <w:vAlign w:val="bottom"/>
          </w:tcPr>
          <w:p w14:paraId="126DFE37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0BE4F5C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3FF74BEC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286BDD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177DC7" w:rsidRPr="00C26995" w14:paraId="5619F3F1" w14:textId="77777777" w:rsidTr="00E179EF">
        <w:trPr>
          <w:tblHeader/>
        </w:trPr>
        <w:tc>
          <w:tcPr>
            <w:tcW w:w="3433" w:type="pct"/>
          </w:tcPr>
          <w:p w14:paraId="477C06ED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7C229779" w14:textId="77777777" w:rsidR="00177DC7" w:rsidRPr="00C26995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269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DC7" w:rsidRPr="00C26995" w14:paraId="5B114A78" w14:textId="77777777" w:rsidTr="00E179EF">
        <w:tc>
          <w:tcPr>
            <w:tcW w:w="3433" w:type="pct"/>
          </w:tcPr>
          <w:p w14:paraId="3CB04F79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08" w:type="pct"/>
          </w:tcPr>
          <w:p w14:paraId="52E5B683" w14:textId="77777777" w:rsidR="00177DC7" w:rsidRPr="00C26995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197AC76" w14:textId="77777777" w:rsidR="00177DC7" w:rsidRPr="00C26995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42C001C9" w14:textId="77777777" w:rsidR="00177DC7" w:rsidRPr="00C26995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DC7" w:rsidRPr="00C26995" w14:paraId="224647E6" w14:textId="77777777" w:rsidTr="00E179EF">
        <w:tc>
          <w:tcPr>
            <w:tcW w:w="3433" w:type="pct"/>
          </w:tcPr>
          <w:p w14:paraId="4162BE40" w14:textId="52402D92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โรงไฟฟ้า</w:t>
            </w:r>
            <w:r w:rsidR="00043A71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เครื่องจักรและอุปกรณ์</w:t>
            </w:r>
          </w:p>
        </w:tc>
        <w:tc>
          <w:tcPr>
            <w:tcW w:w="708" w:type="pct"/>
          </w:tcPr>
          <w:p w14:paraId="0429833B" w14:textId="3F94D31B" w:rsidR="00177DC7" w:rsidRPr="00C26995" w:rsidRDefault="00A77235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  <w:r w:rsidR="00DA3E00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5" w:type="pct"/>
          </w:tcPr>
          <w:p w14:paraId="479C2A14" w14:textId="77777777" w:rsidR="00177DC7" w:rsidRPr="00C26995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</w:tcPr>
          <w:p w14:paraId="4D070B38" w14:textId="7AAC63C9" w:rsidR="00177DC7" w:rsidRPr="00C26995" w:rsidRDefault="00A77235" w:rsidP="00043A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A3E00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</w:tr>
      <w:tr w:rsidR="00177DC7" w:rsidRPr="00C26995" w14:paraId="37B69F34" w14:textId="77777777" w:rsidTr="00E179EF">
        <w:tc>
          <w:tcPr>
            <w:tcW w:w="3433" w:type="pct"/>
          </w:tcPr>
          <w:p w14:paraId="6ACB6483" w14:textId="77777777" w:rsidR="00177DC7" w:rsidRPr="00C26995" w:rsidRDefault="00177DC7" w:rsidP="00E179EF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17DBDC3F" w14:textId="77777777" w:rsidR="00177DC7" w:rsidRPr="00C26995" w:rsidRDefault="00177DC7" w:rsidP="00E179EF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  <w:tc>
          <w:tcPr>
            <w:tcW w:w="135" w:type="pct"/>
          </w:tcPr>
          <w:p w14:paraId="689D0AAA" w14:textId="77777777" w:rsidR="00177DC7" w:rsidRPr="00C26995" w:rsidRDefault="00177DC7" w:rsidP="00E179EF">
            <w:pPr>
              <w:pStyle w:val="NoSpacing"/>
              <w:rPr>
                <w:rFonts w:ascii="Angsana New" w:hAnsi="Angsana New"/>
                <w:b/>
                <w:szCs w:val="18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6BAF1B49" w14:textId="77777777" w:rsidR="00177DC7" w:rsidRPr="00C26995" w:rsidRDefault="00177DC7" w:rsidP="00E179EF">
            <w:pPr>
              <w:pStyle w:val="NoSpacing"/>
              <w:rPr>
                <w:rFonts w:ascii="Angsana New" w:hAnsi="Angsana New"/>
                <w:szCs w:val="18"/>
              </w:rPr>
            </w:pPr>
          </w:p>
        </w:tc>
      </w:tr>
      <w:tr w:rsidR="00177DC7" w:rsidRPr="00C26995" w14:paraId="3858B940" w14:textId="77777777" w:rsidTr="0061549D">
        <w:tc>
          <w:tcPr>
            <w:tcW w:w="3433" w:type="pct"/>
          </w:tcPr>
          <w:p w14:paraId="74066614" w14:textId="77777777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</w:tcPr>
          <w:p w14:paraId="34870574" w14:textId="77777777" w:rsidR="00177DC7" w:rsidRPr="00C26995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AE8F41B" w14:textId="77777777" w:rsidR="00177DC7" w:rsidRPr="00C26995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15E975CB" w14:textId="77777777" w:rsidR="00177DC7" w:rsidRPr="00C26995" w:rsidRDefault="00177DC7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DC7" w:rsidRPr="00C26995" w14:paraId="723B7086" w14:textId="77777777" w:rsidTr="0061549D">
        <w:tc>
          <w:tcPr>
            <w:tcW w:w="3433" w:type="pct"/>
          </w:tcPr>
          <w:p w14:paraId="3EC7912F" w14:textId="723877D6" w:rsidR="00177DC7" w:rsidRPr="00C26995" w:rsidRDefault="00177DC7" w:rsidP="00E1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</w:t>
            </w:r>
            <w:r w:rsidR="0061549D" w:rsidRPr="00C269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61549D" w:rsidRPr="00C26995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708" w:type="pct"/>
            <w:tcBorders>
              <w:bottom w:val="double" w:sz="4" w:space="0" w:color="auto"/>
            </w:tcBorders>
          </w:tcPr>
          <w:p w14:paraId="0919961D" w14:textId="778A2DD5" w:rsidR="00177DC7" w:rsidRPr="00C26995" w:rsidRDefault="00A77235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61549D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583</w:t>
            </w:r>
            <w:r w:rsidR="00403D62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35" w:type="pct"/>
          </w:tcPr>
          <w:p w14:paraId="35A08870" w14:textId="77777777" w:rsidR="00177DC7" w:rsidRPr="00C26995" w:rsidRDefault="00177DC7" w:rsidP="00E1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</w:tcPr>
          <w:p w14:paraId="6A9F097A" w14:textId="7A2AC50A" w:rsidR="00177DC7" w:rsidRPr="00C26995" w:rsidRDefault="00A77235" w:rsidP="00E179E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  <w:r w:rsidR="00403D62" w:rsidRPr="00C26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A77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</w:tr>
    </w:tbl>
    <w:p w14:paraId="19BE8D84" w14:textId="74DC6C6E" w:rsidR="00726105" w:rsidRPr="007939DD" w:rsidRDefault="00726105" w:rsidP="00501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lang w:eastAsia="th-TH"/>
        </w:rPr>
      </w:pPr>
    </w:p>
    <w:p w14:paraId="3939984D" w14:textId="65F0D549" w:rsidR="002368A9" w:rsidRPr="00C26995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194834F" w14:textId="77777777" w:rsidR="002368A9" w:rsidRPr="00C26995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282BE013" w14:textId="34821748" w:rsidR="00AC610B" w:rsidRPr="00C26995" w:rsidRDefault="00AC610B" w:rsidP="00AC61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pacing w:val="2"/>
          <w:sz w:val="30"/>
          <w:szCs w:val="30"/>
          <w:lang w:val="th-TH" w:eastAsia="th-TH"/>
        </w:rPr>
      </w:pP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ราช โคเจนเนอเรชั่น จำกัด 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ราช เอ็นเนอร์จี ระยอง จำกัด</w:t>
      </w:r>
      <w:r w:rsidR="00DD5DF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DD5DFF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และบริษัท</w:t>
      </w:r>
      <w:r w:rsidR="00ED612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DD5DFF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หินกองเพาเวอร์ จำกัด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</w:t>
      </w:r>
      <w:r w:rsidRPr="00C26995">
        <w:rPr>
          <w:rFonts w:ascii="Angsana New" w:eastAsia="Cordia New" w:hAnsi="Angsana New"/>
          <w:snapToGrid w:val="0"/>
          <w:spacing w:val="2"/>
          <w:sz w:val="30"/>
          <w:szCs w:val="30"/>
          <w:cs/>
          <w:lang w:val="th-TH" w:eastAsia="th-TH"/>
        </w:rPr>
        <w:t>บริษัทย่อยทางตรง ไปเป็นหลักทรัพย์ค้ำประกันการกู้เงินให้แก่เจ้าหนี้เงินกู้ของบริษัทย่อยดังกล่าว</w:t>
      </w:r>
    </w:p>
    <w:p w14:paraId="36400DDF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5260FD1A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6DDAA728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784BAC21" w14:textId="5B599D1C" w:rsidR="00AC610B" w:rsidRPr="00C26995" w:rsidRDefault="00AC610B" w:rsidP="00AC61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อาร์ อี เอ็น โคราช เอนเนอร์ยี่ จำกัด </w:t>
      </w: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0A175EE9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3DA0B9EE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C2699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C2699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5A09BC85" w14:textId="77777777" w:rsidR="00AC610B" w:rsidRPr="00C26995" w:rsidRDefault="00AC610B" w:rsidP="00AC610B">
      <w:pPr>
        <w:ind w:left="540"/>
        <w:jc w:val="thaiDistribute"/>
        <w:rPr>
          <w:rFonts w:ascii="Angsana New" w:hAnsi="Angsana New"/>
          <w:snapToGrid w:val="0"/>
          <w:sz w:val="22"/>
          <w:szCs w:val="22"/>
          <w:cs/>
          <w:lang w:eastAsia="th-TH"/>
        </w:rPr>
      </w:pPr>
    </w:p>
    <w:p w14:paraId="42922B15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อาร์เอช อินเตอร์เนชั่นแนล </w:t>
      </w:r>
      <w:r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>(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สิงคโปร์</w:t>
      </w:r>
      <w:r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>)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proofErr w:type="spellStart"/>
      <w:r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Capital B.V. </w:t>
      </w:r>
      <w:r w:rsidRPr="00C2699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7C8BACA0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156A7AD3" w14:textId="77777777" w:rsidR="00AC610B" w:rsidRPr="00C26995" w:rsidRDefault="00AC610B" w:rsidP="00AC61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C2699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lastRenderedPageBreak/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ไปเป็นหลักทรัพย์ค้ำประกันการกู้เงินให้แก่เจ้าหนี้เงินกู้ของบริษัทดังกล่าว</w:t>
      </w:r>
    </w:p>
    <w:p w14:paraId="6FC8E399" w14:textId="42E99EAF" w:rsidR="00021B56" w:rsidRPr="00FD6488" w:rsidRDefault="00021B56" w:rsidP="00FD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lang w:val="th-TH" w:eastAsia="th-TH"/>
        </w:rPr>
      </w:pPr>
    </w:p>
    <w:p w14:paraId="0F973623" w14:textId="562EBF3D" w:rsidR="00777DE7" w:rsidRPr="00C26995" w:rsidRDefault="008537DE" w:rsidP="009C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0D851E34" w14:textId="77777777" w:rsidR="009C06F5" w:rsidRPr="00FD6488" w:rsidRDefault="009C06F5" w:rsidP="00FD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587CEB5B" w14:textId="32219A40" w:rsidR="003759A1" w:rsidRPr="00C26995" w:rsidRDefault="003759A1" w:rsidP="003759A1">
      <w:pPr>
        <w:ind w:left="540"/>
        <w:jc w:val="thaiDistribute"/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</w:pP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2562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5</w:t>
      </w:r>
      <w:r w:rsidRPr="00C26995"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  <w:t>,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271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.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10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 w:rsidRPr="00C26995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ว 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เมื่อวันที่ 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30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2563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</w:t>
      </w:r>
      <w:r w:rsidRPr="00C26995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12</w:t>
      </w:r>
      <w:r w:rsidRPr="00C2699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="00A77235" w:rsidRPr="00A7723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2565</w:t>
      </w:r>
      <w:r w:rsidRPr="00C26995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 </w:t>
      </w:r>
      <w:r w:rsidRPr="00C26995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C26995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>ษ</w:t>
      </w:r>
      <w:r w:rsidRPr="00C26995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ได้มีคำพิพากษายืนตามคำพิพากษาของศาลทรัพย์สินทางปัญญาและการค้าระหว่างประเทศกลางที่ยกฟ้องโจทก์ </w:t>
      </w:r>
      <w:r w:rsidRPr="00C26995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702CD7D6" w14:textId="77777777" w:rsidR="00ED5BC3" w:rsidRPr="00FD6488" w:rsidRDefault="00ED5BC3" w:rsidP="00FD6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2"/>
          <w:szCs w:val="22"/>
          <w:cs/>
          <w:lang w:val="th-TH" w:eastAsia="th-TH"/>
        </w:rPr>
      </w:pPr>
    </w:p>
    <w:p w14:paraId="2B0018E3" w14:textId="649560FF" w:rsidR="0014612C" w:rsidRDefault="006702DE" w:rsidP="00F609B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C26995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07D4AE08" w14:textId="77777777" w:rsidR="00103866" w:rsidRPr="00103866" w:rsidRDefault="00103866" w:rsidP="001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  <w:lang w:val="th-TH"/>
        </w:rPr>
      </w:pPr>
    </w:p>
    <w:p w14:paraId="3C454F18" w14:textId="220C3FEC" w:rsidR="00FA0E87" w:rsidRPr="00FA0E87" w:rsidRDefault="00FA0E87" w:rsidP="001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FA0E87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การลดสัดส่วนเงินลงทุนในโรงไฟฟ้าพลังงานความร้อน</w:t>
      </w:r>
      <w:r w:rsidR="0085040A">
        <w:rPr>
          <w:rFonts w:ascii="Angsana New" w:hAnsi="Angsana New"/>
          <w:i/>
          <w:iCs/>
          <w:spacing w:val="-2"/>
          <w:sz w:val="30"/>
          <w:szCs w:val="30"/>
        </w:rPr>
        <w:t xml:space="preserve"> Paiton Energy </w:t>
      </w:r>
      <w:r w:rsidRPr="00FA0E87">
        <w:rPr>
          <w:rFonts w:ascii="Angsana New" w:hAnsi="Angsana New" w:hint="cs"/>
          <w:i/>
          <w:iCs/>
          <w:spacing w:val="-2"/>
          <w:sz w:val="30"/>
          <w:szCs w:val="30"/>
          <w:cs/>
        </w:rPr>
        <w:t>ในสาธารณรัฐอินโดนีเซีย</w:t>
      </w:r>
    </w:p>
    <w:p w14:paraId="49971B07" w14:textId="77777777" w:rsidR="00FA0E87" w:rsidRPr="00FA0E87" w:rsidRDefault="00FA0E87" w:rsidP="00FA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14:paraId="51B702AF" w14:textId="618B118A" w:rsidR="000E5008" w:rsidRDefault="00103866" w:rsidP="001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C46784">
        <w:rPr>
          <w:rFonts w:ascii="Angsana New" w:hAnsi="Angsana New"/>
          <w:spacing w:val="-2"/>
          <w:sz w:val="30"/>
          <w:szCs w:val="30"/>
        </w:rPr>
        <w:t>24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="00C46784">
        <w:rPr>
          <w:rFonts w:ascii="Angsana New" w:hAnsi="Angsana New"/>
          <w:spacing w:val="-2"/>
          <w:sz w:val="30"/>
          <w:szCs w:val="30"/>
        </w:rPr>
        <w:t>2569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(“</w:t>
      </w:r>
      <w:r w:rsidRPr="00103866">
        <w:rPr>
          <w:rFonts w:ascii="Angsana New" w:hAnsi="Angsana New"/>
          <w:spacing w:val="-2"/>
          <w:sz w:val="30"/>
          <w:szCs w:val="30"/>
        </w:rPr>
        <w:t xml:space="preserve">RHIS”) 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ซึ่งเป็นบริษัทย่อยทางอ้อมของบริษัท ได้จำหน่ายเงินลงทุนในบริษัท </w:t>
      </w:r>
      <w:r w:rsidRPr="00103866">
        <w:rPr>
          <w:rFonts w:ascii="Angsana New" w:hAnsi="Angsana New"/>
          <w:spacing w:val="-2"/>
          <w:sz w:val="30"/>
          <w:szCs w:val="30"/>
        </w:rPr>
        <w:t xml:space="preserve">PT Paiton Energy 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และบริษัท </w:t>
      </w:r>
      <w:proofErr w:type="spellStart"/>
      <w:r w:rsidRPr="00103866">
        <w:rPr>
          <w:rFonts w:ascii="Angsana New" w:hAnsi="Angsana New"/>
          <w:spacing w:val="-2"/>
          <w:sz w:val="30"/>
          <w:szCs w:val="30"/>
        </w:rPr>
        <w:t>Minejesa</w:t>
      </w:r>
      <w:proofErr w:type="spellEnd"/>
      <w:r w:rsidRPr="00103866">
        <w:rPr>
          <w:rFonts w:ascii="Angsana New" w:hAnsi="Angsana New"/>
          <w:spacing w:val="-2"/>
          <w:sz w:val="30"/>
          <w:szCs w:val="30"/>
        </w:rPr>
        <w:t xml:space="preserve"> Capital B.V. </w:t>
      </w:r>
      <w:r w:rsidR="002934B5">
        <w:rPr>
          <w:rFonts w:ascii="Angsana New" w:hAnsi="Angsana New"/>
          <w:spacing w:val="-2"/>
          <w:sz w:val="30"/>
          <w:szCs w:val="30"/>
        </w:rPr>
        <w:br/>
      </w:r>
      <w:r w:rsidR="002934B5"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ในสัดส่วนร้อยละ </w:t>
      </w:r>
      <w:r w:rsidR="002934B5">
        <w:rPr>
          <w:rFonts w:ascii="Angsana New" w:hAnsi="Angsana New"/>
          <w:spacing w:val="-2"/>
          <w:sz w:val="30"/>
          <w:szCs w:val="30"/>
        </w:rPr>
        <w:t xml:space="preserve">5 </w:t>
      </w:r>
      <w:r w:rsidRPr="00103866">
        <w:rPr>
          <w:rFonts w:ascii="Angsana New" w:hAnsi="Angsana New"/>
          <w:spacing w:val="-2"/>
          <w:sz w:val="30"/>
          <w:szCs w:val="30"/>
          <w:cs/>
        </w:rPr>
        <w:t>ทำให้สัดส่วนการถือหุ้นในการร่วมค้าลดลงจากเดิมร้อยละ</w:t>
      </w:r>
      <w:r w:rsidRPr="002078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46784">
        <w:rPr>
          <w:rFonts w:ascii="Angsana New" w:hAnsi="Angsana New"/>
          <w:spacing w:val="-4"/>
          <w:sz w:val="30"/>
          <w:szCs w:val="30"/>
        </w:rPr>
        <w:t>36.26</w:t>
      </w:r>
      <w:r w:rsidRPr="002078BF">
        <w:rPr>
          <w:rFonts w:ascii="Angsana New" w:hAnsi="Angsana New"/>
          <w:spacing w:val="-4"/>
          <w:sz w:val="30"/>
          <w:szCs w:val="30"/>
          <w:cs/>
        </w:rPr>
        <w:t xml:space="preserve"> เป็นร้อยละ </w:t>
      </w:r>
      <w:r w:rsidR="00C46784">
        <w:rPr>
          <w:rFonts w:ascii="Angsana New" w:hAnsi="Angsana New"/>
          <w:spacing w:val="-4"/>
          <w:sz w:val="30"/>
          <w:szCs w:val="30"/>
        </w:rPr>
        <w:t>31.26</w:t>
      </w:r>
      <w:r w:rsidRPr="002078BF">
        <w:rPr>
          <w:rFonts w:ascii="Angsana New" w:hAnsi="Angsana New"/>
          <w:spacing w:val="-4"/>
          <w:sz w:val="30"/>
          <w:szCs w:val="30"/>
          <w:cs/>
        </w:rPr>
        <w:t xml:space="preserve"> และจำหน่าย</w:t>
      </w:r>
      <w:r w:rsidR="002934B5">
        <w:rPr>
          <w:rFonts w:ascii="Angsana New" w:hAnsi="Angsana New"/>
          <w:spacing w:val="-4"/>
          <w:sz w:val="30"/>
          <w:szCs w:val="30"/>
        </w:rPr>
        <w:br/>
      </w:r>
      <w:r w:rsidRPr="002078BF">
        <w:rPr>
          <w:rFonts w:ascii="Angsana New" w:hAnsi="Angsana New"/>
          <w:spacing w:val="-4"/>
          <w:sz w:val="30"/>
          <w:szCs w:val="30"/>
          <w:cs/>
        </w:rPr>
        <w:t>เงินลงทุนใน</w:t>
      </w:r>
      <w:r w:rsidRPr="002078BF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Pr="002078BF">
        <w:rPr>
          <w:rFonts w:ascii="Angsana New" w:hAnsi="Angsana New"/>
          <w:spacing w:val="-2"/>
          <w:sz w:val="30"/>
          <w:szCs w:val="30"/>
        </w:rPr>
        <w:t xml:space="preserve">IPM Asia Pte. Ltd. </w:t>
      </w:r>
      <w:r w:rsidR="002934B5"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ในสัดส่วนร้อยละ </w:t>
      </w:r>
      <w:r w:rsidR="002934B5">
        <w:rPr>
          <w:rFonts w:ascii="Angsana New" w:hAnsi="Angsana New"/>
          <w:spacing w:val="-2"/>
          <w:sz w:val="30"/>
          <w:szCs w:val="30"/>
        </w:rPr>
        <w:t xml:space="preserve">24.50 </w:t>
      </w:r>
      <w:r w:rsidRPr="002078BF">
        <w:rPr>
          <w:rFonts w:ascii="Angsana New" w:hAnsi="Angsana New"/>
          <w:spacing w:val="-2"/>
          <w:sz w:val="30"/>
          <w:szCs w:val="30"/>
          <w:cs/>
        </w:rPr>
        <w:t xml:space="preserve">ทำให้สัดส่วนการถือหุ้นในการร่วมค้าลดลงจากเดิมร้อยละ </w:t>
      </w:r>
      <w:r w:rsidR="00C46784">
        <w:rPr>
          <w:rFonts w:ascii="Angsana New" w:hAnsi="Angsana New"/>
          <w:spacing w:val="-2"/>
          <w:sz w:val="30"/>
          <w:szCs w:val="30"/>
        </w:rPr>
        <w:t>65</w:t>
      </w:r>
      <w:r w:rsidRPr="002078BF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 w:rsidR="00C46784">
        <w:rPr>
          <w:rFonts w:ascii="Angsana New" w:hAnsi="Angsana New"/>
          <w:spacing w:val="-2"/>
          <w:sz w:val="30"/>
          <w:szCs w:val="30"/>
        </w:rPr>
        <w:t>40.50</w:t>
      </w:r>
      <w:r w:rsidR="00EB0423">
        <w:rPr>
          <w:rFonts w:ascii="Angsana New" w:hAnsi="Angsana New"/>
          <w:spacing w:val="-2"/>
          <w:sz w:val="30"/>
          <w:szCs w:val="30"/>
        </w:rPr>
        <w:t xml:space="preserve"> </w:t>
      </w:r>
      <w:r w:rsidR="0085040A" w:rsidRPr="0005458F">
        <w:rPr>
          <w:rFonts w:ascii="Angsana New" w:hAnsi="Angsana New" w:hint="cs"/>
          <w:sz w:val="30"/>
          <w:szCs w:val="30"/>
          <w:cs/>
        </w:rPr>
        <w:t>โดยการลดสัดส่ว</w:t>
      </w:r>
      <w:r w:rsidR="0005458F">
        <w:rPr>
          <w:rFonts w:ascii="Angsana New" w:hAnsi="Angsana New" w:hint="cs"/>
          <w:sz w:val="30"/>
          <w:szCs w:val="30"/>
          <w:cs/>
        </w:rPr>
        <w:t>น</w:t>
      </w:r>
      <w:r w:rsidR="0085040A" w:rsidRPr="0005458F">
        <w:rPr>
          <w:rFonts w:ascii="Angsana New" w:hAnsi="Angsana New" w:hint="cs"/>
          <w:sz w:val="30"/>
          <w:szCs w:val="30"/>
          <w:cs/>
        </w:rPr>
        <w:t>การถือหุ้นดังกล่าวสอดคล้องกับแผนการลงทุนและการบริหารสินทรัพย์ของกลุ่มบริษัท</w:t>
      </w:r>
    </w:p>
    <w:p w14:paraId="0F1641F8" w14:textId="77777777" w:rsidR="00502782" w:rsidRPr="00502782" w:rsidRDefault="00502782" w:rsidP="0050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</w:rPr>
      </w:pPr>
    </w:p>
    <w:p w14:paraId="1F256389" w14:textId="35C4150B" w:rsidR="00502782" w:rsidRPr="00502782" w:rsidRDefault="00502782" w:rsidP="0050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2782">
        <w:rPr>
          <w:rFonts w:ascii="Angsana New" w:hAnsi="Angsana New"/>
          <w:i/>
          <w:iCs/>
          <w:sz w:val="30"/>
          <w:szCs w:val="30"/>
          <w:cs/>
        </w:rPr>
        <w:t xml:space="preserve">การอนุมัติจ่ายเงินปันผลสำหรับปี </w:t>
      </w:r>
      <w:r>
        <w:rPr>
          <w:rFonts w:ascii="Angsana New" w:hAnsi="Angsana New"/>
          <w:i/>
          <w:iCs/>
          <w:sz w:val="30"/>
          <w:szCs w:val="30"/>
        </w:rPr>
        <w:t>2568</w:t>
      </w:r>
    </w:p>
    <w:p w14:paraId="78683564" w14:textId="3F6002A1" w:rsidR="00502782" w:rsidRPr="00502782" w:rsidRDefault="00502782" w:rsidP="0050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ACE6A54" w14:textId="01B45814" w:rsidR="00502782" w:rsidRDefault="00502782" w:rsidP="0050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2782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2569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>ที่ประชุมคณะกรรมการบริษัทได้มีมติเห็นชอบให้เสนอที่ประชุมสามัญผู้ถือหุ้น</w:t>
      </w:r>
      <w:r w:rsidR="00294523">
        <w:rPr>
          <w:rFonts w:ascii="Angsana New" w:hAnsi="Angsana New"/>
          <w:sz w:val="30"/>
          <w:szCs w:val="30"/>
        </w:rPr>
        <w:br/>
      </w:r>
      <w:r w:rsidRPr="00502782">
        <w:rPr>
          <w:rFonts w:ascii="Angsana New" w:hAnsi="Angsana New"/>
          <w:sz w:val="30"/>
          <w:szCs w:val="30"/>
          <w:cs/>
        </w:rPr>
        <w:t xml:space="preserve">เพื่ออนุมัติจ่ายเงินปันผลสำหรับปี </w:t>
      </w:r>
      <w:r>
        <w:rPr>
          <w:rFonts w:ascii="Angsana New" w:hAnsi="Angsana New"/>
          <w:sz w:val="30"/>
          <w:szCs w:val="30"/>
        </w:rPr>
        <w:t>2568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1.60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</w:rPr>
        <w:t>3,480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 xml:space="preserve">ล้านบาท สุทธิจากเงินปันผลระหว่างกาล ในอัตราหุ้นละ </w:t>
      </w:r>
      <w:r w:rsidRPr="00502782">
        <w:rPr>
          <w:rFonts w:ascii="Angsana New" w:hAnsi="Angsana New"/>
          <w:sz w:val="30"/>
          <w:szCs w:val="30"/>
        </w:rPr>
        <w:t xml:space="preserve">0.80 </w:t>
      </w:r>
      <w:r w:rsidRPr="00502782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</w:rPr>
        <w:t>1,740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>ล้านบาท ยอดสุทธิของเงินปันผล</w:t>
      </w:r>
      <w:r w:rsidRPr="00294523">
        <w:rPr>
          <w:rFonts w:ascii="Angsana New" w:hAnsi="Angsana New"/>
          <w:spacing w:val="-4"/>
          <w:sz w:val="30"/>
          <w:szCs w:val="30"/>
          <w:cs/>
        </w:rPr>
        <w:t xml:space="preserve">ดังกล่าวเป็นจำนวนเงิน </w:t>
      </w:r>
      <w:r w:rsidRPr="00294523">
        <w:rPr>
          <w:rFonts w:ascii="Angsana New" w:hAnsi="Angsana New"/>
          <w:spacing w:val="-4"/>
          <w:sz w:val="30"/>
          <w:szCs w:val="30"/>
        </w:rPr>
        <w:t xml:space="preserve">1,740 </w:t>
      </w:r>
      <w:r w:rsidRPr="00294523">
        <w:rPr>
          <w:rFonts w:ascii="Angsana New" w:hAnsi="Angsana New"/>
          <w:spacing w:val="-4"/>
          <w:sz w:val="30"/>
          <w:szCs w:val="30"/>
          <w:cs/>
        </w:rPr>
        <w:t>ล้านบาท ทั้งนี้ การจ่ายเงินปันผลดังกล่าวขึ้นอยู่กับการอนุมัติจากที่ประชุมสามัญผู้ถือหุ้น</w:t>
      </w:r>
      <w:r w:rsidRPr="00502782">
        <w:rPr>
          <w:rFonts w:ascii="Angsana New" w:hAnsi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>23</w:t>
      </w:r>
      <w:r w:rsidRPr="00502782">
        <w:rPr>
          <w:rFonts w:ascii="Angsana New" w:hAnsi="Angsana New"/>
          <w:sz w:val="30"/>
          <w:szCs w:val="30"/>
        </w:rPr>
        <w:t xml:space="preserve"> </w:t>
      </w:r>
      <w:r w:rsidRPr="00502782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2569</w:t>
      </w:r>
    </w:p>
    <w:sectPr w:rsidR="00502782" w:rsidSect="00C32790">
      <w:headerReference w:type="default" r:id="rId25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272B" w14:textId="77777777" w:rsidR="00976CC0" w:rsidRDefault="00976CC0" w:rsidP="004956B4">
      <w:r>
        <w:separator/>
      </w:r>
    </w:p>
  </w:endnote>
  <w:endnote w:type="continuationSeparator" w:id="0">
    <w:p w14:paraId="6CB8C332" w14:textId="77777777" w:rsidR="00976CC0" w:rsidRDefault="00976CC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AF8C" w14:textId="73115470" w:rsidR="00C568D7" w:rsidRPr="00063EF2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="00A77235" w:rsidRPr="00A77235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BE67" w14:textId="31130FC8" w:rsidR="00C568D7" w:rsidRPr="00063EF2" w:rsidRDefault="00C568D7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Pr="00063EF2">
      <w:rPr>
        <w:rFonts w:ascii="Angsana New" w:hAnsi="Angsana New"/>
        <w:noProof/>
        <w:sz w:val="30"/>
        <w:szCs w:val="30"/>
      </w:rPr>
      <w:t>9</w:t>
    </w:r>
    <w:r w:rsidR="00A77235" w:rsidRPr="00A77235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A0570" w14:textId="30BED4E3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A77235" w:rsidRPr="00A77235">
      <w:rPr>
        <w:rFonts w:ascii="Angsana New" w:hAnsi="Angsana New"/>
        <w:noProof/>
        <w:sz w:val="30"/>
        <w:szCs w:val="30"/>
      </w:rPr>
      <w:t>7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6BEF" w14:textId="653FEE6D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A77235" w:rsidRPr="00A77235">
      <w:rPr>
        <w:rFonts w:ascii="Angsana New" w:hAnsi="Angsana New"/>
        <w:noProof/>
        <w:sz w:val="30"/>
        <w:szCs w:val="30"/>
      </w:rPr>
      <w:t>4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EA94" w14:textId="463CC571" w:rsidR="00C568D7" w:rsidRPr="00702A20" w:rsidRDefault="00C568D7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</w:t>
    </w:r>
    <w:r w:rsidR="00A77235" w:rsidRPr="00A77235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BC625C7" w14:textId="77777777" w:rsidR="00C568D7" w:rsidRPr="00E04E3D" w:rsidRDefault="00C568D7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6796C" w14:textId="77777777" w:rsidR="00976CC0" w:rsidRDefault="00976CC0" w:rsidP="004956B4">
      <w:r>
        <w:separator/>
      </w:r>
    </w:p>
  </w:footnote>
  <w:footnote w:type="continuationSeparator" w:id="0">
    <w:p w14:paraId="3969DDF4" w14:textId="77777777" w:rsidR="00976CC0" w:rsidRDefault="00976CC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4D3A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EB4737F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BFCFA4" w14:textId="346CD2C3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A77235" w:rsidRPr="00A77235">
      <w:rPr>
        <w:rFonts w:ascii="Angsana New" w:hAnsi="Angsana New"/>
        <w:b/>
        <w:bCs/>
        <w:sz w:val="32"/>
        <w:szCs w:val="32"/>
      </w:rPr>
      <w:t>2568</w:t>
    </w:r>
  </w:p>
  <w:p w14:paraId="288D8DD6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67DD" w14:textId="77777777" w:rsidR="0008287B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55834E5" w14:textId="77777777" w:rsidR="0008287B" w:rsidRPr="004F0871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F20417" w14:textId="2F2871BC" w:rsidR="0008287B" w:rsidRPr="00F813C9" w:rsidRDefault="0008287B" w:rsidP="00082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A77235" w:rsidRPr="00A77235">
      <w:rPr>
        <w:rFonts w:ascii="Angsana New" w:hAnsi="Angsana New" w:hint="cs"/>
        <w:b/>
        <w:bCs/>
        <w:sz w:val="32"/>
        <w:szCs w:val="32"/>
      </w:rPr>
      <w:t>25</w:t>
    </w:r>
    <w:r w:rsidR="00A77235" w:rsidRPr="00A77235">
      <w:rPr>
        <w:rFonts w:ascii="Angsana New" w:hAnsi="Angsana New"/>
        <w:b/>
        <w:bCs/>
        <w:sz w:val="32"/>
        <w:szCs w:val="32"/>
      </w:rPr>
      <w:t>68</w:t>
    </w:r>
  </w:p>
  <w:p w14:paraId="2693CA76" w14:textId="77777777" w:rsidR="0008287B" w:rsidRPr="009873F3" w:rsidRDefault="0008287B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9F98" w14:textId="77777777" w:rsidR="00C568D7" w:rsidRPr="00063EF2" w:rsidRDefault="00C568D7" w:rsidP="005D2D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7B760B" w14:textId="77777777" w:rsidR="00C568D7" w:rsidRPr="00063EF2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C4615" w14:textId="64F86381" w:rsidR="00C568D7" w:rsidRPr="00664485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A77235" w:rsidRPr="00A77235">
      <w:rPr>
        <w:rFonts w:ascii="Angsana New" w:hAnsi="Angsana New"/>
        <w:b/>
        <w:bCs/>
        <w:sz w:val="32"/>
        <w:szCs w:val="32"/>
      </w:rPr>
      <w:t>2568</w:t>
    </w:r>
  </w:p>
  <w:p w14:paraId="40C97569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F081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235470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6B22C7" w14:textId="4469DDCD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A77235" w:rsidRPr="00A77235">
      <w:rPr>
        <w:rFonts w:ascii="Angsana New" w:hAnsi="Angsana New"/>
        <w:b/>
        <w:bCs/>
        <w:sz w:val="32"/>
        <w:szCs w:val="32"/>
      </w:rPr>
      <w:t>2568</w:t>
    </w:r>
  </w:p>
  <w:p w14:paraId="1E22212F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CA19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450376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A2B2AA" w14:textId="3305E790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A77235" w:rsidRPr="00A77235">
      <w:rPr>
        <w:rFonts w:ascii="Angsana New" w:hAnsi="Angsana New"/>
        <w:b/>
        <w:bCs/>
        <w:sz w:val="32"/>
        <w:szCs w:val="32"/>
      </w:rPr>
      <w:t>2568</w:t>
    </w:r>
  </w:p>
  <w:p w14:paraId="24ACF3B5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91A0" w14:textId="77777777" w:rsidR="00C568D7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ADA4C7" w14:textId="77777777" w:rsidR="00C568D7" w:rsidRPr="004F0871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9757A9" w14:textId="57F634C0" w:rsidR="00C568D7" w:rsidRPr="00F813C9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A77235" w:rsidRPr="00A77235">
      <w:rPr>
        <w:rFonts w:ascii="Angsana New" w:hAnsi="Angsana New" w:hint="cs"/>
        <w:b/>
        <w:bCs/>
        <w:sz w:val="32"/>
        <w:szCs w:val="32"/>
      </w:rPr>
      <w:t>25</w:t>
    </w:r>
    <w:r w:rsidR="00A77235" w:rsidRPr="00A77235">
      <w:rPr>
        <w:rFonts w:ascii="Angsana New" w:hAnsi="Angsana New"/>
        <w:b/>
        <w:bCs/>
        <w:sz w:val="32"/>
        <w:szCs w:val="32"/>
      </w:rPr>
      <w:t>68</w:t>
    </w:r>
  </w:p>
  <w:p w14:paraId="380AC16A" w14:textId="77777777" w:rsidR="00C568D7" w:rsidRPr="009873F3" w:rsidRDefault="00C568D7" w:rsidP="006B4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5D1B" w14:textId="77777777" w:rsidR="00C568D7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2D19C11" w14:textId="77777777" w:rsidR="00C568D7" w:rsidRPr="004F0871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D080C" w14:textId="4B0FE12D" w:rsidR="00C568D7" w:rsidRPr="00F813C9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A77235" w:rsidRPr="00A77235">
      <w:rPr>
        <w:rFonts w:ascii="Angsana New" w:hAnsi="Angsana New" w:hint="cs"/>
        <w:b/>
        <w:bCs/>
        <w:sz w:val="32"/>
        <w:szCs w:val="32"/>
      </w:rPr>
      <w:t>25</w:t>
    </w:r>
    <w:r w:rsidR="00A77235" w:rsidRPr="00A77235">
      <w:rPr>
        <w:rFonts w:ascii="Angsana New" w:hAnsi="Angsana New"/>
        <w:b/>
        <w:bCs/>
        <w:sz w:val="32"/>
        <w:szCs w:val="32"/>
      </w:rPr>
      <w:t>68</w:t>
    </w:r>
  </w:p>
  <w:p w14:paraId="520AA653" w14:textId="77777777" w:rsidR="00C568D7" w:rsidRPr="009873F3" w:rsidRDefault="00C568D7" w:rsidP="00BB7B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450"/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0D76" w14:textId="77777777" w:rsidR="00C568D7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F634FDE" w14:textId="77777777" w:rsidR="00C568D7" w:rsidRPr="004F0871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FBD5FB" w14:textId="640E84D0" w:rsidR="00C568D7" w:rsidRPr="00F813C9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A77235" w:rsidRPr="00A77235">
      <w:rPr>
        <w:rFonts w:ascii="Angsana New" w:hAnsi="Angsana New" w:hint="cs"/>
        <w:b/>
        <w:bCs/>
        <w:sz w:val="32"/>
        <w:szCs w:val="32"/>
      </w:rPr>
      <w:t>25</w:t>
    </w:r>
    <w:r w:rsidR="00A77235" w:rsidRPr="00A77235">
      <w:rPr>
        <w:rFonts w:ascii="Angsana New" w:hAnsi="Angsana New"/>
        <w:b/>
        <w:bCs/>
        <w:sz w:val="32"/>
        <w:szCs w:val="32"/>
      </w:rPr>
      <w:t>68</w:t>
    </w:r>
  </w:p>
  <w:p w14:paraId="7B4CF252" w14:textId="77777777" w:rsidR="00C568D7" w:rsidRPr="009873F3" w:rsidRDefault="00C568D7" w:rsidP="00F800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18706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E95CE89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216A69" w14:textId="45A6369B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A77235" w:rsidRPr="00A77235">
      <w:rPr>
        <w:rFonts w:ascii="Angsana New" w:hAnsi="Angsana New" w:hint="cs"/>
        <w:b/>
        <w:bCs/>
        <w:sz w:val="32"/>
        <w:szCs w:val="32"/>
      </w:rPr>
      <w:t>25</w:t>
    </w:r>
    <w:r w:rsidR="00A77235" w:rsidRPr="00A77235">
      <w:rPr>
        <w:rFonts w:ascii="Angsana New" w:hAnsi="Angsana New"/>
        <w:b/>
        <w:bCs/>
        <w:sz w:val="32"/>
        <w:szCs w:val="32"/>
      </w:rPr>
      <w:t>68</w:t>
    </w:r>
  </w:p>
  <w:p w14:paraId="20FC15BD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0504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F992D72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71215D" w14:textId="03EB51CE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A77235" w:rsidRPr="00A77235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A77235" w:rsidRPr="00A77235">
      <w:rPr>
        <w:rFonts w:ascii="Angsana New" w:hAnsi="Angsana New" w:hint="cs"/>
        <w:b/>
        <w:bCs/>
        <w:sz w:val="32"/>
        <w:szCs w:val="32"/>
      </w:rPr>
      <w:t>25</w:t>
    </w:r>
    <w:r w:rsidR="00A77235" w:rsidRPr="00A77235">
      <w:rPr>
        <w:rFonts w:ascii="Angsana New" w:hAnsi="Angsana New"/>
        <w:b/>
        <w:bCs/>
        <w:sz w:val="32"/>
        <w:szCs w:val="32"/>
      </w:rPr>
      <w:t>68</w:t>
    </w:r>
  </w:p>
  <w:p w14:paraId="5919DA67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10A85946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0642D"/>
    <w:multiLevelType w:val="hybridMultilevel"/>
    <w:tmpl w:val="47B0A18E"/>
    <w:lvl w:ilvl="0" w:tplc="2F6464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8AEB02E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F8883C1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DAD25B8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A25FA2"/>
    <w:multiLevelType w:val="hybridMultilevel"/>
    <w:tmpl w:val="460A6EB8"/>
    <w:lvl w:ilvl="0" w:tplc="EF96035E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231F4"/>
    <w:multiLevelType w:val="hybridMultilevel"/>
    <w:tmpl w:val="4852008A"/>
    <w:lvl w:ilvl="0" w:tplc="94D05DFE">
      <w:start w:val="99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D26608"/>
    <w:multiLevelType w:val="hybridMultilevel"/>
    <w:tmpl w:val="4A82ED9E"/>
    <w:lvl w:ilvl="0" w:tplc="A2D4075A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77700CB"/>
    <w:multiLevelType w:val="multilevel"/>
    <w:tmpl w:val="8B42E818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639F7"/>
    <w:multiLevelType w:val="hybridMultilevel"/>
    <w:tmpl w:val="66DC9080"/>
    <w:lvl w:ilvl="0" w:tplc="E4B0C224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23"/>
        </w:tabs>
        <w:ind w:left="623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03146680">
    <w:abstractNumId w:val="6"/>
  </w:num>
  <w:num w:numId="2" w16cid:durableId="189490084">
    <w:abstractNumId w:val="5"/>
  </w:num>
  <w:num w:numId="3" w16cid:durableId="576785888">
    <w:abstractNumId w:val="9"/>
  </w:num>
  <w:num w:numId="4" w16cid:durableId="1871796346">
    <w:abstractNumId w:val="7"/>
  </w:num>
  <w:num w:numId="5" w16cid:durableId="990911365">
    <w:abstractNumId w:val="8"/>
  </w:num>
  <w:num w:numId="6" w16cid:durableId="472871732">
    <w:abstractNumId w:val="3"/>
  </w:num>
  <w:num w:numId="7" w16cid:durableId="610672078">
    <w:abstractNumId w:val="2"/>
  </w:num>
  <w:num w:numId="8" w16cid:durableId="322664932">
    <w:abstractNumId w:val="0"/>
  </w:num>
  <w:num w:numId="9" w16cid:durableId="1505784617">
    <w:abstractNumId w:val="1"/>
  </w:num>
  <w:num w:numId="10" w16cid:durableId="403187844">
    <w:abstractNumId w:val="4"/>
  </w:num>
  <w:num w:numId="11" w16cid:durableId="2084645606">
    <w:abstractNumId w:val="24"/>
  </w:num>
  <w:num w:numId="12" w16cid:durableId="1102644587">
    <w:abstractNumId w:val="19"/>
  </w:num>
  <w:num w:numId="13" w16cid:durableId="284582875">
    <w:abstractNumId w:val="38"/>
  </w:num>
  <w:num w:numId="14" w16cid:durableId="1292898823">
    <w:abstractNumId w:val="21"/>
  </w:num>
  <w:num w:numId="15" w16cid:durableId="85620965">
    <w:abstractNumId w:val="25"/>
  </w:num>
  <w:num w:numId="16" w16cid:durableId="663048295">
    <w:abstractNumId w:val="44"/>
  </w:num>
  <w:num w:numId="17" w16cid:durableId="1504664544">
    <w:abstractNumId w:val="45"/>
  </w:num>
  <w:num w:numId="18" w16cid:durableId="1878542142">
    <w:abstractNumId w:val="31"/>
  </w:num>
  <w:num w:numId="19" w16cid:durableId="1144011395">
    <w:abstractNumId w:val="15"/>
  </w:num>
  <w:num w:numId="20" w16cid:durableId="209612076">
    <w:abstractNumId w:val="11"/>
  </w:num>
  <w:num w:numId="21" w16cid:durableId="1412696845">
    <w:abstractNumId w:val="13"/>
  </w:num>
  <w:num w:numId="22" w16cid:durableId="964458281">
    <w:abstractNumId w:val="33"/>
  </w:num>
  <w:num w:numId="23" w16cid:durableId="1031146935">
    <w:abstractNumId w:val="34"/>
  </w:num>
  <w:num w:numId="24" w16cid:durableId="46607391">
    <w:abstractNumId w:val="28"/>
  </w:num>
  <w:num w:numId="25" w16cid:durableId="1777866729">
    <w:abstractNumId w:val="17"/>
  </w:num>
  <w:num w:numId="26" w16cid:durableId="52123132">
    <w:abstractNumId w:val="40"/>
  </w:num>
  <w:num w:numId="27" w16cid:durableId="1112633502">
    <w:abstractNumId w:val="22"/>
  </w:num>
  <w:num w:numId="28" w16cid:durableId="649098954">
    <w:abstractNumId w:val="47"/>
  </w:num>
  <w:num w:numId="29" w16cid:durableId="1058162529">
    <w:abstractNumId w:val="27"/>
  </w:num>
  <w:num w:numId="30" w16cid:durableId="764613273">
    <w:abstractNumId w:val="16"/>
  </w:num>
  <w:num w:numId="31" w16cid:durableId="1952084914">
    <w:abstractNumId w:val="18"/>
  </w:num>
  <w:num w:numId="32" w16cid:durableId="1553804280">
    <w:abstractNumId w:val="37"/>
  </w:num>
  <w:num w:numId="33" w16cid:durableId="1993439057">
    <w:abstractNumId w:val="43"/>
  </w:num>
  <w:num w:numId="34" w16cid:durableId="353460224">
    <w:abstractNumId w:val="32"/>
  </w:num>
  <w:num w:numId="35" w16cid:durableId="353851926">
    <w:abstractNumId w:val="30"/>
  </w:num>
  <w:num w:numId="36" w16cid:durableId="503665033">
    <w:abstractNumId w:val="14"/>
  </w:num>
  <w:num w:numId="37" w16cid:durableId="1067919487">
    <w:abstractNumId w:val="48"/>
  </w:num>
  <w:num w:numId="38" w16cid:durableId="579756470">
    <w:abstractNumId w:val="46"/>
  </w:num>
  <w:num w:numId="39" w16cid:durableId="643781151">
    <w:abstractNumId w:val="10"/>
  </w:num>
  <w:num w:numId="40" w16cid:durableId="1073284567">
    <w:abstractNumId w:val="42"/>
  </w:num>
  <w:num w:numId="41" w16cid:durableId="702052365">
    <w:abstractNumId w:val="20"/>
  </w:num>
  <w:num w:numId="42" w16cid:durableId="1405765082">
    <w:abstractNumId w:val="12"/>
  </w:num>
  <w:num w:numId="43" w16cid:durableId="1818262524">
    <w:abstractNumId w:val="26"/>
  </w:num>
  <w:num w:numId="44" w16cid:durableId="35084645">
    <w:abstractNumId w:val="35"/>
  </w:num>
  <w:num w:numId="45" w16cid:durableId="1395470323">
    <w:abstractNumId w:val="23"/>
  </w:num>
  <w:num w:numId="46" w16cid:durableId="131664065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944610303">
    <w:abstractNumId w:val="29"/>
  </w:num>
  <w:num w:numId="48" w16cid:durableId="974792090">
    <w:abstractNumId w:val="39"/>
  </w:num>
  <w:num w:numId="49" w16cid:durableId="2051415622">
    <w:abstractNumId w:val="36"/>
  </w:num>
  <w:num w:numId="50" w16cid:durableId="1965311819">
    <w:abstractNumId w:val="4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A28"/>
    <w:rsid w:val="00000BB5"/>
    <w:rsid w:val="00000CE7"/>
    <w:rsid w:val="00000D56"/>
    <w:rsid w:val="00000D62"/>
    <w:rsid w:val="00000E40"/>
    <w:rsid w:val="00000F5E"/>
    <w:rsid w:val="00000FCD"/>
    <w:rsid w:val="0000104D"/>
    <w:rsid w:val="000010F1"/>
    <w:rsid w:val="0000111A"/>
    <w:rsid w:val="00001260"/>
    <w:rsid w:val="000013D1"/>
    <w:rsid w:val="00001433"/>
    <w:rsid w:val="0000176B"/>
    <w:rsid w:val="000017C2"/>
    <w:rsid w:val="000017C7"/>
    <w:rsid w:val="0000183C"/>
    <w:rsid w:val="000019C7"/>
    <w:rsid w:val="00001CF9"/>
    <w:rsid w:val="00001E81"/>
    <w:rsid w:val="00002122"/>
    <w:rsid w:val="00002354"/>
    <w:rsid w:val="000023A9"/>
    <w:rsid w:val="0000240E"/>
    <w:rsid w:val="00002508"/>
    <w:rsid w:val="0000270A"/>
    <w:rsid w:val="00002AF0"/>
    <w:rsid w:val="00002BC6"/>
    <w:rsid w:val="00002C72"/>
    <w:rsid w:val="000031D3"/>
    <w:rsid w:val="0000323D"/>
    <w:rsid w:val="0000347E"/>
    <w:rsid w:val="00003636"/>
    <w:rsid w:val="000036B5"/>
    <w:rsid w:val="0000384E"/>
    <w:rsid w:val="00003A9F"/>
    <w:rsid w:val="00003ACC"/>
    <w:rsid w:val="00003C49"/>
    <w:rsid w:val="00003CF4"/>
    <w:rsid w:val="00003E88"/>
    <w:rsid w:val="00003EE2"/>
    <w:rsid w:val="00004164"/>
    <w:rsid w:val="0000429E"/>
    <w:rsid w:val="0000490C"/>
    <w:rsid w:val="00004925"/>
    <w:rsid w:val="0000496E"/>
    <w:rsid w:val="00004AFF"/>
    <w:rsid w:val="00004D38"/>
    <w:rsid w:val="00004EE5"/>
    <w:rsid w:val="0000500A"/>
    <w:rsid w:val="000050EC"/>
    <w:rsid w:val="000052FD"/>
    <w:rsid w:val="00005436"/>
    <w:rsid w:val="0000544C"/>
    <w:rsid w:val="00005554"/>
    <w:rsid w:val="000055DD"/>
    <w:rsid w:val="000059D5"/>
    <w:rsid w:val="00005C58"/>
    <w:rsid w:val="00005EFE"/>
    <w:rsid w:val="000060E5"/>
    <w:rsid w:val="000060ED"/>
    <w:rsid w:val="000060F8"/>
    <w:rsid w:val="000061E3"/>
    <w:rsid w:val="000063D8"/>
    <w:rsid w:val="000063E0"/>
    <w:rsid w:val="00006433"/>
    <w:rsid w:val="00006671"/>
    <w:rsid w:val="000066F7"/>
    <w:rsid w:val="00006792"/>
    <w:rsid w:val="0000691C"/>
    <w:rsid w:val="00006949"/>
    <w:rsid w:val="00006A56"/>
    <w:rsid w:val="00006AA8"/>
    <w:rsid w:val="00006C45"/>
    <w:rsid w:val="00006EDD"/>
    <w:rsid w:val="0000722B"/>
    <w:rsid w:val="00007259"/>
    <w:rsid w:val="000075CB"/>
    <w:rsid w:val="00007766"/>
    <w:rsid w:val="00007770"/>
    <w:rsid w:val="00007A26"/>
    <w:rsid w:val="00007AA9"/>
    <w:rsid w:val="00007B85"/>
    <w:rsid w:val="00007DC7"/>
    <w:rsid w:val="00007F9B"/>
    <w:rsid w:val="0001010D"/>
    <w:rsid w:val="000102D3"/>
    <w:rsid w:val="00010549"/>
    <w:rsid w:val="00010665"/>
    <w:rsid w:val="000106B7"/>
    <w:rsid w:val="0001071E"/>
    <w:rsid w:val="000107E1"/>
    <w:rsid w:val="00010A00"/>
    <w:rsid w:val="00010D91"/>
    <w:rsid w:val="00010DBC"/>
    <w:rsid w:val="00010DEF"/>
    <w:rsid w:val="00010E08"/>
    <w:rsid w:val="00010F72"/>
    <w:rsid w:val="00011155"/>
    <w:rsid w:val="00011906"/>
    <w:rsid w:val="0001194A"/>
    <w:rsid w:val="00011A6B"/>
    <w:rsid w:val="00011E5D"/>
    <w:rsid w:val="00011F46"/>
    <w:rsid w:val="00012064"/>
    <w:rsid w:val="00012344"/>
    <w:rsid w:val="00012358"/>
    <w:rsid w:val="00012397"/>
    <w:rsid w:val="00012528"/>
    <w:rsid w:val="00012AA8"/>
    <w:rsid w:val="00012B85"/>
    <w:rsid w:val="00012BA4"/>
    <w:rsid w:val="00012BEB"/>
    <w:rsid w:val="00012EF3"/>
    <w:rsid w:val="000130FF"/>
    <w:rsid w:val="000132EA"/>
    <w:rsid w:val="0001342C"/>
    <w:rsid w:val="00013616"/>
    <w:rsid w:val="000136AF"/>
    <w:rsid w:val="00013704"/>
    <w:rsid w:val="00013A54"/>
    <w:rsid w:val="00013A95"/>
    <w:rsid w:val="00013BD8"/>
    <w:rsid w:val="000142B5"/>
    <w:rsid w:val="000142BD"/>
    <w:rsid w:val="0001435A"/>
    <w:rsid w:val="000143E8"/>
    <w:rsid w:val="0001449E"/>
    <w:rsid w:val="00014588"/>
    <w:rsid w:val="000149AA"/>
    <w:rsid w:val="00014B23"/>
    <w:rsid w:val="00014B96"/>
    <w:rsid w:val="00014BBD"/>
    <w:rsid w:val="00014CD6"/>
    <w:rsid w:val="00014CE5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CAF"/>
    <w:rsid w:val="00015E6D"/>
    <w:rsid w:val="00015F1A"/>
    <w:rsid w:val="00015FAA"/>
    <w:rsid w:val="00016128"/>
    <w:rsid w:val="00016208"/>
    <w:rsid w:val="00016256"/>
    <w:rsid w:val="000162A5"/>
    <w:rsid w:val="0001631F"/>
    <w:rsid w:val="0001635D"/>
    <w:rsid w:val="00016633"/>
    <w:rsid w:val="000166A1"/>
    <w:rsid w:val="00016742"/>
    <w:rsid w:val="000167C6"/>
    <w:rsid w:val="000169F4"/>
    <w:rsid w:val="000169F6"/>
    <w:rsid w:val="00016A73"/>
    <w:rsid w:val="00016DAE"/>
    <w:rsid w:val="00016DE4"/>
    <w:rsid w:val="0001700D"/>
    <w:rsid w:val="00017723"/>
    <w:rsid w:val="00017844"/>
    <w:rsid w:val="00017AEB"/>
    <w:rsid w:val="00017BE7"/>
    <w:rsid w:val="00017C07"/>
    <w:rsid w:val="00017E93"/>
    <w:rsid w:val="00020139"/>
    <w:rsid w:val="0002016E"/>
    <w:rsid w:val="00020295"/>
    <w:rsid w:val="000203CF"/>
    <w:rsid w:val="0002058D"/>
    <w:rsid w:val="000208C6"/>
    <w:rsid w:val="00020955"/>
    <w:rsid w:val="00020966"/>
    <w:rsid w:val="00020C6D"/>
    <w:rsid w:val="00020E8D"/>
    <w:rsid w:val="0002110F"/>
    <w:rsid w:val="000212D4"/>
    <w:rsid w:val="000213E2"/>
    <w:rsid w:val="00021442"/>
    <w:rsid w:val="000214E1"/>
    <w:rsid w:val="00021566"/>
    <w:rsid w:val="00021B37"/>
    <w:rsid w:val="00021B56"/>
    <w:rsid w:val="00021C92"/>
    <w:rsid w:val="00021CC7"/>
    <w:rsid w:val="00021D6B"/>
    <w:rsid w:val="00021E28"/>
    <w:rsid w:val="00021F91"/>
    <w:rsid w:val="000226FD"/>
    <w:rsid w:val="00022716"/>
    <w:rsid w:val="0002277D"/>
    <w:rsid w:val="00022861"/>
    <w:rsid w:val="00022944"/>
    <w:rsid w:val="000229FC"/>
    <w:rsid w:val="00022B7B"/>
    <w:rsid w:val="00022B90"/>
    <w:rsid w:val="00022E65"/>
    <w:rsid w:val="00022F48"/>
    <w:rsid w:val="0002318D"/>
    <w:rsid w:val="00023541"/>
    <w:rsid w:val="0002369A"/>
    <w:rsid w:val="00023813"/>
    <w:rsid w:val="00023A76"/>
    <w:rsid w:val="00023A7E"/>
    <w:rsid w:val="00023E11"/>
    <w:rsid w:val="00023E63"/>
    <w:rsid w:val="00023ED3"/>
    <w:rsid w:val="00023EF8"/>
    <w:rsid w:val="00023FB7"/>
    <w:rsid w:val="00023FEB"/>
    <w:rsid w:val="00024234"/>
    <w:rsid w:val="0002426A"/>
    <w:rsid w:val="0002428B"/>
    <w:rsid w:val="000242C9"/>
    <w:rsid w:val="000242F0"/>
    <w:rsid w:val="0002455A"/>
    <w:rsid w:val="000246B6"/>
    <w:rsid w:val="000246F2"/>
    <w:rsid w:val="000247E1"/>
    <w:rsid w:val="0002482B"/>
    <w:rsid w:val="0002494E"/>
    <w:rsid w:val="00024960"/>
    <w:rsid w:val="00024B70"/>
    <w:rsid w:val="00024C24"/>
    <w:rsid w:val="00024E83"/>
    <w:rsid w:val="00025055"/>
    <w:rsid w:val="00025093"/>
    <w:rsid w:val="000250BF"/>
    <w:rsid w:val="00025126"/>
    <w:rsid w:val="0002532F"/>
    <w:rsid w:val="0002566A"/>
    <w:rsid w:val="000258F4"/>
    <w:rsid w:val="00025989"/>
    <w:rsid w:val="00025B08"/>
    <w:rsid w:val="00025EE6"/>
    <w:rsid w:val="00026143"/>
    <w:rsid w:val="0002678B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313"/>
    <w:rsid w:val="00027356"/>
    <w:rsid w:val="00027395"/>
    <w:rsid w:val="000276AF"/>
    <w:rsid w:val="0002775A"/>
    <w:rsid w:val="0002776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0C42"/>
    <w:rsid w:val="00030CA6"/>
    <w:rsid w:val="0003102B"/>
    <w:rsid w:val="00031110"/>
    <w:rsid w:val="000313D6"/>
    <w:rsid w:val="000314A8"/>
    <w:rsid w:val="000318F5"/>
    <w:rsid w:val="00031913"/>
    <w:rsid w:val="0003196D"/>
    <w:rsid w:val="00031A1E"/>
    <w:rsid w:val="00031AEF"/>
    <w:rsid w:val="00031B7A"/>
    <w:rsid w:val="00031DFB"/>
    <w:rsid w:val="00031F31"/>
    <w:rsid w:val="00032078"/>
    <w:rsid w:val="000320CD"/>
    <w:rsid w:val="000321F9"/>
    <w:rsid w:val="000323CB"/>
    <w:rsid w:val="000324F0"/>
    <w:rsid w:val="00032675"/>
    <w:rsid w:val="000326F5"/>
    <w:rsid w:val="00032A95"/>
    <w:rsid w:val="00032B96"/>
    <w:rsid w:val="00033379"/>
    <w:rsid w:val="0003353C"/>
    <w:rsid w:val="000339B8"/>
    <w:rsid w:val="000339E3"/>
    <w:rsid w:val="00033A6F"/>
    <w:rsid w:val="00033AB7"/>
    <w:rsid w:val="00033C4C"/>
    <w:rsid w:val="00033D45"/>
    <w:rsid w:val="00033E0D"/>
    <w:rsid w:val="00033F70"/>
    <w:rsid w:val="00034096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369"/>
    <w:rsid w:val="000356ED"/>
    <w:rsid w:val="000358AF"/>
    <w:rsid w:val="0003592A"/>
    <w:rsid w:val="000359D6"/>
    <w:rsid w:val="00035AA5"/>
    <w:rsid w:val="00035C3E"/>
    <w:rsid w:val="00035D98"/>
    <w:rsid w:val="000361BE"/>
    <w:rsid w:val="000362A5"/>
    <w:rsid w:val="000364A0"/>
    <w:rsid w:val="00036529"/>
    <w:rsid w:val="00036583"/>
    <w:rsid w:val="0003667B"/>
    <w:rsid w:val="0003689C"/>
    <w:rsid w:val="000369D6"/>
    <w:rsid w:val="00036A02"/>
    <w:rsid w:val="00036C19"/>
    <w:rsid w:val="00036C23"/>
    <w:rsid w:val="00036CA0"/>
    <w:rsid w:val="00036E08"/>
    <w:rsid w:val="00036EC7"/>
    <w:rsid w:val="00036EEE"/>
    <w:rsid w:val="000370A1"/>
    <w:rsid w:val="0003717C"/>
    <w:rsid w:val="000372E6"/>
    <w:rsid w:val="000372E8"/>
    <w:rsid w:val="000375B7"/>
    <w:rsid w:val="000375D7"/>
    <w:rsid w:val="0003761A"/>
    <w:rsid w:val="0003782E"/>
    <w:rsid w:val="0003793F"/>
    <w:rsid w:val="00037A5C"/>
    <w:rsid w:val="00037B04"/>
    <w:rsid w:val="00037CF6"/>
    <w:rsid w:val="00037E62"/>
    <w:rsid w:val="00037F1A"/>
    <w:rsid w:val="00040077"/>
    <w:rsid w:val="000400E3"/>
    <w:rsid w:val="0004022C"/>
    <w:rsid w:val="00040432"/>
    <w:rsid w:val="0004081C"/>
    <w:rsid w:val="000408ED"/>
    <w:rsid w:val="00040B4A"/>
    <w:rsid w:val="00040BCC"/>
    <w:rsid w:val="00040C77"/>
    <w:rsid w:val="00041159"/>
    <w:rsid w:val="0004129F"/>
    <w:rsid w:val="00041576"/>
    <w:rsid w:val="0004162C"/>
    <w:rsid w:val="000417AA"/>
    <w:rsid w:val="0004199D"/>
    <w:rsid w:val="00041AB1"/>
    <w:rsid w:val="00041CB0"/>
    <w:rsid w:val="00042059"/>
    <w:rsid w:val="0004224E"/>
    <w:rsid w:val="00042310"/>
    <w:rsid w:val="000424F5"/>
    <w:rsid w:val="0004263F"/>
    <w:rsid w:val="00042ABE"/>
    <w:rsid w:val="00042E2F"/>
    <w:rsid w:val="00042FE9"/>
    <w:rsid w:val="000431BB"/>
    <w:rsid w:val="00043297"/>
    <w:rsid w:val="00043334"/>
    <w:rsid w:val="000437D4"/>
    <w:rsid w:val="00043A71"/>
    <w:rsid w:val="00043B82"/>
    <w:rsid w:val="00043B91"/>
    <w:rsid w:val="00043F08"/>
    <w:rsid w:val="00043F2F"/>
    <w:rsid w:val="00044289"/>
    <w:rsid w:val="00044312"/>
    <w:rsid w:val="0004466A"/>
    <w:rsid w:val="000448C5"/>
    <w:rsid w:val="0004513E"/>
    <w:rsid w:val="00045260"/>
    <w:rsid w:val="000454C6"/>
    <w:rsid w:val="0004557F"/>
    <w:rsid w:val="000456CC"/>
    <w:rsid w:val="000458DE"/>
    <w:rsid w:val="00045BC5"/>
    <w:rsid w:val="00045C57"/>
    <w:rsid w:val="00045E74"/>
    <w:rsid w:val="00045F1F"/>
    <w:rsid w:val="00045F78"/>
    <w:rsid w:val="000466C6"/>
    <w:rsid w:val="00046723"/>
    <w:rsid w:val="00046786"/>
    <w:rsid w:val="0004690E"/>
    <w:rsid w:val="00046A4F"/>
    <w:rsid w:val="00046CB3"/>
    <w:rsid w:val="00046D0B"/>
    <w:rsid w:val="00046E0A"/>
    <w:rsid w:val="0004702B"/>
    <w:rsid w:val="0004709F"/>
    <w:rsid w:val="000471F8"/>
    <w:rsid w:val="000476B3"/>
    <w:rsid w:val="0004778F"/>
    <w:rsid w:val="000477EA"/>
    <w:rsid w:val="000479BE"/>
    <w:rsid w:val="00047C6D"/>
    <w:rsid w:val="00047CA7"/>
    <w:rsid w:val="0005037F"/>
    <w:rsid w:val="00050861"/>
    <w:rsid w:val="000509B5"/>
    <w:rsid w:val="00050AFE"/>
    <w:rsid w:val="00050BAB"/>
    <w:rsid w:val="00050BE6"/>
    <w:rsid w:val="00050DF0"/>
    <w:rsid w:val="000512F9"/>
    <w:rsid w:val="00051307"/>
    <w:rsid w:val="0005163C"/>
    <w:rsid w:val="000516EB"/>
    <w:rsid w:val="000517C1"/>
    <w:rsid w:val="00051883"/>
    <w:rsid w:val="00051900"/>
    <w:rsid w:val="00051A69"/>
    <w:rsid w:val="000520A3"/>
    <w:rsid w:val="00052408"/>
    <w:rsid w:val="000525DD"/>
    <w:rsid w:val="000527C0"/>
    <w:rsid w:val="000527CA"/>
    <w:rsid w:val="00052808"/>
    <w:rsid w:val="0005295F"/>
    <w:rsid w:val="00052BE2"/>
    <w:rsid w:val="00052BE8"/>
    <w:rsid w:val="00052D76"/>
    <w:rsid w:val="00053077"/>
    <w:rsid w:val="00053262"/>
    <w:rsid w:val="0005326C"/>
    <w:rsid w:val="00053331"/>
    <w:rsid w:val="000533EE"/>
    <w:rsid w:val="000534E7"/>
    <w:rsid w:val="00053582"/>
    <w:rsid w:val="000535E5"/>
    <w:rsid w:val="00053C55"/>
    <w:rsid w:val="00053E19"/>
    <w:rsid w:val="00053ED5"/>
    <w:rsid w:val="00053EEF"/>
    <w:rsid w:val="00054321"/>
    <w:rsid w:val="00054401"/>
    <w:rsid w:val="0005458F"/>
    <w:rsid w:val="0005461D"/>
    <w:rsid w:val="000546EE"/>
    <w:rsid w:val="00054700"/>
    <w:rsid w:val="00054892"/>
    <w:rsid w:val="000548B9"/>
    <w:rsid w:val="00054A29"/>
    <w:rsid w:val="00054AA2"/>
    <w:rsid w:val="00054DB5"/>
    <w:rsid w:val="00054DE7"/>
    <w:rsid w:val="00055234"/>
    <w:rsid w:val="00055468"/>
    <w:rsid w:val="00055482"/>
    <w:rsid w:val="00055528"/>
    <w:rsid w:val="00055546"/>
    <w:rsid w:val="000555CE"/>
    <w:rsid w:val="00055853"/>
    <w:rsid w:val="000558BE"/>
    <w:rsid w:val="00055960"/>
    <w:rsid w:val="000559B2"/>
    <w:rsid w:val="00055A1B"/>
    <w:rsid w:val="00055B19"/>
    <w:rsid w:val="00055C59"/>
    <w:rsid w:val="00055D63"/>
    <w:rsid w:val="00055D74"/>
    <w:rsid w:val="00055F8C"/>
    <w:rsid w:val="00056116"/>
    <w:rsid w:val="00056416"/>
    <w:rsid w:val="0005645E"/>
    <w:rsid w:val="000565F2"/>
    <w:rsid w:val="000568F0"/>
    <w:rsid w:val="00056906"/>
    <w:rsid w:val="00056A75"/>
    <w:rsid w:val="00056E66"/>
    <w:rsid w:val="00056EAC"/>
    <w:rsid w:val="00056F1F"/>
    <w:rsid w:val="000571CF"/>
    <w:rsid w:val="000573F1"/>
    <w:rsid w:val="000574DA"/>
    <w:rsid w:val="00057657"/>
    <w:rsid w:val="00057703"/>
    <w:rsid w:val="0005790E"/>
    <w:rsid w:val="00057C6E"/>
    <w:rsid w:val="00057C87"/>
    <w:rsid w:val="00057E76"/>
    <w:rsid w:val="000600D2"/>
    <w:rsid w:val="000603B8"/>
    <w:rsid w:val="00060457"/>
    <w:rsid w:val="00060650"/>
    <w:rsid w:val="000606D5"/>
    <w:rsid w:val="0006085E"/>
    <w:rsid w:val="00060877"/>
    <w:rsid w:val="000609F1"/>
    <w:rsid w:val="00060C4D"/>
    <w:rsid w:val="00060CB8"/>
    <w:rsid w:val="00060FEB"/>
    <w:rsid w:val="00061145"/>
    <w:rsid w:val="000612AB"/>
    <w:rsid w:val="00061335"/>
    <w:rsid w:val="00061359"/>
    <w:rsid w:val="00061415"/>
    <w:rsid w:val="00061424"/>
    <w:rsid w:val="00061740"/>
    <w:rsid w:val="000618DD"/>
    <w:rsid w:val="00061952"/>
    <w:rsid w:val="000619C7"/>
    <w:rsid w:val="00061AAE"/>
    <w:rsid w:val="00061D45"/>
    <w:rsid w:val="00061F0B"/>
    <w:rsid w:val="00062009"/>
    <w:rsid w:val="000622B0"/>
    <w:rsid w:val="00062430"/>
    <w:rsid w:val="00062628"/>
    <w:rsid w:val="0006264E"/>
    <w:rsid w:val="00062C47"/>
    <w:rsid w:val="00062EBA"/>
    <w:rsid w:val="00062F6B"/>
    <w:rsid w:val="00063117"/>
    <w:rsid w:val="000631EF"/>
    <w:rsid w:val="0006326A"/>
    <w:rsid w:val="00063352"/>
    <w:rsid w:val="0006354B"/>
    <w:rsid w:val="00063A9F"/>
    <w:rsid w:val="00063C92"/>
    <w:rsid w:val="00063EF2"/>
    <w:rsid w:val="00063FDE"/>
    <w:rsid w:val="000640A0"/>
    <w:rsid w:val="00064288"/>
    <w:rsid w:val="000644A2"/>
    <w:rsid w:val="00064500"/>
    <w:rsid w:val="0006456E"/>
    <w:rsid w:val="000646A7"/>
    <w:rsid w:val="000647E5"/>
    <w:rsid w:val="00064B36"/>
    <w:rsid w:val="00064B82"/>
    <w:rsid w:val="00064B84"/>
    <w:rsid w:val="00064E14"/>
    <w:rsid w:val="0006500F"/>
    <w:rsid w:val="0006526D"/>
    <w:rsid w:val="0006549F"/>
    <w:rsid w:val="0006552B"/>
    <w:rsid w:val="000656D4"/>
    <w:rsid w:val="000656E1"/>
    <w:rsid w:val="0006573E"/>
    <w:rsid w:val="000658B2"/>
    <w:rsid w:val="00065973"/>
    <w:rsid w:val="00065978"/>
    <w:rsid w:val="00065ADE"/>
    <w:rsid w:val="00065C28"/>
    <w:rsid w:val="00065C80"/>
    <w:rsid w:val="00065D7A"/>
    <w:rsid w:val="00065EE4"/>
    <w:rsid w:val="000663F9"/>
    <w:rsid w:val="00066403"/>
    <w:rsid w:val="0006640C"/>
    <w:rsid w:val="00066496"/>
    <w:rsid w:val="000664FE"/>
    <w:rsid w:val="00066538"/>
    <w:rsid w:val="00066730"/>
    <w:rsid w:val="00066765"/>
    <w:rsid w:val="000668DF"/>
    <w:rsid w:val="00066A24"/>
    <w:rsid w:val="00066C96"/>
    <w:rsid w:val="00066D24"/>
    <w:rsid w:val="00066E4A"/>
    <w:rsid w:val="00066F60"/>
    <w:rsid w:val="0006727C"/>
    <w:rsid w:val="00067412"/>
    <w:rsid w:val="00067554"/>
    <w:rsid w:val="00067718"/>
    <w:rsid w:val="00067742"/>
    <w:rsid w:val="000677F1"/>
    <w:rsid w:val="00067906"/>
    <w:rsid w:val="00067D22"/>
    <w:rsid w:val="00067DC4"/>
    <w:rsid w:val="00067F09"/>
    <w:rsid w:val="00070119"/>
    <w:rsid w:val="00070430"/>
    <w:rsid w:val="00070443"/>
    <w:rsid w:val="00070A00"/>
    <w:rsid w:val="00070B7E"/>
    <w:rsid w:val="00070C1C"/>
    <w:rsid w:val="00070E4A"/>
    <w:rsid w:val="00070ED0"/>
    <w:rsid w:val="00070F50"/>
    <w:rsid w:val="0007101C"/>
    <w:rsid w:val="00071060"/>
    <w:rsid w:val="0007122E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1FDD"/>
    <w:rsid w:val="000721D8"/>
    <w:rsid w:val="000722E1"/>
    <w:rsid w:val="000725C1"/>
    <w:rsid w:val="000726F4"/>
    <w:rsid w:val="0007277C"/>
    <w:rsid w:val="00072ACB"/>
    <w:rsid w:val="00072B9D"/>
    <w:rsid w:val="00072C4C"/>
    <w:rsid w:val="000730CF"/>
    <w:rsid w:val="00073451"/>
    <w:rsid w:val="000738D8"/>
    <w:rsid w:val="00073900"/>
    <w:rsid w:val="000739E4"/>
    <w:rsid w:val="00073A21"/>
    <w:rsid w:val="00073B3E"/>
    <w:rsid w:val="00073E47"/>
    <w:rsid w:val="00073E77"/>
    <w:rsid w:val="00073F9A"/>
    <w:rsid w:val="000741DE"/>
    <w:rsid w:val="000744FA"/>
    <w:rsid w:val="00074551"/>
    <w:rsid w:val="00074852"/>
    <w:rsid w:val="00074C35"/>
    <w:rsid w:val="00074D89"/>
    <w:rsid w:val="00074E20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B76"/>
    <w:rsid w:val="00075C9B"/>
    <w:rsid w:val="00076366"/>
    <w:rsid w:val="000763A9"/>
    <w:rsid w:val="00076495"/>
    <w:rsid w:val="000766A2"/>
    <w:rsid w:val="0007679B"/>
    <w:rsid w:val="00076B13"/>
    <w:rsid w:val="00076C59"/>
    <w:rsid w:val="00076D0C"/>
    <w:rsid w:val="00076FBF"/>
    <w:rsid w:val="000770AF"/>
    <w:rsid w:val="0007725A"/>
    <w:rsid w:val="000772C9"/>
    <w:rsid w:val="000772F4"/>
    <w:rsid w:val="0007762A"/>
    <w:rsid w:val="00077939"/>
    <w:rsid w:val="000779C3"/>
    <w:rsid w:val="000779C7"/>
    <w:rsid w:val="00077CC5"/>
    <w:rsid w:val="00077CD0"/>
    <w:rsid w:val="00077D53"/>
    <w:rsid w:val="000802BD"/>
    <w:rsid w:val="00080364"/>
    <w:rsid w:val="0008036C"/>
    <w:rsid w:val="000803BC"/>
    <w:rsid w:val="00080715"/>
    <w:rsid w:val="000808F4"/>
    <w:rsid w:val="00080972"/>
    <w:rsid w:val="00080A34"/>
    <w:rsid w:val="00080C2D"/>
    <w:rsid w:val="00080D1F"/>
    <w:rsid w:val="00080DE6"/>
    <w:rsid w:val="00080F2E"/>
    <w:rsid w:val="00081279"/>
    <w:rsid w:val="0008138F"/>
    <w:rsid w:val="0008142E"/>
    <w:rsid w:val="00081898"/>
    <w:rsid w:val="000819B8"/>
    <w:rsid w:val="00081BD6"/>
    <w:rsid w:val="00081CCA"/>
    <w:rsid w:val="00081FD7"/>
    <w:rsid w:val="000823D5"/>
    <w:rsid w:val="00082523"/>
    <w:rsid w:val="00082576"/>
    <w:rsid w:val="00082658"/>
    <w:rsid w:val="0008287B"/>
    <w:rsid w:val="00082BA6"/>
    <w:rsid w:val="00082E17"/>
    <w:rsid w:val="00082E1A"/>
    <w:rsid w:val="00082F02"/>
    <w:rsid w:val="000832F2"/>
    <w:rsid w:val="00083391"/>
    <w:rsid w:val="000834DF"/>
    <w:rsid w:val="0008356D"/>
    <w:rsid w:val="000835C5"/>
    <w:rsid w:val="000837DC"/>
    <w:rsid w:val="000838F4"/>
    <w:rsid w:val="00083D69"/>
    <w:rsid w:val="00083EB3"/>
    <w:rsid w:val="00083F5A"/>
    <w:rsid w:val="00083F7F"/>
    <w:rsid w:val="000841D8"/>
    <w:rsid w:val="0008427B"/>
    <w:rsid w:val="0008445F"/>
    <w:rsid w:val="00084539"/>
    <w:rsid w:val="00084563"/>
    <w:rsid w:val="000845FB"/>
    <w:rsid w:val="000846EB"/>
    <w:rsid w:val="00084A3A"/>
    <w:rsid w:val="00084CB7"/>
    <w:rsid w:val="00084FEB"/>
    <w:rsid w:val="00085134"/>
    <w:rsid w:val="000851AB"/>
    <w:rsid w:val="00085373"/>
    <w:rsid w:val="0008537C"/>
    <w:rsid w:val="00085548"/>
    <w:rsid w:val="0008569D"/>
    <w:rsid w:val="00085726"/>
    <w:rsid w:val="00085A6A"/>
    <w:rsid w:val="00086130"/>
    <w:rsid w:val="000861A9"/>
    <w:rsid w:val="00086280"/>
    <w:rsid w:val="0008635F"/>
    <w:rsid w:val="00086A5B"/>
    <w:rsid w:val="00086F19"/>
    <w:rsid w:val="00087576"/>
    <w:rsid w:val="000877F1"/>
    <w:rsid w:val="00087BCE"/>
    <w:rsid w:val="00087BFB"/>
    <w:rsid w:val="00087C6D"/>
    <w:rsid w:val="00087C9A"/>
    <w:rsid w:val="00087D46"/>
    <w:rsid w:val="00087D8E"/>
    <w:rsid w:val="0009004B"/>
    <w:rsid w:val="000903F5"/>
    <w:rsid w:val="000905B0"/>
    <w:rsid w:val="00090680"/>
    <w:rsid w:val="0009074D"/>
    <w:rsid w:val="00090C74"/>
    <w:rsid w:val="00090C89"/>
    <w:rsid w:val="00090EA4"/>
    <w:rsid w:val="0009103D"/>
    <w:rsid w:val="0009119A"/>
    <w:rsid w:val="000915D5"/>
    <w:rsid w:val="00091633"/>
    <w:rsid w:val="0009173D"/>
    <w:rsid w:val="0009182F"/>
    <w:rsid w:val="00091921"/>
    <w:rsid w:val="00091943"/>
    <w:rsid w:val="00091B7A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2F0"/>
    <w:rsid w:val="000935F0"/>
    <w:rsid w:val="00093663"/>
    <w:rsid w:val="00093684"/>
    <w:rsid w:val="000936D5"/>
    <w:rsid w:val="0009398A"/>
    <w:rsid w:val="000939AA"/>
    <w:rsid w:val="00093A25"/>
    <w:rsid w:val="00093DFB"/>
    <w:rsid w:val="000940EC"/>
    <w:rsid w:val="00094426"/>
    <w:rsid w:val="00094460"/>
    <w:rsid w:val="000944F3"/>
    <w:rsid w:val="0009458D"/>
    <w:rsid w:val="00094891"/>
    <w:rsid w:val="00094954"/>
    <w:rsid w:val="00094A02"/>
    <w:rsid w:val="00094ADD"/>
    <w:rsid w:val="00094C20"/>
    <w:rsid w:val="00094EB9"/>
    <w:rsid w:val="0009515F"/>
    <w:rsid w:val="00095505"/>
    <w:rsid w:val="000955F2"/>
    <w:rsid w:val="000957CE"/>
    <w:rsid w:val="00095847"/>
    <w:rsid w:val="000959FD"/>
    <w:rsid w:val="00096568"/>
    <w:rsid w:val="00096694"/>
    <w:rsid w:val="00096700"/>
    <w:rsid w:val="00096712"/>
    <w:rsid w:val="000967C8"/>
    <w:rsid w:val="000968E5"/>
    <w:rsid w:val="00096A05"/>
    <w:rsid w:val="00096C5E"/>
    <w:rsid w:val="00096E14"/>
    <w:rsid w:val="00096E7D"/>
    <w:rsid w:val="0009706A"/>
    <w:rsid w:val="0009724F"/>
    <w:rsid w:val="0009727B"/>
    <w:rsid w:val="000973DB"/>
    <w:rsid w:val="000974F3"/>
    <w:rsid w:val="0009756E"/>
    <w:rsid w:val="0009759B"/>
    <w:rsid w:val="000977BF"/>
    <w:rsid w:val="00097A19"/>
    <w:rsid w:val="00097B55"/>
    <w:rsid w:val="00097BFD"/>
    <w:rsid w:val="00097CB9"/>
    <w:rsid w:val="000A0034"/>
    <w:rsid w:val="000A00E4"/>
    <w:rsid w:val="000A0369"/>
    <w:rsid w:val="000A036D"/>
    <w:rsid w:val="000A0568"/>
    <w:rsid w:val="000A0581"/>
    <w:rsid w:val="000A080A"/>
    <w:rsid w:val="000A08C3"/>
    <w:rsid w:val="000A0ACC"/>
    <w:rsid w:val="000A0B6C"/>
    <w:rsid w:val="000A0C9B"/>
    <w:rsid w:val="000A0E39"/>
    <w:rsid w:val="000A0EA3"/>
    <w:rsid w:val="000A0F72"/>
    <w:rsid w:val="000A124C"/>
    <w:rsid w:val="000A140B"/>
    <w:rsid w:val="000A1623"/>
    <w:rsid w:val="000A1719"/>
    <w:rsid w:val="000A18F8"/>
    <w:rsid w:val="000A192A"/>
    <w:rsid w:val="000A1BF8"/>
    <w:rsid w:val="000A1C51"/>
    <w:rsid w:val="000A2025"/>
    <w:rsid w:val="000A2079"/>
    <w:rsid w:val="000A2190"/>
    <w:rsid w:val="000A23CD"/>
    <w:rsid w:val="000A249C"/>
    <w:rsid w:val="000A259D"/>
    <w:rsid w:val="000A2659"/>
    <w:rsid w:val="000A28B9"/>
    <w:rsid w:val="000A2B4E"/>
    <w:rsid w:val="000A2CB6"/>
    <w:rsid w:val="000A2F6E"/>
    <w:rsid w:val="000A2F93"/>
    <w:rsid w:val="000A338F"/>
    <w:rsid w:val="000A34F9"/>
    <w:rsid w:val="000A363B"/>
    <w:rsid w:val="000A38C4"/>
    <w:rsid w:val="000A3B93"/>
    <w:rsid w:val="000A3BDE"/>
    <w:rsid w:val="000A3F22"/>
    <w:rsid w:val="000A3F9E"/>
    <w:rsid w:val="000A3FBE"/>
    <w:rsid w:val="000A43D0"/>
    <w:rsid w:val="000A4834"/>
    <w:rsid w:val="000A49D7"/>
    <w:rsid w:val="000A4A06"/>
    <w:rsid w:val="000A4C89"/>
    <w:rsid w:val="000A4D1F"/>
    <w:rsid w:val="000A4DA6"/>
    <w:rsid w:val="000A4DAB"/>
    <w:rsid w:val="000A4EFE"/>
    <w:rsid w:val="000A50CC"/>
    <w:rsid w:val="000A54F5"/>
    <w:rsid w:val="000A5516"/>
    <w:rsid w:val="000A5583"/>
    <w:rsid w:val="000A5622"/>
    <w:rsid w:val="000A5694"/>
    <w:rsid w:val="000A57C8"/>
    <w:rsid w:val="000A5807"/>
    <w:rsid w:val="000A58A2"/>
    <w:rsid w:val="000A5B2A"/>
    <w:rsid w:val="000A5B56"/>
    <w:rsid w:val="000A5C37"/>
    <w:rsid w:val="000A5D77"/>
    <w:rsid w:val="000A604F"/>
    <w:rsid w:val="000A608F"/>
    <w:rsid w:val="000A609F"/>
    <w:rsid w:val="000A62C5"/>
    <w:rsid w:val="000A64B4"/>
    <w:rsid w:val="000A64EC"/>
    <w:rsid w:val="000A6627"/>
    <w:rsid w:val="000A67A9"/>
    <w:rsid w:val="000A67F9"/>
    <w:rsid w:val="000A6839"/>
    <w:rsid w:val="000A6B9E"/>
    <w:rsid w:val="000A6BE1"/>
    <w:rsid w:val="000A6BE6"/>
    <w:rsid w:val="000A6C35"/>
    <w:rsid w:val="000A6D38"/>
    <w:rsid w:val="000A6F6E"/>
    <w:rsid w:val="000A6FC3"/>
    <w:rsid w:val="000A71EC"/>
    <w:rsid w:val="000A71FF"/>
    <w:rsid w:val="000A7206"/>
    <w:rsid w:val="000A757F"/>
    <w:rsid w:val="000A75A0"/>
    <w:rsid w:val="000A75BF"/>
    <w:rsid w:val="000A7725"/>
    <w:rsid w:val="000A78DF"/>
    <w:rsid w:val="000A7A24"/>
    <w:rsid w:val="000A7B10"/>
    <w:rsid w:val="000A7CDE"/>
    <w:rsid w:val="000A7D06"/>
    <w:rsid w:val="000A7E53"/>
    <w:rsid w:val="000B018B"/>
    <w:rsid w:val="000B06F7"/>
    <w:rsid w:val="000B0720"/>
    <w:rsid w:val="000B0BE6"/>
    <w:rsid w:val="000B0E74"/>
    <w:rsid w:val="000B13CC"/>
    <w:rsid w:val="000B1511"/>
    <w:rsid w:val="000B16F0"/>
    <w:rsid w:val="000B1725"/>
    <w:rsid w:val="000B184F"/>
    <w:rsid w:val="000B1B44"/>
    <w:rsid w:val="000B1D31"/>
    <w:rsid w:val="000B21DC"/>
    <w:rsid w:val="000B21FA"/>
    <w:rsid w:val="000B23AC"/>
    <w:rsid w:val="000B27A1"/>
    <w:rsid w:val="000B2A85"/>
    <w:rsid w:val="000B2A97"/>
    <w:rsid w:val="000B2E70"/>
    <w:rsid w:val="000B2FCB"/>
    <w:rsid w:val="000B3193"/>
    <w:rsid w:val="000B34DA"/>
    <w:rsid w:val="000B36A5"/>
    <w:rsid w:val="000B36B2"/>
    <w:rsid w:val="000B3AAD"/>
    <w:rsid w:val="000B3B58"/>
    <w:rsid w:val="000B3C59"/>
    <w:rsid w:val="000B3E03"/>
    <w:rsid w:val="000B40A1"/>
    <w:rsid w:val="000B41EF"/>
    <w:rsid w:val="000B438E"/>
    <w:rsid w:val="000B447B"/>
    <w:rsid w:val="000B4621"/>
    <w:rsid w:val="000B4690"/>
    <w:rsid w:val="000B46FE"/>
    <w:rsid w:val="000B47C8"/>
    <w:rsid w:val="000B4934"/>
    <w:rsid w:val="000B4AD5"/>
    <w:rsid w:val="000B4B62"/>
    <w:rsid w:val="000B4E23"/>
    <w:rsid w:val="000B5050"/>
    <w:rsid w:val="000B5088"/>
    <w:rsid w:val="000B52A5"/>
    <w:rsid w:val="000B56EE"/>
    <w:rsid w:val="000B5708"/>
    <w:rsid w:val="000B5A70"/>
    <w:rsid w:val="000B5BD6"/>
    <w:rsid w:val="000B5C07"/>
    <w:rsid w:val="000B6219"/>
    <w:rsid w:val="000B62CE"/>
    <w:rsid w:val="000B6837"/>
    <w:rsid w:val="000B695E"/>
    <w:rsid w:val="000B6998"/>
    <w:rsid w:val="000B6AF9"/>
    <w:rsid w:val="000B6AFD"/>
    <w:rsid w:val="000B6BDA"/>
    <w:rsid w:val="000B6D7D"/>
    <w:rsid w:val="000B6DB4"/>
    <w:rsid w:val="000B6E22"/>
    <w:rsid w:val="000B7115"/>
    <w:rsid w:val="000B7222"/>
    <w:rsid w:val="000B7346"/>
    <w:rsid w:val="000B752E"/>
    <w:rsid w:val="000B753F"/>
    <w:rsid w:val="000B756C"/>
    <w:rsid w:val="000B777C"/>
    <w:rsid w:val="000B78AD"/>
    <w:rsid w:val="000B7A60"/>
    <w:rsid w:val="000B7D61"/>
    <w:rsid w:val="000B7F82"/>
    <w:rsid w:val="000C0081"/>
    <w:rsid w:val="000C0088"/>
    <w:rsid w:val="000C01D6"/>
    <w:rsid w:val="000C0365"/>
    <w:rsid w:val="000C03C5"/>
    <w:rsid w:val="000C0710"/>
    <w:rsid w:val="000C0771"/>
    <w:rsid w:val="000C08C2"/>
    <w:rsid w:val="000C08E1"/>
    <w:rsid w:val="000C0946"/>
    <w:rsid w:val="000C0BFB"/>
    <w:rsid w:val="000C0C26"/>
    <w:rsid w:val="000C0C99"/>
    <w:rsid w:val="000C0CF2"/>
    <w:rsid w:val="000C0D2D"/>
    <w:rsid w:val="000C1050"/>
    <w:rsid w:val="000C1079"/>
    <w:rsid w:val="000C129B"/>
    <w:rsid w:val="000C1635"/>
    <w:rsid w:val="000C1822"/>
    <w:rsid w:val="000C184D"/>
    <w:rsid w:val="000C19ED"/>
    <w:rsid w:val="000C1A68"/>
    <w:rsid w:val="000C1E47"/>
    <w:rsid w:val="000C2123"/>
    <w:rsid w:val="000C222A"/>
    <w:rsid w:val="000C2275"/>
    <w:rsid w:val="000C249C"/>
    <w:rsid w:val="000C26F3"/>
    <w:rsid w:val="000C2F8C"/>
    <w:rsid w:val="000C308D"/>
    <w:rsid w:val="000C3201"/>
    <w:rsid w:val="000C32F3"/>
    <w:rsid w:val="000C355D"/>
    <w:rsid w:val="000C3576"/>
    <w:rsid w:val="000C35C8"/>
    <w:rsid w:val="000C386D"/>
    <w:rsid w:val="000C38ED"/>
    <w:rsid w:val="000C3A0C"/>
    <w:rsid w:val="000C3A87"/>
    <w:rsid w:val="000C3B23"/>
    <w:rsid w:val="000C3BEC"/>
    <w:rsid w:val="000C3E27"/>
    <w:rsid w:val="000C402F"/>
    <w:rsid w:val="000C4178"/>
    <w:rsid w:val="000C4231"/>
    <w:rsid w:val="000C48C0"/>
    <w:rsid w:val="000C4964"/>
    <w:rsid w:val="000C4A00"/>
    <w:rsid w:val="000C4AFC"/>
    <w:rsid w:val="000C4D02"/>
    <w:rsid w:val="000C4F26"/>
    <w:rsid w:val="000C4F69"/>
    <w:rsid w:val="000C4FBF"/>
    <w:rsid w:val="000C541A"/>
    <w:rsid w:val="000C5453"/>
    <w:rsid w:val="000C5484"/>
    <w:rsid w:val="000C5500"/>
    <w:rsid w:val="000C55D7"/>
    <w:rsid w:val="000C56FF"/>
    <w:rsid w:val="000C57F5"/>
    <w:rsid w:val="000C5898"/>
    <w:rsid w:val="000C5B66"/>
    <w:rsid w:val="000C5DC6"/>
    <w:rsid w:val="000C5F42"/>
    <w:rsid w:val="000C6185"/>
    <w:rsid w:val="000C61C9"/>
    <w:rsid w:val="000C6244"/>
    <w:rsid w:val="000C6262"/>
    <w:rsid w:val="000C6296"/>
    <w:rsid w:val="000C65AD"/>
    <w:rsid w:val="000C66D7"/>
    <w:rsid w:val="000C66EB"/>
    <w:rsid w:val="000C693A"/>
    <w:rsid w:val="000C6B43"/>
    <w:rsid w:val="000C6D34"/>
    <w:rsid w:val="000C6E5B"/>
    <w:rsid w:val="000C6F1B"/>
    <w:rsid w:val="000C71B2"/>
    <w:rsid w:val="000C735E"/>
    <w:rsid w:val="000C7421"/>
    <w:rsid w:val="000C74A7"/>
    <w:rsid w:val="000C75BD"/>
    <w:rsid w:val="000C774E"/>
    <w:rsid w:val="000C7A7D"/>
    <w:rsid w:val="000C7AF6"/>
    <w:rsid w:val="000C7BC8"/>
    <w:rsid w:val="000C7C75"/>
    <w:rsid w:val="000C7D2E"/>
    <w:rsid w:val="000D02ED"/>
    <w:rsid w:val="000D02FE"/>
    <w:rsid w:val="000D03D6"/>
    <w:rsid w:val="000D05B1"/>
    <w:rsid w:val="000D0913"/>
    <w:rsid w:val="000D0AC3"/>
    <w:rsid w:val="000D0B08"/>
    <w:rsid w:val="000D0B83"/>
    <w:rsid w:val="000D0DE0"/>
    <w:rsid w:val="000D1038"/>
    <w:rsid w:val="000D104A"/>
    <w:rsid w:val="000D115D"/>
    <w:rsid w:val="000D1453"/>
    <w:rsid w:val="000D1469"/>
    <w:rsid w:val="000D15F7"/>
    <w:rsid w:val="000D1636"/>
    <w:rsid w:val="000D191D"/>
    <w:rsid w:val="000D1AB9"/>
    <w:rsid w:val="000D1B3D"/>
    <w:rsid w:val="000D1CA0"/>
    <w:rsid w:val="000D1D16"/>
    <w:rsid w:val="000D1D38"/>
    <w:rsid w:val="000D1F19"/>
    <w:rsid w:val="000D1F87"/>
    <w:rsid w:val="000D2210"/>
    <w:rsid w:val="000D2357"/>
    <w:rsid w:val="000D273F"/>
    <w:rsid w:val="000D29FC"/>
    <w:rsid w:val="000D2A64"/>
    <w:rsid w:val="000D2A68"/>
    <w:rsid w:val="000D2B5C"/>
    <w:rsid w:val="000D2C08"/>
    <w:rsid w:val="000D2CE6"/>
    <w:rsid w:val="000D2DF1"/>
    <w:rsid w:val="000D30CD"/>
    <w:rsid w:val="000D3186"/>
    <w:rsid w:val="000D3296"/>
    <w:rsid w:val="000D33B4"/>
    <w:rsid w:val="000D3496"/>
    <w:rsid w:val="000D3550"/>
    <w:rsid w:val="000D370A"/>
    <w:rsid w:val="000D37EF"/>
    <w:rsid w:val="000D3AA0"/>
    <w:rsid w:val="000D3ADA"/>
    <w:rsid w:val="000D3C96"/>
    <w:rsid w:val="000D3EA1"/>
    <w:rsid w:val="000D3ED5"/>
    <w:rsid w:val="000D41FB"/>
    <w:rsid w:val="000D435D"/>
    <w:rsid w:val="000D45D4"/>
    <w:rsid w:val="000D4901"/>
    <w:rsid w:val="000D4AF1"/>
    <w:rsid w:val="000D4B9B"/>
    <w:rsid w:val="000D4DDC"/>
    <w:rsid w:val="000D5152"/>
    <w:rsid w:val="000D5189"/>
    <w:rsid w:val="000D535A"/>
    <w:rsid w:val="000D547A"/>
    <w:rsid w:val="000D581D"/>
    <w:rsid w:val="000D58D1"/>
    <w:rsid w:val="000D5B22"/>
    <w:rsid w:val="000D5CC3"/>
    <w:rsid w:val="000D5E0B"/>
    <w:rsid w:val="000D5E76"/>
    <w:rsid w:val="000D5FDB"/>
    <w:rsid w:val="000D6056"/>
    <w:rsid w:val="000D60B4"/>
    <w:rsid w:val="000D6157"/>
    <w:rsid w:val="000D6244"/>
    <w:rsid w:val="000D6266"/>
    <w:rsid w:val="000D6280"/>
    <w:rsid w:val="000D63C1"/>
    <w:rsid w:val="000D65FE"/>
    <w:rsid w:val="000D6BC7"/>
    <w:rsid w:val="000D6EC7"/>
    <w:rsid w:val="000D7143"/>
    <w:rsid w:val="000D72D7"/>
    <w:rsid w:val="000D778F"/>
    <w:rsid w:val="000D78DA"/>
    <w:rsid w:val="000D79B8"/>
    <w:rsid w:val="000D79DC"/>
    <w:rsid w:val="000D7B69"/>
    <w:rsid w:val="000D7B7A"/>
    <w:rsid w:val="000D7CB7"/>
    <w:rsid w:val="000D7D70"/>
    <w:rsid w:val="000D7E2D"/>
    <w:rsid w:val="000D7F8F"/>
    <w:rsid w:val="000E0645"/>
    <w:rsid w:val="000E0809"/>
    <w:rsid w:val="000E0B9C"/>
    <w:rsid w:val="000E0BDD"/>
    <w:rsid w:val="000E0D3D"/>
    <w:rsid w:val="000E0DD0"/>
    <w:rsid w:val="000E0EEE"/>
    <w:rsid w:val="000E0FB3"/>
    <w:rsid w:val="000E11F9"/>
    <w:rsid w:val="000E13A4"/>
    <w:rsid w:val="000E15CF"/>
    <w:rsid w:val="000E1B33"/>
    <w:rsid w:val="000E1F56"/>
    <w:rsid w:val="000E1FED"/>
    <w:rsid w:val="000E2546"/>
    <w:rsid w:val="000E25F5"/>
    <w:rsid w:val="000E268F"/>
    <w:rsid w:val="000E280D"/>
    <w:rsid w:val="000E2992"/>
    <w:rsid w:val="000E2A26"/>
    <w:rsid w:val="000E2B53"/>
    <w:rsid w:val="000E2BB0"/>
    <w:rsid w:val="000E2CF3"/>
    <w:rsid w:val="000E2E18"/>
    <w:rsid w:val="000E2F73"/>
    <w:rsid w:val="000E302C"/>
    <w:rsid w:val="000E31EF"/>
    <w:rsid w:val="000E32DA"/>
    <w:rsid w:val="000E33BB"/>
    <w:rsid w:val="000E340C"/>
    <w:rsid w:val="000E38A8"/>
    <w:rsid w:val="000E38D5"/>
    <w:rsid w:val="000E3AD4"/>
    <w:rsid w:val="000E3BCE"/>
    <w:rsid w:val="000E3E5A"/>
    <w:rsid w:val="000E3F37"/>
    <w:rsid w:val="000E407D"/>
    <w:rsid w:val="000E4629"/>
    <w:rsid w:val="000E47C2"/>
    <w:rsid w:val="000E48FE"/>
    <w:rsid w:val="000E49CB"/>
    <w:rsid w:val="000E4FAE"/>
    <w:rsid w:val="000E5008"/>
    <w:rsid w:val="000E511E"/>
    <w:rsid w:val="000E5549"/>
    <w:rsid w:val="000E5772"/>
    <w:rsid w:val="000E57F4"/>
    <w:rsid w:val="000E5835"/>
    <w:rsid w:val="000E5C61"/>
    <w:rsid w:val="000E5E27"/>
    <w:rsid w:val="000E5EB1"/>
    <w:rsid w:val="000E5F8F"/>
    <w:rsid w:val="000E61CC"/>
    <w:rsid w:val="000E620B"/>
    <w:rsid w:val="000E640C"/>
    <w:rsid w:val="000E652E"/>
    <w:rsid w:val="000E696B"/>
    <w:rsid w:val="000E6A59"/>
    <w:rsid w:val="000E6A6E"/>
    <w:rsid w:val="000E6A76"/>
    <w:rsid w:val="000E6C53"/>
    <w:rsid w:val="000E6CEA"/>
    <w:rsid w:val="000E6DA4"/>
    <w:rsid w:val="000E6F76"/>
    <w:rsid w:val="000E6FD0"/>
    <w:rsid w:val="000E7073"/>
    <w:rsid w:val="000E72AB"/>
    <w:rsid w:val="000E72D9"/>
    <w:rsid w:val="000E73C8"/>
    <w:rsid w:val="000E74B6"/>
    <w:rsid w:val="000E74E0"/>
    <w:rsid w:val="000E7583"/>
    <w:rsid w:val="000E75AD"/>
    <w:rsid w:val="000E762E"/>
    <w:rsid w:val="000E79AE"/>
    <w:rsid w:val="000E7BDB"/>
    <w:rsid w:val="000E7CCF"/>
    <w:rsid w:val="000E7D00"/>
    <w:rsid w:val="000E7E13"/>
    <w:rsid w:val="000F0A9B"/>
    <w:rsid w:val="000F0D75"/>
    <w:rsid w:val="000F0F72"/>
    <w:rsid w:val="000F0FB0"/>
    <w:rsid w:val="000F0FDF"/>
    <w:rsid w:val="000F101E"/>
    <w:rsid w:val="000F11B6"/>
    <w:rsid w:val="000F1331"/>
    <w:rsid w:val="000F1580"/>
    <w:rsid w:val="000F16D1"/>
    <w:rsid w:val="000F17F0"/>
    <w:rsid w:val="000F182F"/>
    <w:rsid w:val="000F19A1"/>
    <w:rsid w:val="000F1B01"/>
    <w:rsid w:val="000F1B17"/>
    <w:rsid w:val="000F1B1B"/>
    <w:rsid w:val="000F1CA9"/>
    <w:rsid w:val="000F1F08"/>
    <w:rsid w:val="000F2577"/>
    <w:rsid w:val="000F2767"/>
    <w:rsid w:val="000F28DA"/>
    <w:rsid w:val="000F28E8"/>
    <w:rsid w:val="000F2A04"/>
    <w:rsid w:val="000F2A63"/>
    <w:rsid w:val="000F2AE6"/>
    <w:rsid w:val="000F2CB4"/>
    <w:rsid w:val="000F2CBC"/>
    <w:rsid w:val="000F2D83"/>
    <w:rsid w:val="000F2E5D"/>
    <w:rsid w:val="000F2E6E"/>
    <w:rsid w:val="000F31B6"/>
    <w:rsid w:val="000F3271"/>
    <w:rsid w:val="000F3319"/>
    <w:rsid w:val="000F3365"/>
    <w:rsid w:val="000F3401"/>
    <w:rsid w:val="000F3899"/>
    <w:rsid w:val="000F3970"/>
    <w:rsid w:val="000F3E52"/>
    <w:rsid w:val="000F403A"/>
    <w:rsid w:val="000F4112"/>
    <w:rsid w:val="000F480A"/>
    <w:rsid w:val="000F49F5"/>
    <w:rsid w:val="000F4A63"/>
    <w:rsid w:val="000F4C7A"/>
    <w:rsid w:val="000F4D1A"/>
    <w:rsid w:val="000F4E09"/>
    <w:rsid w:val="000F4F8F"/>
    <w:rsid w:val="000F4FDD"/>
    <w:rsid w:val="000F511D"/>
    <w:rsid w:val="000F52B1"/>
    <w:rsid w:val="000F52CD"/>
    <w:rsid w:val="000F539F"/>
    <w:rsid w:val="000F5588"/>
    <w:rsid w:val="000F5851"/>
    <w:rsid w:val="000F5897"/>
    <w:rsid w:val="000F58D3"/>
    <w:rsid w:val="000F5C0A"/>
    <w:rsid w:val="000F5C57"/>
    <w:rsid w:val="000F5E98"/>
    <w:rsid w:val="000F5F15"/>
    <w:rsid w:val="000F607B"/>
    <w:rsid w:val="000F6126"/>
    <w:rsid w:val="000F6235"/>
    <w:rsid w:val="000F6375"/>
    <w:rsid w:val="000F639B"/>
    <w:rsid w:val="000F64DA"/>
    <w:rsid w:val="000F65A1"/>
    <w:rsid w:val="000F6720"/>
    <w:rsid w:val="000F6764"/>
    <w:rsid w:val="000F69D7"/>
    <w:rsid w:val="000F6CFE"/>
    <w:rsid w:val="000F6D0F"/>
    <w:rsid w:val="000F6E2E"/>
    <w:rsid w:val="000F72B3"/>
    <w:rsid w:val="000F72F1"/>
    <w:rsid w:val="000F7393"/>
    <w:rsid w:val="000F7503"/>
    <w:rsid w:val="000F7920"/>
    <w:rsid w:val="000F7B42"/>
    <w:rsid w:val="000F7CD6"/>
    <w:rsid w:val="000F7E9A"/>
    <w:rsid w:val="000F7F49"/>
    <w:rsid w:val="001000F5"/>
    <w:rsid w:val="00100573"/>
    <w:rsid w:val="00100666"/>
    <w:rsid w:val="00100BE9"/>
    <w:rsid w:val="00100C2F"/>
    <w:rsid w:val="00100FD0"/>
    <w:rsid w:val="00100FFF"/>
    <w:rsid w:val="00101183"/>
    <w:rsid w:val="001012F2"/>
    <w:rsid w:val="001014D0"/>
    <w:rsid w:val="00101555"/>
    <w:rsid w:val="001015C3"/>
    <w:rsid w:val="001015C6"/>
    <w:rsid w:val="00101600"/>
    <w:rsid w:val="00101B3F"/>
    <w:rsid w:val="00101B62"/>
    <w:rsid w:val="00101BC9"/>
    <w:rsid w:val="00101E70"/>
    <w:rsid w:val="0010205F"/>
    <w:rsid w:val="0010218C"/>
    <w:rsid w:val="0010228D"/>
    <w:rsid w:val="001022EB"/>
    <w:rsid w:val="001023A6"/>
    <w:rsid w:val="00102960"/>
    <w:rsid w:val="001029A7"/>
    <w:rsid w:val="00102CD6"/>
    <w:rsid w:val="00102D69"/>
    <w:rsid w:val="00102DFB"/>
    <w:rsid w:val="0010310F"/>
    <w:rsid w:val="001031E6"/>
    <w:rsid w:val="0010337C"/>
    <w:rsid w:val="00103521"/>
    <w:rsid w:val="0010352B"/>
    <w:rsid w:val="0010370B"/>
    <w:rsid w:val="0010376D"/>
    <w:rsid w:val="00103866"/>
    <w:rsid w:val="00103AC7"/>
    <w:rsid w:val="00103B37"/>
    <w:rsid w:val="00103C5C"/>
    <w:rsid w:val="00103D65"/>
    <w:rsid w:val="00103DD1"/>
    <w:rsid w:val="00103E8F"/>
    <w:rsid w:val="00103FD7"/>
    <w:rsid w:val="00104406"/>
    <w:rsid w:val="00104539"/>
    <w:rsid w:val="001045D0"/>
    <w:rsid w:val="001048AD"/>
    <w:rsid w:val="001049B3"/>
    <w:rsid w:val="00104DDE"/>
    <w:rsid w:val="00104E9B"/>
    <w:rsid w:val="00104EAD"/>
    <w:rsid w:val="00105600"/>
    <w:rsid w:val="00105648"/>
    <w:rsid w:val="00105795"/>
    <w:rsid w:val="00105941"/>
    <w:rsid w:val="0010597C"/>
    <w:rsid w:val="001059DD"/>
    <w:rsid w:val="00105CB6"/>
    <w:rsid w:val="00105EB2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44"/>
    <w:rsid w:val="001071AB"/>
    <w:rsid w:val="001071D1"/>
    <w:rsid w:val="00107594"/>
    <w:rsid w:val="001077C4"/>
    <w:rsid w:val="00107886"/>
    <w:rsid w:val="001078BA"/>
    <w:rsid w:val="00107B18"/>
    <w:rsid w:val="00107B27"/>
    <w:rsid w:val="00107BB9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17A"/>
    <w:rsid w:val="0011122B"/>
    <w:rsid w:val="0011137C"/>
    <w:rsid w:val="00111B77"/>
    <w:rsid w:val="00111ECA"/>
    <w:rsid w:val="0011228A"/>
    <w:rsid w:val="00112301"/>
    <w:rsid w:val="0011241C"/>
    <w:rsid w:val="0011248E"/>
    <w:rsid w:val="001124CB"/>
    <w:rsid w:val="001125BB"/>
    <w:rsid w:val="001125C3"/>
    <w:rsid w:val="0011267E"/>
    <w:rsid w:val="001127B5"/>
    <w:rsid w:val="00112819"/>
    <w:rsid w:val="0011283C"/>
    <w:rsid w:val="00112AEE"/>
    <w:rsid w:val="00112BF9"/>
    <w:rsid w:val="00112DFD"/>
    <w:rsid w:val="00112EC0"/>
    <w:rsid w:val="0011354A"/>
    <w:rsid w:val="0011361D"/>
    <w:rsid w:val="0011378F"/>
    <w:rsid w:val="00113A07"/>
    <w:rsid w:val="00113BFD"/>
    <w:rsid w:val="00113C62"/>
    <w:rsid w:val="00113C6B"/>
    <w:rsid w:val="00113DBC"/>
    <w:rsid w:val="00113E1F"/>
    <w:rsid w:val="00113F6C"/>
    <w:rsid w:val="0011440C"/>
    <w:rsid w:val="00114430"/>
    <w:rsid w:val="00114450"/>
    <w:rsid w:val="001145A7"/>
    <w:rsid w:val="001146FB"/>
    <w:rsid w:val="001147FB"/>
    <w:rsid w:val="001148B4"/>
    <w:rsid w:val="001149A6"/>
    <w:rsid w:val="00114B96"/>
    <w:rsid w:val="00114DBA"/>
    <w:rsid w:val="001150EC"/>
    <w:rsid w:val="001153E5"/>
    <w:rsid w:val="001154B2"/>
    <w:rsid w:val="001155DE"/>
    <w:rsid w:val="001156F6"/>
    <w:rsid w:val="00115771"/>
    <w:rsid w:val="0011589D"/>
    <w:rsid w:val="00115A74"/>
    <w:rsid w:val="00115DFC"/>
    <w:rsid w:val="00115E49"/>
    <w:rsid w:val="00115E89"/>
    <w:rsid w:val="0011618F"/>
    <w:rsid w:val="0011625C"/>
    <w:rsid w:val="00116261"/>
    <w:rsid w:val="001164B9"/>
    <w:rsid w:val="001164C2"/>
    <w:rsid w:val="00116574"/>
    <w:rsid w:val="00116C0D"/>
    <w:rsid w:val="0011739C"/>
    <w:rsid w:val="0011748A"/>
    <w:rsid w:val="001174EC"/>
    <w:rsid w:val="0011752E"/>
    <w:rsid w:val="00117582"/>
    <w:rsid w:val="0011767F"/>
    <w:rsid w:val="0011770A"/>
    <w:rsid w:val="00117909"/>
    <w:rsid w:val="00117B23"/>
    <w:rsid w:val="00117B78"/>
    <w:rsid w:val="00117C37"/>
    <w:rsid w:val="00117D6F"/>
    <w:rsid w:val="00117F39"/>
    <w:rsid w:val="001200B5"/>
    <w:rsid w:val="001200C5"/>
    <w:rsid w:val="001202E8"/>
    <w:rsid w:val="00120302"/>
    <w:rsid w:val="001204B8"/>
    <w:rsid w:val="00120654"/>
    <w:rsid w:val="0012070E"/>
    <w:rsid w:val="001208BB"/>
    <w:rsid w:val="001208CA"/>
    <w:rsid w:val="00120A56"/>
    <w:rsid w:val="00120C22"/>
    <w:rsid w:val="00120DF4"/>
    <w:rsid w:val="00120E8D"/>
    <w:rsid w:val="00121317"/>
    <w:rsid w:val="001213DA"/>
    <w:rsid w:val="001214D5"/>
    <w:rsid w:val="001218B4"/>
    <w:rsid w:val="001219E3"/>
    <w:rsid w:val="00121AD0"/>
    <w:rsid w:val="00121C5A"/>
    <w:rsid w:val="00121D45"/>
    <w:rsid w:val="00121EE3"/>
    <w:rsid w:val="00121FA3"/>
    <w:rsid w:val="001224D5"/>
    <w:rsid w:val="00122A18"/>
    <w:rsid w:val="00122AB7"/>
    <w:rsid w:val="00122B8F"/>
    <w:rsid w:val="00122CCF"/>
    <w:rsid w:val="00122CFF"/>
    <w:rsid w:val="00122D79"/>
    <w:rsid w:val="00122DA4"/>
    <w:rsid w:val="00122E79"/>
    <w:rsid w:val="00122E9F"/>
    <w:rsid w:val="00122EDA"/>
    <w:rsid w:val="00122F35"/>
    <w:rsid w:val="001231CC"/>
    <w:rsid w:val="001231D5"/>
    <w:rsid w:val="00123336"/>
    <w:rsid w:val="001234A3"/>
    <w:rsid w:val="001235C2"/>
    <w:rsid w:val="001236F5"/>
    <w:rsid w:val="00123737"/>
    <w:rsid w:val="00123A7C"/>
    <w:rsid w:val="00123A81"/>
    <w:rsid w:val="00123AC4"/>
    <w:rsid w:val="00123B1B"/>
    <w:rsid w:val="00123D7F"/>
    <w:rsid w:val="00123DF2"/>
    <w:rsid w:val="001240E0"/>
    <w:rsid w:val="001240F0"/>
    <w:rsid w:val="0012440C"/>
    <w:rsid w:val="0012447F"/>
    <w:rsid w:val="001244B0"/>
    <w:rsid w:val="001245F1"/>
    <w:rsid w:val="00124623"/>
    <w:rsid w:val="00124B92"/>
    <w:rsid w:val="00124BFC"/>
    <w:rsid w:val="0012534F"/>
    <w:rsid w:val="001256AA"/>
    <w:rsid w:val="0012570E"/>
    <w:rsid w:val="00125818"/>
    <w:rsid w:val="00125885"/>
    <w:rsid w:val="001258DE"/>
    <w:rsid w:val="00125939"/>
    <w:rsid w:val="00125980"/>
    <w:rsid w:val="001259A1"/>
    <w:rsid w:val="00125A44"/>
    <w:rsid w:val="00125AA2"/>
    <w:rsid w:val="00125C02"/>
    <w:rsid w:val="00125C7E"/>
    <w:rsid w:val="0012619D"/>
    <w:rsid w:val="00126259"/>
    <w:rsid w:val="0012668E"/>
    <w:rsid w:val="0012675B"/>
    <w:rsid w:val="0012683E"/>
    <w:rsid w:val="00126A30"/>
    <w:rsid w:val="00126A95"/>
    <w:rsid w:val="00126C10"/>
    <w:rsid w:val="00126CB4"/>
    <w:rsid w:val="00126D02"/>
    <w:rsid w:val="00127252"/>
    <w:rsid w:val="00127299"/>
    <w:rsid w:val="001272A0"/>
    <w:rsid w:val="00127804"/>
    <w:rsid w:val="00127CA8"/>
    <w:rsid w:val="00130144"/>
    <w:rsid w:val="0013014E"/>
    <w:rsid w:val="001303C0"/>
    <w:rsid w:val="001303D0"/>
    <w:rsid w:val="00130442"/>
    <w:rsid w:val="00130511"/>
    <w:rsid w:val="00130517"/>
    <w:rsid w:val="00130564"/>
    <w:rsid w:val="00130567"/>
    <w:rsid w:val="0013058C"/>
    <w:rsid w:val="001306EF"/>
    <w:rsid w:val="00130776"/>
    <w:rsid w:val="0013082A"/>
    <w:rsid w:val="0013098E"/>
    <w:rsid w:val="00130A50"/>
    <w:rsid w:val="00130AF4"/>
    <w:rsid w:val="00130B26"/>
    <w:rsid w:val="00130BE3"/>
    <w:rsid w:val="00130BE7"/>
    <w:rsid w:val="00130D37"/>
    <w:rsid w:val="00130DBC"/>
    <w:rsid w:val="00130E11"/>
    <w:rsid w:val="00130ED9"/>
    <w:rsid w:val="0013123A"/>
    <w:rsid w:val="00131345"/>
    <w:rsid w:val="00131392"/>
    <w:rsid w:val="0013142A"/>
    <w:rsid w:val="001314C0"/>
    <w:rsid w:val="00131511"/>
    <w:rsid w:val="00131515"/>
    <w:rsid w:val="0013174E"/>
    <w:rsid w:val="00131BD3"/>
    <w:rsid w:val="00131C21"/>
    <w:rsid w:val="00131DED"/>
    <w:rsid w:val="00131E5C"/>
    <w:rsid w:val="00131E85"/>
    <w:rsid w:val="00131EBE"/>
    <w:rsid w:val="00132190"/>
    <w:rsid w:val="00132225"/>
    <w:rsid w:val="00132249"/>
    <w:rsid w:val="001325E0"/>
    <w:rsid w:val="0013260F"/>
    <w:rsid w:val="0013280C"/>
    <w:rsid w:val="001328F9"/>
    <w:rsid w:val="00132C3A"/>
    <w:rsid w:val="00132D52"/>
    <w:rsid w:val="00132E47"/>
    <w:rsid w:val="00132E87"/>
    <w:rsid w:val="00132F28"/>
    <w:rsid w:val="00132F57"/>
    <w:rsid w:val="00132FE0"/>
    <w:rsid w:val="00133335"/>
    <w:rsid w:val="00133635"/>
    <w:rsid w:val="00133844"/>
    <w:rsid w:val="00133973"/>
    <w:rsid w:val="00133D6A"/>
    <w:rsid w:val="00133D7E"/>
    <w:rsid w:val="00133E02"/>
    <w:rsid w:val="00133F1E"/>
    <w:rsid w:val="001341D9"/>
    <w:rsid w:val="001341DF"/>
    <w:rsid w:val="001342D9"/>
    <w:rsid w:val="001343AB"/>
    <w:rsid w:val="00134541"/>
    <w:rsid w:val="00134999"/>
    <w:rsid w:val="001351F2"/>
    <w:rsid w:val="0013526B"/>
    <w:rsid w:val="001352C8"/>
    <w:rsid w:val="001354F3"/>
    <w:rsid w:val="00135695"/>
    <w:rsid w:val="001357DA"/>
    <w:rsid w:val="00135BE1"/>
    <w:rsid w:val="00135C33"/>
    <w:rsid w:val="001361C3"/>
    <w:rsid w:val="00136232"/>
    <w:rsid w:val="00136471"/>
    <w:rsid w:val="00136657"/>
    <w:rsid w:val="00136688"/>
    <w:rsid w:val="001367C6"/>
    <w:rsid w:val="00136A81"/>
    <w:rsid w:val="00136B3F"/>
    <w:rsid w:val="00136B59"/>
    <w:rsid w:val="0013713F"/>
    <w:rsid w:val="001372E4"/>
    <w:rsid w:val="0013737E"/>
    <w:rsid w:val="00137413"/>
    <w:rsid w:val="00137742"/>
    <w:rsid w:val="00137780"/>
    <w:rsid w:val="00137833"/>
    <w:rsid w:val="001378F1"/>
    <w:rsid w:val="00137CFC"/>
    <w:rsid w:val="00137D57"/>
    <w:rsid w:val="00137DBD"/>
    <w:rsid w:val="00137F83"/>
    <w:rsid w:val="00140005"/>
    <w:rsid w:val="001400ED"/>
    <w:rsid w:val="00140530"/>
    <w:rsid w:val="0014058B"/>
    <w:rsid w:val="00140629"/>
    <w:rsid w:val="00140631"/>
    <w:rsid w:val="001407B8"/>
    <w:rsid w:val="00140C7C"/>
    <w:rsid w:val="00140D09"/>
    <w:rsid w:val="00140D61"/>
    <w:rsid w:val="00140F81"/>
    <w:rsid w:val="00140FB7"/>
    <w:rsid w:val="00141127"/>
    <w:rsid w:val="00141232"/>
    <w:rsid w:val="0014137F"/>
    <w:rsid w:val="001413AD"/>
    <w:rsid w:val="001414B0"/>
    <w:rsid w:val="001417D9"/>
    <w:rsid w:val="001419B7"/>
    <w:rsid w:val="00141CFC"/>
    <w:rsid w:val="00141E3E"/>
    <w:rsid w:val="001422A4"/>
    <w:rsid w:val="001422DB"/>
    <w:rsid w:val="001423D0"/>
    <w:rsid w:val="001427E2"/>
    <w:rsid w:val="00142925"/>
    <w:rsid w:val="0014298D"/>
    <w:rsid w:val="00142F0A"/>
    <w:rsid w:val="00143304"/>
    <w:rsid w:val="001433DF"/>
    <w:rsid w:val="00143430"/>
    <w:rsid w:val="001434A2"/>
    <w:rsid w:val="0014359A"/>
    <w:rsid w:val="001436AF"/>
    <w:rsid w:val="001439E9"/>
    <w:rsid w:val="00143C41"/>
    <w:rsid w:val="00143D1F"/>
    <w:rsid w:val="0014438E"/>
    <w:rsid w:val="00144425"/>
    <w:rsid w:val="0014444D"/>
    <w:rsid w:val="001445D7"/>
    <w:rsid w:val="00144E19"/>
    <w:rsid w:val="00144EFC"/>
    <w:rsid w:val="001450F0"/>
    <w:rsid w:val="00145272"/>
    <w:rsid w:val="001452BB"/>
    <w:rsid w:val="001453F2"/>
    <w:rsid w:val="001457B1"/>
    <w:rsid w:val="00145AB6"/>
    <w:rsid w:val="00145BF4"/>
    <w:rsid w:val="00145D94"/>
    <w:rsid w:val="0014612C"/>
    <w:rsid w:val="00146358"/>
    <w:rsid w:val="00146505"/>
    <w:rsid w:val="00146587"/>
    <w:rsid w:val="001465D3"/>
    <w:rsid w:val="00146600"/>
    <w:rsid w:val="00146856"/>
    <w:rsid w:val="00146857"/>
    <w:rsid w:val="001468C1"/>
    <w:rsid w:val="00146971"/>
    <w:rsid w:val="00146D1A"/>
    <w:rsid w:val="00146E02"/>
    <w:rsid w:val="00146E63"/>
    <w:rsid w:val="00146E97"/>
    <w:rsid w:val="001471BB"/>
    <w:rsid w:val="001472BD"/>
    <w:rsid w:val="00147412"/>
    <w:rsid w:val="0014788C"/>
    <w:rsid w:val="00147905"/>
    <w:rsid w:val="0014791F"/>
    <w:rsid w:val="00147A0B"/>
    <w:rsid w:val="00147C71"/>
    <w:rsid w:val="00147FB3"/>
    <w:rsid w:val="00147FC5"/>
    <w:rsid w:val="0015007F"/>
    <w:rsid w:val="001502C5"/>
    <w:rsid w:val="001503B3"/>
    <w:rsid w:val="001503C3"/>
    <w:rsid w:val="00150501"/>
    <w:rsid w:val="00150803"/>
    <w:rsid w:val="00150A2B"/>
    <w:rsid w:val="00150BCA"/>
    <w:rsid w:val="00150C5A"/>
    <w:rsid w:val="00150E9F"/>
    <w:rsid w:val="00150FA7"/>
    <w:rsid w:val="00150FD7"/>
    <w:rsid w:val="00151345"/>
    <w:rsid w:val="0015145C"/>
    <w:rsid w:val="00151693"/>
    <w:rsid w:val="001516F0"/>
    <w:rsid w:val="00151795"/>
    <w:rsid w:val="001518CE"/>
    <w:rsid w:val="001519A5"/>
    <w:rsid w:val="00151D5D"/>
    <w:rsid w:val="00151F14"/>
    <w:rsid w:val="00152214"/>
    <w:rsid w:val="0015267D"/>
    <w:rsid w:val="00152B69"/>
    <w:rsid w:val="00153470"/>
    <w:rsid w:val="00153875"/>
    <w:rsid w:val="00153B07"/>
    <w:rsid w:val="00153BED"/>
    <w:rsid w:val="00153C41"/>
    <w:rsid w:val="00153E32"/>
    <w:rsid w:val="00154128"/>
    <w:rsid w:val="001544F1"/>
    <w:rsid w:val="00154551"/>
    <w:rsid w:val="00154626"/>
    <w:rsid w:val="00154633"/>
    <w:rsid w:val="00154842"/>
    <w:rsid w:val="00154989"/>
    <w:rsid w:val="00154A3F"/>
    <w:rsid w:val="00154FB1"/>
    <w:rsid w:val="00154FF0"/>
    <w:rsid w:val="00155116"/>
    <w:rsid w:val="00155147"/>
    <w:rsid w:val="001551DB"/>
    <w:rsid w:val="0015565A"/>
    <w:rsid w:val="00155881"/>
    <w:rsid w:val="001558D9"/>
    <w:rsid w:val="00155905"/>
    <w:rsid w:val="0015597F"/>
    <w:rsid w:val="001559F5"/>
    <w:rsid w:val="00155BAB"/>
    <w:rsid w:val="00155E4C"/>
    <w:rsid w:val="0015645F"/>
    <w:rsid w:val="001567E1"/>
    <w:rsid w:val="0015680B"/>
    <w:rsid w:val="001568A5"/>
    <w:rsid w:val="00156904"/>
    <w:rsid w:val="001569D0"/>
    <w:rsid w:val="00156CF3"/>
    <w:rsid w:val="00156DB8"/>
    <w:rsid w:val="00156DE3"/>
    <w:rsid w:val="00157171"/>
    <w:rsid w:val="001571B6"/>
    <w:rsid w:val="001571F7"/>
    <w:rsid w:val="001573D4"/>
    <w:rsid w:val="00157413"/>
    <w:rsid w:val="00157857"/>
    <w:rsid w:val="00157A41"/>
    <w:rsid w:val="00157A4E"/>
    <w:rsid w:val="00157C74"/>
    <w:rsid w:val="00157CE5"/>
    <w:rsid w:val="00157DB5"/>
    <w:rsid w:val="00157DEA"/>
    <w:rsid w:val="00157E07"/>
    <w:rsid w:val="00157EF3"/>
    <w:rsid w:val="00157F9E"/>
    <w:rsid w:val="00157FD3"/>
    <w:rsid w:val="00160214"/>
    <w:rsid w:val="0016028C"/>
    <w:rsid w:val="00160300"/>
    <w:rsid w:val="0016056B"/>
    <w:rsid w:val="0016061F"/>
    <w:rsid w:val="0016091A"/>
    <w:rsid w:val="00160B21"/>
    <w:rsid w:val="00160B28"/>
    <w:rsid w:val="00160E30"/>
    <w:rsid w:val="00160FCF"/>
    <w:rsid w:val="00160FF4"/>
    <w:rsid w:val="00161022"/>
    <w:rsid w:val="0016110C"/>
    <w:rsid w:val="001611DA"/>
    <w:rsid w:val="0016167E"/>
    <w:rsid w:val="001618C8"/>
    <w:rsid w:val="00161B61"/>
    <w:rsid w:val="00161D82"/>
    <w:rsid w:val="00161DBE"/>
    <w:rsid w:val="001620C9"/>
    <w:rsid w:val="0016216B"/>
    <w:rsid w:val="001621DA"/>
    <w:rsid w:val="00162517"/>
    <w:rsid w:val="001628DF"/>
    <w:rsid w:val="00162AC5"/>
    <w:rsid w:val="00162AE3"/>
    <w:rsid w:val="00162AE9"/>
    <w:rsid w:val="00162B34"/>
    <w:rsid w:val="00163125"/>
    <w:rsid w:val="0016339C"/>
    <w:rsid w:val="001636D1"/>
    <w:rsid w:val="0016383F"/>
    <w:rsid w:val="00163CE8"/>
    <w:rsid w:val="00163D1F"/>
    <w:rsid w:val="00163F0F"/>
    <w:rsid w:val="00163F33"/>
    <w:rsid w:val="00163F4F"/>
    <w:rsid w:val="00164109"/>
    <w:rsid w:val="0016429C"/>
    <w:rsid w:val="0016432D"/>
    <w:rsid w:val="00164350"/>
    <w:rsid w:val="0016451E"/>
    <w:rsid w:val="001645DF"/>
    <w:rsid w:val="00164603"/>
    <w:rsid w:val="00164B57"/>
    <w:rsid w:val="00164E9D"/>
    <w:rsid w:val="00165223"/>
    <w:rsid w:val="00165237"/>
    <w:rsid w:val="001652C1"/>
    <w:rsid w:val="0016546A"/>
    <w:rsid w:val="0016555B"/>
    <w:rsid w:val="001657FE"/>
    <w:rsid w:val="00165BB2"/>
    <w:rsid w:val="00166524"/>
    <w:rsid w:val="001667AB"/>
    <w:rsid w:val="0016684E"/>
    <w:rsid w:val="0016686B"/>
    <w:rsid w:val="001669B4"/>
    <w:rsid w:val="0016711F"/>
    <w:rsid w:val="00167225"/>
    <w:rsid w:val="00167293"/>
    <w:rsid w:val="00167955"/>
    <w:rsid w:val="00167AA6"/>
    <w:rsid w:val="00167AC3"/>
    <w:rsid w:val="00167C80"/>
    <w:rsid w:val="00167EE1"/>
    <w:rsid w:val="00167FF2"/>
    <w:rsid w:val="0017007F"/>
    <w:rsid w:val="001703F6"/>
    <w:rsid w:val="00170526"/>
    <w:rsid w:val="001708ED"/>
    <w:rsid w:val="00170913"/>
    <w:rsid w:val="001709C3"/>
    <w:rsid w:val="00170E05"/>
    <w:rsid w:val="00170EAC"/>
    <w:rsid w:val="00170F32"/>
    <w:rsid w:val="00171079"/>
    <w:rsid w:val="00171084"/>
    <w:rsid w:val="001710A4"/>
    <w:rsid w:val="00171478"/>
    <w:rsid w:val="001715C8"/>
    <w:rsid w:val="0017160E"/>
    <w:rsid w:val="0017192F"/>
    <w:rsid w:val="001719E4"/>
    <w:rsid w:val="00171D05"/>
    <w:rsid w:val="00171E67"/>
    <w:rsid w:val="00171E9E"/>
    <w:rsid w:val="00171F4F"/>
    <w:rsid w:val="00171F67"/>
    <w:rsid w:val="00172046"/>
    <w:rsid w:val="0017209F"/>
    <w:rsid w:val="001721C3"/>
    <w:rsid w:val="001722DF"/>
    <w:rsid w:val="001723E2"/>
    <w:rsid w:val="00172547"/>
    <w:rsid w:val="00172914"/>
    <w:rsid w:val="00172C2C"/>
    <w:rsid w:val="00172CF2"/>
    <w:rsid w:val="00172F9F"/>
    <w:rsid w:val="00172FDC"/>
    <w:rsid w:val="001730B7"/>
    <w:rsid w:val="00173342"/>
    <w:rsid w:val="001739E5"/>
    <w:rsid w:val="00173B4B"/>
    <w:rsid w:val="00173C0F"/>
    <w:rsid w:val="00173C7F"/>
    <w:rsid w:val="00174171"/>
    <w:rsid w:val="00174217"/>
    <w:rsid w:val="00174254"/>
    <w:rsid w:val="0017429F"/>
    <w:rsid w:val="001742B3"/>
    <w:rsid w:val="001743A9"/>
    <w:rsid w:val="001748A6"/>
    <w:rsid w:val="001748BB"/>
    <w:rsid w:val="001748E1"/>
    <w:rsid w:val="00174BBF"/>
    <w:rsid w:val="00174C01"/>
    <w:rsid w:val="00174E60"/>
    <w:rsid w:val="00174E9A"/>
    <w:rsid w:val="00174EAD"/>
    <w:rsid w:val="00175162"/>
    <w:rsid w:val="0017522D"/>
    <w:rsid w:val="00175371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6E29"/>
    <w:rsid w:val="00176FFB"/>
    <w:rsid w:val="001771F9"/>
    <w:rsid w:val="00177220"/>
    <w:rsid w:val="00177287"/>
    <w:rsid w:val="001773CE"/>
    <w:rsid w:val="001779F4"/>
    <w:rsid w:val="00177A43"/>
    <w:rsid w:val="00177A73"/>
    <w:rsid w:val="00177A91"/>
    <w:rsid w:val="00177C93"/>
    <w:rsid w:val="00177CFB"/>
    <w:rsid w:val="00177D62"/>
    <w:rsid w:val="00177DC7"/>
    <w:rsid w:val="00180090"/>
    <w:rsid w:val="00180187"/>
    <w:rsid w:val="0018055F"/>
    <w:rsid w:val="00180863"/>
    <w:rsid w:val="00180865"/>
    <w:rsid w:val="001808BE"/>
    <w:rsid w:val="001808C6"/>
    <w:rsid w:val="00180A97"/>
    <w:rsid w:val="00180C61"/>
    <w:rsid w:val="00180DBE"/>
    <w:rsid w:val="00180F65"/>
    <w:rsid w:val="00180FF1"/>
    <w:rsid w:val="00181182"/>
    <w:rsid w:val="001813E9"/>
    <w:rsid w:val="0018159A"/>
    <w:rsid w:val="00181691"/>
    <w:rsid w:val="001819F8"/>
    <w:rsid w:val="00181A9D"/>
    <w:rsid w:val="00181B71"/>
    <w:rsid w:val="00181C4B"/>
    <w:rsid w:val="00182605"/>
    <w:rsid w:val="001827CE"/>
    <w:rsid w:val="001829C5"/>
    <w:rsid w:val="00182A2A"/>
    <w:rsid w:val="00182B2A"/>
    <w:rsid w:val="00182D9E"/>
    <w:rsid w:val="00182DC4"/>
    <w:rsid w:val="00182F4C"/>
    <w:rsid w:val="00182FD4"/>
    <w:rsid w:val="00183023"/>
    <w:rsid w:val="001830A2"/>
    <w:rsid w:val="001831CE"/>
    <w:rsid w:val="001833E3"/>
    <w:rsid w:val="001833FE"/>
    <w:rsid w:val="00183632"/>
    <w:rsid w:val="00183941"/>
    <w:rsid w:val="00183C4D"/>
    <w:rsid w:val="00183D1D"/>
    <w:rsid w:val="00183DDE"/>
    <w:rsid w:val="00183E02"/>
    <w:rsid w:val="00183F51"/>
    <w:rsid w:val="00184022"/>
    <w:rsid w:val="001842AB"/>
    <w:rsid w:val="001843FA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28F"/>
    <w:rsid w:val="001853F3"/>
    <w:rsid w:val="00185632"/>
    <w:rsid w:val="00185750"/>
    <w:rsid w:val="001859C7"/>
    <w:rsid w:val="001859E7"/>
    <w:rsid w:val="00185AF8"/>
    <w:rsid w:val="00185E1F"/>
    <w:rsid w:val="00185EF5"/>
    <w:rsid w:val="001861F1"/>
    <w:rsid w:val="00186233"/>
    <w:rsid w:val="00186283"/>
    <w:rsid w:val="001862F1"/>
    <w:rsid w:val="00186379"/>
    <w:rsid w:val="001866D2"/>
    <w:rsid w:val="00186797"/>
    <w:rsid w:val="001868AA"/>
    <w:rsid w:val="00186A61"/>
    <w:rsid w:val="00186E1E"/>
    <w:rsid w:val="00186EA6"/>
    <w:rsid w:val="00186F12"/>
    <w:rsid w:val="00186FB7"/>
    <w:rsid w:val="0018702F"/>
    <w:rsid w:val="001872A5"/>
    <w:rsid w:val="00187318"/>
    <w:rsid w:val="001874C6"/>
    <w:rsid w:val="00187667"/>
    <w:rsid w:val="0018775F"/>
    <w:rsid w:val="0018790B"/>
    <w:rsid w:val="00187A66"/>
    <w:rsid w:val="00187AF7"/>
    <w:rsid w:val="00187CFC"/>
    <w:rsid w:val="00187DD6"/>
    <w:rsid w:val="00187ED0"/>
    <w:rsid w:val="00187F47"/>
    <w:rsid w:val="00190055"/>
    <w:rsid w:val="0019009C"/>
    <w:rsid w:val="001904CA"/>
    <w:rsid w:val="0019059B"/>
    <w:rsid w:val="00190953"/>
    <w:rsid w:val="001909D4"/>
    <w:rsid w:val="00190B60"/>
    <w:rsid w:val="00190E90"/>
    <w:rsid w:val="00190ED1"/>
    <w:rsid w:val="00190FE5"/>
    <w:rsid w:val="001910CB"/>
    <w:rsid w:val="001913AF"/>
    <w:rsid w:val="001914EC"/>
    <w:rsid w:val="001915BA"/>
    <w:rsid w:val="001915BD"/>
    <w:rsid w:val="001916F0"/>
    <w:rsid w:val="0019173F"/>
    <w:rsid w:val="001919A8"/>
    <w:rsid w:val="00191B63"/>
    <w:rsid w:val="00191C01"/>
    <w:rsid w:val="00191CCD"/>
    <w:rsid w:val="00191D6B"/>
    <w:rsid w:val="00191F68"/>
    <w:rsid w:val="00192018"/>
    <w:rsid w:val="0019233E"/>
    <w:rsid w:val="001924EA"/>
    <w:rsid w:val="001924FB"/>
    <w:rsid w:val="001925AB"/>
    <w:rsid w:val="0019290C"/>
    <w:rsid w:val="00192A62"/>
    <w:rsid w:val="00192CD5"/>
    <w:rsid w:val="00192E65"/>
    <w:rsid w:val="00192E7C"/>
    <w:rsid w:val="00192FA5"/>
    <w:rsid w:val="001932AD"/>
    <w:rsid w:val="00193309"/>
    <w:rsid w:val="00193388"/>
    <w:rsid w:val="001938B6"/>
    <w:rsid w:val="00193B45"/>
    <w:rsid w:val="00193BD8"/>
    <w:rsid w:val="00193D18"/>
    <w:rsid w:val="00193F8D"/>
    <w:rsid w:val="0019406E"/>
    <w:rsid w:val="0019442F"/>
    <w:rsid w:val="001947C3"/>
    <w:rsid w:val="0019498E"/>
    <w:rsid w:val="0019499D"/>
    <w:rsid w:val="001949E2"/>
    <w:rsid w:val="001949E8"/>
    <w:rsid w:val="00194A01"/>
    <w:rsid w:val="00194AC9"/>
    <w:rsid w:val="00194B1C"/>
    <w:rsid w:val="00194BD3"/>
    <w:rsid w:val="00194E1B"/>
    <w:rsid w:val="00194F4C"/>
    <w:rsid w:val="00194F9E"/>
    <w:rsid w:val="00195071"/>
    <w:rsid w:val="001950B0"/>
    <w:rsid w:val="001950BC"/>
    <w:rsid w:val="001952A5"/>
    <w:rsid w:val="001953AE"/>
    <w:rsid w:val="001953D9"/>
    <w:rsid w:val="001955B6"/>
    <w:rsid w:val="001957F9"/>
    <w:rsid w:val="00195D3D"/>
    <w:rsid w:val="00195D5E"/>
    <w:rsid w:val="00195E3F"/>
    <w:rsid w:val="00195E51"/>
    <w:rsid w:val="00195E5F"/>
    <w:rsid w:val="00196041"/>
    <w:rsid w:val="001961AA"/>
    <w:rsid w:val="00196254"/>
    <w:rsid w:val="001967D1"/>
    <w:rsid w:val="00196A4A"/>
    <w:rsid w:val="00196C58"/>
    <w:rsid w:val="00196C70"/>
    <w:rsid w:val="00196D2B"/>
    <w:rsid w:val="00196FBB"/>
    <w:rsid w:val="001971E4"/>
    <w:rsid w:val="001971F6"/>
    <w:rsid w:val="0019727B"/>
    <w:rsid w:val="00197328"/>
    <w:rsid w:val="001973CF"/>
    <w:rsid w:val="001974AC"/>
    <w:rsid w:val="00197517"/>
    <w:rsid w:val="00197967"/>
    <w:rsid w:val="00197A64"/>
    <w:rsid w:val="00197B50"/>
    <w:rsid w:val="00197BA8"/>
    <w:rsid w:val="00197D12"/>
    <w:rsid w:val="00197EC9"/>
    <w:rsid w:val="00197F0C"/>
    <w:rsid w:val="00197FF6"/>
    <w:rsid w:val="001A021F"/>
    <w:rsid w:val="001A0229"/>
    <w:rsid w:val="001A0369"/>
    <w:rsid w:val="001A0401"/>
    <w:rsid w:val="001A0487"/>
    <w:rsid w:val="001A05D7"/>
    <w:rsid w:val="001A0C6F"/>
    <w:rsid w:val="001A0CB9"/>
    <w:rsid w:val="001A116F"/>
    <w:rsid w:val="001A13CC"/>
    <w:rsid w:val="001A16AE"/>
    <w:rsid w:val="001A1712"/>
    <w:rsid w:val="001A18BF"/>
    <w:rsid w:val="001A1ABC"/>
    <w:rsid w:val="001A1BC8"/>
    <w:rsid w:val="001A1D34"/>
    <w:rsid w:val="001A20C4"/>
    <w:rsid w:val="001A2627"/>
    <w:rsid w:val="001A2881"/>
    <w:rsid w:val="001A29E3"/>
    <w:rsid w:val="001A2A1C"/>
    <w:rsid w:val="001A2CE3"/>
    <w:rsid w:val="001A2E51"/>
    <w:rsid w:val="001A2EB1"/>
    <w:rsid w:val="001A301C"/>
    <w:rsid w:val="001A304D"/>
    <w:rsid w:val="001A307F"/>
    <w:rsid w:val="001A31E9"/>
    <w:rsid w:val="001A3358"/>
    <w:rsid w:val="001A350F"/>
    <w:rsid w:val="001A3A74"/>
    <w:rsid w:val="001A3B52"/>
    <w:rsid w:val="001A3D0A"/>
    <w:rsid w:val="001A3DF2"/>
    <w:rsid w:val="001A3EF4"/>
    <w:rsid w:val="001A4311"/>
    <w:rsid w:val="001A4530"/>
    <w:rsid w:val="001A462E"/>
    <w:rsid w:val="001A4684"/>
    <w:rsid w:val="001A4A2E"/>
    <w:rsid w:val="001A4BF7"/>
    <w:rsid w:val="001A4C35"/>
    <w:rsid w:val="001A4C4C"/>
    <w:rsid w:val="001A4E1C"/>
    <w:rsid w:val="001A4F0F"/>
    <w:rsid w:val="001A4F75"/>
    <w:rsid w:val="001A4FAF"/>
    <w:rsid w:val="001A50A1"/>
    <w:rsid w:val="001A50D5"/>
    <w:rsid w:val="001A5100"/>
    <w:rsid w:val="001A51D4"/>
    <w:rsid w:val="001A580F"/>
    <w:rsid w:val="001A5A5C"/>
    <w:rsid w:val="001A5B73"/>
    <w:rsid w:val="001A5CB4"/>
    <w:rsid w:val="001A5D27"/>
    <w:rsid w:val="001A5F25"/>
    <w:rsid w:val="001A60F9"/>
    <w:rsid w:val="001A6361"/>
    <w:rsid w:val="001A6405"/>
    <w:rsid w:val="001A65C2"/>
    <w:rsid w:val="001A67F1"/>
    <w:rsid w:val="001A6961"/>
    <w:rsid w:val="001A6A4A"/>
    <w:rsid w:val="001A6EBF"/>
    <w:rsid w:val="001A7026"/>
    <w:rsid w:val="001A70EA"/>
    <w:rsid w:val="001A716D"/>
    <w:rsid w:val="001A727D"/>
    <w:rsid w:val="001A7445"/>
    <w:rsid w:val="001A763A"/>
    <w:rsid w:val="001A793F"/>
    <w:rsid w:val="001A79F9"/>
    <w:rsid w:val="001A7B16"/>
    <w:rsid w:val="001A7B6D"/>
    <w:rsid w:val="001A7C67"/>
    <w:rsid w:val="001A7CF0"/>
    <w:rsid w:val="001A7E45"/>
    <w:rsid w:val="001A7EAF"/>
    <w:rsid w:val="001B018D"/>
    <w:rsid w:val="001B01A7"/>
    <w:rsid w:val="001B02BF"/>
    <w:rsid w:val="001B03CC"/>
    <w:rsid w:val="001B068F"/>
    <w:rsid w:val="001B06F3"/>
    <w:rsid w:val="001B0714"/>
    <w:rsid w:val="001B0920"/>
    <w:rsid w:val="001B0936"/>
    <w:rsid w:val="001B09D4"/>
    <w:rsid w:val="001B0B13"/>
    <w:rsid w:val="001B0B1B"/>
    <w:rsid w:val="001B0CB6"/>
    <w:rsid w:val="001B0D20"/>
    <w:rsid w:val="001B0E7A"/>
    <w:rsid w:val="001B0F71"/>
    <w:rsid w:val="001B101F"/>
    <w:rsid w:val="001B103E"/>
    <w:rsid w:val="001B1600"/>
    <w:rsid w:val="001B1AB3"/>
    <w:rsid w:val="001B1AFC"/>
    <w:rsid w:val="001B1C98"/>
    <w:rsid w:val="001B1C9D"/>
    <w:rsid w:val="001B1CC1"/>
    <w:rsid w:val="001B1DCA"/>
    <w:rsid w:val="001B202B"/>
    <w:rsid w:val="001B2355"/>
    <w:rsid w:val="001B244F"/>
    <w:rsid w:val="001B2585"/>
    <w:rsid w:val="001B25E4"/>
    <w:rsid w:val="001B27D6"/>
    <w:rsid w:val="001B28D7"/>
    <w:rsid w:val="001B3638"/>
    <w:rsid w:val="001B3CF9"/>
    <w:rsid w:val="001B40E3"/>
    <w:rsid w:val="001B433D"/>
    <w:rsid w:val="001B43BB"/>
    <w:rsid w:val="001B45CB"/>
    <w:rsid w:val="001B461D"/>
    <w:rsid w:val="001B474A"/>
    <w:rsid w:val="001B4832"/>
    <w:rsid w:val="001B4BA1"/>
    <w:rsid w:val="001B4F27"/>
    <w:rsid w:val="001B5014"/>
    <w:rsid w:val="001B512D"/>
    <w:rsid w:val="001B529A"/>
    <w:rsid w:val="001B535D"/>
    <w:rsid w:val="001B5569"/>
    <w:rsid w:val="001B55A9"/>
    <w:rsid w:val="001B5956"/>
    <w:rsid w:val="001B5B39"/>
    <w:rsid w:val="001B5D0C"/>
    <w:rsid w:val="001B5D9F"/>
    <w:rsid w:val="001B5EED"/>
    <w:rsid w:val="001B5EF8"/>
    <w:rsid w:val="001B5F63"/>
    <w:rsid w:val="001B5FD7"/>
    <w:rsid w:val="001B62F1"/>
    <w:rsid w:val="001B6335"/>
    <w:rsid w:val="001B646D"/>
    <w:rsid w:val="001B68CF"/>
    <w:rsid w:val="001B68E8"/>
    <w:rsid w:val="001B6A43"/>
    <w:rsid w:val="001B6A80"/>
    <w:rsid w:val="001B6A8C"/>
    <w:rsid w:val="001B6B58"/>
    <w:rsid w:val="001B6EC9"/>
    <w:rsid w:val="001B6F0F"/>
    <w:rsid w:val="001B72DB"/>
    <w:rsid w:val="001B7338"/>
    <w:rsid w:val="001B739C"/>
    <w:rsid w:val="001B73FB"/>
    <w:rsid w:val="001B768B"/>
    <w:rsid w:val="001B76D1"/>
    <w:rsid w:val="001B77CC"/>
    <w:rsid w:val="001B7988"/>
    <w:rsid w:val="001B7C73"/>
    <w:rsid w:val="001B7D8B"/>
    <w:rsid w:val="001B7D9A"/>
    <w:rsid w:val="001B7DC7"/>
    <w:rsid w:val="001B7EDE"/>
    <w:rsid w:val="001B7EDF"/>
    <w:rsid w:val="001B7F90"/>
    <w:rsid w:val="001C017F"/>
    <w:rsid w:val="001C01A2"/>
    <w:rsid w:val="001C03C1"/>
    <w:rsid w:val="001C0438"/>
    <w:rsid w:val="001C054D"/>
    <w:rsid w:val="001C058A"/>
    <w:rsid w:val="001C0663"/>
    <w:rsid w:val="001C075D"/>
    <w:rsid w:val="001C0764"/>
    <w:rsid w:val="001C0785"/>
    <w:rsid w:val="001C07F6"/>
    <w:rsid w:val="001C08AE"/>
    <w:rsid w:val="001C0C3E"/>
    <w:rsid w:val="001C0DFC"/>
    <w:rsid w:val="001C1078"/>
    <w:rsid w:val="001C10EF"/>
    <w:rsid w:val="001C12C2"/>
    <w:rsid w:val="001C1447"/>
    <w:rsid w:val="001C145E"/>
    <w:rsid w:val="001C15FF"/>
    <w:rsid w:val="001C16DA"/>
    <w:rsid w:val="001C1747"/>
    <w:rsid w:val="001C176A"/>
    <w:rsid w:val="001C17C6"/>
    <w:rsid w:val="001C1810"/>
    <w:rsid w:val="001C1943"/>
    <w:rsid w:val="001C1EE0"/>
    <w:rsid w:val="001C1F60"/>
    <w:rsid w:val="001C21E7"/>
    <w:rsid w:val="001C2356"/>
    <w:rsid w:val="001C23D6"/>
    <w:rsid w:val="001C273A"/>
    <w:rsid w:val="001C2A20"/>
    <w:rsid w:val="001C2A75"/>
    <w:rsid w:val="001C2CE5"/>
    <w:rsid w:val="001C2D3A"/>
    <w:rsid w:val="001C2EB2"/>
    <w:rsid w:val="001C2FE9"/>
    <w:rsid w:val="001C30AB"/>
    <w:rsid w:val="001C377C"/>
    <w:rsid w:val="001C39E8"/>
    <w:rsid w:val="001C3CBD"/>
    <w:rsid w:val="001C3DB6"/>
    <w:rsid w:val="001C3ED4"/>
    <w:rsid w:val="001C3F3F"/>
    <w:rsid w:val="001C4034"/>
    <w:rsid w:val="001C4378"/>
    <w:rsid w:val="001C47EB"/>
    <w:rsid w:val="001C4B90"/>
    <w:rsid w:val="001C4BFB"/>
    <w:rsid w:val="001C4DB6"/>
    <w:rsid w:val="001C5078"/>
    <w:rsid w:val="001C50FE"/>
    <w:rsid w:val="001C5172"/>
    <w:rsid w:val="001C52DE"/>
    <w:rsid w:val="001C5394"/>
    <w:rsid w:val="001C5501"/>
    <w:rsid w:val="001C59C1"/>
    <w:rsid w:val="001C5A5D"/>
    <w:rsid w:val="001C5AD2"/>
    <w:rsid w:val="001C5C15"/>
    <w:rsid w:val="001C5CAF"/>
    <w:rsid w:val="001C5CF6"/>
    <w:rsid w:val="001C5DD2"/>
    <w:rsid w:val="001C5E09"/>
    <w:rsid w:val="001C5EAE"/>
    <w:rsid w:val="001C6037"/>
    <w:rsid w:val="001C6172"/>
    <w:rsid w:val="001C618A"/>
    <w:rsid w:val="001C6459"/>
    <w:rsid w:val="001C6523"/>
    <w:rsid w:val="001C66ED"/>
    <w:rsid w:val="001C6BCF"/>
    <w:rsid w:val="001C6DCF"/>
    <w:rsid w:val="001C6E02"/>
    <w:rsid w:val="001C6F37"/>
    <w:rsid w:val="001C702E"/>
    <w:rsid w:val="001C72AB"/>
    <w:rsid w:val="001C74B3"/>
    <w:rsid w:val="001C74F9"/>
    <w:rsid w:val="001C790F"/>
    <w:rsid w:val="001C7C95"/>
    <w:rsid w:val="001C7D0D"/>
    <w:rsid w:val="001C7DBE"/>
    <w:rsid w:val="001C7E14"/>
    <w:rsid w:val="001C7EC1"/>
    <w:rsid w:val="001D02D0"/>
    <w:rsid w:val="001D08BC"/>
    <w:rsid w:val="001D098B"/>
    <w:rsid w:val="001D0A04"/>
    <w:rsid w:val="001D0AC6"/>
    <w:rsid w:val="001D0B59"/>
    <w:rsid w:val="001D0DC0"/>
    <w:rsid w:val="001D0F16"/>
    <w:rsid w:val="001D10A8"/>
    <w:rsid w:val="001D111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1E25"/>
    <w:rsid w:val="001D274D"/>
    <w:rsid w:val="001D2791"/>
    <w:rsid w:val="001D287D"/>
    <w:rsid w:val="001D2997"/>
    <w:rsid w:val="001D2BE1"/>
    <w:rsid w:val="001D2C36"/>
    <w:rsid w:val="001D2DF9"/>
    <w:rsid w:val="001D2EB6"/>
    <w:rsid w:val="001D2F18"/>
    <w:rsid w:val="001D319E"/>
    <w:rsid w:val="001D3224"/>
    <w:rsid w:val="001D326A"/>
    <w:rsid w:val="001D34F0"/>
    <w:rsid w:val="001D3784"/>
    <w:rsid w:val="001D37E6"/>
    <w:rsid w:val="001D3B6C"/>
    <w:rsid w:val="001D3C2B"/>
    <w:rsid w:val="001D3DBD"/>
    <w:rsid w:val="001D3EB0"/>
    <w:rsid w:val="001D40E4"/>
    <w:rsid w:val="001D4213"/>
    <w:rsid w:val="001D43E6"/>
    <w:rsid w:val="001D4550"/>
    <w:rsid w:val="001D45B6"/>
    <w:rsid w:val="001D467A"/>
    <w:rsid w:val="001D47BB"/>
    <w:rsid w:val="001D4ABA"/>
    <w:rsid w:val="001D4C05"/>
    <w:rsid w:val="001D4CDE"/>
    <w:rsid w:val="001D4D81"/>
    <w:rsid w:val="001D5312"/>
    <w:rsid w:val="001D534F"/>
    <w:rsid w:val="001D576E"/>
    <w:rsid w:val="001D5BA7"/>
    <w:rsid w:val="001D5D9F"/>
    <w:rsid w:val="001D602E"/>
    <w:rsid w:val="001D61A6"/>
    <w:rsid w:val="001D61ED"/>
    <w:rsid w:val="001D6667"/>
    <w:rsid w:val="001D6801"/>
    <w:rsid w:val="001D6BEA"/>
    <w:rsid w:val="001D6EAE"/>
    <w:rsid w:val="001D70CD"/>
    <w:rsid w:val="001D7275"/>
    <w:rsid w:val="001D7310"/>
    <w:rsid w:val="001D7469"/>
    <w:rsid w:val="001D74BD"/>
    <w:rsid w:val="001D7692"/>
    <w:rsid w:val="001D7708"/>
    <w:rsid w:val="001D7728"/>
    <w:rsid w:val="001D78B8"/>
    <w:rsid w:val="001D79AC"/>
    <w:rsid w:val="001D7AF4"/>
    <w:rsid w:val="001D7B15"/>
    <w:rsid w:val="001D7BE1"/>
    <w:rsid w:val="001D7C23"/>
    <w:rsid w:val="001D7F11"/>
    <w:rsid w:val="001D7F75"/>
    <w:rsid w:val="001D7FCB"/>
    <w:rsid w:val="001E0251"/>
    <w:rsid w:val="001E03F6"/>
    <w:rsid w:val="001E06D4"/>
    <w:rsid w:val="001E0A90"/>
    <w:rsid w:val="001E0CCA"/>
    <w:rsid w:val="001E0CE1"/>
    <w:rsid w:val="001E0DC1"/>
    <w:rsid w:val="001E0E74"/>
    <w:rsid w:val="001E0E8D"/>
    <w:rsid w:val="001E14B2"/>
    <w:rsid w:val="001E16AA"/>
    <w:rsid w:val="001E1AC3"/>
    <w:rsid w:val="001E1B1F"/>
    <w:rsid w:val="001E1BFE"/>
    <w:rsid w:val="001E1C75"/>
    <w:rsid w:val="001E1C83"/>
    <w:rsid w:val="001E1D7B"/>
    <w:rsid w:val="001E1D80"/>
    <w:rsid w:val="001E2824"/>
    <w:rsid w:val="001E288A"/>
    <w:rsid w:val="001E28DE"/>
    <w:rsid w:val="001E2A38"/>
    <w:rsid w:val="001E2A4F"/>
    <w:rsid w:val="001E2A51"/>
    <w:rsid w:val="001E2B4B"/>
    <w:rsid w:val="001E2FA5"/>
    <w:rsid w:val="001E329B"/>
    <w:rsid w:val="001E32C6"/>
    <w:rsid w:val="001E3444"/>
    <w:rsid w:val="001E35A0"/>
    <w:rsid w:val="001E36AA"/>
    <w:rsid w:val="001E39B8"/>
    <w:rsid w:val="001E3A03"/>
    <w:rsid w:val="001E3B9F"/>
    <w:rsid w:val="001E3CAB"/>
    <w:rsid w:val="001E3D8B"/>
    <w:rsid w:val="001E3DD2"/>
    <w:rsid w:val="001E3E54"/>
    <w:rsid w:val="001E3E6D"/>
    <w:rsid w:val="001E3F63"/>
    <w:rsid w:val="001E400A"/>
    <w:rsid w:val="001E40D9"/>
    <w:rsid w:val="001E415A"/>
    <w:rsid w:val="001E4317"/>
    <w:rsid w:val="001E43A8"/>
    <w:rsid w:val="001E4592"/>
    <w:rsid w:val="001E465A"/>
    <w:rsid w:val="001E4B06"/>
    <w:rsid w:val="001E4D76"/>
    <w:rsid w:val="001E4F80"/>
    <w:rsid w:val="001E51B6"/>
    <w:rsid w:val="001E52D1"/>
    <w:rsid w:val="001E5462"/>
    <w:rsid w:val="001E54E0"/>
    <w:rsid w:val="001E5577"/>
    <w:rsid w:val="001E58BC"/>
    <w:rsid w:val="001E59BD"/>
    <w:rsid w:val="001E5C40"/>
    <w:rsid w:val="001E5C5C"/>
    <w:rsid w:val="001E5DD1"/>
    <w:rsid w:val="001E6013"/>
    <w:rsid w:val="001E60E4"/>
    <w:rsid w:val="001E62AA"/>
    <w:rsid w:val="001E6408"/>
    <w:rsid w:val="001E68CE"/>
    <w:rsid w:val="001E6D51"/>
    <w:rsid w:val="001E6D68"/>
    <w:rsid w:val="001E6D7E"/>
    <w:rsid w:val="001E6EFB"/>
    <w:rsid w:val="001E700D"/>
    <w:rsid w:val="001E70C9"/>
    <w:rsid w:val="001E7238"/>
    <w:rsid w:val="001E764C"/>
    <w:rsid w:val="001E76A4"/>
    <w:rsid w:val="001E789C"/>
    <w:rsid w:val="001E7CA5"/>
    <w:rsid w:val="001E7E16"/>
    <w:rsid w:val="001E7E33"/>
    <w:rsid w:val="001F00C1"/>
    <w:rsid w:val="001F00EE"/>
    <w:rsid w:val="001F02AC"/>
    <w:rsid w:val="001F05AF"/>
    <w:rsid w:val="001F05BD"/>
    <w:rsid w:val="001F05F2"/>
    <w:rsid w:val="001F09E0"/>
    <w:rsid w:val="001F0A5B"/>
    <w:rsid w:val="001F0B05"/>
    <w:rsid w:val="001F0C28"/>
    <w:rsid w:val="001F0D57"/>
    <w:rsid w:val="001F0F18"/>
    <w:rsid w:val="001F10CF"/>
    <w:rsid w:val="001F10E3"/>
    <w:rsid w:val="001F150C"/>
    <w:rsid w:val="001F1549"/>
    <w:rsid w:val="001F1676"/>
    <w:rsid w:val="001F19FE"/>
    <w:rsid w:val="001F1D26"/>
    <w:rsid w:val="001F1DC1"/>
    <w:rsid w:val="001F208A"/>
    <w:rsid w:val="001F226F"/>
    <w:rsid w:val="001F22FE"/>
    <w:rsid w:val="001F2349"/>
    <w:rsid w:val="001F257F"/>
    <w:rsid w:val="001F2618"/>
    <w:rsid w:val="001F26DB"/>
    <w:rsid w:val="001F27A5"/>
    <w:rsid w:val="001F27C8"/>
    <w:rsid w:val="001F2B5D"/>
    <w:rsid w:val="001F2BB5"/>
    <w:rsid w:val="001F2C59"/>
    <w:rsid w:val="001F2D1F"/>
    <w:rsid w:val="001F2EF3"/>
    <w:rsid w:val="001F3158"/>
    <w:rsid w:val="001F31CC"/>
    <w:rsid w:val="001F33D6"/>
    <w:rsid w:val="001F3544"/>
    <w:rsid w:val="001F3857"/>
    <w:rsid w:val="001F397C"/>
    <w:rsid w:val="001F3986"/>
    <w:rsid w:val="001F3D10"/>
    <w:rsid w:val="001F3E12"/>
    <w:rsid w:val="001F41EF"/>
    <w:rsid w:val="001F4498"/>
    <w:rsid w:val="001F45C4"/>
    <w:rsid w:val="001F493D"/>
    <w:rsid w:val="001F499D"/>
    <w:rsid w:val="001F4A53"/>
    <w:rsid w:val="001F4B4C"/>
    <w:rsid w:val="001F4CD3"/>
    <w:rsid w:val="001F4DDD"/>
    <w:rsid w:val="001F4E78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EF8"/>
    <w:rsid w:val="001F5F99"/>
    <w:rsid w:val="001F600D"/>
    <w:rsid w:val="001F6015"/>
    <w:rsid w:val="001F60FC"/>
    <w:rsid w:val="001F64F0"/>
    <w:rsid w:val="001F65C1"/>
    <w:rsid w:val="001F666D"/>
    <w:rsid w:val="001F67A8"/>
    <w:rsid w:val="001F696B"/>
    <w:rsid w:val="001F6B59"/>
    <w:rsid w:val="001F6DF4"/>
    <w:rsid w:val="001F6F3C"/>
    <w:rsid w:val="001F709C"/>
    <w:rsid w:val="001F73F3"/>
    <w:rsid w:val="001F744A"/>
    <w:rsid w:val="001F746F"/>
    <w:rsid w:val="001F74F5"/>
    <w:rsid w:val="001F75FA"/>
    <w:rsid w:val="001F7667"/>
    <w:rsid w:val="001F79F9"/>
    <w:rsid w:val="001F7B2A"/>
    <w:rsid w:val="00200093"/>
    <w:rsid w:val="002002CE"/>
    <w:rsid w:val="002002E4"/>
    <w:rsid w:val="002003E3"/>
    <w:rsid w:val="00200401"/>
    <w:rsid w:val="00200408"/>
    <w:rsid w:val="002004FB"/>
    <w:rsid w:val="002006A9"/>
    <w:rsid w:val="00200CFE"/>
    <w:rsid w:val="00200E15"/>
    <w:rsid w:val="00200F1A"/>
    <w:rsid w:val="00201504"/>
    <w:rsid w:val="002015D9"/>
    <w:rsid w:val="0020178D"/>
    <w:rsid w:val="002019E5"/>
    <w:rsid w:val="00201CCD"/>
    <w:rsid w:val="00201CF1"/>
    <w:rsid w:val="00201D77"/>
    <w:rsid w:val="00201F4A"/>
    <w:rsid w:val="00201F75"/>
    <w:rsid w:val="00202292"/>
    <w:rsid w:val="002023C2"/>
    <w:rsid w:val="002026CD"/>
    <w:rsid w:val="00202792"/>
    <w:rsid w:val="00202860"/>
    <w:rsid w:val="002028C4"/>
    <w:rsid w:val="00202AEC"/>
    <w:rsid w:val="00202D63"/>
    <w:rsid w:val="00202EBF"/>
    <w:rsid w:val="0020308A"/>
    <w:rsid w:val="00203167"/>
    <w:rsid w:val="00203184"/>
    <w:rsid w:val="00203454"/>
    <w:rsid w:val="002035DE"/>
    <w:rsid w:val="002037AB"/>
    <w:rsid w:val="00203824"/>
    <w:rsid w:val="00203BFF"/>
    <w:rsid w:val="00203DF7"/>
    <w:rsid w:val="0020403E"/>
    <w:rsid w:val="00204214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A44"/>
    <w:rsid w:val="00205A74"/>
    <w:rsid w:val="00205B41"/>
    <w:rsid w:val="00205DAF"/>
    <w:rsid w:val="002060BB"/>
    <w:rsid w:val="0020635E"/>
    <w:rsid w:val="00206569"/>
    <w:rsid w:val="002066AA"/>
    <w:rsid w:val="0020679D"/>
    <w:rsid w:val="00206993"/>
    <w:rsid w:val="002069EB"/>
    <w:rsid w:val="00206ACE"/>
    <w:rsid w:val="00206CBD"/>
    <w:rsid w:val="00206EFC"/>
    <w:rsid w:val="002071DC"/>
    <w:rsid w:val="002076C8"/>
    <w:rsid w:val="00207724"/>
    <w:rsid w:val="002078AD"/>
    <w:rsid w:val="002078BF"/>
    <w:rsid w:val="00207AEC"/>
    <w:rsid w:val="00207C15"/>
    <w:rsid w:val="00207C55"/>
    <w:rsid w:val="00207CD4"/>
    <w:rsid w:val="00207EDA"/>
    <w:rsid w:val="00207F46"/>
    <w:rsid w:val="00207F9A"/>
    <w:rsid w:val="00210188"/>
    <w:rsid w:val="0021019F"/>
    <w:rsid w:val="002101BC"/>
    <w:rsid w:val="0021056F"/>
    <w:rsid w:val="00210605"/>
    <w:rsid w:val="002106EC"/>
    <w:rsid w:val="00210791"/>
    <w:rsid w:val="00210822"/>
    <w:rsid w:val="00210900"/>
    <w:rsid w:val="00210A36"/>
    <w:rsid w:val="00210AC9"/>
    <w:rsid w:val="00210B6C"/>
    <w:rsid w:val="00210C65"/>
    <w:rsid w:val="00210DE1"/>
    <w:rsid w:val="00210FF8"/>
    <w:rsid w:val="00211177"/>
    <w:rsid w:val="002112C4"/>
    <w:rsid w:val="002112FB"/>
    <w:rsid w:val="00211394"/>
    <w:rsid w:val="00211566"/>
    <w:rsid w:val="002117A4"/>
    <w:rsid w:val="002117BF"/>
    <w:rsid w:val="002117D3"/>
    <w:rsid w:val="00211981"/>
    <w:rsid w:val="00211AE4"/>
    <w:rsid w:val="00211CD0"/>
    <w:rsid w:val="00211F9A"/>
    <w:rsid w:val="00212112"/>
    <w:rsid w:val="00212115"/>
    <w:rsid w:val="00212359"/>
    <w:rsid w:val="00212377"/>
    <w:rsid w:val="002126F2"/>
    <w:rsid w:val="00212C63"/>
    <w:rsid w:val="00212E16"/>
    <w:rsid w:val="00212F32"/>
    <w:rsid w:val="0021307E"/>
    <w:rsid w:val="0021308C"/>
    <w:rsid w:val="00213435"/>
    <w:rsid w:val="002134D3"/>
    <w:rsid w:val="002138C4"/>
    <w:rsid w:val="002139DF"/>
    <w:rsid w:val="00213BBB"/>
    <w:rsid w:val="00213C3C"/>
    <w:rsid w:val="00213D71"/>
    <w:rsid w:val="00213DCE"/>
    <w:rsid w:val="00213E26"/>
    <w:rsid w:val="00213EC2"/>
    <w:rsid w:val="00213F99"/>
    <w:rsid w:val="00214001"/>
    <w:rsid w:val="002141A3"/>
    <w:rsid w:val="002143B1"/>
    <w:rsid w:val="002143BE"/>
    <w:rsid w:val="002146A0"/>
    <w:rsid w:val="002146F5"/>
    <w:rsid w:val="002149FB"/>
    <w:rsid w:val="00214A07"/>
    <w:rsid w:val="00214AD9"/>
    <w:rsid w:val="00214FF6"/>
    <w:rsid w:val="00215008"/>
    <w:rsid w:val="002150F9"/>
    <w:rsid w:val="00215153"/>
    <w:rsid w:val="002151E8"/>
    <w:rsid w:val="00215212"/>
    <w:rsid w:val="00215243"/>
    <w:rsid w:val="00215368"/>
    <w:rsid w:val="0021543A"/>
    <w:rsid w:val="00215530"/>
    <w:rsid w:val="00215546"/>
    <w:rsid w:val="00215838"/>
    <w:rsid w:val="00215B43"/>
    <w:rsid w:val="00215C16"/>
    <w:rsid w:val="00215D05"/>
    <w:rsid w:val="00215E40"/>
    <w:rsid w:val="00215F4E"/>
    <w:rsid w:val="0021634C"/>
    <w:rsid w:val="002163FD"/>
    <w:rsid w:val="0021671D"/>
    <w:rsid w:val="00216822"/>
    <w:rsid w:val="00216824"/>
    <w:rsid w:val="00216B5C"/>
    <w:rsid w:val="00216C0E"/>
    <w:rsid w:val="00216C3F"/>
    <w:rsid w:val="00216C6B"/>
    <w:rsid w:val="00216D05"/>
    <w:rsid w:val="00216E31"/>
    <w:rsid w:val="00217088"/>
    <w:rsid w:val="0021719C"/>
    <w:rsid w:val="0021766A"/>
    <w:rsid w:val="002178B9"/>
    <w:rsid w:val="00217CAA"/>
    <w:rsid w:val="00217E88"/>
    <w:rsid w:val="00217FE8"/>
    <w:rsid w:val="002200AD"/>
    <w:rsid w:val="00220154"/>
    <w:rsid w:val="002201FF"/>
    <w:rsid w:val="00220207"/>
    <w:rsid w:val="00220226"/>
    <w:rsid w:val="00220290"/>
    <w:rsid w:val="002202A4"/>
    <w:rsid w:val="002206F4"/>
    <w:rsid w:val="002207A2"/>
    <w:rsid w:val="0022086F"/>
    <w:rsid w:val="002208EE"/>
    <w:rsid w:val="00221018"/>
    <w:rsid w:val="0022102F"/>
    <w:rsid w:val="0022107A"/>
    <w:rsid w:val="00221157"/>
    <w:rsid w:val="002212B5"/>
    <w:rsid w:val="0022151E"/>
    <w:rsid w:val="0022183D"/>
    <w:rsid w:val="00221929"/>
    <w:rsid w:val="00221A37"/>
    <w:rsid w:val="00221CFA"/>
    <w:rsid w:val="00221E7E"/>
    <w:rsid w:val="00221EE6"/>
    <w:rsid w:val="0022206C"/>
    <w:rsid w:val="00222122"/>
    <w:rsid w:val="00222144"/>
    <w:rsid w:val="00222240"/>
    <w:rsid w:val="002224A5"/>
    <w:rsid w:val="002224CA"/>
    <w:rsid w:val="002224DE"/>
    <w:rsid w:val="00222653"/>
    <w:rsid w:val="0022271A"/>
    <w:rsid w:val="00222843"/>
    <w:rsid w:val="00222A4B"/>
    <w:rsid w:val="0022349F"/>
    <w:rsid w:val="002234DC"/>
    <w:rsid w:val="002235A6"/>
    <w:rsid w:val="002235E3"/>
    <w:rsid w:val="0022370C"/>
    <w:rsid w:val="00223843"/>
    <w:rsid w:val="002238CD"/>
    <w:rsid w:val="00223A81"/>
    <w:rsid w:val="00223E3D"/>
    <w:rsid w:val="00224258"/>
    <w:rsid w:val="002242B3"/>
    <w:rsid w:val="002243CB"/>
    <w:rsid w:val="00224795"/>
    <w:rsid w:val="002248FE"/>
    <w:rsid w:val="0022498C"/>
    <w:rsid w:val="00224B3A"/>
    <w:rsid w:val="00224C4D"/>
    <w:rsid w:val="00224CCC"/>
    <w:rsid w:val="00224F3B"/>
    <w:rsid w:val="0022516B"/>
    <w:rsid w:val="0022524A"/>
    <w:rsid w:val="0022569E"/>
    <w:rsid w:val="00225A77"/>
    <w:rsid w:val="00225D3D"/>
    <w:rsid w:val="00225DF2"/>
    <w:rsid w:val="00225FD3"/>
    <w:rsid w:val="0022627C"/>
    <w:rsid w:val="00226467"/>
    <w:rsid w:val="002264FA"/>
    <w:rsid w:val="0022651C"/>
    <w:rsid w:val="0022659A"/>
    <w:rsid w:val="002265CD"/>
    <w:rsid w:val="00226840"/>
    <w:rsid w:val="002268BB"/>
    <w:rsid w:val="00226B6B"/>
    <w:rsid w:val="00226FBC"/>
    <w:rsid w:val="002270F5"/>
    <w:rsid w:val="00227188"/>
    <w:rsid w:val="002274F8"/>
    <w:rsid w:val="00227595"/>
    <w:rsid w:val="002275B8"/>
    <w:rsid w:val="002277BE"/>
    <w:rsid w:val="00227839"/>
    <w:rsid w:val="0022789B"/>
    <w:rsid w:val="00227DC1"/>
    <w:rsid w:val="00227DC8"/>
    <w:rsid w:val="00227E9E"/>
    <w:rsid w:val="00227F0A"/>
    <w:rsid w:val="002300C6"/>
    <w:rsid w:val="00230204"/>
    <w:rsid w:val="002304AC"/>
    <w:rsid w:val="00230A14"/>
    <w:rsid w:val="00230B00"/>
    <w:rsid w:val="00230C6D"/>
    <w:rsid w:val="00230DDF"/>
    <w:rsid w:val="0023101E"/>
    <w:rsid w:val="00231028"/>
    <w:rsid w:val="00231242"/>
    <w:rsid w:val="002312FD"/>
    <w:rsid w:val="00231353"/>
    <w:rsid w:val="002313A3"/>
    <w:rsid w:val="002313C1"/>
    <w:rsid w:val="00231796"/>
    <w:rsid w:val="0023194E"/>
    <w:rsid w:val="00231E9A"/>
    <w:rsid w:val="002321E8"/>
    <w:rsid w:val="00232294"/>
    <w:rsid w:val="0023232F"/>
    <w:rsid w:val="00232699"/>
    <w:rsid w:val="00232755"/>
    <w:rsid w:val="00232760"/>
    <w:rsid w:val="002327D7"/>
    <w:rsid w:val="00232B73"/>
    <w:rsid w:val="00232BDD"/>
    <w:rsid w:val="00232C2A"/>
    <w:rsid w:val="00232E1B"/>
    <w:rsid w:val="002331D7"/>
    <w:rsid w:val="002331F4"/>
    <w:rsid w:val="00233318"/>
    <w:rsid w:val="0023379A"/>
    <w:rsid w:val="00233859"/>
    <w:rsid w:val="00233891"/>
    <w:rsid w:val="002338E8"/>
    <w:rsid w:val="002338FA"/>
    <w:rsid w:val="00233A10"/>
    <w:rsid w:val="00233D48"/>
    <w:rsid w:val="00233D68"/>
    <w:rsid w:val="00233E70"/>
    <w:rsid w:val="00233F1A"/>
    <w:rsid w:val="00233F73"/>
    <w:rsid w:val="002340A5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4B"/>
    <w:rsid w:val="00234D0C"/>
    <w:rsid w:val="002350CC"/>
    <w:rsid w:val="002350F8"/>
    <w:rsid w:val="0023512F"/>
    <w:rsid w:val="00235308"/>
    <w:rsid w:val="002354A3"/>
    <w:rsid w:val="002354CB"/>
    <w:rsid w:val="002359E9"/>
    <w:rsid w:val="00235B91"/>
    <w:rsid w:val="00235CB8"/>
    <w:rsid w:val="00235FF2"/>
    <w:rsid w:val="00236017"/>
    <w:rsid w:val="002368A9"/>
    <w:rsid w:val="00236AAA"/>
    <w:rsid w:val="00236C00"/>
    <w:rsid w:val="00236EE1"/>
    <w:rsid w:val="002371F4"/>
    <w:rsid w:val="002373D1"/>
    <w:rsid w:val="002374BB"/>
    <w:rsid w:val="002374F9"/>
    <w:rsid w:val="002377DB"/>
    <w:rsid w:val="002379A9"/>
    <w:rsid w:val="00237A35"/>
    <w:rsid w:val="00237B69"/>
    <w:rsid w:val="002400BF"/>
    <w:rsid w:val="002401A9"/>
    <w:rsid w:val="002401CA"/>
    <w:rsid w:val="00240217"/>
    <w:rsid w:val="00240581"/>
    <w:rsid w:val="002405CE"/>
    <w:rsid w:val="00240816"/>
    <w:rsid w:val="0024095A"/>
    <w:rsid w:val="002409C8"/>
    <w:rsid w:val="00240CF2"/>
    <w:rsid w:val="00240E61"/>
    <w:rsid w:val="0024105A"/>
    <w:rsid w:val="0024111B"/>
    <w:rsid w:val="002415E3"/>
    <w:rsid w:val="00241682"/>
    <w:rsid w:val="002417F3"/>
    <w:rsid w:val="00241AF8"/>
    <w:rsid w:val="00241B10"/>
    <w:rsid w:val="00241C75"/>
    <w:rsid w:val="00241CB4"/>
    <w:rsid w:val="00241D33"/>
    <w:rsid w:val="0024217F"/>
    <w:rsid w:val="00242298"/>
    <w:rsid w:val="002426FB"/>
    <w:rsid w:val="00242B14"/>
    <w:rsid w:val="00242FC0"/>
    <w:rsid w:val="00243250"/>
    <w:rsid w:val="00243318"/>
    <w:rsid w:val="0024333B"/>
    <w:rsid w:val="0024348E"/>
    <w:rsid w:val="00243660"/>
    <w:rsid w:val="0024377A"/>
    <w:rsid w:val="002437EC"/>
    <w:rsid w:val="00243863"/>
    <w:rsid w:val="002438DD"/>
    <w:rsid w:val="002439CB"/>
    <w:rsid w:val="00243A25"/>
    <w:rsid w:val="00243A7A"/>
    <w:rsid w:val="00243D71"/>
    <w:rsid w:val="00243D8D"/>
    <w:rsid w:val="00243D98"/>
    <w:rsid w:val="00243EBF"/>
    <w:rsid w:val="00243F45"/>
    <w:rsid w:val="00243FAE"/>
    <w:rsid w:val="00244107"/>
    <w:rsid w:val="00244127"/>
    <w:rsid w:val="002441FD"/>
    <w:rsid w:val="00244246"/>
    <w:rsid w:val="0024430A"/>
    <w:rsid w:val="00244359"/>
    <w:rsid w:val="0024449E"/>
    <w:rsid w:val="002446B0"/>
    <w:rsid w:val="002447E0"/>
    <w:rsid w:val="00244919"/>
    <w:rsid w:val="00244A6D"/>
    <w:rsid w:val="00244CAE"/>
    <w:rsid w:val="00244F4E"/>
    <w:rsid w:val="00245067"/>
    <w:rsid w:val="002450F9"/>
    <w:rsid w:val="0024524F"/>
    <w:rsid w:val="0024569A"/>
    <w:rsid w:val="002456B6"/>
    <w:rsid w:val="00245C1A"/>
    <w:rsid w:val="00245CA1"/>
    <w:rsid w:val="00245E5E"/>
    <w:rsid w:val="00246025"/>
    <w:rsid w:val="002460B1"/>
    <w:rsid w:val="00246242"/>
    <w:rsid w:val="002462BC"/>
    <w:rsid w:val="0024646B"/>
    <w:rsid w:val="00246630"/>
    <w:rsid w:val="002467D7"/>
    <w:rsid w:val="002468AC"/>
    <w:rsid w:val="002468CC"/>
    <w:rsid w:val="00246CCB"/>
    <w:rsid w:val="00246D7B"/>
    <w:rsid w:val="00246F06"/>
    <w:rsid w:val="002470EB"/>
    <w:rsid w:val="00247173"/>
    <w:rsid w:val="00247393"/>
    <w:rsid w:val="002479B9"/>
    <w:rsid w:val="00247A1F"/>
    <w:rsid w:val="00247C20"/>
    <w:rsid w:val="00247DB3"/>
    <w:rsid w:val="00247F55"/>
    <w:rsid w:val="00250164"/>
    <w:rsid w:val="00250205"/>
    <w:rsid w:val="00250646"/>
    <w:rsid w:val="002506B0"/>
    <w:rsid w:val="002507CE"/>
    <w:rsid w:val="00250D33"/>
    <w:rsid w:val="00250D82"/>
    <w:rsid w:val="00250FAB"/>
    <w:rsid w:val="002510A2"/>
    <w:rsid w:val="00251274"/>
    <w:rsid w:val="002512B9"/>
    <w:rsid w:val="00251399"/>
    <w:rsid w:val="0025164E"/>
    <w:rsid w:val="00251690"/>
    <w:rsid w:val="002517CF"/>
    <w:rsid w:val="00251AD9"/>
    <w:rsid w:val="00251B81"/>
    <w:rsid w:val="00251BEF"/>
    <w:rsid w:val="00251C6C"/>
    <w:rsid w:val="00251D0F"/>
    <w:rsid w:val="00251D2F"/>
    <w:rsid w:val="00251F36"/>
    <w:rsid w:val="0025256B"/>
    <w:rsid w:val="002527F3"/>
    <w:rsid w:val="00252940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A55"/>
    <w:rsid w:val="00253B35"/>
    <w:rsid w:val="00253CE5"/>
    <w:rsid w:val="00254180"/>
    <w:rsid w:val="0025423A"/>
    <w:rsid w:val="002542B7"/>
    <w:rsid w:val="002542FE"/>
    <w:rsid w:val="0025438B"/>
    <w:rsid w:val="00254427"/>
    <w:rsid w:val="002545D8"/>
    <w:rsid w:val="0025461D"/>
    <w:rsid w:val="00254AC7"/>
    <w:rsid w:val="00254AFC"/>
    <w:rsid w:val="00254B0F"/>
    <w:rsid w:val="00254C8E"/>
    <w:rsid w:val="00254CDB"/>
    <w:rsid w:val="00254E92"/>
    <w:rsid w:val="00255103"/>
    <w:rsid w:val="00255613"/>
    <w:rsid w:val="00255AA3"/>
    <w:rsid w:val="00255B1C"/>
    <w:rsid w:val="00255FE7"/>
    <w:rsid w:val="00256055"/>
    <w:rsid w:val="002560D5"/>
    <w:rsid w:val="00256163"/>
    <w:rsid w:val="00256335"/>
    <w:rsid w:val="002564C9"/>
    <w:rsid w:val="0025655E"/>
    <w:rsid w:val="002565CA"/>
    <w:rsid w:val="002565EE"/>
    <w:rsid w:val="002565FE"/>
    <w:rsid w:val="0025663E"/>
    <w:rsid w:val="002566A6"/>
    <w:rsid w:val="00256701"/>
    <w:rsid w:val="002568AC"/>
    <w:rsid w:val="00256A9C"/>
    <w:rsid w:val="00256B4D"/>
    <w:rsid w:val="00256DE8"/>
    <w:rsid w:val="0025723D"/>
    <w:rsid w:val="0025733D"/>
    <w:rsid w:val="002575E2"/>
    <w:rsid w:val="00257BF5"/>
    <w:rsid w:val="00257C82"/>
    <w:rsid w:val="00257C99"/>
    <w:rsid w:val="00257DEA"/>
    <w:rsid w:val="00257E2F"/>
    <w:rsid w:val="00257E6B"/>
    <w:rsid w:val="0026006D"/>
    <w:rsid w:val="00260334"/>
    <w:rsid w:val="002604EB"/>
    <w:rsid w:val="00260708"/>
    <w:rsid w:val="00260B1B"/>
    <w:rsid w:val="00260CCF"/>
    <w:rsid w:val="0026150F"/>
    <w:rsid w:val="00261740"/>
    <w:rsid w:val="0026193D"/>
    <w:rsid w:val="00261B7C"/>
    <w:rsid w:val="00261DF8"/>
    <w:rsid w:val="00261F1B"/>
    <w:rsid w:val="002620AE"/>
    <w:rsid w:val="00262205"/>
    <w:rsid w:val="002622DA"/>
    <w:rsid w:val="002624F4"/>
    <w:rsid w:val="002625A6"/>
    <w:rsid w:val="002625FE"/>
    <w:rsid w:val="00262D7A"/>
    <w:rsid w:val="00262EFE"/>
    <w:rsid w:val="002631C5"/>
    <w:rsid w:val="0026321B"/>
    <w:rsid w:val="00263365"/>
    <w:rsid w:val="00263599"/>
    <w:rsid w:val="00263606"/>
    <w:rsid w:val="0026362B"/>
    <w:rsid w:val="00263900"/>
    <w:rsid w:val="002639F8"/>
    <w:rsid w:val="00263D4F"/>
    <w:rsid w:val="00263F8E"/>
    <w:rsid w:val="00264148"/>
    <w:rsid w:val="00264465"/>
    <w:rsid w:val="0026465E"/>
    <w:rsid w:val="002647B3"/>
    <w:rsid w:val="00264854"/>
    <w:rsid w:val="00264878"/>
    <w:rsid w:val="00264BE8"/>
    <w:rsid w:val="00264D7D"/>
    <w:rsid w:val="002651BE"/>
    <w:rsid w:val="0026533D"/>
    <w:rsid w:val="002654B5"/>
    <w:rsid w:val="002655D6"/>
    <w:rsid w:val="0026570C"/>
    <w:rsid w:val="0026581A"/>
    <w:rsid w:val="00265A5C"/>
    <w:rsid w:val="00265A63"/>
    <w:rsid w:val="00265DE1"/>
    <w:rsid w:val="00265F4B"/>
    <w:rsid w:val="00265FD6"/>
    <w:rsid w:val="00265FFB"/>
    <w:rsid w:val="00266080"/>
    <w:rsid w:val="002660C9"/>
    <w:rsid w:val="002666D0"/>
    <w:rsid w:val="002668C6"/>
    <w:rsid w:val="00266A3D"/>
    <w:rsid w:val="00266D6B"/>
    <w:rsid w:val="00266EF1"/>
    <w:rsid w:val="00266F06"/>
    <w:rsid w:val="00267136"/>
    <w:rsid w:val="002672BB"/>
    <w:rsid w:val="002672EC"/>
    <w:rsid w:val="002674E6"/>
    <w:rsid w:val="00267800"/>
    <w:rsid w:val="00267A96"/>
    <w:rsid w:val="00267C54"/>
    <w:rsid w:val="00267EA8"/>
    <w:rsid w:val="00267F7D"/>
    <w:rsid w:val="00267FE8"/>
    <w:rsid w:val="00270008"/>
    <w:rsid w:val="0027010B"/>
    <w:rsid w:val="002702F8"/>
    <w:rsid w:val="0027036B"/>
    <w:rsid w:val="002704F7"/>
    <w:rsid w:val="00270536"/>
    <w:rsid w:val="002705C0"/>
    <w:rsid w:val="002707C6"/>
    <w:rsid w:val="002707FD"/>
    <w:rsid w:val="00270AD3"/>
    <w:rsid w:val="00270C0D"/>
    <w:rsid w:val="00270E4F"/>
    <w:rsid w:val="00271013"/>
    <w:rsid w:val="00271180"/>
    <w:rsid w:val="00271285"/>
    <w:rsid w:val="002713F5"/>
    <w:rsid w:val="00271478"/>
    <w:rsid w:val="002717E7"/>
    <w:rsid w:val="002719DA"/>
    <w:rsid w:val="00271A00"/>
    <w:rsid w:val="00271AFB"/>
    <w:rsid w:val="00271D89"/>
    <w:rsid w:val="00271DFE"/>
    <w:rsid w:val="00271E85"/>
    <w:rsid w:val="002721A5"/>
    <w:rsid w:val="0027240A"/>
    <w:rsid w:val="002725F6"/>
    <w:rsid w:val="0027271B"/>
    <w:rsid w:val="002727A8"/>
    <w:rsid w:val="0027286B"/>
    <w:rsid w:val="00272B15"/>
    <w:rsid w:val="00272BD6"/>
    <w:rsid w:val="00272D34"/>
    <w:rsid w:val="00272DBC"/>
    <w:rsid w:val="00272DBF"/>
    <w:rsid w:val="00272ED0"/>
    <w:rsid w:val="00272F69"/>
    <w:rsid w:val="00273235"/>
    <w:rsid w:val="0027327A"/>
    <w:rsid w:val="00273443"/>
    <w:rsid w:val="002734E9"/>
    <w:rsid w:val="002734F3"/>
    <w:rsid w:val="002736A6"/>
    <w:rsid w:val="002736F8"/>
    <w:rsid w:val="002738BC"/>
    <w:rsid w:val="0027391F"/>
    <w:rsid w:val="00273A78"/>
    <w:rsid w:val="00273B18"/>
    <w:rsid w:val="00273EF5"/>
    <w:rsid w:val="00274041"/>
    <w:rsid w:val="00274314"/>
    <w:rsid w:val="0027437E"/>
    <w:rsid w:val="0027447B"/>
    <w:rsid w:val="00274483"/>
    <w:rsid w:val="00274562"/>
    <w:rsid w:val="0027478F"/>
    <w:rsid w:val="0027480F"/>
    <w:rsid w:val="00274C04"/>
    <w:rsid w:val="00274E70"/>
    <w:rsid w:val="00274F1F"/>
    <w:rsid w:val="00275011"/>
    <w:rsid w:val="002750B7"/>
    <w:rsid w:val="0027544F"/>
    <w:rsid w:val="00275713"/>
    <w:rsid w:val="00275C99"/>
    <w:rsid w:val="00275E1D"/>
    <w:rsid w:val="00275E5D"/>
    <w:rsid w:val="00275F08"/>
    <w:rsid w:val="00275F65"/>
    <w:rsid w:val="00276092"/>
    <w:rsid w:val="0027629F"/>
    <w:rsid w:val="0027655C"/>
    <w:rsid w:val="0027656E"/>
    <w:rsid w:val="002767B5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38"/>
    <w:rsid w:val="00277473"/>
    <w:rsid w:val="002774C4"/>
    <w:rsid w:val="002774E7"/>
    <w:rsid w:val="0027765B"/>
    <w:rsid w:val="00277962"/>
    <w:rsid w:val="00277AA4"/>
    <w:rsid w:val="00277AD8"/>
    <w:rsid w:val="00277C63"/>
    <w:rsid w:val="00277CB8"/>
    <w:rsid w:val="00277D10"/>
    <w:rsid w:val="00277D46"/>
    <w:rsid w:val="00277EF7"/>
    <w:rsid w:val="00277FAF"/>
    <w:rsid w:val="00277FC9"/>
    <w:rsid w:val="002800AD"/>
    <w:rsid w:val="002801B9"/>
    <w:rsid w:val="002802EC"/>
    <w:rsid w:val="002804F6"/>
    <w:rsid w:val="002806E8"/>
    <w:rsid w:val="00280730"/>
    <w:rsid w:val="002807A5"/>
    <w:rsid w:val="002808B2"/>
    <w:rsid w:val="00280B65"/>
    <w:rsid w:val="002810A3"/>
    <w:rsid w:val="002810DB"/>
    <w:rsid w:val="0028117E"/>
    <w:rsid w:val="00281237"/>
    <w:rsid w:val="0028127E"/>
    <w:rsid w:val="00281584"/>
    <w:rsid w:val="00281B4A"/>
    <w:rsid w:val="00281F6D"/>
    <w:rsid w:val="0028218B"/>
    <w:rsid w:val="00282243"/>
    <w:rsid w:val="002823FE"/>
    <w:rsid w:val="00282570"/>
    <w:rsid w:val="002828E5"/>
    <w:rsid w:val="00282927"/>
    <w:rsid w:val="00282A55"/>
    <w:rsid w:val="00283109"/>
    <w:rsid w:val="00283259"/>
    <w:rsid w:val="00283373"/>
    <w:rsid w:val="00283425"/>
    <w:rsid w:val="0028344A"/>
    <w:rsid w:val="00283549"/>
    <w:rsid w:val="002835B3"/>
    <w:rsid w:val="00283608"/>
    <w:rsid w:val="00283640"/>
    <w:rsid w:val="00283668"/>
    <w:rsid w:val="0028371A"/>
    <w:rsid w:val="0028399E"/>
    <w:rsid w:val="002839C0"/>
    <w:rsid w:val="00283BA5"/>
    <w:rsid w:val="00283EA2"/>
    <w:rsid w:val="00283EEF"/>
    <w:rsid w:val="002840F0"/>
    <w:rsid w:val="0028448F"/>
    <w:rsid w:val="00284582"/>
    <w:rsid w:val="00284692"/>
    <w:rsid w:val="002848A4"/>
    <w:rsid w:val="002849C9"/>
    <w:rsid w:val="00284FA2"/>
    <w:rsid w:val="002851CB"/>
    <w:rsid w:val="002853D9"/>
    <w:rsid w:val="00285679"/>
    <w:rsid w:val="00285885"/>
    <w:rsid w:val="002859D6"/>
    <w:rsid w:val="00285D52"/>
    <w:rsid w:val="00285F05"/>
    <w:rsid w:val="00285F0D"/>
    <w:rsid w:val="00286003"/>
    <w:rsid w:val="00286069"/>
    <w:rsid w:val="002860D0"/>
    <w:rsid w:val="002862A2"/>
    <w:rsid w:val="002863D8"/>
    <w:rsid w:val="00286513"/>
    <w:rsid w:val="002869EF"/>
    <w:rsid w:val="00286C09"/>
    <w:rsid w:val="00286C7B"/>
    <w:rsid w:val="00286D10"/>
    <w:rsid w:val="00286F09"/>
    <w:rsid w:val="00286F70"/>
    <w:rsid w:val="0028715D"/>
    <w:rsid w:val="002874A8"/>
    <w:rsid w:val="002875A0"/>
    <w:rsid w:val="0028771E"/>
    <w:rsid w:val="00287924"/>
    <w:rsid w:val="0028795A"/>
    <w:rsid w:val="00287A8F"/>
    <w:rsid w:val="00287B59"/>
    <w:rsid w:val="00287C9A"/>
    <w:rsid w:val="00287CB7"/>
    <w:rsid w:val="00287CF5"/>
    <w:rsid w:val="00287EE4"/>
    <w:rsid w:val="00287F8A"/>
    <w:rsid w:val="00290074"/>
    <w:rsid w:val="002901B8"/>
    <w:rsid w:val="002901F6"/>
    <w:rsid w:val="0029029B"/>
    <w:rsid w:val="0029055A"/>
    <w:rsid w:val="0029079C"/>
    <w:rsid w:val="00290D9B"/>
    <w:rsid w:val="00290F78"/>
    <w:rsid w:val="00291082"/>
    <w:rsid w:val="0029116E"/>
    <w:rsid w:val="00291176"/>
    <w:rsid w:val="0029118B"/>
    <w:rsid w:val="002913B6"/>
    <w:rsid w:val="002914AC"/>
    <w:rsid w:val="00291546"/>
    <w:rsid w:val="002917F3"/>
    <w:rsid w:val="00291880"/>
    <w:rsid w:val="00291A93"/>
    <w:rsid w:val="00291C63"/>
    <w:rsid w:val="00291C7E"/>
    <w:rsid w:val="00291DCF"/>
    <w:rsid w:val="00291F7D"/>
    <w:rsid w:val="0029213D"/>
    <w:rsid w:val="002922F0"/>
    <w:rsid w:val="0029234F"/>
    <w:rsid w:val="00292431"/>
    <w:rsid w:val="00292441"/>
    <w:rsid w:val="0029248F"/>
    <w:rsid w:val="002924DC"/>
    <w:rsid w:val="00292740"/>
    <w:rsid w:val="00292D26"/>
    <w:rsid w:val="00292D57"/>
    <w:rsid w:val="00292DF4"/>
    <w:rsid w:val="00292E17"/>
    <w:rsid w:val="00293058"/>
    <w:rsid w:val="0029334B"/>
    <w:rsid w:val="002934B5"/>
    <w:rsid w:val="0029352A"/>
    <w:rsid w:val="00293708"/>
    <w:rsid w:val="00293792"/>
    <w:rsid w:val="002937ED"/>
    <w:rsid w:val="00293976"/>
    <w:rsid w:val="00293991"/>
    <w:rsid w:val="00293995"/>
    <w:rsid w:val="00293B83"/>
    <w:rsid w:val="00293BEE"/>
    <w:rsid w:val="00293CE1"/>
    <w:rsid w:val="00293FBB"/>
    <w:rsid w:val="0029401A"/>
    <w:rsid w:val="002941DF"/>
    <w:rsid w:val="002942A6"/>
    <w:rsid w:val="002944D6"/>
    <w:rsid w:val="00294523"/>
    <w:rsid w:val="002946FE"/>
    <w:rsid w:val="00294BB1"/>
    <w:rsid w:val="00294BB4"/>
    <w:rsid w:val="00294BBD"/>
    <w:rsid w:val="00294BD7"/>
    <w:rsid w:val="00294C78"/>
    <w:rsid w:val="00294CD3"/>
    <w:rsid w:val="00294F1D"/>
    <w:rsid w:val="00294F3D"/>
    <w:rsid w:val="002952C7"/>
    <w:rsid w:val="002956EA"/>
    <w:rsid w:val="0029583A"/>
    <w:rsid w:val="00295B46"/>
    <w:rsid w:val="00295F30"/>
    <w:rsid w:val="00296019"/>
    <w:rsid w:val="002960C7"/>
    <w:rsid w:val="002960FE"/>
    <w:rsid w:val="00296391"/>
    <w:rsid w:val="002963BC"/>
    <w:rsid w:val="00296552"/>
    <w:rsid w:val="0029667B"/>
    <w:rsid w:val="00296EA0"/>
    <w:rsid w:val="002972E4"/>
    <w:rsid w:val="002972E6"/>
    <w:rsid w:val="0029732C"/>
    <w:rsid w:val="0029740E"/>
    <w:rsid w:val="00297486"/>
    <w:rsid w:val="0029752E"/>
    <w:rsid w:val="002976EE"/>
    <w:rsid w:val="00297811"/>
    <w:rsid w:val="002979EE"/>
    <w:rsid w:val="00297DB6"/>
    <w:rsid w:val="002A03E7"/>
    <w:rsid w:val="002A0481"/>
    <w:rsid w:val="002A0E89"/>
    <w:rsid w:val="002A0ECE"/>
    <w:rsid w:val="002A0F20"/>
    <w:rsid w:val="002A117C"/>
    <w:rsid w:val="002A11D7"/>
    <w:rsid w:val="002A1295"/>
    <w:rsid w:val="002A13CB"/>
    <w:rsid w:val="002A1524"/>
    <w:rsid w:val="002A15DF"/>
    <w:rsid w:val="002A17FE"/>
    <w:rsid w:val="002A18E7"/>
    <w:rsid w:val="002A19C1"/>
    <w:rsid w:val="002A1B15"/>
    <w:rsid w:val="002A1CEC"/>
    <w:rsid w:val="002A1DF4"/>
    <w:rsid w:val="002A1F53"/>
    <w:rsid w:val="002A22FB"/>
    <w:rsid w:val="002A26BE"/>
    <w:rsid w:val="002A2796"/>
    <w:rsid w:val="002A2A19"/>
    <w:rsid w:val="002A2A74"/>
    <w:rsid w:val="002A2C74"/>
    <w:rsid w:val="002A2CFE"/>
    <w:rsid w:val="002A2DBC"/>
    <w:rsid w:val="002A30DC"/>
    <w:rsid w:val="002A3117"/>
    <w:rsid w:val="002A3335"/>
    <w:rsid w:val="002A33D2"/>
    <w:rsid w:val="002A357A"/>
    <w:rsid w:val="002A378B"/>
    <w:rsid w:val="002A3845"/>
    <w:rsid w:val="002A3848"/>
    <w:rsid w:val="002A3BB0"/>
    <w:rsid w:val="002A3CE8"/>
    <w:rsid w:val="002A3D1C"/>
    <w:rsid w:val="002A4040"/>
    <w:rsid w:val="002A41B0"/>
    <w:rsid w:val="002A43AC"/>
    <w:rsid w:val="002A443F"/>
    <w:rsid w:val="002A44C6"/>
    <w:rsid w:val="002A454B"/>
    <w:rsid w:val="002A4760"/>
    <w:rsid w:val="002A48EF"/>
    <w:rsid w:val="002A4A19"/>
    <w:rsid w:val="002A4C10"/>
    <w:rsid w:val="002A4CE3"/>
    <w:rsid w:val="002A4D48"/>
    <w:rsid w:val="002A4D8B"/>
    <w:rsid w:val="002A4F72"/>
    <w:rsid w:val="002A5303"/>
    <w:rsid w:val="002A532B"/>
    <w:rsid w:val="002A54C6"/>
    <w:rsid w:val="002A54CD"/>
    <w:rsid w:val="002A59B6"/>
    <w:rsid w:val="002A5A31"/>
    <w:rsid w:val="002A5AF5"/>
    <w:rsid w:val="002A5C9F"/>
    <w:rsid w:val="002A5EA5"/>
    <w:rsid w:val="002A5F8D"/>
    <w:rsid w:val="002A61BB"/>
    <w:rsid w:val="002A62E2"/>
    <w:rsid w:val="002A62F4"/>
    <w:rsid w:val="002A6570"/>
    <w:rsid w:val="002A65CD"/>
    <w:rsid w:val="002A67C3"/>
    <w:rsid w:val="002A687A"/>
    <w:rsid w:val="002A6A10"/>
    <w:rsid w:val="002A6BA0"/>
    <w:rsid w:val="002A6C6A"/>
    <w:rsid w:val="002A6C8C"/>
    <w:rsid w:val="002A7108"/>
    <w:rsid w:val="002A7173"/>
    <w:rsid w:val="002A7244"/>
    <w:rsid w:val="002A7324"/>
    <w:rsid w:val="002A748E"/>
    <w:rsid w:val="002A76FB"/>
    <w:rsid w:val="002A785B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BED"/>
    <w:rsid w:val="002B0C8D"/>
    <w:rsid w:val="002B0D30"/>
    <w:rsid w:val="002B0D7C"/>
    <w:rsid w:val="002B0E04"/>
    <w:rsid w:val="002B1197"/>
    <w:rsid w:val="002B13EC"/>
    <w:rsid w:val="002B1497"/>
    <w:rsid w:val="002B1691"/>
    <w:rsid w:val="002B16E4"/>
    <w:rsid w:val="002B182D"/>
    <w:rsid w:val="002B18B6"/>
    <w:rsid w:val="002B19A0"/>
    <w:rsid w:val="002B19C2"/>
    <w:rsid w:val="002B1A11"/>
    <w:rsid w:val="002B1E6B"/>
    <w:rsid w:val="002B2365"/>
    <w:rsid w:val="002B23F3"/>
    <w:rsid w:val="002B2488"/>
    <w:rsid w:val="002B262C"/>
    <w:rsid w:val="002B2696"/>
    <w:rsid w:val="002B26A7"/>
    <w:rsid w:val="002B28D8"/>
    <w:rsid w:val="002B29D1"/>
    <w:rsid w:val="002B30E0"/>
    <w:rsid w:val="002B30FA"/>
    <w:rsid w:val="002B320C"/>
    <w:rsid w:val="002B373D"/>
    <w:rsid w:val="002B37FF"/>
    <w:rsid w:val="002B3AF2"/>
    <w:rsid w:val="002B3C58"/>
    <w:rsid w:val="002B451E"/>
    <w:rsid w:val="002B4655"/>
    <w:rsid w:val="002B47B2"/>
    <w:rsid w:val="002B47F2"/>
    <w:rsid w:val="002B4891"/>
    <w:rsid w:val="002B49CC"/>
    <w:rsid w:val="002B4A40"/>
    <w:rsid w:val="002B4AC2"/>
    <w:rsid w:val="002B4D77"/>
    <w:rsid w:val="002B4EA6"/>
    <w:rsid w:val="002B4EC8"/>
    <w:rsid w:val="002B4FB7"/>
    <w:rsid w:val="002B5488"/>
    <w:rsid w:val="002B5563"/>
    <w:rsid w:val="002B5708"/>
    <w:rsid w:val="002B5796"/>
    <w:rsid w:val="002B58AA"/>
    <w:rsid w:val="002B59AD"/>
    <w:rsid w:val="002B5BAE"/>
    <w:rsid w:val="002B5D2D"/>
    <w:rsid w:val="002B5EE2"/>
    <w:rsid w:val="002B5EF8"/>
    <w:rsid w:val="002B608C"/>
    <w:rsid w:val="002B62A2"/>
    <w:rsid w:val="002B6516"/>
    <w:rsid w:val="002B6661"/>
    <w:rsid w:val="002B66AC"/>
    <w:rsid w:val="002B67B7"/>
    <w:rsid w:val="002B681F"/>
    <w:rsid w:val="002B684A"/>
    <w:rsid w:val="002B6ACD"/>
    <w:rsid w:val="002B6BB9"/>
    <w:rsid w:val="002B72C0"/>
    <w:rsid w:val="002B7316"/>
    <w:rsid w:val="002B7493"/>
    <w:rsid w:val="002B757A"/>
    <w:rsid w:val="002B76BF"/>
    <w:rsid w:val="002B7802"/>
    <w:rsid w:val="002B7855"/>
    <w:rsid w:val="002B799A"/>
    <w:rsid w:val="002B7A5D"/>
    <w:rsid w:val="002B7BD4"/>
    <w:rsid w:val="002C000C"/>
    <w:rsid w:val="002C039A"/>
    <w:rsid w:val="002C03E0"/>
    <w:rsid w:val="002C042C"/>
    <w:rsid w:val="002C0476"/>
    <w:rsid w:val="002C064F"/>
    <w:rsid w:val="002C06CF"/>
    <w:rsid w:val="002C0713"/>
    <w:rsid w:val="002C072F"/>
    <w:rsid w:val="002C0F85"/>
    <w:rsid w:val="002C1318"/>
    <w:rsid w:val="002C1335"/>
    <w:rsid w:val="002C13BE"/>
    <w:rsid w:val="002C1549"/>
    <w:rsid w:val="002C1574"/>
    <w:rsid w:val="002C15C1"/>
    <w:rsid w:val="002C1685"/>
    <w:rsid w:val="002C1698"/>
    <w:rsid w:val="002C16B2"/>
    <w:rsid w:val="002C1759"/>
    <w:rsid w:val="002C1805"/>
    <w:rsid w:val="002C193D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986"/>
    <w:rsid w:val="002C2A75"/>
    <w:rsid w:val="002C2C4D"/>
    <w:rsid w:val="002C2CD0"/>
    <w:rsid w:val="002C2E68"/>
    <w:rsid w:val="002C2EEB"/>
    <w:rsid w:val="002C3133"/>
    <w:rsid w:val="002C329B"/>
    <w:rsid w:val="002C358B"/>
    <w:rsid w:val="002C3598"/>
    <w:rsid w:val="002C368C"/>
    <w:rsid w:val="002C3CB3"/>
    <w:rsid w:val="002C3D36"/>
    <w:rsid w:val="002C3D74"/>
    <w:rsid w:val="002C3E41"/>
    <w:rsid w:val="002C3E7B"/>
    <w:rsid w:val="002C3EA2"/>
    <w:rsid w:val="002C40ED"/>
    <w:rsid w:val="002C420D"/>
    <w:rsid w:val="002C422E"/>
    <w:rsid w:val="002C42EC"/>
    <w:rsid w:val="002C43AE"/>
    <w:rsid w:val="002C452B"/>
    <w:rsid w:val="002C4626"/>
    <w:rsid w:val="002C4934"/>
    <w:rsid w:val="002C4A3D"/>
    <w:rsid w:val="002C4A60"/>
    <w:rsid w:val="002C4CC5"/>
    <w:rsid w:val="002C4EA7"/>
    <w:rsid w:val="002C4F62"/>
    <w:rsid w:val="002C5460"/>
    <w:rsid w:val="002C5465"/>
    <w:rsid w:val="002C5536"/>
    <w:rsid w:val="002C556F"/>
    <w:rsid w:val="002C56D8"/>
    <w:rsid w:val="002C5728"/>
    <w:rsid w:val="002C57BD"/>
    <w:rsid w:val="002C5881"/>
    <w:rsid w:val="002C59E5"/>
    <w:rsid w:val="002C5A05"/>
    <w:rsid w:val="002C5C17"/>
    <w:rsid w:val="002C5C74"/>
    <w:rsid w:val="002C5EE5"/>
    <w:rsid w:val="002C6009"/>
    <w:rsid w:val="002C6245"/>
    <w:rsid w:val="002C6320"/>
    <w:rsid w:val="002C6386"/>
    <w:rsid w:val="002C653B"/>
    <w:rsid w:val="002C65FB"/>
    <w:rsid w:val="002C67CA"/>
    <w:rsid w:val="002C6959"/>
    <w:rsid w:val="002C697E"/>
    <w:rsid w:val="002C70DC"/>
    <w:rsid w:val="002C70EA"/>
    <w:rsid w:val="002C7351"/>
    <w:rsid w:val="002C7360"/>
    <w:rsid w:val="002C751A"/>
    <w:rsid w:val="002C7787"/>
    <w:rsid w:val="002C78AA"/>
    <w:rsid w:val="002C796E"/>
    <w:rsid w:val="002C7DC7"/>
    <w:rsid w:val="002C7DE1"/>
    <w:rsid w:val="002C7FC6"/>
    <w:rsid w:val="002D000E"/>
    <w:rsid w:val="002D002F"/>
    <w:rsid w:val="002D01FA"/>
    <w:rsid w:val="002D024A"/>
    <w:rsid w:val="002D045B"/>
    <w:rsid w:val="002D09BB"/>
    <w:rsid w:val="002D0A42"/>
    <w:rsid w:val="002D0A49"/>
    <w:rsid w:val="002D0BFB"/>
    <w:rsid w:val="002D1069"/>
    <w:rsid w:val="002D13B9"/>
    <w:rsid w:val="002D163E"/>
    <w:rsid w:val="002D16F2"/>
    <w:rsid w:val="002D16F3"/>
    <w:rsid w:val="002D1927"/>
    <w:rsid w:val="002D1A6F"/>
    <w:rsid w:val="002D1DF8"/>
    <w:rsid w:val="002D1F6B"/>
    <w:rsid w:val="002D2023"/>
    <w:rsid w:val="002D23D2"/>
    <w:rsid w:val="002D249E"/>
    <w:rsid w:val="002D24C5"/>
    <w:rsid w:val="002D2511"/>
    <w:rsid w:val="002D27D7"/>
    <w:rsid w:val="002D296A"/>
    <w:rsid w:val="002D29F6"/>
    <w:rsid w:val="002D2CC0"/>
    <w:rsid w:val="002D3006"/>
    <w:rsid w:val="002D339B"/>
    <w:rsid w:val="002D33C1"/>
    <w:rsid w:val="002D34DF"/>
    <w:rsid w:val="002D3540"/>
    <w:rsid w:val="002D356E"/>
    <w:rsid w:val="002D3E3C"/>
    <w:rsid w:val="002D3F0B"/>
    <w:rsid w:val="002D41B9"/>
    <w:rsid w:val="002D437F"/>
    <w:rsid w:val="002D4565"/>
    <w:rsid w:val="002D45C0"/>
    <w:rsid w:val="002D463B"/>
    <w:rsid w:val="002D488F"/>
    <w:rsid w:val="002D51C9"/>
    <w:rsid w:val="002D5229"/>
    <w:rsid w:val="002D526E"/>
    <w:rsid w:val="002D57B5"/>
    <w:rsid w:val="002D599F"/>
    <w:rsid w:val="002D5A91"/>
    <w:rsid w:val="002D5B0A"/>
    <w:rsid w:val="002D5CB0"/>
    <w:rsid w:val="002D5F28"/>
    <w:rsid w:val="002D5F76"/>
    <w:rsid w:val="002D6119"/>
    <w:rsid w:val="002D612A"/>
    <w:rsid w:val="002D6216"/>
    <w:rsid w:val="002D62EE"/>
    <w:rsid w:val="002D642B"/>
    <w:rsid w:val="002D645F"/>
    <w:rsid w:val="002D66EF"/>
    <w:rsid w:val="002D68ED"/>
    <w:rsid w:val="002D6A72"/>
    <w:rsid w:val="002D6AD6"/>
    <w:rsid w:val="002D6CF6"/>
    <w:rsid w:val="002D706F"/>
    <w:rsid w:val="002D7251"/>
    <w:rsid w:val="002D72B9"/>
    <w:rsid w:val="002D74BE"/>
    <w:rsid w:val="002D750B"/>
    <w:rsid w:val="002D751D"/>
    <w:rsid w:val="002D77D5"/>
    <w:rsid w:val="002D7817"/>
    <w:rsid w:val="002D785D"/>
    <w:rsid w:val="002D7DCB"/>
    <w:rsid w:val="002D7F6A"/>
    <w:rsid w:val="002E02FE"/>
    <w:rsid w:val="002E03AF"/>
    <w:rsid w:val="002E0630"/>
    <w:rsid w:val="002E0631"/>
    <w:rsid w:val="002E0821"/>
    <w:rsid w:val="002E08B7"/>
    <w:rsid w:val="002E0A99"/>
    <w:rsid w:val="002E0AD3"/>
    <w:rsid w:val="002E0C7B"/>
    <w:rsid w:val="002E0CFE"/>
    <w:rsid w:val="002E0F68"/>
    <w:rsid w:val="002E0F92"/>
    <w:rsid w:val="002E1022"/>
    <w:rsid w:val="002E10D2"/>
    <w:rsid w:val="002E110F"/>
    <w:rsid w:val="002E1309"/>
    <w:rsid w:val="002E1326"/>
    <w:rsid w:val="002E16E6"/>
    <w:rsid w:val="002E188D"/>
    <w:rsid w:val="002E18AD"/>
    <w:rsid w:val="002E1D7D"/>
    <w:rsid w:val="002E1EFF"/>
    <w:rsid w:val="002E1F1D"/>
    <w:rsid w:val="002E2218"/>
    <w:rsid w:val="002E2301"/>
    <w:rsid w:val="002E24B5"/>
    <w:rsid w:val="002E2502"/>
    <w:rsid w:val="002E2783"/>
    <w:rsid w:val="002E27F7"/>
    <w:rsid w:val="002E27FA"/>
    <w:rsid w:val="002E2A9E"/>
    <w:rsid w:val="002E2AD3"/>
    <w:rsid w:val="002E2CFD"/>
    <w:rsid w:val="002E2D36"/>
    <w:rsid w:val="002E2E30"/>
    <w:rsid w:val="002E2E7B"/>
    <w:rsid w:val="002E2EEC"/>
    <w:rsid w:val="002E30E6"/>
    <w:rsid w:val="002E32D5"/>
    <w:rsid w:val="002E34D9"/>
    <w:rsid w:val="002E376C"/>
    <w:rsid w:val="002E3A45"/>
    <w:rsid w:val="002E4090"/>
    <w:rsid w:val="002E4219"/>
    <w:rsid w:val="002E4350"/>
    <w:rsid w:val="002E4515"/>
    <w:rsid w:val="002E46CA"/>
    <w:rsid w:val="002E4748"/>
    <w:rsid w:val="002E4D5E"/>
    <w:rsid w:val="002E50AA"/>
    <w:rsid w:val="002E5286"/>
    <w:rsid w:val="002E57BD"/>
    <w:rsid w:val="002E595B"/>
    <w:rsid w:val="002E5CEE"/>
    <w:rsid w:val="002E5D1B"/>
    <w:rsid w:val="002E5E13"/>
    <w:rsid w:val="002E5F45"/>
    <w:rsid w:val="002E6094"/>
    <w:rsid w:val="002E61E4"/>
    <w:rsid w:val="002E6346"/>
    <w:rsid w:val="002E63AE"/>
    <w:rsid w:val="002E64CC"/>
    <w:rsid w:val="002E6520"/>
    <w:rsid w:val="002E6533"/>
    <w:rsid w:val="002E65A3"/>
    <w:rsid w:val="002E6781"/>
    <w:rsid w:val="002E6B5A"/>
    <w:rsid w:val="002E6B5E"/>
    <w:rsid w:val="002E6BA6"/>
    <w:rsid w:val="002E6E31"/>
    <w:rsid w:val="002E6E8D"/>
    <w:rsid w:val="002E6EA4"/>
    <w:rsid w:val="002E6FBE"/>
    <w:rsid w:val="002E6FD9"/>
    <w:rsid w:val="002E7376"/>
    <w:rsid w:val="002E7490"/>
    <w:rsid w:val="002E765B"/>
    <w:rsid w:val="002E77DB"/>
    <w:rsid w:val="002E7983"/>
    <w:rsid w:val="002E7B63"/>
    <w:rsid w:val="002E7CAB"/>
    <w:rsid w:val="002E7F6C"/>
    <w:rsid w:val="002E7FE3"/>
    <w:rsid w:val="002F0015"/>
    <w:rsid w:val="002F0106"/>
    <w:rsid w:val="002F0133"/>
    <w:rsid w:val="002F01AC"/>
    <w:rsid w:val="002F040E"/>
    <w:rsid w:val="002F0425"/>
    <w:rsid w:val="002F0529"/>
    <w:rsid w:val="002F0572"/>
    <w:rsid w:val="002F06C8"/>
    <w:rsid w:val="002F06D6"/>
    <w:rsid w:val="002F09E7"/>
    <w:rsid w:val="002F0CFE"/>
    <w:rsid w:val="002F0F2C"/>
    <w:rsid w:val="002F137E"/>
    <w:rsid w:val="002F13DF"/>
    <w:rsid w:val="002F1540"/>
    <w:rsid w:val="002F16C8"/>
    <w:rsid w:val="002F1B8C"/>
    <w:rsid w:val="002F1BB2"/>
    <w:rsid w:val="002F1C7E"/>
    <w:rsid w:val="002F1CD1"/>
    <w:rsid w:val="002F1CF0"/>
    <w:rsid w:val="002F1CFF"/>
    <w:rsid w:val="002F1F99"/>
    <w:rsid w:val="002F1FDE"/>
    <w:rsid w:val="002F20BA"/>
    <w:rsid w:val="002F25CF"/>
    <w:rsid w:val="002F2638"/>
    <w:rsid w:val="002F276F"/>
    <w:rsid w:val="002F295D"/>
    <w:rsid w:val="002F29E0"/>
    <w:rsid w:val="002F2A8D"/>
    <w:rsid w:val="002F2C68"/>
    <w:rsid w:val="002F2C7D"/>
    <w:rsid w:val="002F2E59"/>
    <w:rsid w:val="002F2E98"/>
    <w:rsid w:val="002F2EB3"/>
    <w:rsid w:val="002F2EBD"/>
    <w:rsid w:val="002F33B5"/>
    <w:rsid w:val="002F3D01"/>
    <w:rsid w:val="002F3E9C"/>
    <w:rsid w:val="002F40D8"/>
    <w:rsid w:val="002F413A"/>
    <w:rsid w:val="002F414D"/>
    <w:rsid w:val="002F430C"/>
    <w:rsid w:val="002F4602"/>
    <w:rsid w:val="002F465E"/>
    <w:rsid w:val="002F4CFF"/>
    <w:rsid w:val="002F4DE8"/>
    <w:rsid w:val="002F4DFF"/>
    <w:rsid w:val="002F53BB"/>
    <w:rsid w:val="002F549B"/>
    <w:rsid w:val="002F556A"/>
    <w:rsid w:val="002F5790"/>
    <w:rsid w:val="002F58BB"/>
    <w:rsid w:val="002F5BB1"/>
    <w:rsid w:val="002F5D32"/>
    <w:rsid w:val="002F5DA1"/>
    <w:rsid w:val="002F5FF9"/>
    <w:rsid w:val="002F60B1"/>
    <w:rsid w:val="002F62A0"/>
    <w:rsid w:val="002F649C"/>
    <w:rsid w:val="002F64C3"/>
    <w:rsid w:val="002F6526"/>
    <w:rsid w:val="002F683B"/>
    <w:rsid w:val="002F69E0"/>
    <w:rsid w:val="002F6EC0"/>
    <w:rsid w:val="002F6FC5"/>
    <w:rsid w:val="002F71F4"/>
    <w:rsid w:val="002F72E9"/>
    <w:rsid w:val="002F7412"/>
    <w:rsid w:val="002F7529"/>
    <w:rsid w:val="002F7758"/>
    <w:rsid w:val="002F77DB"/>
    <w:rsid w:val="002F7861"/>
    <w:rsid w:val="002F7943"/>
    <w:rsid w:val="002F79D2"/>
    <w:rsid w:val="002F7AB4"/>
    <w:rsid w:val="002F7CF6"/>
    <w:rsid w:val="002F7F20"/>
    <w:rsid w:val="00300069"/>
    <w:rsid w:val="003000CD"/>
    <w:rsid w:val="00300121"/>
    <w:rsid w:val="0030012F"/>
    <w:rsid w:val="003002E3"/>
    <w:rsid w:val="003004E1"/>
    <w:rsid w:val="0030051E"/>
    <w:rsid w:val="00300699"/>
    <w:rsid w:val="003007FC"/>
    <w:rsid w:val="00300CA8"/>
    <w:rsid w:val="00300EB9"/>
    <w:rsid w:val="00300FD4"/>
    <w:rsid w:val="00301443"/>
    <w:rsid w:val="00301497"/>
    <w:rsid w:val="00301731"/>
    <w:rsid w:val="003018E0"/>
    <w:rsid w:val="00301B7C"/>
    <w:rsid w:val="00301C19"/>
    <w:rsid w:val="00301EA2"/>
    <w:rsid w:val="00302038"/>
    <w:rsid w:val="0030203E"/>
    <w:rsid w:val="0030208F"/>
    <w:rsid w:val="003021CC"/>
    <w:rsid w:val="00302291"/>
    <w:rsid w:val="0030235C"/>
    <w:rsid w:val="003024DF"/>
    <w:rsid w:val="003024F3"/>
    <w:rsid w:val="0030257D"/>
    <w:rsid w:val="003027C9"/>
    <w:rsid w:val="003028A8"/>
    <w:rsid w:val="00302912"/>
    <w:rsid w:val="003029CC"/>
    <w:rsid w:val="00302EF5"/>
    <w:rsid w:val="00302FA8"/>
    <w:rsid w:val="0030306C"/>
    <w:rsid w:val="003030FB"/>
    <w:rsid w:val="00303183"/>
    <w:rsid w:val="00303220"/>
    <w:rsid w:val="00303497"/>
    <w:rsid w:val="003034D4"/>
    <w:rsid w:val="003037B8"/>
    <w:rsid w:val="00303A0A"/>
    <w:rsid w:val="00303D6B"/>
    <w:rsid w:val="00303F09"/>
    <w:rsid w:val="0030460D"/>
    <w:rsid w:val="00304AE3"/>
    <w:rsid w:val="00304D26"/>
    <w:rsid w:val="00304DB5"/>
    <w:rsid w:val="00304DBE"/>
    <w:rsid w:val="00305033"/>
    <w:rsid w:val="00305228"/>
    <w:rsid w:val="003053C9"/>
    <w:rsid w:val="00305488"/>
    <w:rsid w:val="003057D6"/>
    <w:rsid w:val="00305961"/>
    <w:rsid w:val="003059ED"/>
    <w:rsid w:val="00305A22"/>
    <w:rsid w:val="00305AA6"/>
    <w:rsid w:val="00305C8D"/>
    <w:rsid w:val="00305E08"/>
    <w:rsid w:val="0030612B"/>
    <w:rsid w:val="00306259"/>
    <w:rsid w:val="003063CE"/>
    <w:rsid w:val="00306591"/>
    <w:rsid w:val="003066A6"/>
    <w:rsid w:val="003066D5"/>
    <w:rsid w:val="00306750"/>
    <w:rsid w:val="00306A35"/>
    <w:rsid w:val="00306A6E"/>
    <w:rsid w:val="00306AB4"/>
    <w:rsid w:val="00306BF9"/>
    <w:rsid w:val="00306CFA"/>
    <w:rsid w:val="00307071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07EC5"/>
    <w:rsid w:val="00310111"/>
    <w:rsid w:val="0031018B"/>
    <w:rsid w:val="003102B1"/>
    <w:rsid w:val="003102B5"/>
    <w:rsid w:val="00310731"/>
    <w:rsid w:val="003107B6"/>
    <w:rsid w:val="003108DF"/>
    <w:rsid w:val="00310AE5"/>
    <w:rsid w:val="00310D5A"/>
    <w:rsid w:val="00310ECA"/>
    <w:rsid w:val="00310FAF"/>
    <w:rsid w:val="003110C8"/>
    <w:rsid w:val="0031125D"/>
    <w:rsid w:val="0031141D"/>
    <w:rsid w:val="003114C4"/>
    <w:rsid w:val="00311790"/>
    <w:rsid w:val="00311E87"/>
    <w:rsid w:val="003120B4"/>
    <w:rsid w:val="00312162"/>
    <w:rsid w:val="00312194"/>
    <w:rsid w:val="00312239"/>
    <w:rsid w:val="003122C8"/>
    <w:rsid w:val="003126D3"/>
    <w:rsid w:val="00312780"/>
    <w:rsid w:val="0031296F"/>
    <w:rsid w:val="003129A8"/>
    <w:rsid w:val="00312AC5"/>
    <w:rsid w:val="00312B77"/>
    <w:rsid w:val="00312BD1"/>
    <w:rsid w:val="00312CDF"/>
    <w:rsid w:val="00312F1F"/>
    <w:rsid w:val="00313076"/>
    <w:rsid w:val="003130D3"/>
    <w:rsid w:val="00313566"/>
    <w:rsid w:val="0031360E"/>
    <w:rsid w:val="00313651"/>
    <w:rsid w:val="003137FD"/>
    <w:rsid w:val="00313ACB"/>
    <w:rsid w:val="00313C10"/>
    <w:rsid w:val="00313DE3"/>
    <w:rsid w:val="00313E65"/>
    <w:rsid w:val="0031404D"/>
    <w:rsid w:val="003142AD"/>
    <w:rsid w:val="00314390"/>
    <w:rsid w:val="00314684"/>
    <w:rsid w:val="00314781"/>
    <w:rsid w:val="00314887"/>
    <w:rsid w:val="003148D5"/>
    <w:rsid w:val="00314BDD"/>
    <w:rsid w:val="00314D84"/>
    <w:rsid w:val="00314E14"/>
    <w:rsid w:val="00314F79"/>
    <w:rsid w:val="00314FD3"/>
    <w:rsid w:val="0031554B"/>
    <w:rsid w:val="00315674"/>
    <w:rsid w:val="00315720"/>
    <w:rsid w:val="00315999"/>
    <w:rsid w:val="00315C9C"/>
    <w:rsid w:val="00315CCD"/>
    <w:rsid w:val="00315CEE"/>
    <w:rsid w:val="00315D3B"/>
    <w:rsid w:val="00315EB0"/>
    <w:rsid w:val="00315F89"/>
    <w:rsid w:val="00316054"/>
    <w:rsid w:val="003161D3"/>
    <w:rsid w:val="003162A2"/>
    <w:rsid w:val="003167AD"/>
    <w:rsid w:val="0031680C"/>
    <w:rsid w:val="00316B2E"/>
    <w:rsid w:val="00316C2F"/>
    <w:rsid w:val="00316C63"/>
    <w:rsid w:val="00316F2F"/>
    <w:rsid w:val="00316F61"/>
    <w:rsid w:val="00316F9F"/>
    <w:rsid w:val="00316FDF"/>
    <w:rsid w:val="00317173"/>
    <w:rsid w:val="003171B8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1FF"/>
    <w:rsid w:val="0032058C"/>
    <w:rsid w:val="003208CB"/>
    <w:rsid w:val="0032095A"/>
    <w:rsid w:val="00320974"/>
    <w:rsid w:val="00320BA5"/>
    <w:rsid w:val="00320C5B"/>
    <w:rsid w:val="00320E85"/>
    <w:rsid w:val="00320EA3"/>
    <w:rsid w:val="00320F82"/>
    <w:rsid w:val="00321009"/>
    <w:rsid w:val="00321184"/>
    <w:rsid w:val="0032120F"/>
    <w:rsid w:val="003214BD"/>
    <w:rsid w:val="003219C2"/>
    <w:rsid w:val="00321A25"/>
    <w:rsid w:val="00321ADE"/>
    <w:rsid w:val="00321CA9"/>
    <w:rsid w:val="00321CCF"/>
    <w:rsid w:val="00321F58"/>
    <w:rsid w:val="003224BC"/>
    <w:rsid w:val="00322851"/>
    <w:rsid w:val="00322BFF"/>
    <w:rsid w:val="00322F2F"/>
    <w:rsid w:val="00323061"/>
    <w:rsid w:val="00323069"/>
    <w:rsid w:val="00323094"/>
    <w:rsid w:val="003230EF"/>
    <w:rsid w:val="003232A2"/>
    <w:rsid w:val="003233FB"/>
    <w:rsid w:val="0032341D"/>
    <w:rsid w:val="00323442"/>
    <w:rsid w:val="003234DE"/>
    <w:rsid w:val="003235FA"/>
    <w:rsid w:val="0032374C"/>
    <w:rsid w:val="003238FC"/>
    <w:rsid w:val="00323CC9"/>
    <w:rsid w:val="00323E38"/>
    <w:rsid w:val="00324006"/>
    <w:rsid w:val="0032401F"/>
    <w:rsid w:val="0032418B"/>
    <w:rsid w:val="00324255"/>
    <w:rsid w:val="00324686"/>
    <w:rsid w:val="00324B77"/>
    <w:rsid w:val="00324C6C"/>
    <w:rsid w:val="00324CC3"/>
    <w:rsid w:val="00324E58"/>
    <w:rsid w:val="00324E8B"/>
    <w:rsid w:val="003250D5"/>
    <w:rsid w:val="003251F6"/>
    <w:rsid w:val="00325261"/>
    <w:rsid w:val="00325502"/>
    <w:rsid w:val="0032550C"/>
    <w:rsid w:val="00325682"/>
    <w:rsid w:val="00325763"/>
    <w:rsid w:val="00325894"/>
    <w:rsid w:val="00325ADA"/>
    <w:rsid w:val="00325ADD"/>
    <w:rsid w:val="00325CC4"/>
    <w:rsid w:val="00325DA5"/>
    <w:rsid w:val="00325F1B"/>
    <w:rsid w:val="0032609C"/>
    <w:rsid w:val="003261D5"/>
    <w:rsid w:val="00326405"/>
    <w:rsid w:val="00326496"/>
    <w:rsid w:val="0032679C"/>
    <w:rsid w:val="00326859"/>
    <w:rsid w:val="00326928"/>
    <w:rsid w:val="00326964"/>
    <w:rsid w:val="0032696B"/>
    <w:rsid w:val="003269F0"/>
    <w:rsid w:val="00326C49"/>
    <w:rsid w:val="00326D90"/>
    <w:rsid w:val="00326DEF"/>
    <w:rsid w:val="00326E35"/>
    <w:rsid w:val="00327120"/>
    <w:rsid w:val="00327177"/>
    <w:rsid w:val="003271AC"/>
    <w:rsid w:val="003271F2"/>
    <w:rsid w:val="00327246"/>
    <w:rsid w:val="0032729C"/>
    <w:rsid w:val="003274BB"/>
    <w:rsid w:val="003274E3"/>
    <w:rsid w:val="00327870"/>
    <w:rsid w:val="00327971"/>
    <w:rsid w:val="00327AE6"/>
    <w:rsid w:val="00327CE9"/>
    <w:rsid w:val="00327D80"/>
    <w:rsid w:val="00327F6A"/>
    <w:rsid w:val="00327FFA"/>
    <w:rsid w:val="00330022"/>
    <w:rsid w:val="00330227"/>
    <w:rsid w:val="00330465"/>
    <w:rsid w:val="003306FB"/>
    <w:rsid w:val="003308BC"/>
    <w:rsid w:val="0033090A"/>
    <w:rsid w:val="00330940"/>
    <w:rsid w:val="00330DD0"/>
    <w:rsid w:val="00330F7A"/>
    <w:rsid w:val="00331274"/>
    <w:rsid w:val="00331301"/>
    <w:rsid w:val="003316FD"/>
    <w:rsid w:val="00331A40"/>
    <w:rsid w:val="00331A74"/>
    <w:rsid w:val="00331AA7"/>
    <w:rsid w:val="00331BFC"/>
    <w:rsid w:val="00331D7B"/>
    <w:rsid w:val="00331DAA"/>
    <w:rsid w:val="00331DBB"/>
    <w:rsid w:val="003324FE"/>
    <w:rsid w:val="0033258C"/>
    <w:rsid w:val="0033262C"/>
    <w:rsid w:val="00332939"/>
    <w:rsid w:val="00332A36"/>
    <w:rsid w:val="00332B77"/>
    <w:rsid w:val="00332BF6"/>
    <w:rsid w:val="00332D2F"/>
    <w:rsid w:val="00332D55"/>
    <w:rsid w:val="00332E43"/>
    <w:rsid w:val="00333273"/>
    <w:rsid w:val="003333AA"/>
    <w:rsid w:val="003335AF"/>
    <w:rsid w:val="00333C8C"/>
    <w:rsid w:val="00333D31"/>
    <w:rsid w:val="00333F2E"/>
    <w:rsid w:val="003342B7"/>
    <w:rsid w:val="00334314"/>
    <w:rsid w:val="0033441F"/>
    <w:rsid w:val="003345A9"/>
    <w:rsid w:val="003346BE"/>
    <w:rsid w:val="003349F2"/>
    <w:rsid w:val="00334B5B"/>
    <w:rsid w:val="00334E1C"/>
    <w:rsid w:val="00334ED6"/>
    <w:rsid w:val="00334F46"/>
    <w:rsid w:val="003351D3"/>
    <w:rsid w:val="003355C0"/>
    <w:rsid w:val="003357B1"/>
    <w:rsid w:val="0033588C"/>
    <w:rsid w:val="0033593F"/>
    <w:rsid w:val="00335980"/>
    <w:rsid w:val="00335C7B"/>
    <w:rsid w:val="00335D80"/>
    <w:rsid w:val="00335E13"/>
    <w:rsid w:val="00336218"/>
    <w:rsid w:val="00336265"/>
    <w:rsid w:val="003363D4"/>
    <w:rsid w:val="0033658B"/>
    <w:rsid w:val="00336616"/>
    <w:rsid w:val="003368FD"/>
    <w:rsid w:val="00336915"/>
    <w:rsid w:val="0033699D"/>
    <w:rsid w:val="003369C6"/>
    <w:rsid w:val="00336B14"/>
    <w:rsid w:val="00336F91"/>
    <w:rsid w:val="003371DD"/>
    <w:rsid w:val="003372F9"/>
    <w:rsid w:val="003373C3"/>
    <w:rsid w:val="0033742D"/>
    <w:rsid w:val="0033745B"/>
    <w:rsid w:val="00337586"/>
    <w:rsid w:val="003376E9"/>
    <w:rsid w:val="003377B5"/>
    <w:rsid w:val="00337C7D"/>
    <w:rsid w:val="00337CF2"/>
    <w:rsid w:val="00337DFA"/>
    <w:rsid w:val="00337E2D"/>
    <w:rsid w:val="0034032B"/>
    <w:rsid w:val="0034034F"/>
    <w:rsid w:val="003405ED"/>
    <w:rsid w:val="00340642"/>
    <w:rsid w:val="003407E9"/>
    <w:rsid w:val="00340AC2"/>
    <w:rsid w:val="00340D56"/>
    <w:rsid w:val="003413AD"/>
    <w:rsid w:val="003413AF"/>
    <w:rsid w:val="0034172B"/>
    <w:rsid w:val="00341745"/>
    <w:rsid w:val="003419E0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A1"/>
    <w:rsid w:val="00343DD0"/>
    <w:rsid w:val="00343F67"/>
    <w:rsid w:val="00343FF2"/>
    <w:rsid w:val="00344018"/>
    <w:rsid w:val="0034431D"/>
    <w:rsid w:val="00344533"/>
    <w:rsid w:val="00344735"/>
    <w:rsid w:val="003447CA"/>
    <w:rsid w:val="003449FE"/>
    <w:rsid w:val="00344BFD"/>
    <w:rsid w:val="00344CC8"/>
    <w:rsid w:val="00344D2C"/>
    <w:rsid w:val="00344E34"/>
    <w:rsid w:val="00344F73"/>
    <w:rsid w:val="00345020"/>
    <w:rsid w:val="003452E9"/>
    <w:rsid w:val="003452F2"/>
    <w:rsid w:val="0034547E"/>
    <w:rsid w:val="00345709"/>
    <w:rsid w:val="003458DC"/>
    <w:rsid w:val="00345A4A"/>
    <w:rsid w:val="00345C4A"/>
    <w:rsid w:val="00345C91"/>
    <w:rsid w:val="00345CBA"/>
    <w:rsid w:val="00345D33"/>
    <w:rsid w:val="00345FD0"/>
    <w:rsid w:val="003460F2"/>
    <w:rsid w:val="00346308"/>
    <w:rsid w:val="00346317"/>
    <w:rsid w:val="0034634A"/>
    <w:rsid w:val="00346616"/>
    <w:rsid w:val="00346C30"/>
    <w:rsid w:val="00346E00"/>
    <w:rsid w:val="003471E8"/>
    <w:rsid w:val="003473A8"/>
    <w:rsid w:val="00347477"/>
    <w:rsid w:val="0034761E"/>
    <w:rsid w:val="0034769A"/>
    <w:rsid w:val="003477AD"/>
    <w:rsid w:val="00347B5A"/>
    <w:rsid w:val="00347D38"/>
    <w:rsid w:val="00347D4F"/>
    <w:rsid w:val="00347E66"/>
    <w:rsid w:val="00347EC9"/>
    <w:rsid w:val="00350783"/>
    <w:rsid w:val="0035078D"/>
    <w:rsid w:val="00350DDF"/>
    <w:rsid w:val="003511F7"/>
    <w:rsid w:val="0035149C"/>
    <w:rsid w:val="003514E2"/>
    <w:rsid w:val="00351534"/>
    <w:rsid w:val="0035153C"/>
    <w:rsid w:val="00351621"/>
    <w:rsid w:val="003516A5"/>
    <w:rsid w:val="00351711"/>
    <w:rsid w:val="0035173D"/>
    <w:rsid w:val="00351754"/>
    <w:rsid w:val="003517B5"/>
    <w:rsid w:val="00351822"/>
    <w:rsid w:val="00351874"/>
    <w:rsid w:val="00351928"/>
    <w:rsid w:val="00351AD7"/>
    <w:rsid w:val="00351BE8"/>
    <w:rsid w:val="00351C6D"/>
    <w:rsid w:val="003521FB"/>
    <w:rsid w:val="0035266D"/>
    <w:rsid w:val="0035270E"/>
    <w:rsid w:val="00352CF6"/>
    <w:rsid w:val="00352CFF"/>
    <w:rsid w:val="00352D9F"/>
    <w:rsid w:val="003532A0"/>
    <w:rsid w:val="003533FB"/>
    <w:rsid w:val="0035348C"/>
    <w:rsid w:val="003534CE"/>
    <w:rsid w:val="003535C4"/>
    <w:rsid w:val="00353789"/>
    <w:rsid w:val="003539F8"/>
    <w:rsid w:val="00353A15"/>
    <w:rsid w:val="00353A2F"/>
    <w:rsid w:val="00353B6F"/>
    <w:rsid w:val="00353F00"/>
    <w:rsid w:val="00354088"/>
    <w:rsid w:val="003541FB"/>
    <w:rsid w:val="00354307"/>
    <w:rsid w:val="00354462"/>
    <w:rsid w:val="003545A8"/>
    <w:rsid w:val="00354CC8"/>
    <w:rsid w:val="00354CD9"/>
    <w:rsid w:val="00354CED"/>
    <w:rsid w:val="00354D6D"/>
    <w:rsid w:val="00354E9F"/>
    <w:rsid w:val="00354F31"/>
    <w:rsid w:val="00355252"/>
    <w:rsid w:val="003552B8"/>
    <w:rsid w:val="00355404"/>
    <w:rsid w:val="0035549D"/>
    <w:rsid w:val="0035553B"/>
    <w:rsid w:val="00355603"/>
    <w:rsid w:val="00355787"/>
    <w:rsid w:val="0035585D"/>
    <w:rsid w:val="00355870"/>
    <w:rsid w:val="00355AFF"/>
    <w:rsid w:val="00355BD4"/>
    <w:rsid w:val="00355D1D"/>
    <w:rsid w:val="00355D76"/>
    <w:rsid w:val="00355E08"/>
    <w:rsid w:val="00355EC0"/>
    <w:rsid w:val="0035604B"/>
    <w:rsid w:val="003560D1"/>
    <w:rsid w:val="0035615A"/>
    <w:rsid w:val="0035631A"/>
    <w:rsid w:val="003563D9"/>
    <w:rsid w:val="00356586"/>
    <w:rsid w:val="00356823"/>
    <w:rsid w:val="003568B2"/>
    <w:rsid w:val="003569B5"/>
    <w:rsid w:val="00356A46"/>
    <w:rsid w:val="00356BEC"/>
    <w:rsid w:val="003570F3"/>
    <w:rsid w:val="003574C4"/>
    <w:rsid w:val="003575E7"/>
    <w:rsid w:val="00357670"/>
    <w:rsid w:val="0035779C"/>
    <w:rsid w:val="00357975"/>
    <w:rsid w:val="003579AA"/>
    <w:rsid w:val="00357A4F"/>
    <w:rsid w:val="00357B33"/>
    <w:rsid w:val="00357B3C"/>
    <w:rsid w:val="00357BCB"/>
    <w:rsid w:val="00357C07"/>
    <w:rsid w:val="00357C15"/>
    <w:rsid w:val="00357C62"/>
    <w:rsid w:val="00357E55"/>
    <w:rsid w:val="00357F31"/>
    <w:rsid w:val="00357F41"/>
    <w:rsid w:val="00360054"/>
    <w:rsid w:val="003600DF"/>
    <w:rsid w:val="00360674"/>
    <w:rsid w:val="0036071C"/>
    <w:rsid w:val="0036077E"/>
    <w:rsid w:val="0036088F"/>
    <w:rsid w:val="003608CF"/>
    <w:rsid w:val="00360958"/>
    <w:rsid w:val="00360C1D"/>
    <w:rsid w:val="00360F58"/>
    <w:rsid w:val="00361259"/>
    <w:rsid w:val="00361267"/>
    <w:rsid w:val="00361440"/>
    <w:rsid w:val="003615E7"/>
    <w:rsid w:val="00361974"/>
    <w:rsid w:val="00361980"/>
    <w:rsid w:val="00361B92"/>
    <w:rsid w:val="00361F3B"/>
    <w:rsid w:val="00362463"/>
    <w:rsid w:val="0036255A"/>
    <w:rsid w:val="003625CB"/>
    <w:rsid w:val="003626EA"/>
    <w:rsid w:val="00362892"/>
    <w:rsid w:val="003628D2"/>
    <w:rsid w:val="00362CFC"/>
    <w:rsid w:val="00362E8E"/>
    <w:rsid w:val="00363080"/>
    <w:rsid w:val="00363162"/>
    <w:rsid w:val="003632F5"/>
    <w:rsid w:val="00363348"/>
    <w:rsid w:val="00363367"/>
    <w:rsid w:val="0036339C"/>
    <w:rsid w:val="003634DF"/>
    <w:rsid w:val="00363693"/>
    <w:rsid w:val="003637EE"/>
    <w:rsid w:val="003639F0"/>
    <w:rsid w:val="00363CCA"/>
    <w:rsid w:val="00363F44"/>
    <w:rsid w:val="003640F4"/>
    <w:rsid w:val="00364123"/>
    <w:rsid w:val="0036422D"/>
    <w:rsid w:val="0036438C"/>
    <w:rsid w:val="00364513"/>
    <w:rsid w:val="0036452A"/>
    <w:rsid w:val="00364805"/>
    <w:rsid w:val="0036484E"/>
    <w:rsid w:val="00364C4C"/>
    <w:rsid w:val="00364CD0"/>
    <w:rsid w:val="00364ED8"/>
    <w:rsid w:val="00365231"/>
    <w:rsid w:val="003655AC"/>
    <w:rsid w:val="003655C0"/>
    <w:rsid w:val="00365C70"/>
    <w:rsid w:val="00365EEE"/>
    <w:rsid w:val="00365F2D"/>
    <w:rsid w:val="00365FC5"/>
    <w:rsid w:val="003660B8"/>
    <w:rsid w:val="00366186"/>
    <w:rsid w:val="003664F2"/>
    <w:rsid w:val="00366ABF"/>
    <w:rsid w:val="00366B37"/>
    <w:rsid w:val="00366CFE"/>
    <w:rsid w:val="00366E5F"/>
    <w:rsid w:val="00366F0C"/>
    <w:rsid w:val="003679F1"/>
    <w:rsid w:val="003679FD"/>
    <w:rsid w:val="00367BDA"/>
    <w:rsid w:val="00367D11"/>
    <w:rsid w:val="00367E27"/>
    <w:rsid w:val="00367E6E"/>
    <w:rsid w:val="00367EBC"/>
    <w:rsid w:val="00370007"/>
    <w:rsid w:val="0037020F"/>
    <w:rsid w:val="00370341"/>
    <w:rsid w:val="003703EC"/>
    <w:rsid w:val="0037049D"/>
    <w:rsid w:val="003705BF"/>
    <w:rsid w:val="00370641"/>
    <w:rsid w:val="00370664"/>
    <w:rsid w:val="00370742"/>
    <w:rsid w:val="0037087C"/>
    <w:rsid w:val="00370DE1"/>
    <w:rsid w:val="00370DEA"/>
    <w:rsid w:val="00370E95"/>
    <w:rsid w:val="0037108B"/>
    <w:rsid w:val="003711FC"/>
    <w:rsid w:val="0037124D"/>
    <w:rsid w:val="003712A9"/>
    <w:rsid w:val="003714B6"/>
    <w:rsid w:val="00371585"/>
    <w:rsid w:val="003715A0"/>
    <w:rsid w:val="0037173F"/>
    <w:rsid w:val="003717F6"/>
    <w:rsid w:val="00371890"/>
    <w:rsid w:val="00371904"/>
    <w:rsid w:val="0037198E"/>
    <w:rsid w:val="00371AEA"/>
    <w:rsid w:val="00371BD9"/>
    <w:rsid w:val="003720E6"/>
    <w:rsid w:val="003720EF"/>
    <w:rsid w:val="003721E4"/>
    <w:rsid w:val="00372276"/>
    <w:rsid w:val="00372278"/>
    <w:rsid w:val="003722B9"/>
    <w:rsid w:val="003722FF"/>
    <w:rsid w:val="0037238A"/>
    <w:rsid w:val="00372626"/>
    <w:rsid w:val="003726BE"/>
    <w:rsid w:val="00372733"/>
    <w:rsid w:val="003727E6"/>
    <w:rsid w:val="003727F8"/>
    <w:rsid w:val="00372A94"/>
    <w:rsid w:val="00372C02"/>
    <w:rsid w:val="00372EE0"/>
    <w:rsid w:val="00372FAB"/>
    <w:rsid w:val="0037316E"/>
    <w:rsid w:val="0037338A"/>
    <w:rsid w:val="00373893"/>
    <w:rsid w:val="0037389C"/>
    <w:rsid w:val="00373A20"/>
    <w:rsid w:val="00373A47"/>
    <w:rsid w:val="00373B1B"/>
    <w:rsid w:val="00373CDE"/>
    <w:rsid w:val="00373DCC"/>
    <w:rsid w:val="00373DD8"/>
    <w:rsid w:val="00373DF0"/>
    <w:rsid w:val="003741B4"/>
    <w:rsid w:val="0037458E"/>
    <w:rsid w:val="003745A1"/>
    <w:rsid w:val="003745E9"/>
    <w:rsid w:val="0037466F"/>
    <w:rsid w:val="00374A94"/>
    <w:rsid w:val="00374A96"/>
    <w:rsid w:val="00374AFA"/>
    <w:rsid w:val="00374B7C"/>
    <w:rsid w:val="00374CFD"/>
    <w:rsid w:val="00374DB0"/>
    <w:rsid w:val="00375300"/>
    <w:rsid w:val="00375334"/>
    <w:rsid w:val="0037567A"/>
    <w:rsid w:val="003756F7"/>
    <w:rsid w:val="003759A1"/>
    <w:rsid w:val="00375C14"/>
    <w:rsid w:val="00375D0D"/>
    <w:rsid w:val="00375D66"/>
    <w:rsid w:val="00375D6C"/>
    <w:rsid w:val="00375F5C"/>
    <w:rsid w:val="00376245"/>
    <w:rsid w:val="00376302"/>
    <w:rsid w:val="00376361"/>
    <w:rsid w:val="00376478"/>
    <w:rsid w:val="003766F4"/>
    <w:rsid w:val="0037676B"/>
    <w:rsid w:val="003767A6"/>
    <w:rsid w:val="00376805"/>
    <w:rsid w:val="0037694E"/>
    <w:rsid w:val="00376A33"/>
    <w:rsid w:val="00376D42"/>
    <w:rsid w:val="00376D49"/>
    <w:rsid w:val="00376F88"/>
    <w:rsid w:val="00377080"/>
    <w:rsid w:val="0037709E"/>
    <w:rsid w:val="00377290"/>
    <w:rsid w:val="00377356"/>
    <w:rsid w:val="003775A7"/>
    <w:rsid w:val="0037760B"/>
    <w:rsid w:val="0037782E"/>
    <w:rsid w:val="00377A8B"/>
    <w:rsid w:val="00377C72"/>
    <w:rsid w:val="00377CA8"/>
    <w:rsid w:val="00377D1D"/>
    <w:rsid w:val="00377EA1"/>
    <w:rsid w:val="00380078"/>
    <w:rsid w:val="003802F9"/>
    <w:rsid w:val="0038030A"/>
    <w:rsid w:val="00380335"/>
    <w:rsid w:val="003803DC"/>
    <w:rsid w:val="00380406"/>
    <w:rsid w:val="003805ED"/>
    <w:rsid w:val="00380756"/>
    <w:rsid w:val="00380A0E"/>
    <w:rsid w:val="00380A1B"/>
    <w:rsid w:val="00380B1E"/>
    <w:rsid w:val="00380B25"/>
    <w:rsid w:val="00380B83"/>
    <w:rsid w:val="00380D23"/>
    <w:rsid w:val="00380DF6"/>
    <w:rsid w:val="00380EF3"/>
    <w:rsid w:val="00381154"/>
    <w:rsid w:val="00381163"/>
    <w:rsid w:val="00381226"/>
    <w:rsid w:val="00381264"/>
    <w:rsid w:val="003812E8"/>
    <w:rsid w:val="00381513"/>
    <w:rsid w:val="0038156F"/>
    <w:rsid w:val="00381ABB"/>
    <w:rsid w:val="00381CC0"/>
    <w:rsid w:val="00381E2E"/>
    <w:rsid w:val="00381FA1"/>
    <w:rsid w:val="00382141"/>
    <w:rsid w:val="003821BA"/>
    <w:rsid w:val="003821FA"/>
    <w:rsid w:val="0038239F"/>
    <w:rsid w:val="003825B9"/>
    <w:rsid w:val="003825C5"/>
    <w:rsid w:val="00382794"/>
    <w:rsid w:val="0038284D"/>
    <w:rsid w:val="0038285C"/>
    <w:rsid w:val="00382952"/>
    <w:rsid w:val="00382A29"/>
    <w:rsid w:val="00382A2D"/>
    <w:rsid w:val="00382F2C"/>
    <w:rsid w:val="00382F4C"/>
    <w:rsid w:val="00383036"/>
    <w:rsid w:val="00383061"/>
    <w:rsid w:val="00383174"/>
    <w:rsid w:val="00383210"/>
    <w:rsid w:val="003834A6"/>
    <w:rsid w:val="00383835"/>
    <w:rsid w:val="00383869"/>
    <w:rsid w:val="00383D65"/>
    <w:rsid w:val="00383D7D"/>
    <w:rsid w:val="00383DD7"/>
    <w:rsid w:val="00383E06"/>
    <w:rsid w:val="00383E7C"/>
    <w:rsid w:val="00383E9C"/>
    <w:rsid w:val="00384057"/>
    <w:rsid w:val="00384328"/>
    <w:rsid w:val="00384411"/>
    <w:rsid w:val="003844F1"/>
    <w:rsid w:val="00384851"/>
    <w:rsid w:val="003849C2"/>
    <w:rsid w:val="00384A5F"/>
    <w:rsid w:val="00384CAC"/>
    <w:rsid w:val="00385477"/>
    <w:rsid w:val="0038576B"/>
    <w:rsid w:val="00385967"/>
    <w:rsid w:val="003859D4"/>
    <w:rsid w:val="00385AE1"/>
    <w:rsid w:val="00385D48"/>
    <w:rsid w:val="00385E3D"/>
    <w:rsid w:val="003860AE"/>
    <w:rsid w:val="0038613B"/>
    <w:rsid w:val="00386415"/>
    <w:rsid w:val="00386831"/>
    <w:rsid w:val="0038693D"/>
    <w:rsid w:val="003869F1"/>
    <w:rsid w:val="00386A05"/>
    <w:rsid w:val="00386B05"/>
    <w:rsid w:val="00386B4D"/>
    <w:rsid w:val="00386B94"/>
    <w:rsid w:val="00386C5F"/>
    <w:rsid w:val="00386D37"/>
    <w:rsid w:val="00386EC7"/>
    <w:rsid w:val="00386F9A"/>
    <w:rsid w:val="00386FA1"/>
    <w:rsid w:val="003870AD"/>
    <w:rsid w:val="0038737D"/>
    <w:rsid w:val="00387484"/>
    <w:rsid w:val="00387574"/>
    <w:rsid w:val="003876B7"/>
    <w:rsid w:val="00387848"/>
    <w:rsid w:val="00387B04"/>
    <w:rsid w:val="00387BD2"/>
    <w:rsid w:val="00387C18"/>
    <w:rsid w:val="00387C9D"/>
    <w:rsid w:val="00387C9F"/>
    <w:rsid w:val="00387CA6"/>
    <w:rsid w:val="00387D31"/>
    <w:rsid w:val="00387D67"/>
    <w:rsid w:val="00387E3D"/>
    <w:rsid w:val="00390035"/>
    <w:rsid w:val="003900F6"/>
    <w:rsid w:val="003901D0"/>
    <w:rsid w:val="003902C4"/>
    <w:rsid w:val="00390613"/>
    <w:rsid w:val="003906D8"/>
    <w:rsid w:val="003909DC"/>
    <w:rsid w:val="00390A92"/>
    <w:rsid w:val="00390BFB"/>
    <w:rsid w:val="00390CAD"/>
    <w:rsid w:val="00390CB0"/>
    <w:rsid w:val="00390D05"/>
    <w:rsid w:val="00390FC0"/>
    <w:rsid w:val="0039114B"/>
    <w:rsid w:val="003911B0"/>
    <w:rsid w:val="003912B7"/>
    <w:rsid w:val="00391580"/>
    <w:rsid w:val="003916E9"/>
    <w:rsid w:val="0039178C"/>
    <w:rsid w:val="00391B40"/>
    <w:rsid w:val="00391D76"/>
    <w:rsid w:val="00391F3D"/>
    <w:rsid w:val="00391F85"/>
    <w:rsid w:val="00391FA3"/>
    <w:rsid w:val="00391FB7"/>
    <w:rsid w:val="00392038"/>
    <w:rsid w:val="003921F5"/>
    <w:rsid w:val="00392355"/>
    <w:rsid w:val="00392381"/>
    <w:rsid w:val="00392B4D"/>
    <w:rsid w:val="00392B8B"/>
    <w:rsid w:val="00392F8B"/>
    <w:rsid w:val="0039323E"/>
    <w:rsid w:val="003933A2"/>
    <w:rsid w:val="00393489"/>
    <w:rsid w:val="003935BE"/>
    <w:rsid w:val="00393736"/>
    <w:rsid w:val="00393740"/>
    <w:rsid w:val="003939C4"/>
    <w:rsid w:val="00393D46"/>
    <w:rsid w:val="003940C4"/>
    <w:rsid w:val="0039410C"/>
    <w:rsid w:val="0039427E"/>
    <w:rsid w:val="003946A3"/>
    <w:rsid w:val="00394757"/>
    <w:rsid w:val="003947FD"/>
    <w:rsid w:val="00394BBB"/>
    <w:rsid w:val="00394C32"/>
    <w:rsid w:val="00394E8D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B6F"/>
    <w:rsid w:val="00395C6D"/>
    <w:rsid w:val="00395D8D"/>
    <w:rsid w:val="00395D96"/>
    <w:rsid w:val="00395E1C"/>
    <w:rsid w:val="00395F19"/>
    <w:rsid w:val="00395FC8"/>
    <w:rsid w:val="00395FD1"/>
    <w:rsid w:val="0039609B"/>
    <w:rsid w:val="003962E4"/>
    <w:rsid w:val="00396302"/>
    <w:rsid w:val="0039638B"/>
    <w:rsid w:val="003965D2"/>
    <w:rsid w:val="003966FB"/>
    <w:rsid w:val="00396968"/>
    <w:rsid w:val="00396B4E"/>
    <w:rsid w:val="00396B77"/>
    <w:rsid w:val="00396B79"/>
    <w:rsid w:val="00396E1C"/>
    <w:rsid w:val="00396E97"/>
    <w:rsid w:val="003974D1"/>
    <w:rsid w:val="003977A9"/>
    <w:rsid w:val="00397B54"/>
    <w:rsid w:val="00397B61"/>
    <w:rsid w:val="00397BB9"/>
    <w:rsid w:val="00397D56"/>
    <w:rsid w:val="00397D8F"/>
    <w:rsid w:val="00397F91"/>
    <w:rsid w:val="003A0067"/>
    <w:rsid w:val="003A0184"/>
    <w:rsid w:val="003A024D"/>
    <w:rsid w:val="003A04D5"/>
    <w:rsid w:val="003A0931"/>
    <w:rsid w:val="003A0A5C"/>
    <w:rsid w:val="003A0C7D"/>
    <w:rsid w:val="003A0C8E"/>
    <w:rsid w:val="003A0D26"/>
    <w:rsid w:val="003A131C"/>
    <w:rsid w:val="003A1564"/>
    <w:rsid w:val="003A17BF"/>
    <w:rsid w:val="003A18CF"/>
    <w:rsid w:val="003A1AF2"/>
    <w:rsid w:val="003A1CFC"/>
    <w:rsid w:val="003A1E61"/>
    <w:rsid w:val="003A1EF3"/>
    <w:rsid w:val="003A1EFF"/>
    <w:rsid w:val="003A1F00"/>
    <w:rsid w:val="003A2141"/>
    <w:rsid w:val="003A2398"/>
    <w:rsid w:val="003A23A3"/>
    <w:rsid w:val="003A277C"/>
    <w:rsid w:val="003A299D"/>
    <w:rsid w:val="003A2B6B"/>
    <w:rsid w:val="003A2BC8"/>
    <w:rsid w:val="003A2D1B"/>
    <w:rsid w:val="003A2F91"/>
    <w:rsid w:val="003A3154"/>
    <w:rsid w:val="003A34B5"/>
    <w:rsid w:val="003A39ED"/>
    <w:rsid w:val="003A3B59"/>
    <w:rsid w:val="003A3C9A"/>
    <w:rsid w:val="003A3CD9"/>
    <w:rsid w:val="003A3DE9"/>
    <w:rsid w:val="003A3E24"/>
    <w:rsid w:val="003A3F23"/>
    <w:rsid w:val="003A3F91"/>
    <w:rsid w:val="003A40FA"/>
    <w:rsid w:val="003A4298"/>
    <w:rsid w:val="003A42A5"/>
    <w:rsid w:val="003A442E"/>
    <w:rsid w:val="003A46A1"/>
    <w:rsid w:val="003A46C1"/>
    <w:rsid w:val="003A4D5D"/>
    <w:rsid w:val="003A4FD8"/>
    <w:rsid w:val="003A4FEE"/>
    <w:rsid w:val="003A504A"/>
    <w:rsid w:val="003A51AC"/>
    <w:rsid w:val="003A529B"/>
    <w:rsid w:val="003A536D"/>
    <w:rsid w:val="003A57D5"/>
    <w:rsid w:val="003A57EA"/>
    <w:rsid w:val="003A58DE"/>
    <w:rsid w:val="003A5992"/>
    <w:rsid w:val="003A5A45"/>
    <w:rsid w:val="003A5A97"/>
    <w:rsid w:val="003A5CC7"/>
    <w:rsid w:val="003A5EC9"/>
    <w:rsid w:val="003A5FD1"/>
    <w:rsid w:val="003A60F6"/>
    <w:rsid w:val="003A6157"/>
    <w:rsid w:val="003A6367"/>
    <w:rsid w:val="003A6455"/>
    <w:rsid w:val="003A6854"/>
    <w:rsid w:val="003A68EC"/>
    <w:rsid w:val="003A6955"/>
    <w:rsid w:val="003A6A92"/>
    <w:rsid w:val="003A6BF8"/>
    <w:rsid w:val="003A6D57"/>
    <w:rsid w:val="003A6E49"/>
    <w:rsid w:val="003A6F0C"/>
    <w:rsid w:val="003A7034"/>
    <w:rsid w:val="003A722E"/>
    <w:rsid w:val="003A72F8"/>
    <w:rsid w:val="003A73C4"/>
    <w:rsid w:val="003A76C1"/>
    <w:rsid w:val="003A77DE"/>
    <w:rsid w:val="003A78EB"/>
    <w:rsid w:val="003A7B69"/>
    <w:rsid w:val="003A7BE9"/>
    <w:rsid w:val="003A7E0B"/>
    <w:rsid w:val="003A7F8F"/>
    <w:rsid w:val="003A7FA7"/>
    <w:rsid w:val="003B0026"/>
    <w:rsid w:val="003B01BC"/>
    <w:rsid w:val="003B01CD"/>
    <w:rsid w:val="003B0246"/>
    <w:rsid w:val="003B048E"/>
    <w:rsid w:val="003B05ED"/>
    <w:rsid w:val="003B0644"/>
    <w:rsid w:val="003B07E1"/>
    <w:rsid w:val="003B0875"/>
    <w:rsid w:val="003B09E5"/>
    <w:rsid w:val="003B0A55"/>
    <w:rsid w:val="003B0A65"/>
    <w:rsid w:val="003B0C68"/>
    <w:rsid w:val="003B0E3C"/>
    <w:rsid w:val="003B102F"/>
    <w:rsid w:val="003B107C"/>
    <w:rsid w:val="003B12B8"/>
    <w:rsid w:val="003B1395"/>
    <w:rsid w:val="003B1495"/>
    <w:rsid w:val="003B14DE"/>
    <w:rsid w:val="003B15CF"/>
    <w:rsid w:val="003B1805"/>
    <w:rsid w:val="003B1ADE"/>
    <w:rsid w:val="003B1B85"/>
    <w:rsid w:val="003B1CE1"/>
    <w:rsid w:val="003B1F83"/>
    <w:rsid w:val="003B2059"/>
    <w:rsid w:val="003B21E1"/>
    <w:rsid w:val="003B225D"/>
    <w:rsid w:val="003B22FF"/>
    <w:rsid w:val="003B2342"/>
    <w:rsid w:val="003B2530"/>
    <w:rsid w:val="003B2981"/>
    <w:rsid w:val="003B2A2C"/>
    <w:rsid w:val="003B2A86"/>
    <w:rsid w:val="003B2AD4"/>
    <w:rsid w:val="003B2AED"/>
    <w:rsid w:val="003B2B1B"/>
    <w:rsid w:val="003B2BE5"/>
    <w:rsid w:val="003B2CE7"/>
    <w:rsid w:val="003B2D54"/>
    <w:rsid w:val="003B31A7"/>
    <w:rsid w:val="003B3397"/>
    <w:rsid w:val="003B34AD"/>
    <w:rsid w:val="003B3860"/>
    <w:rsid w:val="003B3B33"/>
    <w:rsid w:val="003B3B77"/>
    <w:rsid w:val="003B3D8F"/>
    <w:rsid w:val="003B3DE9"/>
    <w:rsid w:val="003B4086"/>
    <w:rsid w:val="003B4125"/>
    <w:rsid w:val="003B4161"/>
    <w:rsid w:val="003B450E"/>
    <w:rsid w:val="003B465F"/>
    <w:rsid w:val="003B466F"/>
    <w:rsid w:val="003B4736"/>
    <w:rsid w:val="003B4786"/>
    <w:rsid w:val="003B49FF"/>
    <w:rsid w:val="003B4A8C"/>
    <w:rsid w:val="003B4ADF"/>
    <w:rsid w:val="003B4CB7"/>
    <w:rsid w:val="003B4D02"/>
    <w:rsid w:val="003B4D37"/>
    <w:rsid w:val="003B4E8C"/>
    <w:rsid w:val="003B4ED9"/>
    <w:rsid w:val="003B507C"/>
    <w:rsid w:val="003B515F"/>
    <w:rsid w:val="003B5307"/>
    <w:rsid w:val="003B5588"/>
    <w:rsid w:val="003B558C"/>
    <w:rsid w:val="003B572F"/>
    <w:rsid w:val="003B57D7"/>
    <w:rsid w:val="003B58CF"/>
    <w:rsid w:val="003B59E8"/>
    <w:rsid w:val="003B5A24"/>
    <w:rsid w:val="003B5BAC"/>
    <w:rsid w:val="003B5DF8"/>
    <w:rsid w:val="003B5F50"/>
    <w:rsid w:val="003B601A"/>
    <w:rsid w:val="003B609D"/>
    <w:rsid w:val="003B610E"/>
    <w:rsid w:val="003B61FC"/>
    <w:rsid w:val="003B62C4"/>
    <w:rsid w:val="003B66E9"/>
    <w:rsid w:val="003B6B08"/>
    <w:rsid w:val="003B6D1F"/>
    <w:rsid w:val="003B6D2E"/>
    <w:rsid w:val="003B6D63"/>
    <w:rsid w:val="003B6E78"/>
    <w:rsid w:val="003B6FCC"/>
    <w:rsid w:val="003B728F"/>
    <w:rsid w:val="003B735C"/>
    <w:rsid w:val="003B7514"/>
    <w:rsid w:val="003B783E"/>
    <w:rsid w:val="003B79EF"/>
    <w:rsid w:val="003B7B67"/>
    <w:rsid w:val="003B7C12"/>
    <w:rsid w:val="003B7E23"/>
    <w:rsid w:val="003C001C"/>
    <w:rsid w:val="003C017D"/>
    <w:rsid w:val="003C01C4"/>
    <w:rsid w:val="003C02CE"/>
    <w:rsid w:val="003C037C"/>
    <w:rsid w:val="003C043E"/>
    <w:rsid w:val="003C0662"/>
    <w:rsid w:val="003C08DC"/>
    <w:rsid w:val="003C0C5C"/>
    <w:rsid w:val="003C0E17"/>
    <w:rsid w:val="003C0EF5"/>
    <w:rsid w:val="003C0F6C"/>
    <w:rsid w:val="003C0FDF"/>
    <w:rsid w:val="003C1061"/>
    <w:rsid w:val="003C10DE"/>
    <w:rsid w:val="003C12C9"/>
    <w:rsid w:val="003C12F2"/>
    <w:rsid w:val="003C1588"/>
    <w:rsid w:val="003C15ED"/>
    <w:rsid w:val="003C1BC9"/>
    <w:rsid w:val="003C1D04"/>
    <w:rsid w:val="003C1E73"/>
    <w:rsid w:val="003C21F5"/>
    <w:rsid w:val="003C22C4"/>
    <w:rsid w:val="003C2300"/>
    <w:rsid w:val="003C23D7"/>
    <w:rsid w:val="003C27BB"/>
    <w:rsid w:val="003C294E"/>
    <w:rsid w:val="003C2C34"/>
    <w:rsid w:val="003C2C66"/>
    <w:rsid w:val="003C2D2E"/>
    <w:rsid w:val="003C2F6E"/>
    <w:rsid w:val="003C3082"/>
    <w:rsid w:val="003C30D8"/>
    <w:rsid w:val="003C334C"/>
    <w:rsid w:val="003C3644"/>
    <w:rsid w:val="003C3759"/>
    <w:rsid w:val="003C380E"/>
    <w:rsid w:val="003C395F"/>
    <w:rsid w:val="003C3A1E"/>
    <w:rsid w:val="003C3A28"/>
    <w:rsid w:val="003C3A48"/>
    <w:rsid w:val="003C3B54"/>
    <w:rsid w:val="003C3DBF"/>
    <w:rsid w:val="003C3E88"/>
    <w:rsid w:val="003C3EFF"/>
    <w:rsid w:val="003C3FE8"/>
    <w:rsid w:val="003C4076"/>
    <w:rsid w:val="003C4093"/>
    <w:rsid w:val="003C40A6"/>
    <w:rsid w:val="003C412C"/>
    <w:rsid w:val="003C413D"/>
    <w:rsid w:val="003C4180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06"/>
    <w:rsid w:val="003C50B0"/>
    <w:rsid w:val="003C5296"/>
    <w:rsid w:val="003C5377"/>
    <w:rsid w:val="003C55B4"/>
    <w:rsid w:val="003C5689"/>
    <w:rsid w:val="003C5A3F"/>
    <w:rsid w:val="003C5AB0"/>
    <w:rsid w:val="003C5C38"/>
    <w:rsid w:val="003C6034"/>
    <w:rsid w:val="003C60D1"/>
    <w:rsid w:val="003C6300"/>
    <w:rsid w:val="003C641C"/>
    <w:rsid w:val="003C6513"/>
    <w:rsid w:val="003C6696"/>
    <w:rsid w:val="003C689E"/>
    <w:rsid w:val="003C6961"/>
    <w:rsid w:val="003C6A50"/>
    <w:rsid w:val="003C6AEB"/>
    <w:rsid w:val="003C6B33"/>
    <w:rsid w:val="003C6BC0"/>
    <w:rsid w:val="003C6C01"/>
    <w:rsid w:val="003C6E1C"/>
    <w:rsid w:val="003C6E9E"/>
    <w:rsid w:val="003C6F30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0C"/>
    <w:rsid w:val="003D139B"/>
    <w:rsid w:val="003D13D5"/>
    <w:rsid w:val="003D193E"/>
    <w:rsid w:val="003D19AB"/>
    <w:rsid w:val="003D1B94"/>
    <w:rsid w:val="003D1C13"/>
    <w:rsid w:val="003D1FA7"/>
    <w:rsid w:val="003D20CF"/>
    <w:rsid w:val="003D2369"/>
    <w:rsid w:val="003D247B"/>
    <w:rsid w:val="003D2561"/>
    <w:rsid w:val="003D2634"/>
    <w:rsid w:val="003D263B"/>
    <w:rsid w:val="003D292D"/>
    <w:rsid w:val="003D2A81"/>
    <w:rsid w:val="003D3150"/>
    <w:rsid w:val="003D3251"/>
    <w:rsid w:val="003D325C"/>
    <w:rsid w:val="003D32D2"/>
    <w:rsid w:val="003D3381"/>
    <w:rsid w:val="003D33A9"/>
    <w:rsid w:val="003D33EE"/>
    <w:rsid w:val="003D393B"/>
    <w:rsid w:val="003D3CD6"/>
    <w:rsid w:val="003D3D19"/>
    <w:rsid w:val="003D440B"/>
    <w:rsid w:val="003D45D5"/>
    <w:rsid w:val="003D4659"/>
    <w:rsid w:val="003D4879"/>
    <w:rsid w:val="003D4882"/>
    <w:rsid w:val="003D4A18"/>
    <w:rsid w:val="003D4B76"/>
    <w:rsid w:val="003D4CC7"/>
    <w:rsid w:val="003D55C3"/>
    <w:rsid w:val="003D5690"/>
    <w:rsid w:val="003D5740"/>
    <w:rsid w:val="003D5913"/>
    <w:rsid w:val="003D59B0"/>
    <w:rsid w:val="003D5A2D"/>
    <w:rsid w:val="003D5B00"/>
    <w:rsid w:val="003D5D44"/>
    <w:rsid w:val="003D5E3B"/>
    <w:rsid w:val="003D5F79"/>
    <w:rsid w:val="003D61F9"/>
    <w:rsid w:val="003D6504"/>
    <w:rsid w:val="003D6630"/>
    <w:rsid w:val="003D6796"/>
    <w:rsid w:val="003D692E"/>
    <w:rsid w:val="003D6A17"/>
    <w:rsid w:val="003D6A57"/>
    <w:rsid w:val="003D6CDC"/>
    <w:rsid w:val="003D70DD"/>
    <w:rsid w:val="003D73B1"/>
    <w:rsid w:val="003D74F8"/>
    <w:rsid w:val="003D7564"/>
    <w:rsid w:val="003D7596"/>
    <w:rsid w:val="003D76EC"/>
    <w:rsid w:val="003D77EA"/>
    <w:rsid w:val="003D7813"/>
    <w:rsid w:val="003D782F"/>
    <w:rsid w:val="003D7865"/>
    <w:rsid w:val="003D7B22"/>
    <w:rsid w:val="003D7B52"/>
    <w:rsid w:val="003D7BAF"/>
    <w:rsid w:val="003D7C39"/>
    <w:rsid w:val="003D7D4A"/>
    <w:rsid w:val="003D7F43"/>
    <w:rsid w:val="003E008C"/>
    <w:rsid w:val="003E0505"/>
    <w:rsid w:val="003E0630"/>
    <w:rsid w:val="003E0706"/>
    <w:rsid w:val="003E07DF"/>
    <w:rsid w:val="003E082C"/>
    <w:rsid w:val="003E0876"/>
    <w:rsid w:val="003E0A8A"/>
    <w:rsid w:val="003E0B8C"/>
    <w:rsid w:val="003E0C0F"/>
    <w:rsid w:val="003E1310"/>
    <w:rsid w:val="003E14C0"/>
    <w:rsid w:val="003E15AA"/>
    <w:rsid w:val="003E171F"/>
    <w:rsid w:val="003E181A"/>
    <w:rsid w:val="003E1949"/>
    <w:rsid w:val="003E1A75"/>
    <w:rsid w:val="003E1AF6"/>
    <w:rsid w:val="003E1C2F"/>
    <w:rsid w:val="003E1C96"/>
    <w:rsid w:val="003E1E8E"/>
    <w:rsid w:val="003E1EA4"/>
    <w:rsid w:val="003E1EE4"/>
    <w:rsid w:val="003E1EE6"/>
    <w:rsid w:val="003E1F7B"/>
    <w:rsid w:val="003E2000"/>
    <w:rsid w:val="003E21A0"/>
    <w:rsid w:val="003E2202"/>
    <w:rsid w:val="003E2473"/>
    <w:rsid w:val="003E24FE"/>
    <w:rsid w:val="003E28CD"/>
    <w:rsid w:val="003E28CE"/>
    <w:rsid w:val="003E2931"/>
    <w:rsid w:val="003E2A2F"/>
    <w:rsid w:val="003E2B46"/>
    <w:rsid w:val="003E3085"/>
    <w:rsid w:val="003E30B4"/>
    <w:rsid w:val="003E3186"/>
    <w:rsid w:val="003E3501"/>
    <w:rsid w:val="003E357C"/>
    <w:rsid w:val="003E3851"/>
    <w:rsid w:val="003E3A08"/>
    <w:rsid w:val="003E3B48"/>
    <w:rsid w:val="003E3D46"/>
    <w:rsid w:val="003E40B0"/>
    <w:rsid w:val="003E417F"/>
    <w:rsid w:val="003E422C"/>
    <w:rsid w:val="003E433A"/>
    <w:rsid w:val="003E435E"/>
    <w:rsid w:val="003E44AA"/>
    <w:rsid w:val="003E44AE"/>
    <w:rsid w:val="003E49A4"/>
    <w:rsid w:val="003E4C39"/>
    <w:rsid w:val="003E4E02"/>
    <w:rsid w:val="003E4E2A"/>
    <w:rsid w:val="003E5033"/>
    <w:rsid w:val="003E503F"/>
    <w:rsid w:val="003E50C2"/>
    <w:rsid w:val="003E50F2"/>
    <w:rsid w:val="003E525B"/>
    <w:rsid w:val="003E5336"/>
    <w:rsid w:val="003E5429"/>
    <w:rsid w:val="003E5597"/>
    <w:rsid w:val="003E5855"/>
    <w:rsid w:val="003E5BF9"/>
    <w:rsid w:val="003E5D00"/>
    <w:rsid w:val="003E5D74"/>
    <w:rsid w:val="003E5E2F"/>
    <w:rsid w:val="003E5E55"/>
    <w:rsid w:val="003E5EA5"/>
    <w:rsid w:val="003E60BA"/>
    <w:rsid w:val="003E61D4"/>
    <w:rsid w:val="003E679A"/>
    <w:rsid w:val="003E68E4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671"/>
    <w:rsid w:val="003E7AD5"/>
    <w:rsid w:val="003E7BA2"/>
    <w:rsid w:val="003E7BC1"/>
    <w:rsid w:val="003E7E70"/>
    <w:rsid w:val="003E7F58"/>
    <w:rsid w:val="003F02AF"/>
    <w:rsid w:val="003F0525"/>
    <w:rsid w:val="003F0685"/>
    <w:rsid w:val="003F07A1"/>
    <w:rsid w:val="003F0852"/>
    <w:rsid w:val="003F08E6"/>
    <w:rsid w:val="003F0B40"/>
    <w:rsid w:val="003F0C11"/>
    <w:rsid w:val="003F0E8E"/>
    <w:rsid w:val="003F133A"/>
    <w:rsid w:val="003F1572"/>
    <w:rsid w:val="003F15B9"/>
    <w:rsid w:val="003F15C2"/>
    <w:rsid w:val="003F1704"/>
    <w:rsid w:val="003F18CA"/>
    <w:rsid w:val="003F19AA"/>
    <w:rsid w:val="003F1C8C"/>
    <w:rsid w:val="003F1C99"/>
    <w:rsid w:val="003F1CA8"/>
    <w:rsid w:val="003F1D17"/>
    <w:rsid w:val="003F1DCE"/>
    <w:rsid w:val="003F1F20"/>
    <w:rsid w:val="003F1FAD"/>
    <w:rsid w:val="003F210B"/>
    <w:rsid w:val="003F2371"/>
    <w:rsid w:val="003F24C7"/>
    <w:rsid w:val="003F273E"/>
    <w:rsid w:val="003F27F9"/>
    <w:rsid w:val="003F288C"/>
    <w:rsid w:val="003F2C4B"/>
    <w:rsid w:val="003F2D02"/>
    <w:rsid w:val="003F2F8A"/>
    <w:rsid w:val="003F30D3"/>
    <w:rsid w:val="003F31C1"/>
    <w:rsid w:val="003F3206"/>
    <w:rsid w:val="003F3280"/>
    <w:rsid w:val="003F33A6"/>
    <w:rsid w:val="003F34E8"/>
    <w:rsid w:val="003F36AA"/>
    <w:rsid w:val="003F36CC"/>
    <w:rsid w:val="003F3740"/>
    <w:rsid w:val="003F3C94"/>
    <w:rsid w:val="003F3CC9"/>
    <w:rsid w:val="003F3DC4"/>
    <w:rsid w:val="003F404B"/>
    <w:rsid w:val="003F42B6"/>
    <w:rsid w:val="003F45D1"/>
    <w:rsid w:val="003F46EC"/>
    <w:rsid w:val="003F4922"/>
    <w:rsid w:val="003F4B72"/>
    <w:rsid w:val="003F4B73"/>
    <w:rsid w:val="003F4DE3"/>
    <w:rsid w:val="003F4E91"/>
    <w:rsid w:val="003F4F02"/>
    <w:rsid w:val="003F4F1D"/>
    <w:rsid w:val="003F4FD3"/>
    <w:rsid w:val="003F5076"/>
    <w:rsid w:val="003F5777"/>
    <w:rsid w:val="003F579D"/>
    <w:rsid w:val="003F5B54"/>
    <w:rsid w:val="003F5BAA"/>
    <w:rsid w:val="003F5C6C"/>
    <w:rsid w:val="003F5C7C"/>
    <w:rsid w:val="003F5CFB"/>
    <w:rsid w:val="003F5FFF"/>
    <w:rsid w:val="003F6020"/>
    <w:rsid w:val="003F6479"/>
    <w:rsid w:val="003F6685"/>
    <w:rsid w:val="003F6795"/>
    <w:rsid w:val="003F67FD"/>
    <w:rsid w:val="003F6A0D"/>
    <w:rsid w:val="003F6E8D"/>
    <w:rsid w:val="003F6FF0"/>
    <w:rsid w:val="003F700C"/>
    <w:rsid w:val="003F70A9"/>
    <w:rsid w:val="003F7236"/>
    <w:rsid w:val="003F7293"/>
    <w:rsid w:val="003F747D"/>
    <w:rsid w:val="003F762E"/>
    <w:rsid w:val="003F764A"/>
    <w:rsid w:val="003F7694"/>
    <w:rsid w:val="003F76C9"/>
    <w:rsid w:val="003F7853"/>
    <w:rsid w:val="003F7AC1"/>
    <w:rsid w:val="00400285"/>
    <w:rsid w:val="004002F2"/>
    <w:rsid w:val="0040030A"/>
    <w:rsid w:val="00400472"/>
    <w:rsid w:val="004005A8"/>
    <w:rsid w:val="004007CB"/>
    <w:rsid w:val="0040084C"/>
    <w:rsid w:val="004009D2"/>
    <w:rsid w:val="00400A65"/>
    <w:rsid w:val="00400BE2"/>
    <w:rsid w:val="00400F32"/>
    <w:rsid w:val="0040122A"/>
    <w:rsid w:val="004012B2"/>
    <w:rsid w:val="00401363"/>
    <w:rsid w:val="00401378"/>
    <w:rsid w:val="0040157E"/>
    <w:rsid w:val="004015D9"/>
    <w:rsid w:val="004016D6"/>
    <w:rsid w:val="00401741"/>
    <w:rsid w:val="00401872"/>
    <w:rsid w:val="0040189F"/>
    <w:rsid w:val="004018AA"/>
    <w:rsid w:val="00401C4E"/>
    <w:rsid w:val="00401EE8"/>
    <w:rsid w:val="0040209A"/>
    <w:rsid w:val="004023B1"/>
    <w:rsid w:val="004023B5"/>
    <w:rsid w:val="004024A6"/>
    <w:rsid w:val="004024B9"/>
    <w:rsid w:val="00402A71"/>
    <w:rsid w:val="0040318F"/>
    <w:rsid w:val="0040329B"/>
    <w:rsid w:val="0040353F"/>
    <w:rsid w:val="00403980"/>
    <w:rsid w:val="00403A77"/>
    <w:rsid w:val="00403AEB"/>
    <w:rsid w:val="00403B3C"/>
    <w:rsid w:val="00403CBF"/>
    <w:rsid w:val="00403CFE"/>
    <w:rsid w:val="00403D38"/>
    <w:rsid w:val="00403D62"/>
    <w:rsid w:val="00403E00"/>
    <w:rsid w:val="00403FB2"/>
    <w:rsid w:val="004041DB"/>
    <w:rsid w:val="00404397"/>
    <w:rsid w:val="00404431"/>
    <w:rsid w:val="004046DC"/>
    <w:rsid w:val="0040472A"/>
    <w:rsid w:val="0040482D"/>
    <w:rsid w:val="004048E9"/>
    <w:rsid w:val="004049BE"/>
    <w:rsid w:val="00404ADE"/>
    <w:rsid w:val="00404D25"/>
    <w:rsid w:val="00404EFF"/>
    <w:rsid w:val="00404F00"/>
    <w:rsid w:val="0040514E"/>
    <w:rsid w:val="0040566F"/>
    <w:rsid w:val="004058F7"/>
    <w:rsid w:val="00405C12"/>
    <w:rsid w:val="00405C9E"/>
    <w:rsid w:val="00406138"/>
    <w:rsid w:val="004063A3"/>
    <w:rsid w:val="004064B8"/>
    <w:rsid w:val="0040667D"/>
    <w:rsid w:val="00406854"/>
    <w:rsid w:val="00406914"/>
    <w:rsid w:val="00406DDF"/>
    <w:rsid w:val="00406EF4"/>
    <w:rsid w:val="00406F7D"/>
    <w:rsid w:val="004073DD"/>
    <w:rsid w:val="004076FF"/>
    <w:rsid w:val="0040772E"/>
    <w:rsid w:val="00407985"/>
    <w:rsid w:val="004079C9"/>
    <w:rsid w:val="00407BCA"/>
    <w:rsid w:val="00407DD5"/>
    <w:rsid w:val="00407EDE"/>
    <w:rsid w:val="00407FAC"/>
    <w:rsid w:val="00407FDB"/>
    <w:rsid w:val="00410272"/>
    <w:rsid w:val="00410BB7"/>
    <w:rsid w:val="00410F79"/>
    <w:rsid w:val="004110E8"/>
    <w:rsid w:val="00411181"/>
    <w:rsid w:val="00411186"/>
    <w:rsid w:val="004111C3"/>
    <w:rsid w:val="00411487"/>
    <w:rsid w:val="00411545"/>
    <w:rsid w:val="004116DF"/>
    <w:rsid w:val="0041173C"/>
    <w:rsid w:val="00411772"/>
    <w:rsid w:val="0041183E"/>
    <w:rsid w:val="00411A5B"/>
    <w:rsid w:val="00411AAB"/>
    <w:rsid w:val="00411B8F"/>
    <w:rsid w:val="00411D33"/>
    <w:rsid w:val="00411E1E"/>
    <w:rsid w:val="00412079"/>
    <w:rsid w:val="0041261A"/>
    <w:rsid w:val="00412923"/>
    <w:rsid w:val="00412BE4"/>
    <w:rsid w:val="00412F02"/>
    <w:rsid w:val="00412F4A"/>
    <w:rsid w:val="0041300E"/>
    <w:rsid w:val="0041305F"/>
    <w:rsid w:val="004130C9"/>
    <w:rsid w:val="004132B9"/>
    <w:rsid w:val="00413492"/>
    <w:rsid w:val="004135FE"/>
    <w:rsid w:val="0041361C"/>
    <w:rsid w:val="0041364C"/>
    <w:rsid w:val="00413C85"/>
    <w:rsid w:val="00413D65"/>
    <w:rsid w:val="00413DF2"/>
    <w:rsid w:val="00413E39"/>
    <w:rsid w:val="00414066"/>
    <w:rsid w:val="00414138"/>
    <w:rsid w:val="004141A3"/>
    <w:rsid w:val="004141FB"/>
    <w:rsid w:val="00414249"/>
    <w:rsid w:val="004142B0"/>
    <w:rsid w:val="004142FB"/>
    <w:rsid w:val="00414332"/>
    <w:rsid w:val="004144C8"/>
    <w:rsid w:val="004145B0"/>
    <w:rsid w:val="004145CE"/>
    <w:rsid w:val="004147E7"/>
    <w:rsid w:val="00414857"/>
    <w:rsid w:val="00414946"/>
    <w:rsid w:val="00414A54"/>
    <w:rsid w:val="00414C00"/>
    <w:rsid w:val="00414CF0"/>
    <w:rsid w:val="00414F71"/>
    <w:rsid w:val="004150C8"/>
    <w:rsid w:val="004152F2"/>
    <w:rsid w:val="00415322"/>
    <w:rsid w:val="00415370"/>
    <w:rsid w:val="00415513"/>
    <w:rsid w:val="00415619"/>
    <w:rsid w:val="0041567B"/>
    <w:rsid w:val="004157EA"/>
    <w:rsid w:val="0041582D"/>
    <w:rsid w:val="00415855"/>
    <w:rsid w:val="004159D5"/>
    <w:rsid w:val="00415C6F"/>
    <w:rsid w:val="0041602D"/>
    <w:rsid w:val="0041630A"/>
    <w:rsid w:val="0041663B"/>
    <w:rsid w:val="00416832"/>
    <w:rsid w:val="004168C8"/>
    <w:rsid w:val="00416A8C"/>
    <w:rsid w:val="00416AE5"/>
    <w:rsid w:val="00416C19"/>
    <w:rsid w:val="00416CB6"/>
    <w:rsid w:val="004170B5"/>
    <w:rsid w:val="0041755E"/>
    <w:rsid w:val="0041774A"/>
    <w:rsid w:val="00417BC9"/>
    <w:rsid w:val="00417E53"/>
    <w:rsid w:val="00417EB8"/>
    <w:rsid w:val="00417FA2"/>
    <w:rsid w:val="00420077"/>
    <w:rsid w:val="004201BE"/>
    <w:rsid w:val="00420321"/>
    <w:rsid w:val="0042049F"/>
    <w:rsid w:val="004204E8"/>
    <w:rsid w:val="004205F3"/>
    <w:rsid w:val="004206CD"/>
    <w:rsid w:val="00420741"/>
    <w:rsid w:val="00420F63"/>
    <w:rsid w:val="00420FAE"/>
    <w:rsid w:val="00420FBF"/>
    <w:rsid w:val="004210D6"/>
    <w:rsid w:val="004212D5"/>
    <w:rsid w:val="00421326"/>
    <w:rsid w:val="0042138E"/>
    <w:rsid w:val="004214EE"/>
    <w:rsid w:val="004215E8"/>
    <w:rsid w:val="0042170B"/>
    <w:rsid w:val="0042176A"/>
    <w:rsid w:val="004218DC"/>
    <w:rsid w:val="00421934"/>
    <w:rsid w:val="00421E00"/>
    <w:rsid w:val="004220E6"/>
    <w:rsid w:val="00422147"/>
    <w:rsid w:val="004223B0"/>
    <w:rsid w:val="00422526"/>
    <w:rsid w:val="0042253F"/>
    <w:rsid w:val="004227A8"/>
    <w:rsid w:val="00422BD3"/>
    <w:rsid w:val="00422CA1"/>
    <w:rsid w:val="00422DDB"/>
    <w:rsid w:val="00423290"/>
    <w:rsid w:val="004233A2"/>
    <w:rsid w:val="0042343D"/>
    <w:rsid w:val="0042348F"/>
    <w:rsid w:val="00423490"/>
    <w:rsid w:val="00423661"/>
    <w:rsid w:val="004236B7"/>
    <w:rsid w:val="00423C0A"/>
    <w:rsid w:val="00423DEA"/>
    <w:rsid w:val="00423E92"/>
    <w:rsid w:val="00423F4E"/>
    <w:rsid w:val="00424203"/>
    <w:rsid w:val="00424359"/>
    <w:rsid w:val="004248ED"/>
    <w:rsid w:val="0042495E"/>
    <w:rsid w:val="004249D5"/>
    <w:rsid w:val="00424BE7"/>
    <w:rsid w:val="00424D33"/>
    <w:rsid w:val="00424EA3"/>
    <w:rsid w:val="00425227"/>
    <w:rsid w:val="004257E0"/>
    <w:rsid w:val="00425A17"/>
    <w:rsid w:val="00425BEF"/>
    <w:rsid w:val="00425CC4"/>
    <w:rsid w:val="00425D60"/>
    <w:rsid w:val="00425EB0"/>
    <w:rsid w:val="00425F74"/>
    <w:rsid w:val="00426008"/>
    <w:rsid w:val="00426181"/>
    <w:rsid w:val="00426227"/>
    <w:rsid w:val="00426540"/>
    <w:rsid w:val="004268E6"/>
    <w:rsid w:val="00426983"/>
    <w:rsid w:val="00426BAF"/>
    <w:rsid w:val="00426F43"/>
    <w:rsid w:val="00426FB7"/>
    <w:rsid w:val="00427184"/>
    <w:rsid w:val="0042739D"/>
    <w:rsid w:val="0042745F"/>
    <w:rsid w:val="004276A0"/>
    <w:rsid w:val="0042782A"/>
    <w:rsid w:val="00427892"/>
    <w:rsid w:val="00427AF5"/>
    <w:rsid w:val="00427AF8"/>
    <w:rsid w:val="00427B32"/>
    <w:rsid w:val="00427C0E"/>
    <w:rsid w:val="00427C16"/>
    <w:rsid w:val="00427D0A"/>
    <w:rsid w:val="00427EEA"/>
    <w:rsid w:val="004303B9"/>
    <w:rsid w:val="004304F3"/>
    <w:rsid w:val="00430A4D"/>
    <w:rsid w:val="00430BC2"/>
    <w:rsid w:val="00430C69"/>
    <w:rsid w:val="00430CD0"/>
    <w:rsid w:val="00430CEC"/>
    <w:rsid w:val="00430DCA"/>
    <w:rsid w:val="00430E22"/>
    <w:rsid w:val="00430E48"/>
    <w:rsid w:val="00430EFD"/>
    <w:rsid w:val="0043117C"/>
    <w:rsid w:val="00431224"/>
    <w:rsid w:val="004312AD"/>
    <w:rsid w:val="00431696"/>
    <w:rsid w:val="004317A7"/>
    <w:rsid w:val="004319C8"/>
    <w:rsid w:val="00432173"/>
    <w:rsid w:val="004322FA"/>
    <w:rsid w:val="00432539"/>
    <w:rsid w:val="00432624"/>
    <w:rsid w:val="00432809"/>
    <w:rsid w:val="00432974"/>
    <w:rsid w:val="004329D3"/>
    <w:rsid w:val="00432C74"/>
    <w:rsid w:val="00432EF3"/>
    <w:rsid w:val="00432F95"/>
    <w:rsid w:val="00433255"/>
    <w:rsid w:val="0043328F"/>
    <w:rsid w:val="004332ED"/>
    <w:rsid w:val="00433342"/>
    <w:rsid w:val="0043335C"/>
    <w:rsid w:val="00433389"/>
    <w:rsid w:val="004336E5"/>
    <w:rsid w:val="004337C6"/>
    <w:rsid w:val="004338DA"/>
    <w:rsid w:val="00433BC1"/>
    <w:rsid w:val="00433C61"/>
    <w:rsid w:val="00433FB7"/>
    <w:rsid w:val="0043408A"/>
    <w:rsid w:val="0043412E"/>
    <w:rsid w:val="00434582"/>
    <w:rsid w:val="00434670"/>
    <w:rsid w:val="00434A70"/>
    <w:rsid w:val="00434C0D"/>
    <w:rsid w:val="00434D35"/>
    <w:rsid w:val="0043503F"/>
    <w:rsid w:val="0043505E"/>
    <w:rsid w:val="004351F2"/>
    <w:rsid w:val="00435298"/>
    <w:rsid w:val="0043589B"/>
    <w:rsid w:val="004359B4"/>
    <w:rsid w:val="00435D9E"/>
    <w:rsid w:val="00435E58"/>
    <w:rsid w:val="00435E61"/>
    <w:rsid w:val="004360E1"/>
    <w:rsid w:val="00436159"/>
    <w:rsid w:val="004362A2"/>
    <w:rsid w:val="004364B6"/>
    <w:rsid w:val="004368FA"/>
    <w:rsid w:val="00436999"/>
    <w:rsid w:val="00436A95"/>
    <w:rsid w:val="00436CE3"/>
    <w:rsid w:val="00436E0D"/>
    <w:rsid w:val="00436E71"/>
    <w:rsid w:val="00436EED"/>
    <w:rsid w:val="004370F8"/>
    <w:rsid w:val="0043714B"/>
    <w:rsid w:val="00437224"/>
    <w:rsid w:val="0043729F"/>
    <w:rsid w:val="0043732D"/>
    <w:rsid w:val="0043783F"/>
    <w:rsid w:val="00437929"/>
    <w:rsid w:val="00437B65"/>
    <w:rsid w:val="00437D2D"/>
    <w:rsid w:val="00440030"/>
    <w:rsid w:val="00440244"/>
    <w:rsid w:val="0044032D"/>
    <w:rsid w:val="004403A8"/>
    <w:rsid w:val="0044056B"/>
    <w:rsid w:val="004407D8"/>
    <w:rsid w:val="0044081C"/>
    <w:rsid w:val="00440873"/>
    <w:rsid w:val="00440888"/>
    <w:rsid w:val="004408CC"/>
    <w:rsid w:val="00440994"/>
    <w:rsid w:val="00440A1C"/>
    <w:rsid w:val="00440AEF"/>
    <w:rsid w:val="00440B0F"/>
    <w:rsid w:val="00440B5B"/>
    <w:rsid w:val="00440CE4"/>
    <w:rsid w:val="00440CE6"/>
    <w:rsid w:val="00440F47"/>
    <w:rsid w:val="004410BF"/>
    <w:rsid w:val="0044140D"/>
    <w:rsid w:val="00441659"/>
    <w:rsid w:val="0044169B"/>
    <w:rsid w:val="00441742"/>
    <w:rsid w:val="0044184A"/>
    <w:rsid w:val="004418D7"/>
    <w:rsid w:val="00441D15"/>
    <w:rsid w:val="00441D58"/>
    <w:rsid w:val="00441FDD"/>
    <w:rsid w:val="00442187"/>
    <w:rsid w:val="004425EB"/>
    <w:rsid w:val="00442769"/>
    <w:rsid w:val="004428A6"/>
    <w:rsid w:val="00442B89"/>
    <w:rsid w:val="00442C3A"/>
    <w:rsid w:val="00442C77"/>
    <w:rsid w:val="00442D15"/>
    <w:rsid w:val="00442E60"/>
    <w:rsid w:val="0044312A"/>
    <w:rsid w:val="004432DD"/>
    <w:rsid w:val="00443326"/>
    <w:rsid w:val="00443405"/>
    <w:rsid w:val="0044392C"/>
    <w:rsid w:val="00443AC1"/>
    <w:rsid w:val="00443C13"/>
    <w:rsid w:val="00443C49"/>
    <w:rsid w:val="00443CB6"/>
    <w:rsid w:val="00443CCE"/>
    <w:rsid w:val="00443F01"/>
    <w:rsid w:val="00443F11"/>
    <w:rsid w:val="00444068"/>
    <w:rsid w:val="00444A11"/>
    <w:rsid w:val="00444A5C"/>
    <w:rsid w:val="00444C06"/>
    <w:rsid w:val="00444ECA"/>
    <w:rsid w:val="00444F8E"/>
    <w:rsid w:val="00444FDA"/>
    <w:rsid w:val="004451D3"/>
    <w:rsid w:val="00445451"/>
    <w:rsid w:val="004456A5"/>
    <w:rsid w:val="004457DB"/>
    <w:rsid w:val="00445870"/>
    <w:rsid w:val="00445B4F"/>
    <w:rsid w:val="00445BC9"/>
    <w:rsid w:val="00445CDC"/>
    <w:rsid w:val="00445D00"/>
    <w:rsid w:val="0044603E"/>
    <w:rsid w:val="004462DC"/>
    <w:rsid w:val="00446384"/>
    <w:rsid w:val="00446619"/>
    <w:rsid w:val="00446AE0"/>
    <w:rsid w:val="00446B97"/>
    <w:rsid w:val="00446BBA"/>
    <w:rsid w:val="00446C9C"/>
    <w:rsid w:val="00446ED4"/>
    <w:rsid w:val="00446FAC"/>
    <w:rsid w:val="00446FC5"/>
    <w:rsid w:val="004470C4"/>
    <w:rsid w:val="00447163"/>
    <w:rsid w:val="00447284"/>
    <w:rsid w:val="004474AC"/>
    <w:rsid w:val="00447686"/>
    <w:rsid w:val="00447725"/>
    <w:rsid w:val="00447A5A"/>
    <w:rsid w:val="00447B89"/>
    <w:rsid w:val="00447C38"/>
    <w:rsid w:val="00447C99"/>
    <w:rsid w:val="00447DB7"/>
    <w:rsid w:val="00447DF1"/>
    <w:rsid w:val="00450089"/>
    <w:rsid w:val="004500CB"/>
    <w:rsid w:val="0045010C"/>
    <w:rsid w:val="00450164"/>
    <w:rsid w:val="004504C2"/>
    <w:rsid w:val="004504CF"/>
    <w:rsid w:val="0045068F"/>
    <w:rsid w:val="00450A34"/>
    <w:rsid w:val="00450B03"/>
    <w:rsid w:val="00450B91"/>
    <w:rsid w:val="00450B9D"/>
    <w:rsid w:val="00450CAF"/>
    <w:rsid w:val="00450EA0"/>
    <w:rsid w:val="00450F09"/>
    <w:rsid w:val="0045108D"/>
    <w:rsid w:val="0045144F"/>
    <w:rsid w:val="00451645"/>
    <w:rsid w:val="00451848"/>
    <w:rsid w:val="00451990"/>
    <w:rsid w:val="004519DF"/>
    <w:rsid w:val="00451ABF"/>
    <w:rsid w:val="00451B74"/>
    <w:rsid w:val="00451D4B"/>
    <w:rsid w:val="00451EB8"/>
    <w:rsid w:val="004521EB"/>
    <w:rsid w:val="0045222A"/>
    <w:rsid w:val="00452351"/>
    <w:rsid w:val="00452460"/>
    <w:rsid w:val="004524D7"/>
    <w:rsid w:val="00452676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DC5"/>
    <w:rsid w:val="00452E9E"/>
    <w:rsid w:val="0045315D"/>
    <w:rsid w:val="004531CA"/>
    <w:rsid w:val="00453249"/>
    <w:rsid w:val="0045337C"/>
    <w:rsid w:val="004535C9"/>
    <w:rsid w:val="004535FC"/>
    <w:rsid w:val="0045365F"/>
    <w:rsid w:val="0045383B"/>
    <w:rsid w:val="00453971"/>
    <w:rsid w:val="00453AB7"/>
    <w:rsid w:val="00453B6D"/>
    <w:rsid w:val="00453C70"/>
    <w:rsid w:val="00453D98"/>
    <w:rsid w:val="00453FDC"/>
    <w:rsid w:val="004541EC"/>
    <w:rsid w:val="00454255"/>
    <w:rsid w:val="00454339"/>
    <w:rsid w:val="0045446D"/>
    <w:rsid w:val="00454651"/>
    <w:rsid w:val="0045470F"/>
    <w:rsid w:val="00454735"/>
    <w:rsid w:val="00454848"/>
    <w:rsid w:val="00454C6D"/>
    <w:rsid w:val="00454D0F"/>
    <w:rsid w:val="00454D42"/>
    <w:rsid w:val="00454D44"/>
    <w:rsid w:val="0045504C"/>
    <w:rsid w:val="004552A2"/>
    <w:rsid w:val="00455344"/>
    <w:rsid w:val="0045536C"/>
    <w:rsid w:val="0045553B"/>
    <w:rsid w:val="004556B1"/>
    <w:rsid w:val="004558BF"/>
    <w:rsid w:val="004558EE"/>
    <w:rsid w:val="00455B03"/>
    <w:rsid w:val="00455CF3"/>
    <w:rsid w:val="00455D54"/>
    <w:rsid w:val="00455E26"/>
    <w:rsid w:val="00455F9C"/>
    <w:rsid w:val="00456146"/>
    <w:rsid w:val="0045619D"/>
    <w:rsid w:val="0045699C"/>
    <w:rsid w:val="00456A62"/>
    <w:rsid w:val="00456A8C"/>
    <w:rsid w:val="00456A9F"/>
    <w:rsid w:val="00456B42"/>
    <w:rsid w:val="00456C2A"/>
    <w:rsid w:val="00456D9C"/>
    <w:rsid w:val="00456E25"/>
    <w:rsid w:val="004570DA"/>
    <w:rsid w:val="00457106"/>
    <w:rsid w:val="00457120"/>
    <w:rsid w:val="004575A5"/>
    <w:rsid w:val="004575C8"/>
    <w:rsid w:val="004576D7"/>
    <w:rsid w:val="004576F3"/>
    <w:rsid w:val="00457A8B"/>
    <w:rsid w:val="00457F9F"/>
    <w:rsid w:val="00457FD1"/>
    <w:rsid w:val="004600BF"/>
    <w:rsid w:val="004600CF"/>
    <w:rsid w:val="004601BB"/>
    <w:rsid w:val="00460382"/>
    <w:rsid w:val="00460633"/>
    <w:rsid w:val="004607BC"/>
    <w:rsid w:val="0046082C"/>
    <w:rsid w:val="0046083F"/>
    <w:rsid w:val="004608A8"/>
    <w:rsid w:val="004608B7"/>
    <w:rsid w:val="00460B82"/>
    <w:rsid w:val="00460F76"/>
    <w:rsid w:val="0046104F"/>
    <w:rsid w:val="0046112A"/>
    <w:rsid w:val="00461375"/>
    <w:rsid w:val="0046143E"/>
    <w:rsid w:val="0046190A"/>
    <w:rsid w:val="00461990"/>
    <w:rsid w:val="00461A72"/>
    <w:rsid w:val="0046200D"/>
    <w:rsid w:val="0046213D"/>
    <w:rsid w:val="00462255"/>
    <w:rsid w:val="00462282"/>
    <w:rsid w:val="004624BC"/>
    <w:rsid w:val="00462523"/>
    <w:rsid w:val="004625A1"/>
    <w:rsid w:val="00462766"/>
    <w:rsid w:val="00462A68"/>
    <w:rsid w:val="00462C80"/>
    <w:rsid w:val="00462D45"/>
    <w:rsid w:val="00463314"/>
    <w:rsid w:val="004635DA"/>
    <w:rsid w:val="00463899"/>
    <w:rsid w:val="00463CD9"/>
    <w:rsid w:val="00463E50"/>
    <w:rsid w:val="004642F9"/>
    <w:rsid w:val="0046445A"/>
    <w:rsid w:val="004644B5"/>
    <w:rsid w:val="0046469E"/>
    <w:rsid w:val="004647ED"/>
    <w:rsid w:val="0046486F"/>
    <w:rsid w:val="00464A14"/>
    <w:rsid w:val="00464C3A"/>
    <w:rsid w:val="00464FAE"/>
    <w:rsid w:val="004650AF"/>
    <w:rsid w:val="004650B2"/>
    <w:rsid w:val="00465253"/>
    <w:rsid w:val="00465258"/>
    <w:rsid w:val="0046539B"/>
    <w:rsid w:val="00465617"/>
    <w:rsid w:val="00465C8B"/>
    <w:rsid w:val="00465DAF"/>
    <w:rsid w:val="00465EB2"/>
    <w:rsid w:val="0046601A"/>
    <w:rsid w:val="00466447"/>
    <w:rsid w:val="00466470"/>
    <w:rsid w:val="004666EC"/>
    <w:rsid w:val="00466A5B"/>
    <w:rsid w:val="00466BE0"/>
    <w:rsid w:val="00466D8F"/>
    <w:rsid w:val="004670A5"/>
    <w:rsid w:val="004672F8"/>
    <w:rsid w:val="0046745A"/>
    <w:rsid w:val="004675D8"/>
    <w:rsid w:val="004675E1"/>
    <w:rsid w:val="0046769A"/>
    <w:rsid w:val="00467E66"/>
    <w:rsid w:val="004700D2"/>
    <w:rsid w:val="00470228"/>
    <w:rsid w:val="0047060E"/>
    <w:rsid w:val="00470E4A"/>
    <w:rsid w:val="004711FA"/>
    <w:rsid w:val="0047124D"/>
    <w:rsid w:val="00471331"/>
    <w:rsid w:val="0047144A"/>
    <w:rsid w:val="00471691"/>
    <w:rsid w:val="0047173D"/>
    <w:rsid w:val="00471A53"/>
    <w:rsid w:val="00471B9B"/>
    <w:rsid w:val="00471CB4"/>
    <w:rsid w:val="00471E01"/>
    <w:rsid w:val="00471F40"/>
    <w:rsid w:val="004723C9"/>
    <w:rsid w:val="004724E4"/>
    <w:rsid w:val="004725B8"/>
    <w:rsid w:val="0047270B"/>
    <w:rsid w:val="004727CB"/>
    <w:rsid w:val="00472939"/>
    <w:rsid w:val="00472BE0"/>
    <w:rsid w:val="00472E16"/>
    <w:rsid w:val="00473250"/>
    <w:rsid w:val="004733BA"/>
    <w:rsid w:val="00473665"/>
    <w:rsid w:val="004736A8"/>
    <w:rsid w:val="00473707"/>
    <w:rsid w:val="00473713"/>
    <w:rsid w:val="004738DB"/>
    <w:rsid w:val="00473961"/>
    <w:rsid w:val="00473C63"/>
    <w:rsid w:val="00473E93"/>
    <w:rsid w:val="00473F0B"/>
    <w:rsid w:val="004740AB"/>
    <w:rsid w:val="004742A3"/>
    <w:rsid w:val="00474AC8"/>
    <w:rsid w:val="00474B36"/>
    <w:rsid w:val="00474BF3"/>
    <w:rsid w:val="00474EB9"/>
    <w:rsid w:val="00475025"/>
    <w:rsid w:val="00475160"/>
    <w:rsid w:val="0047539A"/>
    <w:rsid w:val="00475820"/>
    <w:rsid w:val="0047582B"/>
    <w:rsid w:val="004759EF"/>
    <w:rsid w:val="00475B20"/>
    <w:rsid w:val="00475C84"/>
    <w:rsid w:val="00475D5F"/>
    <w:rsid w:val="00476067"/>
    <w:rsid w:val="00476279"/>
    <w:rsid w:val="004763AB"/>
    <w:rsid w:val="00476438"/>
    <w:rsid w:val="00476527"/>
    <w:rsid w:val="00476621"/>
    <w:rsid w:val="00476633"/>
    <w:rsid w:val="0047668F"/>
    <w:rsid w:val="00476859"/>
    <w:rsid w:val="004768D4"/>
    <w:rsid w:val="00476AE5"/>
    <w:rsid w:val="00476C6A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D2B"/>
    <w:rsid w:val="00480E17"/>
    <w:rsid w:val="00480E3D"/>
    <w:rsid w:val="00480E51"/>
    <w:rsid w:val="0048106B"/>
    <w:rsid w:val="0048141E"/>
    <w:rsid w:val="00481587"/>
    <w:rsid w:val="0048178F"/>
    <w:rsid w:val="00481A2A"/>
    <w:rsid w:val="00481BCD"/>
    <w:rsid w:val="00481C2A"/>
    <w:rsid w:val="00481E9D"/>
    <w:rsid w:val="00482075"/>
    <w:rsid w:val="004820DA"/>
    <w:rsid w:val="00482574"/>
    <w:rsid w:val="0048264E"/>
    <w:rsid w:val="004827C1"/>
    <w:rsid w:val="0048296E"/>
    <w:rsid w:val="00482D28"/>
    <w:rsid w:val="00482FCF"/>
    <w:rsid w:val="00483293"/>
    <w:rsid w:val="004833F3"/>
    <w:rsid w:val="0048346A"/>
    <w:rsid w:val="0048399E"/>
    <w:rsid w:val="00483AD6"/>
    <w:rsid w:val="00483DF4"/>
    <w:rsid w:val="00484321"/>
    <w:rsid w:val="0048439F"/>
    <w:rsid w:val="004846C8"/>
    <w:rsid w:val="00484841"/>
    <w:rsid w:val="00484ABD"/>
    <w:rsid w:val="00484D0B"/>
    <w:rsid w:val="00484F68"/>
    <w:rsid w:val="00484F89"/>
    <w:rsid w:val="0048537D"/>
    <w:rsid w:val="00485699"/>
    <w:rsid w:val="004858F3"/>
    <w:rsid w:val="004859C7"/>
    <w:rsid w:val="00485B79"/>
    <w:rsid w:val="00486196"/>
    <w:rsid w:val="00486357"/>
    <w:rsid w:val="0048647C"/>
    <w:rsid w:val="004864AE"/>
    <w:rsid w:val="004864FF"/>
    <w:rsid w:val="00486564"/>
    <w:rsid w:val="004867EF"/>
    <w:rsid w:val="00486CCF"/>
    <w:rsid w:val="00486ED4"/>
    <w:rsid w:val="00486EF1"/>
    <w:rsid w:val="00487035"/>
    <w:rsid w:val="0048707F"/>
    <w:rsid w:val="004871B9"/>
    <w:rsid w:val="004872CB"/>
    <w:rsid w:val="0048757D"/>
    <w:rsid w:val="00487CD1"/>
    <w:rsid w:val="00490083"/>
    <w:rsid w:val="0049021F"/>
    <w:rsid w:val="004903B5"/>
    <w:rsid w:val="004903EA"/>
    <w:rsid w:val="004906F0"/>
    <w:rsid w:val="00490EBF"/>
    <w:rsid w:val="00490ECE"/>
    <w:rsid w:val="0049116F"/>
    <w:rsid w:val="004912CE"/>
    <w:rsid w:val="004915DA"/>
    <w:rsid w:val="004915FE"/>
    <w:rsid w:val="00491777"/>
    <w:rsid w:val="00491943"/>
    <w:rsid w:val="00491965"/>
    <w:rsid w:val="004919DD"/>
    <w:rsid w:val="00491C64"/>
    <w:rsid w:val="00491D1F"/>
    <w:rsid w:val="00491D62"/>
    <w:rsid w:val="00491F5E"/>
    <w:rsid w:val="00491F65"/>
    <w:rsid w:val="00491FE9"/>
    <w:rsid w:val="00492174"/>
    <w:rsid w:val="0049223D"/>
    <w:rsid w:val="004924C0"/>
    <w:rsid w:val="004925FD"/>
    <w:rsid w:val="00492651"/>
    <w:rsid w:val="004926C0"/>
    <w:rsid w:val="0049281E"/>
    <w:rsid w:val="00492893"/>
    <w:rsid w:val="004928E4"/>
    <w:rsid w:val="0049290C"/>
    <w:rsid w:val="00492ADB"/>
    <w:rsid w:val="00492BF1"/>
    <w:rsid w:val="00492CC2"/>
    <w:rsid w:val="00493129"/>
    <w:rsid w:val="00493261"/>
    <w:rsid w:val="0049342E"/>
    <w:rsid w:val="004934FE"/>
    <w:rsid w:val="00493828"/>
    <w:rsid w:val="0049399F"/>
    <w:rsid w:val="004939B2"/>
    <w:rsid w:val="004939FA"/>
    <w:rsid w:val="00493A5D"/>
    <w:rsid w:val="00493B61"/>
    <w:rsid w:val="00493BBB"/>
    <w:rsid w:val="00493E23"/>
    <w:rsid w:val="00493EEC"/>
    <w:rsid w:val="00493FE2"/>
    <w:rsid w:val="00494003"/>
    <w:rsid w:val="0049417C"/>
    <w:rsid w:val="00494180"/>
    <w:rsid w:val="004941A6"/>
    <w:rsid w:val="00494443"/>
    <w:rsid w:val="00494525"/>
    <w:rsid w:val="004945FD"/>
    <w:rsid w:val="0049471E"/>
    <w:rsid w:val="0049489B"/>
    <w:rsid w:val="00494971"/>
    <w:rsid w:val="00494A02"/>
    <w:rsid w:val="00494BA1"/>
    <w:rsid w:val="00494E03"/>
    <w:rsid w:val="00495055"/>
    <w:rsid w:val="00495081"/>
    <w:rsid w:val="004950DF"/>
    <w:rsid w:val="004951A8"/>
    <w:rsid w:val="00495286"/>
    <w:rsid w:val="004952EB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0EF"/>
    <w:rsid w:val="0049621F"/>
    <w:rsid w:val="004966E1"/>
    <w:rsid w:val="00496775"/>
    <w:rsid w:val="0049681B"/>
    <w:rsid w:val="0049684E"/>
    <w:rsid w:val="00496876"/>
    <w:rsid w:val="00496B31"/>
    <w:rsid w:val="00497007"/>
    <w:rsid w:val="00497146"/>
    <w:rsid w:val="0049716E"/>
    <w:rsid w:val="00497265"/>
    <w:rsid w:val="004972B1"/>
    <w:rsid w:val="00497510"/>
    <w:rsid w:val="00497517"/>
    <w:rsid w:val="0049753E"/>
    <w:rsid w:val="0049766C"/>
    <w:rsid w:val="0049767B"/>
    <w:rsid w:val="00497B6F"/>
    <w:rsid w:val="00497C4F"/>
    <w:rsid w:val="004A010F"/>
    <w:rsid w:val="004A0119"/>
    <w:rsid w:val="004A02B4"/>
    <w:rsid w:val="004A0325"/>
    <w:rsid w:val="004A052C"/>
    <w:rsid w:val="004A0576"/>
    <w:rsid w:val="004A05D9"/>
    <w:rsid w:val="004A0619"/>
    <w:rsid w:val="004A0651"/>
    <w:rsid w:val="004A07A7"/>
    <w:rsid w:val="004A0859"/>
    <w:rsid w:val="004A098B"/>
    <w:rsid w:val="004A0B01"/>
    <w:rsid w:val="004A0B56"/>
    <w:rsid w:val="004A0C6B"/>
    <w:rsid w:val="004A0D1E"/>
    <w:rsid w:val="004A0FF6"/>
    <w:rsid w:val="004A10E2"/>
    <w:rsid w:val="004A11D9"/>
    <w:rsid w:val="004A13F9"/>
    <w:rsid w:val="004A153E"/>
    <w:rsid w:val="004A15B3"/>
    <w:rsid w:val="004A192C"/>
    <w:rsid w:val="004A19AE"/>
    <w:rsid w:val="004A19DA"/>
    <w:rsid w:val="004A1B4E"/>
    <w:rsid w:val="004A1CE0"/>
    <w:rsid w:val="004A1ECC"/>
    <w:rsid w:val="004A2126"/>
    <w:rsid w:val="004A21BF"/>
    <w:rsid w:val="004A21F6"/>
    <w:rsid w:val="004A2309"/>
    <w:rsid w:val="004A23E5"/>
    <w:rsid w:val="004A26A3"/>
    <w:rsid w:val="004A2734"/>
    <w:rsid w:val="004A27F7"/>
    <w:rsid w:val="004A2865"/>
    <w:rsid w:val="004A296F"/>
    <w:rsid w:val="004A29A0"/>
    <w:rsid w:val="004A2B1A"/>
    <w:rsid w:val="004A2D10"/>
    <w:rsid w:val="004A2D89"/>
    <w:rsid w:val="004A2DC6"/>
    <w:rsid w:val="004A3085"/>
    <w:rsid w:val="004A34B8"/>
    <w:rsid w:val="004A3784"/>
    <w:rsid w:val="004A38AE"/>
    <w:rsid w:val="004A38B6"/>
    <w:rsid w:val="004A3B8B"/>
    <w:rsid w:val="004A439C"/>
    <w:rsid w:val="004A451B"/>
    <w:rsid w:val="004A45A5"/>
    <w:rsid w:val="004A4701"/>
    <w:rsid w:val="004A472D"/>
    <w:rsid w:val="004A4878"/>
    <w:rsid w:val="004A4BF2"/>
    <w:rsid w:val="004A4C70"/>
    <w:rsid w:val="004A4DA2"/>
    <w:rsid w:val="004A4ED5"/>
    <w:rsid w:val="004A52A7"/>
    <w:rsid w:val="004A53FC"/>
    <w:rsid w:val="004A5490"/>
    <w:rsid w:val="004A54AB"/>
    <w:rsid w:val="004A55DE"/>
    <w:rsid w:val="004A5723"/>
    <w:rsid w:val="004A58EC"/>
    <w:rsid w:val="004A5C3E"/>
    <w:rsid w:val="004A63BF"/>
    <w:rsid w:val="004A63CA"/>
    <w:rsid w:val="004A6459"/>
    <w:rsid w:val="004A64AA"/>
    <w:rsid w:val="004A6640"/>
    <w:rsid w:val="004A68CE"/>
    <w:rsid w:val="004A6931"/>
    <w:rsid w:val="004A69B9"/>
    <w:rsid w:val="004A69E8"/>
    <w:rsid w:val="004A6A7D"/>
    <w:rsid w:val="004A6D49"/>
    <w:rsid w:val="004A6DAF"/>
    <w:rsid w:val="004A6E47"/>
    <w:rsid w:val="004A6E8F"/>
    <w:rsid w:val="004A72A8"/>
    <w:rsid w:val="004A7422"/>
    <w:rsid w:val="004A74B7"/>
    <w:rsid w:val="004A75D5"/>
    <w:rsid w:val="004A7811"/>
    <w:rsid w:val="004A7C5A"/>
    <w:rsid w:val="004A7CC2"/>
    <w:rsid w:val="004A7D29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AE"/>
    <w:rsid w:val="004B0AE5"/>
    <w:rsid w:val="004B0B41"/>
    <w:rsid w:val="004B0CB5"/>
    <w:rsid w:val="004B0D89"/>
    <w:rsid w:val="004B0F24"/>
    <w:rsid w:val="004B1069"/>
    <w:rsid w:val="004B12C0"/>
    <w:rsid w:val="004B137D"/>
    <w:rsid w:val="004B1687"/>
    <w:rsid w:val="004B18B3"/>
    <w:rsid w:val="004B1CD6"/>
    <w:rsid w:val="004B2043"/>
    <w:rsid w:val="004B206E"/>
    <w:rsid w:val="004B20AA"/>
    <w:rsid w:val="004B2159"/>
    <w:rsid w:val="004B2164"/>
    <w:rsid w:val="004B223A"/>
    <w:rsid w:val="004B22CC"/>
    <w:rsid w:val="004B240F"/>
    <w:rsid w:val="004B2648"/>
    <w:rsid w:val="004B2A8C"/>
    <w:rsid w:val="004B2FF5"/>
    <w:rsid w:val="004B3069"/>
    <w:rsid w:val="004B31A6"/>
    <w:rsid w:val="004B3313"/>
    <w:rsid w:val="004B3357"/>
    <w:rsid w:val="004B340C"/>
    <w:rsid w:val="004B344D"/>
    <w:rsid w:val="004B358A"/>
    <w:rsid w:val="004B3BD9"/>
    <w:rsid w:val="004B3F98"/>
    <w:rsid w:val="004B439F"/>
    <w:rsid w:val="004B4704"/>
    <w:rsid w:val="004B499E"/>
    <w:rsid w:val="004B4E64"/>
    <w:rsid w:val="004B4E71"/>
    <w:rsid w:val="004B4FA2"/>
    <w:rsid w:val="004B5009"/>
    <w:rsid w:val="004B502F"/>
    <w:rsid w:val="004B527E"/>
    <w:rsid w:val="004B5299"/>
    <w:rsid w:val="004B531F"/>
    <w:rsid w:val="004B567B"/>
    <w:rsid w:val="004B5682"/>
    <w:rsid w:val="004B56AD"/>
    <w:rsid w:val="004B57D4"/>
    <w:rsid w:val="004B583F"/>
    <w:rsid w:val="004B591B"/>
    <w:rsid w:val="004B5BEC"/>
    <w:rsid w:val="004B5C93"/>
    <w:rsid w:val="004B5D84"/>
    <w:rsid w:val="004B6397"/>
    <w:rsid w:val="004B6473"/>
    <w:rsid w:val="004B67B6"/>
    <w:rsid w:val="004B6948"/>
    <w:rsid w:val="004B6A50"/>
    <w:rsid w:val="004B6BD0"/>
    <w:rsid w:val="004B6C0C"/>
    <w:rsid w:val="004B6C28"/>
    <w:rsid w:val="004B6CAB"/>
    <w:rsid w:val="004B6EDD"/>
    <w:rsid w:val="004B726C"/>
    <w:rsid w:val="004B72D3"/>
    <w:rsid w:val="004B739F"/>
    <w:rsid w:val="004B756B"/>
    <w:rsid w:val="004B7A2E"/>
    <w:rsid w:val="004B7C38"/>
    <w:rsid w:val="004B7CD2"/>
    <w:rsid w:val="004C008D"/>
    <w:rsid w:val="004C0394"/>
    <w:rsid w:val="004C05B0"/>
    <w:rsid w:val="004C06B6"/>
    <w:rsid w:val="004C0906"/>
    <w:rsid w:val="004C0A80"/>
    <w:rsid w:val="004C0BF9"/>
    <w:rsid w:val="004C0EB7"/>
    <w:rsid w:val="004C0F50"/>
    <w:rsid w:val="004C111A"/>
    <w:rsid w:val="004C129F"/>
    <w:rsid w:val="004C17D5"/>
    <w:rsid w:val="004C1937"/>
    <w:rsid w:val="004C1A67"/>
    <w:rsid w:val="004C1B64"/>
    <w:rsid w:val="004C1CC3"/>
    <w:rsid w:val="004C1DB5"/>
    <w:rsid w:val="004C1EBD"/>
    <w:rsid w:val="004C1F1B"/>
    <w:rsid w:val="004C210B"/>
    <w:rsid w:val="004C21A7"/>
    <w:rsid w:val="004C22C3"/>
    <w:rsid w:val="004C262F"/>
    <w:rsid w:val="004C2900"/>
    <w:rsid w:val="004C2BD2"/>
    <w:rsid w:val="004C2D60"/>
    <w:rsid w:val="004C306B"/>
    <w:rsid w:val="004C31AC"/>
    <w:rsid w:val="004C3378"/>
    <w:rsid w:val="004C338A"/>
    <w:rsid w:val="004C33FD"/>
    <w:rsid w:val="004C357E"/>
    <w:rsid w:val="004C36A9"/>
    <w:rsid w:val="004C3877"/>
    <w:rsid w:val="004C3957"/>
    <w:rsid w:val="004C3A2F"/>
    <w:rsid w:val="004C3AD1"/>
    <w:rsid w:val="004C3CA5"/>
    <w:rsid w:val="004C3D79"/>
    <w:rsid w:val="004C3EE2"/>
    <w:rsid w:val="004C3F17"/>
    <w:rsid w:val="004C3FE9"/>
    <w:rsid w:val="004C41E0"/>
    <w:rsid w:val="004C4201"/>
    <w:rsid w:val="004C4236"/>
    <w:rsid w:val="004C4249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1E"/>
    <w:rsid w:val="004C579E"/>
    <w:rsid w:val="004C57DB"/>
    <w:rsid w:val="004C5883"/>
    <w:rsid w:val="004C58D0"/>
    <w:rsid w:val="004C5F1D"/>
    <w:rsid w:val="004C5F8B"/>
    <w:rsid w:val="004C5F93"/>
    <w:rsid w:val="004C60B7"/>
    <w:rsid w:val="004C63A5"/>
    <w:rsid w:val="004C677F"/>
    <w:rsid w:val="004C67F2"/>
    <w:rsid w:val="004C689E"/>
    <w:rsid w:val="004C68A5"/>
    <w:rsid w:val="004C6A2C"/>
    <w:rsid w:val="004C6A46"/>
    <w:rsid w:val="004C6AA7"/>
    <w:rsid w:val="004C6BB0"/>
    <w:rsid w:val="004C6ED8"/>
    <w:rsid w:val="004C6F0A"/>
    <w:rsid w:val="004C7001"/>
    <w:rsid w:val="004C748E"/>
    <w:rsid w:val="004C770C"/>
    <w:rsid w:val="004C776C"/>
    <w:rsid w:val="004C779A"/>
    <w:rsid w:val="004C77C2"/>
    <w:rsid w:val="004C7807"/>
    <w:rsid w:val="004C792D"/>
    <w:rsid w:val="004C7D99"/>
    <w:rsid w:val="004C7EB3"/>
    <w:rsid w:val="004D0024"/>
    <w:rsid w:val="004D037F"/>
    <w:rsid w:val="004D038C"/>
    <w:rsid w:val="004D03B6"/>
    <w:rsid w:val="004D0494"/>
    <w:rsid w:val="004D0526"/>
    <w:rsid w:val="004D0815"/>
    <w:rsid w:val="004D0996"/>
    <w:rsid w:val="004D0A82"/>
    <w:rsid w:val="004D0FF0"/>
    <w:rsid w:val="004D1067"/>
    <w:rsid w:val="004D10BA"/>
    <w:rsid w:val="004D10D7"/>
    <w:rsid w:val="004D11F3"/>
    <w:rsid w:val="004D143E"/>
    <w:rsid w:val="004D1856"/>
    <w:rsid w:val="004D19CC"/>
    <w:rsid w:val="004D19CD"/>
    <w:rsid w:val="004D1CA0"/>
    <w:rsid w:val="004D1CB3"/>
    <w:rsid w:val="004D1F05"/>
    <w:rsid w:val="004D1F4E"/>
    <w:rsid w:val="004D2097"/>
    <w:rsid w:val="004D22CB"/>
    <w:rsid w:val="004D23D3"/>
    <w:rsid w:val="004D2405"/>
    <w:rsid w:val="004D24DA"/>
    <w:rsid w:val="004D2542"/>
    <w:rsid w:val="004D288C"/>
    <w:rsid w:val="004D28B0"/>
    <w:rsid w:val="004D2967"/>
    <w:rsid w:val="004D2A4F"/>
    <w:rsid w:val="004D2C53"/>
    <w:rsid w:val="004D2C80"/>
    <w:rsid w:val="004D2D24"/>
    <w:rsid w:val="004D2E7E"/>
    <w:rsid w:val="004D2F54"/>
    <w:rsid w:val="004D31EE"/>
    <w:rsid w:val="004D3201"/>
    <w:rsid w:val="004D3547"/>
    <w:rsid w:val="004D379B"/>
    <w:rsid w:val="004D3955"/>
    <w:rsid w:val="004D3B30"/>
    <w:rsid w:val="004D3C34"/>
    <w:rsid w:val="004D4003"/>
    <w:rsid w:val="004D440E"/>
    <w:rsid w:val="004D46E0"/>
    <w:rsid w:val="004D470C"/>
    <w:rsid w:val="004D487F"/>
    <w:rsid w:val="004D48C8"/>
    <w:rsid w:val="004D4B67"/>
    <w:rsid w:val="004D4BE3"/>
    <w:rsid w:val="004D4D25"/>
    <w:rsid w:val="004D4EC7"/>
    <w:rsid w:val="004D4F01"/>
    <w:rsid w:val="004D5169"/>
    <w:rsid w:val="004D51B3"/>
    <w:rsid w:val="004D5298"/>
    <w:rsid w:val="004D5482"/>
    <w:rsid w:val="004D54D0"/>
    <w:rsid w:val="004D563A"/>
    <w:rsid w:val="004D5848"/>
    <w:rsid w:val="004D5A9A"/>
    <w:rsid w:val="004D5AAD"/>
    <w:rsid w:val="004D5D40"/>
    <w:rsid w:val="004D5E6D"/>
    <w:rsid w:val="004D60FD"/>
    <w:rsid w:val="004D61E1"/>
    <w:rsid w:val="004D6666"/>
    <w:rsid w:val="004D6679"/>
    <w:rsid w:val="004D676A"/>
    <w:rsid w:val="004D68A1"/>
    <w:rsid w:val="004D690E"/>
    <w:rsid w:val="004D6979"/>
    <w:rsid w:val="004D6C41"/>
    <w:rsid w:val="004D6D83"/>
    <w:rsid w:val="004D6E16"/>
    <w:rsid w:val="004D6F95"/>
    <w:rsid w:val="004D700C"/>
    <w:rsid w:val="004D7076"/>
    <w:rsid w:val="004D71FE"/>
    <w:rsid w:val="004D79A7"/>
    <w:rsid w:val="004D79FB"/>
    <w:rsid w:val="004D7BAC"/>
    <w:rsid w:val="004D7D04"/>
    <w:rsid w:val="004D7D55"/>
    <w:rsid w:val="004D7EE3"/>
    <w:rsid w:val="004D7F51"/>
    <w:rsid w:val="004E0172"/>
    <w:rsid w:val="004E03A0"/>
    <w:rsid w:val="004E03DC"/>
    <w:rsid w:val="004E047A"/>
    <w:rsid w:val="004E0527"/>
    <w:rsid w:val="004E0AC7"/>
    <w:rsid w:val="004E0B8A"/>
    <w:rsid w:val="004E0D87"/>
    <w:rsid w:val="004E0E27"/>
    <w:rsid w:val="004E0F74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884"/>
    <w:rsid w:val="004E1B35"/>
    <w:rsid w:val="004E1EE7"/>
    <w:rsid w:val="004E2239"/>
    <w:rsid w:val="004E227B"/>
    <w:rsid w:val="004E22DA"/>
    <w:rsid w:val="004E2339"/>
    <w:rsid w:val="004E26E1"/>
    <w:rsid w:val="004E275B"/>
    <w:rsid w:val="004E27FA"/>
    <w:rsid w:val="004E282E"/>
    <w:rsid w:val="004E28BB"/>
    <w:rsid w:val="004E2D64"/>
    <w:rsid w:val="004E3205"/>
    <w:rsid w:val="004E336C"/>
    <w:rsid w:val="004E35FA"/>
    <w:rsid w:val="004E3674"/>
    <w:rsid w:val="004E36FE"/>
    <w:rsid w:val="004E37C8"/>
    <w:rsid w:val="004E3958"/>
    <w:rsid w:val="004E3A1B"/>
    <w:rsid w:val="004E3BCB"/>
    <w:rsid w:val="004E3D5B"/>
    <w:rsid w:val="004E3D6A"/>
    <w:rsid w:val="004E3E05"/>
    <w:rsid w:val="004E42F9"/>
    <w:rsid w:val="004E44DC"/>
    <w:rsid w:val="004E4537"/>
    <w:rsid w:val="004E4561"/>
    <w:rsid w:val="004E45D4"/>
    <w:rsid w:val="004E4AC0"/>
    <w:rsid w:val="004E4AE8"/>
    <w:rsid w:val="004E4C10"/>
    <w:rsid w:val="004E4C8F"/>
    <w:rsid w:val="004E4F85"/>
    <w:rsid w:val="004E4FD8"/>
    <w:rsid w:val="004E4FE7"/>
    <w:rsid w:val="004E51FF"/>
    <w:rsid w:val="004E555B"/>
    <w:rsid w:val="004E58EC"/>
    <w:rsid w:val="004E593B"/>
    <w:rsid w:val="004E5950"/>
    <w:rsid w:val="004E5AE2"/>
    <w:rsid w:val="004E5DE1"/>
    <w:rsid w:val="004E5E67"/>
    <w:rsid w:val="004E6001"/>
    <w:rsid w:val="004E61BA"/>
    <w:rsid w:val="004E625B"/>
    <w:rsid w:val="004E63A4"/>
    <w:rsid w:val="004E644C"/>
    <w:rsid w:val="004E6695"/>
    <w:rsid w:val="004E66C8"/>
    <w:rsid w:val="004E6A70"/>
    <w:rsid w:val="004E6BC9"/>
    <w:rsid w:val="004E6CD3"/>
    <w:rsid w:val="004E7076"/>
    <w:rsid w:val="004E7398"/>
    <w:rsid w:val="004E74F8"/>
    <w:rsid w:val="004E764E"/>
    <w:rsid w:val="004E777E"/>
    <w:rsid w:val="004E7A69"/>
    <w:rsid w:val="004E7C5C"/>
    <w:rsid w:val="004E7D99"/>
    <w:rsid w:val="004E7DE7"/>
    <w:rsid w:val="004E7FBD"/>
    <w:rsid w:val="004F0160"/>
    <w:rsid w:val="004F02F1"/>
    <w:rsid w:val="004F0647"/>
    <w:rsid w:val="004F0815"/>
    <w:rsid w:val="004F0871"/>
    <w:rsid w:val="004F08E6"/>
    <w:rsid w:val="004F09C8"/>
    <w:rsid w:val="004F0A8D"/>
    <w:rsid w:val="004F0D64"/>
    <w:rsid w:val="004F0E2D"/>
    <w:rsid w:val="004F0F0C"/>
    <w:rsid w:val="004F104F"/>
    <w:rsid w:val="004F167E"/>
    <w:rsid w:val="004F16AC"/>
    <w:rsid w:val="004F174B"/>
    <w:rsid w:val="004F1E31"/>
    <w:rsid w:val="004F21A5"/>
    <w:rsid w:val="004F23A8"/>
    <w:rsid w:val="004F25E4"/>
    <w:rsid w:val="004F26ED"/>
    <w:rsid w:val="004F26F9"/>
    <w:rsid w:val="004F27C4"/>
    <w:rsid w:val="004F2861"/>
    <w:rsid w:val="004F28F5"/>
    <w:rsid w:val="004F2958"/>
    <w:rsid w:val="004F2B3C"/>
    <w:rsid w:val="004F2C77"/>
    <w:rsid w:val="004F2ED7"/>
    <w:rsid w:val="004F2F72"/>
    <w:rsid w:val="004F3134"/>
    <w:rsid w:val="004F3348"/>
    <w:rsid w:val="004F3407"/>
    <w:rsid w:val="004F35EC"/>
    <w:rsid w:val="004F36D9"/>
    <w:rsid w:val="004F3778"/>
    <w:rsid w:val="004F3953"/>
    <w:rsid w:val="004F3997"/>
    <w:rsid w:val="004F3A0B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88"/>
    <w:rsid w:val="004F5097"/>
    <w:rsid w:val="004F5098"/>
    <w:rsid w:val="004F50A5"/>
    <w:rsid w:val="004F5337"/>
    <w:rsid w:val="004F5352"/>
    <w:rsid w:val="004F5447"/>
    <w:rsid w:val="004F5499"/>
    <w:rsid w:val="004F553E"/>
    <w:rsid w:val="004F55AB"/>
    <w:rsid w:val="004F5603"/>
    <w:rsid w:val="004F56E0"/>
    <w:rsid w:val="004F56E4"/>
    <w:rsid w:val="004F58BE"/>
    <w:rsid w:val="004F590F"/>
    <w:rsid w:val="004F5A61"/>
    <w:rsid w:val="004F5BE6"/>
    <w:rsid w:val="004F5CA3"/>
    <w:rsid w:val="004F5D23"/>
    <w:rsid w:val="004F5D90"/>
    <w:rsid w:val="004F5E18"/>
    <w:rsid w:val="004F5E63"/>
    <w:rsid w:val="004F6054"/>
    <w:rsid w:val="004F60CD"/>
    <w:rsid w:val="004F6453"/>
    <w:rsid w:val="004F658B"/>
    <w:rsid w:val="004F66A3"/>
    <w:rsid w:val="004F680A"/>
    <w:rsid w:val="004F6B15"/>
    <w:rsid w:val="004F6B8A"/>
    <w:rsid w:val="004F6C01"/>
    <w:rsid w:val="004F6ECF"/>
    <w:rsid w:val="004F706A"/>
    <w:rsid w:val="004F7150"/>
    <w:rsid w:val="004F73A7"/>
    <w:rsid w:val="004F7404"/>
    <w:rsid w:val="004F744C"/>
    <w:rsid w:val="004F7675"/>
    <w:rsid w:val="004F7766"/>
    <w:rsid w:val="004F778F"/>
    <w:rsid w:val="004F782B"/>
    <w:rsid w:val="004F78CA"/>
    <w:rsid w:val="004F79D1"/>
    <w:rsid w:val="004F79F3"/>
    <w:rsid w:val="004F7A6F"/>
    <w:rsid w:val="004F7CF1"/>
    <w:rsid w:val="004F7E49"/>
    <w:rsid w:val="004F7E84"/>
    <w:rsid w:val="005003AC"/>
    <w:rsid w:val="00500415"/>
    <w:rsid w:val="00500443"/>
    <w:rsid w:val="00500AA3"/>
    <w:rsid w:val="00500BB5"/>
    <w:rsid w:val="00500BF1"/>
    <w:rsid w:val="00500DB2"/>
    <w:rsid w:val="00500E66"/>
    <w:rsid w:val="00500E67"/>
    <w:rsid w:val="005011E5"/>
    <w:rsid w:val="005018B2"/>
    <w:rsid w:val="00501C36"/>
    <w:rsid w:val="00501D8E"/>
    <w:rsid w:val="00501E0E"/>
    <w:rsid w:val="005021E6"/>
    <w:rsid w:val="0050237F"/>
    <w:rsid w:val="0050249E"/>
    <w:rsid w:val="00502605"/>
    <w:rsid w:val="00502751"/>
    <w:rsid w:val="00502782"/>
    <w:rsid w:val="0050279F"/>
    <w:rsid w:val="005029E3"/>
    <w:rsid w:val="00502A43"/>
    <w:rsid w:val="00502F3D"/>
    <w:rsid w:val="00503088"/>
    <w:rsid w:val="00503415"/>
    <w:rsid w:val="00503622"/>
    <w:rsid w:val="00503829"/>
    <w:rsid w:val="0050382F"/>
    <w:rsid w:val="00503A58"/>
    <w:rsid w:val="00503C4D"/>
    <w:rsid w:val="00503CAC"/>
    <w:rsid w:val="00503DAA"/>
    <w:rsid w:val="005041D0"/>
    <w:rsid w:val="0050440C"/>
    <w:rsid w:val="0050442A"/>
    <w:rsid w:val="00504435"/>
    <w:rsid w:val="005044FA"/>
    <w:rsid w:val="0050480E"/>
    <w:rsid w:val="00504A08"/>
    <w:rsid w:val="00504B5F"/>
    <w:rsid w:val="00504D8E"/>
    <w:rsid w:val="005050C7"/>
    <w:rsid w:val="0050561D"/>
    <w:rsid w:val="00505834"/>
    <w:rsid w:val="00505938"/>
    <w:rsid w:val="00505A16"/>
    <w:rsid w:val="00505EBF"/>
    <w:rsid w:val="00506035"/>
    <w:rsid w:val="0050615E"/>
    <w:rsid w:val="00506217"/>
    <w:rsid w:val="005062B3"/>
    <w:rsid w:val="00506349"/>
    <w:rsid w:val="005064C1"/>
    <w:rsid w:val="00506614"/>
    <w:rsid w:val="00506699"/>
    <w:rsid w:val="00506B19"/>
    <w:rsid w:val="00506B39"/>
    <w:rsid w:val="00506B47"/>
    <w:rsid w:val="00506C69"/>
    <w:rsid w:val="00506CA7"/>
    <w:rsid w:val="00506D0C"/>
    <w:rsid w:val="00506D67"/>
    <w:rsid w:val="00506D7E"/>
    <w:rsid w:val="00506E7B"/>
    <w:rsid w:val="00506EF5"/>
    <w:rsid w:val="005071A0"/>
    <w:rsid w:val="00507297"/>
    <w:rsid w:val="005074B2"/>
    <w:rsid w:val="00507522"/>
    <w:rsid w:val="005075A7"/>
    <w:rsid w:val="005075B3"/>
    <w:rsid w:val="00507677"/>
    <w:rsid w:val="005076B7"/>
    <w:rsid w:val="0050774A"/>
    <w:rsid w:val="005079CE"/>
    <w:rsid w:val="00507B34"/>
    <w:rsid w:val="00507F9F"/>
    <w:rsid w:val="005101C5"/>
    <w:rsid w:val="005104B5"/>
    <w:rsid w:val="00510C6E"/>
    <w:rsid w:val="005112EC"/>
    <w:rsid w:val="005114CF"/>
    <w:rsid w:val="005116F8"/>
    <w:rsid w:val="0051184D"/>
    <w:rsid w:val="00511D7F"/>
    <w:rsid w:val="00511E1C"/>
    <w:rsid w:val="00511F77"/>
    <w:rsid w:val="00512163"/>
    <w:rsid w:val="00512235"/>
    <w:rsid w:val="0051225C"/>
    <w:rsid w:val="005122BA"/>
    <w:rsid w:val="005122C9"/>
    <w:rsid w:val="005125F4"/>
    <w:rsid w:val="00512946"/>
    <w:rsid w:val="00512B28"/>
    <w:rsid w:val="00512F35"/>
    <w:rsid w:val="00513529"/>
    <w:rsid w:val="00513746"/>
    <w:rsid w:val="00513AA3"/>
    <w:rsid w:val="00513B2D"/>
    <w:rsid w:val="00513B88"/>
    <w:rsid w:val="00513EE9"/>
    <w:rsid w:val="00514106"/>
    <w:rsid w:val="0051449E"/>
    <w:rsid w:val="00514776"/>
    <w:rsid w:val="0051486C"/>
    <w:rsid w:val="005148C3"/>
    <w:rsid w:val="00514C0B"/>
    <w:rsid w:val="00514EE0"/>
    <w:rsid w:val="00514EFC"/>
    <w:rsid w:val="00515019"/>
    <w:rsid w:val="005154A5"/>
    <w:rsid w:val="005154BB"/>
    <w:rsid w:val="00515604"/>
    <w:rsid w:val="0051566A"/>
    <w:rsid w:val="00515745"/>
    <w:rsid w:val="00515797"/>
    <w:rsid w:val="00515B7F"/>
    <w:rsid w:val="00515C6B"/>
    <w:rsid w:val="00515CCE"/>
    <w:rsid w:val="00515D08"/>
    <w:rsid w:val="00515D1D"/>
    <w:rsid w:val="00515DBD"/>
    <w:rsid w:val="00515E1F"/>
    <w:rsid w:val="005161CE"/>
    <w:rsid w:val="005163EC"/>
    <w:rsid w:val="00516AEB"/>
    <w:rsid w:val="00516C9E"/>
    <w:rsid w:val="00516F5D"/>
    <w:rsid w:val="00516F62"/>
    <w:rsid w:val="00517100"/>
    <w:rsid w:val="005173FF"/>
    <w:rsid w:val="00517408"/>
    <w:rsid w:val="00517521"/>
    <w:rsid w:val="00517652"/>
    <w:rsid w:val="0051786A"/>
    <w:rsid w:val="00520153"/>
    <w:rsid w:val="00520155"/>
    <w:rsid w:val="005201B2"/>
    <w:rsid w:val="00520287"/>
    <w:rsid w:val="00520466"/>
    <w:rsid w:val="0052063C"/>
    <w:rsid w:val="005207AA"/>
    <w:rsid w:val="00520819"/>
    <w:rsid w:val="00520949"/>
    <w:rsid w:val="005209AF"/>
    <w:rsid w:val="00520D28"/>
    <w:rsid w:val="00520EA0"/>
    <w:rsid w:val="00520F7E"/>
    <w:rsid w:val="00520FBE"/>
    <w:rsid w:val="00520FD4"/>
    <w:rsid w:val="005210E9"/>
    <w:rsid w:val="0052129D"/>
    <w:rsid w:val="00521465"/>
    <w:rsid w:val="0052172D"/>
    <w:rsid w:val="005217B5"/>
    <w:rsid w:val="00521874"/>
    <w:rsid w:val="00521D45"/>
    <w:rsid w:val="00521FF2"/>
    <w:rsid w:val="005221E2"/>
    <w:rsid w:val="005221FC"/>
    <w:rsid w:val="005227D5"/>
    <w:rsid w:val="00522840"/>
    <w:rsid w:val="00522B74"/>
    <w:rsid w:val="00522BB0"/>
    <w:rsid w:val="00522BB1"/>
    <w:rsid w:val="00522C3A"/>
    <w:rsid w:val="00522C3E"/>
    <w:rsid w:val="00522DBD"/>
    <w:rsid w:val="00522FA9"/>
    <w:rsid w:val="00523089"/>
    <w:rsid w:val="0052352E"/>
    <w:rsid w:val="005236D3"/>
    <w:rsid w:val="0052389F"/>
    <w:rsid w:val="0052393E"/>
    <w:rsid w:val="00523985"/>
    <w:rsid w:val="00523BE9"/>
    <w:rsid w:val="00523C97"/>
    <w:rsid w:val="00523D0E"/>
    <w:rsid w:val="00523FA6"/>
    <w:rsid w:val="00524220"/>
    <w:rsid w:val="005242EB"/>
    <w:rsid w:val="005245AF"/>
    <w:rsid w:val="005245F6"/>
    <w:rsid w:val="00524675"/>
    <w:rsid w:val="0052474C"/>
    <w:rsid w:val="005247AF"/>
    <w:rsid w:val="005248C9"/>
    <w:rsid w:val="00524BD7"/>
    <w:rsid w:val="00524C7D"/>
    <w:rsid w:val="00524D54"/>
    <w:rsid w:val="00524F51"/>
    <w:rsid w:val="00525148"/>
    <w:rsid w:val="005252B2"/>
    <w:rsid w:val="005255D3"/>
    <w:rsid w:val="00525CD8"/>
    <w:rsid w:val="00526873"/>
    <w:rsid w:val="00526952"/>
    <w:rsid w:val="00526A71"/>
    <w:rsid w:val="00526B79"/>
    <w:rsid w:val="00527148"/>
    <w:rsid w:val="005271E9"/>
    <w:rsid w:val="005271F4"/>
    <w:rsid w:val="005272C9"/>
    <w:rsid w:val="005273CE"/>
    <w:rsid w:val="005273F2"/>
    <w:rsid w:val="00527445"/>
    <w:rsid w:val="005275B3"/>
    <w:rsid w:val="005275E1"/>
    <w:rsid w:val="00527AE7"/>
    <w:rsid w:val="00527B8C"/>
    <w:rsid w:val="00527C11"/>
    <w:rsid w:val="00527C81"/>
    <w:rsid w:val="00527D50"/>
    <w:rsid w:val="00527E63"/>
    <w:rsid w:val="00530010"/>
    <w:rsid w:val="00530106"/>
    <w:rsid w:val="00530127"/>
    <w:rsid w:val="00530317"/>
    <w:rsid w:val="005303F4"/>
    <w:rsid w:val="005304CD"/>
    <w:rsid w:val="00530547"/>
    <w:rsid w:val="00530841"/>
    <w:rsid w:val="00530852"/>
    <w:rsid w:val="0053089F"/>
    <w:rsid w:val="00530A64"/>
    <w:rsid w:val="00530ADB"/>
    <w:rsid w:val="00530ADE"/>
    <w:rsid w:val="00530D8B"/>
    <w:rsid w:val="00530F0C"/>
    <w:rsid w:val="00530FA9"/>
    <w:rsid w:val="00530FCA"/>
    <w:rsid w:val="005310AC"/>
    <w:rsid w:val="00531565"/>
    <w:rsid w:val="0053184C"/>
    <w:rsid w:val="00531D09"/>
    <w:rsid w:val="00531ED9"/>
    <w:rsid w:val="00531F39"/>
    <w:rsid w:val="0053217F"/>
    <w:rsid w:val="00532393"/>
    <w:rsid w:val="005323F9"/>
    <w:rsid w:val="00532653"/>
    <w:rsid w:val="005326A1"/>
    <w:rsid w:val="00532871"/>
    <w:rsid w:val="005329B1"/>
    <w:rsid w:val="005329C5"/>
    <w:rsid w:val="00532C1B"/>
    <w:rsid w:val="005330E1"/>
    <w:rsid w:val="00533980"/>
    <w:rsid w:val="005339EA"/>
    <w:rsid w:val="00533A13"/>
    <w:rsid w:val="00533A41"/>
    <w:rsid w:val="00533AC7"/>
    <w:rsid w:val="00533E05"/>
    <w:rsid w:val="00533E28"/>
    <w:rsid w:val="00533F2D"/>
    <w:rsid w:val="005340F2"/>
    <w:rsid w:val="00534606"/>
    <w:rsid w:val="005347C5"/>
    <w:rsid w:val="00534871"/>
    <w:rsid w:val="00534A87"/>
    <w:rsid w:val="00534B76"/>
    <w:rsid w:val="00534BBE"/>
    <w:rsid w:val="00534CB1"/>
    <w:rsid w:val="00534E8C"/>
    <w:rsid w:val="00534F27"/>
    <w:rsid w:val="005350A3"/>
    <w:rsid w:val="005351E5"/>
    <w:rsid w:val="00535296"/>
    <w:rsid w:val="005353B1"/>
    <w:rsid w:val="00535561"/>
    <w:rsid w:val="005357E9"/>
    <w:rsid w:val="005359E8"/>
    <w:rsid w:val="00535A9D"/>
    <w:rsid w:val="00535AA2"/>
    <w:rsid w:val="005362A9"/>
    <w:rsid w:val="0053640B"/>
    <w:rsid w:val="00536437"/>
    <w:rsid w:val="0053673E"/>
    <w:rsid w:val="005367DA"/>
    <w:rsid w:val="00536812"/>
    <w:rsid w:val="005369A8"/>
    <w:rsid w:val="005369C9"/>
    <w:rsid w:val="00536CA3"/>
    <w:rsid w:val="00536D35"/>
    <w:rsid w:val="00536D4E"/>
    <w:rsid w:val="00536F22"/>
    <w:rsid w:val="00537297"/>
    <w:rsid w:val="005374E1"/>
    <w:rsid w:val="00537720"/>
    <w:rsid w:val="005377AD"/>
    <w:rsid w:val="00537BEC"/>
    <w:rsid w:val="00537DAF"/>
    <w:rsid w:val="00537F5F"/>
    <w:rsid w:val="00540280"/>
    <w:rsid w:val="00540443"/>
    <w:rsid w:val="00540A8D"/>
    <w:rsid w:val="00540ADB"/>
    <w:rsid w:val="00540E32"/>
    <w:rsid w:val="00541001"/>
    <w:rsid w:val="005410DE"/>
    <w:rsid w:val="0054143F"/>
    <w:rsid w:val="005414B5"/>
    <w:rsid w:val="0054189E"/>
    <w:rsid w:val="00541A4C"/>
    <w:rsid w:val="00541BAB"/>
    <w:rsid w:val="00541DFC"/>
    <w:rsid w:val="00541E96"/>
    <w:rsid w:val="00541F9A"/>
    <w:rsid w:val="00542204"/>
    <w:rsid w:val="005422E5"/>
    <w:rsid w:val="005422EE"/>
    <w:rsid w:val="00542380"/>
    <w:rsid w:val="0054238F"/>
    <w:rsid w:val="005424DB"/>
    <w:rsid w:val="005425F4"/>
    <w:rsid w:val="005425FB"/>
    <w:rsid w:val="005427DB"/>
    <w:rsid w:val="00542A9E"/>
    <w:rsid w:val="00542B55"/>
    <w:rsid w:val="00542CFF"/>
    <w:rsid w:val="00542D84"/>
    <w:rsid w:val="00542D89"/>
    <w:rsid w:val="00542DD2"/>
    <w:rsid w:val="00542DFA"/>
    <w:rsid w:val="00542E45"/>
    <w:rsid w:val="00542F53"/>
    <w:rsid w:val="00542F7B"/>
    <w:rsid w:val="0054306B"/>
    <w:rsid w:val="00543485"/>
    <w:rsid w:val="00543870"/>
    <w:rsid w:val="00543973"/>
    <w:rsid w:val="005439E6"/>
    <w:rsid w:val="00543B6D"/>
    <w:rsid w:val="00543C7C"/>
    <w:rsid w:val="005440CE"/>
    <w:rsid w:val="00544373"/>
    <w:rsid w:val="00544460"/>
    <w:rsid w:val="005444A2"/>
    <w:rsid w:val="00544630"/>
    <w:rsid w:val="005446FB"/>
    <w:rsid w:val="00544909"/>
    <w:rsid w:val="00544986"/>
    <w:rsid w:val="0054499C"/>
    <w:rsid w:val="005449BE"/>
    <w:rsid w:val="00544D47"/>
    <w:rsid w:val="00544DC9"/>
    <w:rsid w:val="00544DF9"/>
    <w:rsid w:val="0054518B"/>
    <w:rsid w:val="0054522C"/>
    <w:rsid w:val="005452BD"/>
    <w:rsid w:val="0054577F"/>
    <w:rsid w:val="00545783"/>
    <w:rsid w:val="005459B7"/>
    <w:rsid w:val="00545AEE"/>
    <w:rsid w:val="00545B5F"/>
    <w:rsid w:val="00545B9E"/>
    <w:rsid w:val="00545BB8"/>
    <w:rsid w:val="00545BBA"/>
    <w:rsid w:val="00545D08"/>
    <w:rsid w:val="00545DBC"/>
    <w:rsid w:val="00545E37"/>
    <w:rsid w:val="00545FB4"/>
    <w:rsid w:val="00545FBD"/>
    <w:rsid w:val="00546079"/>
    <w:rsid w:val="0054607E"/>
    <w:rsid w:val="0054609E"/>
    <w:rsid w:val="005460FB"/>
    <w:rsid w:val="00546171"/>
    <w:rsid w:val="005461B2"/>
    <w:rsid w:val="00546238"/>
    <w:rsid w:val="00546368"/>
    <w:rsid w:val="0054642E"/>
    <w:rsid w:val="005464BE"/>
    <w:rsid w:val="005465A6"/>
    <w:rsid w:val="005466DB"/>
    <w:rsid w:val="0054676B"/>
    <w:rsid w:val="00546789"/>
    <w:rsid w:val="00546962"/>
    <w:rsid w:val="0054697B"/>
    <w:rsid w:val="005469B7"/>
    <w:rsid w:val="005469E7"/>
    <w:rsid w:val="00546A05"/>
    <w:rsid w:val="00546A8D"/>
    <w:rsid w:val="00546B27"/>
    <w:rsid w:val="00546BE3"/>
    <w:rsid w:val="00546E44"/>
    <w:rsid w:val="00546F31"/>
    <w:rsid w:val="0054731A"/>
    <w:rsid w:val="00547420"/>
    <w:rsid w:val="00547421"/>
    <w:rsid w:val="00547478"/>
    <w:rsid w:val="00547687"/>
    <w:rsid w:val="005476D3"/>
    <w:rsid w:val="005477C4"/>
    <w:rsid w:val="00547805"/>
    <w:rsid w:val="00547D03"/>
    <w:rsid w:val="00547D99"/>
    <w:rsid w:val="00550076"/>
    <w:rsid w:val="005503AC"/>
    <w:rsid w:val="005503F2"/>
    <w:rsid w:val="005505BD"/>
    <w:rsid w:val="00550784"/>
    <w:rsid w:val="00550843"/>
    <w:rsid w:val="0055094D"/>
    <w:rsid w:val="005509C8"/>
    <w:rsid w:val="00550D6F"/>
    <w:rsid w:val="00550DF3"/>
    <w:rsid w:val="00550F24"/>
    <w:rsid w:val="00550F30"/>
    <w:rsid w:val="00551026"/>
    <w:rsid w:val="005510DA"/>
    <w:rsid w:val="005515BA"/>
    <w:rsid w:val="005516AA"/>
    <w:rsid w:val="0055174D"/>
    <w:rsid w:val="00551A11"/>
    <w:rsid w:val="00551A32"/>
    <w:rsid w:val="00551A38"/>
    <w:rsid w:val="00551AF5"/>
    <w:rsid w:val="00551C3C"/>
    <w:rsid w:val="00551CF0"/>
    <w:rsid w:val="00551F00"/>
    <w:rsid w:val="00551F7E"/>
    <w:rsid w:val="00552068"/>
    <w:rsid w:val="00552139"/>
    <w:rsid w:val="0055216B"/>
    <w:rsid w:val="00552196"/>
    <w:rsid w:val="005521C5"/>
    <w:rsid w:val="00552447"/>
    <w:rsid w:val="00552855"/>
    <w:rsid w:val="00552892"/>
    <w:rsid w:val="00552A9C"/>
    <w:rsid w:val="00552B02"/>
    <w:rsid w:val="00552C5F"/>
    <w:rsid w:val="00552E15"/>
    <w:rsid w:val="00552F70"/>
    <w:rsid w:val="00553025"/>
    <w:rsid w:val="0055307B"/>
    <w:rsid w:val="00553149"/>
    <w:rsid w:val="0055325E"/>
    <w:rsid w:val="005532C3"/>
    <w:rsid w:val="00553431"/>
    <w:rsid w:val="00553639"/>
    <w:rsid w:val="0055369F"/>
    <w:rsid w:val="0055389C"/>
    <w:rsid w:val="005538CE"/>
    <w:rsid w:val="00553B1A"/>
    <w:rsid w:val="00553C0C"/>
    <w:rsid w:val="00553C95"/>
    <w:rsid w:val="00553D54"/>
    <w:rsid w:val="00553DEA"/>
    <w:rsid w:val="00553E01"/>
    <w:rsid w:val="00553E7E"/>
    <w:rsid w:val="0055403B"/>
    <w:rsid w:val="00554494"/>
    <w:rsid w:val="00554500"/>
    <w:rsid w:val="00554604"/>
    <w:rsid w:val="005546C0"/>
    <w:rsid w:val="005549A0"/>
    <w:rsid w:val="005549C0"/>
    <w:rsid w:val="00554A42"/>
    <w:rsid w:val="00554B51"/>
    <w:rsid w:val="00554C4F"/>
    <w:rsid w:val="00554E05"/>
    <w:rsid w:val="00554F04"/>
    <w:rsid w:val="00554FF1"/>
    <w:rsid w:val="0055505A"/>
    <w:rsid w:val="00555140"/>
    <w:rsid w:val="005553E0"/>
    <w:rsid w:val="005555A8"/>
    <w:rsid w:val="00555961"/>
    <w:rsid w:val="00555B09"/>
    <w:rsid w:val="00555E1F"/>
    <w:rsid w:val="005561F3"/>
    <w:rsid w:val="0055622A"/>
    <w:rsid w:val="005563C7"/>
    <w:rsid w:val="00556402"/>
    <w:rsid w:val="0055650F"/>
    <w:rsid w:val="0055657D"/>
    <w:rsid w:val="00556A97"/>
    <w:rsid w:val="00556A98"/>
    <w:rsid w:val="00556ADD"/>
    <w:rsid w:val="00556C60"/>
    <w:rsid w:val="00556CD2"/>
    <w:rsid w:val="00556E5D"/>
    <w:rsid w:val="00556ECB"/>
    <w:rsid w:val="00557086"/>
    <w:rsid w:val="0055722F"/>
    <w:rsid w:val="00557975"/>
    <w:rsid w:val="00557B22"/>
    <w:rsid w:val="00557CD9"/>
    <w:rsid w:val="00557FE6"/>
    <w:rsid w:val="00560170"/>
    <w:rsid w:val="005602E6"/>
    <w:rsid w:val="00560411"/>
    <w:rsid w:val="005604FC"/>
    <w:rsid w:val="00560559"/>
    <w:rsid w:val="0056061C"/>
    <w:rsid w:val="00560726"/>
    <w:rsid w:val="00560BAB"/>
    <w:rsid w:val="00560C17"/>
    <w:rsid w:val="00560D05"/>
    <w:rsid w:val="00560DD0"/>
    <w:rsid w:val="005610F7"/>
    <w:rsid w:val="005614C1"/>
    <w:rsid w:val="0056161A"/>
    <w:rsid w:val="00561812"/>
    <w:rsid w:val="00561844"/>
    <w:rsid w:val="005619FA"/>
    <w:rsid w:val="00561A5D"/>
    <w:rsid w:val="00561A8F"/>
    <w:rsid w:val="00561BC4"/>
    <w:rsid w:val="00561CA5"/>
    <w:rsid w:val="00561DFD"/>
    <w:rsid w:val="00561EAD"/>
    <w:rsid w:val="00561F51"/>
    <w:rsid w:val="00561F81"/>
    <w:rsid w:val="00561FC6"/>
    <w:rsid w:val="00562161"/>
    <w:rsid w:val="0056219D"/>
    <w:rsid w:val="005622D0"/>
    <w:rsid w:val="00562361"/>
    <w:rsid w:val="00562377"/>
    <w:rsid w:val="005623E6"/>
    <w:rsid w:val="0056243F"/>
    <w:rsid w:val="005624D7"/>
    <w:rsid w:val="0056254E"/>
    <w:rsid w:val="00562610"/>
    <w:rsid w:val="00562881"/>
    <w:rsid w:val="005629B8"/>
    <w:rsid w:val="00562A05"/>
    <w:rsid w:val="00562A6E"/>
    <w:rsid w:val="00562AE2"/>
    <w:rsid w:val="00562B3E"/>
    <w:rsid w:val="00562CA6"/>
    <w:rsid w:val="00562EB4"/>
    <w:rsid w:val="005630A8"/>
    <w:rsid w:val="005630C1"/>
    <w:rsid w:val="00563115"/>
    <w:rsid w:val="00563215"/>
    <w:rsid w:val="0056352D"/>
    <w:rsid w:val="005635D9"/>
    <w:rsid w:val="005636BC"/>
    <w:rsid w:val="005637E5"/>
    <w:rsid w:val="0056392D"/>
    <w:rsid w:val="00563CF8"/>
    <w:rsid w:val="00563DFD"/>
    <w:rsid w:val="00563E89"/>
    <w:rsid w:val="00563F30"/>
    <w:rsid w:val="00563F52"/>
    <w:rsid w:val="0056400C"/>
    <w:rsid w:val="005644D6"/>
    <w:rsid w:val="005647EE"/>
    <w:rsid w:val="00564A84"/>
    <w:rsid w:val="00564B0A"/>
    <w:rsid w:val="00564C83"/>
    <w:rsid w:val="005650D8"/>
    <w:rsid w:val="0056515E"/>
    <w:rsid w:val="00565399"/>
    <w:rsid w:val="0056546B"/>
    <w:rsid w:val="00565621"/>
    <w:rsid w:val="0056578F"/>
    <w:rsid w:val="005657A8"/>
    <w:rsid w:val="005657E8"/>
    <w:rsid w:val="005657FB"/>
    <w:rsid w:val="005658C9"/>
    <w:rsid w:val="005658F0"/>
    <w:rsid w:val="00565B6B"/>
    <w:rsid w:val="00565BFF"/>
    <w:rsid w:val="00565C1D"/>
    <w:rsid w:val="005663B1"/>
    <w:rsid w:val="00566686"/>
    <w:rsid w:val="005667B7"/>
    <w:rsid w:val="005667CE"/>
    <w:rsid w:val="00566898"/>
    <w:rsid w:val="00566909"/>
    <w:rsid w:val="00566922"/>
    <w:rsid w:val="005669A3"/>
    <w:rsid w:val="00566D03"/>
    <w:rsid w:val="00566D2A"/>
    <w:rsid w:val="005670D6"/>
    <w:rsid w:val="00567108"/>
    <w:rsid w:val="00567286"/>
    <w:rsid w:val="0056728E"/>
    <w:rsid w:val="00567567"/>
    <w:rsid w:val="00567590"/>
    <w:rsid w:val="00567610"/>
    <w:rsid w:val="005679CF"/>
    <w:rsid w:val="005679F7"/>
    <w:rsid w:val="00567A66"/>
    <w:rsid w:val="00567B1C"/>
    <w:rsid w:val="00567BD0"/>
    <w:rsid w:val="00567BDC"/>
    <w:rsid w:val="00567C66"/>
    <w:rsid w:val="00570013"/>
    <w:rsid w:val="0057029F"/>
    <w:rsid w:val="005705AD"/>
    <w:rsid w:val="00570741"/>
    <w:rsid w:val="0057080A"/>
    <w:rsid w:val="005708C5"/>
    <w:rsid w:val="00570920"/>
    <w:rsid w:val="00570A39"/>
    <w:rsid w:val="00570AB5"/>
    <w:rsid w:val="00570B78"/>
    <w:rsid w:val="00570E2E"/>
    <w:rsid w:val="00570ED2"/>
    <w:rsid w:val="00570FCE"/>
    <w:rsid w:val="00570FE8"/>
    <w:rsid w:val="0057102C"/>
    <w:rsid w:val="00571095"/>
    <w:rsid w:val="0057117B"/>
    <w:rsid w:val="005712E5"/>
    <w:rsid w:val="00571570"/>
    <w:rsid w:val="00571BD0"/>
    <w:rsid w:val="00571DB0"/>
    <w:rsid w:val="00571FB2"/>
    <w:rsid w:val="00572035"/>
    <w:rsid w:val="00572062"/>
    <w:rsid w:val="0057212A"/>
    <w:rsid w:val="00572262"/>
    <w:rsid w:val="00572571"/>
    <w:rsid w:val="0057280B"/>
    <w:rsid w:val="005728C0"/>
    <w:rsid w:val="0057296C"/>
    <w:rsid w:val="00572B0D"/>
    <w:rsid w:val="00572BA3"/>
    <w:rsid w:val="00572BB2"/>
    <w:rsid w:val="00572E95"/>
    <w:rsid w:val="005733E7"/>
    <w:rsid w:val="005733F9"/>
    <w:rsid w:val="00573641"/>
    <w:rsid w:val="00573841"/>
    <w:rsid w:val="00573BAC"/>
    <w:rsid w:val="00573BBF"/>
    <w:rsid w:val="00573D67"/>
    <w:rsid w:val="00574045"/>
    <w:rsid w:val="00574368"/>
    <w:rsid w:val="005743EB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664"/>
    <w:rsid w:val="0057672C"/>
    <w:rsid w:val="005768F3"/>
    <w:rsid w:val="00576978"/>
    <w:rsid w:val="00576C75"/>
    <w:rsid w:val="00576CF7"/>
    <w:rsid w:val="00576DA5"/>
    <w:rsid w:val="00576DE5"/>
    <w:rsid w:val="00576EC9"/>
    <w:rsid w:val="005770A6"/>
    <w:rsid w:val="005773D1"/>
    <w:rsid w:val="005773F7"/>
    <w:rsid w:val="00577408"/>
    <w:rsid w:val="0057763C"/>
    <w:rsid w:val="00577827"/>
    <w:rsid w:val="0057783E"/>
    <w:rsid w:val="00577A6D"/>
    <w:rsid w:val="00577CF5"/>
    <w:rsid w:val="00577F65"/>
    <w:rsid w:val="0058000D"/>
    <w:rsid w:val="005800AD"/>
    <w:rsid w:val="005800DF"/>
    <w:rsid w:val="005802DE"/>
    <w:rsid w:val="005803ED"/>
    <w:rsid w:val="00580409"/>
    <w:rsid w:val="00580474"/>
    <w:rsid w:val="0058085C"/>
    <w:rsid w:val="005808B5"/>
    <w:rsid w:val="00580979"/>
    <w:rsid w:val="00580A3A"/>
    <w:rsid w:val="00580D82"/>
    <w:rsid w:val="00580F65"/>
    <w:rsid w:val="00581024"/>
    <w:rsid w:val="0058145E"/>
    <w:rsid w:val="00581742"/>
    <w:rsid w:val="00581A06"/>
    <w:rsid w:val="00581A22"/>
    <w:rsid w:val="00581BA5"/>
    <w:rsid w:val="005821C2"/>
    <w:rsid w:val="005823D5"/>
    <w:rsid w:val="0058249F"/>
    <w:rsid w:val="00582584"/>
    <w:rsid w:val="005826ED"/>
    <w:rsid w:val="0058274B"/>
    <w:rsid w:val="005827D8"/>
    <w:rsid w:val="00582818"/>
    <w:rsid w:val="00582910"/>
    <w:rsid w:val="00582E0B"/>
    <w:rsid w:val="00582FA5"/>
    <w:rsid w:val="00582FDB"/>
    <w:rsid w:val="005830E7"/>
    <w:rsid w:val="005830FD"/>
    <w:rsid w:val="0058311F"/>
    <w:rsid w:val="0058318A"/>
    <w:rsid w:val="00583212"/>
    <w:rsid w:val="005832F5"/>
    <w:rsid w:val="00583338"/>
    <w:rsid w:val="00583413"/>
    <w:rsid w:val="00583681"/>
    <w:rsid w:val="00583995"/>
    <w:rsid w:val="00583AC5"/>
    <w:rsid w:val="00583ACD"/>
    <w:rsid w:val="00583D51"/>
    <w:rsid w:val="005840D4"/>
    <w:rsid w:val="00584102"/>
    <w:rsid w:val="00584239"/>
    <w:rsid w:val="005845DD"/>
    <w:rsid w:val="005846A8"/>
    <w:rsid w:val="00584885"/>
    <w:rsid w:val="00584938"/>
    <w:rsid w:val="00584C12"/>
    <w:rsid w:val="00584D9B"/>
    <w:rsid w:val="005851C3"/>
    <w:rsid w:val="005853BE"/>
    <w:rsid w:val="00585412"/>
    <w:rsid w:val="00585889"/>
    <w:rsid w:val="00585938"/>
    <w:rsid w:val="0058598F"/>
    <w:rsid w:val="00585AA0"/>
    <w:rsid w:val="00585B63"/>
    <w:rsid w:val="00585E6C"/>
    <w:rsid w:val="005860B5"/>
    <w:rsid w:val="00586502"/>
    <w:rsid w:val="005866A4"/>
    <w:rsid w:val="005866B6"/>
    <w:rsid w:val="00586762"/>
    <w:rsid w:val="005867A9"/>
    <w:rsid w:val="00586928"/>
    <w:rsid w:val="00586AB6"/>
    <w:rsid w:val="00586B78"/>
    <w:rsid w:val="00586D75"/>
    <w:rsid w:val="00586E03"/>
    <w:rsid w:val="00586E7D"/>
    <w:rsid w:val="00587310"/>
    <w:rsid w:val="00587419"/>
    <w:rsid w:val="005876F6"/>
    <w:rsid w:val="00587864"/>
    <w:rsid w:val="00587B6A"/>
    <w:rsid w:val="00587F4D"/>
    <w:rsid w:val="00587F64"/>
    <w:rsid w:val="00590181"/>
    <w:rsid w:val="0059052A"/>
    <w:rsid w:val="0059066B"/>
    <w:rsid w:val="00590718"/>
    <w:rsid w:val="0059072C"/>
    <w:rsid w:val="0059084D"/>
    <w:rsid w:val="005909F7"/>
    <w:rsid w:val="005911BC"/>
    <w:rsid w:val="00591359"/>
    <w:rsid w:val="005914AF"/>
    <w:rsid w:val="00591696"/>
    <w:rsid w:val="00591B55"/>
    <w:rsid w:val="00591BCC"/>
    <w:rsid w:val="00591D0F"/>
    <w:rsid w:val="00591D13"/>
    <w:rsid w:val="0059205A"/>
    <w:rsid w:val="005920A6"/>
    <w:rsid w:val="00592159"/>
    <w:rsid w:val="005923AE"/>
    <w:rsid w:val="005925D9"/>
    <w:rsid w:val="005926F1"/>
    <w:rsid w:val="00592B06"/>
    <w:rsid w:val="00592BAC"/>
    <w:rsid w:val="00592DD8"/>
    <w:rsid w:val="00593175"/>
    <w:rsid w:val="005931E0"/>
    <w:rsid w:val="005932B1"/>
    <w:rsid w:val="0059339A"/>
    <w:rsid w:val="0059347F"/>
    <w:rsid w:val="005935DA"/>
    <w:rsid w:val="0059362D"/>
    <w:rsid w:val="00593675"/>
    <w:rsid w:val="005936A1"/>
    <w:rsid w:val="005936AF"/>
    <w:rsid w:val="00593788"/>
    <w:rsid w:val="00593BB7"/>
    <w:rsid w:val="00593E64"/>
    <w:rsid w:val="00593EFA"/>
    <w:rsid w:val="0059406B"/>
    <w:rsid w:val="00594124"/>
    <w:rsid w:val="0059428F"/>
    <w:rsid w:val="005943B6"/>
    <w:rsid w:val="005945B9"/>
    <w:rsid w:val="00594827"/>
    <w:rsid w:val="005948C1"/>
    <w:rsid w:val="005948C4"/>
    <w:rsid w:val="005949DC"/>
    <w:rsid w:val="00594D5B"/>
    <w:rsid w:val="00594E86"/>
    <w:rsid w:val="00594F4C"/>
    <w:rsid w:val="005953F3"/>
    <w:rsid w:val="00595501"/>
    <w:rsid w:val="005956B2"/>
    <w:rsid w:val="005956D9"/>
    <w:rsid w:val="00595A16"/>
    <w:rsid w:val="00595CA0"/>
    <w:rsid w:val="00595CB1"/>
    <w:rsid w:val="00596231"/>
    <w:rsid w:val="005962EE"/>
    <w:rsid w:val="00596420"/>
    <w:rsid w:val="00596472"/>
    <w:rsid w:val="0059653B"/>
    <w:rsid w:val="00596845"/>
    <w:rsid w:val="005968DA"/>
    <w:rsid w:val="00596B6F"/>
    <w:rsid w:val="00596C3C"/>
    <w:rsid w:val="00596E8A"/>
    <w:rsid w:val="00596F38"/>
    <w:rsid w:val="0059708D"/>
    <w:rsid w:val="005972AC"/>
    <w:rsid w:val="005972F3"/>
    <w:rsid w:val="005976B5"/>
    <w:rsid w:val="005976FD"/>
    <w:rsid w:val="0059788F"/>
    <w:rsid w:val="0059795E"/>
    <w:rsid w:val="00597A50"/>
    <w:rsid w:val="00597B5F"/>
    <w:rsid w:val="00597B6B"/>
    <w:rsid w:val="00597CBB"/>
    <w:rsid w:val="00597FEF"/>
    <w:rsid w:val="005A00BD"/>
    <w:rsid w:val="005A0184"/>
    <w:rsid w:val="005A05F4"/>
    <w:rsid w:val="005A093C"/>
    <w:rsid w:val="005A094C"/>
    <w:rsid w:val="005A0965"/>
    <w:rsid w:val="005A0CE1"/>
    <w:rsid w:val="005A0D3D"/>
    <w:rsid w:val="005A0D81"/>
    <w:rsid w:val="005A0D83"/>
    <w:rsid w:val="005A0E41"/>
    <w:rsid w:val="005A0E5D"/>
    <w:rsid w:val="005A0EB3"/>
    <w:rsid w:val="005A105B"/>
    <w:rsid w:val="005A16D5"/>
    <w:rsid w:val="005A16E3"/>
    <w:rsid w:val="005A1A19"/>
    <w:rsid w:val="005A1C58"/>
    <w:rsid w:val="005A1CCF"/>
    <w:rsid w:val="005A201E"/>
    <w:rsid w:val="005A211D"/>
    <w:rsid w:val="005A2628"/>
    <w:rsid w:val="005A272B"/>
    <w:rsid w:val="005A2841"/>
    <w:rsid w:val="005A2963"/>
    <w:rsid w:val="005A29D0"/>
    <w:rsid w:val="005A2AC6"/>
    <w:rsid w:val="005A2D07"/>
    <w:rsid w:val="005A2D50"/>
    <w:rsid w:val="005A2D9B"/>
    <w:rsid w:val="005A2DB4"/>
    <w:rsid w:val="005A2E49"/>
    <w:rsid w:val="005A30CD"/>
    <w:rsid w:val="005A35A3"/>
    <w:rsid w:val="005A3612"/>
    <w:rsid w:val="005A3642"/>
    <w:rsid w:val="005A38C9"/>
    <w:rsid w:val="005A3911"/>
    <w:rsid w:val="005A394F"/>
    <w:rsid w:val="005A3A79"/>
    <w:rsid w:val="005A3B60"/>
    <w:rsid w:val="005A3CAC"/>
    <w:rsid w:val="005A3EDF"/>
    <w:rsid w:val="005A3F14"/>
    <w:rsid w:val="005A4282"/>
    <w:rsid w:val="005A4353"/>
    <w:rsid w:val="005A447D"/>
    <w:rsid w:val="005A4495"/>
    <w:rsid w:val="005A4857"/>
    <w:rsid w:val="005A48AE"/>
    <w:rsid w:val="005A4A12"/>
    <w:rsid w:val="005A4A5B"/>
    <w:rsid w:val="005A4B92"/>
    <w:rsid w:val="005A4D61"/>
    <w:rsid w:val="005A4D9C"/>
    <w:rsid w:val="005A4E7D"/>
    <w:rsid w:val="005A4FE7"/>
    <w:rsid w:val="005A50DD"/>
    <w:rsid w:val="005A5141"/>
    <w:rsid w:val="005A5289"/>
    <w:rsid w:val="005A52B8"/>
    <w:rsid w:val="005A53F4"/>
    <w:rsid w:val="005A587B"/>
    <w:rsid w:val="005A5963"/>
    <w:rsid w:val="005A5965"/>
    <w:rsid w:val="005A5A42"/>
    <w:rsid w:val="005A5CA4"/>
    <w:rsid w:val="005A6124"/>
    <w:rsid w:val="005A624E"/>
    <w:rsid w:val="005A625B"/>
    <w:rsid w:val="005A6457"/>
    <w:rsid w:val="005A660D"/>
    <w:rsid w:val="005A689D"/>
    <w:rsid w:val="005A6A71"/>
    <w:rsid w:val="005A6AA4"/>
    <w:rsid w:val="005A6AF6"/>
    <w:rsid w:val="005A6D5B"/>
    <w:rsid w:val="005A70CB"/>
    <w:rsid w:val="005A7159"/>
    <w:rsid w:val="005A72D6"/>
    <w:rsid w:val="005A7351"/>
    <w:rsid w:val="005A7618"/>
    <w:rsid w:val="005A763F"/>
    <w:rsid w:val="005A769C"/>
    <w:rsid w:val="005A76F3"/>
    <w:rsid w:val="005A76F6"/>
    <w:rsid w:val="005A7724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386"/>
    <w:rsid w:val="005B03DF"/>
    <w:rsid w:val="005B04FF"/>
    <w:rsid w:val="005B06F5"/>
    <w:rsid w:val="005B07D0"/>
    <w:rsid w:val="005B0871"/>
    <w:rsid w:val="005B0A62"/>
    <w:rsid w:val="005B0A74"/>
    <w:rsid w:val="005B1303"/>
    <w:rsid w:val="005B134E"/>
    <w:rsid w:val="005B15D4"/>
    <w:rsid w:val="005B16D8"/>
    <w:rsid w:val="005B174D"/>
    <w:rsid w:val="005B1764"/>
    <w:rsid w:val="005B17E1"/>
    <w:rsid w:val="005B1B90"/>
    <w:rsid w:val="005B1C57"/>
    <w:rsid w:val="005B1E62"/>
    <w:rsid w:val="005B1EC1"/>
    <w:rsid w:val="005B2036"/>
    <w:rsid w:val="005B23A4"/>
    <w:rsid w:val="005B2464"/>
    <w:rsid w:val="005B26A2"/>
    <w:rsid w:val="005B2829"/>
    <w:rsid w:val="005B2A03"/>
    <w:rsid w:val="005B2CB7"/>
    <w:rsid w:val="005B2D05"/>
    <w:rsid w:val="005B2D11"/>
    <w:rsid w:val="005B3127"/>
    <w:rsid w:val="005B32D2"/>
    <w:rsid w:val="005B3331"/>
    <w:rsid w:val="005B33AA"/>
    <w:rsid w:val="005B3401"/>
    <w:rsid w:val="005B34BB"/>
    <w:rsid w:val="005B3634"/>
    <w:rsid w:val="005B3879"/>
    <w:rsid w:val="005B3D16"/>
    <w:rsid w:val="005B404C"/>
    <w:rsid w:val="005B42B6"/>
    <w:rsid w:val="005B43C2"/>
    <w:rsid w:val="005B47DF"/>
    <w:rsid w:val="005B4AB5"/>
    <w:rsid w:val="005B4D4C"/>
    <w:rsid w:val="005B4E99"/>
    <w:rsid w:val="005B515E"/>
    <w:rsid w:val="005B5247"/>
    <w:rsid w:val="005B5302"/>
    <w:rsid w:val="005B5652"/>
    <w:rsid w:val="005B57B3"/>
    <w:rsid w:val="005B5995"/>
    <w:rsid w:val="005B59D8"/>
    <w:rsid w:val="005B5AAD"/>
    <w:rsid w:val="005B5B38"/>
    <w:rsid w:val="005B5BB7"/>
    <w:rsid w:val="005B5C9E"/>
    <w:rsid w:val="005B5CC2"/>
    <w:rsid w:val="005B5DF6"/>
    <w:rsid w:val="005B61A0"/>
    <w:rsid w:val="005B62BF"/>
    <w:rsid w:val="005B6398"/>
    <w:rsid w:val="005B63F0"/>
    <w:rsid w:val="005B663D"/>
    <w:rsid w:val="005B6686"/>
    <w:rsid w:val="005B6726"/>
    <w:rsid w:val="005B6881"/>
    <w:rsid w:val="005B68A8"/>
    <w:rsid w:val="005B6B05"/>
    <w:rsid w:val="005B6B0A"/>
    <w:rsid w:val="005B6CF8"/>
    <w:rsid w:val="005B6D2A"/>
    <w:rsid w:val="005B6E7F"/>
    <w:rsid w:val="005B7061"/>
    <w:rsid w:val="005B71E2"/>
    <w:rsid w:val="005B79BD"/>
    <w:rsid w:val="005B7A08"/>
    <w:rsid w:val="005B7B43"/>
    <w:rsid w:val="005B7BB7"/>
    <w:rsid w:val="005B7C07"/>
    <w:rsid w:val="005B7CD9"/>
    <w:rsid w:val="005B7E74"/>
    <w:rsid w:val="005B7ECD"/>
    <w:rsid w:val="005C06ED"/>
    <w:rsid w:val="005C0704"/>
    <w:rsid w:val="005C0747"/>
    <w:rsid w:val="005C0A5A"/>
    <w:rsid w:val="005C0CCF"/>
    <w:rsid w:val="005C11FD"/>
    <w:rsid w:val="005C1258"/>
    <w:rsid w:val="005C15DE"/>
    <w:rsid w:val="005C16E9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50F"/>
    <w:rsid w:val="005C29B1"/>
    <w:rsid w:val="005C2A34"/>
    <w:rsid w:val="005C2F04"/>
    <w:rsid w:val="005C30AE"/>
    <w:rsid w:val="005C31B6"/>
    <w:rsid w:val="005C31FB"/>
    <w:rsid w:val="005C32A6"/>
    <w:rsid w:val="005C337B"/>
    <w:rsid w:val="005C34A4"/>
    <w:rsid w:val="005C34E6"/>
    <w:rsid w:val="005C3747"/>
    <w:rsid w:val="005C37FB"/>
    <w:rsid w:val="005C397B"/>
    <w:rsid w:val="005C3CD5"/>
    <w:rsid w:val="005C3D43"/>
    <w:rsid w:val="005C3D4E"/>
    <w:rsid w:val="005C3E25"/>
    <w:rsid w:val="005C3F80"/>
    <w:rsid w:val="005C3FEF"/>
    <w:rsid w:val="005C405E"/>
    <w:rsid w:val="005C4184"/>
    <w:rsid w:val="005C4291"/>
    <w:rsid w:val="005C42FA"/>
    <w:rsid w:val="005C4611"/>
    <w:rsid w:val="005C46AA"/>
    <w:rsid w:val="005C46E4"/>
    <w:rsid w:val="005C471F"/>
    <w:rsid w:val="005C47B4"/>
    <w:rsid w:val="005C4A89"/>
    <w:rsid w:val="005C4B03"/>
    <w:rsid w:val="005C4BC7"/>
    <w:rsid w:val="005C4BE8"/>
    <w:rsid w:val="005C4CD8"/>
    <w:rsid w:val="005C4EAC"/>
    <w:rsid w:val="005C4F02"/>
    <w:rsid w:val="005C5580"/>
    <w:rsid w:val="005C5679"/>
    <w:rsid w:val="005C5691"/>
    <w:rsid w:val="005C5700"/>
    <w:rsid w:val="005C5843"/>
    <w:rsid w:val="005C595C"/>
    <w:rsid w:val="005C59EE"/>
    <w:rsid w:val="005C5BF2"/>
    <w:rsid w:val="005C5CD1"/>
    <w:rsid w:val="005C60B8"/>
    <w:rsid w:val="005C610E"/>
    <w:rsid w:val="005C6139"/>
    <w:rsid w:val="005C61B6"/>
    <w:rsid w:val="005C66D3"/>
    <w:rsid w:val="005C694F"/>
    <w:rsid w:val="005C6BEC"/>
    <w:rsid w:val="005C6C05"/>
    <w:rsid w:val="005C6D86"/>
    <w:rsid w:val="005C7280"/>
    <w:rsid w:val="005C7635"/>
    <w:rsid w:val="005C7687"/>
    <w:rsid w:val="005C7752"/>
    <w:rsid w:val="005C777E"/>
    <w:rsid w:val="005C7803"/>
    <w:rsid w:val="005C7B80"/>
    <w:rsid w:val="005C7C4C"/>
    <w:rsid w:val="005C7D60"/>
    <w:rsid w:val="005D006C"/>
    <w:rsid w:val="005D0277"/>
    <w:rsid w:val="005D0393"/>
    <w:rsid w:val="005D03E5"/>
    <w:rsid w:val="005D0542"/>
    <w:rsid w:val="005D0640"/>
    <w:rsid w:val="005D064D"/>
    <w:rsid w:val="005D06F6"/>
    <w:rsid w:val="005D081A"/>
    <w:rsid w:val="005D09C6"/>
    <w:rsid w:val="005D0A21"/>
    <w:rsid w:val="005D0B7D"/>
    <w:rsid w:val="005D0B99"/>
    <w:rsid w:val="005D0C24"/>
    <w:rsid w:val="005D0D42"/>
    <w:rsid w:val="005D0E39"/>
    <w:rsid w:val="005D108F"/>
    <w:rsid w:val="005D12CD"/>
    <w:rsid w:val="005D16EF"/>
    <w:rsid w:val="005D1749"/>
    <w:rsid w:val="005D189C"/>
    <w:rsid w:val="005D1A3C"/>
    <w:rsid w:val="005D1B16"/>
    <w:rsid w:val="005D1DB0"/>
    <w:rsid w:val="005D2017"/>
    <w:rsid w:val="005D2064"/>
    <w:rsid w:val="005D2106"/>
    <w:rsid w:val="005D23E6"/>
    <w:rsid w:val="005D252A"/>
    <w:rsid w:val="005D25B9"/>
    <w:rsid w:val="005D25C8"/>
    <w:rsid w:val="005D2813"/>
    <w:rsid w:val="005D2DD3"/>
    <w:rsid w:val="005D2E3B"/>
    <w:rsid w:val="005D2EDD"/>
    <w:rsid w:val="005D3133"/>
    <w:rsid w:val="005D3174"/>
    <w:rsid w:val="005D327D"/>
    <w:rsid w:val="005D344E"/>
    <w:rsid w:val="005D3689"/>
    <w:rsid w:val="005D3753"/>
    <w:rsid w:val="005D3781"/>
    <w:rsid w:val="005D38B0"/>
    <w:rsid w:val="005D3A2A"/>
    <w:rsid w:val="005D3BD0"/>
    <w:rsid w:val="005D40ED"/>
    <w:rsid w:val="005D4336"/>
    <w:rsid w:val="005D45BB"/>
    <w:rsid w:val="005D4644"/>
    <w:rsid w:val="005D491F"/>
    <w:rsid w:val="005D4BF8"/>
    <w:rsid w:val="005D4C7C"/>
    <w:rsid w:val="005D4E89"/>
    <w:rsid w:val="005D4F1E"/>
    <w:rsid w:val="005D5031"/>
    <w:rsid w:val="005D54AE"/>
    <w:rsid w:val="005D5846"/>
    <w:rsid w:val="005D5862"/>
    <w:rsid w:val="005D58C7"/>
    <w:rsid w:val="005D5AE8"/>
    <w:rsid w:val="005D5C02"/>
    <w:rsid w:val="005D5C37"/>
    <w:rsid w:val="005D5DCD"/>
    <w:rsid w:val="005D5F82"/>
    <w:rsid w:val="005D5FD6"/>
    <w:rsid w:val="005D61CF"/>
    <w:rsid w:val="005D61E4"/>
    <w:rsid w:val="005D6311"/>
    <w:rsid w:val="005D6607"/>
    <w:rsid w:val="005D6806"/>
    <w:rsid w:val="005D6852"/>
    <w:rsid w:val="005D699A"/>
    <w:rsid w:val="005D6C9C"/>
    <w:rsid w:val="005D70FB"/>
    <w:rsid w:val="005D710B"/>
    <w:rsid w:val="005D716F"/>
    <w:rsid w:val="005D7242"/>
    <w:rsid w:val="005D724D"/>
    <w:rsid w:val="005D7252"/>
    <w:rsid w:val="005D72B9"/>
    <w:rsid w:val="005D73AC"/>
    <w:rsid w:val="005D73B9"/>
    <w:rsid w:val="005D7625"/>
    <w:rsid w:val="005D769F"/>
    <w:rsid w:val="005D77A6"/>
    <w:rsid w:val="005D77C1"/>
    <w:rsid w:val="005D786F"/>
    <w:rsid w:val="005D794B"/>
    <w:rsid w:val="005D79B8"/>
    <w:rsid w:val="005D7C1A"/>
    <w:rsid w:val="005D7C47"/>
    <w:rsid w:val="005D7CE2"/>
    <w:rsid w:val="005E01F8"/>
    <w:rsid w:val="005E02F8"/>
    <w:rsid w:val="005E0414"/>
    <w:rsid w:val="005E05B4"/>
    <w:rsid w:val="005E06C0"/>
    <w:rsid w:val="005E06FB"/>
    <w:rsid w:val="005E0850"/>
    <w:rsid w:val="005E08E3"/>
    <w:rsid w:val="005E0B2A"/>
    <w:rsid w:val="005E0C07"/>
    <w:rsid w:val="005E0CB5"/>
    <w:rsid w:val="005E105A"/>
    <w:rsid w:val="005E10C0"/>
    <w:rsid w:val="005E12A7"/>
    <w:rsid w:val="005E12D7"/>
    <w:rsid w:val="005E135C"/>
    <w:rsid w:val="005E171F"/>
    <w:rsid w:val="005E1863"/>
    <w:rsid w:val="005E18F0"/>
    <w:rsid w:val="005E1A4A"/>
    <w:rsid w:val="005E1B1C"/>
    <w:rsid w:val="005E1BE8"/>
    <w:rsid w:val="005E1C8A"/>
    <w:rsid w:val="005E223B"/>
    <w:rsid w:val="005E22A2"/>
    <w:rsid w:val="005E22D7"/>
    <w:rsid w:val="005E2619"/>
    <w:rsid w:val="005E2678"/>
    <w:rsid w:val="005E2971"/>
    <w:rsid w:val="005E2A86"/>
    <w:rsid w:val="005E2B0B"/>
    <w:rsid w:val="005E2B43"/>
    <w:rsid w:val="005E2BB1"/>
    <w:rsid w:val="005E2F87"/>
    <w:rsid w:val="005E30FD"/>
    <w:rsid w:val="005E329B"/>
    <w:rsid w:val="005E3750"/>
    <w:rsid w:val="005E378D"/>
    <w:rsid w:val="005E3881"/>
    <w:rsid w:val="005E38CC"/>
    <w:rsid w:val="005E3A37"/>
    <w:rsid w:val="005E3D18"/>
    <w:rsid w:val="005E3F8D"/>
    <w:rsid w:val="005E4071"/>
    <w:rsid w:val="005E40A1"/>
    <w:rsid w:val="005E40AB"/>
    <w:rsid w:val="005E40CB"/>
    <w:rsid w:val="005E4282"/>
    <w:rsid w:val="005E44C6"/>
    <w:rsid w:val="005E45DC"/>
    <w:rsid w:val="005E4844"/>
    <w:rsid w:val="005E487B"/>
    <w:rsid w:val="005E4ADB"/>
    <w:rsid w:val="005E4B0D"/>
    <w:rsid w:val="005E4E8A"/>
    <w:rsid w:val="005E4EC6"/>
    <w:rsid w:val="005E51B9"/>
    <w:rsid w:val="005E5289"/>
    <w:rsid w:val="005E528D"/>
    <w:rsid w:val="005E52D7"/>
    <w:rsid w:val="005E5674"/>
    <w:rsid w:val="005E5792"/>
    <w:rsid w:val="005E58BD"/>
    <w:rsid w:val="005E5943"/>
    <w:rsid w:val="005E5A3C"/>
    <w:rsid w:val="005E5ACE"/>
    <w:rsid w:val="005E5C03"/>
    <w:rsid w:val="005E5DD2"/>
    <w:rsid w:val="005E5EBA"/>
    <w:rsid w:val="005E633A"/>
    <w:rsid w:val="005E6406"/>
    <w:rsid w:val="005E64AD"/>
    <w:rsid w:val="005E6775"/>
    <w:rsid w:val="005E6785"/>
    <w:rsid w:val="005E67E3"/>
    <w:rsid w:val="005E67F4"/>
    <w:rsid w:val="005E6855"/>
    <w:rsid w:val="005E711F"/>
    <w:rsid w:val="005E74CC"/>
    <w:rsid w:val="005E75A9"/>
    <w:rsid w:val="005E7724"/>
    <w:rsid w:val="005E7B92"/>
    <w:rsid w:val="005E7C1D"/>
    <w:rsid w:val="005E7C6B"/>
    <w:rsid w:val="005F0006"/>
    <w:rsid w:val="005F0087"/>
    <w:rsid w:val="005F025E"/>
    <w:rsid w:val="005F03D4"/>
    <w:rsid w:val="005F0433"/>
    <w:rsid w:val="005F047F"/>
    <w:rsid w:val="005F0623"/>
    <w:rsid w:val="005F0869"/>
    <w:rsid w:val="005F08FA"/>
    <w:rsid w:val="005F0D9C"/>
    <w:rsid w:val="005F0E9E"/>
    <w:rsid w:val="005F0EBD"/>
    <w:rsid w:val="005F102A"/>
    <w:rsid w:val="005F1580"/>
    <w:rsid w:val="005F15D8"/>
    <w:rsid w:val="005F15EC"/>
    <w:rsid w:val="005F16FD"/>
    <w:rsid w:val="005F1C33"/>
    <w:rsid w:val="005F1C85"/>
    <w:rsid w:val="005F1D07"/>
    <w:rsid w:val="005F22D0"/>
    <w:rsid w:val="005F23D0"/>
    <w:rsid w:val="005F2812"/>
    <w:rsid w:val="005F2B55"/>
    <w:rsid w:val="005F2C7A"/>
    <w:rsid w:val="005F2CF7"/>
    <w:rsid w:val="005F2D05"/>
    <w:rsid w:val="005F2E55"/>
    <w:rsid w:val="005F2FFF"/>
    <w:rsid w:val="005F300E"/>
    <w:rsid w:val="005F3032"/>
    <w:rsid w:val="005F3207"/>
    <w:rsid w:val="005F336D"/>
    <w:rsid w:val="005F3560"/>
    <w:rsid w:val="005F3682"/>
    <w:rsid w:val="005F3818"/>
    <w:rsid w:val="005F38E2"/>
    <w:rsid w:val="005F39F3"/>
    <w:rsid w:val="005F3A8A"/>
    <w:rsid w:val="005F3AFE"/>
    <w:rsid w:val="005F3B1F"/>
    <w:rsid w:val="005F3D99"/>
    <w:rsid w:val="005F3E54"/>
    <w:rsid w:val="005F41EC"/>
    <w:rsid w:val="005F448E"/>
    <w:rsid w:val="005F45CB"/>
    <w:rsid w:val="005F4751"/>
    <w:rsid w:val="005F4779"/>
    <w:rsid w:val="005F4846"/>
    <w:rsid w:val="005F4987"/>
    <w:rsid w:val="005F4B3B"/>
    <w:rsid w:val="005F4CF0"/>
    <w:rsid w:val="005F4D09"/>
    <w:rsid w:val="005F4DA9"/>
    <w:rsid w:val="005F4EB9"/>
    <w:rsid w:val="005F4F1E"/>
    <w:rsid w:val="005F4F9D"/>
    <w:rsid w:val="005F4FC4"/>
    <w:rsid w:val="005F502D"/>
    <w:rsid w:val="005F52B8"/>
    <w:rsid w:val="005F544F"/>
    <w:rsid w:val="005F5657"/>
    <w:rsid w:val="005F58BA"/>
    <w:rsid w:val="005F5CE7"/>
    <w:rsid w:val="005F5D12"/>
    <w:rsid w:val="005F5F54"/>
    <w:rsid w:val="005F5FF8"/>
    <w:rsid w:val="005F6026"/>
    <w:rsid w:val="005F6382"/>
    <w:rsid w:val="005F6445"/>
    <w:rsid w:val="005F64EB"/>
    <w:rsid w:val="005F6554"/>
    <w:rsid w:val="005F6707"/>
    <w:rsid w:val="005F673A"/>
    <w:rsid w:val="005F68F5"/>
    <w:rsid w:val="005F702A"/>
    <w:rsid w:val="005F74AC"/>
    <w:rsid w:val="005F755A"/>
    <w:rsid w:val="005F7707"/>
    <w:rsid w:val="005F7779"/>
    <w:rsid w:val="005F77E5"/>
    <w:rsid w:val="005F78FD"/>
    <w:rsid w:val="005F791A"/>
    <w:rsid w:val="005F7D52"/>
    <w:rsid w:val="005F7EBC"/>
    <w:rsid w:val="0060017A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40"/>
    <w:rsid w:val="00601050"/>
    <w:rsid w:val="006010E9"/>
    <w:rsid w:val="0060142C"/>
    <w:rsid w:val="006014A4"/>
    <w:rsid w:val="006014F8"/>
    <w:rsid w:val="00601613"/>
    <w:rsid w:val="00601755"/>
    <w:rsid w:val="006017DE"/>
    <w:rsid w:val="00601A5A"/>
    <w:rsid w:val="00601A8A"/>
    <w:rsid w:val="00601B7A"/>
    <w:rsid w:val="00601BB4"/>
    <w:rsid w:val="00601BD0"/>
    <w:rsid w:val="00601C25"/>
    <w:rsid w:val="00601CB8"/>
    <w:rsid w:val="00601CC0"/>
    <w:rsid w:val="00601F73"/>
    <w:rsid w:val="006022A9"/>
    <w:rsid w:val="006022FD"/>
    <w:rsid w:val="00602474"/>
    <w:rsid w:val="00602714"/>
    <w:rsid w:val="0060272B"/>
    <w:rsid w:val="0060275F"/>
    <w:rsid w:val="00602766"/>
    <w:rsid w:val="006028DE"/>
    <w:rsid w:val="00602AA1"/>
    <w:rsid w:val="00602C21"/>
    <w:rsid w:val="00602D3F"/>
    <w:rsid w:val="00602DA6"/>
    <w:rsid w:val="00602EB2"/>
    <w:rsid w:val="006030D0"/>
    <w:rsid w:val="0060318A"/>
    <w:rsid w:val="006034CF"/>
    <w:rsid w:val="006038B5"/>
    <w:rsid w:val="006039B1"/>
    <w:rsid w:val="00603A3D"/>
    <w:rsid w:val="00603A64"/>
    <w:rsid w:val="00603BAC"/>
    <w:rsid w:val="00603BDE"/>
    <w:rsid w:val="00603E0A"/>
    <w:rsid w:val="00603F30"/>
    <w:rsid w:val="00604088"/>
    <w:rsid w:val="00604120"/>
    <w:rsid w:val="0060433A"/>
    <w:rsid w:val="00604341"/>
    <w:rsid w:val="0060438F"/>
    <w:rsid w:val="006043E3"/>
    <w:rsid w:val="006044EC"/>
    <w:rsid w:val="0060485F"/>
    <w:rsid w:val="00604AE6"/>
    <w:rsid w:val="00604BC1"/>
    <w:rsid w:val="00604CDD"/>
    <w:rsid w:val="00604D55"/>
    <w:rsid w:val="006050A2"/>
    <w:rsid w:val="00605417"/>
    <w:rsid w:val="006056A4"/>
    <w:rsid w:val="0060572A"/>
    <w:rsid w:val="006058AE"/>
    <w:rsid w:val="0060590A"/>
    <w:rsid w:val="0060592B"/>
    <w:rsid w:val="0060594A"/>
    <w:rsid w:val="00605CE5"/>
    <w:rsid w:val="00605CF1"/>
    <w:rsid w:val="00605DBC"/>
    <w:rsid w:val="0060607C"/>
    <w:rsid w:val="00606094"/>
    <w:rsid w:val="006064A0"/>
    <w:rsid w:val="0060693A"/>
    <w:rsid w:val="00606981"/>
    <w:rsid w:val="00606987"/>
    <w:rsid w:val="00606AF6"/>
    <w:rsid w:val="00606CFB"/>
    <w:rsid w:val="00606D0F"/>
    <w:rsid w:val="00606F2F"/>
    <w:rsid w:val="0060740F"/>
    <w:rsid w:val="0060742B"/>
    <w:rsid w:val="0060745A"/>
    <w:rsid w:val="006074AC"/>
    <w:rsid w:val="00607688"/>
    <w:rsid w:val="0060772E"/>
    <w:rsid w:val="0060778A"/>
    <w:rsid w:val="00607A6C"/>
    <w:rsid w:val="00607BB2"/>
    <w:rsid w:val="00607CB8"/>
    <w:rsid w:val="00607E82"/>
    <w:rsid w:val="00607EFA"/>
    <w:rsid w:val="00607FDF"/>
    <w:rsid w:val="006100A7"/>
    <w:rsid w:val="00610321"/>
    <w:rsid w:val="00610654"/>
    <w:rsid w:val="006106AC"/>
    <w:rsid w:val="00610B8B"/>
    <w:rsid w:val="00610C73"/>
    <w:rsid w:val="00610C74"/>
    <w:rsid w:val="00610D74"/>
    <w:rsid w:val="00610E1C"/>
    <w:rsid w:val="00610E27"/>
    <w:rsid w:val="006111FE"/>
    <w:rsid w:val="00611262"/>
    <w:rsid w:val="0061145F"/>
    <w:rsid w:val="00611500"/>
    <w:rsid w:val="006117CF"/>
    <w:rsid w:val="006118E4"/>
    <w:rsid w:val="00611DE1"/>
    <w:rsid w:val="00611F9A"/>
    <w:rsid w:val="0061213E"/>
    <w:rsid w:val="0061222C"/>
    <w:rsid w:val="00612253"/>
    <w:rsid w:val="006125CD"/>
    <w:rsid w:val="0061269A"/>
    <w:rsid w:val="0061276E"/>
    <w:rsid w:val="0061278E"/>
    <w:rsid w:val="00612A3C"/>
    <w:rsid w:val="00612B4B"/>
    <w:rsid w:val="00612D63"/>
    <w:rsid w:val="00612DFE"/>
    <w:rsid w:val="00612EE2"/>
    <w:rsid w:val="00612F25"/>
    <w:rsid w:val="006131D6"/>
    <w:rsid w:val="00613359"/>
    <w:rsid w:val="00613596"/>
    <w:rsid w:val="00613704"/>
    <w:rsid w:val="00613A30"/>
    <w:rsid w:val="00613B8F"/>
    <w:rsid w:val="00613BDF"/>
    <w:rsid w:val="00613CF3"/>
    <w:rsid w:val="00613DA6"/>
    <w:rsid w:val="00613FD1"/>
    <w:rsid w:val="00614361"/>
    <w:rsid w:val="006144BB"/>
    <w:rsid w:val="00614587"/>
    <w:rsid w:val="006145CB"/>
    <w:rsid w:val="0061460A"/>
    <w:rsid w:val="0061462C"/>
    <w:rsid w:val="006147DD"/>
    <w:rsid w:val="00614802"/>
    <w:rsid w:val="006149E1"/>
    <w:rsid w:val="00614B00"/>
    <w:rsid w:val="00614C52"/>
    <w:rsid w:val="00614CDA"/>
    <w:rsid w:val="00614F92"/>
    <w:rsid w:val="00615002"/>
    <w:rsid w:val="0061549D"/>
    <w:rsid w:val="006156D9"/>
    <w:rsid w:val="0061574E"/>
    <w:rsid w:val="00615843"/>
    <w:rsid w:val="006158A4"/>
    <w:rsid w:val="00615A10"/>
    <w:rsid w:val="00615B8A"/>
    <w:rsid w:val="00615FE0"/>
    <w:rsid w:val="006160B7"/>
    <w:rsid w:val="0061616F"/>
    <w:rsid w:val="00616649"/>
    <w:rsid w:val="00616661"/>
    <w:rsid w:val="006166B8"/>
    <w:rsid w:val="0061682E"/>
    <w:rsid w:val="006168B9"/>
    <w:rsid w:val="00616A47"/>
    <w:rsid w:val="00616E03"/>
    <w:rsid w:val="00617045"/>
    <w:rsid w:val="006175D8"/>
    <w:rsid w:val="006175DE"/>
    <w:rsid w:val="00617633"/>
    <w:rsid w:val="00617728"/>
    <w:rsid w:val="0061777C"/>
    <w:rsid w:val="00617908"/>
    <w:rsid w:val="0061799C"/>
    <w:rsid w:val="00617CAB"/>
    <w:rsid w:val="00617F1B"/>
    <w:rsid w:val="00617F9F"/>
    <w:rsid w:val="00620080"/>
    <w:rsid w:val="00620195"/>
    <w:rsid w:val="0062030F"/>
    <w:rsid w:val="00620510"/>
    <w:rsid w:val="00620570"/>
    <w:rsid w:val="00620616"/>
    <w:rsid w:val="00620A41"/>
    <w:rsid w:val="00620AA0"/>
    <w:rsid w:val="00620F60"/>
    <w:rsid w:val="006210B4"/>
    <w:rsid w:val="00621174"/>
    <w:rsid w:val="00621389"/>
    <w:rsid w:val="0062154C"/>
    <w:rsid w:val="0062159F"/>
    <w:rsid w:val="006216FA"/>
    <w:rsid w:val="0062188A"/>
    <w:rsid w:val="00621955"/>
    <w:rsid w:val="0062197A"/>
    <w:rsid w:val="006219B6"/>
    <w:rsid w:val="00621B8A"/>
    <w:rsid w:val="00621FE1"/>
    <w:rsid w:val="0062229E"/>
    <w:rsid w:val="0062244F"/>
    <w:rsid w:val="006227A2"/>
    <w:rsid w:val="0062296B"/>
    <w:rsid w:val="006229A0"/>
    <w:rsid w:val="00622BBE"/>
    <w:rsid w:val="00622BD1"/>
    <w:rsid w:val="0062300F"/>
    <w:rsid w:val="0062314F"/>
    <w:rsid w:val="006233F9"/>
    <w:rsid w:val="006233FD"/>
    <w:rsid w:val="006234DD"/>
    <w:rsid w:val="00623531"/>
    <w:rsid w:val="006238DF"/>
    <w:rsid w:val="00623A3B"/>
    <w:rsid w:val="00623CED"/>
    <w:rsid w:val="00623E3F"/>
    <w:rsid w:val="006244AB"/>
    <w:rsid w:val="006245B7"/>
    <w:rsid w:val="0062464C"/>
    <w:rsid w:val="0062466A"/>
    <w:rsid w:val="00624AC7"/>
    <w:rsid w:val="00624C93"/>
    <w:rsid w:val="00624CB3"/>
    <w:rsid w:val="00624D33"/>
    <w:rsid w:val="00624E48"/>
    <w:rsid w:val="00624EA0"/>
    <w:rsid w:val="00625A59"/>
    <w:rsid w:val="00625DCB"/>
    <w:rsid w:val="0062608B"/>
    <w:rsid w:val="006260AA"/>
    <w:rsid w:val="00626156"/>
    <w:rsid w:val="00626217"/>
    <w:rsid w:val="006263D5"/>
    <w:rsid w:val="006265E9"/>
    <w:rsid w:val="006266CB"/>
    <w:rsid w:val="0062670A"/>
    <w:rsid w:val="0062671C"/>
    <w:rsid w:val="0062671F"/>
    <w:rsid w:val="00626B71"/>
    <w:rsid w:val="00626BB6"/>
    <w:rsid w:val="00626C51"/>
    <w:rsid w:val="00626D64"/>
    <w:rsid w:val="0062757B"/>
    <w:rsid w:val="0062775C"/>
    <w:rsid w:val="0062789C"/>
    <w:rsid w:val="006278EE"/>
    <w:rsid w:val="0062790E"/>
    <w:rsid w:val="00627B2D"/>
    <w:rsid w:val="00627BFC"/>
    <w:rsid w:val="00627E75"/>
    <w:rsid w:val="00627FF5"/>
    <w:rsid w:val="00630157"/>
    <w:rsid w:val="0063060A"/>
    <w:rsid w:val="006306E3"/>
    <w:rsid w:val="006307E6"/>
    <w:rsid w:val="0063082B"/>
    <w:rsid w:val="006309F7"/>
    <w:rsid w:val="00630DD4"/>
    <w:rsid w:val="00631089"/>
    <w:rsid w:val="00631133"/>
    <w:rsid w:val="0063121F"/>
    <w:rsid w:val="00631268"/>
    <w:rsid w:val="0063133D"/>
    <w:rsid w:val="0063143F"/>
    <w:rsid w:val="0063151F"/>
    <w:rsid w:val="006316DA"/>
    <w:rsid w:val="006317AF"/>
    <w:rsid w:val="00631998"/>
    <w:rsid w:val="00631D15"/>
    <w:rsid w:val="00631E7B"/>
    <w:rsid w:val="00631F00"/>
    <w:rsid w:val="00631FEE"/>
    <w:rsid w:val="006320E5"/>
    <w:rsid w:val="00632100"/>
    <w:rsid w:val="0063219E"/>
    <w:rsid w:val="00632331"/>
    <w:rsid w:val="0063249E"/>
    <w:rsid w:val="00632725"/>
    <w:rsid w:val="00632B03"/>
    <w:rsid w:val="00632C17"/>
    <w:rsid w:val="00632D46"/>
    <w:rsid w:val="00632F30"/>
    <w:rsid w:val="006334A3"/>
    <w:rsid w:val="00633538"/>
    <w:rsid w:val="00633550"/>
    <w:rsid w:val="006336C8"/>
    <w:rsid w:val="006336C9"/>
    <w:rsid w:val="006338A3"/>
    <w:rsid w:val="00633AB0"/>
    <w:rsid w:val="00633ADF"/>
    <w:rsid w:val="00633B29"/>
    <w:rsid w:val="00633C00"/>
    <w:rsid w:val="00633D23"/>
    <w:rsid w:val="00633D43"/>
    <w:rsid w:val="00633DB0"/>
    <w:rsid w:val="00633E1D"/>
    <w:rsid w:val="00633EEA"/>
    <w:rsid w:val="00634471"/>
    <w:rsid w:val="0063461A"/>
    <w:rsid w:val="0063481F"/>
    <w:rsid w:val="006348BF"/>
    <w:rsid w:val="006349DD"/>
    <w:rsid w:val="00634AB0"/>
    <w:rsid w:val="00634C38"/>
    <w:rsid w:val="00634DF7"/>
    <w:rsid w:val="00635189"/>
    <w:rsid w:val="006352C2"/>
    <w:rsid w:val="006354E7"/>
    <w:rsid w:val="0063572F"/>
    <w:rsid w:val="006359A1"/>
    <w:rsid w:val="006359F7"/>
    <w:rsid w:val="00635A3E"/>
    <w:rsid w:val="00635ACB"/>
    <w:rsid w:val="00635B5A"/>
    <w:rsid w:val="00635CFE"/>
    <w:rsid w:val="00635E61"/>
    <w:rsid w:val="00635F68"/>
    <w:rsid w:val="006361A7"/>
    <w:rsid w:val="00636766"/>
    <w:rsid w:val="00636988"/>
    <w:rsid w:val="00636989"/>
    <w:rsid w:val="00636A4C"/>
    <w:rsid w:val="00636A55"/>
    <w:rsid w:val="00636B1D"/>
    <w:rsid w:val="00636B54"/>
    <w:rsid w:val="00636F05"/>
    <w:rsid w:val="00637082"/>
    <w:rsid w:val="006370D2"/>
    <w:rsid w:val="00637259"/>
    <w:rsid w:val="0063737D"/>
    <w:rsid w:val="006375A3"/>
    <w:rsid w:val="00637618"/>
    <w:rsid w:val="006377BB"/>
    <w:rsid w:val="0063790F"/>
    <w:rsid w:val="00637BF0"/>
    <w:rsid w:val="00637CBF"/>
    <w:rsid w:val="00637CC8"/>
    <w:rsid w:val="00637CD6"/>
    <w:rsid w:val="00637F21"/>
    <w:rsid w:val="00637FCD"/>
    <w:rsid w:val="00640383"/>
    <w:rsid w:val="0064041F"/>
    <w:rsid w:val="00640502"/>
    <w:rsid w:val="0064068C"/>
    <w:rsid w:val="00640737"/>
    <w:rsid w:val="00640844"/>
    <w:rsid w:val="00640894"/>
    <w:rsid w:val="006408C1"/>
    <w:rsid w:val="00640A8A"/>
    <w:rsid w:val="00640C30"/>
    <w:rsid w:val="00640D5A"/>
    <w:rsid w:val="00640DC9"/>
    <w:rsid w:val="00640E08"/>
    <w:rsid w:val="00640F0C"/>
    <w:rsid w:val="006411BD"/>
    <w:rsid w:val="00641206"/>
    <w:rsid w:val="006413FE"/>
    <w:rsid w:val="00641429"/>
    <w:rsid w:val="00641B46"/>
    <w:rsid w:val="00641B76"/>
    <w:rsid w:val="00641BE3"/>
    <w:rsid w:val="00641D33"/>
    <w:rsid w:val="00641DB5"/>
    <w:rsid w:val="006422A5"/>
    <w:rsid w:val="006423AA"/>
    <w:rsid w:val="006425B4"/>
    <w:rsid w:val="00642851"/>
    <w:rsid w:val="00642A7B"/>
    <w:rsid w:val="00642D8A"/>
    <w:rsid w:val="00642EC6"/>
    <w:rsid w:val="006430AA"/>
    <w:rsid w:val="0064318D"/>
    <w:rsid w:val="006431EA"/>
    <w:rsid w:val="0064333F"/>
    <w:rsid w:val="00643AD1"/>
    <w:rsid w:val="00643ADA"/>
    <w:rsid w:val="00643B92"/>
    <w:rsid w:val="00643FB4"/>
    <w:rsid w:val="006440B4"/>
    <w:rsid w:val="006441DC"/>
    <w:rsid w:val="006445E0"/>
    <w:rsid w:val="00644753"/>
    <w:rsid w:val="00644D26"/>
    <w:rsid w:val="00644F38"/>
    <w:rsid w:val="00644FF3"/>
    <w:rsid w:val="006452B4"/>
    <w:rsid w:val="00645375"/>
    <w:rsid w:val="006453C6"/>
    <w:rsid w:val="0064540E"/>
    <w:rsid w:val="00645665"/>
    <w:rsid w:val="006456C9"/>
    <w:rsid w:val="006456F1"/>
    <w:rsid w:val="006458AC"/>
    <w:rsid w:val="00645A41"/>
    <w:rsid w:val="00645B3A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83B"/>
    <w:rsid w:val="00647D26"/>
    <w:rsid w:val="00647E47"/>
    <w:rsid w:val="00647E5B"/>
    <w:rsid w:val="00650004"/>
    <w:rsid w:val="00650187"/>
    <w:rsid w:val="006502BF"/>
    <w:rsid w:val="00650658"/>
    <w:rsid w:val="0065085C"/>
    <w:rsid w:val="006508CE"/>
    <w:rsid w:val="00650A31"/>
    <w:rsid w:val="00650B6E"/>
    <w:rsid w:val="00650C44"/>
    <w:rsid w:val="00650CD0"/>
    <w:rsid w:val="00650D7C"/>
    <w:rsid w:val="0065123D"/>
    <w:rsid w:val="00651367"/>
    <w:rsid w:val="00651626"/>
    <w:rsid w:val="00651AF1"/>
    <w:rsid w:val="006526D2"/>
    <w:rsid w:val="00652935"/>
    <w:rsid w:val="0065297D"/>
    <w:rsid w:val="006529A2"/>
    <w:rsid w:val="00652AD0"/>
    <w:rsid w:val="00652B53"/>
    <w:rsid w:val="00652C5A"/>
    <w:rsid w:val="00652C88"/>
    <w:rsid w:val="00653435"/>
    <w:rsid w:val="0065346C"/>
    <w:rsid w:val="0065356F"/>
    <w:rsid w:val="00653692"/>
    <w:rsid w:val="006538BD"/>
    <w:rsid w:val="00653A2F"/>
    <w:rsid w:val="00653AF6"/>
    <w:rsid w:val="00653B02"/>
    <w:rsid w:val="00653CEC"/>
    <w:rsid w:val="0065407E"/>
    <w:rsid w:val="0065419E"/>
    <w:rsid w:val="006543CF"/>
    <w:rsid w:val="00654762"/>
    <w:rsid w:val="006547AB"/>
    <w:rsid w:val="00654816"/>
    <w:rsid w:val="00654A3D"/>
    <w:rsid w:val="00654AE6"/>
    <w:rsid w:val="00654B76"/>
    <w:rsid w:val="00654BE3"/>
    <w:rsid w:val="00654C3C"/>
    <w:rsid w:val="00654D0D"/>
    <w:rsid w:val="00654DED"/>
    <w:rsid w:val="00654E88"/>
    <w:rsid w:val="00655124"/>
    <w:rsid w:val="00655215"/>
    <w:rsid w:val="00655228"/>
    <w:rsid w:val="00655261"/>
    <w:rsid w:val="00655422"/>
    <w:rsid w:val="0065552C"/>
    <w:rsid w:val="006557BF"/>
    <w:rsid w:val="00655C11"/>
    <w:rsid w:val="00655DC0"/>
    <w:rsid w:val="00655E0E"/>
    <w:rsid w:val="00655E5C"/>
    <w:rsid w:val="006562AD"/>
    <w:rsid w:val="0065641D"/>
    <w:rsid w:val="0065645B"/>
    <w:rsid w:val="0065662A"/>
    <w:rsid w:val="006568FD"/>
    <w:rsid w:val="006569C7"/>
    <w:rsid w:val="00656A5E"/>
    <w:rsid w:val="00656D30"/>
    <w:rsid w:val="00656EBF"/>
    <w:rsid w:val="00656F16"/>
    <w:rsid w:val="0065700B"/>
    <w:rsid w:val="0065723D"/>
    <w:rsid w:val="00657298"/>
    <w:rsid w:val="006573B1"/>
    <w:rsid w:val="006573DA"/>
    <w:rsid w:val="00657780"/>
    <w:rsid w:val="006577CA"/>
    <w:rsid w:val="00657808"/>
    <w:rsid w:val="00657982"/>
    <w:rsid w:val="006579BC"/>
    <w:rsid w:val="00657A13"/>
    <w:rsid w:val="00657ACB"/>
    <w:rsid w:val="00657B9B"/>
    <w:rsid w:val="00657F16"/>
    <w:rsid w:val="00660191"/>
    <w:rsid w:val="00660653"/>
    <w:rsid w:val="00660696"/>
    <w:rsid w:val="00660744"/>
    <w:rsid w:val="00660853"/>
    <w:rsid w:val="00660870"/>
    <w:rsid w:val="00660AF9"/>
    <w:rsid w:val="00660E8C"/>
    <w:rsid w:val="00661097"/>
    <w:rsid w:val="0066116B"/>
    <w:rsid w:val="00661256"/>
    <w:rsid w:val="00661474"/>
    <w:rsid w:val="006614B2"/>
    <w:rsid w:val="00661567"/>
    <w:rsid w:val="006616B6"/>
    <w:rsid w:val="006617B5"/>
    <w:rsid w:val="0066188B"/>
    <w:rsid w:val="006618F7"/>
    <w:rsid w:val="006619D7"/>
    <w:rsid w:val="00661BAE"/>
    <w:rsid w:val="00661D50"/>
    <w:rsid w:val="00661E3E"/>
    <w:rsid w:val="00661F24"/>
    <w:rsid w:val="00662424"/>
    <w:rsid w:val="00662558"/>
    <w:rsid w:val="006625C7"/>
    <w:rsid w:val="00662917"/>
    <w:rsid w:val="0066292C"/>
    <w:rsid w:val="00662932"/>
    <w:rsid w:val="006629D4"/>
    <w:rsid w:val="00662A8C"/>
    <w:rsid w:val="00662AA1"/>
    <w:rsid w:val="00662AC5"/>
    <w:rsid w:val="00662C0C"/>
    <w:rsid w:val="00662E28"/>
    <w:rsid w:val="00662EB1"/>
    <w:rsid w:val="00662EBD"/>
    <w:rsid w:val="00662F1B"/>
    <w:rsid w:val="006631D6"/>
    <w:rsid w:val="006632BC"/>
    <w:rsid w:val="006633CE"/>
    <w:rsid w:val="006634C7"/>
    <w:rsid w:val="0066389F"/>
    <w:rsid w:val="00663A71"/>
    <w:rsid w:val="00663AE1"/>
    <w:rsid w:val="00663C05"/>
    <w:rsid w:val="00663CC0"/>
    <w:rsid w:val="00663F2A"/>
    <w:rsid w:val="00663F2C"/>
    <w:rsid w:val="00664116"/>
    <w:rsid w:val="006642B7"/>
    <w:rsid w:val="0066445C"/>
    <w:rsid w:val="006647AC"/>
    <w:rsid w:val="006647FC"/>
    <w:rsid w:val="00664889"/>
    <w:rsid w:val="00664999"/>
    <w:rsid w:val="00664A4E"/>
    <w:rsid w:val="00664A7D"/>
    <w:rsid w:val="00664DBE"/>
    <w:rsid w:val="00664FA8"/>
    <w:rsid w:val="0066508F"/>
    <w:rsid w:val="006650A2"/>
    <w:rsid w:val="006650F5"/>
    <w:rsid w:val="006651A8"/>
    <w:rsid w:val="006651B4"/>
    <w:rsid w:val="0066533A"/>
    <w:rsid w:val="0066562F"/>
    <w:rsid w:val="00665A87"/>
    <w:rsid w:val="00665E6E"/>
    <w:rsid w:val="006662E2"/>
    <w:rsid w:val="006663A5"/>
    <w:rsid w:val="00666479"/>
    <w:rsid w:val="00666534"/>
    <w:rsid w:val="0066657F"/>
    <w:rsid w:val="00666848"/>
    <w:rsid w:val="00666878"/>
    <w:rsid w:val="006668CE"/>
    <w:rsid w:val="00666BDA"/>
    <w:rsid w:val="00666CC0"/>
    <w:rsid w:val="00666D6B"/>
    <w:rsid w:val="006670FC"/>
    <w:rsid w:val="00667321"/>
    <w:rsid w:val="00667339"/>
    <w:rsid w:val="0066759F"/>
    <w:rsid w:val="0066785F"/>
    <w:rsid w:val="00667A6A"/>
    <w:rsid w:val="00667E5D"/>
    <w:rsid w:val="006700D4"/>
    <w:rsid w:val="00670122"/>
    <w:rsid w:val="006702DE"/>
    <w:rsid w:val="006702F8"/>
    <w:rsid w:val="006704E3"/>
    <w:rsid w:val="0067050A"/>
    <w:rsid w:val="006705C4"/>
    <w:rsid w:val="0067060A"/>
    <w:rsid w:val="00670681"/>
    <w:rsid w:val="006708E3"/>
    <w:rsid w:val="00670A05"/>
    <w:rsid w:val="00670A45"/>
    <w:rsid w:val="00670A55"/>
    <w:rsid w:val="00670B1B"/>
    <w:rsid w:val="00670C57"/>
    <w:rsid w:val="00670F67"/>
    <w:rsid w:val="00671066"/>
    <w:rsid w:val="006710B4"/>
    <w:rsid w:val="006711BA"/>
    <w:rsid w:val="00671333"/>
    <w:rsid w:val="0067150F"/>
    <w:rsid w:val="00671540"/>
    <w:rsid w:val="006716B8"/>
    <w:rsid w:val="00671878"/>
    <w:rsid w:val="00671C0F"/>
    <w:rsid w:val="00671D06"/>
    <w:rsid w:val="00671DCE"/>
    <w:rsid w:val="00671DF7"/>
    <w:rsid w:val="00671E7D"/>
    <w:rsid w:val="0067206E"/>
    <w:rsid w:val="0067280D"/>
    <w:rsid w:val="00672A16"/>
    <w:rsid w:val="00672A4D"/>
    <w:rsid w:val="00672A7B"/>
    <w:rsid w:val="00673085"/>
    <w:rsid w:val="006730B7"/>
    <w:rsid w:val="00673403"/>
    <w:rsid w:val="0067374C"/>
    <w:rsid w:val="0067375B"/>
    <w:rsid w:val="006738D3"/>
    <w:rsid w:val="00673A50"/>
    <w:rsid w:val="00673C86"/>
    <w:rsid w:val="00674932"/>
    <w:rsid w:val="00674E8B"/>
    <w:rsid w:val="00674F7E"/>
    <w:rsid w:val="00675231"/>
    <w:rsid w:val="00675538"/>
    <w:rsid w:val="00675DEA"/>
    <w:rsid w:val="00675E3E"/>
    <w:rsid w:val="00675E82"/>
    <w:rsid w:val="006761F5"/>
    <w:rsid w:val="0067635E"/>
    <w:rsid w:val="00676523"/>
    <w:rsid w:val="00676665"/>
    <w:rsid w:val="00676821"/>
    <w:rsid w:val="006768DD"/>
    <w:rsid w:val="00676985"/>
    <w:rsid w:val="00676B55"/>
    <w:rsid w:val="00676D9D"/>
    <w:rsid w:val="00677112"/>
    <w:rsid w:val="006771E9"/>
    <w:rsid w:val="006771FB"/>
    <w:rsid w:val="006773A9"/>
    <w:rsid w:val="0067763B"/>
    <w:rsid w:val="0067770D"/>
    <w:rsid w:val="00677E9D"/>
    <w:rsid w:val="00677FA6"/>
    <w:rsid w:val="00677FD1"/>
    <w:rsid w:val="0068003D"/>
    <w:rsid w:val="00680202"/>
    <w:rsid w:val="00680359"/>
    <w:rsid w:val="006804F6"/>
    <w:rsid w:val="00680623"/>
    <w:rsid w:val="00680627"/>
    <w:rsid w:val="00680629"/>
    <w:rsid w:val="006806CB"/>
    <w:rsid w:val="00680826"/>
    <w:rsid w:val="00680831"/>
    <w:rsid w:val="00680836"/>
    <w:rsid w:val="00680A1D"/>
    <w:rsid w:val="00680B77"/>
    <w:rsid w:val="00680BB6"/>
    <w:rsid w:val="00680E2E"/>
    <w:rsid w:val="00680F79"/>
    <w:rsid w:val="00680F95"/>
    <w:rsid w:val="006810DD"/>
    <w:rsid w:val="0068129B"/>
    <w:rsid w:val="00681516"/>
    <w:rsid w:val="00681555"/>
    <w:rsid w:val="00681573"/>
    <w:rsid w:val="006816C0"/>
    <w:rsid w:val="006817C0"/>
    <w:rsid w:val="006818E1"/>
    <w:rsid w:val="006818EE"/>
    <w:rsid w:val="00681A91"/>
    <w:rsid w:val="00681E14"/>
    <w:rsid w:val="00681F38"/>
    <w:rsid w:val="006820B7"/>
    <w:rsid w:val="00682310"/>
    <w:rsid w:val="00682645"/>
    <w:rsid w:val="006826BF"/>
    <w:rsid w:val="00682796"/>
    <w:rsid w:val="00682834"/>
    <w:rsid w:val="00682938"/>
    <w:rsid w:val="00682AA6"/>
    <w:rsid w:val="00682CDF"/>
    <w:rsid w:val="00682D8A"/>
    <w:rsid w:val="00682E8E"/>
    <w:rsid w:val="00683058"/>
    <w:rsid w:val="00683416"/>
    <w:rsid w:val="006836C6"/>
    <w:rsid w:val="006836CC"/>
    <w:rsid w:val="0068370D"/>
    <w:rsid w:val="006837B2"/>
    <w:rsid w:val="00683818"/>
    <w:rsid w:val="006838F0"/>
    <w:rsid w:val="00683908"/>
    <w:rsid w:val="00683AA4"/>
    <w:rsid w:val="00683C54"/>
    <w:rsid w:val="00683E00"/>
    <w:rsid w:val="00683E28"/>
    <w:rsid w:val="00683EF4"/>
    <w:rsid w:val="0068401F"/>
    <w:rsid w:val="0068403A"/>
    <w:rsid w:val="0068405F"/>
    <w:rsid w:val="00684170"/>
    <w:rsid w:val="006841CA"/>
    <w:rsid w:val="006844BB"/>
    <w:rsid w:val="006844C1"/>
    <w:rsid w:val="00684561"/>
    <w:rsid w:val="00684AFB"/>
    <w:rsid w:val="00684C84"/>
    <w:rsid w:val="00684C9C"/>
    <w:rsid w:val="00684CF6"/>
    <w:rsid w:val="00684F23"/>
    <w:rsid w:val="00684F8F"/>
    <w:rsid w:val="00684FD7"/>
    <w:rsid w:val="0068526B"/>
    <w:rsid w:val="00685426"/>
    <w:rsid w:val="00685444"/>
    <w:rsid w:val="00685589"/>
    <w:rsid w:val="006855D8"/>
    <w:rsid w:val="00685638"/>
    <w:rsid w:val="0068570E"/>
    <w:rsid w:val="006857A4"/>
    <w:rsid w:val="006858F9"/>
    <w:rsid w:val="006859D4"/>
    <w:rsid w:val="00685B41"/>
    <w:rsid w:val="00685D92"/>
    <w:rsid w:val="00685DD8"/>
    <w:rsid w:val="00686005"/>
    <w:rsid w:val="0068602A"/>
    <w:rsid w:val="00686062"/>
    <w:rsid w:val="00686249"/>
    <w:rsid w:val="00686289"/>
    <w:rsid w:val="00686400"/>
    <w:rsid w:val="00686455"/>
    <w:rsid w:val="00686A7A"/>
    <w:rsid w:val="00686FB7"/>
    <w:rsid w:val="006871A6"/>
    <w:rsid w:val="006872A5"/>
    <w:rsid w:val="006872CC"/>
    <w:rsid w:val="006877A0"/>
    <w:rsid w:val="0069007A"/>
    <w:rsid w:val="0069011E"/>
    <w:rsid w:val="00690124"/>
    <w:rsid w:val="00690248"/>
    <w:rsid w:val="0069029B"/>
    <w:rsid w:val="00690468"/>
    <w:rsid w:val="00690544"/>
    <w:rsid w:val="00690A54"/>
    <w:rsid w:val="00690C38"/>
    <w:rsid w:val="00690DD7"/>
    <w:rsid w:val="00690EF1"/>
    <w:rsid w:val="0069107F"/>
    <w:rsid w:val="00691283"/>
    <w:rsid w:val="006913C5"/>
    <w:rsid w:val="00691406"/>
    <w:rsid w:val="00691646"/>
    <w:rsid w:val="00691892"/>
    <w:rsid w:val="006918F1"/>
    <w:rsid w:val="006918FA"/>
    <w:rsid w:val="006919C0"/>
    <w:rsid w:val="006919FE"/>
    <w:rsid w:val="00691AAE"/>
    <w:rsid w:val="00691C6F"/>
    <w:rsid w:val="00691E6D"/>
    <w:rsid w:val="00691F3A"/>
    <w:rsid w:val="00692338"/>
    <w:rsid w:val="006926AF"/>
    <w:rsid w:val="006926DC"/>
    <w:rsid w:val="00692971"/>
    <w:rsid w:val="00692A13"/>
    <w:rsid w:val="00692B6A"/>
    <w:rsid w:val="00692C73"/>
    <w:rsid w:val="00692CB7"/>
    <w:rsid w:val="00692D27"/>
    <w:rsid w:val="00692EAB"/>
    <w:rsid w:val="00692EEF"/>
    <w:rsid w:val="00692F24"/>
    <w:rsid w:val="00692F57"/>
    <w:rsid w:val="00692F95"/>
    <w:rsid w:val="00693131"/>
    <w:rsid w:val="00693474"/>
    <w:rsid w:val="00693560"/>
    <w:rsid w:val="0069363D"/>
    <w:rsid w:val="00693B53"/>
    <w:rsid w:val="00693FB7"/>
    <w:rsid w:val="006940F0"/>
    <w:rsid w:val="00694213"/>
    <w:rsid w:val="00694241"/>
    <w:rsid w:val="00694313"/>
    <w:rsid w:val="006944E8"/>
    <w:rsid w:val="00694517"/>
    <w:rsid w:val="00694526"/>
    <w:rsid w:val="0069455B"/>
    <w:rsid w:val="006946E2"/>
    <w:rsid w:val="00694B4E"/>
    <w:rsid w:val="00694D0A"/>
    <w:rsid w:val="00694E13"/>
    <w:rsid w:val="00694F76"/>
    <w:rsid w:val="00694F88"/>
    <w:rsid w:val="006954B5"/>
    <w:rsid w:val="006955D4"/>
    <w:rsid w:val="00695798"/>
    <w:rsid w:val="0069579F"/>
    <w:rsid w:val="0069593E"/>
    <w:rsid w:val="00695B9B"/>
    <w:rsid w:val="00695C32"/>
    <w:rsid w:val="00695C9B"/>
    <w:rsid w:val="00696034"/>
    <w:rsid w:val="00696264"/>
    <w:rsid w:val="0069626A"/>
    <w:rsid w:val="006962A9"/>
    <w:rsid w:val="006962AC"/>
    <w:rsid w:val="00696412"/>
    <w:rsid w:val="0069682D"/>
    <w:rsid w:val="00696896"/>
    <w:rsid w:val="00696ABD"/>
    <w:rsid w:val="00696AD7"/>
    <w:rsid w:val="00696CBA"/>
    <w:rsid w:val="00696EDA"/>
    <w:rsid w:val="006971B5"/>
    <w:rsid w:val="006974D2"/>
    <w:rsid w:val="0069767E"/>
    <w:rsid w:val="006976D9"/>
    <w:rsid w:val="00697E72"/>
    <w:rsid w:val="006A0040"/>
    <w:rsid w:val="006A04C5"/>
    <w:rsid w:val="006A05A9"/>
    <w:rsid w:val="006A0626"/>
    <w:rsid w:val="006A076C"/>
    <w:rsid w:val="006A07CA"/>
    <w:rsid w:val="006A07CE"/>
    <w:rsid w:val="006A09A9"/>
    <w:rsid w:val="006A09B4"/>
    <w:rsid w:val="006A0AC0"/>
    <w:rsid w:val="006A0DDA"/>
    <w:rsid w:val="006A0E8D"/>
    <w:rsid w:val="006A0F26"/>
    <w:rsid w:val="006A0F6C"/>
    <w:rsid w:val="006A0F99"/>
    <w:rsid w:val="006A102F"/>
    <w:rsid w:val="006A11BA"/>
    <w:rsid w:val="006A1328"/>
    <w:rsid w:val="006A1839"/>
    <w:rsid w:val="006A1907"/>
    <w:rsid w:val="006A1A14"/>
    <w:rsid w:val="006A1AC3"/>
    <w:rsid w:val="006A1AD4"/>
    <w:rsid w:val="006A1DBB"/>
    <w:rsid w:val="006A2009"/>
    <w:rsid w:val="006A20FE"/>
    <w:rsid w:val="006A21C2"/>
    <w:rsid w:val="006A23D5"/>
    <w:rsid w:val="006A24D5"/>
    <w:rsid w:val="006A27C0"/>
    <w:rsid w:val="006A27C3"/>
    <w:rsid w:val="006A28E8"/>
    <w:rsid w:val="006A2A1E"/>
    <w:rsid w:val="006A2BD6"/>
    <w:rsid w:val="006A2CF7"/>
    <w:rsid w:val="006A2E7C"/>
    <w:rsid w:val="006A2FE0"/>
    <w:rsid w:val="006A3033"/>
    <w:rsid w:val="006A3069"/>
    <w:rsid w:val="006A3074"/>
    <w:rsid w:val="006A3259"/>
    <w:rsid w:val="006A3267"/>
    <w:rsid w:val="006A36BF"/>
    <w:rsid w:val="006A36E0"/>
    <w:rsid w:val="006A371D"/>
    <w:rsid w:val="006A38A7"/>
    <w:rsid w:val="006A3935"/>
    <w:rsid w:val="006A3A00"/>
    <w:rsid w:val="006A3A37"/>
    <w:rsid w:val="006A3A81"/>
    <w:rsid w:val="006A3BFF"/>
    <w:rsid w:val="006A3D52"/>
    <w:rsid w:val="006A3E96"/>
    <w:rsid w:val="006A4010"/>
    <w:rsid w:val="006A40CF"/>
    <w:rsid w:val="006A449E"/>
    <w:rsid w:val="006A4B09"/>
    <w:rsid w:val="006A4B1A"/>
    <w:rsid w:val="006A5108"/>
    <w:rsid w:val="006A5115"/>
    <w:rsid w:val="006A521A"/>
    <w:rsid w:val="006A5AC2"/>
    <w:rsid w:val="006A5B76"/>
    <w:rsid w:val="006A5F44"/>
    <w:rsid w:val="006A6276"/>
    <w:rsid w:val="006A628D"/>
    <w:rsid w:val="006A6581"/>
    <w:rsid w:val="006A66B6"/>
    <w:rsid w:val="006A673B"/>
    <w:rsid w:val="006A6979"/>
    <w:rsid w:val="006A6C05"/>
    <w:rsid w:val="006A6C26"/>
    <w:rsid w:val="006A6C6E"/>
    <w:rsid w:val="006A6C81"/>
    <w:rsid w:val="006A6D16"/>
    <w:rsid w:val="006A6F13"/>
    <w:rsid w:val="006A70DB"/>
    <w:rsid w:val="006A7156"/>
    <w:rsid w:val="006A721C"/>
    <w:rsid w:val="006A72CA"/>
    <w:rsid w:val="006A7315"/>
    <w:rsid w:val="006A747C"/>
    <w:rsid w:val="006A75B8"/>
    <w:rsid w:val="006A75FF"/>
    <w:rsid w:val="006A7AB9"/>
    <w:rsid w:val="006A7EE2"/>
    <w:rsid w:val="006B06F7"/>
    <w:rsid w:val="006B0991"/>
    <w:rsid w:val="006B09B1"/>
    <w:rsid w:val="006B0B2F"/>
    <w:rsid w:val="006B0C23"/>
    <w:rsid w:val="006B0CA3"/>
    <w:rsid w:val="006B0CB0"/>
    <w:rsid w:val="006B0DB7"/>
    <w:rsid w:val="006B0EFB"/>
    <w:rsid w:val="006B1158"/>
    <w:rsid w:val="006B12D5"/>
    <w:rsid w:val="006B1384"/>
    <w:rsid w:val="006B197A"/>
    <w:rsid w:val="006B19C0"/>
    <w:rsid w:val="006B1A39"/>
    <w:rsid w:val="006B1ACF"/>
    <w:rsid w:val="006B1F73"/>
    <w:rsid w:val="006B1F90"/>
    <w:rsid w:val="006B1FA9"/>
    <w:rsid w:val="006B2043"/>
    <w:rsid w:val="006B2065"/>
    <w:rsid w:val="006B206E"/>
    <w:rsid w:val="006B250C"/>
    <w:rsid w:val="006B2581"/>
    <w:rsid w:val="006B2669"/>
    <w:rsid w:val="006B2817"/>
    <w:rsid w:val="006B2945"/>
    <w:rsid w:val="006B2A60"/>
    <w:rsid w:val="006B2B83"/>
    <w:rsid w:val="006B3267"/>
    <w:rsid w:val="006B33DD"/>
    <w:rsid w:val="006B33FD"/>
    <w:rsid w:val="006B3489"/>
    <w:rsid w:val="006B357E"/>
    <w:rsid w:val="006B358E"/>
    <w:rsid w:val="006B36B2"/>
    <w:rsid w:val="006B38E2"/>
    <w:rsid w:val="006B3DBD"/>
    <w:rsid w:val="006B3F06"/>
    <w:rsid w:val="006B3F69"/>
    <w:rsid w:val="006B4014"/>
    <w:rsid w:val="006B4223"/>
    <w:rsid w:val="006B4239"/>
    <w:rsid w:val="006B440F"/>
    <w:rsid w:val="006B4552"/>
    <w:rsid w:val="006B465E"/>
    <w:rsid w:val="006B49F2"/>
    <w:rsid w:val="006B4DD4"/>
    <w:rsid w:val="006B502F"/>
    <w:rsid w:val="006B50F5"/>
    <w:rsid w:val="006B5195"/>
    <w:rsid w:val="006B51A3"/>
    <w:rsid w:val="006B53F6"/>
    <w:rsid w:val="006B5460"/>
    <w:rsid w:val="006B55F4"/>
    <w:rsid w:val="006B5812"/>
    <w:rsid w:val="006B5840"/>
    <w:rsid w:val="006B5C23"/>
    <w:rsid w:val="006B5E84"/>
    <w:rsid w:val="006B6118"/>
    <w:rsid w:val="006B61E2"/>
    <w:rsid w:val="006B620B"/>
    <w:rsid w:val="006B646D"/>
    <w:rsid w:val="006B6576"/>
    <w:rsid w:val="006B694F"/>
    <w:rsid w:val="006B6A89"/>
    <w:rsid w:val="006B6AC1"/>
    <w:rsid w:val="006B6B43"/>
    <w:rsid w:val="006B6C55"/>
    <w:rsid w:val="006B6D88"/>
    <w:rsid w:val="006B6E0B"/>
    <w:rsid w:val="006B6E8F"/>
    <w:rsid w:val="006B6ED1"/>
    <w:rsid w:val="006B6F24"/>
    <w:rsid w:val="006B6F5E"/>
    <w:rsid w:val="006B71A5"/>
    <w:rsid w:val="006B7203"/>
    <w:rsid w:val="006B720F"/>
    <w:rsid w:val="006B7395"/>
    <w:rsid w:val="006B73EA"/>
    <w:rsid w:val="006B7518"/>
    <w:rsid w:val="006B7675"/>
    <w:rsid w:val="006B7799"/>
    <w:rsid w:val="006B7801"/>
    <w:rsid w:val="006B78AC"/>
    <w:rsid w:val="006B78C7"/>
    <w:rsid w:val="006B79BE"/>
    <w:rsid w:val="006B7A01"/>
    <w:rsid w:val="006B7C24"/>
    <w:rsid w:val="006B7D1F"/>
    <w:rsid w:val="006B7D86"/>
    <w:rsid w:val="006B7E6F"/>
    <w:rsid w:val="006C0076"/>
    <w:rsid w:val="006C0079"/>
    <w:rsid w:val="006C028A"/>
    <w:rsid w:val="006C039B"/>
    <w:rsid w:val="006C050E"/>
    <w:rsid w:val="006C0537"/>
    <w:rsid w:val="006C073B"/>
    <w:rsid w:val="006C07B6"/>
    <w:rsid w:val="006C07BC"/>
    <w:rsid w:val="006C0B1C"/>
    <w:rsid w:val="006C0E8D"/>
    <w:rsid w:val="006C0F0F"/>
    <w:rsid w:val="006C1044"/>
    <w:rsid w:val="006C1085"/>
    <w:rsid w:val="006C11E8"/>
    <w:rsid w:val="006C11FE"/>
    <w:rsid w:val="006C120A"/>
    <w:rsid w:val="006C134D"/>
    <w:rsid w:val="006C1601"/>
    <w:rsid w:val="006C16B9"/>
    <w:rsid w:val="006C1727"/>
    <w:rsid w:val="006C17C1"/>
    <w:rsid w:val="006C182D"/>
    <w:rsid w:val="006C1F2A"/>
    <w:rsid w:val="006C2058"/>
    <w:rsid w:val="006C21E0"/>
    <w:rsid w:val="006C2212"/>
    <w:rsid w:val="006C221B"/>
    <w:rsid w:val="006C221E"/>
    <w:rsid w:val="006C2314"/>
    <w:rsid w:val="006C23E1"/>
    <w:rsid w:val="006C2440"/>
    <w:rsid w:val="006C24D9"/>
    <w:rsid w:val="006C24FD"/>
    <w:rsid w:val="006C2546"/>
    <w:rsid w:val="006C2562"/>
    <w:rsid w:val="006C26B2"/>
    <w:rsid w:val="006C2809"/>
    <w:rsid w:val="006C2A8E"/>
    <w:rsid w:val="006C2CBC"/>
    <w:rsid w:val="006C2DAC"/>
    <w:rsid w:val="006C2DF1"/>
    <w:rsid w:val="006C30D8"/>
    <w:rsid w:val="006C30F8"/>
    <w:rsid w:val="006C31F0"/>
    <w:rsid w:val="006C322B"/>
    <w:rsid w:val="006C3295"/>
    <w:rsid w:val="006C3458"/>
    <w:rsid w:val="006C3831"/>
    <w:rsid w:val="006C38CC"/>
    <w:rsid w:val="006C3C35"/>
    <w:rsid w:val="006C3D87"/>
    <w:rsid w:val="006C3E60"/>
    <w:rsid w:val="006C4012"/>
    <w:rsid w:val="006C4034"/>
    <w:rsid w:val="006C4047"/>
    <w:rsid w:val="006C407A"/>
    <w:rsid w:val="006C4498"/>
    <w:rsid w:val="006C478D"/>
    <w:rsid w:val="006C4850"/>
    <w:rsid w:val="006C4902"/>
    <w:rsid w:val="006C4984"/>
    <w:rsid w:val="006C49B3"/>
    <w:rsid w:val="006C4B30"/>
    <w:rsid w:val="006C4B9F"/>
    <w:rsid w:val="006C4BE6"/>
    <w:rsid w:val="006C4CD4"/>
    <w:rsid w:val="006C4E21"/>
    <w:rsid w:val="006C517D"/>
    <w:rsid w:val="006C51DC"/>
    <w:rsid w:val="006C5250"/>
    <w:rsid w:val="006C530F"/>
    <w:rsid w:val="006C53C8"/>
    <w:rsid w:val="006C54C2"/>
    <w:rsid w:val="006C56CE"/>
    <w:rsid w:val="006C57BF"/>
    <w:rsid w:val="006C58AD"/>
    <w:rsid w:val="006C5B17"/>
    <w:rsid w:val="006C5C0D"/>
    <w:rsid w:val="006C5EEC"/>
    <w:rsid w:val="006C5FA4"/>
    <w:rsid w:val="006C66CB"/>
    <w:rsid w:val="006C67DA"/>
    <w:rsid w:val="006C6920"/>
    <w:rsid w:val="006C6AD7"/>
    <w:rsid w:val="006C6B43"/>
    <w:rsid w:val="006C6C21"/>
    <w:rsid w:val="006C6C6D"/>
    <w:rsid w:val="006C6F4E"/>
    <w:rsid w:val="006C761C"/>
    <w:rsid w:val="006C77BC"/>
    <w:rsid w:val="006C7945"/>
    <w:rsid w:val="006C7A3A"/>
    <w:rsid w:val="006C7B50"/>
    <w:rsid w:val="006C7C45"/>
    <w:rsid w:val="006D00C8"/>
    <w:rsid w:val="006D01B6"/>
    <w:rsid w:val="006D01CA"/>
    <w:rsid w:val="006D020D"/>
    <w:rsid w:val="006D03E2"/>
    <w:rsid w:val="006D04ED"/>
    <w:rsid w:val="006D05B8"/>
    <w:rsid w:val="006D0691"/>
    <w:rsid w:val="006D0733"/>
    <w:rsid w:val="006D078B"/>
    <w:rsid w:val="006D07E1"/>
    <w:rsid w:val="006D0B56"/>
    <w:rsid w:val="006D0C83"/>
    <w:rsid w:val="006D0D65"/>
    <w:rsid w:val="006D0D6F"/>
    <w:rsid w:val="006D10CE"/>
    <w:rsid w:val="006D152E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B59"/>
    <w:rsid w:val="006D2CD6"/>
    <w:rsid w:val="006D2D31"/>
    <w:rsid w:val="006D3030"/>
    <w:rsid w:val="006D30B7"/>
    <w:rsid w:val="006D3192"/>
    <w:rsid w:val="006D3330"/>
    <w:rsid w:val="006D3553"/>
    <w:rsid w:val="006D37D0"/>
    <w:rsid w:val="006D3890"/>
    <w:rsid w:val="006D3CBE"/>
    <w:rsid w:val="006D3D91"/>
    <w:rsid w:val="006D424F"/>
    <w:rsid w:val="006D4310"/>
    <w:rsid w:val="006D4454"/>
    <w:rsid w:val="006D4503"/>
    <w:rsid w:val="006D45DF"/>
    <w:rsid w:val="006D472C"/>
    <w:rsid w:val="006D4921"/>
    <w:rsid w:val="006D4A45"/>
    <w:rsid w:val="006D4A8E"/>
    <w:rsid w:val="006D4A90"/>
    <w:rsid w:val="006D4A98"/>
    <w:rsid w:val="006D4B11"/>
    <w:rsid w:val="006D4FE4"/>
    <w:rsid w:val="006D5015"/>
    <w:rsid w:val="006D5092"/>
    <w:rsid w:val="006D5207"/>
    <w:rsid w:val="006D53AA"/>
    <w:rsid w:val="006D5454"/>
    <w:rsid w:val="006D573F"/>
    <w:rsid w:val="006D5774"/>
    <w:rsid w:val="006D58B7"/>
    <w:rsid w:val="006D5909"/>
    <w:rsid w:val="006D5BF5"/>
    <w:rsid w:val="006D5C60"/>
    <w:rsid w:val="006D5DCF"/>
    <w:rsid w:val="006D630F"/>
    <w:rsid w:val="006D6332"/>
    <w:rsid w:val="006D637A"/>
    <w:rsid w:val="006D65F5"/>
    <w:rsid w:val="006D6863"/>
    <w:rsid w:val="006D68B1"/>
    <w:rsid w:val="006D6B14"/>
    <w:rsid w:val="006D6B2A"/>
    <w:rsid w:val="006D6B5A"/>
    <w:rsid w:val="006D6C49"/>
    <w:rsid w:val="006D6CB7"/>
    <w:rsid w:val="006D6D16"/>
    <w:rsid w:val="006D6D39"/>
    <w:rsid w:val="006D6E4B"/>
    <w:rsid w:val="006D6ECF"/>
    <w:rsid w:val="006D702B"/>
    <w:rsid w:val="006D70E7"/>
    <w:rsid w:val="006D70ED"/>
    <w:rsid w:val="006D717E"/>
    <w:rsid w:val="006D7241"/>
    <w:rsid w:val="006D7262"/>
    <w:rsid w:val="006D74CA"/>
    <w:rsid w:val="006D75B8"/>
    <w:rsid w:val="006D7610"/>
    <w:rsid w:val="006D778C"/>
    <w:rsid w:val="006D782B"/>
    <w:rsid w:val="006D7989"/>
    <w:rsid w:val="006D7A82"/>
    <w:rsid w:val="006D7C42"/>
    <w:rsid w:val="006D7CED"/>
    <w:rsid w:val="006D7E5C"/>
    <w:rsid w:val="006D7E88"/>
    <w:rsid w:val="006D7F0F"/>
    <w:rsid w:val="006E016A"/>
    <w:rsid w:val="006E0223"/>
    <w:rsid w:val="006E0395"/>
    <w:rsid w:val="006E060E"/>
    <w:rsid w:val="006E0727"/>
    <w:rsid w:val="006E0806"/>
    <w:rsid w:val="006E0862"/>
    <w:rsid w:val="006E09E1"/>
    <w:rsid w:val="006E0D67"/>
    <w:rsid w:val="006E0F60"/>
    <w:rsid w:val="006E1087"/>
    <w:rsid w:val="006E11FA"/>
    <w:rsid w:val="006E1216"/>
    <w:rsid w:val="006E1498"/>
    <w:rsid w:val="006E168A"/>
    <w:rsid w:val="006E170B"/>
    <w:rsid w:val="006E1880"/>
    <w:rsid w:val="006E18B5"/>
    <w:rsid w:val="006E1A7A"/>
    <w:rsid w:val="006E1B3C"/>
    <w:rsid w:val="006E1B7F"/>
    <w:rsid w:val="006E1FED"/>
    <w:rsid w:val="006E2581"/>
    <w:rsid w:val="006E2599"/>
    <w:rsid w:val="006E25B8"/>
    <w:rsid w:val="006E283C"/>
    <w:rsid w:val="006E2847"/>
    <w:rsid w:val="006E287E"/>
    <w:rsid w:val="006E29BC"/>
    <w:rsid w:val="006E2A6A"/>
    <w:rsid w:val="006E2BB9"/>
    <w:rsid w:val="006E2FC4"/>
    <w:rsid w:val="006E2FF7"/>
    <w:rsid w:val="006E3142"/>
    <w:rsid w:val="006E340F"/>
    <w:rsid w:val="006E34F5"/>
    <w:rsid w:val="006E350F"/>
    <w:rsid w:val="006E352F"/>
    <w:rsid w:val="006E3917"/>
    <w:rsid w:val="006E3ABB"/>
    <w:rsid w:val="006E3CEE"/>
    <w:rsid w:val="006E3DD4"/>
    <w:rsid w:val="006E3E30"/>
    <w:rsid w:val="006E3F08"/>
    <w:rsid w:val="006E413B"/>
    <w:rsid w:val="006E42C6"/>
    <w:rsid w:val="006E42CF"/>
    <w:rsid w:val="006E4496"/>
    <w:rsid w:val="006E46E0"/>
    <w:rsid w:val="006E47DB"/>
    <w:rsid w:val="006E4814"/>
    <w:rsid w:val="006E4CE3"/>
    <w:rsid w:val="006E4D2B"/>
    <w:rsid w:val="006E4E2E"/>
    <w:rsid w:val="006E4F3E"/>
    <w:rsid w:val="006E4FE6"/>
    <w:rsid w:val="006E52B7"/>
    <w:rsid w:val="006E53EE"/>
    <w:rsid w:val="006E57EB"/>
    <w:rsid w:val="006E589C"/>
    <w:rsid w:val="006E5901"/>
    <w:rsid w:val="006E5A3F"/>
    <w:rsid w:val="006E5CFD"/>
    <w:rsid w:val="006E5F6B"/>
    <w:rsid w:val="006E6070"/>
    <w:rsid w:val="006E60F9"/>
    <w:rsid w:val="006E61DE"/>
    <w:rsid w:val="006E6528"/>
    <w:rsid w:val="006E6591"/>
    <w:rsid w:val="006E68B6"/>
    <w:rsid w:val="006E6A5F"/>
    <w:rsid w:val="006E6ABC"/>
    <w:rsid w:val="006E6BA6"/>
    <w:rsid w:val="006E6C89"/>
    <w:rsid w:val="006E6DBE"/>
    <w:rsid w:val="006E6F8A"/>
    <w:rsid w:val="006E715F"/>
    <w:rsid w:val="006E7324"/>
    <w:rsid w:val="006E736D"/>
    <w:rsid w:val="006E7785"/>
    <w:rsid w:val="006E79C7"/>
    <w:rsid w:val="006E7D1D"/>
    <w:rsid w:val="006E7D34"/>
    <w:rsid w:val="006E7F37"/>
    <w:rsid w:val="006E7F89"/>
    <w:rsid w:val="006F002D"/>
    <w:rsid w:val="006F0248"/>
    <w:rsid w:val="006F0271"/>
    <w:rsid w:val="006F0607"/>
    <w:rsid w:val="006F0758"/>
    <w:rsid w:val="006F09B3"/>
    <w:rsid w:val="006F0C34"/>
    <w:rsid w:val="006F0CFC"/>
    <w:rsid w:val="006F0F01"/>
    <w:rsid w:val="006F0F4B"/>
    <w:rsid w:val="006F0FE9"/>
    <w:rsid w:val="006F102F"/>
    <w:rsid w:val="006F1203"/>
    <w:rsid w:val="006F1507"/>
    <w:rsid w:val="006F1561"/>
    <w:rsid w:val="006F16DE"/>
    <w:rsid w:val="006F17AF"/>
    <w:rsid w:val="006F1938"/>
    <w:rsid w:val="006F19C6"/>
    <w:rsid w:val="006F1B67"/>
    <w:rsid w:val="006F1D8A"/>
    <w:rsid w:val="006F1F2A"/>
    <w:rsid w:val="006F20A5"/>
    <w:rsid w:val="006F20AF"/>
    <w:rsid w:val="006F219F"/>
    <w:rsid w:val="006F2385"/>
    <w:rsid w:val="006F295A"/>
    <w:rsid w:val="006F2BB5"/>
    <w:rsid w:val="006F3016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35C"/>
    <w:rsid w:val="006F441A"/>
    <w:rsid w:val="006F4550"/>
    <w:rsid w:val="006F46C1"/>
    <w:rsid w:val="006F46D4"/>
    <w:rsid w:val="006F4794"/>
    <w:rsid w:val="006F480D"/>
    <w:rsid w:val="006F484B"/>
    <w:rsid w:val="006F489E"/>
    <w:rsid w:val="006F498F"/>
    <w:rsid w:val="006F49AC"/>
    <w:rsid w:val="006F4D77"/>
    <w:rsid w:val="006F4E86"/>
    <w:rsid w:val="006F4ED3"/>
    <w:rsid w:val="006F4F5F"/>
    <w:rsid w:val="006F4FA5"/>
    <w:rsid w:val="006F5022"/>
    <w:rsid w:val="006F5176"/>
    <w:rsid w:val="006F52D0"/>
    <w:rsid w:val="006F537E"/>
    <w:rsid w:val="006F5632"/>
    <w:rsid w:val="006F569D"/>
    <w:rsid w:val="006F56AF"/>
    <w:rsid w:val="006F56E9"/>
    <w:rsid w:val="006F57A5"/>
    <w:rsid w:val="006F5891"/>
    <w:rsid w:val="006F5CB1"/>
    <w:rsid w:val="006F5DE3"/>
    <w:rsid w:val="006F5EDA"/>
    <w:rsid w:val="006F5F48"/>
    <w:rsid w:val="006F613C"/>
    <w:rsid w:val="006F62B3"/>
    <w:rsid w:val="006F67F0"/>
    <w:rsid w:val="006F682F"/>
    <w:rsid w:val="006F6885"/>
    <w:rsid w:val="006F6B4F"/>
    <w:rsid w:val="006F6BEE"/>
    <w:rsid w:val="006F6E36"/>
    <w:rsid w:val="006F6EEB"/>
    <w:rsid w:val="006F7336"/>
    <w:rsid w:val="006F750D"/>
    <w:rsid w:val="006F7528"/>
    <w:rsid w:val="006F7691"/>
    <w:rsid w:val="006F793B"/>
    <w:rsid w:val="006F79FA"/>
    <w:rsid w:val="006F7B62"/>
    <w:rsid w:val="006F7D8C"/>
    <w:rsid w:val="006F7DC0"/>
    <w:rsid w:val="00700009"/>
    <w:rsid w:val="00700154"/>
    <w:rsid w:val="00700253"/>
    <w:rsid w:val="007002C6"/>
    <w:rsid w:val="00700441"/>
    <w:rsid w:val="0070073E"/>
    <w:rsid w:val="00700A9D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11"/>
    <w:rsid w:val="007030E6"/>
    <w:rsid w:val="00703124"/>
    <w:rsid w:val="0070328B"/>
    <w:rsid w:val="00703366"/>
    <w:rsid w:val="00703583"/>
    <w:rsid w:val="00703A69"/>
    <w:rsid w:val="00703AC5"/>
    <w:rsid w:val="00703C81"/>
    <w:rsid w:val="00703F66"/>
    <w:rsid w:val="00704161"/>
    <w:rsid w:val="00704222"/>
    <w:rsid w:val="00704274"/>
    <w:rsid w:val="00704457"/>
    <w:rsid w:val="00704787"/>
    <w:rsid w:val="0070489F"/>
    <w:rsid w:val="007048B5"/>
    <w:rsid w:val="0070493C"/>
    <w:rsid w:val="007049F8"/>
    <w:rsid w:val="00704D88"/>
    <w:rsid w:val="00704E1E"/>
    <w:rsid w:val="00704E9E"/>
    <w:rsid w:val="00705408"/>
    <w:rsid w:val="0070549A"/>
    <w:rsid w:val="0070562B"/>
    <w:rsid w:val="00705CC1"/>
    <w:rsid w:val="00705EDA"/>
    <w:rsid w:val="0070604A"/>
    <w:rsid w:val="00706261"/>
    <w:rsid w:val="007062EA"/>
    <w:rsid w:val="007067AB"/>
    <w:rsid w:val="00706858"/>
    <w:rsid w:val="0070694C"/>
    <w:rsid w:val="00706962"/>
    <w:rsid w:val="00706B34"/>
    <w:rsid w:val="00706B92"/>
    <w:rsid w:val="00706C39"/>
    <w:rsid w:val="00707698"/>
    <w:rsid w:val="00707BB3"/>
    <w:rsid w:val="00707C45"/>
    <w:rsid w:val="00707D68"/>
    <w:rsid w:val="00707EA0"/>
    <w:rsid w:val="00707F53"/>
    <w:rsid w:val="00707FAB"/>
    <w:rsid w:val="007100C6"/>
    <w:rsid w:val="00710235"/>
    <w:rsid w:val="00710241"/>
    <w:rsid w:val="007105E4"/>
    <w:rsid w:val="0071067A"/>
    <w:rsid w:val="007109AD"/>
    <w:rsid w:val="00710A99"/>
    <w:rsid w:val="00710E22"/>
    <w:rsid w:val="00710EAC"/>
    <w:rsid w:val="007116D0"/>
    <w:rsid w:val="007118DD"/>
    <w:rsid w:val="00711993"/>
    <w:rsid w:val="00711F23"/>
    <w:rsid w:val="00712008"/>
    <w:rsid w:val="0071205B"/>
    <w:rsid w:val="00712190"/>
    <w:rsid w:val="0071229A"/>
    <w:rsid w:val="00712662"/>
    <w:rsid w:val="007126F5"/>
    <w:rsid w:val="00712910"/>
    <w:rsid w:val="00712AA0"/>
    <w:rsid w:val="00712CD6"/>
    <w:rsid w:val="00712F28"/>
    <w:rsid w:val="00712F2B"/>
    <w:rsid w:val="007130EC"/>
    <w:rsid w:val="00713430"/>
    <w:rsid w:val="0071352D"/>
    <w:rsid w:val="00713836"/>
    <w:rsid w:val="00713A70"/>
    <w:rsid w:val="00713C0C"/>
    <w:rsid w:val="00713DF6"/>
    <w:rsid w:val="00713FAC"/>
    <w:rsid w:val="00713FF7"/>
    <w:rsid w:val="007142C7"/>
    <w:rsid w:val="0071430C"/>
    <w:rsid w:val="007144A3"/>
    <w:rsid w:val="007147F9"/>
    <w:rsid w:val="00714865"/>
    <w:rsid w:val="007149AC"/>
    <w:rsid w:val="007149CF"/>
    <w:rsid w:val="00714A11"/>
    <w:rsid w:val="00714B29"/>
    <w:rsid w:val="00714C64"/>
    <w:rsid w:val="00714DE6"/>
    <w:rsid w:val="00714E9B"/>
    <w:rsid w:val="00714E9C"/>
    <w:rsid w:val="007153C7"/>
    <w:rsid w:val="007154A2"/>
    <w:rsid w:val="0071563B"/>
    <w:rsid w:val="00715670"/>
    <w:rsid w:val="00715962"/>
    <w:rsid w:val="00715984"/>
    <w:rsid w:val="007159DF"/>
    <w:rsid w:val="00715CD8"/>
    <w:rsid w:val="00715D82"/>
    <w:rsid w:val="00715D91"/>
    <w:rsid w:val="0071629E"/>
    <w:rsid w:val="007162C6"/>
    <w:rsid w:val="00716426"/>
    <w:rsid w:val="007167E4"/>
    <w:rsid w:val="00716839"/>
    <w:rsid w:val="00716947"/>
    <w:rsid w:val="00716983"/>
    <w:rsid w:val="007169D7"/>
    <w:rsid w:val="00716B36"/>
    <w:rsid w:val="00716C9B"/>
    <w:rsid w:val="00716CBF"/>
    <w:rsid w:val="00716D52"/>
    <w:rsid w:val="00716F54"/>
    <w:rsid w:val="00717087"/>
    <w:rsid w:val="0071718A"/>
    <w:rsid w:val="00717295"/>
    <w:rsid w:val="007174C5"/>
    <w:rsid w:val="007175FF"/>
    <w:rsid w:val="00717878"/>
    <w:rsid w:val="00717BD1"/>
    <w:rsid w:val="00717D2B"/>
    <w:rsid w:val="00717D3A"/>
    <w:rsid w:val="00717E58"/>
    <w:rsid w:val="007200C9"/>
    <w:rsid w:val="007201BF"/>
    <w:rsid w:val="00720526"/>
    <w:rsid w:val="00720583"/>
    <w:rsid w:val="007205D0"/>
    <w:rsid w:val="007206CE"/>
    <w:rsid w:val="0072076D"/>
    <w:rsid w:val="00720B79"/>
    <w:rsid w:val="00720D1F"/>
    <w:rsid w:val="00720D32"/>
    <w:rsid w:val="00720FD4"/>
    <w:rsid w:val="007210CB"/>
    <w:rsid w:val="007210DC"/>
    <w:rsid w:val="007214CF"/>
    <w:rsid w:val="00721530"/>
    <w:rsid w:val="00721589"/>
    <w:rsid w:val="0072158E"/>
    <w:rsid w:val="007215C0"/>
    <w:rsid w:val="00721656"/>
    <w:rsid w:val="00721766"/>
    <w:rsid w:val="00721B83"/>
    <w:rsid w:val="00721C91"/>
    <w:rsid w:val="00721D6A"/>
    <w:rsid w:val="00721EF3"/>
    <w:rsid w:val="00721FF8"/>
    <w:rsid w:val="00722073"/>
    <w:rsid w:val="00722454"/>
    <w:rsid w:val="00722506"/>
    <w:rsid w:val="007227D2"/>
    <w:rsid w:val="0072290F"/>
    <w:rsid w:val="00722A5C"/>
    <w:rsid w:val="00722E4A"/>
    <w:rsid w:val="007231B6"/>
    <w:rsid w:val="00723524"/>
    <w:rsid w:val="00723569"/>
    <w:rsid w:val="00723709"/>
    <w:rsid w:val="007237DB"/>
    <w:rsid w:val="00723982"/>
    <w:rsid w:val="00723C92"/>
    <w:rsid w:val="00723CDD"/>
    <w:rsid w:val="00723D5C"/>
    <w:rsid w:val="00723DA2"/>
    <w:rsid w:val="007240F5"/>
    <w:rsid w:val="007241E0"/>
    <w:rsid w:val="007242E5"/>
    <w:rsid w:val="00724448"/>
    <w:rsid w:val="0072466B"/>
    <w:rsid w:val="007247C2"/>
    <w:rsid w:val="00724813"/>
    <w:rsid w:val="00724C82"/>
    <w:rsid w:val="00724E67"/>
    <w:rsid w:val="00724E68"/>
    <w:rsid w:val="00724E77"/>
    <w:rsid w:val="00724FFB"/>
    <w:rsid w:val="0072515B"/>
    <w:rsid w:val="007252E4"/>
    <w:rsid w:val="00725350"/>
    <w:rsid w:val="00725591"/>
    <w:rsid w:val="007255E7"/>
    <w:rsid w:val="00725A0B"/>
    <w:rsid w:val="00725C95"/>
    <w:rsid w:val="00725D94"/>
    <w:rsid w:val="00726105"/>
    <w:rsid w:val="00726146"/>
    <w:rsid w:val="00726190"/>
    <w:rsid w:val="0072652B"/>
    <w:rsid w:val="0072678D"/>
    <w:rsid w:val="007267B5"/>
    <w:rsid w:val="00726847"/>
    <w:rsid w:val="00726EAA"/>
    <w:rsid w:val="00726F81"/>
    <w:rsid w:val="00727132"/>
    <w:rsid w:val="00727334"/>
    <w:rsid w:val="007274D8"/>
    <w:rsid w:val="00727620"/>
    <w:rsid w:val="00727765"/>
    <w:rsid w:val="0072778D"/>
    <w:rsid w:val="00727852"/>
    <w:rsid w:val="00727863"/>
    <w:rsid w:val="00727B5D"/>
    <w:rsid w:val="00727B6D"/>
    <w:rsid w:val="00727BFA"/>
    <w:rsid w:val="00727CFF"/>
    <w:rsid w:val="00727F21"/>
    <w:rsid w:val="0073009F"/>
    <w:rsid w:val="0073029D"/>
    <w:rsid w:val="007304CE"/>
    <w:rsid w:val="00730838"/>
    <w:rsid w:val="00730B67"/>
    <w:rsid w:val="00730C77"/>
    <w:rsid w:val="00730DC2"/>
    <w:rsid w:val="00731180"/>
    <w:rsid w:val="007315D3"/>
    <w:rsid w:val="007316EC"/>
    <w:rsid w:val="007317F8"/>
    <w:rsid w:val="007318D3"/>
    <w:rsid w:val="00731954"/>
    <w:rsid w:val="00731D02"/>
    <w:rsid w:val="00731D9E"/>
    <w:rsid w:val="00731E79"/>
    <w:rsid w:val="00732093"/>
    <w:rsid w:val="00732334"/>
    <w:rsid w:val="00732789"/>
    <w:rsid w:val="007328AB"/>
    <w:rsid w:val="00732B86"/>
    <w:rsid w:val="00733011"/>
    <w:rsid w:val="0073329F"/>
    <w:rsid w:val="0073345A"/>
    <w:rsid w:val="00733505"/>
    <w:rsid w:val="00733533"/>
    <w:rsid w:val="00733A74"/>
    <w:rsid w:val="00733BDA"/>
    <w:rsid w:val="00733CA3"/>
    <w:rsid w:val="00733E7B"/>
    <w:rsid w:val="00733F4C"/>
    <w:rsid w:val="0073451B"/>
    <w:rsid w:val="0073456B"/>
    <w:rsid w:val="00734A10"/>
    <w:rsid w:val="00734F25"/>
    <w:rsid w:val="0073506D"/>
    <w:rsid w:val="0073520D"/>
    <w:rsid w:val="00735424"/>
    <w:rsid w:val="007354CE"/>
    <w:rsid w:val="0073562C"/>
    <w:rsid w:val="00735875"/>
    <w:rsid w:val="007358CB"/>
    <w:rsid w:val="00735987"/>
    <w:rsid w:val="007359AD"/>
    <w:rsid w:val="00735A79"/>
    <w:rsid w:val="00735A7F"/>
    <w:rsid w:val="00735B08"/>
    <w:rsid w:val="00735B4B"/>
    <w:rsid w:val="00735C37"/>
    <w:rsid w:val="00735E0E"/>
    <w:rsid w:val="00735E81"/>
    <w:rsid w:val="0073601A"/>
    <w:rsid w:val="00736132"/>
    <w:rsid w:val="007362B2"/>
    <w:rsid w:val="00736374"/>
    <w:rsid w:val="0073659F"/>
    <w:rsid w:val="00736628"/>
    <w:rsid w:val="00736850"/>
    <w:rsid w:val="00736E0A"/>
    <w:rsid w:val="00736EC4"/>
    <w:rsid w:val="00736EF1"/>
    <w:rsid w:val="00736FFA"/>
    <w:rsid w:val="0073709A"/>
    <w:rsid w:val="00737115"/>
    <w:rsid w:val="0073719D"/>
    <w:rsid w:val="007377B8"/>
    <w:rsid w:val="00737941"/>
    <w:rsid w:val="00737AE1"/>
    <w:rsid w:val="00737C70"/>
    <w:rsid w:val="00737CE0"/>
    <w:rsid w:val="00737DE5"/>
    <w:rsid w:val="007401BB"/>
    <w:rsid w:val="00740268"/>
    <w:rsid w:val="00740369"/>
    <w:rsid w:val="00740419"/>
    <w:rsid w:val="00740565"/>
    <w:rsid w:val="0074069C"/>
    <w:rsid w:val="007408B9"/>
    <w:rsid w:val="00740BE2"/>
    <w:rsid w:val="00740BF1"/>
    <w:rsid w:val="00740DC6"/>
    <w:rsid w:val="0074106A"/>
    <w:rsid w:val="007411FD"/>
    <w:rsid w:val="007412AA"/>
    <w:rsid w:val="0074136C"/>
    <w:rsid w:val="00741400"/>
    <w:rsid w:val="0074173A"/>
    <w:rsid w:val="007417FA"/>
    <w:rsid w:val="00741D5E"/>
    <w:rsid w:val="00741E6B"/>
    <w:rsid w:val="0074213B"/>
    <w:rsid w:val="00742197"/>
    <w:rsid w:val="0074242C"/>
    <w:rsid w:val="0074261F"/>
    <w:rsid w:val="0074263E"/>
    <w:rsid w:val="007428A2"/>
    <w:rsid w:val="007428FE"/>
    <w:rsid w:val="00742B6A"/>
    <w:rsid w:val="00742B88"/>
    <w:rsid w:val="00742F51"/>
    <w:rsid w:val="0074305A"/>
    <w:rsid w:val="00743281"/>
    <w:rsid w:val="0074345C"/>
    <w:rsid w:val="007436AD"/>
    <w:rsid w:val="00743837"/>
    <w:rsid w:val="0074389C"/>
    <w:rsid w:val="007439FD"/>
    <w:rsid w:val="00743B1B"/>
    <w:rsid w:val="00743E7F"/>
    <w:rsid w:val="00743ECE"/>
    <w:rsid w:val="00744012"/>
    <w:rsid w:val="0074401B"/>
    <w:rsid w:val="0074411F"/>
    <w:rsid w:val="007443AC"/>
    <w:rsid w:val="0074457F"/>
    <w:rsid w:val="007445A6"/>
    <w:rsid w:val="00744679"/>
    <w:rsid w:val="00744A01"/>
    <w:rsid w:val="00744C48"/>
    <w:rsid w:val="00744DF5"/>
    <w:rsid w:val="00745040"/>
    <w:rsid w:val="007450B1"/>
    <w:rsid w:val="00745305"/>
    <w:rsid w:val="0074544B"/>
    <w:rsid w:val="007454B5"/>
    <w:rsid w:val="00745654"/>
    <w:rsid w:val="00745965"/>
    <w:rsid w:val="00745B4E"/>
    <w:rsid w:val="00745C03"/>
    <w:rsid w:val="00745D39"/>
    <w:rsid w:val="00745F13"/>
    <w:rsid w:val="007463EE"/>
    <w:rsid w:val="00746460"/>
    <w:rsid w:val="0074666B"/>
    <w:rsid w:val="00746779"/>
    <w:rsid w:val="007468D6"/>
    <w:rsid w:val="007468D7"/>
    <w:rsid w:val="00746BC3"/>
    <w:rsid w:val="00746C7A"/>
    <w:rsid w:val="00746E4E"/>
    <w:rsid w:val="007470D5"/>
    <w:rsid w:val="0074733C"/>
    <w:rsid w:val="007473D9"/>
    <w:rsid w:val="0074767D"/>
    <w:rsid w:val="007476D7"/>
    <w:rsid w:val="00747791"/>
    <w:rsid w:val="00747A09"/>
    <w:rsid w:val="00747C7F"/>
    <w:rsid w:val="00747CBE"/>
    <w:rsid w:val="00747D19"/>
    <w:rsid w:val="00747D96"/>
    <w:rsid w:val="00747E8E"/>
    <w:rsid w:val="00747F45"/>
    <w:rsid w:val="00747FFD"/>
    <w:rsid w:val="00750201"/>
    <w:rsid w:val="0075033F"/>
    <w:rsid w:val="00750453"/>
    <w:rsid w:val="00750821"/>
    <w:rsid w:val="00750B90"/>
    <w:rsid w:val="00750BF7"/>
    <w:rsid w:val="00750C28"/>
    <w:rsid w:val="00750C8D"/>
    <w:rsid w:val="00750DCE"/>
    <w:rsid w:val="00750E16"/>
    <w:rsid w:val="00750F5A"/>
    <w:rsid w:val="00750FF8"/>
    <w:rsid w:val="00751132"/>
    <w:rsid w:val="007515F8"/>
    <w:rsid w:val="0075168E"/>
    <w:rsid w:val="007516FB"/>
    <w:rsid w:val="0075170A"/>
    <w:rsid w:val="00751877"/>
    <w:rsid w:val="00751A13"/>
    <w:rsid w:val="00751B49"/>
    <w:rsid w:val="00751CBE"/>
    <w:rsid w:val="00751DA5"/>
    <w:rsid w:val="00751F85"/>
    <w:rsid w:val="007521CC"/>
    <w:rsid w:val="007522F6"/>
    <w:rsid w:val="007523B5"/>
    <w:rsid w:val="007526A2"/>
    <w:rsid w:val="007527BB"/>
    <w:rsid w:val="00752960"/>
    <w:rsid w:val="00752B6A"/>
    <w:rsid w:val="00752C0D"/>
    <w:rsid w:val="00752C8D"/>
    <w:rsid w:val="00752CB0"/>
    <w:rsid w:val="00752EB6"/>
    <w:rsid w:val="00752F78"/>
    <w:rsid w:val="007532B1"/>
    <w:rsid w:val="00753439"/>
    <w:rsid w:val="0075349A"/>
    <w:rsid w:val="0075353E"/>
    <w:rsid w:val="007538B6"/>
    <w:rsid w:val="007539ED"/>
    <w:rsid w:val="00753AC1"/>
    <w:rsid w:val="00753DE2"/>
    <w:rsid w:val="00753FD1"/>
    <w:rsid w:val="007540FB"/>
    <w:rsid w:val="0075442E"/>
    <w:rsid w:val="00754463"/>
    <w:rsid w:val="00754691"/>
    <w:rsid w:val="00754C64"/>
    <w:rsid w:val="00754EA5"/>
    <w:rsid w:val="00754FC7"/>
    <w:rsid w:val="007551EF"/>
    <w:rsid w:val="0075532F"/>
    <w:rsid w:val="007553B8"/>
    <w:rsid w:val="00755482"/>
    <w:rsid w:val="007554EE"/>
    <w:rsid w:val="0075553F"/>
    <w:rsid w:val="007559B2"/>
    <w:rsid w:val="00755A0F"/>
    <w:rsid w:val="00755CD4"/>
    <w:rsid w:val="00755E4C"/>
    <w:rsid w:val="00755EBC"/>
    <w:rsid w:val="007560DB"/>
    <w:rsid w:val="00756119"/>
    <w:rsid w:val="00756311"/>
    <w:rsid w:val="007563F9"/>
    <w:rsid w:val="007564BF"/>
    <w:rsid w:val="00756622"/>
    <w:rsid w:val="00756665"/>
    <w:rsid w:val="007566E7"/>
    <w:rsid w:val="00756A3C"/>
    <w:rsid w:val="00756A46"/>
    <w:rsid w:val="00756B43"/>
    <w:rsid w:val="00756CE4"/>
    <w:rsid w:val="00757569"/>
    <w:rsid w:val="007575B2"/>
    <w:rsid w:val="00757696"/>
    <w:rsid w:val="00757976"/>
    <w:rsid w:val="00757979"/>
    <w:rsid w:val="007579D0"/>
    <w:rsid w:val="00757C72"/>
    <w:rsid w:val="00760562"/>
    <w:rsid w:val="0076084E"/>
    <w:rsid w:val="0076085C"/>
    <w:rsid w:val="00760BFC"/>
    <w:rsid w:val="00760C46"/>
    <w:rsid w:val="00760CD0"/>
    <w:rsid w:val="00760D4E"/>
    <w:rsid w:val="00760D89"/>
    <w:rsid w:val="007610C0"/>
    <w:rsid w:val="0076120A"/>
    <w:rsid w:val="00761295"/>
    <w:rsid w:val="007612F3"/>
    <w:rsid w:val="007614FB"/>
    <w:rsid w:val="0076186B"/>
    <w:rsid w:val="007619D7"/>
    <w:rsid w:val="007619EF"/>
    <w:rsid w:val="00761A57"/>
    <w:rsid w:val="00761AE4"/>
    <w:rsid w:val="00761BD5"/>
    <w:rsid w:val="00761C5D"/>
    <w:rsid w:val="00761E48"/>
    <w:rsid w:val="00761EE2"/>
    <w:rsid w:val="00761F58"/>
    <w:rsid w:val="00761F8C"/>
    <w:rsid w:val="00761F97"/>
    <w:rsid w:val="007624D9"/>
    <w:rsid w:val="00762779"/>
    <w:rsid w:val="00762785"/>
    <w:rsid w:val="0076283E"/>
    <w:rsid w:val="0076297A"/>
    <w:rsid w:val="00762B0A"/>
    <w:rsid w:val="00762CE4"/>
    <w:rsid w:val="00762D87"/>
    <w:rsid w:val="00762FB6"/>
    <w:rsid w:val="00762FDB"/>
    <w:rsid w:val="007631AE"/>
    <w:rsid w:val="00763382"/>
    <w:rsid w:val="00763576"/>
    <w:rsid w:val="00763695"/>
    <w:rsid w:val="0076376E"/>
    <w:rsid w:val="00763935"/>
    <w:rsid w:val="00763B8D"/>
    <w:rsid w:val="00763D24"/>
    <w:rsid w:val="00763D6F"/>
    <w:rsid w:val="0076404C"/>
    <w:rsid w:val="007641E8"/>
    <w:rsid w:val="0076437B"/>
    <w:rsid w:val="00764417"/>
    <w:rsid w:val="00764660"/>
    <w:rsid w:val="00764872"/>
    <w:rsid w:val="00764BFF"/>
    <w:rsid w:val="00764C30"/>
    <w:rsid w:val="00764F71"/>
    <w:rsid w:val="007650C7"/>
    <w:rsid w:val="007652DF"/>
    <w:rsid w:val="007653EC"/>
    <w:rsid w:val="00765507"/>
    <w:rsid w:val="007656CA"/>
    <w:rsid w:val="007659F1"/>
    <w:rsid w:val="00765A0F"/>
    <w:rsid w:val="00765A30"/>
    <w:rsid w:val="00765B34"/>
    <w:rsid w:val="00765CF2"/>
    <w:rsid w:val="00765F02"/>
    <w:rsid w:val="00765F06"/>
    <w:rsid w:val="00765F36"/>
    <w:rsid w:val="0076606A"/>
    <w:rsid w:val="007660BB"/>
    <w:rsid w:val="0076621F"/>
    <w:rsid w:val="007664B1"/>
    <w:rsid w:val="0076654D"/>
    <w:rsid w:val="00766D26"/>
    <w:rsid w:val="00766D6F"/>
    <w:rsid w:val="00766EF1"/>
    <w:rsid w:val="0076700F"/>
    <w:rsid w:val="007673D7"/>
    <w:rsid w:val="007674AC"/>
    <w:rsid w:val="007675B5"/>
    <w:rsid w:val="007675D0"/>
    <w:rsid w:val="00767838"/>
    <w:rsid w:val="007678C9"/>
    <w:rsid w:val="00767965"/>
    <w:rsid w:val="00767B88"/>
    <w:rsid w:val="00767E44"/>
    <w:rsid w:val="007703AA"/>
    <w:rsid w:val="00770422"/>
    <w:rsid w:val="00770545"/>
    <w:rsid w:val="00770566"/>
    <w:rsid w:val="007708C2"/>
    <w:rsid w:val="00770B08"/>
    <w:rsid w:val="00770C71"/>
    <w:rsid w:val="00770CF9"/>
    <w:rsid w:val="00770D66"/>
    <w:rsid w:val="00770DE5"/>
    <w:rsid w:val="00771048"/>
    <w:rsid w:val="0077127E"/>
    <w:rsid w:val="007712E1"/>
    <w:rsid w:val="0077155F"/>
    <w:rsid w:val="007715EF"/>
    <w:rsid w:val="007718D0"/>
    <w:rsid w:val="00771992"/>
    <w:rsid w:val="00771C2E"/>
    <w:rsid w:val="00771FD9"/>
    <w:rsid w:val="00772040"/>
    <w:rsid w:val="00772067"/>
    <w:rsid w:val="007722B0"/>
    <w:rsid w:val="007725BF"/>
    <w:rsid w:val="007726DC"/>
    <w:rsid w:val="0077279E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55D"/>
    <w:rsid w:val="007746F5"/>
    <w:rsid w:val="00774CA3"/>
    <w:rsid w:val="007751D9"/>
    <w:rsid w:val="00775903"/>
    <w:rsid w:val="00775AB1"/>
    <w:rsid w:val="00775BA3"/>
    <w:rsid w:val="00775D2F"/>
    <w:rsid w:val="00775D81"/>
    <w:rsid w:val="0077601E"/>
    <w:rsid w:val="007764D3"/>
    <w:rsid w:val="007765AA"/>
    <w:rsid w:val="00776623"/>
    <w:rsid w:val="007767F0"/>
    <w:rsid w:val="007769DE"/>
    <w:rsid w:val="00776B71"/>
    <w:rsid w:val="00776C03"/>
    <w:rsid w:val="00776D9F"/>
    <w:rsid w:val="00776E46"/>
    <w:rsid w:val="00776EB3"/>
    <w:rsid w:val="00776FB4"/>
    <w:rsid w:val="007770CD"/>
    <w:rsid w:val="007770DF"/>
    <w:rsid w:val="007773BD"/>
    <w:rsid w:val="007775FF"/>
    <w:rsid w:val="00777603"/>
    <w:rsid w:val="0077770B"/>
    <w:rsid w:val="007777E0"/>
    <w:rsid w:val="00777A69"/>
    <w:rsid w:val="00777D0D"/>
    <w:rsid w:val="00777DE7"/>
    <w:rsid w:val="00777E8E"/>
    <w:rsid w:val="00780142"/>
    <w:rsid w:val="00780227"/>
    <w:rsid w:val="007802F6"/>
    <w:rsid w:val="007808D1"/>
    <w:rsid w:val="0078092C"/>
    <w:rsid w:val="0078095E"/>
    <w:rsid w:val="00780A92"/>
    <w:rsid w:val="00780C1C"/>
    <w:rsid w:val="00780DA1"/>
    <w:rsid w:val="00780DE8"/>
    <w:rsid w:val="00780E15"/>
    <w:rsid w:val="00780F23"/>
    <w:rsid w:val="00780F93"/>
    <w:rsid w:val="007811D1"/>
    <w:rsid w:val="0078199B"/>
    <w:rsid w:val="007819F9"/>
    <w:rsid w:val="00781C7B"/>
    <w:rsid w:val="00781E71"/>
    <w:rsid w:val="00781FEA"/>
    <w:rsid w:val="0078207C"/>
    <w:rsid w:val="00782346"/>
    <w:rsid w:val="00782616"/>
    <w:rsid w:val="00782669"/>
    <w:rsid w:val="007828DE"/>
    <w:rsid w:val="007829ED"/>
    <w:rsid w:val="00782AD9"/>
    <w:rsid w:val="0078338A"/>
    <w:rsid w:val="00783567"/>
    <w:rsid w:val="007836F4"/>
    <w:rsid w:val="00783752"/>
    <w:rsid w:val="00783755"/>
    <w:rsid w:val="00783763"/>
    <w:rsid w:val="007839DD"/>
    <w:rsid w:val="00783B1E"/>
    <w:rsid w:val="00783C30"/>
    <w:rsid w:val="00783F90"/>
    <w:rsid w:val="00783F97"/>
    <w:rsid w:val="0078417A"/>
    <w:rsid w:val="007841B7"/>
    <w:rsid w:val="007842E0"/>
    <w:rsid w:val="0078493D"/>
    <w:rsid w:val="00784ACE"/>
    <w:rsid w:val="00785128"/>
    <w:rsid w:val="007852D6"/>
    <w:rsid w:val="00785368"/>
    <w:rsid w:val="007853C3"/>
    <w:rsid w:val="00785426"/>
    <w:rsid w:val="00785474"/>
    <w:rsid w:val="007857AA"/>
    <w:rsid w:val="007858EC"/>
    <w:rsid w:val="00785A90"/>
    <w:rsid w:val="00785B9E"/>
    <w:rsid w:val="00785C5E"/>
    <w:rsid w:val="00785D3B"/>
    <w:rsid w:val="00785D6B"/>
    <w:rsid w:val="00785FDE"/>
    <w:rsid w:val="007861D1"/>
    <w:rsid w:val="0078620C"/>
    <w:rsid w:val="00786545"/>
    <w:rsid w:val="00786816"/>
    <w:rsid w:val="00786BC0"/>
    <w:rsid w:val="00786D29"/>
    <w:rsid w:val="00786D99"/>
    <w:rsid w:val="007871F7"/>
    <w:rsid w:val="00787390"/>
    <w:rsid w:val="007873A3"/>
    <w:rsid w:val="00787477"/>
    <w:rsid w:val="00787579"/>
    <w:rsid w:val="00787617"/>
    <w:rsid w:val="00787683"/>
    <w:rsid w:val="007877F7"/>
    <w:rsid w:val="00787B16"/>
    <w:rsid w:val="00787B56"/>
    <w:rsid w:val="00787B65"/>
    <w:rsid w:val="00787BF6"/>
    <w:rsid w:val="00787C7B"/>
    <w:rsid w:val="00790017"/>
    <w:rsid w:val="0079005A"/>
    <w:rsid w:val="00790268"/>
    <w:rsid w:val="007903C9"/>
    <w:rsid w:val="0079053F"/>
    <w:rsid w:val="0079066F"/>
    <w:rsid w:val="007907AB"/>
    <w:rsid w:val="00790A77"/>
    <w:rsid w:val="00790C3F"/>
    <w:rsid w:val="00790C88"/>
    <w:rsid w:val="00790DBF"/>
    <w:rsid w:val="00790E17"/>
    <w:rsid w:val="00790F47"/>
    <w:rsid w:val="00790FE0"/>
    <w:rsid w:val="0079107F"/>
    <w:rsid w:val="0079111F"/>
    <w:rsid w:val="0079129C"/>
    <w:rsid w:val="007914D1"/>
    <w:rsid w:val="007915C9"/>
    <w:rsid w:val="007917B4"/>
    <w:rsid w:val="007919AA"/>
    <w:rsid w:val="00791B11"/>
    <w:rsid w:val="00791BBA"/>
    <w:rsid w:val="00791C77"/>
    <w:rsid w:val="00791D70"/>
    <w:rsid w:val="00791DD7"/>
    <w:rsid w:val="00791E4C"/>
    <w:rsid w:val="00791E8C"/>
    <w:rsid w:val="00792142"/>
    <w:rsid w:val="007924BB"/>
    <w:rsid w:val="007925AD"/>
    <w:rsid w:val="007925B8"/>
    <w:rsid w:val="00792662"/>
    <w:rsid w:val="007928C9"/>
    <w:rsid w:val="007928E7"/>
    <w:rsid w:val="00792E6E"/>
    <w:rsid w:val="007930BA"/>
    <w:rsid w:val="00793200"/>
    <w:rsid w:val="00793293"/>
    <w:rsid w:val="00793440"/>
    <w:rsid w:val="00793463"/>
    <w:rsid w:val="007934CC"/>
    <w:rsid w:val="007937CD"/>
    <w:rsid w:val="007938D3"/>
    <w:rsid w:val="00793902"/>
    <w:rsid w:val="0079394E"/>
    <w:rsid w:val="007939DD"/>
    <w:rsid w:val="00793A68"/>
    <w:rsid w:val="00793C1D"/>
    <w:rsid w:val="00793C2D"/>
    <w:rsid w:val="00793CD7"/>
    <w:rsid w:val="00793D9F"/>
    <w:rsid w:val="00793DF3"/>
    <w:rsid w:val="00793FE2"/>
    <w:rsid w:val="00794025"/>
    <w:rsid w:val="00794097"/>
    <w:rsid w:val="0079415A"/>
    <w:rsid w:val="007942D7"/>
    <w:rsid w:val="0079438D"/>
    <w:rsid w:val="0079444A"/>
    <w:rsid w:val="0079459A"/>
    <w:rsid w:val="0079463E"/>
    <w:rsid w:val="00794843"/>
    <w:rsid w:val="007948AF"/>
    <w:rsid w:val="00794A21"/>
    <w:rsid w:val="00794D73"/>
    <w:rsid w:val="00794FA3"/>
    <w:rsid w:val="007952FC"/>
    <w:rsid w:val="0079533E"/>
    <w:rsid w:val="007953D7"/>
    <w:rsid w:val="0079561B"/>
    <w:rsid w:val="0079565C"/>
    <w:rsid w:val="00795810"/>
    <w:rsid w:val="00795920"/>
    <w:rsid w:val="00795BCF"/>
    <w:rsid w:val="00795D04"/>
    <w:rsid w:val="00796042"/>
    <w:rsid w:val="007963EB"/>
    <w:rsid w:val="0079643C"/>
    <w:rsid w:val="007965DF"/>
    <w:rsid w:val="007966CC"/>
    <w:rsid w:val="0079673F"/>
    <w:rsid w:val="00796898"/>
    <w:rsid w:val="007969A2"/>
    <w:rsid w:val="00796BF1"/>
    <w:rsid w:val="00796C1E"/>
    <w:rsid w:val="00796D5D"/>
    <w:rsid w:val="00796E72"/>
    <w:rsid w:val="00796FA5"/>
    <w:rsid w:val="00797063"/>
    <w:rsid w:val="007973A7"/>
    <w:rsid w:val="0079747A"/>
    <w:rsid w:val="00797AD6"/>
    <w:rsid w:val="00797B45"/>
    <w:rsid w:val="00797BE6"/>
    <w:rsid w:val="00797E09"/>
    <w:rsid w:val="00797E22"/>
    <w:rsid w:val="00797E78"/>
    <w:rsid w:val="00797F42"/>
    <w:rsid w:val="007A01E2"/>
    <w:rsid w:val="007A029A"/>
    <w:rsid w:val="007A0695"/>
    <w:rsid w:val="007A06A3"/>
    <w:rsid w:val="007A07F5"/>
    <w:rsid w:val="007A0887"/>
    <w:rsid w:val="007A090B"/>
    <w:rsid w:val="007A09E8"/>
    <w:rsid w:val="007A0DC4"/>
    <w:rsid w:val="007A0DF7"/>
    <w:rsid w:val="007A0E65"/>
    <w:rsid w:val="007A1238"/>
    <w:rsid w:val="007A12FC"/>
    <w:rsid w:val="007A1479"/>
    <w:rsid w:val="007A14AB"/>
    <w:rsid w:val="007A1564"/>
    <w:rsid w:val="007A1A18"/>
    <w:rsid w:val="007A1AB0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2D26"/>
    <w:rsid w:val="007A304B"/>
    <w:rsid w:val="007A3056"/>
    <w:rsid w:val="007A30E5"/>
    <w:rsid w:val="007A3231"/>
    <w:rsid w:val="007A32AE"/>
    <w:rsid w:val="007A3341"/>
    <w:rsid w:val="007A3345"/>
    <w:rsid w:val="007A3407"/>
    <w:rsid w:val="007A350D"/>
    <w:rsid w:val="007A3620"/>
    <w:rsid w:val="007A3695"/>
    <w:rsid w:val="007A374A"/>
    <w:rsid w:val="007A3A8C"/>
    <w:rsid w:val="007A3AC3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7B"/>
    <w:rsid w:val="007A4D9A"/>
    <w:rsid w:val="007A4E00"/>
    <w:rsid w:val="007A4FFB"/>
    <w:rsid w:val="007A506D"/>
    <w:rsid w:val="007A532B"/>
    <w:rsid w:val="007A5397"/>
    <w:rsid w:val="007A53FE"/>
    <w:rsid w:val="007A56E8"/>
    <w:rsid w:val="007A57B0"/>
    <w:rsid w:val="007A5B46"/>
    <w:rsid w:val="007A5B4B"/>
    <w:rsid w:val="007A6127"/>
    <w:rsid w:val="007A63B1"/>
    <w:rsid w:val="007A6448"/>
    <w:rsid w:val="007A6593"/>
    <w:rsid w:val="007A68DB"/>
    <w:rsid w:val="007A6941"/>
    <w:rsid w:val="007A6AE2"/>
    <w:rsid w:val="007A6CBF"/>
    <w:rsid w:val="007A6DFC"/>
    <w:rsid w:val="007A71DD"/>
    <w:rsid w:val="007A7452"/>
    <w:rsid w:val="007A7562"/>
    <w:rsid w:val="007A7737"/>
    <w:rsid w:val="007A7895"/>
    <w:rsid w:val="007A7980"/>
    <w:rsid w:val="007A7CA8"/>
    <w:rsid w:val="007A7CD4"/>
    <w:rsid w:val="007B0009"/>
    <w:rsid w:val="007B01B0"/>
    <w:rsid w:val="007B0672"/>
    <w:rsid w:val="007B0928"/>
    <w:rsid w:val="007B09EE"/>
    <w:rsid w:val="007B0AC0"/>
    <w:rsid w:val="007B0CCD"/>
    <w:rsid w:val="007B0D48"/>
    <w:rsid w:val="007B0E51"/>
    <w:rsid w:val="007B100A"/>
    <w:rsid w:val="007B11C9"/>
    <w:rsid w:val="007B1271"/>
    <w:rsid w:val="007B13CB"/>
    <w:rsid w:val="007B1693"/>
    <w:rsid w:val="007B1745"/>
    <w:rsid w:val="007B185E"/>
    <w:rsid w:val="007B1B19"/>
    <w:rsid w:val="007B1B32"/>
    <w:rsid w:val="007B1BBE"/>
    <w:rsid w:val="007B1DCF"/>
    <w:rsid w:val="007B2106"/>
    <w:rsid w:val="007B2315"/>
    <w:rsid w:val="007B2335"/>
    <w:rsid w:val="007B2389"/>
    <w:rsid w:val="007B23E6"/>
    <w:rsid w:val="007B2795"/>
    <w:rsid w:val="007B29C9"/>
    <w:rsid w:val="007B2B14"/>
    <w:rsid w:val="007B2EEA"/>
    <w:rsid w:val="007B3308"/>
    <w:rsid w:val="007B34C7"/>
    <w:rsid w:val="007B3ACA"/>
    <w:rsid w:val="007B3ACB"/>
    <w:rsid w:val="007B3B35"/>
    <w:rsid w:val="007B3CF4"/>
    <w:rsid w:val="007B3D05"/>
    <w:rsid w:val="007B3D56"/>
    <w:rsid w:val="007B3F34"/>
    <w:rsid w:val="007B3FF4"/>
    <w:rsid w:val="007B40EA"/>
    <w:rsid w:val="007B42CF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38A"/>
    <w:rsid w:val="007B54A3"/>
    <w:rsid w:val="007B59B9"/>
    <w:rsid w:val="007B5A9E"/>
    <w:rsid w:val="007B5C40"/>
    <w:rsid w:val="007B6037"/>
    <w:rsid w:val="007B6064"/>
    <w:rsid w:val="007B6258"/>
    <w:rsid w:val="007B62DA"/>
    <w:rsid w:val="007B63CF"/>
    <w:rsid w:val="007B6673"/>
    <w:rsid w:val="007B6A96"/>
    <w:rsid w:val="007B6B4F"/>
    <w:rsid w:val="007B6C24"/>
    <w:rsid w:val="007B6CEC"/>
    <w:rsid w:val="007B6E2F"/>
    <w:rsid w:val="007B6E4D"/>
    <w:rsid w:val="007B7106"/>
    <w:rsid w:val="007B743E"/>
    <w:rsid w:val="007B7463"/>
    <w:rsid w:val="007B7506"/>
    <w:rsid w:val="007B7507"/>
    <w:rsid w:val="007B760D"/>
    <w:rsid w:val="007B7628"/>
    <w:rsid w:val="007B7749"/>
    <w:rsid w:val="007B78E5"/>
    <w:rsid w:val="007B7A9A"/>
    <w:rsid w:val="007B7D49"/>
    <w:rsid w:val="007C01E2"/>
    <w:rsid w:val="007C0221"/>
    <w:rsid w:val="007C04AB"/>
    <w:rsid w:val="007C05AC"/>
    <w:rsid w:val="007C07CA"/>
    <w:rsid w:val="007C089C"/>
    <w:rsid w:val="007C095B"/>
    <w:rsid w:val="007C0968"/>
    <w:rsid w:val="007C0A6C"/>
    <w:rsid w:val="007C0A84"/>
    <w:rsid w:val="007C0BCB"/>
    <w:rsid w:val="007C0BD0"/>
    <w:rsid w:val="007C0FEE"/>
    <w:rsid w:val="007C1194"/>
    <w:rsid w:val="007C135E"/>
    <w:rsid w:val="007C154B"/>
    <w:rsid w:val="007C15DD"/>
    <w:rsid w:val="007C1A7A"/>
    <w:rsid w:val="007C2002"/>
    <w:rsid w:val="007C20A3"/>
    <w:rsid w:val="007C2642"/>
    <w:rsid w:val="007C287A"/>
    <w:rsid w:val="007C29AF"/>
    <w:rsid w:val="007C2AFD"/>
    <w:rsid w:val="007C306E"/>
    <w:rsid w:val="007C32EE"/>
    <w:rsid w:val="007C3418"/>
    <w:rsid w:val="007C3425"/>
    <w:rsid w:val="007C3439"/>
    <w:rsid w:val="007C350E"/>
    <w:rsid w:val="007C3658"/>
    <w:rsid w:val="007C3660"/>
    <w:rsid w:val="007C393D"/>
    <w:rsid w:val="007C39B4"/>
    <w:rsid w:val="007C3ADE"/>
    <w:rsid w:val="007C3C97"/>
    <w:rsid w:val="007C3CBC"/>
    <w:rsid w:val="007C3E1C"/>
    <w:rsid w:val="007C3ED6"/>
    <w:rsid w:val="007C3F14"/>
    <w:rsid w:val="007C3FDE"/>
    <w:rsid w:val="007C4565"/>
    <w:rsid w:val="007C4635"/>
    <w:rsid w:val="007C48A2"/>
    <w:rsid w:val="007C4AEC"/>
    <w:rsid w:val="007C4B51"/>
    <w:rsid w:val="007C4C62"/>
    <w:rsid w:val="007C4C8B"/>
    <w:rsid w:val="007C4DAB"/>
    <w:rsid w:val="007C5036"/>
    <w:rsid w:val="007C511C"/>
    <w:rsid w:val="007C536A"/>
    <w:rsid w:val="007C543E"/>
    <w:rsid w:val="007C543F"/>
    <w:rsid w:val="007C5496"/>
    <w:rsid w:val="007C55D2"/>
    <w:rsid w:val="007C5790"/>
    <w:rsid w:val="007C57CD"/>
    <w:rsid w:val="007C599A"/>
    <w:rsid w:val="007C59D8"/>
    <w:rsid w:val="007C5AFF"/>
    <w:rsid w:val="007C5B0E"/>
    <w:rsid w:val="007C5B82"/>
    <w:rsid w:val="007C5CD0"/>
    <w:rsid w:val="007C5D81"/>
    <w:rsid w:val="007C5F38"/>
    <w:rsid w:val="007C5FA0"/>
    <w:rsid w:val="007C5FBD"/>
    <w:rsid w:val="007C60A2"/>
    <w:rsid w:val="007C6419"/>
    <w:rsid w:val="007C64E8"/>
    <w:rsid w:val="007C6557"/>
    <w:rsid w:val="007C6718"/>
    <w:rsid w:val="007C6956"/>
    <w:rsid w:val="007C6C0F"/>
    <w:rsid w:val="007C6D5F"/>
    <w:rsid w:val="007C6F9A"/>
    <w:rsid w:val="007C70B7"/>
    <w:rsid w:val="007C72E8"/>
    <w:rsid w:val="007C75BF"/>
    <w:rsid w:val="007C75C5"/>
    <w:rsid w:val="007C7680"/>
    <w:rsid w:val="007C774E"/>
    <w:rsid w:val="007C7B50"/>
    <w:rsid w:val="007C7C66"/>
    <w:rsid w:val="007D0023"/>
    <w:rsid w:val="007D02D7"/>
    <w:rsid w:val="007D042C"/>
    <w:rsid w:val="007D048F"/>
    <w:rsid w:val="007D0518"/>
    <w:rsid w:val="007D0527"/>
    <w:rsid w:val="007D05DE"/>
    <w:rsid w:val="007D0668"/>
    <w:rsid w:val="007D0799"/>
    <w:rsid w:val="007D08C6"/>
    <w:rsid w:val="007D0A93"/>
    <w:rsid w:val="007D0C60"/>
    <w:rsid w:val="007D0CFA"/>
    <w:rsid w:val="007D0E76"/>
    <w:rsid w:val="007D0F5F"/>
    <w:rsid w:val="007D0FAF"/>
    <w:rsid w:val="007D0FE2"/>
    <w:rsid w:val="007D112B"/>
    <w:rsid w:val="007D138B"/>
    <w:rsid w:val="007D1503"/>
    <w:rsid w:val="007D1643"/>
    <w:rsid w:val="007D166B"/>
    <w:rsid w:val="007D1807"/>
    <w:rsid w:val="007D1AD6"/>
    <w:rsid w:val="007D1E20"/>
    <w:rsid w:val="007D1F77"/>
    <w:rsid w:val="007D1FDB"/>
    <w:rsid w:val="007D23FA"/>
    <w:rsid w:val="007D2404"/>
    <w:rsid w:val="007D2415"/>
    <w:rsid w:val="007D2640"/>
    <w:rsid w:val="007D2653"/>
    <w:rsid w:val="007D26F1"/>
    <w:rsid w:val="007D29EF"/>
    <w:rsid w:val="007D2C5A"/>
    <w:rsid w:val="007D2E96"/>
    <w:rsid w:val="007D2EE0"/>
    <w:rsid w:val="007D2FAD"/>
    <w:rsid w:val="007D3287"/>
    <w:rsid w:val="007D3322"/>
    <w:rsid w:val="007D337C"/>
    <w:rsid w:val="007D34A0"/>
    <w:rsid w:val="007D34B9"/>
    <w:rsid w:val="007D34E9"/>
    <w:rsid w:val="007D3911"/>
    <w:rsid w:val="007D39D1"/>
    <w:rsid w:val="007D3B09"/>
    <w:rsid w:val="007D3E25"/>
    <w:rsid w:val="007D4164"/>
    <w:rsid w:val="007D422C"/>
    <w:rsid w:val="007D44C4"/>
    <w:rsid w:val="007D4636"/>
    <w:rsid w:val="007D4814"/>
    <w:rsid w:val="007D4976"/>
    <w:rsid w:val="007D4985"/>
    <w:rsid w:val="007D4B2E"/>
    <w:rsid w:val="007D4B98"/>
    <w:rsid w:val="007D4CBD"/>
    <w:rsid w:val="007D52AE"/>
    <w:rsid w:val="007D54C9"/>
    <w:rsid w:val="007D5694"/>
    <w:rsid w:val="007D57DE"/>
    <w:rsid w:val="007D5925"/>
    <w:rsid w:val="007D5AB3"/>
    <w:rsid w:val="007D5B68"/>
    <w:rsid w:val="007D5D80"/>
    <w:rsid w:val="007D5DD4"/>
    <w:rsid w:val="007D5E00"/>
    <w:rsid w:val="007D6119"/>
    <w:rsid w:val="007D628D"/>
    <w:rsid w:val="007D6428"/>
    <w:rsid w:val="007D6447"/>
    <w:rsid w:val="007D6551"/>
    <w:rsid w:val="007D65E0"/>
    <w:rsid w:val="007D67B2"/>
    <w:rsid w:val="007D67C7"/>
    <w:rsid w:val="007D6B0A"/>
    <w:rsid w:val="007D6B73"/>
    <w:rsid w:val="007D6BFE"/>
    <w:rsid w:val="007D7383"/>
    <w:rsid w:val="007D74B0"/>
    <w:rsid w:val="007D778A"/>
    <w:rsid w:val="007D77A5"/>
    <w:rsid w:val="007D7835"/>
    <w:rsid w:val="007D7D56"/>
    <w:rsid w:val="007E001A"/>
    <w:rsid w:val="007E00F5"/>
    <w:rsid w:val="007E0233"/>
    <w:rsid w:val="007E0325"/>
    <w:rsid w:val="007E0331"/>
    <w:rsid w:val="007E03B5"/>
    <w:rsid w:val="007E04A2"/>
    <w:rsid w:val="007E0520"/>
    <w:rsid w:val="007E07C9"/>
    <w:rsid w:val="007E0C69"/>
    <w:rsid w:val="007E0D0B"/>
    <w:rsid w:val="007E0DC0"/>
    <w:rsid w:val="007E0E84"/>
    <w:rsid w:val="007E13A0"/>
    <w:rsid w:val="007E14C2"/>
    <w:rsid w:val="007E1687"/>
    <w:rsid w:val="007E16CF"/>
    <w:rsid w:val="007E17D6"/>
    <w:rsid w:val="007E1893"/>
    <w:rsid w:val="007E1907"/>
    <w:rsid w:val="007E1959"/>
    <w:rsid w:val="007E1A79"/>
    <w:rsid w:val="007E1AD3"/>
    <w:rsid w:val="007E1D7E"/>
    <w:rsid w:val="007E1F7B"/>
    <w:rsid w:val="007E2012"/>
    <w:rsid w:val="007E2373"/>
    <w:rsid w:val="007E23A4"/>
    <w:rsid w:val="007E2632"/>
    <w:rsid w:val="007E26B5"/>
    <w:rsid w:val="007E2958"/>
    <w:rsid w:val="007E2AB2"/>
    <w:rsid w:val="007E2C69"/>
    <w:rsid w:val="007E2ED5"/>
    <w:rsid w:val="007E2F2E"/>
    <w:rsid w:val="007E31BD"/>
    <w:rsid w:val="007E3616"/>
    <w:rsid w:val="007E3628"/>
    <w:rsid w:val="007E3A85"/>
    <w:rsid w:val="007E3E6D"/>
    <w:rsid w:val="007E3F03"/>
    <w:rsid w:val="007E3FED"/>
    <w:rsid w:val="007E4060"/>
    <w:rsid w:val="007E40AA"/>
    <w:rsid w:val="007E4357"/>
    <w:rsid w:val="007E4398"/>
    <w:rsid w:val="007E4724"/>
    <w:rsid w:val="007E4A57"/>
    <w:rsid w:val="007E4C8A"/>
    <w:rsid w:val="007E4D11"/>
    <w:rsid w:val="007E4D71"/>
    <w:rsid w:val="007E4DCA"/>
    <w:rsid w:val="007E5226"/>
    <w:rsid w:val="007E54E0"/>
    <w:rsid w:val="007E56BF"/>
    <w:rsid w:val="007E58BF"/>
    <w:rsid w:val="007E5E57"/>
    <w:rsid w:val="007E6460"/>
    <w:rsid w:val="007E64C8"/>
    <w:rsid w:val="007E6571"/>
    <w:rsid w:val="007E65B4"/>
    <w:rsid w:val="007E664C"/>
    <w:rsid w:val="007E6744"/>
    <w:rsid w:val="007E67AF"/>
    <w:rsid w:val="007E67F2"/>
    <w:rsid w:val="007E683B"/>
    <w:rsid w:val="007E6969"/>
    <w:rsid w:val="007E6A1F"/>
    <w:rsid w:val="007E6A63"/>
    <w:rsid w:val="007E6D01"/>
    <w:rsid w:val="007E6D8B"/>
    <w:rsid w:val="007E6E05"/>
    <w:rsid w:val="007E709E"/>
    <w:rsid w:val="007E711C"/>
    <w:rsid w:val="007E72B5"/>
    <w:rsid w:val="007E752E"/>
    <w:rsid w:val="007E76B1"/>
    <w:rsid w:val="007E77A4"/>
    <w:rsid w:val="007E7851"/>
    <w:rsid w:val="007E795D"/>
    <w:rsid w:val="007E7AB5"/>
    <w:rsid w:val="007E7ADC"/>
    <w:rsid w:val="007E7CCD"/>
    <w:rsid w:val="007E7CE2"/>
    <w:rsid w:val="007E7ED3"/>
    <w:rsid w:val="007E7F6D"/>
    <w:rsid w:val="007F01FF"/>
    <w:rsid w:val="007F03BC"/>
    <w:rsid w:val="007F03C7"/>
    <w:rsid w:val="007F0631"/>
    <w:rsid w:val="007F069B"/>
    <w:rsid w:val="007F07A0"/>
    <w:rsid w:val="007F086C"/>
    <w:rsid w:val="007F0906"/>
    <w:rsid w:val="007F094C"/>
    <w:rsid w:val="007F09B8"/>
    <w:rsid w:val="007F0AD4"/>
    <w:rsid w:val="007F0B60"/>
    <w:rsid w:val="007F0C88"/>
    <w:rsid w:val="007F0CDD"/>
    <w:rsid w:val="007F0DFF"/>
    <w:rsid w:val="007F0E61"/>
    <w:rsid w:val="007F0EF2"/>
    <w:rsid w:val="007F1092"/>
    <w:rsid w:val="007F12EE"/>
    <w:rsid w:val="007F14D7"/>
    <w:rsid w:val="007F18A6"/>
    <w:rsid w:val="007F18E6"/>
    <w:rsid w:val="007F1912"/>
    <w:rsid w:val="007F1CBC"/>
    <w:rsid w:val="007F1D1C"/>
    <w:rsid w:val="007F1EFC"/>
    <w:rsid w:val="007F1FF5"/>
    <w:rsid w:val="007F2041"/>
    <w:rsid w:val="007F217C"/>
    <w:rsid w:val="007F221C"/>
    <w:rsid w:val="007F2271"/>
    <w:rsid w:val="007F2470"/>
    <w:rsid w:val="007F2560"/>
    <w:rsid w:val="007F2DB5"/>
    <w:rsid w:val="007F32D5"/>
    <w:rsid w:val="007F3377"/>
    <w:rsid w:val="007F33E9"/>
    <w:rsid w:val="007F3615"/>
    <w:rsid w:val="007F3DA3"/>
    <w:rsid w:val="007F3DBE"/>
    <w:rsid w:val="007F3F15"/>
    <w:rsid w:val="007F3F45"/>
    <w:rsid w:val="007F3F72"/>
    <w:rsid w:val="007F4010"/>
    <w:rsid w:val="007F4112"/>
    <w:rsid w:val="007F41B4"/>
    <w:rsid w:val="007F43A5"/>
    <w:rsid w:val="007F4547"/>
    <w:rsid w:val="007F4554"/>
    <w:rsid w:val="007F45B3"/>
    <w:rsid w:val="007F463D"/>
    <w:rsid w:val="007F4729"/>
    <w:rsid w:val="007F48E4"/>
    <w:rsid w:val="007F4997"/>
    <w:rsid w:val="007F4A34"/>
    <w:rsid w:val="007F4ADC"/>
    <w:rsid w:val="007F4B6F"/>
    <w:rsid w:val="007F4E87"/>
    <w:rsid w:val="007F5112"/>
    <w:rsid w:val="007F511F"/>
    <w:rsid w:val="007F51AF"/>
    <w:rsid w:val="007F51E1"/>
    <w:rsid w:val="007F5351"/>
    <w:rsid w:val="007F5364"/>
    <w:rsid w:val="007F54D0"/>
    <w:rsid w:val="007F5642"/>
    <w:rsid w:val="007F56A4"/>
    <w:rsid w:val="007F5979"/>
    <w:rsid w:val="007F59E8"/>
    <w:rsid w:val="007F5AFB"/>
    <w:rsid w:val="007F5BA5"/>
    <w:rsid w:val="007F5BF5"/>
    <w:rsid w:val="007F5CD3"/>
    <w:rsid w:val="007F5F13"/>
    <w:rsid w:val="007F5F2C"/>
    <w:rsid w:val="007F60AD"/>
    <w:rsid w:val="007F63D7"/>
    <w:rsid w:val="007F64DA"/>
    <w:rsid w:val="007F6582"/>
    <w:rsid w:val="007F66AC"/>
    <w:rsid w:val="007F674A"/>
    <w:rsid w:val="007F6796"/>
    <w:rsid w:val="007F6938"/>
    <w:rsid w:val="007F6973"/>
    <w:rsid w:val="007F69EB"/>
    <w:rsid w:val="007F73A5"/>
    <w:rsid w:val="007F7535"/>
    <w:rsid w:val="007F75F4"/>
    <w:rsid w:val="007F7A49"/>
    <w:rsid w:val="007F7B94"/>
    <w:rsid w:val="007F7B97"/>
    <w:rsid w:val="007F7BAA"/>
    <w:rsid w:val="007F7DF6"/>
    <w:rsid w:val="007F7E79"/>
    <w:rsid w:val="008001AE"/>
    <w:rsid w:val="00800234"/>
    <w:rsid w:val="0080026A"/>
    <w:rsid w:val="008002AE"/>
    <w:rsid w:val="008003F9"/>
    <w:rsid w:val="0080053E"/>
    <w:rsid w:val="0080059B"/>
    <w:rsid w:val="008005B6"/>
    <w:rsid w:val="00800608"/>
    <w:rsid w:val="00800A5D"/>
    <w:rsid w:val="008010A4"/>
    <w:rsid w:val="008010BD"/>
    <w:rsid w:val="00801180"/>
    <w:rsid w:val="0080118C"/>
    <w:rsid w:val="008012F8"/>
    <w:rsid w:val="00801398"/>
    <w:rsid w:val="008015B4"/>
    <w:rsid w:val="00801608"/>
    <w:rsid w:val="00801672"/>
    <w:rsid w:val="00801822"/>
    <w:rsid w:val="00801A95"/>
    <w:rsid w:val="00801CC6"/>
    <w:rsid w:val="00801CC9"/>
    <w:rsid w:val="00801CEE"/>
    <w:rsid w:val="00801D4B"/>
    <w:rsid w:val="00801DC2"/>
    <w:rsid w:val="00801F90"/>
    <w:rsid w:val="008021DF"/>
    <w:rsid w:val="00802221"/>
    <w:rsid w:val="008022C5"/>
    <w:rsid w:val="00802447"/>
    <w:rsid w:val="008024C7"/>
    <w:rsid w:val="00802614"/>
    <w:rsid w:val="0080293F"/>
    <w:rsid w:val="00802956"/>
    <w:rsid w:val="00802A03"/>
    <w:rsid w:val="00802A12"/>
    <w:rsid w:val="00802BFC"/>
    <w:rsid w:val="00802D06"/>
    <w:rsid w:val="00802E70"/>
    <w:rsid w:val="00802FA2"/>
    <w:rsid w:val="0080313C"/>
    <w:rsid w:val="0080314E"/>
    <w:rsid w:val="00803295"/>
    <w:rsid w:val="0080341E"/>
    <w:rsid w:val="0080372C"/>
    <w:rsid w:val="00803744"/>
    <w:rsid w:val="00803763"/>
    <w:rsid w:val="00803807"/>
    <w:rsid w:val="0080398A"/>
    <w:rsid w:val="008039AB"/>
    <w:rsid w:val="00803B39"/>
    <w:rsid w:val="00803B91"/>
    <w:rsid w:val="00803C10"/>
    <w:rsid w:val="00803C44"/>
    <w:rsid w:val="00803C45"/>
    <w:rsid w:val="00803D6B"/>
    <w:rsid w:val="00803DBF"/>
    <w:rsid w:val="00803FC1"/>
    <w:rsid w:val="00804249"/>
    <w:rsid w:val="0080429E"/>
    <w:rsid w:val="0080430E"/>
    <w:rsid w:val="0080437D"/>
    <w:rsid w:val="008043B1"/>
    <w:rsid w:val="0080453D"/>
    <w:rsid w:val="00804886"/>
    <w:rsid w:val="00804AE5"/>
    <w:rsid w:val="00804B1C"/>
    <w:rsid w:val="00804BB7"/>
    <w:rsid w:val="00804ED6"/>
    <w:rsid w:val="00804F53"/>
    <w:rsid w:val="00805093"/>
    <w:rsid w:val="0080522B"/>
    <w:rsid w:val="00805484"/>
    <w:rsid w:val="00805589"/>
    <w:rsid w:val="0080565D"/>
    <w:rsid w:val="00805724"/>
    <w:rsid w:val="00805C91"/>
    <w:rsid w:val="00805E6A"/>
    <w:rsid w:val="00805E6E"/>
    <w:rsid w:val="00805F66"/>
    <w:rsid w:val="008062CB"/>
    <w:rsid w:val="008064F1"/>
    <w:rsid w:val="00806700"/>
    <w:rsid w:val="00806715"/>
    <w:rsid w:val="008067CF"/>
    <w:rsid w:val="00806A92"/>
    <w:rsid w:val="00806AD9"/>
    <w:rsid w:val="00806ED3"/>
    <w:rsid w:val="00806F27"/>
    <w:rsid w:val="008071D4"/>
    <w:rsid w:val="00807334"/>
    <w:rsid w:val="008074CC"/>
    <w:rsid w:val="00807754"/>
    <w:rsid w:val="00807762"/>
    <w:rsid w:val="00807853"/>
    <w:rsid w:val="008078E8"/>
    <w:rsid w:val="00807D3F"/>
    <w:rsid w:val="00807DCA"/>
    <w:rsid w:val="00807E49"/>
    <w:rsid w:val="00807FC0"/>
    <w:rsid w:val="00810229"/>
    <w:rsid w:val="0081030D"/>
    <w:rsid w:val="00810374"/>
    <w:rsid w:val="008103C1"/>
    <w:rsid w:val="008103D9"/>
    <w:rsid w:val="0081099C"/>
    <w:rsid w:val="008109C3"/>
    <w:rsid w:val="008109F3"/>
    <w:rsid w:val="00810A38"/>
    <w:rsid w:val="00810A9E"/>
    <w:rsid w:val="00810BE7"/>
    <w:rsid w:val="00810E84"/>
    <w:rsid w:val="00811093"/>
    <w:rsid w:val="008111DC"/>
    <w:rsid w:val="008114B8"/>
    <w:rsid w:val="00811616"/>
    <w:rsid w:val="008118C5"/>
    <w:rsid w:val="00811A3B"/>
    <w:rsid w:val="00811A54"/>
    <w:rsid w:val="00811AEE"/>
    <w:rsid w:val="00811B34"/>
    <w:rsid w:val="00811B39"/>
    <w:rsid w:val="00811C57"/>
    <w:rsid w:val="00811CC3"/>
    <w:rsid w:val="00811DA4"/>
    <w:rsid w:val="00812053"/>
    <w:rsid w:val="00812104"/>
    <w:rsid w:val="00812171"/>
    <w:rsid w:val="008125C0"/>
    <w:rsid w:val="00812724"/>
    <w:rsid w:val="0081274E"/>
    <w:rsid w:val="0081283A"/>
    <w:rsid w:val="0081289C"/>
    <w:rsid w:val="00812C8B"/>
    <w:rsid w:val="00812C9E"/>
    <w:rsid w:val="00812E72"/>
    <w:rsid w:val="00812EE2"/>
    <w:rsid w:val="00813062"/>
    <w:rsid w:val="0081325B"/>
    <w:rsid w:val="008132B0"/>
    <w:rsid w:val="00813470"/>
    <w:rsid w:val="00813499"/>
    <w:rsid w:val="00813640"/>
    <w:rsid w:val="0081369D"/>
    <w:rsid w:val="0081378C"/>
    <w:rsid w:val="0081380B"/>
    <w:rsid w:val="0081394E"/>
    <w:rsid w:val="008139FD"/>
    <w:rsid w:val="00813AC0"/>
    <w:rsid w:val="00813C85"/>
    <w:rsid w:val="00813D75"/>
    <w:rsid w:val="00813EB2"/>
    <w:rsid w:val="00813F7A"/>
    <w:rsid w:val="008140E3"/>
    <w:rsid w:val="00814104"/>
    <w:rsid w:val="00814170"/>
    <w:rsid w:val="00814209"/>
    <w:rsid w:val="00814229"/>
    <w:rsid w:val="00814408"/>
    <w:rsid w:val="00814519"/>
    <w:rsid w:val="00814577"/>
    <w:rsid w:val="008145D9"/>
    <w:rsid w:val="008146E7"/>
    <w:rsid w:val="00814881"/>
    <w:rsid w:val="00814918"/>
    <w:rsid w:val="008149FD"/>
    <w:rsid w:val="00814AB9"/>
    <w:rsid w:val="00814E95"/>
    <w:rsid w:val="00814EA3"/>
    <w:rsid w:val="00815091"/>
    <w:rsid w:val="008151C9"/>
    <w:rsid w:val="0081531F"/>
    <w:rsid w:val="0081534A"/>
    <w:rsid w:val="0081534E"/>
    <w:rsid w:val="008156AD"/>
    <w:rsid w:val="0081575A"/>
    <w:rsid w:val="00815A03"/>
    <w:rsid w:val="00815A65"/>
    <w:rsid w:val="00815E42"/>
    <w:rsid w:val="00816497"/>
    <w:rsid w:val="008165AE"/>
    <w:rsid w:val="008166BF"/>
    <w:rsid w:val="008168B8"/>
    <w:rsid w:val="00816A08"/>
    <w:rsid w:val="00816C45"/>
    <w:rsid w:val="00816D4B"/>
    <w:rsid w:val="00816EDF"/>
    <w:rsid w:val="008170CC"/>
    <w:rsid w:val="00817333"/>
    <w:rsid w:val="008175E3"/>
    <w:rsid w:val="008176FC"/>
    <w:rsid w:val="008179A7"/>
    <w:rsid w:val="00817A8F"/>
    <w:rsid w:val="00817F6B"/>
    <w:rsid w:val="00820007"/>
    <w:rsid w:val="00820134"/>
    <w:rsid w:val="00820360"/>
    <w:rsid w:val="00820505"/>
    <w:rsid w:val="00820556"/>
    <w:rsid w:val="0082059D"/>
    <w:rsid w:val="00820670"/>
    <w:rsid w:val="008206B6"/>
    <w:rsid w:val="00820777"/>
    <w:rsid w:val="00820A65"/>
    <w:rsid w:val="00820C94"/>
    <w:rsid w:val="008210F6"/>
    <w:rsid w:val="008210FD"/>
    <w:rsid w:val="008212F0"/>
    <w:rsid w:val="0082159A"/>
    <w:rsid w:val="008215B7"/>
    <w:rsid w:val="008218EA"/>
    <w:rsid w:val="00821C70"/>
    <w:rsid w:val="00821D5B"/>
    <w:rsid w:val="00821E1D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60C"/>
    <w:rsid w:val="0082264B"/>
    <w:rsid w:val="00822870"/>
    <w:rsid w:val="008229DE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417"/>
    <w:rsid w:val="008235E9"/>
    <w:rsid w:val="0082362B"/>
    <w:rsid w:val="00823D3D"/>
    <w:rsid w:val="00823E59"/>
    <w:rsid w:val="00823FA9"/>
    <w:rsid w:val="00824002"/>
    <w:rsid w:val="008244CC"/>
    <w:rsid w:val="0082450A"/>
    <w:rsid w:val="008245E9"/>
    <w:rsid w:val="00824701"/>
    <w:rsid w:val="00824A21"/>
    <w:rsid w:val="00824A5F"/>
    <w:rsid w:val="00824C55"/>
    <w:rsid w:val="00824E70"/>
    <w:rsid w:val="008253E3"/>
    <w:rsid w:val="008254B1"/>
    <w:rsid w:val="008256BB"/>
    <w:rsid w:val="00825849"/>
    <w:rsid w:val="00825AF8"/>
    <w:rsid w:val="00825CD2"/>
    <w:rsid w:val="00825E14"/>
    <w:rsid w:val="00825E41"/>
    <w:rsid w:val="00825FDA"/>
    <w:rsid w:val="008260AE"/>
    <w:rsid w:val="008262A6"/>
    <w:rsid w:val="0082630F"/>
    <w:rsid w:val="008264EB"/>
    <w:rsid w:val="00826518"/>
    <w:rsid w:val="00826883"/>
    <w:rsid w:val="00826D93"/>
    <w:rsid w:val="00827130"/>
    <w:rsid w:val="008271CF"/>
    <w:rsid w:val="008275F8"/>
    <w:rsid w:val="0082792B"/>
    <w:rsid w:val="00827BAF"/>
    <w:rsid w:val="00827E53"/>
    <w:rsid w:val="00827E75"/>
    <w:rsid w:val="008300A4"/>
    <w:rsid w:val="00830164"/>
    <w:rsid w:val="008301F6"/>
    <w:rsid w:val="008304F2"/>
    <w:rsid w:val="00830A34"/>
    <w:rsid w:val="00830BAB"/>
    <w:rsid w:val="00830CB0"/>
    <w:rsid w:val="00831089"/>
    <w:rsid w:val="008312F0"/>
    <w:rsid w:val="008317A5"/>
    <w:rsid w:val="00831B92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2CB3"/>
    <w:rsid w:val="00832CC0"/>
    <w:rsid w:val="00832E8B"/>
    <w:rsid w:val="008330B7"/>
    <w:rsid w:val="00833221"/>
    <w:rsid w:val="0083325D"/>
    <w:rsid w:val="00833297"/>
    <w:rsid w:val="00833358"/>
    <w:rsid w:val="0083365C"/>
    <w:rsid w:val="0083384E"/>
    <w:rsid w:val="00833A94"/>
    <w:rsid w:val="00833BC0"/>
    <w:rsid w:val="00833C38"/>
    <w:rsid w:val="00833E43"/>
    <w:rsid w:val="00834205"/>
    <w:rsid w:val="00834260"/>
    <w:rsid w:val="008342BA"/>
    <w:rsid w:val="0083452A"/>
    <w:rsid w:val="00834532"/>
    <w:rsid w:val="00834618"/>
    <w:rsid w:val="0083461B"/>
    <w:rsid w:val="00834880"/>
    <w:rsid w:val="008349B0"/>
    <w:rsid w:val="008349E8"/>
    <w:rsid w:val="00834B2D"/>
    <w:rsid w:val="00834C97"/>
    <w:rsid w:val="00834F23"/>
    <w:rsid w:val="00834F52"/>
    <w:rsid w:val="008353A1"/>
    <w:rsid w:val="0083554B"/>
    <w:rsid w:val="00835645"/>
    <w:rsid w:val="008356FC"/>
    <w:rsid w:val="0083572A"/>
    <w:rsid w:val="00835A4B"/>
    <w:rsid w:val="00835ABC"/>
    <w:rsid w:val="00835ACB"/>
    <w:rsid w:val="00835D30"/>
    <w:rsid w:val="00835D50"/>
    <w:rsid w:val="00835F8E"/>
    <w:rsid w:val="008360E2"/>
    <w:rsid w:val="0083610F"/>
    <w:rsid w:val="0083635A"/>
    <w:rsid w:val="00836544"/>
    <w:rsid w:val="00836734"/>
    <w:rsid w:val="00836941"/>
    <w:rsid w:val="00836CA0"/>
    <w:rsid w:val="00836D51"/>
    <w:rsid w:val="00836E1D"/>
    <w:rsid w:val="008370F9"/>
    <w:rsid w:val="008371C1"/>
    <w:rsid w:val="00837240"/>
    <w:rsid w:val="0083729A"/>
    <w:rsid w:val="00837404"/>
    <w:rsid w:val="008374AB"/>
    <w:rsid w:val="00837661"/>
    <w:rsid w:val="008377DB"/>
    <w:rsid w:val="00837A13"/>
    <w:rsid w:val="00837B97"/>
    <w:rsid w:val="00837E43"/>
    <w:rsid w:val="00837EAE"/>
    <w:rsid w:val="00837EF3"/>
    <w:rsid w:val="00837F89"/>
    <w:rsid w:val="0084000C"/>
    <w:rsid w:val="00840137"/>
    <w:rsid w:val="00840350"/>
    <w:rsid w:val="008407B8"/>
    <w:rsid w:val="00840A81"/>
    <w:rsid w:val="00840C7B"/>
    <w:rsid w:val="00840DEE"/>
    <w:rsid w:val="00840E02"/>
    <w:rsid w:val="008410BF"/>
    <w:rsid w:val="008410FF"/>
    <w:rsid w:val="00841163"/>
    <w:rsid w:val="00841200"/>
    <w:rsid w:val="00841379"/>
    <w:rsid w:val="00841619"/>
    <w:rsid w:val="00841674"/>
    <w:rsid w:val="00841731"/>
    <w:rsid w:val="00841817"/>
    <w:rsid w:val="0084186D"/>
    <w:rsid w:val="0084199B"/>
    <w:rsid w:val="00841A0F"/>
    <w:rsid w:val="00841C95"/>
    <w:rsid w:val="00841DE3"/>
    <w:rsid w:val="00841FB3"/>
    <w:rsid w:val="0084234F"/>
    <w:rsid w:val="008423F2"/>
    <w:rsid w:val="00842793"/>
    <w:rsid w:val="00842844"/>
    <w:rsid w:val="00842AAA"/>
    <w:rsid w:val="00842AD4"/>
    <w:rsid w:val="00842CFF"/>
    <w:rsid w:val="008431A5"/>
    <w:rsid w:val="00843264"/>
    <w:rsid w:val="008432EB"/>
    <w:rsid w:val="00843314"/>
    <w:rsid w:val="0084340D"/>
    <w:rsid w:val="00843724"/>
    <w:rsid w:val="00843885"/>
    <w:rsid w:val="00843A04"/>
    <w:rsid w:val="00843C45"/>
    <w:rsid w:val="008445D4"/>
    <w:rsid w:val="0084483B"/>
    <w:rsid w:val="008449EB"/>
    <w:rsid w:val="00844A0B"/>
    <w:rsid w:val="00844EB9"/>
    <w:rsid w:val="00844FEC"/>
    <w:rsid w:val="008451F9"/>
    <w:rsid w:val="008455CF"/>
    <w:rsid w:val="008455E8"/>
    <w:rsid w:val="008456A5"/>
    <w:rsid w:val="0084583D"/>
    <w:rsid w:val="008459E0"/>
    <w:rsid w:val="00845E5B"/>
    <w:rsid w:val="00845FC9"/>
    <w:rsid w:val="00846054"/>
    <w:rsid w:val="0084616D"/>
    <w:rsid w:val="008461C2"/>
    <w:rsid w:val="00846351"/>
    <w:rsid w:val="008465B4"/>
    <w:rsid w:val="00846771"/>
    <w:rsid w:val="0084699F"/>
    <w:rsid w:val="00846B4D"/>
    <w:rsid w:val="00846CC9"/>
    <w:rsid w:val="00846F14"/>
    <w:rsid w:val="008473D3"/>
    <w:rsid w:val="008473F2"/>
    <w:rsid w:val="0084743F"/>
    <w:rsid w:val="0084767F"/>
    <w:rsid w:val="0084773D"/>
    <w:rsid w:val="0084786E"/>
    <w:rsid w:val="008479BD"/>
    <w:rsid w:val="00847A6F"/>
    <w:rsid w:val="00847BA9"/>
    <w:rsid w:val="008501D2"/>
    <w:rsid w:val="008503F1"/>
    <w:rsid w:val="0085040A"/>
    <w:rsid w:val="0085070C"/>
    <w:rsid w:val="00850B2B"/>
    <w:rsid w:val="00850CC8"/>
    <w:rsid w:val="00850E65"/>
    <w:rsid w:val="00850F25"/>
    <w:rsid w:val="008514BC"/>
    <w:rsid w:val="008516C5"/>
    <w:rsid w:val="00851779"/>
    <w:rsid w:val="00851807"/>
    <w:rsid w:val="00851914"/>
    <w:rsid w:val="00851A2B"/>
    <w:rsid w:val="00851B1F"/>
    <w:rsid w:val="00851E55"/>
    <w:rsid w:val="00852173"/>
    <w:rsid w:val="008522F6"/>
    <w:rsid w:val="0085251D"/>
    <w:rsid w:val="00852577"/>
    <w:rsid w:val="008527EA"/>
    <w:rsid w:val="0085281E"/>
    <w:rsid w:val="00852D91"/>
    <w:rsid w:val="00852E4E"/>
    <w:rsid w:val="00852EF7"/>
    <w:rsid w:val="0085354A"/>
    <w:rsid w:val="008536C6"/>
    <w:rsid w:val="008537C0"/>
    <w:rsid w:val="008537DE"/>
    <w:rsid w:val="008537E6"/>
    <w:rsid w:val="0085386C"/>
    <w:rsid w:val="008539DF"/>
    <w:rsid w:val="008539F8"/>
    <w:rsid w:val="00853A0A"/>
    <w:rsid w:val="00853B52"/>
    <w:rsid w:val="00853DB6"/>
    <w:rsid w:val="00853E19"/>
    <w:rsid w:val="00853EEE"/>
    <w:rsid w:val="00854040"/>
    <w:rsid w:val="00854474"/>
    <w:rsid w:val="00854497"/>
    <w:rsid w:val="00854543"/>
    <w:rsid w:val="008545EC"/>
    <w:rsid w:val="0085460D"/>
    <w:rsid w:val="00854952"/>
    <w:rsid w:val="00854CC9"/>
    <w:rsid w:val="00854E99"/>
    <w:rsid w:val="00855172"/>
    <w:rsid w:val="008551F8"/>
    <w:rsid w:val="008552C6"/>
    <w:rsid w:val="00855459"/>
    <w:rsid w:val="008554A0"/>
    <w:rsid w:val="008555C8"/>
    <w:rsid w:val="0085567F"/>
    <w:rsid w:val="00855807"/>
    <w:rsid w:val="0085598D"/>
    <w:rsid w:val="00855A56"/>
    <w:rsid w:val="00855D54"/>
    <w:rsid w:val="00855DE1"/>
    <w:rsid w:val="00855FF5"/>
    <w:rsid w:val="00856151"/>
    <w:rsid w:val="00856272"/>
    <w:rsid w:val="0085633E"/>
    <w:rsid w:val="00856656"/>
    <w:rsid w:val="00856957"/>
    <w:rsid w:val="00856BE5"/>
    <w:rsid w:val="00856F53"/>
    <w:rsid w:val="00857104"/>
    <w:rsid w:val="008573BB"/>
    <w:rsid w:val="0085746D"/>
    <w:rsid w:val="008576B1"/>
    <w:rsid w:val="008576C9"/>
    <w:rsid w:val="008577F8"/>
    <w:rsid w:val="00857801"/>
    <w:rsid w:val="008578A2"/>
    <w:rsid w:val="00857915"/>
    <w:rsid w:val="00857C42"/>
    <w:rsid w:val="00857D72"/>
    <w:rsid w:val="00857E55"/>
    <w:rsid w:val="00857EDF"/>
    <w:rsid w:val="00860098"/>
    <w:rsid w:val="0086086B"/>
    <w:rsid w:val="008608C4"/>
    <w:rsid w:val="008608E9"/>
    <w:rsid w:val="008609AB"/>
    <w:rsid w:val="00860BF7"/>
    <w:rsid w:val="00860C37"/>
    <w:rsid w:val="00860C4A"/>
    <w:rsid w:val="00860F75"/>
    <w:rsid w:val="00861171"/>
    <w:rsid w:val="008613D1"/>
    <w:rsid w:val="0086148E"/>
    <w:rsid w:val="008614F2"/>
    <w:rsid w:val="00861553"/>
    <w:rsid w:val="008616EE"/>
    <w:rsid w:val="0086189A"/>
    <w:rsid w:val="00861B3A"/>
    <w:rsid w:val="00861B42"/>
    <w:rsid w:val="00861B85"/>
    <w:rsid w:val="00861C3A"/>
    <w:rsid w:val="00861D7E"/>
    <w:rsid w:val="00861DD4"/>
    <w:rsid w:val="00861E15"/>
    <w:rsid w:val="00861E8D"/>
    <w:rsid w:val="00861F24"/>
    <w:rsid w:val="00861FEC"/>
    <w:rsid w:val="00862319"/>
    <w:rsid w:val="008624E5"/>
    <w:rsid w:val="0086270E"/>
    <w:rsid w:val="00862840"/>
    <w:rsid w:val="0086287C"/>
    <w:rsid w:val="00862972"/>
    <w:rsid w:val="00862A90"/>
    <w:rsid w:val="00862A97"/>
    <w:rsid w:val="00862AAA"/>
    <w:rsid w:val="00862C18"/>
    <w:rsid w:val="00862C5F"/>
    <w:rsid w:val="00862D32"/>
    <w:rsid w:val="00862E5F"/>
    <w:rsid w:val="00862F86"/>
    <w:rsid w:val="00862FBE"/>
    <w:rsid w:val="00863179"/>
    <w:rsid w:val="00863283"/>
    <w:rsid w:val="008632CE"/>
    <w:rsid w:val="00863353"/>
    <w:rsid w:val="008633AE"/>
    <w:rsid w:val="0086379E"/>
    <w:rsid w:val="008637D4"/>
    <w:rsid w:val="00863901"/>
    <w:rsid w:val="00863B97"/>
    <w:rsid w:val="00863CF8"/>
    <w:rsid w:val="00864130"/>
    <w:rsid w:val="00864316"/>
    <w:rsid w:val="008643D0"/>
    <w:rsid w:val="008643D2"/>
    <w:rsid w:val="008644F8"/>
    <w:rsid w:val="008645D9"/>
    <w:rsid w:val="008646D3"/>
    <w:rsid w:val="008648B1"/>
    <w:rsid w:val="00864C7B"/>
    <w:rsid w:val="00864CEC"/>
    <w:rsid w:val="00864D59"/>
    <w:rsid w:val="00864DE5"/>
    <w:rsid w:val="00864E7E"/>
    <w:rsid w:val="0086510D"/>
    <w:rsid w:val="0086522D"/>
    <w:rsid w:val="00865280"/>
    <w:rsid w:val="0086551B"/>
    <w:rsid w:val="0086551C"/>
    <w:rsid w:val="00865554"/>
    <w:rsid w:val="008658F1"/>
    <w:rsid w:val="00865BA7"/>
    <w:rsid w:val="00865DF8"/>
    <w:rsid w:val="00865E70"/>
    <w:rsid w:val="008664EA"/>
    <w:rsid w:val="0086675D"/>
    <w:rsid w:val="00866A00"/>
    <w:rsid w:val="00866AB8"/>
    <w:rsid w:val="00866C2F"/>
    <w:rsid w:val="00866EF8"/>
    <w:rsid w:val="00866F7E"/>
    <w:rsid w:val="0086708E"/>
    <w:rsid w:val="008670A1"/>
    <w:rsid w:val="00867423"/>
    <w:rsid w:val="00867D96"/>
    <w:rsid w:val="00870485"/>
    <w:rsid w:val="00870503"/>
    <w:rsid w:val="00870523"/>
    <w:rsid w:val="008706D8"/>
    <w:rsid w:val="008709F1"/>
    <w:rsid w:val="00871012"/>
    <w:rsid w:val="008710A7"/>
    <w:rsid w:val="0087116F"/>
    <w:rsid w:val="008717E5"/>
    <w:rsid w:val="00871874"/>
    <w:rsid w:val="0087197D"/>
    <w:rsid w:val="00871B88"/>
    <w:rsid w:val="00871D3D"/>
    <w:rsid w:val="00871E22"/>
    <w:rsid w:val="00871FDA"/>
    <w:rsid w:val="00872027"/>
    <w:rsid w:val="0087205D"/>
    <w:rsid w:val="008721A7"/>
    <w:rsid w:val="0087225A"/>
    <w:rsid w:val="00872773"/>
    <w:rsid w:val="008728BD"/>
    <w:rsid w:val="00872ADE"/>
    <w:rsid w:val="00872D4F"/>
    <w:rsid w:val="00872D73"/>
    <w:rsid w:val="00872E26"/>
    <w:rsid w:val="00872E42"/>
    <w:rsid w:val="008730EE"/>
    <w:rsid w:val="008732F4"/>
    <w:rsid w:val="00873524"/>
    <w:rsid w:val="00873621"/>
    <w:rsid w:val="00873A56"/>
    <w:rsid w:val="00873B0A"/>
    <w:rsid w:val="00873D92"/>
    <w:rsid w:val="00873EAD"/>
    <w:rsid w:val="00873EC7"/>
    <w:rsid w:val="00874206"/>
    <w:rsid w:val="008744A7"/>
    <w:rsid w:val="008744F1"/>
    <w:rsid w:val="00874963"/>
    <w:rsid w:val="00874D3B"/>
    <w:rsid w:val="00874D8B"/>
    <w:rsid w:val="00874DC1"/>
    <w:rsid w:val="0087501E"/>
    <w:rsid w:val="00875229"/>
    <w:rsid w:val="008753E8"/>
    <w:rsid w:val="0087564C"/>
    <w:rsid w:val="008756CE"/>
    <w:rsid w:val="00875876"/>
    <w:rsid w:val="00875B60"/>
    <w:rsid w:val="00875D99"/>
    <w:rsid w:val="00875DAB"/>
    <w:rsid w:val="00876121"/>
    <w:rsid w:val="0087634E"/>
    <w:rsid w:val="008763B5"/>
    <w:rsid w:val="00876426"/>
    <w:rsid w:val="008764A5"/>
    <w:rsid w:val="008766C2"/>
    <w:rsid w:val="00876841"/>
    <w:rsid w:val="008768DF"/>
    <w:rsid w:val="00876A62"/>
    <w:rsid w:val="00876FE0"/>
    <w:rsid w:val="008770BC"/>
    <w:rsid w:val="00877165"/>
    <w:rsid w:val="008776BB"/>
    <w:rsid w:val="00877768"/>
    <w:rsid w:val="00877B40"/>
    <w:rsid w:val="00877BE7"/>
    <w:rsid w:val="00877BFF"/>
    <w:rsid w:val="00877CBE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39B"/>
    <w:rsid w:val="00881401"/>
    <w:rsid w:val="00881561"/>
    <w:rsid w:val="008815F4"/>
    <w:rsid w:val="00881624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CF6"/>
    <w:rsid w:val="00882DE4"/>
    <w:rsid w:val="00882FB4"/>
    <w:rsid w:val="0088349D"/>
    <w:rsid w:val="008835C6"/>
    <w:rsid w:val="008835DC"/>
    <w:rsid w:val="00883604"/>
    <w:rsid w:val="00883696"/>
    <w:rsid w:val="00883BB2"/>
    <w:rsid w:val="00883EB0"/>
    <w:rsid w:val="00883F38"/>
    <w:rsid w:val="00883F4F"/>
    <w:rsid w:val="00884307"/>
    <w:rsid w:val="0088439D"/>
    <w:rsid w:val="008843DF"/>
    <w:rsid w:val="00884518"/>
    <w:rsid w:val="00884759"/>
    <w:rsid w:val="00884812"/>
    <w:rsid w:val="008848D4"/>
    <w:rsid w:val="008849D4"/>
    <w:rsid w:val="00884A0B"/>
    <w:rsid w:val="00884A5C"/>
    <w:rsid w:val="00884A68"/>
    <w:rsid w:val="00884B39"/>
    <w:rsid w:val="00884B8F"/>
    <w:rsid w:val="0088552A"/>
    <w:rsid w:val="0088564B"/>
    <w:rsid w:val="00885756"/>
    <w:rsid w:val="008859FF"/>
    <w:rsid w:val="008862F9"/>
    <w:rsid w:val="008864AF"/>
    <w:rsid w:val="008867FC"/>
    <w:rsid w:val="00886AA7"/>
    <w:rsid w:val="00886DF7"/>
    <w:rsid w:val="00886E0B"/>
    <w:rsid w:val="00886EC3"/>
    <w:rsid w:val="008871EB"/>
    <w:rsid w:val="00887221"/>
    <w:rsid w:val="00887508"/>
    <w:rsid w:val="00887729"/>
    <w:rsid w:val="008879E1"/>
    <w:rsid w:val="00887AFD"/>
    <w:rsid w:val="00887B32"/>
    <w:rsid w:val="00887F66"/>
    <w:rsid w:val="00887FE0"/>
    <w:rsid w:val="00890077"/>
    <w:rsid w:val="008902EC"/>
    <w:rsid w:val="008905BA"/>
    <w:rsid w:val="008905E7"/>
    <w:rsid w:val="00890635"/>
    <w:rsid w:val="008906F9"/>
    <w:rsid w:val="008907E6"/>
    <w:rsid w:val="00890840"/>
    <w:rsid w:val="008909E6"/>
    <w:rsid w:val="00890E12"/>
    <w:rsid w:val="00890E87"/>
    <w:rsid w:val="00890F05"/>
    <w:rsid w:val="00890FA6"/>
    <w:rsid w:val="008910A7"/>
    <w:rsid w:val="00891136"/>
    <w:rsid w:val="00891276"/>
    <w:rsid w:val="0089129A"/>
    <w:rsid w:val="00891426"/>
    <w:rsid w:val="0089167B"/>
    <w:rsid w:val="00891758"/>
    <w:rsid w:val="008918FD"/>
    <w:rsid w:val="00891947"/>
    <w:rsid w:val="00891A1C"/>
    <w:rsid w:val="00891D4E"/>
    <w:rsid w:val="00891E92"/>
    <w:rsid w:val="00891FC5"/>
    <w:rsid w:val="00892373"/>
    <w:rsid w:val="0089281A"/>
    <w:rsid w:val="00892837"/>
    <w:rsid w:val="00892844"/>
    <w:rsid w:val="0089289A"/>
    <w:rsid w:val="008929AF"/>
    <w:rsid w:val="008929C3"/>
    <w:rsid w:val="008929FB"/>
    <w:rsid w:val="00892A42"/>
    <w:rsid w:val="00892A7F"/>
    <w:rsid w:val="00892A8F"/>
    <w:rsid w:val="00892D35"/>
    <w:rsid w:val="00892E2A"/>
    <w:rsid w:val="00892E8E"/>
    <w:rsid w:val="00892FF9"/>
    <w:rsid w:val="00893067"/>
    <w:rsid w:val="0089312C"/>
    <w:rsid w:val="008934BC"/>
    <w:rsid w:val="0089355C"/>
    <w:rsid w:val="0089371E"/>
    <w:rsid w:val="008938A4"/>
    <w:rsid w:val="008939AA"/>
    <w:rsid w:val="00893D19"/>
    <w:rsid w:val="00893DA2"/>
    <w:rsid w:val="008940CF"/>
    <w:rsid w:val="008940D7"/>
    <w:rsid w:val="008940EF"/>
    <w:rsid w:val="00894152"/>
    <w:rsid w:val="0089420F"/>
    <w:rsid w:val="008942AE"/>
    <w:rsid w:val="00894516"/>
    <w:rsid w:val="00894526"/>
    <w:rsid w:val="0089452B"/>
    <w:rsid w:val="0089459F"/>
    <w:rsid w:val="0089480C"/>
    <w:rsid w:val="0089481C"/>
    <w:rsid w:val="00894C9E"/>
    <w:rsid w:val="00894EB8"/>
    <w:rsid w:val="00895169"/>
    <w:rsid w:val="0089537A"/>
    <w:rsid w:val="00895418"/>
    <w:rsid w:val="008955EC"/>
    <w:rsid w:val="0089566F"/>
    <w:rsid w:val="008956F4"/>
    <w:rsid w:val="00895715"/>
    <w:rsid w:val="008958BA"/>
    <w:rsid w:val="008958D4"/>
    <w:rsid w:val="00895B38"/>
    <w:rsid w:val="00895DBA"/>
    <w:rsid w:val="00895E31"/>
    <w:rsid w:val="00895FE1"/>
    <w:rsid w:val="00896072"/>
    <w:rsid w:val="00896379"/>
    <w:rsid w:val="008965EA"/>
    <w:rsid w:val="008967B1"/>
    <w:rsid w:val="00896BC9"/>
    <w:rsid w:val="00896C73"/>
    <w:rsid w:val="00896CE4"/>
    <w:rsid w:val="008970AB"/>
    <w:rsid w:val="008970E0"/>
    <w:rsid w:val="00897564"/>
    <w:rsid w:val="008977FD"/>
    <w:rsid w:val="00897962"/>
    <w:rsid w:val="008979C6"/>
    <w:rsid w:val="00897D1C"/>
    <w:rsid w:val="00897D70"/>
    <w:rsid w:val="00897E85"/>
    <w:rsid w:val="00897ED1"/>
    <w:rsid w:val="00897F8A"/>
    <w:rsid w:val="00897FA4"/>
    <w:rsid w:val="008A000E"/>
    <w:rsid w:val="008A0031"/>
    <w:rsid w:val="008A027B"/>
    <w:rsid w:val="008A03EF"/>
    <w:rsid w:val="008A06C6"/>
    <w:rsid w:val="008A088E"/>
    <w:rsid w:val="008A093C"/>
    <w:rsid w:val="008A0C2C"/>
    <w:rsid w:val="008A0E1A"/>
    <w:rsid w:val="008A0F5B"/>
    <w:rsid w:val="008A10A2"/>
    <w:rsid w:val="008A1277"/>
    <w:rsid w:val="008A134A"/>
    <w:rsid w:val="008A135F"/>
    <w:rsid w:val="008A1574"/>
    <w:rsid w:val="008A1635"/>
    <w:rsid w:val="008A1768"/>
    <w:rsid w:val="008A1881"/>
    <w:rsid w:val="008A1A2D"/>
    <w:rsid w:val="008A1A7F"/>
    <w:rsid w:val="008A1ADE"/>
    <w:rsid w:val="008A1B02"/>
    <w:rsid w:val="008A1CE6"/>
    <w:rsid w:val="008A1D03"/>
    <w:rsid w:val="008A1D74"/>
    <w:rsid w:val="008A227F"/>
    <w:rsid w:val="008A22F2"/>
    <w:rsid w:val="008A230A"/>
    <w:rsid w:val="008A23AA"/>
    <w:rsid w:val="008A268D"/>
    <w:rsid w:val="008A2966"/>
    <w:rsid w:val="008A2B0A"/>
    <w:rsid w:val="008A2B48"/>
    <w:rsid w:val="008A2C52"/>
    <w:rsid w:val="008A2EF5"/>
    <w:rsid w:val="008A2F07"/>
    <w:rsid w:val="008A320C"/>
    <w:rsid w:val="008A33B7"/>
    <w:rsid w:val="008A33CE"/>
    <w:rsid w:val="008A33EF"/>
    <w:rsid w:val="008A34BE"/>
    <w:rsid w:val="008A36F2"/>
    <w:rsid w:val="008A3B8D"/>
    <w:rsid w:val="008A3D04"/>
    <w:rsid w:val="008A3DD4"/>
    <w:rsid w:val="008A4253"/>
    <w:rsid w:val="008A4A3A"/>
    <w:rsid w:val="008A4BB6"/>
    <w:rsid w:val="008A4C72"/>
    <w:rsid w:val="008A4D8F"/>
    <w:rsid w:val="008A4D97"/>
    <w:rsid w:val="008A51AA"/>
    <w:rsid w:val="008A51B7"/>
    <w:rsid w:val="008A525E"/>
    <w:rsid w:val="008A536E"/>
    <w:rsid w:val="008A54E5"/>
    <w:rsid w:val="008A55B3"/>
    <w:rsid w:val="008A55C5"/>
    <w:rsid w:val="008A5A8D"/>
    <w:rsid w:val="008A5D1A"/>
    <w:rsid w:val="008A5E12"/>
    <w:rsid w:val="008A5F3E"/>
    <w:rsid w:val="008A5F7F"/>
    <w:rsid w:val="008A62AD"/>
    <w:rsid w:val="008A62CD"/>
    <w:rsid w:val="008A67DA"/>
    <w:rsid w:val="008A6A65"/>
    <w:rsid w:val="008A6B02"/>
    <w:rsid w:val="008A6E07"/>
    <w:rsid w:val="008A7345"/>
    <w:rsid w:val="008A74F0"/>
    <w:rsid w:val="008A756D"/>
    <w:rsid w:val="008A7A84"/>
    <w:rsid w:val="008A7B68"/>
    <w:rsid w:val="008A7B71"/>
    <w:rsid w:val="008A7CFF"/>
    <w:rsid w:val="008A7E1F"/>
    <w:rsid w:val="008B00F8"/>
    <w:rsid w:val="008B08B1"/>
    <w:rsid w:val="008B08B6"/>
    <w:rsid w:val="008B0AB1"/>
    <w:rsid w:val="008B0C30"/>
    <w:rsid w:val="008B0DF7"/>
    <w:rsid w:val="008B1740"/>
    <w:rsid w:val="008B1A65"/>
    <w:rsid w:val="008B1EB2"/>
    <w:rsid w:val="008B2049"/>
    <w:rsid w:val="008B20A9"/>
    <w:rsid w:val="008B2106"/>
    <w:rsid w:val="008B2134"/>
    <w:rsid w:val="008B233C"/>
    <w:rsid w:val="008B2694"/>
    <w:rsid w:val="008B2889"/>
    <w:rsid w:val="008B293C"/>
    <w:rsid w:val="008B2A99"/>
    <w:rsid w:val="008B2E11"/>
    <w:rsid w:val="008B2F64"/>
    <w:rsid w:val="008B2FC9"/>
    <w:rsid w:val="008B2FDA"/>
    <w:rsid w:val="008B33A9"/>
    <w:rsid w:val="008B3481"/>
    <w:rsid w:val="008B3584"/>
    <w:rsid w:val="008B3746"/>
    <w:rsid w:val="008B3C3B"/>
    <w:rsid w:val="008B3C8A"/>
    <w:rsid w:val="008B3D64"/>
    <w:rsid w:val="008B3D84"/>
    <w:rsid w:val="008B3F46"/>
    <w:rsid w:val="008B3F47"/>
    <w:rsid w:val="008B3F6C"/>
    <w:rsid w:val="008B40C4"/>
    <w:rsid w:val="008B410E"/>
    <w:rsid w:val="008B4279"/>
    <w:rsid w:val="008B4590"/>
    <w:rsid w:val="008B45F7"/>
    <w:rsid w:val="008B480F"/>
    <w:rsid w:val="008B48B6"/>
    <w:rsid w:val="008B4BEE"/>
    <w:rsid w:val="008B4BFB"/>
    <w:rsid w:val="008B4D21"/>
    <w:rsid w:val="008B4D5C"/>
    <w:rsid w:val="008B4D6F"/>
    <w:rsid w:val="008B4EE3"/>
    <w:rsid w:val="008B4F3F"/>
    <w:rsid w:val="008B4FEF"/>
    <w:rsid w:val="008B506B"/>
    <w:rsid w:val="008B5293"/>
    <w:rsid w:val="008B5373"/>
    <w:rsid w:val="008B538D"/>
    <w:rsid w:val="008B53F2"/>
    <w:rsid w:val="008B5627"/>
    <w:rsid w:val="008B568F"/>
    <w:rsid w:val="008B56A8"/>
    <w:rsid w:val="008B56C7"/>
    <w:rsid w:val="008B5992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799"/>
    <w:rsid w:val="008B7C34"/>
    <w:rsid w:val="008B7C5A"/>
    <w:rsid w:val="008B7C65"/>
    <w:rsid w:val="008C0280"/>
    <w:rsid w:val="008C0553"/>
    <w:rsid w:val="008C05DD"/>
    <w:rsid w:val="008C062D"/>
    <w:rsid w:val="008C0671"/>
    <w:rsid w:val="008C08EC"/>
    <w:rsid w:val="008C0CB6"/>
    <w:rsid w:val="008C0E72"/>
    <w:rsid w:val="008C0F1B"/>
    <w:rsid w:val="008C107D"/>
    <w:rsid w:val="008C11B9"/>
    <w:rsid w:val="008C1237"/>
    <w:rsid w:val="008C1326"/>
    <w:rsid w:val="008C14A3"/>
    <w:rsid w:val="008C18E9"/>
    <w:rsid w:val="008C19C1"/>
    <w:rsid w:val="008C1A65"/>
    <w:rsid w:val="008C1B09"/>
    <w:rsid w:val="008C1C6A"/>
    <w:rsid w:val="008C1FA8"/>
    <w:rsid w:val="008C24D4"/>
    <w:rsid w:val="008C2507"/>
    <w:rsid w:val="008C2602"/>
    <w:rsid w:val="008C2643"/>
    <w:rsid w:val="008C2847"/>
    <w:rsid w:val="008C28A1"/>
    <w:rsid w:val="008C2A30"/>
    <w:rsid w:val="008C2B1B"/>
    <w:rsid w:val="008C308B"/>
    <w:rsid w:val="008C309A"/>
    <w:rsid w:val="008C30EE"/>
    <w:rsid w:val="008C34E7"/>
    <w:rsid w:val="008C355A"/>
    <w:rsid w:val="008C35AA"/>
    <w:rsid w:val="008C368F"/>
    <w:rsid w:val="008C3A3F"/>
    <w:rsid w:val="008C3B43"/>
    <w:rsid w:val="008C3D79"/>
    <w:rsid w:val="008C3DE3"/>
    <w:rsid w:val="008C3DED"/>
    <w:rsid w:val="008C3FB6"/>
    <w:rsid w:val="008C428A"/>
    <w:rsid w:val="008C4408"/>
    <w:rsid w:val="008C45BC"/>
    <w:rsid w:val="008C4818"/>
    <w:rsid w:val="008C4B71"/>
    <w:rsid w:val="008C4BD5"/>
    <w:rsid w:val="008C4CAE"/>
    <w:rsid w:val="008C5052"/>
    <w:rsid w:val="008C50AE"/>
    <w:rsid w:val="008C50E9"/>
    <w:rsid w:val="008C540C"/>
    <w:rsid w:val="008C55BA"/>
    <w:rsid w:val="008C585A"/>
    <w:rsid w:val="008C5884"/>
    <w:rsid w:val="008C5BF7"/>
    <w:rsid w:val="008C5F89"/>
    <w:rsid w:val="008C5F8E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C49"/>
    <w:rsid w:val="008C6DDD"/>
    <w:rsid w:val="008C6E9D"/>
    <w:rsid w:val="008C6EDB"/>
    <w:rsid w:val="008C700D"/>
    <w:rsid w:val="008C707D"/>
    <w:rsid w:val="008C71E8"/>
    <w:rsid w:val="008C7269"/>
    <w:rsid w:val="008C742F"/>
    <w:rsid w:val="008C74DA"/>
    <w:rsid w:val="008C7560"/>
    <w:rsid w:val="008C7669"/>
    <w:rsid w:val="008C7911"/>
    <w:rsid w:val="008C7A5D"/>
    <w:rsid w:val="008C7B3F"/>
    <w:rsid w:val="008C7B6D"/>
    <w:rsid w:val="008C7B83"/>
    <w:rsid w:val="008D009E"/>
    <w:rsid w:val="008D0209"/>
    <w:rsid w:val="008D029C"/>
    <w:rsid w:val="008D039A"/>
    <w:rsid w:val="008D0425"/>
    <w:rsid w:val="008D047E"/>
    <w:rsid w:val="008D063D"/>
    <w:rsid w:val="008D0759"/>
    <w:rsid w:val="008D07A3"/>
    <w:rsid w:val="008D07BD"/>
    <w:rsid w:val="008D08EF"/>
    <w:rsid w:val="008D0DA9"/>
    <w:rsid w:val="008D0E93"/>
    <w:rsid w:val="008D0FAD"/>
    <w:rsid w:val="008D1151"/>
    <w:rsid w:val="008D117D"/>
    <w:rsid w:val="008D117E"/>
    <w:rsid w:val="008D1187"/>
    <w:rsid w:val="008D11BC"/>
    <w:rsid w:val="008D1242"/>
    <w:rsid w:val="008D13AB"/>
    <w:rsid w:val="008D1710"/>
    <w:rsid w:val="008D1B1F"/>
    <w:rsid w:val="008D1FC1"/>
    <w:rsid w:val="008D2189"/>
    <w:rsid w:val="008D2342"/>
    <w:rsid w:val="008D2524"/>
    <w:rsid w:val="008D2549"/>
    <w:rsid w:val="008D25FD"/>
    <w:rsid w:val="008D272F"/>
    <w:rsid w:val="008D27E9"/>
    <w:rsid w:val="008D28E6"/>
    <w:rsid w:val="008D2CCC"/>
    <w:rsid w:val="008D2E1C"/>
    <w:rsid w:val="008D2F88"/>
    <w:rsid w:val="008D2FA3"/>
    <w:rsid w:val="008D3063"/>
    <w:rsid w:val="008D3692"/>
    <w:rsid w:val="008D3706"/>
    <w:rsid w:val="008D3869"/>
    <w:rsid w:val="008D3AA4"/>
    <w:rsid w:val="008D3E1E"/>
    <w:rsid w:val="008D4066"/>
    <w:rsid w:val="008D4509"/>
    <w:rsid w:val="008D4A00"/>
    <w:rsid w:val="008D4F67"/>
    <w:rsid w:val="008D5212"/>
    <w:rsid w:val="008D53D9"/>
    <w:rsid w:val="008D55B0"/>
    <w:rsid w:val="008D560D"/>
    <w:rsid w:val="008D561C"/>
    <w:rsid w:val="008D568D"/>
    <w:rsid w:val="008D599A"/>
    <w:rsid w:val="008D5C01"/>
    <w:rsid w:val="008D5DC2"/>
    <w:rsid w:val="008D5F59"/>
    <w:rsid w:val="008D631A"/>
    <w:rsid w:val="008D63CD"/>
    <w:rsid w:val="008D64D8"/>
    <w:rsid w:val="008D6632"/>
    <w:rsid w:val="008D679C"/>
    <w:rsid w:val="008D6893"/>
    <w:rsid w:val="008D6A61"/>
    <w:rsid w:val="008D6C7E"/>
    <w:rsid w:val="008D6CB7"/>
    <w:rsid w:val="008D6CCC"/>
    <w:rsid w:val="008D6E1C"/>
    <w:rsid w:val="008D6EC9"/>
    <w:rsid w:val="008D708E"/>
    <w:rsid w:val="008D71C3"/>
    <w:rsid w:val="008D71DB"/>
    <w:rsid w:val="008D723D"/>
    <w:rsid w:val="008D76F3"/>
    <w:rsid w:val="008D78EC"/>
    <w:rsid w:val="008D7BC9"/>
    <w:rsid w:val="008D7DCC"/>
    <w:rsid w:val="008D7FDE"/>
    <w:rsid w:val="008E0115"/>
    <w:rsid w:val="008E0214"/>
    <w:rsid w:val="008E02E8"/>
    <w:rsid w:val="008E08C5"/>
    <w:rsid w:val="008E08F0"/>
    <w:rsid w:val="008E092F"/>
    <w:rsid w:val="008E09C7"/>
    <w:rsid w:val="008E0A85"/>
    <w:rsid w:val="008E1296"/>
    <w:rsid w:val="008E1781"/>
    <w:rsid w:val="008E1964"/>
    <w:rsid w:val="008E19C5"/>
    <w:rsid w:val="008E1A9A"/>
    <w:rsid w:val="008E1B35"/>
    <w:rsid w:val="008E1D3C"/>
    <w:rsid w:val="008E1F60"/>
    <w:rsid w:val="008E1F86"/>
    <w:rsid w:val="008E21C9"/>
    <w:rsid w:val="008E234C"/>
    <w:rsid w:val="008E236E"/>
    <w:rsid w:val="008E2650"/>
    <w:rsid w:val="008E2846"/>
    <w:rsid w:val="008E2A6A"/>
    <w:rsid w:val="008E2C8B"/>
    <w:rsid w:val="008E2D4E"/>
    <w:rsid w:val="008E2D72"/>
    <w:rsid w:val="008E2F2C"/>
    <w:rsid w:val="008E300E"/>
    <w:rsid w:val="008E30B8"/>
    <w:rsid w:val="008E31F1"/>
    <w:rsid w:val="008E3491"/>
    <w:rsid w:val="008E3669"/>
    <w:rsid w:val="008E3932"/>
    <w:rsid w:val="008E3AAA"/>
    <w:rsid w:val="008E3B36"/>
    <w:rsid w:val="008E3CFB"/>
    <w:rsid w:val="008E3D64"/>
    <w:rsid w:val="008E3E7D"/>
    <w:rsid w:val="008E3F04"/>
    <w:rsid w:val="008E404F"/>
    <w:rsid w:val="008E40EF"/>
    <w:rsid w:val="008E41A9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66B"/>
    <w:rsid w:val="008E5944"/>
    <w:rsid w:val="008E5B94"/>
    <w:rsid w:val="008E5CD4"/>
    <w:rsid w:val="008E6001"/>
    <w:rsid w:val="008E616E"/>
    <w:rsid w:val="008E6218"/>
    <w:rsid w:val="008E62C5"/>
    <w:rsid w:val="008E64CB"/>
    <w:rsid w:val="008E6837"/>
    <w:rsid w:val="008E697D"/>
    <w:rsid w:val="008E6A54"/>
    <w:rsid w:val="008E6E0A"/>
    <w:rsid w:val="008E6F17"/>
    <w:rsid w:val="008E6FAE"/>
    <w:rsid w:val="008E7169"/>
    <w:rsid w:val="008E74B1"/>
    <w:rsid w:val="008E7510"/>
    <w:rsid w:val="008E757D"/>
    <w:rsid w:val="008E7659"/>
    <w:rsid w:val="008E7666"/>
    <w:rsid w:val="008E7746"/>
    <w:rsid w:val="008E77B4"/>
    <w:rsid w:val="008E78AA"/>
    <w:rsid w:val="008E7A14"/>
    <w:rsid w:val="008E7BC5"/>
    <w:rsid w:val="008E7BF7"/>
    <w:rsid w:val="008E7D3B"/>
    <w:rsid w:val="008E7DE5"/>
    <w:rsid w:val="008F0198"/>
    <w:rsid w:val="008F0286"/>
    <w:rsid w:val="008F02C6"/>
    <w:rsid w:val="008F0314"/>
    <w:rsid w:val="008F038C"/>
    <w:rsid w:val="008F07A2"/>
    <w:rsid w:val="008F08C6"/>
    <w:rsid w:val="008F0A06"/>
    <w:rsid w:val="008F0BAB"/>
    <w:rsid w:val="008F0C3F"/>
    <w:rsid w:val="008F0C44"/>
    <w:rsid w:val="008F105B"/>
    <w:rsid w:val="008F1169"/>
    <w:rsid w:val="008F12F1"/>
    <w:rsid w:val="008F1461"/>
    <w:rsid w:val="008F150E"/>
    <w:rsid w:val="008F1550"/>
    <w:rsid w:val="008F15D6"/>
    <w:rsid w:val="008F16C5"/>
    <w:rsid w:val="008F19CE"/>
    <w:rsid w:val="008F1C18"/>
    <w:rsid w:val="008F1CF6"/>
    <w:rsid w:val="008F1D01"/>
    <w:rsid w:val="008F1D15"/>
    <w:rsid w:val="008F2138"/>
    <w:rsid w:val="008F23AA"/>
    <w:rsid w:val="008F25D3"/>
    <w:rsid w:val="008F2889"/>
    <w:rsid w:val="008F2B3D"/>
    <w:rsid w:val="008F2C56"/>
    <w:rsid w:val="008F2D48"/>
    <w:rsid w:val="008F2DDB"/>
    <w:rsid w:val="008F2E3E"/>
    <w:rsid w:val="008F2FE3"/>
    <w:rsid w:val="008F3192"/>
    <w:rsid w:val="008F31C8"/>
    <w:rsid w:val="008F3335"/>
    <w:rsid w:val="008F3423"/>
    <w:rsid w:val="008F3433"/>
    <w:rsid w:val="008F367B"/>
    <w:rsid w:val="008F3B2C"/>
    <w:rsid w:val="008F3CD4"/>
    <w:rsid w:val="008F3E29"/>
    <w:rsid w:val="008F3FF4"/>
    <w:rsid w:val="008F4098"/>
    <w:rsid w:val="008F409A"/>
    <w:rsid w:val="008F40E9"/>
    <w:rsid w:val="008F40EB"/>
    <w:rsid w:val="008F4147"/>
    <w:rsid w:val="008F4274"/>
    <w:rsid w:val="008F4372"/>
    <w:rsid w:val="008F446F"/>
    <w:rsid w:val="008F45A2"/>
    <w:rsid w:val="008F469F"/>
    <w:rsid w:val="008F46FC"/>
    <w:rsid w:val="008F47EB"/>
    <w:rsid w:val="008F48EC"/>
    <w:rsid w:val="008F4BD0"/>
    <w:rsid w:val="008F4C4A"/>
    <w:rsid w:val="008F50B9"/>
    <w:rsid w:val="008F50E2"/>
    <w:rsid w:val="008F5318"/>
    <w:rsid w:val="008F53A5"/>
    <w:rsid w:val="008F555F"/>
    <w:rsid w:val="008F56AA"/>
    <w:rsid w:val="008F5826"/>
    <w:rsid w:val="008F5863"/>
    <w:rsid w:val="008F5AB6"/>
    <w:rsid w:val="008F5B65"/>
    <w:rsid w:val="008F5B86"/>
    <w:rsid w:val="008F5E93"/>
    <w:rsid w:val="008F5F3E"/>
    <w:rsid w:val="008F5F44"/>
    <w:rsid w:val="008F5FD1"/>
    <w:rsid w:val="008F60E3"/>
    <w:rsid w:val="008F616A"/>
    <w:rsid w:val="008F6286"/>
    <w:rsid w:val="008F63C9"/>
    <w:rsid w:val="008F6401"/>
    <w:rsid w:val="008F6562"/>
    <w:rsid w:val="008F65E2"/>
    <w:rsid w:val="008F6647"/>
    <w:rsid w:val="008F67BC"/>
    <w:rsid w:val="008F69ED"/>
    <w:rsid w:val="008F6C5D"/>
    <w:rsid w:val="008F6EB0"/>
    <w:rsid w:val="008F705C"/>
    <w:rsid w:val="008F7147"/>
    <w:rsid w:val="008F71D2"/>
    <w:rsid w:val="008F726E"/>
    <w:rsid w:val="008F731A"/>
    <w:rsid w:val="008F749E"/>
    <w:rsid w:val="008F75A7"/>
    <w:rsid w:val="008F7664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C3A"/>
    <w:rsid w:val="00900E8C"/>
    <w:rsid w:val="00900F3B"/>
    <w:rsid w:val="00901116"/>
    <w:rsid w:val="00901409"/>
    <w:rsid w:val="00901449"/>
    <w:rsid w:val="0090168F"/>
    <w:rsid w:val="0090178A"/>
    <w:rsid w:val="0090193A"/>
    <w:rsid w:val="009019A9"/>
    <w:rsid w:val="00901BBC"/>
    <w:rsid w:val="00901CA8"/>
    <w:rsid w:val="00901D72"/>
    <w:rsid w:val="00901DA7"/>
    <w:rsid w:val="00901DDC"/>
    <w:rsid w:val="00901E41"/>
    <w:rsid w:val="00901E62"/>
    <w:rsid w:val="00901EC6"/>
    <w:rsid w:val="00901F93"/>
    <w:rsid w:val="00901FB9"/>
    <w:rsid w:val="00901FE8"/>
    <w:rsid w:val="00902045"/>
    <w:rsid w:val="00902277"/>
    <w:rsid w:val="00902423"/>
    <w:rsid w:val="0090243F"/>
    <w:rsid w:val="00902472"/>
    <w:rsid w:val="009025C3"/>
    <w:rsid w:val="00902619"/>
    <w:rsid w:val="00902770"/>
    <w:rsid w:val="0090287C"/>
    <w:rsid w:val="0090295C"/>
    <w:rsid w:val="009029D5"/>
    <w:rsid w:val="00902B7C"/>
    <w:rsid w:val="00902D52"/>
    <w:rsid w:val="00902F37"/>
    <w:rsid w:val="009031A4"/>
    <w:rsid w:val="0090338C"/>
    <w:rsid w:val="00903408"/>
    <w:rsid w:val="00903507"/>
    <w:rsid w:val="00903836"/>
    <w:rsid w:val="00903999"/>
    <w:rsid w:val="00903A75"/>
    <w:rsid w:val="00903B5A"/>
    <w:rsid w:val="00903BED"/>
    <w:rsid w:val="00903C66"/>
    <w:rsid w:val="00903CDB"/>
    <w:rsid w:val="00903E86"/>
    <w:rsid w:val="009040E2"/>
    <w:rsid w:val="009042A1"/>
    <w:rsid w:val="00904376"/>
    <w:rsid w:val="009043C6"/>
    <w:rsid w:val="009043EA"/>
    <w:rsid w:val="0090444B"/>
    <w:rsid w:val="00904478"/>
    <w:rsid w:val="00904536"/>
    <w:rsid w:val="0090471D"/>
    <w:rsid w:val="00904767"/>
    <w:rsid w:val="00904890"/>
    <w:rsid w:val="009048AD"/>
    <w:rsid w:val="009049B0"/>
    <w:rsid w:val="00904B66"/>
    <w:rsid w:val="00904B8C"/>
    <w:rsid w:val="00904C4B"/>
    <w:rsid w:val="00904C54"/>
    <w:rsid w:val="00904F67"/>
    <w:rsid w:val="00905012"/>
    <w:rsid w:val="009052BF"/>
    <w:rsid w:val="00905357"/>
    <w:rsid w:val="00905533"/>
    <w:rsid w:val="009055E2"/>
    <w:rsid w:val="009056F2"/>
    <w:rsid w:val="00905864"/>
    <w:rsid w:val="009058A6"/>
    <w:rsid w:val="00905B95"/>
    <w:rsid w:val="00905C9C"/>
    <w:rsid w:val="00905EE8"/>
    <w:rsid w:val="00906016"/>
    <w:rsid w:val="00906017"/>
    <w:rsid w:val="00906204"/>
    <w:rsid w:val="00906208"/>
    <w:rsid w:val="00906374"/>
    <w:rsid w:val="00906722"/>
    <w:rsid w:val="009067C1"/>
    <w:rsid w:val="00906B20"/>
    <w:rsid w:val="00906EC2"/>
    <w:rsid w:val="00907038"/>
    <w:rsid w:val="009070A4"/>
    <w:rsid w:val="009074A6"/>
    <w:rsid w:val="009074E8"/>
    <w:rsid w:val="00907871"/>
    <w:rsid w:val="00907998"/>
    <w:rsid w:val="009079C6"/>
    <w:rsid w:val="00907BCA"/>
    <w:rsid w:val="00907D79"/>
    <w:rsid w:val="00907EF6"/>
    <w:rsid w:val="009100A0"/>
    <w:rsid w:val="009100F6"/>
    <w:rsid w:val="009100F8"/>
    <w:rsid w:val="00910113"/>
    <w:rsid w:val="009102A0"/>
    <w:rsid w:val="0091076D"/>
    <w:rsid w:val="00910BAA"/>
    <w:rsid w:val="009110B7"/>
    <w:rsid w:val="00911270"/>
    <w:rsid w:val="0091127C"/>
    <w:rsid w:val="009112C7"/>
    <w:rsid w:val="0091155A"/>
    <w:rsid w:val="009116D1"/>
    <w:rsid w:val="00911756"/>
    <w:rsid w:val="00911950"/>
    <w:rsid w:val="0091198C"/>
    <w:rsid w:val="009119E8"/>
    <w:rsid w:val="0091215F"/>
    <w:rsid w:val="00912170"/>
    <w:rsid w:val="00912650"/>
    <w:rsid w:val="009127FF"/>
    <w:rsid w:val="00912A89"/>
    <w:rsid w:val="00912BFA"/>
    <w:rsid w:val="00912CCE"/>
    <w:rsid w:val="00912D11"/>
    <w:rsid w:val="00912E66"/>
    <w:rsid w:val="009133DA"/>
    <w:rsid w:val="00913867"/>
    <w:rsid w:val="009139C2"/>
    <w:rsid w:val="00913A74"/>
    <w:rsid w:val="00913D69"/>
    <w:rsid w:val="00913D9D"/>
    <w:rsid w:val="00914265"/>
    <w:rsid w:val="00914415"/>
    <w:rsid w:val="0091454A"/>
    <w:rsid w:val="00914607"/>
    <w:rsid w:val="0091464F"/>
    <w:rsid w:val="0091475A"/>
    <w:rsid w:val="009147D9"/>
    <w:rsid w:val="00914819"/>
    <w:rsid w:val="00914F96"/>
    <w:rsid w:val="00914FC1"/>
    <w:rsid w:val="00914FCC"/>
    <w:rsid w:val="00915154"/>
    <w:rsid w:val="009152F0"/>
    <w:rsid w:val="00915395"/>
    <w:rsid w:val="00915447"/>
    <w:rsid w:val="00915523"/>
    <w:rsid w:val="0091554F"/>
    <w:rsid w:val="00915642"/>
    <w:rsid w:val="00915770"/>
    <w:rsid w:val="00915834"/>
    <w:rsid w:val="009158EF"/>
    <w:rsid w:val="00915A5A"/>
    <w:rsid w:val="00915BCA"/>
    <w:rsid w:val="00915D73"/>
    <w:rsid w:val="00916014"/>
    <w:rsid w:val="0091626C"/>
    <w:rsid w:val="009162FD"/>
    <w:rsid w:val="00916824"/>
    <w:rsid w:val="00916940"/>
    <w:rsid w:val="00916A1D"/>
    <w:rsid w:val="00916AA3"/>
    <w:rsid w:val="00916B75"/>
    <w:rsid w:val="00916DA2"/>
    <w:rsid w:val="00916E2F"/>
    <w:rsid w:val="00916E68"/>
    <w:rsid w:val="00916FD0"/>
    <w:rsid w:val="00917347"/>
    <w:rsid w:val="009173CE"/>
    <w:rsid w:val="0091741D"/>
    <w:rsid w:val="00917932"/>
    <w:rsid w:val="00917BD2"/>
    <w:rsid w:val="00917C51"/>
    <w:rsid w:val="00917CE3"/>
    <w:rsid w:val="00917DFA"/>
    <w:rsid w:val="00917FDD"/>
    <w:rsid w:val="00920662"/>
    <w:rsid w:val="00920767"/>
    <w:rsid w:val="00920A08"/>
    <w:rsid w:val="00920DD9"/>
    <w:rsid w:val="00920EC8"/>
    <w:rsid w:val="00920F45"/>
    <w:rsid w:val="00921341"/>
    <w:rsid w:val="00921539"/>
    <w:rsid w:val="00921798"/>
    <w:rsid w:val="00921FD3"/>
    <w:rsid w:val="00922328"/>
    <w:rsid w:val="00922338"/>
    <w:rsid w:val="009223D9"/>
    <w:rsid w:val="0092243B"/>
    <w:rsid w:val="00922557"/>
    <w:rsid w:val="00922F0D"/>
    <w:rsid w:val="00922FCB"/>
    <w:rsid w:val="009232B9"/>
    <w:rsid w:val="0092331A"/>
    <w:rsid w:val="00923452"/>
    <w:rsid w:val="00923552"/>
    <w:rsid w:val="0092359E"/>
    <w:rsid w:val="00923612"/>
    <w:rsid w:val="00923958"/>
    <w:rsid w:val="00923B91"/>
    <w:rsid w:val="00923D8D"/>
    <w:rsid w:val="00923E5A"/>
    <w:rsid w:val="0092405D"/>
    <w:rsid w:val="00924205"/>
    <w:rsid w:val="00924361"/>
    <w:rsid w:val="0092442F"/>
    <w:rsid w:val="009244EF"/>
    <w:rsid w:val="0092450A"/>
    <w:rsid w:val="009248EE"/>
    <w:rsid w:val="009249AB"/>
    <w:rsid w:val="009249C0"/>
    <w:rsid w:val="00924A0E"/>
    <w:rsid w:val="00924A65"/>
    <w:rsid w:val="00924A8D"/>
    <w:rsid w:val="00924AC4"/>
    <w:rsid w:val="00924BEA"/>
    <w:rsid w:val="00924C1A"/>
    <w:rsid w:val="00924CD7"/>
    <w:rsid w:val="00924DA3"/>
    <w:rsid w:val="00924DC1"/>
    <w:rsid w:val="00924DD6"/>
    <w:rsid w:val="00924DE0"/>
    <w:rsid w:val="00924DE9"/>
    <w:rsid w:val="00924EF8"/>
    <w:rsid w:val="00924F46"/>
    <w:rsid w:val="009253E3"/>
    <w:rsid w:val="009255BE"/>
    <w:rsid w:val="00925666"/>
    <w:rsid w:val="009257C4"/>
    <w:rsid w:val="00925882"/>
    <w:rsid w:val="0092589B"/>
    <w:rsid w:val="009258DD"/>
    <w:rsid w:val="00925A68"/>
    <w:rsid w:val="00925AD0"/>
    <w:rsid w:val="00925C4C"/>
    <w:rsid w:val="00925C75"/>
    <w:rsid w:val="00925F6C"/>
    <w:rsid w:val="0092634E"/>
    <w:rsid w:val="009263EB"/>
    <w:rsid w:val="009265A5"/>
    <w:rsid w:val="00926724"/>
    <w:rsid w:val="0092689C"/>
    <w:rsid w:val="00926B72"/>
    <w:rsid w:val="00926D0F"/>
    <w:rsid w:val="00926DBE"/>
    <w:rsid w:val="00926F56"/>
    <w:rsid w:val="009270E0"/>
    <w:rsid w:val="0092721B"/>
    <w:rsid w:val="0092748E"/>
    <w:rsid w:val="0092748F"/>
    <w:rsid w:val="0092777E"/>
    <w:rsid w:val="009277D0"/>
    <w:rsid w:val="00927A21"/>
    <w:rsid w:val="00927BD8"/>
    <w:rsid w:val="00927D29"/>
    <w:rsid w:val="00927D67"/>
    <w:rsid w:val="0093012D"/>
    <w:rsid w:val="009301ED"/>
    <w:rsid w:val="009304C5"/>
    <w:rsid w:val="00930A84"/>
    <w:rsid w:val="00930B41"/>
    <w:rsid w:val="00930B79"/>
    <w:rsid w:val="00930DA7"/>
    <w:rsid w:val="00930EC9"/>
    <w:rsid w:val="00930FBA"/>
    <w:rsid w:val="00931041"/>
    <w:rsid w:val="00931130"/>
    <w:rsid w:val="009312EE"/>
    <w:rsid w:val="00931483"/>
    <w:rsid w:val="009314C4"/>
    <w:rsid w:val="009315C3"/>
    <w:rsid w:val="00931762"/>
    <w:rsid w:val="00931776"/>
    <w:rsid w:val="0093198F"/>
    <w:rsid w:val="00931ACA"/>
    <w:rsid w:val="00931C33"/>
    <w:rsid w:val="00931D64"/>
    <w:rsid w:val="00931EA5"/>
    <w:rsid w:val="00932018"/>
    <w:rsid w:val="00932026"/>
    <w:rsid w:val="009320E0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2C8"/>
    <w:rsid w:val="00933370"/>
    <w:rsid w:val="009333D1"/>
    <w:rsid w:val="00933407"/>
    <w:rsid w:val="00933661"/>
    <w:rsid w:val="009337C8"/>
    <w:rsid w:val="009339C4"/>
    <w:rsid w:val="00933D43"/>
    <w:rsid w:val="00933EF7"/>
    <w:rsid w:val="00934000"/>
    <w:rsid w:val="0093409B"/>
    <w:rsid w:val="009340D7"/>
    <w:rsid w:val="00934244"/>
    <w:rsid w:val="0093425F"/>
    <w:rsid w:val="009343B7"/>
    <w:rsid w:val="00934991"/>
    <w:rsid w:val="00934B10"/>
    <w:rsid w:val="00934C32"/>
    <w:rsid w:val="00935145"/>
    <w:rsid w:val="0093519D"/>
    <w:rsid w:val="009352C5"/>
    <w:rsid w:val="0093545B"/>
    <w:rsid w:val="009354A9"/>
    <w:rsid w:val="00935504"/>
    <w:rsid w:val="0093554F"/>
    <w:rsid w:val="0093556F"/>
    <w:rsid w:val="009355CA"/>
    <w:rsid w:val="0093569F"/>
    <w:rsid w:val="00935964"/>
    <w:rsid w:val="00935A30"/>
    <w:rsid w:val="00935DC5"/>
    <w:rsid w:val="00935E28"/>
    <w:rsid w:val="0093607D"/>
    <w:rsid w:val="00936187"/>
    <w:rsid w:val="009362E0"/>
    <w:rsid w:val="0093639F"/>
    <w:rsid w:val="0093659B"/>
    <w:rsid w:val="009365B2"/>
    <w:rsid w:val="009365D3"/>
    <w:rsid w:val="009368AA"/>
    <w:rsid w:val="00936A21"/>
    <w:rsid w:val="00936D9E"/>
    <w:rsid w:val="00936DED"/>
    <w:rsid w:val="00936EAA"/>
    <w:rsid w:val="009370E1"/>
    <w:rsid w:val="009372DF"/>
    <w:rsid w:val="0093745A"/>
    <w:rsid w:val="009376EA"/>
    <w:rsid w:val="00937807"/>
    <w:rsid w:val="009379F4"/>
    <w:rsid w:val="00937E16"/>
    <w:rsid w:val="009400B3"/>
    <w:rsid w:val="00940207"/>
    <w:rsid w:val="009403A9"/>
    <w:rsid w:val="0094066F"/>
    <w:rsid w:val="00940673"/>
    <w:rsid w:val="00940698"/>
    <w:rsid w:val="009409D9"/>
    <w:rsid w:val="00940CF8"/>
    <w:rsid w:val="00940E53"/>
    <w:rsid w:val="009411BE"/>
    <w:rsid w:val="009412BE"/>
    <w:rsid w:val="009412C6"/>
    <w:rsid w:val="0094153D"/>
    <w:rsid w:val="009415AB"/>
    <w:rsid w:val="00941721"/>
    <w:rsid w:val="00941ACC"/>
    <w:rsid w:val="00941BEA"/>
    <w:rsid w:val="00941C23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42"/>
    <w:rsid w:val="00942DC2"/>
    <w:rsid w:val="00942EF2"/>
    <w:rsid w:val="0094306B"/>
    <w:rsid w:val="0094324D"/>
    <w:rsid w:val="009432FA"/>
    <w:rsid w:val="0094348D"/>
    <w:rsid w:val="009434AD"/>
    <w:rsid w:val="00943916"/>
    <w:rsid w:val="00943920"/>
    <w:rsid w:val="00943A6A"/>
    <w:rsid w:val="00943B0B"/>
    <w:rsid w:val="00943FC5"/>
    <w:rsid w:val="00944294"/>
    <w:rsid w:val="00944389"/>
    <w:rsid w:val="009445AF"/>
    <w:rsid w:val="00944613"/>
    <w:rsid w:val="009446A4"/>
    <w:rsid w:val="00944744"/>
    <w:rsid w:val="00944772"/>
    <w:rsid w:val="00944A8B"/>
    <w:rsid w:val="00944C82"/>
    <w:rsid w:val="00944D49"/>
    <w:rsid w:val="00944E8E"/>
    <w:rsid w:val="00944E9A"/>
    <w:rsid w:val="00944EAD"/>
    <w:rsid w:val="00945135"/>
    <w:rsid w:val="009452B2"/>
    <w:rsid w:val="009452C0"/>
    <w:rsid w:val="00945466"/>
    <w:rsid w:val="0094554E"/>
    <w:rsid w:val="009455FC"/>
    <w:rsid w:val="0094568F"/>
    <w:rsid w:val="00945986"/>
    <w:rsid w:val="00945C99"/>
    <w:rsid w:val="009460EE"/>
    <w:rsid w:val="00946175"/>
    <w:rsid w:val="00946233"/>
    <w:rsid w:val="00946350"/>
    <w:rsid w:val="0094640F"/>
    <w:rsid w:val="0094657B"/>
    <w:rsid w:val="00946686"/>
    <w:rsid w:val="009466D1"/>
    <w:rsid w:val="00946A54"/>
    <w:rsid w:val="00946A98"/>
    <w:rsid w:val="00946EC3"/>
    <w:rsid w:val="009471CF"/>
    <w:rsid w:val="0094726A"/>
    <w:rsid w:val="009472A4"/>
    <w:rsid w:val="009472D2"/>
    <w:rsid w:val="0094776C"/>
    <w:rsid w:val="00947775"/>
    <w:rsid w:val="009477BE"/>
    <w:rsid w:val="009477C5"/>
    <w:rsid w:val="009477CB"/>
    <w:rsid w:val="0094795C"/>
    <w:rsid w:val="00947EC8"/>
    <w:rsid w:val="00950276"/>
    <w:rsid w:val="0095036E"/>
    <w:rsid w:val="009503F4"/>
    <w:rsid w:val="00950682"/>
    <w:rsid w:val="009508ED"/>
    <w:rsid w:val="009509B5"/>
    <w:rsid w:val="00950EA0"/>
    <w:rsid w:val="0095100A"/>
    <w:rsid w:val="009512FA"/>
    <w:rsid w:val="00951396"/>
    <w:rsid w:val="00951498"/>
    <w:rsid w:val="00951769"/>
    <w:rsid w:val="009517CA"/>
    <w:rsid w:val="00951A5B"/>
    <w:rsid w:val="00951A91"/>
    <w:rsid w:val="00951C77"/>
    <w:rsid w:val="00951DE2"/>
    <w:rsid w:val="00951F15"/>
    <w:rsid w:val="00952108"/>
    <w:rsid w:val="0095223F"/>
    <w:rsid w:val="009522A4"/>
    <w:rsid w:val="00952853"/>
    <w:rsid w:val="00952933"/>
    <w:rsid w:val="009529F1"/>
    <w:rsid w:val="00952F3D"/>
    <w:rsid w:val="0095302C"/>
    <w:rsid w:val="00953378"/>
    <w:rsid w:val="0095350F"/>
    <w:rsid w:val="00953791"/>
    <w:rsid w:val="00953DFE"/>
    <w:rsid w:val="00953E21"/>
    <w:rsid w:val="00953FFC"/>
    <w:rsid w:val="009540AC"/>
    <w:rsid w:val="009540FD"/>
    <w:rsid w:val="0095412A"/>
    <w:rsid w:val="00954188"/>
    <w:rsid w:val="00954381"/>
    <w:rsid w:val="0095497B"/>
    <w:rsid w:val="00954AB5"/>
    <w:rsid w:val="00954CC4"/>
    <w:rsid w:val="00955276"/>
    <w:rsid w:val="009553B3"/>
    <w:rsid w:val="009554A3"/>
    <w:rsid w:val="00955851"/>
    <w:rsid w:val="009559D4"/>
    <w:rsid w:val="00955A0E"/>
    <w:rsid w:val="00955A89"/>
    <w:rsid w:val="00955C3C"/>
    <w:rsid w:val="00955C3D"/>
    <w:rsid w:val="00955C88"/>
    <w:rsid w:val="00955D7B"/>
    <w:rsid w:val="00955E18"/>
    <w:rsid w:val="00955E66"/>
    <w:rsid w:val="00955FA7"/>
    <w:rsid w:val="00955FF0"/>
    <w:rsid w:val="00956000"/>
    <w:rsid w:val="009560F9"/>
    <w:rsid w:val="009562A5"/>
    <w:rsid w:val="00956361"/>
    <w:rsid w:val="00956543"/>
    <w:rsid w:val="009566AD"/>
    <w:rsid w:val="009566FC"/>
    <w:rsid w:val="00956760"/>
    <w:rsid w:val="00956901"/>
    <w:rsid w:val="0095699D"/>
    <w:rsid w:val="00956C07"/>
    <w:rsid w:val="009570D7"/>
    <w:rsid w:val="00957308"/>
    <w:rsid w:val="0095739F"/>
    <w:rsid w:val="009573A8"/>
    <w:rsid w:val="009573AB"/>
    <w:rsid w:val="00957517"/>
    <w:rsid w:val="009578F3"/>
    <w:rsid w:val="00957BAC"/>
    <w:rsid w:val="009600EC"/>
    <w:rsid w:val="00960220"/>
    <w:rsid w:val="00960234"/>
    <w:rsid w:val="00960379"/>
    <w:rsid w:val="009604C1"/>
    <w:rsid w:val="00960553"/>
    <w:rsid w:val="00960601"/>
    <w:rsid w:val="00960767"/>
    <w:rsid w:val="00960AE4"/>
    <w:rsid w:val="00960E33"/>
    <w:rsid w:val="00960ECF"/>
    <w:rsid w:val="00961027"/>
    <w:rsid w:val="00961222"/>
    <w:rsid w:val="00961237"/>
    <w:rsid w:val="00961249"/>
    <w:rsid w:val="00961382"/>
    <w:rsid w:val="0096139A"/>
    <w:rsid w:val="009613A5"/>
    <w:rsid w:val="00961421"/>
    <w:rsid w:val="0096150B"/>
    <w:rsid w:val="00961514"/>
    <w:rsid w:val="0096158B"/>
    <w:rsid w:val="009615D0"/>
    <w:rsid w:val="00961762"/>
    <w:rsid w:val="00961799"/>
    <w:rsid w:val="009619B4"/>
    <w:rsid w:val="00961ABD"/>
    <w:rsid w:val="00961ACF"/>
    <w:rsid w:val="00961BB8"/>
    <w:rsid w:val="00961CC0"/>
    <w:rsid w:val="00961CE0"/>
    <w:rsid w:val="00961D52"/>
    <w:rsid w:val="00961E25"/>
    <w:rsid w:val="00961ED9"/>
    <w:rsid w:val="00962088"/>
    <w:rsid w:val="00962649"/>
    <w:rsid w:val="00962758"/>
    <w:rsid w:val="00962801"/>
    <w:rsid w:val="00962833"/>
    <w:rsid w:val="0096283A"/>
    <w:rsid w:val="00962DC7"/>
    <w:rsid w:val="00962DF9"/>
    <w:rsid w:val="00962E56"/>
    <w:rsid w:val="00962ECF"/>
    <w:rsid w:val="0096304D"/>
    <w:rsid w:val="00963405"/>
    <w:rsid w:val="0096344A"/>
    <w:rsid w:val="009635C5"/>
    <w:rsid w:val="009636F7"/>
    <w:rsid w:val="0096370C"/>
    <w:rsid w:val="0096383B"/>
    <w:rsid w:val="0096389A"/>
    <w:rsid w:val="009638AD"/>
    <w:rsid w:val="009638E4"/>
    <w:rsid w:val="0096393B"/>
    <w:rsid w:val="00963C9F"/>
    <w:rsid w:val="00963CB7"/>
    <w:rsid w:val="00963CF1"/>
    <w:rsid w:val="009640E3"/>
    <w:rsid w:val="00964390"/>
    <w:rsid w:val="00964441"/>
    <w:rsid w:val="009646CC"/>
    <w:rsid w:val="00964A02"/>
    <w:rsid w:val="00964CB0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5F10"/>
    <w:rsid w:val="00966220"/>
    <w:rsid w:val="009663A9"/>
    <w:rsid w:val="0096641F"/>
    <w:rsid w:val="009665DB"/>
    <w:rsid w:val="009665EF"/>
    <w:rsid w:val="00966746"/>
    <w:rsid w:val="009668E1"/>
    <w:rsid w:val="00966988"/>
    <w:rsid w:val="00966BC4"/>
    <w:rsid w:val="00966CBA"/>
    <w:rsid w:val="00966FF5"/>
    <w:rsid w:val="00967048"/>
    <w:rsid w:val="009675C9"/>
    <w:rsid w:val="009677C2"/>
    <w:rsid w:val="0096783D"/>
    <w:rsid w:val="00967871"/>
    <w:rsid w:val="00967884"/>
    <w:rsid w:val="009678D7"/>
    <w:rsid w:val="00967964"/>
    <w:rsid w:val="00967AF6"/>
    <w:rsid w:val="00967B16"/>
    <w:rsid w:val="00967B35"/>
    <w:rsid w:val="00967CF8"/>
    <w:rsid w:val="00967D47"/>
    <w:rsid w:val="00967DF3"/>
    <w:rsid w:val="00970268"/>
    <w:rsid w:val="009702ED"/>
    <w:rsid w:val="0097047E"/>
    <w:rsid w:val="00970637"/>
    <w:rsid w:val="00970711"/>
    <w:rsid w:val="00970861"/>
    <w:rsid w:val="009709DB"/>
    <w:rsid w:val="00970B0A"/>
    <w:rsid w:val="00970B2B"/>
    <w:rsid w:val="00970BC5"/>
    <w:rsid w:val="00970DEA"/>
    <w:rsid w:val="00971228"/>
    <w:rsid w:val="00971305"/>
    <w:rsid w:val="0097144B"/>
    <w:rsid w:val="00971660"/>
    <w:rsid w:val="0097169B"/>
    <w:rsid w:val="00971734"/>
    <w:rsid w:val="009718BC"/>
    <w:rsid w:val="00971A8C"/>
    <w:rsid w:val="00971DED"/>
    <w:rsid w:val="00971E86"/>
    <w:rsid w:val="00972197"/>
    <w:rsid w:val="0097229D"/>
    <w:rsid w:val="009723AC"/>
    <w:rsid w:val="009726B3"/>
    <w:rsid w:val="009727AE"/>
    <w:rsid w:val="00972ACA"/>
    <w:rsid w:val="00972AD8"/>
    <w:rsid w:val="00972CB7"/>
    <w:rsid w:val="00972D96"/>
    <w:rsid w:val="00972E44"/>
    <w:rsid w:val="009731D9"/>
    <w:rsid w:val="009732D2"/>
    <w:rsid w:val="009733D5"/>
    <w:rsid w:val="00973401"/>
    <w:rsid w:val="009734C4"/>
    <w:rsid w:val="00973A46"/>
    <w:rsid w:val="00973ACE"/>
    <w:rsid w:val="00973CEF"/>
    <w:rsid w:val="00973DBA"/>
    <w:rsid w:val="00974020"/>
    <w:rsid w:val="0097406C"/>
    <w:rsid w:val="009742BF"/>
    <w:rsid w:val="00974354"/>
    <w:rsid w:val="009743B9"/>
    <w:rsid w:val="009743E3"/>
    <w:rsid w:val="00974515"/>
    <w:rsid w:val="0097458D"/>
    <w:rsid w:val="009745FD"/>
    <w:rsid w:val="009748D4"/>
    <w:rsid w:val="00974A17"/>
    <w:rsid w:val="00974AEA"/>
    <w:rsid w:val="00974E19"/>
    <w:rsid w:val="00974E4A"/>
    <w:rsid w:val="00974F40"/>
    <w:rsid w:val="00974FC5"/>
    <w:rsid w:val="00975015"/>
    <w:rsid w:val="009750C7"/>
    <w:rsid w:val="009752D9"/>
    <w:rsid w:val="00975583"/>
    <w:rsid w:val="0097574E"/>
    <w:rsid w:val="00975827"/>
    <w:rsid w:val="00975B5C"/>
    <w:rsid w:val="00975BE3"/>
    <w:rsid w:val="00975C3B"/>
    <w:rsid w:val="00975C9A"/>
    <w:rsid w:val="00975ECB"/>
    <w:rsid w:val="00976098"/>
    <w:rsid w:val="009765CF"/>
    <w:rsid w:val="00976781"/>
    <w:rsid w:val="00976A1C"/>
    <w:rsid w:val="00976A89"/>
    <w:rsid w:val="00976AEE"/>
    <w:rsid w:val="00976B86"/>
    <w:rsid w:val="00976CC0"/>
    <w:rsid w:val="00976F32"/>
    <w:rsid w:val="00976F5C"/>
    <w:rsid w:val="00976F68"/>
    <w:rsid w:val="00976FE8"/>
    <w:rsid w:val="00977875"/>
    <w:rsid w:val="009778D3"/>
    <w:rsid w:val="009779A7"/>
    <w:rsid w:val="009779F7"/>
    <w:rsid w:val="00977E66"/>
    <w:rsid w:val="0098038D"/>
    <w:rsid w:val="0098049D"/>
    <w:rsid w:val="009806CA"/>
    <w:rsid w:val="00980737"/>
    <w:rsid w:val="00980AE3"/>
    <w:rsid w:val="00980BE8"/>
    <w:rsid w:val="00980CD0"/>
    <w:rsid w:val="00980DD4"/>
    <w:rsid w:val="00980DFB"/>
    <w:rsid w:val="00980E8A"/>
    <w:rsid w:val="00980ED5"/>
    <w:rsid w:val="00980F20"/>
    <w:rsid w:val="009810BC"/>
    <w:rsid w:val="009810FE"/>
    <w:rsid w:val="009812F9"/>
    <w:rsid w:val="009813DB"/>
    <w:rsid w:val="009813F2"/>
    <w:rsid w:val="00981401"/>
    <w:rsid w:val="0098178C"/>
    <w:rsid w:val="00981852"/>
    <w:rsid w:val="00981883"/>
    <w:rsid w:val="00981B12"/>
    <w:rsid w:val="00981F34"/>
    <w:rsid w:val="009820A9"/>
    <w:rsid w:val="009820CF"/>
    <w:rsid w:val="00982404"/>
    <w:rsid w:val="00982517"/>
    <w:rsid w:val="0098260C"/>
    <w:rsid w:val="009826BF"/>
    <w:rsid w:val="00982D3F"/>
    <w:rsid w:val="00982E0B"/>
    <w:rsid w:val="00982E15"/>
    <w:rsid w:val="00982E70"/>
    <w:rsid w:val="00982F6F"/>
    <w:rsid w:val="00982F9A"/>
    <w:rsid w:val="00982FB5"/>
    <w:rsid w:val="009831CC"/>
    <w:rsid w:val="009832CD"/>
    <w:rsid w:val="009832D0"/>
    <w:rsid w:val="00983479"/>
    <w:rsid w:val="00983591"/>
    <w:rsid w:val="00983875"/>
    <w:rsid w:val="00983924"/>
    <w:rsid w:val="00983988"/>
    <w:rsid w:val="00983A8E"/>
    <w:rsid w:val="00983FC6"/>
    <w:rsid w:val="00984150"/>
    <w:rsid w:val="009841E1"/>
    <w:rsid w:val="009841F3"/>
    <w:rsid w:val="0098430E"/>
    <w:rsid w:val="00984488"/>
    <w:rsid w:val="00984637"/>
    <w:rsid w:val="0098463A"/>
    <w:rsid w:val="00984734"/>
    <w:rsid w:val="00984AEF"/>
    <w:rsid w:val="00984C61"/>
    <w:rsid w:val="00984EDC"/>
    <w:rsid w:val="00984F81"/>
    <w:rsid w:val="00985428"/>
    <w:rsid w:val="0098557A"/>
    <w:rsid w:val="009856E2"/>
    <w:rsid w:val="0098571E"/>
    <w:rsid w:val="009858C1"/>
    <w:rsid w:val="00985CD8"/>
    <w:rsid w:val="009862BD"/>
    <w:rsid w:val="009868C5"/>
    <w:rsid w:val="009868FA"/>
    <w:rsid w:val="00986A71"/>
    <w:rsid w:val="00986BBF"/>
    <w:rsid w:val="00986C2D"/>
    <w:rsid w:val="00986D71"/>
    <w:rsid w:val="00986E10"/>
    <w:rsid w:val="00986F54"/>
    <w:rsid w:val="0098707A"/>
    <w:rsid w:val="009871F8"/>
    <w:rsid w:val="00987273"/>
    <w:rsid w:val="009873F3"/>
    <w:rsid w:val="00987412"/>
    <w:rsid w:val="00987468"/>
    <w:rsid w:val="00987804"/>
    <w:rsid w:val="0098796D"/>
    <w:rsid w:val="00987A4F"/>
    <w:rsid w:val="00987A65"/>
    <w:rsid w:val="00987AF3"/>
    <w:rsid w:val="00987B3C"/>
    <w:rsid w:val="00987F4A"/>
    <w:rsid w:val="0099033F"/>
    <w:rsid w:val="0099042B"/>
    <w:rsid w:val="009904F4"/>
    <w:rsid w:val="009906E0"/>
    <w:rsid w:val="009907CE"/>
    <w:rsid w:val="009909E3"/>
    <w:rsid w:val="00990D08"/>
    <w:rsid w:val="00990E8B"/>
    <w:rsid w:val="00990EB1"/>
    <w:rsid w:val="0099155B"/>
    <w:rsid w:val="0099166A"/>
    <w:rsid w:val="00991BE5"/>
    <w:rsid w:val="00991CDC"/>
    <w:rsid w:val="00991D9E"/>
    <w:rsid w:val="00991F23"/>
    <w:rsid w:val="0099207C"/>
    <w:rsid w:val="009924F0"/>
    <w:rsid w:val="00992651"/>
    <w:rsid w:val="00992866"/>
    <w:rsid w:val="00992C3D"/>
    <w:rsid w:val="00993159"/>
    <w:rsid w:val="00993800"/>
    <w:rsid w:val="009938A2"/>
    <w:rsid w:val="009938AE"/>
    <w:rsid w:val="00993A03"/>
    <w:rsid w:val="00993E0A"/>
    <w:rsid w:val="00993E24"/>
    <w:rsid w:val="00993F0D"/>
    <w:rsid w:val="00994075"/>
    <w:rsid w:val="009940FF"/>
    <w:rsid w:val="00994143"/>
    <w:rsid w:val="009941CC"/>
    <w:rsid w:val="00994B6A"/>
    <w:rsid w:val="00994B83"/>
    <w:rsid w:val="00994C5D"/>
    <w:rsid w:val="00994CAC"/>
    <w:rsid w:val="00994F0D"/>
    <w:rsid w:val="009951FD"/>
    <w:rsid w:val="0099524A"/>
    <w:rsid w:val="0099532E"/>
    <w:rsid w:val="00995456"/>
    <w:rsid w:val="0099553C"/>
    <w:rsid w:val="0099554C"/>
    <w:rsid w:val="009956F9"/>
    <w:rsid w:val="00995718"/>
    <w:rsid w:val="0099573A"/>
    <w:rsid w:val="009958BF"/>
    <w:rsid w:val="009958F5"/>
    <w:rsid w:val="00995995"/>
    <w:rsid w:val="0099599A"/>
    <w:rsid w:val="00995B51"/>
    <w:rsid w:val="00995B63"/>
    <w:rsid w:val="00995E11"/>
    <w:rsid w:val="009960FB"/>
    <w:rsid w:val="0099614E"/>
    <w:rsid w:val="00996240"/>
    <w:rsid w:val="0099665F"/>
    <w:rsid w:val="009968F3"/>
    <w:rsid w:val="009969B2"/>
    <w:rsid w:val="00996A36"/>
    <w:rsid w:val="00996C5B"/>
    <w:rsid w:val="00996CAF"/>
    <w:rsid w:val="00996D52"/>
    <w:rsid w:val="00996EE6"/>
    <w:rsid w:val="00996F68"/>
    <w:rsid w:val="00997148"/>
    <w:rsid w:val="00997280"/>
    <w:rsid w:val="0099736D"/>
    <w:rsid w:val="0099737A"/>
    <w:rsid w:val="00997460"/>
    <w:rsid w:val="00997666"/>
    <w:rsid w:val="00997698"/>
    <w:rsid w:val="0099793C"/>
    <w:rsid w:val="00997AEA"/>
    <w:rsid w:val="009A00D8"/>
    <w:rsid w:val="009A011B"/>
    <w:rsid w:val="009A02EA"/>
    <w:rsid w:val="009A0355"/>
    <w:rsid w:val="009A036E"/>
    <w:rsid w:val="009A04BA"/>
    <w:rsid w:val="009A0646"/>
    <w:rsid w:val="009A0704"/>
    <w:rsid w:val="009A07A7"/>
    <w:rsid w:val="009A0944"/>
    <w:rsid w:val="009A0EB6"/>
    <w:rsid w:val="009A0EC7"/>
    <w:rsid w:val="009A0F96"/>
    <w:rsid w:val="009A10A7"/>
    <w:rsid w:val="009A10FA"/>
    <w:rsid w:val="009A114D"/>
    <w:rsid w:val="009A11CD"/>
    <w:rsid w:val="009A1562"/>
    <w:rsid w:val="009A16B9"/>
    <w:rsid w:val="009A16DC"/>
    <w:rsid w:val="009A17FE"/>
    <w:rsid w:val="009A1970"/>
    <w:rsid w:val="009A1A22"/>
    <w:rsid w:val="009A1AA2"/>
    <w:rsid w:val="009A1B89"/>
    <w:rsid w:val="009A1BB3"/>
    <w:rsid w:val="009A1ED0"/>
    <w:rsid w:val="009A1F34"/>
    <w:rsid w:val="009A1F63"/>
    <w:rsid w:val="009A1F98"/>
    <w:rsid w:val="009A1FC2"/>
    <w:rsid w:val="009A2169"/>
    <w:rsid w:val="009A220A"/>
    <w:rsid w:val="009A242D"/>
    <w:rsid w:val="009A270E"/>
    <w:rsid w:val="009A2879"/>
    <w:rsid w:val="009A2911"/>
    <w:rsid w:val="009A2986"/>
    <w:rsid w:val="009A2A6C"/>
    <w:rsid w:val="009A2B02"/>
    <w:rsid w:val="009A2B93"/>
    <w:rsid w:val="009A2D70"/>
    <w:rsid w:val="009A2EC7"/>
    <w:rsid w:val="009A2FAD"/>
    <w:rsid w:val="009A30B6"/>
    <w:rsid w:val="009A3125"/>
    <w:rsid w:val="009A3177"/>
    <w:rsid w:val="009A31BC"/>
    <w:rsid w:val="009A334A"/>
    <w:rsid w:val="009A3386"/>
    <w:rsid w:val="009A33A6"/>
    <w:rsid w:val="009A3455"/>
    <w:rsid w:val="009A3463"/>
    <w:rsid w:val="009A35CD"/>
    <w:rsid w:val="009A3642"/>
    <w:rsid w:val="009A3819"/>
    <w:rsid w:val="009A382E"/>
    <w:rsid w:val="009A3A14"/>
    <w:rsid w:val="009A3AFE"/>
    <w:rsid w:val="009A3BB3"/>
    <w:rsid w:val="009A3C00"/>
    <w:rsid w:val="009A3C1A"/>
    <w:rsid w:val="009A3CB8"/>
    <w:rsid w:val="009A3ED6"/>
    <w:rsid w:val="009A3F4F"/>
    <w:rsid w:val="009A3FCF"/>
    <w:rsid w:val="009A4005"/>
    <w:rsid w:val="009A40DD"/>
    <w:rsid w:val="009A426B"/>
    <w:rsid w:val="009A4306"/>
    <w:rsid w:val="009A4360"/>
    <w:rsid w:val="009A4385"/>
    <w:rsid w:val="009A46CA"/>
    <w:rsid w:val="009A46F8"/>
    <w:rsid w:val="009A4835"/>
    <w:rsid w:val="009A4B48"/>
    <w:rsid w:val="009A4D72"/>
    <w:rsid w:val="009A5028"/>
    <w:rsid w:val="009A502B"/>
    <w:rsid w:val="009A5179"/>
    <w:rsid w:val="009A5229"/>
    <w:rsid w:val="009A5233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E42"/>
    <w:rsid w:val="009A5F66"/>
    <w:rsid w:val="009A62AA"/>
    <w:rsid w:val="009A6778"/>
    <w:rsid w:val="009A68D2"/>
    <w:rsid w:val="009A6B5A"/>
    <w:rsid w:val="009A6C31"/>
    <w:rsid w:val="009A6C34"/>
    <w:rsid w:val="009A6D1A"/>
    <w:rsid w:val="009A6E65"/>
    <w:rsid w:val="009A706F"/>
    <w:rsid w:val="009A77F5"/>
    <w:rsid w:val="009A7884"/>
    <w:rsid w:val="009A7A2F"/>
    <w:rsid w:val="009A7CE2"/>
    <w:rsid w:val="009A7E91"/>
    <w:rsid w:val="009B0243"/>
    <w:rsid w:val="009B02B1"/>
    <w:rsid w:val="009B02D5"/>
    <w:rsid w:val="009B05AC"/>
    <w:rsid w:val="009B07A9"/>
    <w:rsid w:val="009B080E"/>
    <w:rsid w:val="009B0AA5"/>
    <w:rsid w:val="009B0C45"/>
    <w:rsid w:val="009B1018"/>
    <w:rsid w:val="009B1067"/>
    <w:rsid w:val="009B14A4"/>
    <w:rsid w:val="009B171C"/>
    <w:rsid w:val="009B18F3"/>
    <w:rsid w:val="009B1B56"/>
    <w:rsid w:val="009B1BF9"/>
    <w:rsid w:val="009B1C74"/>
    <w:rsid w:val="009B1E12"/>
    <w:rsid w:val="009B1ECF"/>
    <w:rsid w:val="009B2018"/>
    <w:rsid w:val="009B210F"/>
    <w:rsid w:val="009B2149"/>
    <w:rsid w:val="009B21BC"/>
    <w:rsid w:val="009B21FD"/>
    <w:rsid w:val="009B226D"/>
    <w:rsid w:val="009B2401"/>
    <w:rsid w:val="009B2480"/>
    <w:rsid w:val="009B2482"/>
    <w:rsid w:val="009B25E8"/>
    <w:rsid w:val="009B2657"/>
    <w:rsid w:val="009B2658"/>
    <w:rsid w:val="009B27C2"/>
    <w:rsid w:val="009B2B1B"/>
    <w:rsid w:val="009B2BB2"/>
    <w:rsid w:val="009B2BEB"/>
    <w:rsid w:val="009B2C3B"/>
    <w:rsid w:val="009B2C46"/>
    <w:rsid w:val="009B2C56"/>
    <w:rsid w:val="009B2DB8"/>
    <w:rsid w:val="009B2E6F"/>
    <w:rsid w:val="009B2F03"/>
    <w:rsid w:val="009B312E"/>
    <w:rsid w:val="009B3195"/>
    <w:rsid w:val="009B31AF"/>
    <w:rsid w:val="009B328E"/>
    <w:rsid w:val="009B328F"/>
    <w:rsid w:val="009B335E"/>
    <w:rsid w:val="009B3670"/>
    <w:rsid w:val="009B3D12"/>
    <w:rsid w:val="009B3F36"/>
    <w:rsid w:val="009B4376"/>
    <w:rsid w:val="009B438C"/>
    <w:rsid w:val="009B44FF"/>
    <w:rsid w:val="009B4546"/>
    <w:rsid w:val="009B468F"/>
    <w:rsid w:val="009B471B"/>
    <w:rsid w:val="009B4A01"/>
    <w:rsid w:val="009B4BC5"/>
    <w:rsid w:val="009B4D48"/>
    <w:rsid w:val="009B50E1"/>
    <w:rsid w:val="009B51ED"/>
    <w:rsid w:val="009B5396"/>
    <w:rsid w:val="009B5490"/>
    <w:rsid w:val="009B5503"/>
    <w:rsid w:val="009B55FE"/>
    <w:rsid w:val="009B5AFA"/>
    <w:rsid w:val="009B5CFB"/>
    <w:rsid w:val="009B5E6A"/>
    <w:rsid w:val="009B5F40"/>
    <w:rsid w:val="009B60E3"/>
    <w:rsid w:val="009B6157"/>
    <w:rsid w:val="009B6263"/>
    <w:rsid w:val="009B630E"/>
    <w:rsid w:val="009B6317"/>
    <w:rsid w:val="009B6414"/>
    <w:rsid w:val="009B6595"/>
    <w:rsid w:val="009B65C8"/>
    <w:rsid w:val="009B65D6"/>
    <w:rsid w:val="009B6E9C"/>
    <w:rsid w:val="009B6F2C"/>
    <w:rsid w:val="009B7037"/>
    <w:rsid w:val="009B70F7"/>
    <w:rsid w:val="009B7183"/>
    <w:rsid w:val="009B71FE"/>
    <w:rsid w:val="009B72D7"/>
    <w:rsid w:val="009B74E1"/>
    <w:rsid w:val="009B7681"/>
    <w:rsid w:val="009B7860"/>
    <w:rsid w:val="009B7898"/>
    <w:rsid w:val="009B7967"/>
    <w:rsid w:val="009B7A47"/>
    <w:rsid w:val="009B7A50"/>
    <w:rsid w:val="009B7A85"/>
    <w:rsid w:val="009B7C50"/>
    <w:rsid w:val="009B7C91"/>
    <w:rsid w:val="009B7CCB"/>
    <w:rsid w:val="009B7E2C"/>
    <w:rsid w:val="009B7E55"/>
    <w:rsid w:val="009B7F06"/>
    <w:rsid w:val="009C021E"/>
    <w:rsid w:val="009C03A5"/>
    <w:rsid w:val="009C067C"/>
    <w:rsid w:val="009C06F5"/>
    <w:rsid w:val="009C088A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1CAA"/>
    <w:rsid w:val="009C1E23"/>
    <w:rsid w:val="009C1E7A"/>
    <w:rsid w:val="009C1F71"/>
    <w:rsid w:val="009C202B"/>
    <w:rsid w:val="009C2130"/>
    <w:rsid w:val="009C23AF"/>
    <w:rsid w:val="009C23BA"/>
    <w:rsid w:val="009C2410"/>
    <w:rsid w:val="009C2419"/>
    <w:rsid w:val="009C25E0"/>
    <w:rsid w:val="009C28AB"/>
    <w:rsid w:val="009C29AD"/>
    <w:rsid w:val="009C2BDE"/>
    <w:rsid w:val="009C2CE9"/>
    <w:rsid w:val="009C30AE"/>
    <w:rsid w:val="009C3181"/>
    <w:rsid w:val="009C3267"/>
    <w:rsid w:val="009C33D2"/>
    <w:rsid w:val="009C34AB"/>
    <w:rsid w:val="009C3616"/>
    <w:rsid w:val="009C3682"/>
    <w:rsid w:val="009C3707"/>
    <w:rsid w:val="009C3727"/>
    <w:rsid w:val="009C3A10"/>
    <w:rsid w:val="009C3A6B"/>
    <w:rsid w:val="009C3A8F"/>
    <w:rsid w:val="009C3A97"/>
    <w:rsid w:val="009C3B23"/>
    <w:rsid w:val="009C3C9D"/>
    <w:rsid w:val="009C3CDD"/>
    <w:rsid w:val="009C3E60"/>
    <w:rsid w:val="009C4124"/>
    <w:rsid w:val="009C418F"/>
    <w:rsid w:val="009C4372"/>
    <w:rsid w:val="009C44C2"/>
    <w:rsid w:val="009C45DD"/>
    <w:rsid w:val="009C47CA"/>
    <w:rsid w:val="009C4A39"/>
    <w:rsid w:val="009C4F17"/>
    <w:rsid w:val="009C5059"/>
    <w:rsid w:val="009C5083"/>
    <w:rsid w:val="009C591F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2CE"/>
    <w:rsid w:val="009C7369"/>
    <w:rsid w:val="009C73F3"/>
    <w:rsid w:val="009C7624"/>
    <w:rsid w:val="009C7703"/>
    <w:rsid w:val="009C7921"/>
    <w:rsid w:val="009C7974"/>
    <w:rsid w:val="009C7BBB"/>
    <w:rsid w:val="009C7BFB"/>
    <w:rsid w:val="009D025B"/>
    <w:rsid w:val="009D0864"/>
    <w:rsid w:val="009D09B4"/>
    <w:rsid w:val="009D0DFA"/>
    <w:rsid w:val="009D1049"/>
    <w:rsid w:val="009D10D4"/>
    <w:rsid w:val="009D1108"/>
    <w:rsid w:val="009D11A8"/>
    <w:rsid w:val="009D11DF"/>
    <w:rsid w:val="009D1424"/>
    <w:rsid w:val="009D146D"/>
    <w:rsid w:val="009D173C"/>
    <w:rsid w:val="009D17F9"/>
    <w:rsid w:val="009D1876"/>
    <w:rsid w:val="009D1977"/>
    <w:rsid w:val="009D19CE"/>
    <w:rsid w:val="009D1D0C"/>
    <w:rsid w:val="009D1E03"/>
    <w:rsid w:val="009D1E18"/>
    <w:rsid w:val="009D1E6E"/>
    <w:rsid w:val="009D2117"/>
    <w:rsid w:val="009D2134"/>
    <w:rsid w:val="009D2160"/>
    <w:rsid w:val="009D2632"/>
    <w:rsid w:val="009D27CC"/>
    <w:rsid w:val="009D2811"/>
    <w:rsid w:val="009D299D"/>
    <w:rsid w:val="009D2C11"/>
    <w:rsid w:val="009D2C65"/>
    <w:rsid w:val="009D2C91"/>
    <w:rsid w:val="009D2DE9"/>
    <w:rsid w:val="009D328F"/>
    <w:rsid w:val="009D32B9"/>
    <w:rsid w:val="009D3372"/>
    <w:rsid w:val="009D357B"/>
    <w:rsid w:val="009D36FD"/>
    <w:rsid w:val="009D37B8"/>
    <w:rsid w:val="009D37EE"/>
    <w:rsid w:val="009D3A19"/>
    <w:rsid w:val="009D3C64"/>
    <w:rsid w:val="009D3C76"/>
    <w:rsid w:val="009D40BE"/>
    <w:rsid w:val="009D48E9"/>
    <w:rsid w:val="009D494E"/>
    <w:rsid w:val="009D4BB8"/>
    <w:rsid w:val="009D4C30"/>
    <w:rsid w:val="009D4C8A"/>
    <w:rsid w:val="009D5206"/>
    <w:rsid w:val="009D5250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280"/>
    <w:rsid w:val="009D6291"/>
    <w:rsid w:val="009D631D"/>
    <w:rsid w:val="009D6343"/>
    <w:rsid w:val="009D6836"/>
    <w:rsid w:val="009D6B50"/>
    <w:rsid w:val="009D6DDD"/>
    <w:rsid w:val="009D6DFF"/>
    <w:rsid w:val="009D6E50"/>
    <w:rsid w:val="009D6EB4"/>
    <w:rsid w:val="009D71DA"/>
    <w:rsid w:val="009D7331"/>
    <w:rsid w:val="009D73A3"/>
    <w:rsid w:val="009D7426"/>
    <w:rsid w:val="009D7757"/>
    <w:rsid w:val="009D780E"/>
    <w:rsid w:val="009D783A"/>
    <w:rsid w:val="009D7857"/>
    <w:rsid w:val="009D793B"/>
    <w:rsid w:val="009D7D4E"/>
    <w:rsid w:val="009D7DA8"/>
    <w:rsid w:val="009D7DC8"/>
    <w:rsid w:val="009D7F38"/>
    <w:rsid w:val="009E033C"/>
    <w:rsid w:val="009E0389"/>
    <w:rsid w:val="009E0579"/>
    <w:rsid w:val="009E07A7"/>
    <w:rsid w:val="009E07E0"/>
    <w:rsid w:val="009E0E03"/>
    <w:rsid w:val="009E105A"/>
    <w:rsid w:val="009E1206"/>
    <w:rsid w:val="009E14C7"/>
    <w:rsid w:val="009E1544"/>
    <w:rsid w:val="009E1556"/>
    <w:rsid w:val="009E15F0"/>
    <w:rsid w:val="009E168B"/>
    <w:rsid w:val="009E170B"/>
    <w:rsid w:val="009E1771"/>
    <w:rsid w:val="009E17B6"/>
    <w:rsid w:val="009E1D3D"/>
    <w:rsid w:val="009E21D6"/>
    <w:rsid w:val="009E227C"/>
    <w:rsid w:val="009E2424"/>
    <w:rsid w:val="009E24BF"/>
    <w:rsid w:val="009E25E5"/>
    <w:rsid w:val="009E2831"/>
    <w:rsid w:val="009E2B5B"/>
    <w:rsid w:val="009E2B87"/>
    <w:rsid w:val="009E2C33"/>
    <w:rsid w:val="009E2C44"/>
    <w:rsid w:val="009E3635"/>
    <w:rsid w:val="009E36A8"/>
    <w:rsid w:val="009E37FA"/>
    <w:rsid w:val="009E3A1C"/>
    <w:rsid w:val="009E4001"/>
    <w:rsid w:val="009E4043"/>
    <w:rsid w:val="009E4156"/>
    <w:rsid w:val="009E427D"/>
    <w:rsid w:val="009E43F3"/>
    <w:rsid w:val="009E45EA"/>
    <w:rsid w:val="009E4694"/>
    <w:rsid w:val="009E471A"/>
    <w:rsid w:val="009E47FA"/>
    <w:rsid w:val="009E4870"/>
    <w:rsid w:val="009E48F1"/>
    <w:rsid w:val="009E4A65"/>
    <w:rsid w:val="009E4ADC"/>
    <w:rsid w:val="009E4E44"/>
    <w:rsid w:val="009E4EEE"/>
    <w:rsid w:val="009E4F88"/>
    <w:rsid w:val="009E51D1"/>
    <w:rsid w:val="009E521E"/>
    <w:rsid w:val="009E52D5"/>
    <w:rsid w:val="009E535D"/>
    <w:rsid w:val="009E5494"/>
    <w:rsid w:val="009E55CD"/>
    <w:rsid w:val="009E56AA"/>
    <w:rsid w:val="009E58F1"/>
    <w:rsid w:val="009E5B0D"/>
    <w:rsid w:val="009E5CF0"/>
    <w:rsid w:val="009E62D4"/>
    <w:rsid w:val="009E64CA"/>
    <w:rsid w:val="009E6681"/>
    <w:rsid w:val="009E6894"/>
    <w:rsid w:val="009E6B00"/>
    <w:rsid w:val="009E6B52"/>
    <w:rsid w:val="009E71CD"/>
    <w:rsid w:val="009E7A4B"/>
    <w:rsid w:val="009E7AB8"/>
    <w:rsid w:val="009E7C3F"/>
    <w:rsid w:val="009E7CFE"/>
    <w:rsid w:val="009E7D00"/>
    <w:rsid w:val="009E7DF4"/>
    <w:rsid w:val="009E7F3E"/>
    <w:rsid w:val="009E7F9F"/>
    <w:rsid w:val="009E7FEB"/>
    <w:rsid w:val="009F0006"/>
    <w:rsid w:val="009F0010"/>
    <w:rsid w:val="009F01F8"/>
    <w:rsid w:val="009F05EF"/>
    <w:rsid w:val="009F063C"/>
    <w:rsid w:val="009F06A2"/>
    <w:rsid w:val="009F0A98"/>
    <w:rsid w:val="009F0AAB"/>
    <w:rsid w:val="009F0E0A"/>
    <w:rsid w:val="009F0F40"/>
    <w:rsid w:val="009F0FD8"/>
    <w:rsid w:val="009F108C"/>
    <w:rsid w:val="009F13DF"/>
    <w:rsid w:val="009F1533"/>
    <w:rsid w:val="009F1541"/>
    <w:rsid w:val="009F163D"/>
    <w:rsid w:val="009F17A7"/>
    <w:rsid w:val="009F1905"/>
    <w:rsid w:val="009F1C0E"/>
    <w:rsid w:val="009F1C89"/>
    <w:rsid w:val="009F1DE2"/>
    <w:rsid w:val="009F1EB3"/>
    <w:rsid w:val="009F1F22"/>
    <w:rsid w:val="009F1F74"/>
    <w:rsid w:val="009F21D9"/>
    <w:rsid w:val="009F251B"/>
    <w:rsid w:val="009F2616"/>
    <w:rsid w:val="009F274E"/>
    <w:rsid w:val="009F279A"/>
    <w:rsid w:val="009F2887"/>
    <w:rsid w:val="009F290E"/>
    <w:rsid w:val="009F2ABB"/>
    <w:rsid w:val="009F2B8D"/>
    <w:rsid w:val="009F2D1E"/>
    <w:rsid w:val="009F30BC"/>
    <w:rsid w:val="009F315E"/>
    <w:rsid w:val="009F32BF"/>
    <w:rsid w:val="009F3428"/>
    <w:rsid w:val="009F3551"/>
    <w:rsid w:val="009F35F9"/>
    <w:rsid w:val="009F3718"/>
    <w:rsid w:val="009F37D8"/>
    <w:rsid w:val="009F398C"/>
    <w:rsid w:val="009F3A05"/>
    <w:rsid w:val="009F3AC2"/>
    <w:rsid w:val="009F3B16"/>
    <w:rsid w:val="009F3CFE"/>
    <w:rsid w:val="009F3DDF"/>
    <w:rsid w:val="009F3E10"/>
    <w:rsid w:val="009F413E"/>
    <w:rsid w:val="009F43A4"/>
    <w:rsid w:val="009F4426"/>
    <w:rsid w:val="009F475E"/>
    <w:rsid w:val="009F4C27"/>
    <w:rsid w:val="009F4C7D"/>
    <w:rsid w:val="009F4CF7"/>
    <w:rsid w:val="009F4F04"/>
    <w:rsid w:val="009F5547"/>
    <w:rsid w:val="009F5699"/>
    <w:rsid w:val="009F5843"/>
    <w:rsid w:val="009F5A6C"/>
    <w:rsid w:val="009F5B93"/>
    <w:rsid w:val="009F5D4D"/>
    <w:rsid w:val="009F5DD9"/>
    <w:rsid w:val="009F60F5"/>
    <w:rsid w:val="009F62F3"/>
    <w:rsid w:val="009F6335"/>
    <w:rsid w:val="009F63FE"/>
    <w:rsid w:val="009F67B7"/>
    <w:rsid w:val="009F68AB"/>
    <w:rsid w:val="009F6922"/>
    <w:rsid w:val="009F6942"/>
    <w:rsid w:val="009F6D99"/>
    <w:rsid w:val="009F6EAD"/>
    <w:rsid w:val="009F7344"/>
    <w:rsid w:val="009F735D"/>
    <w:rsid w:val="009F73F9"/>
    <w:rsid w:val="009F746F"/>
    <w:rsid w:val="009F7760"/>
    <w:rsid w:val="009F78AC"/>
    <w:rsid w:val="009F7992"/>
    <w:rsid w:val="009F79D1"/>
    <w:rsid w:val="009F7EFE"/>
    <w:rsid w:val="009F7F57"/>
    <w:rsid w:val="00A000BB"/>
    <w:rsid w:val="00A001EC"/>
    <w:rsid w:val="00A0076D"/>
    <w:rsid w:val="00A0089A"/>
    <w:rsid w:val="00A008DC"/>
    <w:rsid w:val="00A00AD8"/>
    <w:rsid w:val="00A00BA0"/>
    <w:rsid w:val="00A00C91"/>
    <w:rsid w:val="00A00D7D"/>
    <w:rsid w:val="00A00EE3"/>
    <w:rsid w:val="00A00FFD"/>
    <w:rsid w:val="00A01038"/>
    <w:rsid w:val="00A010E4"/>
    <w:rsid w:val="00A01327"/>
    <w:rsid w:val="00A01354"/>
    <w:rsid w:val="00A01416"/>
    <w:rsid w:val="00A015A1"/>
    <w:rsid w:val="00A01841"/>
    <w:rsid w:val="00A01E51"/>
    <w:rsid w:val="00A01E7E"/>
    <w:rsid w:val="00A020FF"/>
    <w:rsid w:val="00A0228B"/>
    <w:rsid w:val="00A025D1"/>
    <w:rsid w:val="00A02A7E"/>
    <w:rsid w:val="00A02BE4"/>
    <w:rsid w:val="00A0300F"/>
    <w:rsid w:val="00A03123"/>
    <w:rsid w:val="00A031CA"/>
    <w:rsid w:val="00A0338D"/>
    <w:rsid w:val="00A033D0"/>
    <w:rsid w:val="00A0367A"/>
    <w:rsid w:val="00A0370B"/>
    <w:rsid w:val="00A03771"/>
    <w:rsid w:val="00A03849"/>
    <w:rsid w:val="00A039E8"/>
    <w:rsid w:val="00A03AA6"/>
    <w:rsid w:val="00A03D10"/>
    <w:rsid w:val="00A03DD6"/>
    <w:rsid w:val="00A03E51"/>
    <w:rsid w:val="00A03EBD"/>
    <w:rsid w:val="00A04081"/>
    <w:rsid w:val="00A04094"/>
    <w:rsid w:val="00A04096"/>
    <w:rsid w:val="00A041BA"/>
    <w:rsid w:val="00A04362"/>
    <w:rsid w:val="00A0438E"/>
    <w:rsid w:val="00A04433"/>
    <w:rsid w:val="00A044DD"/>
    <w:rsid w:val="00A045E2"/>
    <w:rsid w:val="00A04924"/>
    <w:rsid w:val="00A04BC0"/>
    <w:rsid w:val="00A04BC4"/>
    <w:rsid w:val="00A04C55"/>
    <w:rsid w:val="00A04E49"/>
    <w:rsid w:val="00A04FEE"/>
    <w:rsid w:val="00A055C3"/>
    <w:rsid w:val="00A05686"/>
    <w:rsid w:val="00A058D7"/>
    <w:rsid w:val="00A05AB4"/>
    <w:rsid w:val="00A05AC7"/>
    <w:rsid w:val="00A05B23"/>
    <w:rsid w:val="00A05B60"/>
    <w:rsid w:val="00A05BC6"/>
    <w:rsid w:val="00A05DDA"/>
    <w:rsid w:val="00A060D2"/>
    <w:rsid w:val="00A061E0"/>
    <w:rsid w:val="00A06292"/>
    <w:rsid w:val="00A06703"/>
    <w:rsid w:val="00A06827"/>
    <w:rsid w:val="00A068A5"/>
    <w:rsid w:val="00A068E8"/>
    <w:rsid w:val="00A06983"/>
    <w:rsid w:val="00A06D54"/>
    <w:rsid w:val="00A06EE2"/>
    <w:rsid w:val="00A06EED"/>
    <w:rsid w:val="00A0707C"/>
    <w:rsid w:val="00A073CA"/>
    <w:rsid w:val="00A0741D"/>
    <w:rsid w:val="00A07555"/>
    <w:rsid w:val="00A07647"/>
    <w:rsid w:val="00A0768E"/>
    <w:rsid w:val="00A076C1"/>
    <w:rsid w:val="00A07806"/>
    <w:rsid w:val="00A07B36"/>
    <w:rsid w:val="00A07BF1"/>
    <w:rsid w:val="00A10036"/>
    <w:rsid w:val="00A100FE"/>
    <w:rsid w:val="00A106AC"/>
    <w:rsid w:val="00A108E3"/>
    <w:rsid w:val="00A10BC4"/>
    <w:rsid w:val="00A110C2"/>
    <w:rsid w:val="00A114C1"/>
    <w:rsid w:val="00A1159F"/>
    <w:rsid w:val="00A11792"/>
    <w:rsid w:val="00A11D06"/>
    <w:rsid w:val="00A11DEE"/>
    <w:rsid w:val="00A11F03"/>
    <w:rsid w:val="00A12385"/>
    <w:rsid w:val="00A1240C"/>
    <w:rsid w:val="00A1251D"/>
    <w:rsid w:val="00A1274A"/>
    <w:rsid w:val="00A12840"/>
    <w:rsid w:val="00A12AB4"/>
    <w:rsid w:val="00A12D3C"/>
    <w:rsid w:val="00A12FD6"/>
    <w:rsid w:val="00A12FDA"/>
    <w:rsid w:val="00A1341F"/>
    <w:rsid w:val="00A13773"/>
    <w:rsid w:val="00A1398C"/>
    <w:rsid w:val="00A13B1A"/>
    <w:rsid w:val="00A13B83"/>
    <w:rsid w:val="00A13C6E"/>
    <w:rsid w:val="00A13D57"/>
    <w:rsid w:val="00A13E8E"/>
    <w:rsid w:val="00A14001"/>
    <w:rsid w:val="00A14222"/>
    <w:rsid w:val="00A14554"/>
    <w:rsid w:val="00A14712"/>
    <w:rsid w:val="00A14768"/>
    <w:rsid w:val="00A1489E"/>
    <w:rsid w:val="00A1494D"/>
    <w:rsid w:val="00A14BC8"/>
    <w:rsid w:val="00A14C78"/>
    <w:rsid w:val="00A14CAC"/>
    <w:rsid w:val="00A14D89"/>
    <w:rsid w:val="00A14DB1"/>
    <w:rsid w:val="00A14E71"/>
    <w:rsid w:val="00A1526C"/>
    <w:rsid w:val="00A1531B"/>
    <w:rsid w:val="00A155B6"/>
    <w:rsid w:val="00A155FF"/>
    <w:rsid w:val="00A157A1"/>
    <w:rsid w:val="00A158A0"/>
    <w:rsid w:val="00A15C29"/>
    <w:rsid w:val="00A15C41"/>
    <w:rsid w:val="00A16058"/>
    <w:rsid w:val="00A160C7"/>
    <w:rsid w:val="00A1612C"/>
    <w:rsid w:val="00A163FC"/>
    <w:rsid w:val="00A1645D"/>
    <w:rsid w:val="00A167C7"/>
    <w:rsid w:val="00A16978"/>
    <w:rsid w:val="00A16A95"/>
    <w:rsid w:val="00A16B40"/>
    <w:rsid w:val="00A16D35"/>
    <w:rsid w:val="00A16DBB"/>
    <w:rsid w:val="00A16E63"/>
    <w:rsid w:val="00A170D6"/>
    <w:rsid w:val="00A1721E"/>
    <w:rsid w:val="00A17506"/>
    <w:rsid w:val="00A17B56"/>
    <w:rsid w:val="00A17C99"/>
    <w:rsid w:val="00A17DE9"/>
    <w:rsid w:val="00A17E5C"/>
    <w:rsid w:val="00A17EA9"/>
    <w:rsid w:val="00A20347"/>
    <w:rsid w:val="00A203DE"/>
    <w:rsid w:val="00A2040F"/>
    <w:rsid w:val="00A205A5"/>
    <w:rsid w:val="00A206CF"/>
    <w:rsid w:val="00A2086B"/>
    <w:rsid w:val="00A2092D"/>
    <w:rsid w:val="00A20BA3"/>
    <w:rsid w:val="00A20BAB"/>
    <w:rsid w:val="00A20CDE"/>
    <w:rsid w:val="00A20D41"/>
    <w:rsid w:val="00A20DD5"/>
    <w:rsid w:val="00A20E6A"/>
    <w:rsid w:val="00A211E5"/>
    <w:rsid w:val="00A212DF"/>
    <w:rsid w:val="00A21438"/>
    <w:rsid w:val="00A214AC"/>
    <w:rsid w:val="00A2161E"/>
    <w:rsid w:val="00A2179B"/>
    <w:rsid w:val="00A218CE"/>
    <w:rsid w:val="00A22110"/>
    <w:rsid w:val="00A22256"/>
    <w:rsid w:val="00A2275C"/>
    <w:rsid w:val="00A22761"/>
    <w:rsid w:val="00A22929"/>
    <w:rsid w:val="00A22CD2"/>
    <w:rsid w:val="00A22D61"/>
    <w:rsid w:val="00A22E16"/>
    <w:rsid w:val="00A22FC5"/>
    <w:rsid w:val="00A23069"/>
    <w:rsid w:val="00A23169"/>
    <w:rsid w:val="00A235C7"/>
    <w:rsid w:val="00A2378B"/>
    <w:rsid w:val="00A238F9"/>
    <w:rsid w:val="00A239D2"/>
    <w:rsid w:val="00A23A4B"/>
    <w:rsid w:val="00A23AFF"/>
    <w:rsid w:val="00A23B9A"/>
    <w:rsid w:val="00A2414B"/>
    <w:rsid w:val="00A242CC"/>
    <w:rsid w:val="00A2445C"/>
    <w:rsid w:val="00A2468F"/>
    <w:rsid w:val="00A246FA"/>
    <w:rsid w:val="00A247C6"/>
    <w:rsid w:val="00A248CB"/>
    <w:rsid w:val="00A24C46"/>
    <w:rsid w:val="00A24E49"/>
    <w:rsid w:val="00A25120"/>
    <w:rsid w:val="00A251C0"/>
    <w:rsid w:val="00A254FE"/>
    <w:rsid w:val="00A25650"/>
    <w:rsid w:val="00A25860"/>
    <w:rsid w:val="00A2589B"/>
    <w:rsid w:val="00A25C11"/>
    <w:rsid w:val="00A25EC5"/>
    <w:rsid w:val="00A25F4E"/>
    <w:rsid w:val="00A2616F"/>
    <w:rsid w:val="00A26798"/>
    <w:rsid w:val="00A268B8"/>
    <w:rsid w:val="00A2693C"/>
    <w:rsid w:val="00A26983"/>
    <w:rsid w:val="00A26B26"/>
    <w:rsid w:val="00A26CC2"/>
    <w:rsid w:val="00A26CFD"/>
    <w:rsid w:val="00A26D14"/>
    <w:rsid w:val="00A26EAE"/>
    <w:rsid w:val="00A27081"/>
    <w:rsid w:val="00A2709D"/>
    <w:rsid w:val="00A270A1"/>
    <w:rsid w:val="00A27252"/>
    <w:rsid w:val="00A273AC"/>
    <w:rsid w:val="00A27607"/>
    <w:rsid w:val="00A27739"/>
    <w:rsid w:val="00A302F1"/>
    <w:rsid w:val="00A3032E"/>
    <w:rsid w:val="00A30384"/>
    <w:rsid w:val="00A305BE"/>
    <w:rsid w:val="00A308DB"/>
    <w:rsid w:val="00A309FE"/>
    <w:rsid w:val="00A30C7F"/>
    <w:rsid w:val="00A30EC1"/>
    <w:rsid w:val="00A30FCC"/>
    <w:rsid w:val="00A30FF9"/>
    <w:rsid w:val="00A31468"/>
    <w:rsid w:val="00A31569"/>
    <w:rsid w:val="00A31781"/>
    <w:rsid w:val="00A31841"/>
    <w:rsid w:val="00A318F1"/>
    <w:rsid w:val="00A31906"/>
    <w:rsid w:val="00A31C5A"/>
    <w:rsid w:val="00A31DBC"/>
    <w:rsid w:val="00A31FA2"/>
    <w:rsid w:val="00A320F0"/>
    <w:rsid w:val="00A3222C"/>
    <w:rsid w:val="00A324FF"/>
    <w:rsid w:val="00A325F5"/>
    <w:rsid w:val="00A32622"/>
    <w:rsid w:val="00A329CD"/>
    <w:rsid w:val="00A32C6C"/>
    <w:rsid w:val="00A32CA6"/>
    <w:rsid w:val="00A32D43"/>
    <w:rsid w:val="00A32FFC"/>
    <w:rsid w:val="00A33102"/>
    <w:rsid w:val="00A333CE"/>
    <w:rsid w:val="00A33472"/>
    <w:rsid w:val="00A33849"/>
    <w:rsid w:val="00A33914"/>
    <w:rsid w:val="00A33A58"/>
    <w:rsid w:val="00A33C92"/>
    <w:rsid w:val="00A34142"/>
    <w:rsid w:val="00A34177"/>
    <w:rsid w:val="00A34378"/>
    <w:rsid w:val="00A34695"/>
    <w:rsid w:val="00A346C8"/>
    <w:rsid w:val="00A347BC"/>
    <w:rsid w:val="00A34873"/>
    <w:rsid w:val="00A34A4A"/>
    <w:rsid w:val="00A34A52"/>
    <w:rsid w:val="00A34BC4"/>
    <w:rsid w:val="00A34C14"/>
    <w:rsid w:val="00A34D75"/>
    <w:rsid w:val="00A3544A"/>
    <w:rsid w:val="00A355E2"/>
    <w:rsid w:val="00A35630"/>
    <w:rsid w:val="00A35763"/>
    <w:rsid w:val="00A35835"/>
    <w:rsid w:val="00A35992"/>
    <w:rsid w:val="00A35998"/>
    <w:rsid w:val="00A35B07"/>
    <w:rsid w:val="00A35BF8"/>
    <w:rsid w:val="00A35CCE"/>
    <w:rsid w:val="00A35F68"/>
    <w:rsid w:val="00A3602E"/>
    <w:rsid w:val="00A360EA"/>
    <w:rsid w:val="00A3624C"/>
    <w:rsid w:val="00A362F3"/>
    <w:rsid w:val="00A3637E"/>
    <w:rsid w:val="00A363E9"/>
    <w:rsid w:val="00A36433"/>
    <w:rsid w:val="00A3655E"/>
    <w:rsid w:val="00A365AB"/>
    <w:rsid w:val="00A367B2"/>
    <w:rsid w:val="00A36850"/>
    <w:rsid w:val="00A3686C"/>
    <w:rsid w:val="00A36988"/>
    <w:rsid w:val="00A36A00"/>
    <w:rsid w:val="00A36B14"/>
    <w:rsid w:val="00A36C9B"/>
    <w:rsid w:val="00A36D40"/>
    <w:rsid w:val="00A36DB5"/>
    <w:rsid w:val="00A36E00"/>
    <w:rsid w:val="00A36F0B"/>
    <w:rsid w:val="00A36F81"/>
    <w:rsid w:val="00A36FEE"/>
    <w:rsid w:val="00A3712C"/>
    <w:rsid w:val="00A37451"/>
    <w:rsid w:val="00A37519"/>
    <w:rsid w:val="00A376AA"/>
    <w:rsid w:val="00A376B2"/>
    <w:rsid w:val="00A37778"/>
    <w:rsid w:val="00A37791"/>
    <w:rsid w:val="00A377FE"/>
    <w:rsid w:val="00A37845"/>
    <w:rsid w:val="00A378E0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4BE"/>
    <w:rsid w:val="00A40530"/>
    <w:rsid w:val="00A40553"/>
    <w:rsid w:val="00A4071E"/>
    <w:rsid w:val="00A4074E"/>
    <w:rsid w:val="00A4092E"/>
    <w:rsid w:val="00A40A78"/>
    <w:rsid w:val="00A40AFE"/>
    <w:rsid w:val="00A40C9A"/>
    <w:rsid w:val="00A40F61"/>
    <w:rsid w:val="00A40FBB"/>
    <w:rsid w:val="00A410F5"/>
    <w:rsid w:val="00A411C7"/>
    <w:rsid w:val="00A41273"/>
    <w:rsid w:val="00A413CF"/>
    <w:rsid w:val="00A418BC"/>
    <w:rsid w:val="00A41934"/>
    <w:rsid w:val="00A4194C"/>
    <w:rsid w:val="00A41CC8"/>
    <w:rsid w:val="00A41F28"/>
    <w:rsid w:val="00A41F4A"/>
    <w:rsid w:val="00A41F6B"/>
    <w:rsid w:val="00A41FEC"/>
    <w:rsid w:val="00A42138"/>
    <w:rsid w:val="00A42152"/>
    <w:rsid w:val="00A42302"/>
    <w:rsid w:val="00A4284A"/>
    <w:rsid w:val="00A428CB"/>
    <w:rsid w:val="00A42983"/>
    <w:rsid w:val="00A429A7"/>
    <w:rsid w:val="00A42BE8"/>
    <w:rsid w:val="00A430BB"/>
    <w:rsid w:val="00A4324F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2BD"/>
    <w:rsid w:val="00A443A9"/>
    <w:rsid w:val="00A446AB"/>
    <w:rsid w:val="00A446D7"/>
    <w:rsid w:val="00A44791"/>
    <w:rsid w:val="00A44883"/>
    <w:rsid w:val="00A448F9"/>
    <w:rsid w:val="00A4494D"/>
    <w:rsid w:val="00A44ADD"/>
    <w:rsid w:val="00A44D2C"/>
    <w:rsid w:val="00A44FA2"/>
    <w:rsid w:val="00A45518"/>
    <w:rsid w:val="00A4557E"/>
    <w:rsid w:val="00A45644"/>
    <w:rsid w:val="00A456C6"/>
    <w:rsid w:val="00A458F4"/>
    <w:rsid w:val="00A45B12"/>
    <w:rsid w:val="00A45F63"/>
    <w:rsid w:val="00A461B5"/>
    <w:rsid w:val="00A462A9"/>
    <w:rsid w:val="00A46673"/>
    <w:rsid w:val="00A466FF"/>
    <w:rsid w:val="00A46773"/>
    <w:rsid w:val="00A4682E"/>
    <w:rsid w:val="00A468F9"/>
    <w:rsid w:val="00A46A53"/>
    <w:rsid w:val="00A46DC9"/>
    <w:rsid w:val="00A46E2F"/>
    <w:rsid w:val="00A4706E"/>
    <w:rsid w:val="00A473D7"/>
    <w:rsid w:val="00A4769C"/>
    <w:rsid w:val="00A47727"/>
    <w:rsid w:val="00A4777A"/>
    <w:rsid w:val="00A4790D"/>
    <w:rsid w:val="00A47AE3"/>
    <w:rsid w:val="00A47B28"/>
    <w:rsid w:val="00A47BEE"/>
    <w:rsid w:val="00A47D33"/>
    <w:rsid w:val="00A50056"/>
    <w:rsid w:val="00A50102"/>
    <w:rsid w:val="00A5040D"/>
    <w:rsid w:val="00A50473"/>
    <w:rsid w:val="00A50830"/>
    <w:rsid w:val="00A50A94"/>
    <w:rsid w:val="00A50C41"/>
    <w:rsid w:val="00A50F31"/>
    <w:rsid w:val="00A5113D"/>
    <w:rsid w:val="00A511BA"/>
    <w:rsid w:val="00A511E5"/>
    <w:rsid w:val="00A51641"/>
    <w:rsid w:val="00A5180D"/>
    <w:rsid w:val="00A51E09"/>
    <w:rsid w:val="00A51FD7"/>
    <w:rsid w:val="00A5200C"/>
    <w:rsid w:val="00A521B9"/>
    <w:rsid w:val="00A52429"/>
    <w:rsid w:val="00A5244F"/>
    <w:rsid w:val="00A52836"/>
    <w:rsid w:val="00A5286C"/>
    <w:rsid w:val="00A52935"/>
    <w:rsid w:val="00A52A0F"/>
    <w:rsid w:val="00A52C31"/>
    <w:rsid w:val="00A5317C"/>
    <w:rsid w:val="00A5322A"/>
    <w:rsid w:val="00A53333"/>
    <w:rsid w:val="00A5333D"/>
    <w:rsid w:val="00A538CE"/>
    <w:rsid w:val="00A538E2"/>
    <w:rsid w:val="00A53A7C"/>
    <w:rsid w:val="00A53A83"/>
    <w:rsid w:val="00A53AB6"/>
    <w:rsid w:val="00A53AF8"/>
    <w:rsid w:val="00A53B4A"/>
    <w:rsid w:val="00A53BF4"/>
    <w:rsid w:val="00A53EBE"/>
    <w:rsid w:val="00A540E1"/>
    <w:rsid w:val="00A54103"/>
    <w:rsid w:val="00A54104"/>
    <w:rsid w:val="00A5417C"/>
    <w:rsid w:val="00A54273"/>
    <w:rsid w:val="00A54320"/>
    <w:rsid w:val="00A54338"/>
    <w:rsid w:val="00A54363"/>
    <w:rsid w:val="00A5453F"/>
    <w:rsid w:val="00A54A5C"/>
    <w:rsid w:val="00A54AD7"/>
    <w:rsid w:val="00A54C68"/>
    <w:rsid w:val="00A54CD3"/>
    <w:rsid w:val="00A54D2E"/>
    <w:rsid w:val="00A54F20"/>
    <w:rsid w:val="00A54FBA"/>
    <w:rsid w:val="00A551AD"/>
    <w:rsid w:val="00A555A4"/>
    <w:rsid w:val="00A55714"/>
    <w:rsid w:val="00A5588B"/>
    <w:rsid w:val="00A55AE9"/>
    <w:rsid w:val="00A55CA9"/>
    <w:rsid w:val="00A55CAF"/>
    <w:rsid w:val="00A55CC8"/>
    <w:rsid w:val="00A55CCF"/>
    <w:rsid w:val="00A55E0D"/>
    <w:rsid w:val="00A56583"/>
    <w:rsid w:val="00A56617"/>
    <w:rsid w:val="00A568B1"/>
    <w:rsid w:val="00A56B0D"/>
    <w:rsid w:val="00A56BE1"/>
    <w:rsid w:val="00A56D9C"/>
    <w:rsid w:val="00A56DB3"/>
    <w:rsid w:val="00A5704E"/>
    <w:rsid w:val="00A57083"/>
    <w:rsid w:val="00A572B2"/>
    <w:rsid w:val="00A5738C"/>
    <w:rsid w:val="00A577FB"/>
    <w:rsid w:val="00A57806"/>
    <w:rsid w:val="00A57BF7"/>
    <w:rsid w:val="00A57C4F"/>
    <w:rsid w:val="00A57D2B"/>
    <w:rsid w:val="00A57DC4"/>
    <w:rsid w:val="00A57E03"/>
    <w:rsid w:val="00A57E4E"/>
    <w:rsid w:val="00A57E84"/>
    <w:rsid w:val="00A57EF1"/>
    <w:rsid w:val="00A57F2F"/>
    <w:rsid w:val="00A57F66"/>
    <w:rsid w:val="00A60266"/>
    <w:rsid w:val="00A60285"/>
    <w:rsid w:val="00A60477"/>
    <w:rsid w:val="00A604EB"/>
    <w:rsid w:val="00A606DB"/>
    <w:rsid w:val="00A60821"/>
    <w:rsid w:val="00A6083F"/>
    <w:rsid w:val="00A61318"/>
    <w:rsid w:val="00A61668"/>
    <w:rsid w:val="00A61B87"/>
    <w:rsid w:val="00A61B95"/>
    <w:rsid w:val="00A61D68"/>
    <w:rsid w:val="00A61E63"/>
    <w:rsid w:val="00A61E93"/>
    <w:rsid w:val="00A61F37"/>
    <w:rsid w:val="00A62114"/>
    <w:rsid w:val="00A6216D"/>
    <w:rsid w:val="00A62417"/>
    <w:rsid w:val="00A62438"/>
    <w:rsid w:val="00A624A2"/>
    <w:rsid w:val="00A62567"/>
    <w:rsid w:val="00A6266A"/>
    <w:rsid w:val="00A62994"/>
    <w:rsid w:val="00A62A33"/>
    <w:rsid w:val="00A62A48"/>
    <w:rsid w:val="00A62AFC"/>
    <w:rsid w:val="00A62DDB"/>
    <w:rsid w:val="00A62EC5"/>
    <w:rsid w:val="00A63398"/>
    <w:rsid w:val="00A634B4"/>
    <w:rsid w:val="00A635D1"/>
    <w:rsid w:val="00A636E5"/>
    <w:rsid w:val="00A63845"/>
    <w:rsid w:val="00A63848"/>
    <w:rsid w:val="00A638AE"/>
    <w:rsid w:val="00A63941"/>
    <w:rsid w:val="00A63AB2"/>
    <w:rsid w:val="00A63AB4"/>
    <w:rsid w:val="00A63B14"/>
    <w:rsid w:val="00A63C2A"/>
    <w:rsid w:val="00A63C9A"/>
    <w:rsid w:val="00A63F41"/>
    <w:rsid w:val="00A63F68"/>
    <w:rsid w:val="00A63F80"/>
    <w:rsid w:val="00A641E3"/>
    <w:rsid w:val="00A64291"/>
    <w:rsid w:val="00A643F8"/>
    <w:rsid w:val="00A64461"/>
    <w:rsid w:val="00A64695"/>
    <w:rsid w:val="00A648C4"/>
    <w:rsid w:val="00A64997"/>
    <w:rsid w:val="00A64D70"/>
    <w:rsid w:val="00A651B8"/>
    <w:rsid w:val="00A65246"/>
    <w:rsid w:val="00A6524B"/>
    <w:rsid w:val="00A652F6"/>
    <w:rsid w:val="00A6537B"/>
    <w:rsid w:val="00A653B1"/>
    <w:rsid w:val="00A658F9"/>
    <w:rsid w:val="00A65ABD"/>
    <w:rsid w:val="00A65AE2"/>
    <w:rsid w:val="00A65AEE"/>
    <w:rsid w:val="00A65B9F"/>
    <w:rsid w:val="00A65BED"/>
    <w:rsid w:val="00A65CC1"/>
    <w:rsid w:val="00A65D27"/>
    <w:rsid w:val="00A65DCD"/>
    <w:rsid w:val="00A65DFD"/>
    <w:rsid w:val="00A65E01"/>
    <w:rsid w:val="00A65E76"/>
    <w:rsid w:val="00A664F6"/>
    <w:rsid w:val="00A665D0"/>
    <w:rsid w:val="00A6661A"/>
    <w:rsid w:val="00A666CE"/>
    <w:rsid w:val="00A666FC"/>
    <w:rsid w:val="00A6679E"/>
    <w:rsid w:val="00A667C6"/>
    <w:rsid w:val="00A669E5"/>
    <w:rsid w:val="00A66B45"/>
    <w:rsid w:val="00A66D78"/>
    <w:rsid w:val="00A66D85"/>
    <w:rsid w:val="00A66ED8"/>
    <w:rsid w:val="00A66FDB"/>
    <w:rsid w:val="00A6709F"/>
    <w:rsid w:val="00A670AC"/>
    <w:rsid w:val="00A670EB"/>
    <w:rsid w:val="00A67216"/>
    <w:rsid w:val="00A67263"/>
    <w:rsid w:val="00A672A4"/>
    <w:rsid w:val="00A672D2"/>
    <w:rsid w:val="00A6748D"/>
    <w:rsid w:val="00A67508"/>
    <w:rsid w:val="00A675AE"/>
    <w:rsid w:val="00A67634"/>
    <w:rsid w:val="00A67659"/>
    <w:rsid w:val="00A6765F"/>
    <w:rsid w:val="00A6793E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1"/>
    <w:rsid w:val="00A70894"/>
    <w:rsid w:val="00A708DA"/>
    <w:rsid w:val="00A70E09"/>
    <w:rsid w:val="00A70E8F"/>
    <w:rsid w:val="00A70FA6"/>
    <w:rsid w:val="00A7135E"/>
    <w:rsid w:val="00A713A9"/>
    <w:rsid w:val="00A713B8"/>
    <w:rsid w:val="00A71542"/>
    <w:rsid w:val="00A7186D"/>
    <w:rsid w:val="00A718FB"/>
    <w:rsid w:val="00A71926"/>
    <w:rsid w:val="00A719FB"/>
    <w:rsid w:val="00A71A16"/>
    <w:rsid w:val="00A71AD6"/>
    <w:rsid w:val="00A71BA4"/>
    <w:rsid w:val="00A71E73"/>
    <w:rsid w:val="00A720C2"/>
    <w:rsid w:val="00A72268"/>
    <w:rsid w:val="00A725AA"/>
    <w:rsid w:val="00A7292E"/>
    <w:rsid w:val="00A72961"/>
    <w:rsid w:val="00A72C18"/>
    <w:rsid w:val="00A72C23"/>
    <w:rsid w:val="00A72F1D"/>
    <w:rsid w:val="00A73007"/>
    <w:rsid w:val="00A7318A"/>
    <w:rsid w:val="00A73214"/>
    <w:rsid w:val="00A732A8"/>
    <w:rsid w:val="00A733E0"/>
    <w:rsid w:val="00A734F2"/>
    <w:rsid w:val="00A734F5"/>
    <w:rsid w:val="00A7352C"/>
    <w:rsid w:val="00A7358B"/>
    <w:rsid w:val="00A735F8"/>
    <w:rsid w:val="00A73CA4"/>
    <w:rsid w:val="00A73E83"/>
    <w:rsid w:val="00A73E9A"/>
    <w:rsid w:val="00A74172"/>
    <w:rsid w:val="00A741B6"/>
    <w:rsid w:val="00A7449C"/>
    <w:rsid w:val="00A744BD"/>
    <w:rsid w:val="00A746EC"/>
    <w:rsid w:val="00A74943"/>
    <w:rsid w:val="00A74B4F"/>
    <w:rsid w:val="00A750A0"/>
    <w:rsid w:val="00A75213"/>
    <w:rsid w:val="00A7535A"/>
    <w:rsid w:val="00A7567F"/>
    <w:rsid w:val="00A75CE0"/>
    <w:rsid w:val="00A75E24"/>
    <w:rsid w:val="00A75F21"/>
    <w:rsid w:val="00A75FAD"/>
    <w:rsid w:val="00A760F2"/>
    <w:rsid w:val="00A76358"/>
    <w:rsid w:val="00A764D7"/>
    <w:rsid w:val="00A7668F"/>
    <w:rsid w:val="00A76809"/>
    <w:rsid w:val="00A76913"/>
    <w:rsid w:val="00A76955"/>
    <w:rsid w:val="00A76975"/>
    <w:rsid w:val="00A76A0E"/>
    <w:rsid w:val="00A76A31"/>
    <w:rsid w:val="00A76CAA"/>
    <w:rsid w:val="00A76D71"/>
    <w:rsid w:val="00A76ED0"/>
    <w:rsid w:val="00A7709F"/>
    <w:rsid w:val="00A770C2"/>
    <w:rsid w:val="00A7711A"/>
    <w:rsid w:val="00A771A9"/>
    <w:rsid w:val="00A77235"/>
    <w:rsid w:val="00A77409"/>
    <w:rsid w:val="00A77573"/>
    <w:rsid w:val="00A775DE"/>
    <w:rsid w:val="00A7767F"/>
    <w:rsid w:val="00A776C2"/>
    <w:rsid w:val="00A778BB"/>
    <w:rsid w:val="00A77BE8"/>
    <w:rsid w:val="00A77BF8"/>
    <w:rsid w:val="00A77E15"/>
    <w:rsid w:val="00A77F26"/>
    <w:rsid w:val="00A77F40"/>
    <w:rsid w:val="00A77F52"/>
    <w:rsid w:val="00A800F4"/>
    <w:rsid w:val="00A801E8"/>
    <w:rsid w:val="00A801F7"/>
    <w:rsid w:val="00A8047D"/>
    <w:rsid w:val="00A8074C"/>
    <w:rsid w:val="00A80813"/>
    <w:rsid w:val="00A80A6A"/>
    <w:rsid w:val="00A80AEF"/>
    <w:rsid w:val="00A80BB1"/>
    <w:rsid w:val="00A80D48"/>
    <w:rsid w:val="00A80D58"/>
    <w:rsid w:val="00A80F01"/>
    <w:rsid w:val="00A80F4C"/>
    <w:rsid w:val="00A81016"/>
    <w:rsid w:val="00A81018"/>
    <w:rsid w:val="00A8105F"/>
    <w:rsid w:val="00A81726"/>
    <w:rsid w:val="00A81A72"/>
    <w:rsid w:val="00A81EC9"/>
    <w:rsid w:val="00A81FC2"/>
    <w:rsid w:val="00A824FF"/>
    <w:rsid w:val="00A82607"/>
    <w:rsid w:val="00A828A4"/>
    <w:rsid w:val="00A82926"/>
    <w:rsid w:val="00A82A5B"/>
    <w:rsid w:val="00A82CB0"/>
    <w:rsid w:val="00A82D59"/>
    <w:rsid w:val="00A82E61"/>
    <w:rsid w:val="00A82F20"/>
    <w:rsid w:val="00A82F28"/>
    <w:rsid w:val="00A83719"/>
    <w:rsid w:val="00A8374F"/>
    <w:rsid w:val="00A83C6B"/>
    <w:rsid w:val="00A83D96"/>
    <w:rsid w:val="00A83DAE"/>
    <w:rsid w:val="00A841BD"/>
    <w:rsid w:val="00A8433C"/>
    <w:rsid w:val="00A845D2"/>
    <w:rsid w:val="00A84761"/>
    <w:rsid w:val="00A848B8"/>
    <w:rsid w:val="00A849C2"/>
    <w:rsid w:val="00A84AAE"/>
    <w:rsid w:val="00A84DEE"/>
    <w:rsid w:val="00A84FDD"/>
    <w:rsid w:val="00A851E1"/>
    <w:rsid w:val="00A85426"/>
    <w:rsid w:val="00A854AE"/>
    <w:rsid w:val="00A854FE"/>
    <w:rsid w:val="00A857F5"/>
    <w:rsid w:val="00A85866"/>
    <w:rsid w:val="00A85BD1"/>
    <w:rsid w:val="00A85DE6"/>
    <w:rsid w:val="00A86207"/>
    <w:rsid w:val="00A864DE"/>
    <w:rsid w:val="00A86526"/>
    <w:rsid w:val="00A8661E"/>
    <w:rsid w:val="00A86A14"/>
    <w:rsid w:val="00A86AA8"/>
    <w:rsid w:val="00A86BB2"/>
    <w:rsid w:val="00A86C47"/>
    <w:rsid w:val="00A86D20"/>
    <w:rsid w:val="00A86D8F"/>
    <w:rsid w:val="00A86FFF"/>
    <w:rsid w:val="00A87126"/>
    <w:rsid w:val="00A87200"/>
    <w:rsid w:val="00A8728C"/>
    <w:rsid w:val="00A872A9"/>
    <w:rsid w:val="00A872B2"/>
    <w:rsid w:val="00A877C4"/>
    <w:rsid w:val="00A87884"/>
    <w:rsid w:val="00A879F1"/>
    <w:rsid w:val="00A87B08"/>
    <w:rsid w:val="00A87B93"/>
    <w:rsid w:val="00A87BF1"/>
    <w:rsid w:val="00A87D05"/>
    <w:rsid w:val="00A87E46"/>
    <w:rsid w:val="00A87E7D"/>
    <w:rsid w:val="00A90145"/>
    <w:rsid w:val="00A9043F"/>
    <w:rsid w:val="00A90562"/>
    <w:rsid w:val="00A90586"/>
    <w:rsid w:val="00A906C9"/>
    <w:rsid w:val="00A9072D"/>
    <w:rsid w:val="00A90C1A"/>
    <w:rsid w:val="00A90DAE"/>
    <w:rsid w:val="00A90DE6"/>
    <w:rsid w:val="00A90DEB"/>
    <w:rsid w:val="00A90DF1"/>
    <w:rsid w:val="00A90EF0"/>
    <w:rsid w:val="00A9101A"/>
    <w:rsid w:val="00A910DE"/>
    <w:rsid w:val="00A91242"/>
    <w:rsid w:val="00A913D6"/>
    <w:rsid w:val="00A91418"/>
    <w:rsid w:val="00A916C6"/>
    <w:rsid w:val="00A91825"/>
    <w:rsid w:val="00A91984"/>
    <w:rsid w:val="00A91AC5"/>
    <w:rsid w:val="00A91B40"/>
    <w:rsid w:val="00A91C0C"/>
    <w:rsid w:val="00A91CA5"/>
    <w:rsid w:val="00A91CD6"/>
    <w:rsid w:val="00A91CD7"/>
    <w:rsid w:val="00A91D0C"/>
    <w:rsid w:val="00A91DFA"/>
    <w:rsid w:val="00A91E71"/>
    <w:rsid w:val="00A91F11"/>
    <w:rsid w:val="00A91F40"/>
    <w:rsid w:val="00A92409"/>
    <w:rsid w:val="00A92497"/>
    <w:rsid w:val="00A9252F"/>
    <w:rsid w:val="00A92746"/>
    <w:rsid w:val="00A92766"/>
    <w:rsid w:val="00A92D53"/>
    <w:rsid w:val="00A92DF5"/>
    <w:rsid w:val="00A92E94"/>
    <w:rsid w:val="00A933A5"/>
    <w:rsid w:val="00A934B7"/>
    <w:rsid w:val="00A938DF"/>
    <w:rsid w:val="00A93AE5"/>
    <w:rsid w:val="00A93CAA"/>
    <w:rsid w:val="00A943B6"/>
    <w:rsid w:val="00A9440A"/>
    <w:rsid w:val="00A94683"/>
    <w:rsid w:val="00A94750"/>
    <w:rsid w:val="00A94A5F"/>
    <w:rsid w:val="00A94CEA"/>
    <w:rsid w:val="00A94D64"/>
    <w:rsid w:val="00A94DEB"/>
    <w:rsid w:val="00A95128"/>
    <w:rsid w:val="00A95201"/>
    <w:rsid w:val="00A95359"/>
    <w:rsid w:val="00A9536A"/>
    <w:rsid w:val="00A95509"/>
    <w:rsid w:val="00A956B0"/>
    <w:rsid w:val="00A95880"/>
    <w:rsid w:val="00A95A25"/>
    <w:rsid w:val="00A95A2C"/>
    <w:rsid w:val="00A95A30"/>
    <w:rsid w:val="00A95B5F"/>
    <w:rsid w:val="00A95B93"/>
    <w:rsid w:val="00A95D29"/>
    <w:rsid w:val="00A961D4"/>
    <w:rsid w:val="00A9623F"/>
    <w:rsid w:val="00A96343"/>
    <w:rsid w:val="00A9660C"/>
    <w:rsid w:val="00A966A4"/>
    <w:rsid w:val="00A96731"/>
    <w:rsid w:val="00A9679E"/>
    <w:rsid w:val="00A96814"/>
    <w:rsid w:val="00A96896"/>
    <w:rsid w:val="00A96B0D"/>
    <w:rsid w:val="00A96B80"/>
    <w:rsid w:val="00A96D0C"/>
    <w:rsid w:val="00A96FF9"/>
    <w:rsid w:val="00A970F6"/>
    <w:rsid w:val="00A97120"/>
    <w:rsid w:val="00A971F1"/>
    <w:rsid w:val="00A972DE"/>
    <w:rsid w:val="00A97409"/>
    <w:rsid w:val="00A97643"/>
    <w:rsid w:val="00A9768A"/>
    <w:rsid w:val="00A976D2"/>
    <w:rsid w:val="00A9774F"/>
    <w:rsid w:val="00A9786D"/>
    <w:rsid w:val="00A979A3"/>
    <w:rsid w:val="00A979CE"/>
    <w:rsid w:val="00A97B1B"/>
    <w:rsid w:val="00A97BB6"/>
    <w:rsid w:val="00A97D7D"/>
    <w:rsid w:val="00A97F3C"/>
    <w:rsid w:val="00AA013E"/>
    <w:rsid w:val="00AA028B"/>
    <w:rsid w:val="00AA02F2"/>
    <w:rsid w:val="00AA0640"/>
    <w:rsid w:val="00AA06DD"/>
    <w:rsid w:val="00AA0823"/>
    <w:rsid w:val="00AA09D5"/>
    <w:rsid w:val="00AA0A09"/>
    <w:rsid w:val="00AA0A8E"/>
    <w:rsid w:val="00AA0AB0"/>
    <w:rsid w:val="00AA0AC8"/>
    <w:rsid w:val="00AA0BC3"/>
    <w:rsid w:val="00AA0DE2"/>
    <w:rsid w:val="00AA0E46"/>
    <w:rsid w:val="00AA1305"/>
    <w:rsid w:val="00AA13FC"/>
    <w:rsid w:val="00AA1529"/>
    <w:rsid w:val="00AA18B2"/>
    <w:rsid w:val="00AA18C8"/>
    <w:rsid w:val="00AA19E5"/>
    <w:rsid w:val="00AA1A09"/>
    <w:rsid w:val="00AA1B02"/>
    <w:rsid w:val="00AA1BF9"/>
    <w:rsid w:val="00AA1C08"/>
    <w:rsid w:val="00AA1DA3"/>
    <w:rsid w:val="00AA1DA5"/>
    <w:rsid w:val="00AA1FB1"/>
    <w:rsid w:val="00AA2189"/>
    <w:rsid w:val="00AA226E"/>
    <w:rsid w:val="00AA228E"/>
    <w:rsid w:val="00AA2295"/>
    <w:rsid w:val="00AA2610"/>
    <w:rsid w:val="00AA2612"/>
    <w:rsid w:val="00AA283A"/>
    <w:rsid w:val="00AA2900"/>
    <w:rsid w:val="00AA2BEA"/>
    <w:rsid w:val="00AA2D33"/>
    <w:rsid w:val="00AA2D52"/>
    <w:rsid w:val="00AA3284"/>
    <w:rsid w:val="00AA33AC"/>
    <w:rsid w:val="00AA364F"/>
    <w:rsid w:val="00AA367F"/>
    <w:rsid w:val="00AA3994"/>
    <w:rsid w:val="00AA3AF3"/>
    <w:rsid w:val="00AA3B8C"/>
    <w:rsid w:val="00AA3F43"/>
    <w:rsid w:val="00AA40A7"/>
    <w:rsid w:val="00AA4352"/>
    <w:rsid w:val="00AA4383"/>
    <w:rsid w:val="00AA43EC"/>
    <w:rsid w:val="00AA44AD"/>
    <w:rsid w:val="00AA4657"/>
    <w:rsid w:val="00AA466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29"/>
    <w:rsid w:val="00AA6269"/>
    <w:rsid w:val="00AA62AF"/>
    <w:rsid w:val="00AA6A37"/>
    <w:rsid w:val="00AA6A62"/>
    <w:rsid w:val="00AA6AEE"/>
    <w:rsid w:val="00AA6D56"/>
    <w:rsid w:val="00AA6DDA"/>
    <w:rsid w:val="00AA6E92"/>
    <w:rsid w:val="00AA6EF5"/>
    <w:rsid w:val="00AA6F79"/>
    <w:rsid w:val="00AA6F82"/>
    <w:rsid w:val="00AA70F4"/>
    <w:rsid w:val="00AA7193"/>
    <w:rsid w:val="00AA722A"/>
    <w:rsid w:val="00AA72EF"/>
    <w:rsid w:val="00AA7303"/>
    <w:rsid w:val="00AA7842"/>
    <w:rsid w:val="00AA7A57"/>
    <w:rsid w:val="00AA7C62"/>
    <w:rsid w:val="00AA7CBB"/>
    <w:rsid w:val="00AA7E42"/>
    <w:rsid w:val="00AA7F28"/>
    <w:rsid w:val="00AB0076"/>
    <w:rsid w:val="00AB02A4"/>
    <w:rsid w:val="00AB037F"/>
    <w:rsid w:val="00AB05FF"/>
    <w:rsid w:val="00AB078C"/>
    <w:rsid w:val="00AB0905"/>
    <w:rsid w:val="00AB0A16"/>
    <w:rsid w:val="00AB0AEF"/>
    <w:rsid w:val="00AB0CAF"/>
    <w:rsid w:val="00AB0FAD"/>
    <w:rsid w:val="00AB107F"/>
    <w:rsid w:val="00AB12F6"/>
    <w:rsid w:val="00AB13D7"/>
    <w:rsid w:val="00AB1703"/>
    <w:rsid w:val="00AB1AB3"/>
    <w:rsid w:val="00AB1CC2"/>
    <w:rsid w:val="00AB1EF0"/>
    <w:rsid w:val="00AB2135"/>
    <w:rsid w:val="00AB215B"/>
    <w:rsid w:val="00AB22F7"/>
    <w:rsid w:val="00AB2311"/>
    <w:rsid w:val="00AB2516"/>
    <w:rsid w:val="00AB26BB"/>
    <w:rsid w:val="00AB2875"/>
    <w:rsid w:val="00AB28DF"/>
    <w:rsid w:val="00AB2A68"/>
    <w:rsid w:val="00AB2DBF"/>
    <w:rsid w:val="00AB30BD"/>
    <w:rsid w:val="00AB3142"/>
    <w:rsid w:val="00AB319C"/>
    <w:rsid w:val="00AB3254"/>
    <w:rsid w:val="00AB334D"/>
    <w:rsid w:val="00AB33F2"/>
    <w:rsid w:val="00AB3444"/>
    <w:rsid w:val="00AB371E"/>
    <w:rsid w:val="00AB385F"/>
    <w:rsid w:val="00AB3961"/>
    <w:rsid w:val="00AB3A8E"/>
    <w:rsid w:val="00AB3F16"/>
    <w:rsid w:val="00AB3F18"/>
    <w:rsid w:val="00AB42AE"/>
    <w:rsid w:val="00AB43F3"/>
    <w:rsid w:val="00AB44CE"/>
    <w:rsid w:val="00AB453F"/>
    <w:rsid w:val="00AB4585"/>
    <w:rsid w:val="00AB460B"/>
    <w:rsid w:val="00AB46F0"/>
    <w:rsid w:val="00AB47B2"/>
    <w:rsid w:val="00AB48FE"/>
    <w:rsid w:val="00AB4A45"/>
    <w:rsid w:val="00AB4C4F"/>
    <w:rsid w:val="00AB5253"/>
    <w:rsid w:val="00AB551D"/>
    <w:rsid w:val="00AB5565"/>
    <w:rsid w:val="00AB56FD"/>
    <w:rsid w:val="00AB575C"/>
    <w:rsid w:val="00AB57DB"/>
    <w:rsid w:val="00AB5CB3"/>
    <w:rsid w:val="00AB5E48"/>
    <w:rsid w:val="00AB62DC"/>
    <w:rsid w:val="00AB64E2"/>
    <w:rsid w:val="00AB66B1"/>
    <w:rsid w:val="00AB66CC"/>
    <w:rsid w:val="00AB6B93"/>
    <w:rsid w:val="00AB6C5C"/>
    <w:rsid w:val="00AB6C62"/>
    <w:rsid w:val="00AB6CAE"/>
    <w:rsid w:val="00AB6E56"/>
    <w:rsid w:val="00AB713D"/>
    <w:rsid w:val="00AB73FB"/>
    <w:rsid w:val="00AB75DA"/>
    <w:rsid w:val="00AB7BDC"/>
    <w:rsid w:val="00AB7BE0"/>
    <w:rsid w:val="00AB7D0A"/>
    <w:rsid w:val="00AB7F18"/>
    <w:rsid w:val="00AC0337"/>
    <w:rsid w:val="00AC0392"/>
    <w:rsid w:val="00AC0AB1"/>
    <w:rsid w:val="00AC0B8A"/>
    <w:rsid w:val="00AC12D4"/>
    <w:rsid w:val="00AC1301"/>
    <w:rsid w:val="00AC133F"/>
    <w:rsid w:val="00AC1439"/>
    <w:rsid w:val="00AC15F2"/>
    <w:rsid w:val="00AC163E"/>
    <w:rsid w:val="00AC1643"/>
    <w:rsid w:val="00AC1657"/>
    <w:rsid w:val="00AC16C9"/>
    <w:rsid w:val="00AC184D"/>
    <w:rsid w:val="00AC1868"/>
    <w:rsid w:val="00AC18F1"/>
    <w:rsid w:val="00AC1919"/>
    <w:rsid w:val="00AC1A0D"/>
    <w:rsid w:val="00AC1B61"/>
    <w:rsid w:val="00AC1D00"/>
    <w:rsid w:val="00AC1D67"/>
    <w:rsid w:val="00AC1E59"/>
    <w:rsid w:val="00AC1EB8"/>
    <w:rsid w:val="00AC2048"/>
    <w:rsid w:val="00AC2192"/>
    <w:rsid w:val="00AC21A1"/>
    <w:rsid w:val="00AC21FE"/>
    <w:rsid w:val="00AC2383"/>
    <w:rsid w:val="00AC2392"/>
    <w:rsid w:val="00AC24F9"/>
    <w:rsid w:val="00AC2527"/>
    <w:rsid w:val="00AC256B"/>
    <w:rsid w:val="00AC2612"/>
    <w:rsid w:val="00AC2633"/>
    <w:rsid w:val="00AC2865"/>
    <w:rsid w:val="00AC2AB9"/>
    <w:rsid w:val="00AC2F48"/>
    <w:rsid w:val="00AC31F9"/>
    <w:rsid w:val="00AC3243"/>
    <w:rsid w:val="00AC347B"/>
    <w:rsid w:val="00AC362F"/>
    <w:rsid w:val="00AC3972"/>
    <w:rsid w:val="00AC3E24"/>
    <w:rsid w:val="00AC4038"/>
    <w:rsid w:val="00AC4039"/>
    <w:rsid w:val="00AC4048"/>
    <w:rsid w:val="00AC4150"/>
    <w:rsid w:val="00AC422D"/>
    <w:rsid w:val="00AC458A"/>
    <w:rsid w:val="00AC489C"/>
    <w:rsid w:val="00AC4DC0"/>
    <w:rsid w:val="00AC4EBC"/>
    <w:rsid w:val="00AC4EBE"/>
    <w:rsid w:val="00AC4EC5"/>
    <w:rsid w:val="00AC4EF8"/>
    <w:rsid w:val="00AC5156"/>
    <w:rsid w:val="00AC529B"/>
    <w:rsid w:val="00AC52D7"/>
    <w:rsid w:val="00AC55CC"/>
    <w:rsid w:val="00AC55FD"/>
    <w:rsid w:val="00AC5A7F"/>
    <w:rsid w:val="00AC5B69"/>
    <w:rsid w:val="00AC5FD1"/>
    <w:rsid w:val="00AC603A"/>
    <w:rsid w:val="00AC610B"/>
    <w:rsid w:val="00AC6127"/>
    <w:rsid w:val="00AC670A"/>
    <w:rsid w:val="00AC672B"/>
    <w:rsid w:val="00AC6743"/>
    <w:rsid w:val="00AC6846"/>
    <w:rsid w:val="00AC686D"/>
    <w:rsid w:val="00AC68A7"/>
    <w:rsid w:val="00AC6D3F"/>
    <w:rsid w:val="00AC714C"/>
    <w:rsid w:val="00AC71FC"/>
    <w:rsid w:val="00AC7448"/>
    <w:rsid w:val="00AC7563"/>
    <w:rsid w:val="00AC759F"/>
    <w:rsid w:val="00AC785D"/>
    <w:rsid w:val="00AC78EC"/>
    <w:rsid w:val="00AC7920"/>
    <w:rsid w:val="00AC7942"/>
    <w:rsid w:val="00AC79F9"/>
    <w:rsid w:val="00AC7A3D"/>
    <w:rsid w:val="00AC7B7D"/>
    <w:rsid w:val="00AD014A"/>
    <w:rsid w:val="00AD0227"/>
    <w:rsid w:val="00AD0351"/>
    <w:rsid w:val="00AD0908"/>
    <w:rsid w:val="00AD0A59"/>
    <w:rsid w:val="00AD0B03"/>
    <w:rsid w:val="00AD0BC5"/>
    <w:rsid w:val="00AD0D4F"/>
    <w:rsid w:val="00AD0D7E"/>
    <w:rsid w:val="00AD0DA5"/>
    <w:rsid w:val="00AD0E32"/>
    <w:rsid w:val="00AD0FC9"/>
    <w:rsid w:val="00AD10CF"/>
    <w:rsid w:val="00AD11C2"/>
    <w:rsid w:val="00AD11D4"/>
    <w:rsid w:val="00AD15B3"/>
    <w:rsid w:val="00AD1A6F"/>
    <w:rsid w:val="00AD1B91"/>
    <w:rsid w:val="00AD1BB5"/>
    <w:rsid w:val="00AD1CC0"/>
    <w:rsid w:val="00AD1CCB"/>
    <w:rsid w:val="00AD1D0A"/>
    <w:rsid w:val="00AD1D41"/>
    <w:rsid w:val="00AD1F38"/>
    <w:rsid w:val="00AD1F55"/>
    <w:rsid w:val="00AD2010"/>
    <w:rsid w:val="00AD20AC"/>
    <w:rsid w:val="00AD2160"/>
    <w:rsid w:val="00AD2347"/>
    <w:rsid w:val="00AD2406"/>
    <w:rsid w:val="00AD2411"/>
    <w:rsid w:val="00AD2439"/>
    <w:rsid w:val="00AD27D2"/>
    <w:rsid w:val="00AD2B47"/>
    <w:rsid w:val="00AD2F3B"/>
    <w:rsid w:val="00AD3064"/>
    <w:rsid w:val="00AD3375"/>
    <w:rsid w:val="00AD3451"/>
    <w:rsid w:val="00AD3526"/>
    <w:rsid w:val="00AD3538"/>
    <w:rsid w:val="00AD3765"/>
    <w:rsid w:val="00AD380B"/>
    <w:rsid w:val="00AD38CE"/>
    <w:rsid w:val="00AD3AAF"/>
    <w:rsid w:val="00AD3E44"/>
    <w:rsid w:val="00AD3F35"/>
    <w:rsid w:val="00AD3FC0"/>
    <w:rsid w:val="00AD3FE6"/>
    <w:rsid w:val="00AD42AC"/>
    <w:rsid w:val="00AD4715"/>
    <w:rsid w:val="00AD48A5"/>
    <w:rsid w:val="00AD4933"/>
    <w:rsid w:val="00AD4936"/>
    <w:rsid w:val="00AD4955"/>
    <w:rsid w:val="00AD4B67"/>
    <w:rsid w:val="00AD4BE5"/>
    <w:rsid w:val="00AD4EF9"/>
    <w:rsid w:val="00AD4F51"/>
    <w:rsid w:val="00AD5032"/>
    <w:rsid w:val="00AD5112"/>
    <w:rsid w:val="00AD51F4"/>
    <w:rsid w:val="00AD52F6"/>
    <w:rsid w:val="00AD53E4"/>
    <w:rsid w:val="00AD5912"/>
    <w:rsid w:val="00AD5B4D"/>
    <w:rsid w:val="00AD5B5B"/>
    <w:rsid w:val="00AD5C62"/>
    <w:rsid w:val="00AD5F0E"/>
    <w:rsid w:val="00AD5F86"/>
    <w:rsid w:val="00AD6302"/>
    <w:rsid w:val="00AD63AC"/>
    <w:rsid w:val="00AD6459"/>
    <w:rsid w:val="00AD64CD"/>
    <w:rsid w:val="00AD6679"/>
    <w:rsid w:val="00AD6856"/>
    <w:rsid w:val="00AD68B7"/>
    <w:rsid w:val="00AD6A6E"/>
    <w:rsid w:val="00AD6B14"/>
    <w:rsid w:val="00AD6F74"/>
    <w:rsid w:val="00AD7212"/>
    <w:rsid w:val="00AD75CD"/>
    <w:rsid w:val="00AD772E"/>
    <w:rsid w:val="00AD773C"/>
    <w:rsid w:val="00AD7C84"/>
    <w:rsid w:val="00AE0572"/>
    <w:rsid w:val="00AE0C7C"/>
    <w:rsid w:val="00AE0CD6"/>
    <w:rsid w:val="00AE0E24"/>
    <w:rsid w:val="00AE1128"/>
    <w:rsid w:val="00AE126B"/>
    <w:rsid w:val="00AE129F"/>
    <w:rsid w:val="00AE1330"/>
    <w:rsid w:val="00AE157F"/>
    <w:rsid w:val="00AE17F5"/>
    <w:rsid w:val="00AE1875"/>
    <w:rsid w:val="00AE199A"/>
    <w:rsid w:val="00AE1C1F"/>
    <w:rsid w:val="00AE228F"/>
    <w:rsid w:val="00AE2439"/>
    <w:rsid w:val="00AE26A2"/>
    <w:rsid w:val="00AE2921"/>
    <w:rsid w:val="00AE2983"/>
    <w:rsid w:val="00AE2AE6"/>
    <w:rsid w:val="00AE2B9C"/>
    <w:rsid w:val="00AE2D3E"/>
    <w:rsid w:val="00AE2DA8"/>
    <w:rsid w:val="00AE2E45"/>
    <w:rsid w:val="00AE2F66"/>
    <w:rsid w:val="00AE36FA"/>
    <w:rsid w:val="00AE3772"/>
    <w:rsid w:val="00AE3A52"/>
    <w:rsid w:val="00AE3CB7"/>
    <w:rsid w:val="00AE3DA1"/>
    <w:rsid w:val="00AE4000"/>
    <w:rsid w:val="00AE408F"/>
    <w:rsid w:val="00AE4402"/>
    <w:rsid w:val="00AE463A"/>
    <w:rsid w:val="00AE4A30"/>
    <w:rsid w:val="00AE4A36"/>
    <w:rsid w:val="00AE4A7B"/>
    <w:rsid w:val="00AE4A9A"/>
    <w:rsid w:val="00AE4D87"/>
    <w:rsid w:val="00AE4FBC"/>
    <w:rsid w:val="00AE5046"/>
    <w:rsid w:val="00AE513D"/>
    <w:rsid w:val="00AE51C6"/>
    <w:rsid w:val="00AE53AB"/>
    <w:rsid w:val="00AE5433"/>
    <w:rsid w:val="00AE56E5"/>
    <w:rsid w:val="00AE5B3A"/>
    <w:rsid w:val="00AE5B45"/>
    <w:rsid w:val="00AE5C16"/>
    <w:rsid w:val="00AE5E9D"/>
    <w:rsid w:val="00AE5F9B"/>
    <w:rsid w:val="00AE5FA2"/>
    <w:rsid w:val="00AE60DD"/>
    <w:rsid w:val="00AE60FD"/>
    <w:rsid w:val="00AE622F"/>
    <w:rsid w:val="00AE641A"/>
    <w:rsid w:val="00AE65B9"/>
    <w:rsid w:val="00AE66A5"/>
    <w:rsid w:val="00AE6892"/>
    <w:rsid w:val="00AE6A15"/>
    <w:rsid w:val="00AE6AD3"/>
    <w:rsid w:val="00AE6B7B"/>
    <w:rsid w:val="00AE6D32"/>
    <w:rsid w:val="00AE700B"/>
    <w:rsid w:val="00AE74F8"/>
    <w:rsid w:val="00AE74FC"/>
    <w:rsid w:val="00AE7785"/>
    <w:rsid w:val="00AE77AF"/>
    <w:rsid w:val="00AE787E"/>
    <w:rsid w:val="00AE7900"/>
    <w:rsid w:val="00AE7A33"/>
    <w:rsid w:val="00AE7A76"/>
    <w:rsid w:val="00AE7A78"/>
    <w:rsid w:val="00AE7AC9"/>
    <w:rsid w:val="00AE7D24"/>
    <w:rsid w:val="00AE7E71"/>
    <w:rsid w:val="00AE7EAA"/>
    <w:rsid w:val="00AF019A"/>
    <w:rsid w:val="00AF022B"/>
    <w:rsid w:val="00AF02D9"/>
    <w:rsid w:val="00AF0366"/>
    <w:rsid w:val="00AF055E"/>
    <w:rsid w:val="00AF0779"/>
    <w:rsid w:val="00AF0D18"/>
    <w:rsid w:val="00AF0D20"/>
    <w:rsid w:val="00AF0EAD"/>
    <w:rsid w:val="00AF1068"/>
    <w:rsid w:val="00AF1464"/>
    <w:rsid w:val="00AF14D9"/>
    <w:rsid w:val="00AF16AE"/>
    <w:rsid w:val="00AF1761"/>
    <w:rsid w:val="00AF1790"/>
    <w:rsid w:val="00AF19B2"/>
    <w:rsid w:val="00AF1B4C"/>
    <w:rsid w:val="00AF1CAE"/>
    <w:rsid w:val="00AF1E77"/>
    <w:rsid w:val="00AF22CB"/>
    <w:rsid w:val="00AF23E7"/>
    <w:rsid w:val="00AF2513"/>
    <w:rsid w:val="00AF2586"/>
    <w:rsid w:val="00AF26E9"/>
    <w:rsid w:val="00AF27D6"/>
    <w:rsid w:val="00AF2ACA"/>
    <w:rsid w:val="00AF2C79"/>
    <w:rsid w:val="00AF2F05"/>
    <w:rsid w:val="00AF3065"/>
    <w:rsid w:val="00AF30E0"/>
    <w:rsid w:val="00AF31DF"/>
    <w:rsid w:val="00AF3253"/>
    <w:rsid w:val="00AF32AF"/>
    <w:rsid w:val="00AF32CA"/>
    <w:rsid w:val="00AF34E9"/>
    <w:rsid w:val="00AF352B"/>
    <w:rsid w:val="00AF3593"/>
    <w:rsid w:val="00AF38FD"/>
    <w:rsid w:val="00AF3AC2"/>
    <w:rsid w:val="00AF3CDA"/>
    <w:rsid w:val="00AF41D3"/>
    <w:rsid w:val="00AF42C3"/>
    <w:rsid w:val="00AF478C"/>
    <w:rsid w:val="00AF4A07"/>
    <w:rsid w:val="00AF4F73"/>
    <w:rsid w:val="00AF5131"/>
    <w:rsid w:val="00AF531F"/>
    <w:rsid w:val="00AF539E"/>
    <w:rsid w:val="00AF54D4"/>
    <w:rsid w:val="00AF550E"/>
    <w:rsid w:val="00AF5A01"/>
    <w:rsid w:val="00AF5BF9"/>
    <w:rsid w:val="00AF5C05"/>
    <w:rsid w:val="00AF5FAD"/>
    <w:rsid w:val="00AF5FC4"/>
    <w:rsid w:val="00AF5FF0"/>
    <w:rsid w:val="00AF6116"/>
    <w:rsid w:val="00AF622A"/>
    <w:rsid w:val="00AF631A"/>
    <w:rsid w:val="00AF6458"/>
    <w:rsid w:val="00AF65D8"/>
    <w:rsid w:val="00AF668E"/>
    <w:rsid w:val="00AF68B1"/>
    <w:rsid w:val="00AF68B8"/>
    <w:rsid w:val="00AF68CA"/>
    <w:rsid w:val="00AF699C"/>
    <w:rsid w:val="00AF6A8B"/>
    <w:rsid w:val="00AF6AC2"/>
    <w:rsid w:val="00AF6EE2"/>
    <w:rsid w:val="00AF6F7A"/>
    <w:rsid w:val="00AF705B"/>
    <w:rsid w:val="00AF7088"/>
    <w:rsid w:val="00AF7243"/>
    <w:rsid w:val="00AF74CF"/>
    <w:rsid w:val="00AF75B6"/>
    <w:rsid w:val="00AF7AFB"/>
    <w:rsid w:val="00AF7E40"/>
    <w:rsid w:val="00AF7E56"/>
    <w:rsid w:val="00AF7FF0"/>
    <w:rsid w:val="00B000C8"/>
    <w:rsid w:val="00B00325"/>
    <w:rsid w:val="00B0038C"/>
    <w:rsid w:val="00B003E8"/>
    <w:rsid w:val="00B00426"/>
    <w:rsid w:val="00B00597"/>
    <w:rsid w:val="00B007A4"/>
    <w:rsid w:val="00B00852"/>
    <w:rsid w:val="00B00BEE"/>
    <w:rsid w:val="00B00E46"/>
    <w:rsid w:val="00B00E96"/>
    <w:rsid w:val="00B01290"/>
    <w:rsid w:val="00B013A0"/>
    <w:rsid w:val="00B01426"/>
    <w:rsid w:val="00B015EE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4D3"/>
    <w:rsid w:val="00B0287F"/>
    <w:rsid w:val="00B02B0A"/>
    <w:rsid w:val="00B02E3E"/>
    <w:rsid w:val="00B03188"/>
    <w:rsid w:val="00B032EF"/>
    <w:rsid w:val="00B03317"/>
    <w:rsid w:val="00B03387"/>
    <w:rsid w:val="00B03AB0"/>
    <w:rsid w:val="00B03B08"/>
    <w:rsid w:val="00B03C82"/>
    <w:rsid w:val="00B03D51"/>
    <w:rsid w:val="00B03E01"/>
    <w:rsid w:val="00B03F47"/>
    <w:rsid w:val="00B0410D"/>
    <w:rsid w:val="00B046BA"/>
    <w:rsid w:val="00B047E5"/>
    <w:rsid w:val="00B04942"/>
    <w:rsid w:val="00B04B58"/>
    <w:rsid w:val="00B04E62"/>
    <w:rsid w:val="00B04E8D"/>
    <w:rsid w:val="00B04EB1"/>
    <w:rsid w:val="00B05060"/>
    <w:rsid w:val="00B05111"/>
    <w:rsid w:val="00B051FF"/>
    <w:rsid w:val="00B05684"/>
    <w:rsid w:val="00B05B35"/>
    <w:rsid w:val="00B05BB3"/>
    <w:rsid w:val="00B05D7D"/>
    <w:rsid w:val="00B05E4E"/>
    <w:rsid w:val="00B05FEB"/>
    <w:rsid w:val="00B05FF7"/>
    <w:rsid w:val="00B060F6"/>
    <w:rsid w:val="00B062CE"/>
    <w:rsid w:val="00B06463"/>
    <w:rsid w:val="00B064E3"/>
    <w:rsid w:val="00B06610"/>
    <w:rsid w:val="00B0678E"/>
    <w:rsid w:val="00B0681B"/>
    <w:rsid w:val="00B06A75"/>
    <w:rsid w:val="00B06CB5"/>
    <w:rsid w:val="00B06F85"/>
    <w:rsid w:val="00B072ED"/>
    <w:rsid w:val="00B07416"/>
    <w:rsid w:val="00B074C9"/>
    <w:rsid w:val="00B07603"/>
    <w:rsid w:val="00B07704"/>
    <w:rsid w:val="00B07850"/>
    <w:rsid w:val="00B079C6"/>
    <w:rsid w:val="00B07F8F"/>
    <w:rsid w:val="00B102CB"/>
    <w:rsid w:val="00B1056E"/>
    <w:rsid w:val="00B10631"/>
    <w:rsid w:val="00B10996"/>
    <w:rsid w:val="00B109E8"/>
    <w:rsid w:val="00B10A2A"/>
    <w:rsid w:val="00B10C2E"/>
    <w:rsid w:val="00B10CE8"/>
    <w:rsid w:val="00B10D66"/>
    <w:rsid w:val="00B10E79"/>
    <w:rsid w:val="00B11041"/>
    <w:rsid w:val="00B1116E"/>
    <w:rsid w:val="00B111D1"/>
    <w:rsid w:val="00B11305"/>
    <w:rsid w:val="00B11350"/>
    <w:rsid w:val="00B113E1"/>
    <w:rsid w:val="00B11475"/>
    <w:rsid w:val="00B114C1"/>
    <w:rsid w:val="00B1165B"/>
    <w:rsid w:val="00B1169A"/>
    <w:rsid w:val="00B119F1"/>
    <w:rsid w:val="00B11AF0"/>
    <w:rsid w:val="00B11E10"/>
    <w:rsid w:val="00B11E8D"/>
    <w:rsid w:val="00B11F2D"/>
    <w:rsid w:val="00B12301"/>
    <w:rsid w:val="00B12533"/>
    <w:rsid w:val="00B126CB"/>
    <w:rsid w:val="00B128C3"/>
    <w:rsid w:val="00B1296B"/>
    <w:rsid w:val="00B12987"/>
    <w:rsid w:val="00B129A7"/>
    <w:rsid w:val="00B12A77"/>
    <w:rsid w:val="00B12AC5"/>
    <w:rsid w:val="00B12EC2"/>
    <w:rsid w:val="00B12FE2"/>
    <w:rsid w:val="00B13287"/>
    <w:rsid w:val="00B134A4"/>
    <w:rsid w:val="00B136F6"/>
    <w:rsid w:val="00B13804"/>
    <w:rsid w:val="00B138FD"/>
    <w:rsid w:val="00B13B7A"/>
    <w:rsid w:val="00B13C30"/>
    <w:rsid w:val="00B13C69"/>
    <w:rsid w:val="00B13DE5"/>
    <w:rsid w:val="00B140A1"/>
    <w:rsid w:val="00B1416E"/>
    <w:rsid w:val="00B141CC"/>
    <w:rsid w:val="00B1437F"/>
    <w:rsid w:val="00B143B2"/>
    <w:rsid w:val="00B143F0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3D3"/>
    <w:rsid w:val="00B1540D"/>
    <w:rsid w:val="00B15617"/>
    <w:rsid w:val="00B15652"/>
    <w:rsid w:val="00B15A4A"/>
    <w:rsid w:val="00B15AA9"/>
    <w:rsid w:val="00B15C44"/>
    <w:rsid w:val="00B15C4E"/>
    <w:rsid w:val="00B15E55"/>
    <w:rsid w:val="00B15EA1"/>
    <w:rsid w:val="00B163C6"/>
    <w:rsid w:val="00B16524"/>
    <w:rsid w:val="00B167A3"/>
    <w:rsid w:val="00B168A3"/>
    <w:rsid w:val="00B16CC2"/>
    <w:rsid w:val="00B16E0F"/>
    <w:rsid w:val="00B16F35"/>
    <w:rsid w:val="00B16FE0"/>
    <w:rsid w:val="00B174A5"/>
    <w:rsid w:val="00B174F9"/>
    <w:rsid w:val="00B1769B"/>
    <w:rsid w:val="00B17932"/>
    <w:rsid w:val="00B17C74"/>
    <w:rsid w:val="00B17D11"/>
    <w:rsid w:val="00B17F22"/>
    <w:rsid w:val="00B20033"/>
    <w:rsid w:val="00B200EF"/>
    <w:rsid w:val="00B202FA"/>
    <w:rsid w:val="00B20478"/>
    <w:rsid w:val="00B205AB"/>
    <w:rsid w:val="00B205B2"/>
    <w:rsid w:val="00B205D4"/>
    <w:rsid w:val="00B207B8"/>
    <w:rsid w:val="00B20AA0"/>
    <w:rsid w:val="00B20BFD"/>
    <w:rsid w:val="00B20E46"/>
    <w:rsid w:val="00B20EBC"/>
    <w:rsid w:val="00B20EE4"/>
    <w:rsid w:val="00B21048"/>
    <w:rsid w:val="00B21096"/>
    <w:rsid w:val="00B210AE"/>
    <w:rsid w:val="00B21170"/>
    <w:rsid w:val="00B21544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5D1"/>
    <w:rsid w:val="00B226E8"/>
    <w:rsid w:val="00B22840"/>
    <w:rsid w:val="00B2295B"/>
    <w:rsid w:val="00B22ABC"/>
    <w:rsid w:val="00B22ED7"/>
    <w:rsid w:val="00B23164"/>
    <w:rsid w:val="00B231E5"/>
    <w:rsid w:val="00B237DA"/>
    <w:rsid w:val="00B23957"/>
    <w:rsid w:val="00B23A68"/>
    <w:rsid w:val="00B23BE2"/>
    <w:rsid w:val="00B23D6E"/>
    <w:rsid w:val="00B23EAF"/>
    <w:rsid w:val="00B240A9"/>
    <w:rsid w:val="00B241E4"/>
    <w:rsid w:val="00B241F7"/>
    <w:rsid w:val="00B2451B"/>
    <w:rsid w:val="00B247D1"/>
    <w:rsid w:val="00B24BB3"/>
    <w:rsid w:val="00B24F33"/>
    <w:rsid w:val="00B24F71"/>
    <w:rsid w:val="00B2506F"/>
    <w:rsid w:val="00B2523D"/>
    <w:rsid w:val="00B25279"/>
    <w:rsid w:val="00B2540D"/>
    <w:rsid w:val="00B2563F"/>
    <w:rsid w:val="00B25BF6"/>
    <w:rsid w:val="00B25E09"/>
    <w:rsid w:val="00B25F6B"/>
    <w:rsid w:val="00B25F7D"/>
    <w:rsid w:val="00B26B13"/>
    <w:rsid w:val="00B26B21"/>
    <w:rsid w:val="00B26B38"/>
    <w:rsid w:val="00B26C97"/>
    <w:rsid w:val="00B26CE5"/>
    <w:rsid w:val="00B271CE"/>
    <w:rsid w:val="00B273F1"/>
    <w:rsid w:val="00B274F5"/>
    <w:rsid w:val="00B2776D"/>
    <w:rsid w:val="00B278D9"/>
    <w:rsid w:val="00B27A49"/>
    <w:rsid w:val="00B27B73"/>
    <w:rsid w:val="00B27D43"/>
    <w:rsid w:val="00B27D79"/>
    <w:rsid w:val="00B30197"/>
    <w:rsid w:val="00B3070A"/>
    <w:rsid w:val="00B30BB8"/>
    <w:rsid w:val="00B30BBA"/>
    <w:rsid w:val="00B30CDE"/>
    <w:rsid w:val="00B30E3F"/>
    <w:rsid w:val="00B31185"/>
    <w:rsid w:val="00B31468"/>
    <w:rsid w:val="00B314E1"/>
    <w:rsid w:val="00B31567"/>
    <w:rsid w:val="00B31952"/>
    <w:rsid w:val="00B31A0C"/>
    <w:rsid w:val="00B31A62"/>
    <w:rsid w:val="00B31C23"/>
    <w:rsid w:val="00B31E21"/>
    <w:rsid w:val="00B31E5C"/>
    <w:rsid w:val="00B32277"/>
    <w:rsid w:val="00B322BC"/>
    <w:rsid w:val="00B32490"/>
    <w:rsid w:val="00B326B5"/>
    <w:rsid w:val="00B32734"/>
    <w:rsid w:val="00B3284C"/>
    <w:rsid w:val="00B328C5"/>
    <w:rsid w:val="00B32A4C"/>
    <w:rsid w:val="00B32B13"/>
    <w:rsid w:val="00B32F5B"/>
    <w:rsid w:val="00B330B5"/>
    <w:rsid w:val="00B33185"/>
    <w:rsid w:val="00B331AF"/>
    <w:rsid w:val="00B33327"/>
    <w:rsid w:val="00B3354F"/>
    <w:rsid w:val="00B3374F"/>
    <w:rsid w:val="00B337E9"/>
    <w:rsid w:val="00B33863"/>
    <w:rsid w:val="00B33C9C"/>
    <w:rsid w:val="00B340F4"/>
    <w:rsid w:val="00B34114"/>
    <w:rsid w:val="00B34132"/>
    <w:rsid w:val="00B341A8"/>
    <w:rsid w:val="00B344EA"/>
    <w:rsid w:val="00B345F5"/>
    <w:rsid w:val="00B34A7A"/>
    <w:rsid w:val="00B34AB8"/>
    <w:rsid w:val="00B34B0D"/>
    <w:rsid w:val="00B34B24"/>
    <w:rsid w:val="00B34BBF"/>
    <w:rsid w:val="00B34D71"/>
    <w:rsid w:val="00B35214"/>
    <w:rsid w:val="00B352D6"/>
    <w:rsid w:val="00B35372"/>
    <w:rsid w:val="00B3556E"/>
    <w:rsid w:val="00B357A6"/>
    <w:rsid w:val="00B359CC"/>
    <w:rsid w:val="00B35D32"/>
    <w:rsid w:val="00B3610D"/>
    <w:rsid w:val="00B3666A"/>
    <w:rsid w:val="00B366B9"/>
    <w:rsid w:val="00B3671B"/>
    <w:rsid w:val="00B367AA"/>
    <w:rsid w:val="00B367C2"/>
    <w:rsid w:val="00B36854"/>
    <w:rsid w:val="00B368C2"/>
    <w:rsid w:val="00B36A46"/>
    <w:rsid w:val="00B36B69"/>
    <w:rsid w:val="00B370A4"/>
    <w:rsid w:val="00B3737F"/>
    <w:rsid w:val="00B377A1"/>
    <w:rsid w:val="00B37864"/>
    <w:rsid w:val="00B378D7"/>
    <w:rsid w:val="00B37960"/>
    <w:rsid w:val="00B37967"/>
    <w:rsid w:val="00B37A43"/>
    <w:rsid w:val="00B37D63"/>
    <w:rsid w:val="00B37E89"/>
    <w:rsid w:val="00B37EC1"/>
    <w:rsid w:val="00B37F68"/>
    <w:rsid w:val="00B37FC6"/>
    <w:rsid w:val="00B40082"/>
    <w:rsid w:val="00B40154"/>
    <w:rsid w:val="00B401F6"/>
    <w:rsid w:val="00B40233"/>
    <w:rsid w:val="00B40395"/>
    <w:rsid w:val="00B40580"/>
    <w:rsid w:val="00B40709"/>
    <w:rsid w:val="00B407B5"/>
    <w:rsid w:val="00B40E0C"/>
    <w:rsid w:val="00B40F48"/>
    <w:rsid w:val="00B40F8E"/>
    <w:rsid w:val="00B41210"/>
    <w:rsid w:val="00B4148D"/>
    <w:rsid w:val="00B4181D"/>
    <w:rsid w:val="00B41839"/>
    <w:rsid w:val="00B419DC"/>
    <w:rsid w:val="00B41A77"/>
    <w:rsid w:val="00B41AB9"/>
    <w:rsid w:val="00B41F05"/>
    <w:rsid w:val="00B420F2"/>
    <w:rsid w:val="00B4229D"/>
    <w:rsid w:val="00B424BA"/>
    <w:rsid w:val="00B4256E"/>
    <w:rsid w:val="00B42CC9"/>
    <w:rsid w:val="00B42DC7"/>
    <w:rsid w:val="00B42EA3"/>
    <w:rsid w:val="00B43000"/>
    <w:rsid w:val="00B431D1"/>
    <w:rsid w:val="00B433C2"/>
    <w:rsid w:val="00B43690"/>
    <w:rsid w:val="00B43B64"/>
    <w:rsid w:val="00B43CE2"/>
    <w:rsid w:val="00B43E1C"/>
    <w:rsid w:val="00B43E6B"/>
    <w:rsid w:val="00B44001"/>
    <w:rsid w:val="00B441FA"/>
    <w:rsid w:val="00B444C2"/>
    <w:rsid w:val="00B444CD"/>
    <w:rsid w:val="00B444E9"/>
    <w:rsid w:val="00B44A47"/>
    <w:rsid w:val="00B44A67"/>
    <w:rsid w:val="00B44BEF"/>
    <w:rsid w:val="00B44C6E"/>
    <w:rsid w:val="00B44CCA"/>
    <w:rsid w:val="00B44D60"/>
    <w:rsid w:val="00B44F63"/>
    <w:rsid w:val="00B453D7"/>
    <w:rsid w:val="00B45468"/>
    <w:rsid w:val="00B458C8"/>
    <w:rsid w:val="00B4590F"/>
    <w:rsid w:val="00B45EBE"/>
    <w:rsid w:val="00B46064"/>
    <w:rsid w:val="00B4611F"/>
    <w:rsid w:val="00B46163"/>
    <w:rsid w:val="00B46489"/>
    <w:rsid w:val="00B464B5"/>
    <w:rsid w:val="00B46540"/>
    <w:rsid w:val="00B4666E"/>
    <w:rsid w:val="00B46A43"/>
    <w:rsid w:val="00B46B43"/>
    <w:rsid w:val="00B46B77"/>
    <w:rsid w:val="00B46BB7"/>
    <w:rsid w:val="00B46C69"/>
    <w:rsid w:val="00B46D10"/>
    <w:rsid w:val="00B46D6A"/>
    <w:rsid w:val="00B46D88"/>
    <w:rsid w:val="00B46DA4"/>
    <w:rsid w:val="00B46F47"/>
    <w:rsid w:val="00B46F70"/>
    <w:rsid w:val="00B46F95"/>
    <w:rsid w:val="00B46FC0"/>
    <w:rsid w:val="00B46FE0"/>
    <w:rsid w:val="00B4746F"/>
    <w:rsid w:val="00B4751C"/>
    <w:rsid w:val="00B4762B"/>
    <w:rsid w:val="00B47697"/>
    <w:rsid w:val="00B47868"/>
    <w:rsid w:val="00B478D6"/>
    <w:rsid w:val="00B47BC9"/>
    <w:rsid w:val="00B47D7B"/>
    <w:rsid w:val="00B47FB9"/>
    <w:rsid w:val="00B503D2"/>
    <w:rsid w:val="00B5078B"/>
    <w:rsid w:val="00B507EF"/>
    <w:rsid w:val="00B5082A"/>
    <w:rsid w:val="00B5086E"/>
    <w:rsid w:val="00B50A3B"/>
    <w:rsid w:val="00B50ABE"/>
    <w:rsid w:val="00B50B6B"/>
    <w:rsid w:val="00B50E4E"/>
    <w:rsid w:val="00B50FFC"/>
    <w:rsid w:val="00B51093"/>
    <w:rsid w:val="00B51252"/>
    <w:rsid w:val="00B513F7"/>
    <w:rsid w:val="00B514F6"/>
    <w:rsid w:val="00B515C7"/>
    <w:rsid w:val="00B51639"/>
    <w:rsid w:val="00B517A2"/>
    <w:rsid w:val="00B51888"/>
    <w:rsid w:val="00B51889"/>
    <w:rsid w:val="00B51914"/>
    <w:rsid w:val="00B51BBF"/>
    <w:rsid w:val="00B52048"/>
    <w:rsid w:val="00B523E8"/>
    <w:rsid w:val="00B5240F"/>
    <w:rsid w:val="00B524C6"/>
    <w:rsid w:val="00B525E3"/>
    <w:rsid w:val="00B52888"/>
    <w:rsid w:val="00B5297F"/>
    <w:rsid w:val="00B52F00"/>
    <w:rsid w:val="00B52F2B"/>
    <w:rsid w:val="00B53167"/>
    <w:rsid w:val="00B53206"/>
    <w:rsid w:val="00B5331D"/>
    <w:rsid w:val="00B534C8"/>
    <w:rsid w:val="00B53521"/>
    <w:rsid w:val="00B53619"/>
    <w:rsid w:val="00B53710"/>
    <w:rsid w:val="00B5394F"/>
    <w:rsid w:val="00B53C94"/>
    <w:rsid w:val="00B53C9F"/>
    <w:rsid w:val="00B54055"/>
    <w:rsid w:val="00B54090"/>
    <w:rsid w:val="00B540CC"/>
    <w:rsid w:val="00B5424D"/>
    <w:rsid w:val="00B54396"/>
    <w:rsid w:val="00B5462C"/>
    <w:rsid w:val="00B54725"/>
    <w:rsid w:val="00B547A1"/>
    <w:rsid w:val="00B548A6"/>
    <w:rsid w:val="00B5497C"/>
    <w:rsid w:val="00B54A89"/>
    <w:rsid w:val="00B54CE6"/>
    <w:rsid w:val="00B54D75"/>
    <w:rsid w:val="00B5549C"/>
    <w:rsid w:val="00B5568D"/>
    <w:rsid w:val="00B55D33"/>
    <w:rsid w:val="00B55D47"/>
    <w:rsid w:val="00B56150"/>
    <w:rsid w:val="00B566A2"/>
    <w:rsid w:val="00B566B4"/>
    <w:rsid w:val="00B566CF"/>
    <w:rsid w:val="00B568E5"/>
    <w:rsid w:val="00B56A26"/>
    <w:rsid w:val="00B56A9C"/>
    <w:rsid w:val="00B56BA5"/>
    <w:rsid w:val="00B56F91"/>
    <w:rsid w:val="00B56FE4"/>
    <w:rsid w:val="00B57871"/>
    <w:rsid w:val="00B579BF"/>
    <w:rsid w:val="00B57A62"/>
    <w:rsid w:val="00B57B84"/>
    <w:rsid w:val="00B57E01"/>
    <w:rsid w:val="00B57FEB"/>
    <w:rsid w:val="00B60509"/>
    <w:rsid w:val="00B60514"/>
    <w:rsid w:val="00B60540"/>
    <w:rsid w:val="00B6081C"/>
    <w:rsid w:val="00B60821"/>
    <w:rsid w:val="00B608E3"/>
    <w:rsid w:val="00B60955"/>
    <w:rsid w:val="00B60A2F"/>
    <w:rsid w:val="00B60C27"/>
    <w:rsid w:val="00B6119E"/>
    <w:rsid w:val="00B61627"/>
    <w:rsid w:val="00B61752"/>
    <w:rsid w:val="00B617BB"/>
    <w:rsid w:val="00B61B6B"/>
    <w:rsid w:val="00B61C81"/>
    <w:rsid w:val="00B61CCF"/>
    <w:rsid w:val="00B61DDF"/>
    <w:rsid w:val="00B61E65"/>
    <w:rsid w:val="00B61E73"/>
    <w:rsid w:val="00B61FF5"/>
    <w:rsid w:val="00B621BA"/>
    <w:rsid w:val="00B621BE"/>
    <w:rsid w:val="00B621F8"/>
    <w:rsid w:val="00B6244D"/>
    <w:rsid w:val="00B62458"/>
    <w:rsid w:val="00B624DE"/>
    <w:rsid w:val="00B6260A"/>
    <w:rsid w:val="00B62726"/>
    <w:rsid w:val="00B629F4"/>
    <w:rsid w:val="00B62A98"/>
    <w:rsid w:val="00B62DA5"/>
    <w:rsid w:val="00B62DA9"/>
    <w:rsid w:val="00B62E76"/>
    <w:rsid w:val="00B62F23"/>
    <w:rsid w:val="00B62FEA"/>
    <w:rsid w:val="00B631DE"/>
    <w:rsid w:val="00B632FD"/>
    <w:rsid w:val="00B63316"/>
    <w:rsid w:val="00B637E4"/>
    <w:rsid w:val="00B638CA"/>
    <w:rsid w:val="00B63A3C"/>
    <w:rsid w:val="00B63B6F"/>
    <w:rsid w:val="00B63E8E"/>
    <w:rsid w:val="00B63FFA"/>
    <w:rsid w:val="00B63FFF"/>
    <w:rsid w:val="00B64098"/>
    <w:rsid w:val="00B641A2"/>
    <w:rsid w:val="00B641BD"/>
    <w:rsid w:val="00B64368"/>
    <w:rsid w:val="00B64493"/>
    <w:rsid w:val="00B64546"/>
    <w:rsid w:val="00B64705"/>
    <w:rsid w:val="00B64BD5"/>
    <w:rsid w:val="00B64BED"/>
    <w:rsid w:val="00B64BFD"/>
    <w:rsid w:val="00B64C06"/>
    <w:rsid w:val="00B64C4D"/>
    <w:rsid w:val="00B64D35"/>
    <w:rsid w:val="00B64FD9"/>
    <w:rsid w:val="00B65218"/>
    <w:rsid w:val="00B652E6"/>
    <w:rsid w:val="00B6546C"/>
    <w:rsid w:val="00B6546D"/>
    <w:rsid w:val="00B654B0"/>
    <w:rsid w:val="00B6579F"/>
    <w:rsid w:val="00B657FE"/>
    <w:rsid w:val="00B65CF6"/>
    <w:rsid w:val="00B65D21"/>
    <w:rsid w:val="00B65E6E"/>
    <w:rsid w:val="00B65FEC"/>
    <w:rsid w:val="00B6615A"/>
    <w:rsid w:val="00B6622E"/>
    <w:rsid w:val="00B6669C"/>
    <w:rsid w:val="00B66BA1"/>
    <w:rsid w:val="00B66C1E"/>
    <w:rsid w:val="00B66C9D"/>
    <w:rsid w:val="00B66CA7"/>
    <w:rsid w:val="00B66D53"/>
    <w:rsid w:val="00B671EF"/>
    <w:rsid w:val="00B6724E"/>
    <w:rsid w:val="00B6739E"/>
    <w:rsid w:val="00B67642"/>
    <w:rsid w:val="00B676B1"/>
    <w:rsid w:val="00B677A9"/>
    <w:rsid w:val="00B67AE9"/>
    <w:rsid w:val="00B67CDF"/>
    <w:rsid w:val="00B7001A"/>
    <w:rsid w:val="00B703A0"/>
    <w:rsid w:val="00B70815"/>
    <w:rsid w:val="00B70962"/>
    <w:rsid w:val="00B70B04"/>
    <w:rsid w:val="00B70B34"/>
    <w:rsid w:val="00B70B66"/>
    <w:rsid w:val="00B70BA8"/>
    <w:rsid w:val="00B70BE1"/>
    <w:rsid w:val="00B70CB1"/>
    <w:rsid w:val="00B70CF1"/>
    <w:rsid w:val="00B70EAD"/>
    <w:rsid w:val="00B70F7F"/>
    <w:rsid w:val="00B70FC6"/>
    <w:rsid w:val="00B710B7"/>
    <w:rsid w:val="00B710BD"/>
    <w:rsid w:val="00B7136B"/>
    <w:rsid w:val="00B713CC"/>
    <w:rsid w:val="00B713EE"/>
    <w:rsid w:val="00B71589"/>
    <w:rsid w:val="00B717D0"/>
    <w:rsid w:val="00B7196B"/>
    <w:rsid w:val="00B71B88"/>
    <w:rsid w:val="00B71DD0"/>
    <w:rsid w:val="00B71F04"/>
    <w:rsid w:val="00B72108"/>
    <w:rsid w:val="00B72114"/>
    <w:rsid w:val="00B7214B"/>
    <w:rsid w:val="00B7221B"/>
    <w:rsid w:val="00B72276"/>
    <w:rsid w:val="00B72566"/>
    <w:rsid w:val="00B72597"/>
    <w:rsid w:val="00B725D5"/>
    <w:rsid w:val="00B72742"/>
    <w:rsid w:val="00B728FA"/>
    <w:rsid w:val="00B72982"/>
    <w:rsid w:val="00B72D0F"/>
    <w:rsid w:val="00B72E06"/>
    <w:rsid w:val="00B72FD5"/>
    <w:rsid w:val="00B730CC"/>
    <w:rsid w:val="00B732A6"/>
    <w:rsid w:val="00B732EC"/>
    <w:rsid w:val="00B735AE"/>
    <w:rsid w:val="00B73697"/>
    <w:rsid w:val="00B73C94"/>
    <w:rsid w:val="00B73E44"/>
    <w:rsid w:val="00B73F4E"/>
    <w:rsid w:val="00B73F68"/>
    <w:rsid w:val="00B7402B"/>
    <w:rsid w:val="00B74132"/>
    <w:rsid w:val="00B7466F"/>
    <w:rsid w:val="00B74927"/>
    <w:rsid w:val="00B74A00"/>
    <w:rsid w:val="00B74A4E"/>
    <w:rsid w:val="00B74D4B"/>
    <w:rsid w:val="00B75118"/>
    <w:rsid w:val="00B751E7"/>
    <w:rsid w:val="00B7536A"/>
    <w:rsid w:val="00B753A2"/>
    <w:rsid w:val="00B755ED"/>
    <w:rsid w:val="00B7570E"/>
    <w:rsid w:val="00B75935"/>
    <w:rsid w:val="00B7599F"/>
    <w:rsid w:val="00B759AE"/>
    <w:rsid w:val="00B75BA7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9E"/>
    <w:rsid w:val="00B76BCB"/>
    <w:rsid w:val="00B7723D"/>
    <w:rsid w:val="00B7726F"/>
    <w:rsid w:val="00B77333"/>
    <w:rsid w:val="00B77427"/>
    <w:rsid w:val="00B77A27"/>
    <w:rsid w:val="00B77B02"/>
    <w:rsid w:val="00B77E9F"/>
    <w:rsid w:val="00B77FD4"/>
    <w:rsid w:val="00B80087"/>
    <w:rsid w:val="00B801A1"/>
    <w:rsid w:val="00B803FB"/>
    <w:rsid w:val="00B8051D"/>
    <w:rsid w:val="00B8071C"/>
    <w:rsid w:val="00B809FC"/>
    <w:rsid w:val="00B80C4C"/>
    <w:rsid w:val="00B80E09"/>
    <w:rsid w:val="00B810A8"/>
    <w:rsid w:val="00B8118B"/>
    <w:rsid w:val="00B8120B"/>
    <w:rsid w:val="00B81360"/>
    <w:rsid w:val="00B813BB"/>
    <w:rsid w:val="00B81580"/>
    <w:rsid w:val="00B815BA"/>
    <w:rsid w:val="00B817A8"/>
    <w:rsid w:val="00B8187B"/>
    <w:rsid w:val="00B818E3"/>
    <w:rsid w:val="00B81A77"/>
    <w:rsid w:val="00B81B58"/>
    <w:rsid w:val="00B81E05"/>
    <w:rsid w:val="00B81E4B"/>
    <w:rsid w:val="00B81ED5"/>
    <w:rsid w:val="00B81F35"/>
    <w:rsid w:val="00B820B8"/>
    <w:rsid w:val="00B82206"/>
    <w:rsid w:val="00B8223F"/>
    <w:rsid w:val="00B822DC"/>
    <w:rsid w:val="00B82463"/>
    <w:rsid w:val="00B824D4"/>
    <w:rsid w:val="00B825A6"/>
    <w:rsid w:val="00B82864"/>
    <w:rsid w:val="00B82EDF"/>
    <w:rsid w:val="00B82FFF"/>
    <w:rsid w:val="00B830E8"/>
    <w:rsid w:val="00B83308"/>
    <w:rsid w:val="00B83357"/>
    <w:rsid w:val="00B83382"/>
    <w:rsid w:val="00B837ED"/>
    <w:rsid w:val="00B83864"/>
    <w:rsid w:val="00B83AF2"/>
    <w:rsid w:val="00B83AFA"/>
    <w:rsid w:val="00B83C34"/>
    <w:rsid w:val="00B83DC5"/>
    <w:rsid w:val="00B83EB3"/>
    <w:rsid w:val="00B83EC5"/>
    <w:rsid w:val="00B83F71"/>
    <w:rsid w:val="00B84366"/>
    <w:rsid w:val="00B845AB"/>
    <w:rsid w:val="00B846B4"/>
    <w:rsid w:val="00B84716"/>
    <w:rsid w:val="00B847D3"/>
    <w:rsid w:val="00B8480A"/>
    <w:rsid w:val="00B848C4"/>
    <w:rsid w:val="00B84A1B"/>
    <w:rsid w:val="00B84B3F"/>
    <w:rsid w:val="00B84DBD"/>
    <w:rsid w:val="00B84E19"/>
    <w:rsid w:val="00B84E6B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5DD0"/>
    <w:rsid w:val="00B85F0F"/>
    <w:rsid w:val="00B86093"/>
    <w:rsid w:val="00B8639A"/>
    <w:rsid w:val="00B866A2"/>
    <w:rsid w:val="00B86736"/>
    <w:rsid w:val="00B869B9"/>
    <w:rsid w:val="00B86CAF"/>
    <w:rsid w:val="00B86E84"/>
    <w:rsid w:val="00B86F1A"/>
    <w:rsid w:val="00B86FB6"/>
    <w:rsid w:val="00B87025"/>
    <w:rsid w:val="00B873DA"/>
    <w:rsid w:val="00B874C7"/>
    <w:rsid w:val="00B874FF"/>
    <w:rsid w:val="00B8751A"/>
    <w:rsid w:val="00B87556"/>
    <w:rsid w:val="00B87971"/>
    <w:rsid w:val="00B87BBF"/>
    <w:rsid w:val="00B87BE5"/>
    <w:rsid w:val="00B87F79"/>
    <w:rsid w:val="00B90158"/>
    <w:rsid w:val="00B904C2"/>
    <w:rsid w:val="00B90A7C"/>
    <w:rsid w:val="00B90B67"/>
    <w:rsid w:val="00B90D64"/>
    <w:rsid w:val="00B90DA9"/>
    <w:rsid w:val="00B90FAE"/>
    <w:rsid w:val="00B90FCA"/>
    <w:rsid w:val="00B91135"/>
    <w:rsid w:val="00B9160F"/>
    <w:rsid w:val="00B916A0"/>
    <w:rsid w:val="00B91964"/>
    <w:rsid w:val="00B91F19"/>
    <w:rsid w:val="00B91FBE"/>
    <w:rsid w:val="00B92203"/>
    <w:rsid w:val="00B922F1"/>
    <w:rsid w:val="00B9245E"/>
    <w:rsid w:val="00B924F4"/>
    <w:rsid w:val="00B92843"/>
    <w:rsid w:val="00B92857"/>
    <w:rsid w:val="00B92883"/>
    <w:rsid w:val="00B92948"/>
    <w:rsid w:val="00B92960"/>
    <w:rsid w:val="00B92BCC"/>
    <w:rsid w:val="00B92BEE"/>
    <w:rsid w:val="00B92D5C"/>
    <w:rsid w:val="00B92D6A"/>
    <w:rsid w:val="00B92DCE"/>
    <w:rsid w:val="00B92EB0"/>
    <w:rsid w:val="00B92F33"/>
    <w:rsid w:val="00B9322A"/>
    <w:rsid w:val="00B93285"/>
    <w:rsid w:val="00B933A3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A2D"/>
    <w:rsid w:val="00B94A99"/>
    <w:rsid w:val="00B94B9F"/>
    <w:rsid w:val="00B94D48"/>
    <w:rsid w:val="00B94E44"/>
    <w:rsid w:val="00B94EF9"/>
    <w:rsid w:val="00B94F91"/>
    <w:rsid w:val="00B95271"/>
    <w:rsid w:val="00B95439"/>
    <w:rsid w:val="00B955C4"/>
    <w:rsid w:val="00B957B4"/>
    <w:rsid w:val="00B95A05"/>
    <w:rsid w:val="00B95D69"/>
    <w:rsid w:val="00B961C1"/>
    <w:rsid w:val="00B96552"/>
    <w:rsid w:val="00B96809"/>
    <w:rsid w:val="00B96890"/>
    <w:rsid w:val="00B968A9"/>
    <w:rsid w:val="00B968BA"/>
    <w:rsid w:val="00B96B4E"/>
    <w:rsid w:val="00B96B80"/>
    <w:rsid w:val="00B96D5B"/>
    <w:rsid w:val="00B96F29"/>
    <w:rsid w:val="00B97123"/>
    <w:rsid w:val="00B971B9"/>
    <w:rsid w:val="00B9733A"/>
    <w:rsid w:val="00B973BA"/>
    <w:rsid w:val="00B974B0"/>
    <w:rsid w:val="00B97616"/>
    <w:rsid w:val="00B976BA"/>
    <w:rsid w:val="00B976BB"/>
    <w:rsid w:val="00B9770A"/>
    <w:rsid w:val="00B97888"/>
    <w:rsid w:val="00B97C40"/>
    <w:rsid w:val="00B97D7D"/>
    <w:rsid w:val="00B97E08"/>
    <w:rsid w:val="00BA02D3"/>
    <w:rsid w:val="00BA0301"/>
    <w:rsid w:val="00BA03F4"/>
    <w:rsid w:val="00BA04DF"/>
    <w:rsid w:val="00BA0691"/>
    <w:rsid w:val="00BA0852"/>
    <w:rsid w:val="00BA09BB"/>
    <w:rsid w:val="00BA0A20"/>
    <w:rsid w:val="00BA0F1F"/>
    <w:rsid w:val="00BA0FB6"/>
    <w:rsid w:val="00BA10A7"/>
    <w:rsid w:val="00BA12D1"/>
    <w:rsid w:val="00BA1464"/>
    <w:rsid w:val="00BA1678"/>
    <w:rsid w:val="00BA17E5"/>
    <w:rsid w:val="00BA1A2C"/>
    <w:rsid w:val="00BA21D3"/>
    <w:rsid w:val="00BA2257"/>
    <w:rsid w:val="00BA2793"/>
    <w:rsid w:val="00BA2798"/>
    <w:rsid w:val="00BA287B"/>
    <w:rsid w:val="00BA2930"/>
    <w:rsid w:val="00BA297C"/>
    <w:rsid w:val="00BA2C86"/>
    <w:rsid w:val="00BA2EC6"/>
    <w:rsid w:val="00BA2FD1"/>
    <w:rsid w:val="00BA3041"/>
    <w:rsid w:val="00BA3180"/>
    <w:rsid w:val="00BA33BE"/>
    <w:rsid w:val="00BA35AA"/>
    <w:rsid w:val="00BA372B"/>
    <w:rsid w:val="00BA3825"/>
    <w:rsid w:val="00BA3A38"/>
    <w:rsid w:val="00BA3CC0"/>
    <w:rsid w:val="00BA3DE5"/>
    <w:rsid w:val="00BA4443"/>
    <w:rsid w:val="00BA4608"/>
    <w:rsid w:val="00BA4611"/>
    <w:rsid w:val="00BA49BD"/>
    <w:rsid w:val="00BA4BA5"/>
    <w:rsid w:val="00BA4F92"/>
    <w:rsid w:val="00BA4FC3"/>
    <w:rsid w:val="00BA5381"/>
    <w:rsid w:val="00BA53D0"/>
    <w:rsid w:val="00BA53D4"/>
    <w:rsid w:val="00BA542E"/>
    <w:rsid w:val="00BA5451"/>
    <w:rsid w:val="00BA59D9"/>
    <w:rsid w:val="00BA5A45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0DE"/>
    <w:rsid w:val="00BA7164"/>
    <w:rsid w:val="00BA7180"/>
    <w:rsid w:val="00BA71C2"/>
    <w:rsid w:val="00BA7414"/>
    <w:rsid w:val="00BA7445"/>
    <w:rsid w:val="00BA7813"/>
    <w:rsid w:val="00BA7A7D"/>
    <w:rsid w:val="00BA7BB9"/>
    <w:rsid w:val="00BA7BBD"/>
    <w:rsid w:val="00BA7F1E"/>
    <w:rsid w:val="00BB0015"/>
    <w:rsid w:val="00BB0048"/>
    <w:rsid w:val="00BB0112"/>
    <w:rsid w:val="00BB0327"/>
    <w:rsid w:val="00BB04A2"/>
    <w:rsid w:val="00BB0567"/>
    <w:rsid w:val="00BB09AD"/>
    <w:rsid w:val="00BB09BA"/>
    <w:rsid w:val="00BB0A4E"/>
    <w:rsid w:val="00BB0CE3"/>
    <w:rsid w:val="00BB0DCC"/>
    <w:rsid w:val="00BB0E95"/>
    <w:rsid w:val="00BB1281"/>
    <w:rsid w:val="00BB16A4"/>
    <w:rsid w:val="00BB1965"/>
    <w:rsid w:val="00BB1B83"/>
    <w:rsid w:val="00BB1B95"/>
    <w:rsid w:val="00BB22A1"/>
    <w:rsid w:val="00BB22AD"/>
    <w:rsid w:val="00BB2C3D"/>
    <w:rsid w:val="00BB2C5A"/>
    <w:rsid w:val="00BB2ED1"/>
    <w:rsid w:val="00BB301A"/>
    <w:rsid w:val="00BB3159"/>
    <w:rsid w:val="00BB3259"/>
    <w:rsid w:val="00BB32C3"/>
    <w:rsid w:val="00BB33C1"/>
    <w:rsid w:val="00BB345B"/>
    <w:rsid w:val="00BB3463"/>
    <w:rsid w:val="00BB35AB"/>
    <w:rsid w:val="00BB3809"/>
    <w:rsid w:val="00BB3844"/>
    <w:rsid w:val="00BB39B1"/>
    <w:rsid w:val="00BB39BF"/>
    <w:rsid w:val="00BB3AE6"/>
    <w:rsid w:val="00BB3AF6"/>
    <w:rsid w:val="00BB3E5A"/>
    <w:rsid w:val="00BB3EBB"/>
    <w:rsid w:val="00BB4278"/>
    <w:rsid w:val="00BB45D9"/>
    <w:rsid w:val="00BB4870"/>
    <w:rsid w:val="00BB48EE"/>
    <w:rsid w:val="00BB4AD3"/>
    <w:rsid w:val="00BB4C4A"/>
    <w:rsid w:val="00BB4C64"/>
    <w:rsid w:val="00BB4E92"/>
    <w:rsid w:val="00BB4F78"/>
    <w:rsid w:val="00BB5047"/>
    <w:rsid w:val="00BB50F4"/>
    <w:rsid w:val="00BB5409"/>
    <w:rsid w:val="00BB5790"/>
    <w:rsid w:val="00BB59C3"/>
    <w:rsid w:val="00BB5E6F"/>
    <w:rsid w:val="00BB5E85"/>
    <w:rsid w:val="00BB60D5"/>
    <w:rsid w:val="00BB67F2"/>
    <w:rsid w:val="00BB6806"/>
    <w:rsid w:val="00BB6A64"/>
    <w:rsid w:val="00BB6CFB"/>
    <w:rsid w:val="00BB6D2A"/>
    <w:rsid w:val="00BB6D5E"/>
    <w:rsid w:val="00BB6E86"/>
    <w:rsid w:val="00BB6F52"/>
    <w:rsid w:val="00BB6FF8"/>
    <w:rsid w:val="00BB704C"/>
    <w:rsid w:val="00BB71B4"/>
    <w:rsid w:val="00BB7253"/>
    <w:rsid w:val="00BB7781"/>
    <w:rsid w:val="00BB790E"/>
    <w:rsid w:val="00BB7B32"/>
    <w:rsid w:val="00BB7B65"/>
    <w:rsid w:val="00BB7CCC"/>
    <w:rsid w:val="00BB7DEE"/>
    <w:rsid w:val="00BB7E1F"/>
    <w:rsid w:val="00BC013E"/>
    <w:rsid w:val="00BC025F"/>
    <w:rsid w:val="00BC02A5"/>
    <w:rsid w:val="00BC06AF"/>
    <w:rsid w:val="00BC0AB3"/>
    <w:rsid w:val="00BC0BBB"/>
    <w:rsid w:val="00BC0CD1"/>
    <w:rsid w:val="00BC0D0D"/>
    <w:rsid w:val="00BC0ED3"/>
    <w:rsid w:val="00BC108C"/>
    <w:rsid w:val="00BC1106"/>
    <w:rsid w:val="00BC1531"/>
    <w:rsid w:val="00BC165D"/>
    <w:rsid w:val="00BC183B"/>
    <w:rsid w:val="00BC19DE"/>
    <w:rsid w:val="00BC1A32"/>
    <w:rsid w:val="00BC1C9A"/>
    <w:rsid w:val="00BC1D23"/>
    <w:rsid w:val="00BC1FDD"/>
    <w:rsid w:val="00BC211E"/>
    <w:rsid w:val="00BC2791"/>
    <w:rsid w:val="00BC2804"/>
    <w:rsid w:val="00BC2C1A"/>
    <w:rsid w:val="00BC2DD6"/>
    <w:rsid w:val="00BC3270"/>
    <w:rsid w:val="00BC385F"/>
    <w:rsid w:val="00BC386E"/>
    <w:rsid w:val="00BC3AE9"/>
    <w:rsid w:val="00BC3CCF"/>
    <w:rsid w:val="00BC3D4F"/>
    <w:rsid w:val="00BC3D7D"/>
    <w:rsid w:val="00BC3EA3"/>
    <w:rsid w:val="00BC3F81"/>
    <w:rsid w:val="00BC4052"/>
    <w:rsid w:val="00BC41A0"/>
    <w:rsid w:val="00BC41CD"/>
    <w:rsid w:val="00BC41FD"/>
    <w:rsid w:val="00BC42EB"/>
    <w:rsid w:val="00BC4345"/>
    <w:rsid w:val="00BC4379"/>
    <w:rsid w:val="00BC4772"/>
    <w:rsid w:val="00BC486C"/>
    <w:rsid w:val="00BC4B6C"/>
    <w:rsid w:val="00BC4CF5"/>
    <w:rsid w:val="00BC4D89"/>
    <w:rsid w:val="00BC4ED1"/>
    <w:rsid w:val="00BC5000"/>
    <w:rsid w:val="00BC5143"/>
    <w:rsid w:val="00BC531D"/>
    <w:rsid w:val="00BC543D"/>
    <w:rsid w:val="00BC5659"/>
    <w:rsid w:val="00BC56C8"/>
    <w:rsid w:val="00BC56E1"/>
    <w:rsid w:val="00BC5B81"/>
    <w:rsid w:val="00BC5BA6"/>
    <w:rsid w:val="00BC5C42"/>
    <w:rsid w:val="00BC5E6B"/>
    <w:rsid w:val="00BC6224"/>
    <w:rsid w:val="00BC6335"/>
    <w:rsid w:val="00BC66E2"/>
    <w:rsid w:val="00BC6782"/>
    <w:rsid w:val="00BC6821"/>
    <w:rsid w:val="00BC6C54"/>
    <w:rsid w:val="00BC6C74"/>
    <w:rsid w:val="00BC6DFA"/>
    <w:rsid w:val="00BC6F8E"/>
    <w:rsid w:val="00BC6FAF"/>
    <w:rsid w:val="00BC71AE"/>
    <w:rsid w:val="00BC7252"/>
    <w:rsid w:val="00BC72E8"/>
    <w:rsid w:val="00BC7612"/>
    <w:rsid w:val="00BC76F6"/>
    <w:rsid w:val="00BC784A"/>
    <w:rsid w:val="00BC795E"/>
    <w:rsid w:val="00BC79D4"/>
    <w:rsid w:val="00BC7D44"/>
    <w:rsid w:val="00BC7DF7"/>
    <w:rsid w:val="00BC7E30"/>
    <w:rsid w:val="00BC7EB1"/>
    <w:rsid w:val="00BD00C5"/>
    <w:rsid w:val="00BD075C"/>
    <w:rsid w:val="00BD07A1"/>
    <w:rsid w:val="00BD0899"/>
    <w:rsid w:val="00BD0A5B"/>
    <w:rsid w:val="00BD0BA0"/>
    <w:rsid w:val="00BD0C54"/>
    <w:rsid w:val="00BD0E14"/>
    <w:rsid w:val="00BD0F88"/>
    <w:rsid w:val="00BD10DF"/>
    <w:rsid w:val="00BD151E"/>
    <w:rsid w:val="00BD1A8E"/>
    <w:rsid w:val="00BD1D8A"/>
    <w:rsid w:val="00BD2235"/>
    <w:rsid w:val="00BD2363"/>
    <w:rsid w:val="00BD2870"/>
    <w:rsid w:val="00BD2954"/>
    <w:rsid w:val="00BD2F75"/>
    <w:rsid w:val="00BD349C"/>
    <w:rsid w:val="00BD369E"/>
    <w:rsid w:val="00BD3AD1"/>
    <w:rsid w:val="00BD3C0C"/>
    <w:rsid w:val="00BD3CE1"/>
    <w:rsid w:val="00BD3D91"/>
    <w:rsid w:val="00BD3E1D"/>
    <w:rsid w:val="00BD4052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1C"/>
    <w:rsid w:val="00BD5678"/>
    <w:rsid w:val="00BD57B2"/>
    <w:rsid w:val="00BD589D"/>
    <w:rsid w:val="00BD5BCD"/>
    <w:rsid w:val="00BD5DA5"/>
    <w:rsid w:val="00BD5EE4"/>
    <w:rsid w:val="00BD6093"/>
    <w:rsid w:val="00BD644A"/>
    <w:rsid w:val="00BD64C9"/>
    <w:rsid w:val="00BD65A8"/>
    <w:rsid w:val="00BD65D5"/>
    <w:rsid w:val="00BD696C"/>
    <w:rsid w:val="00BD6AEE"/>
    <w:rsid w:val="00BD6C5C"/>
    <w:rsid w:val="00BD6D99"/>
    <w:rsid w:val="00BD6EAE"/>
    <w:rsid w:val="00BD71C7"/>
    <w:rsid w:val="00BD777F"/>
    <w:rsid w:val="00BD7968"/>
    <w:rsid w:val="00BD7A74"/>
    <w:rsid w:val="00BD7B20"/>
    <w:rsid w:val="00BD7CCE"/>
    <w:rsid w:val="00BD7E48"/>
    <w:rsid w:val="00BD7F04"/>
    <w:rsid w:val="00BD7F3A"/>
    <w:rsid w:val="00BE000D"/>
    <w:rsid w:val="00BE0068"/>
    <w:rsid w:val="00BE02B5"/>
    <w:rsid w:val="00BE03B6"/>
    <w:rsid w:val="00BE08CB"/>
    <w:rsid w:val="00BE097D"/>
    <w:rsid w:val="00BE0D09"/>
    <w:rsid w:val="00BE0D0C"/>
    <w:rsid w:val="00BE0DF5"/>
    <w:rsid w:val="00BE0ED8"/>
    <w:rsid w:val="00BE112A"/>
    <w:rsid w:val="00BE113E"/>
    <w:rsid w:val="00BE12A3"/>
    <w:rsid w:val="00BE1369"/>
    <w:rsid w:val="00BE1480"/>
    <w:rsid w:val="00BE14BF"/>
    <w:rsid w:val="00BE1573"/>
    <w:rsid w:val="00BE1645"/>
    <w:rsid w:val="00BE1668"/>
    <w:rsid w:val="00BE1762"/>
    <w:rsid w:val="00BE17AF"/>
    <w:rsid w:val="00BE189C"/>
    <w:rsid w:val="00BE19E8"/>
    <w:rsid w:val="00BE1D9D"/>
    <w:rsid w:val="00BE1E1A"/>
    <w:rsid w:val="00BE1E6B"/>
    <w:rsid w:val="00BE2051"/>
    <w:rsid w:val="00BE265F"/>
    <w:rsid w:val="00BE26A4"/>
    <w:rsid w:val="00BE26B9"/>
    <w:rsid w:val="00BE2735"/>
    <w:rsid w:val="00BE2A59"/>
    <w:rsid w:val="00BE2C6E"/>
    <w:rsid w:val="00BE2D7A"/>
    <w:rsid w:val="00BE2F36"/>
    <w:rsid w:val="00BE3079"/>
    <w:rsid w:val="00BE30EA"/>
    <w:rsid w:val="00BE30EE"/>
    <w:rsid w:val="00BE32B0"/>
    <w:rsid w:val="00BE3489"/>
    <w:rsid w:val="00BE361B"/>
    <w:rsid w:val="00BE3928"/>
    <w:rsid w:val="00BE3996"/>
    <w:rsid w:val="00BE3A26"/>
    <w:rsid w:val="00BE3A5E"/>
    <w:rsid w:val="00BE3DBD"/>
    <w:rsid w:val="00BE3E20"/>
    <w:rsid w:val="00BE4701"/>
    <w:rsid w:val="00BE475B"/>
    <w:rsid w:val="00BE47F7"/>
    <w:rsid w:val="00BE4830"/>
    <w:rsid w:val="00BE497E"/>
    <w:rsid w:val="00BE49ED"/>
    <w:rsid w:val="00BE4A7E"/>
    <w:rsid w:val="00BE4AB3"/>
    <w:rsid w:val="00BE4B10"/>
    <w:rsid w:val="00BE4EE8"/>
    <w:rsid w:val="00BE4F9D"/>
    <w:rsid w:val="00BE501F"/>
    <w:rsid w:val="00BE5131"/>
    <w:rsid w:val="00BE514C"/>
    <w:rsid w:val="00BE5193"/>
    <w:rsid w:val="00BE525D"/>
    <w:rsid w:val="00BE5333"/>
    <w:rsid w:val="00BE544D"/>
    <w:rsid w:val="00BE5507"/>
    <w:rsid w:val="00BE5657"/>
    <w:rsid w:val="00BE5924"/>
    <w:rsid w:val="00BE5960"/>
    <w:rsid w:val="00BE59D1"/>
    <w:rsid w:val="00BE5B80"/>
    <w:rsid w:val="00BE5BD6"/>
    <w:rsid w:val="00BE5C37"/>
    <w:rsid w:val="00BE5D66"/>
    <w:rsid w:val="00BE5D8A"/>
    <w:rsid w:val="00BE624D"/>
    <w:rsid w:val="00BE63A0"/>
    <w:rsid w:val="00BE657B"/>
    <w:rsid w:val="00BE6A13"/>
    <w:rsid w:val="00BE6D6F"/>
    <w:rsid w:val="00BE6DC7"/>
    <w:rsid w:val="00BE6E32"/>
    <w:rsid w:val="00BE70B4"/>
    <w:rsid w:val="00BE7182"/>
    <w:rsid w:val="00BE733F"/>
    <w:rsid w:val="00BE7408"/>
    <w:rsid w:val="00BE7440"/>
    <w:rsid w:val="00BE7494"/>
    <w:rsid w:val="00BE7528"/>
    <w:rsid w:val="00BE758C"/>
    <w:rsid w:val="00BE7629"/>
    <w:rsid w:val="00BE781D"/>
    <w:rsid w:val="00BE7A1E"/>
    <w:rsid w:val="00BE7A84"/>
    <w:rsid w:val="00BE7FCE"/>
    <w:rsid w:val="00BE7FE7"/>
    <w:rsid w:val="00BF00B8"/>
    <w:rsid w:val="00BF01AB"/>
    <w:rsid w:val="00BF0339"/>
    <w:rsid w:val="00BF03D9"/>
    <w:rsid w:val="00BF0985"/>
    <w:rsid w:val="00BF0D27"/>
    <w:rsid w:val="00BF0ED6"/>
    <w:rsid w:val="00BF1005"/>
    <w:rsid w:val="00BF108B"/>
    <w:rsid w:val="00BF1148"/>
    <w:rsid w:val="00BF11C9"/>
    <w:rsid w:val="00BF136E"/>
    <w:rsid w:val="00BF1717"/>
    <w:rsid w:val="00BF1932"/>
    <w:rsid w:val="00BF1B10"/>
    <w:rsid w:val="00BF1BC9"/>
    <w:rsid w:val="00BF1FA2"/>
    <w:rsid w:val="00BF238C"/>
    <w:rsid w:val="00BF248A"/>
    <w:rsid w:val="00BF2B53"/>
    <w:rsid w:val="00BF2D00"/>
    <w:rsid w:val="00BF2D14"/>
    <w:rsid w:val="00BF2D39"/>
    <w:rsid w:val="00BF2D4C"/>
    <w:rsid w:val="00BF2E5B"/>
    <w:rsid w:val="00BF301B"/>
    <w:rsid w:val="00BF3630"/>
    <w:rsid w:val="00BF372B"/>
    <w:rsid w:val="00BF397C"/>
    <w:rsid w:val="00BF3991"/>
    <w:rsid w:val="00BF3A85"/>
    <w:rsid w:val="00BF3F69"/>
    <w:rsid w:val="00BF4106"/>
    <w:rsid w:val="00BF42AA"/>
    <w:rsid w:val="00BF43C2"/>
    <w:rsid w:val="00BF43D0"/>
    <w:rsid w:val="00BF440E"/>
    <w:rsid w:val="00BF454A"/>
    <w:rsid w:val="00BF45A9"/>
    <w:rsid w:val="00BF48D9"/>
    <w:rsid w:val="00BF4C70"/>
    <w:rsid w:val="00BF4D64"/>
    <w:rsid w:val="00BF4ED1"/>
    <w:rsid w:val="00BF507C"/>
    <w:rsid w:val="00BF512C"/>
    <w:rsid w:val="00BF514E"/>
    <w:rsid w:val="00BF518D"/>
    <w:rsid w:val="00BF51AB"/>
    <w:rsid w:val="00BF5354"/>
    <w:rsid w:val="00BF5639"/>
    <w:rsid w:val="00BF57B7"/>
    <w:rsid w:val="00BF582A"/>
    <w:rsid w:val="00BF5993"/>
    <w:rsid w:val="00BF5F78"/>
    <w:rsid w:val="00BF6352"/>
    <w:rsid w:val="00BF6356"/>
    <w:rsid w:val="00BF639A"/>
    <w:rsid w:val="00BF68CC"/>
    <w:rsid w:val="00BF6964"/>
    <w:rsid w:val="00BF6C27"/>
    <w:rsid w:val="00BF6C7A"/>
    <w:rsid w:val="00BF6F2C"/>
    <w:rsid w:val="00BF6F98"/>
    <w:rsid w:val="00BF72BE"/>
    <w:rsid w:val="00BF74FB"/>
    <w:rsid w:val="00BF7523"/>
    <w:rsid w:val="00BF752E"/>
    <w:rsid w:val="00BF7749"/>
    <w:rsid w:val="00BF789F"/>
    <w:rsid w:val="00BF7D43"/>
    <w:rsid w:val="00BF7E26"/>
    <w:rsid w:val="00BF7E67"/>
    <w:rsid w:val="00BF7E69"/>
    <w:rsid w:val="00C00156"/>
    <w:rsid w:val="00C0015D"/>
    <w:rsid w:val="00C00407"/>
    <w:rsid w:val="00C0053D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AB4"/>
    <w:rsid w:val="00C00BCD"/>
    <w:rsid w:val="00C00F38"/>
    <w:rsid w:val="00C0104F"/>
    <w:rsid w:val="00C01236"/>
    <w:rsid w:val="00C0130D"/>
    <w:rsid w:val="00C013FD"/>
    <w:rsid w:val="00C0149E"/>
    <w:rsid w:val="00C01B65"/>
    <w:rsid w:val="00C01B8B"/>
    <w:rsid w:val="00C01BA7"/>
    <w:rsid w:val="00C01BD8"/>
    <w:rsid w:val="00C01C2B"/>
    <w:rsid w:val="00C02315"/>
    <w:rsid w:val="00C0256B"/>
    <w:rsid w:val="00C026E7"/>
    <w:rsid w:val="00C02723"/>
    <w:rsid w:val="00C02802"/>
    <w:rsid w:val="00C02988"/>
    <w:rsid w:val="00C02D01"/>
    <w:rsid w:val="00C02F1F"/>
    <w:rsid w:val="00C031BB"/>
    <w:rsid w:val="00C031C6"/>
    <w:rsid w:val="00C03215"/>
    <w:rsid w:val="00C037E3"/>
    <w:rsid w:val="00C03857"/>
    <w:rsid w:val="00C038B1"/>
    <w:rsid w:val="00C0391F"/>
    <w:rsid w:val="00C03982"/>
    <w:rsid w:val="00C03BD8"/>
    <w:rsid w:val="00C03CA8"/>
    <w:rsid w:val="00C03E10"/>
    <w:rsid w:val="00C03E36"/>
    <w:rsid w:val="00C03F5C"/>
    <w:rsid w:val="00C042B0"/>
    <w:rsid w:val="00C0442D"/>
    <w:rsid w:val="00C044C8"/>
    <w:rsid w:val="00C047C9"/>
    <w:rsid w:val="00C04A6C"/>
    <w:rsid w:val="00C04AE1"/>
    <w:rsid w:val="00C04B84"/>
    <w:rsid w:val="00C04C5E"/>
    <w:rsid w:val="00C04DAD"/>
    <w:rsid w:val="00C05061"/>
    <w:rsid w:val="00C05691"/>
    <w:rsid w:val="00C05795"/>
    <w:rsid w:val="00C057D2"/>
    <w:rsid w:val="00C060C1"/>
    <w:rsid w:val="00C062DF"/>
    <w:rsid w:val="00C06413"/>
    <w:rsid w:val="00C068AA"/>
    <w:rsid w:val="00C06939"/>
    <w:rsid w:val="00C0696C"/>
    <w:rsid w:val="00C069CC"/>
    <w:rsid w:val="00C06F22"/>
    <w:rsid w:val="00C06FFB"/>
    <w:rsid w:val="00C072B2"/>
    <w:rsid w:val="00C07337"/>
    <w:rsid w:val="00C0754E"/>
    <w:rsid w:val="00C07736"/>
    <w:rsid w:val="00C0774E"/>
    <w:rsid w:val="00C078E6"/>
    <w:rsid w:val="00C07B60"/>
    <w:rsid w:val="00C07CC1"/>
    <w:rsid w:val="00C07DCD"/>
    <w:rsid w:val="00C07E89"/>
    <w:rsid w:val="00C07E9D"/>
    <w:rsid w:val="00C1007F"/>
    <w:rsid w:val="00C103C1"/>
    <w:rsid w:val="00C106BE"/>
    <w:rsid w:val="00C10785"/>
    <w:rsid w:val="00C107A4"/>
    <w:rsid w:val="00C107C1"/>
    <w:rsid w:val="00C10B61"/>
    <w:rsid w:val="00C10CE0"/>
    <w:rsid w:val="00C10D9A"/>
    <w:rsid w:val="00C10EB6"/>
    <w:rsid w:val="00C10EC5"/>
    <w:rsid w:val="00C10F48"/>
    <w:rsid w:val="00C113CF"/>
    <w:rsid w:val="00C11656"/>
    <w:rsid w:val="00C11B06"/>
    <w:rsid w:val="00C11BE4"/>
    <w:rsid w:val="00C11CB7"/>
    <w:rsid w:val="00C11FC1"/>
    <w:rsid w:val="00C1217B"/>
    <w:rsid w:val="00C12391"/>
    <w:rsid w:val="00C124F3"/>
    <w:rsid w:val="00C12547"/>
    <w:rsid w:val="00C125EB"/>
    <w:rsid w:val="00C12880"/>
    <w:rsid w:val="00C12AF5"/>
    <w:rsid w:val="00C12D6B"/>
    <w:rsid w:val="00C12E72"/>
    <w:rsid w:val="00C13047"/>
    <w:rsid w:val="00C1312C"/>
    <w:rsid w:val="00C1314F"/>
    <w:rsid w:val="00C13298"/>
    <w:rsid w:val="00C132A7"/>
    <w:rsid w:val="00C1330E"/>
    <w:rsid w:val="00C1331D"/>
    <w:rsid w:val="00C13352"/>
    <w:rsid w:val="00C13537"/>
    <w:rsid w:val="00C1355D"/>
    <w:rsid w:val="00C135D9"/>
    <w:rsid w:val="00C139D4"/>
    <w:rsid w:val="00C13C0B"/>
    <w:rsid w:val="00C13DFB"/>
    <w:rsid w:val="00C13E94"/>
    <w:rsid w:val="00C13F98"/>
    <w:rsid w:val="00C14110"/>
    <w:rsid w:val="00C144B2"/>
    <w:rsid w:val="00C144F9"/>
    <w:rsid w:val="00C147D7"/>
    <w:rsid w:val="00C147DD"/>
    <w:rsid w:val="00C1495B"/>
    <w:rsid w:val="00C149A1"/>
    <w:rsid w:val="00C14A21"/>
    <w:rsid w:val="00C14B01"/>
    <w:rsid w:val="00C14B1F"/>
    <w:rsid w:val="00C14CF7"/>
    <w:rsid w:val="00C14EFE"/>
    <w:rsid w:val="00C150AD"/>
    <w:rsid w:val="00C15101"/>
    <w:rsid w:val="00C15176"/>
    <w:rsid w:val="00C15475"/>
    <w:rsid w:val="00C155B2"/>
    <w:rsid w:val="00C1563C"/>
    <w:rsid w:val="00C15BBD"/>
    <w:rsid w:val="00C15CCF"/>
    <w:rsid w:val="00C15DF9"/>
    <w:rsid w:val="00C15E04"/>
    <w:rsid w:val="00C15FAA"/>
    <w:rsid w:val="00C161D3"/>
    <w:rsid w:val="00C16363"/>
    <w:rsid w:val="00C165A6"/>
    <w:rsid w:val="00C16763"/>
    <w:rsid w:val="00C1679F"/>
    <w:rsid w:val="00C167EE"/>
    <w:rsid w:val="00C16807"/>
    <w:rsid w:val="00C169DF"/>
    <w:rsid w:val="00C16CB2"/>
    <w:rsid w:val="00C16CB3"/>
    <w:rsid w:val="00C16DD2"/>
    <w:rsid w:val="00C16E4E"/>
    <w:rsid w:val="00C16E53"/>
    <w:rsid w:val="00C16F6F"/>
    <w:rsid w:val="00C172D4"/>
    <w:rsid w:val="00C173E0"/>
    <w:rsid w:val="00C175BF"/>
    <w:rsid w:val="00C17654"/>
    <w:rsid w:val="00C176BC"/>
    <w:rsid w:val="00C177D1"/>
    <w:rsid w:val="00C1785F"/>
    <w:rsid w:val="00C179DD"/>
    <w:rsid w:val="00C17ADE"/>
    <w:rsid w:val="00C17AF6"/>
    <w:rsid w:val="00C17C09"/>
    <w:rsid w:val="00C17D72"/>
    <w:rsid w:val="00C17F95"/>
    <w:rsid w:val="00C2005C"/>
    <w:rsid w:val="00C20618"/>
    <w:rsid w:val="00C206E0"/>
    <w:rsid w:val="00C20B1E"/>
    <w:rsid w:val="00C20E37"/>
    <w:rsid w:val="00C20E99"/>
    <w:rsid w:val="00C20F91"/>
    <w:rsid w:val="00C21049"/>
    <w:rsid w:val="00C215E0"/>
    <w:rsid w:val="00C21608"/>
    <w:rsid w:val="00C21806"/>
    <w:rsid w:val="00C218A0"/>
    <w:rsid w:val="00C218CE"/>
    <w:rsid w:val="00C21AC8"/>
    <w:rsid w:val="00C21C00"/>
    <w:rsid w:val="00C21D1D"/>
    <w:rsid w:val="00C21DDA"/>
    <w:rsid w:val="00C21EE4"/>
    <w:rsid w:val="00C22081"/>
    <w:rsid w:val="00C220F9"/>
    <w:rsid w:val="00C221E1"/>
    <w:rsid w:val="00C22223"/>
    <w:rsid w:val="00C222CE"/>
    <w:rsid w:val="00C2239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3773"/>
    <w:rsid w:val="00C23D45"/>
    <w:rsid w:val="00C23E97"/>
    <w:rsid w:val="00C23FD7"/>
    <w:rsid w:val="00C24257"/>
    <w:rsid w:val="00C24262"/>
    <w:rsid w:val="00C245FA"/>
    <w:rsid w:val="00C24821"/>
    <w:rsid w:val="00C248B4"/>
    <w:rsid w:val="00C252ED"/>
    <w:rsid w:val="00C25364"/>
    <w:rsid w:val="00C25574"/>
    <w:rsid w:val="00C255DF"/>
    <w:rsid w:val="00C257F4"/>
    <w:rsid w:val="00C25865"/>
    <w:rsid w:val="00C25956"/>
    <w:rsid w:val="00C25A4C"/>
    <w:rsid w:val="00C25B80"/>
    <w:rsid w:val="00C25BAE"/>
    <w:rsid w:val="00C25BC6"/>
    <w:rsid w:val="00C25C41"/>
    <w:rsid w:val="00C262A3"/>
    <w:rsid w:val="00C2631A"/>
    <w:rsid w:val="00C26368"/>
    <w:rsid w:val="00C26412"/>
    <w:rsid w:val="00C26612"/>
    <w:rsid w:val="00C2670A"/>
    <w:rsid w:val="00C2684F"/>
    <w:rsid w:val="00C26852"/>
    <w:rsid w:val="00C26995"/>
    <w:rsid w:val="00C26A31"/>
    <w:rsid w:val="00C26E7D"/>
    <w:rsid w:val="00C26F46"/>
    <w:rsid w:val="00C272B4"/>
    <w:rsid w:val="00C273A7"/>
    <w:rsid w:val="00C2770D"/>
    <w:rsid w:val="00C27880"/>
    <w:rsid w:val="00C2791B"/>
    <w:rsid w:val="00C27BBF"/>
    <w:rsid w:val="00C27E64"/>
    <w:rsid w:val="00C27E99"/>
    <w:rsid w:val="00C3014A"/>
    <w:rsid w:val="00C30469"/>
    <w:rsid w:val="00C30656"/>
    <w:rsid w:val="00C30830"/>
    <w:rsid w:val="00C308EA"/>
    <w:rsid w:val="00C309E5"/>
    <w:rsid w:val="00C30F54"/>
    <w:rsid w:val="00C31033"/>
    <w:rsid w:val="00C310A5"/>
    <w:rsid w:val="00C3129C"/>
    <w:rsid w:val="00C3139C"/>
    <w:rsid w:val="00C3175A"/>
    <w:rsid w:val="00C319D7"/>
    <w:rsid w:val="00C31AEB"/>
    <w:rsid w:val="00C31AF9"/>
    <w:rsid w:val="00C31B94"/>
    <w:rsid w:val="00C31CE8"/>
    <w:rsid w:val="00C31DFE"/>
    <w:rsid w:val="00C31E93"/>
    <w:rsid w:val="00C322F6"/>
    <w:rsid w:val="00C3242C"/>
    <w:rsid w:val="00C32764"/>
    <w:rsid w:val="00C32790"/>
    <w:rsid w:val="00C32916"/>
    <w:rsid w:val="00C32CA6"/>
    <w:rsid w:val="00C32EFE"/>
    <w:rsid w:val="00C32F49"/>
    <w:rsid w:val="00C331C9"/>
    <w:rsid w:val="00C332BB"/>
    <w:rsid w:val="00C33450"/>
    <w:rsid w:val="00C33576"/>
    <w:rsid w:val="00C33703"/>
    <w:rsid w:val="00C33893"/>
    <w:rsid w:val="00C338D7"/>
    <w:rsid w:val="00C338F2"/>
    <w:rsid w:val="00C33954"/>
    <w:rsid w:val="00C33E72"/>
    <w:rsid w:val="00C33F42"/>
    <w:rsid w:val="00C33F59"/>
    <w:rsid w:val="00C34008"/>
    <w:rsid w:val="00C3453A"/>
    <w:rsid w:val="00C34D37"/>
    <w:rsid w:val="00C34D90"/>
    <w:rsid w:val="00C34EFD"/>
    <w:rsid w:val="00C34F2C"/>
    <w:rsid w:val="00C352AB"/>
    <w:rsid w:val="00C3542F"/>
    <w:rsid w:val="00C3578F"/>
    <w:rsid w:val="00C35A00"/>
    <w:rsid w:val="00C35CC9"/>
    <w:rsid w:val="00C35CCB"/>
    <w:rsid w:val="00C35DA3"/>
    <w:rsid w:val="00C35F9E"/>
    <w:rsid w:val="00C36133"/>
    <w:rsid w:val="00C36296"/>
    <w:rsid w:val="00C36310"/>
    <w:rsid w:val="00C36438"/>
    <w:rsid w:val="00C364A4"/>
    <w:rsid w:val="00C3658E"/>
    <w:rsid w:val="00C36788"/>
    <w:rsid w:val="00C369A3"/>
    <w:rsid w:val="00C36B7F"/>
    <w:rsid w:val="00C36D1E"/>
    <w:rsid w:val="00C36DC5"/>
    <w:rsid w:val="00C36E0F"/>
    <w:rsid w:val="00C37330"/>
    <w:rsid w:val="00C373A9"/>
    <w:rsid w:val="00C378A2"/>
    <w:rsid w:val="00C379EA"/>
    <w:rsid w:val="00C37B2B"/>
    <w:rsid w:val="00C40043"/>
    <w:rsid w:val="00C40057"/>
    <w:rsid w:val="00C400DA"/>
    <w:rsid w:val="00C400DD"/>
    <w:rsid w:val="00C40204"/>
    <w:rsid w:val="00C404FA"/>
    <w:rsid w:val="00C405C6"/>
    <w:rsid w:val="00C406BB"/>
    <w:rsid w:val="00C406E0"/>
    <w:rsid w:val="00C4073A"/>
    <w:rsid w:val="00C40796"/>
    <w:rsid w:val="00C4087C"/>
    <w:rsid w:val="00C40906"/>
    <w:rsid w:val="00C40B4F"/>
    <w:rsid w:val="00C4100E"/>
    <w:rsid w:val="00C4120D"/>
    <w:rsid w:val="00C412BA"/>
    <w:rsid w:val="00C414BD"/>
    <w:rsid w:val="00C41689"/>
    <w:rsid w:val="00C417A2"/>
    <w:rsid w:val="00C419B2"/>
    <w:rsid w:val="00C41A81"/>
    <w:rsid w:val="00C41D22"/>
    <w:rsid w:val="00C41E60"/>
    <w:rsid w:val="00C41F24"/>
    <w:rsid w:val="00C41F35"/>
    <w:rsid w:val="00C421AB"/>
    <w:rsid w:val="00C424C1"/>
    <w:rsid w:val="00C42655"/>
    <w:rsid w:val="00C42775"/>
    <w:rsid w:val="00C4277B"/>
    <w:rsid w:val="00C42A57"/>
    <w:rsid w:val="00C42DAC"/>
    <w:rsid w:val="00C4328E"/>
    <w:rsid w:val="00C43469"/>
    <w:rsid w:val="00C4368E"/>
    <w:rsid w:val="00C4370C"/>
    <w:rsid w:val="00C43741"/>
    <w:rsid w:val="00C43963"/>
    <w:rsid w:val="00C43A0E"/>
    <w:rsid w:val="00C43BD6"/>
    <w:rsid w:val="00C43DB8"/>
    <w:rsid w:val="00C44097"/>
    <w:rsid w:val="00C44456"/>
    <w:rsid w:val="00C446FA"/>
    <w:rsid w:val="00C44722"/>
    <w:rsid w:val="00C44745"/>
    <w:rsid w:val="00C447F8"/>
    <w:rsid w:val="00C449F3"/>
    <w:rsid w:val="00C44BD2"/>
    <w:rsid w:val="00C44D98"/>
    <w:rsid w:val="00C44F2F"/>
    <w:rsid w:val="00C44FA9"/>
    <w:rsid w:val="00C451A8"/>
    <w:rsid w:val="00C4523D"/>
    <w:rsid w:val="00C45386"/>
    <w:rsid w:val="00C4539F"/>
    <w:rsid w:val="00C4547E"/>
    <w:rsid w:val="00C456A4"/>
    <w:rsid w:val="00C458FF"/>
    <w:rsid w:val="00C4593D"/>
    <w:rsid w:val="00C45C9C"/>
    <w:rsid w:val="00C45D9C"/>
    <w:rsid w:val="00C45E57"/>
    <w:rsid w:val="00C45F61"/>
    <w:rsid w:val="00C46410"/>
    <w:rsid w:val="00C466FF"/>
    <w:rsid w:val="00C46784"/>
    <w:rsid w:val="00C4690D"/>
    <w:rsid w:val="00C46DEC"/>
    <w:rsid w:val="00C501FB"/>
    <w:rsid w:val="00C50404"/>
    <w:rsid w:val="00C5044B"/>
    <w:rsid w:val="00C50629"/>
    <w:rsid w:val="00C506D4"/>
    <w:rsid w:val="00C5074E"/>
    <w:rsid w:val="00C50A6E"/>
    <w:rsid w:val="00C50D97"/>
    <w:rsid w:val="00C50DD8"/>
    <w:rsid w:val="00C50DDE"/>
    <w:rsid w:val="00C50F41"/>
    <w:rsid w:val="00C50F63"/>
    <w:rsid w:val="00C50FC2"/>
    <w:rsid w:val="00C51112"/>
    <w:rsid w:val="00C5139E"/>
    <w:rsid w:val="00C515E2"/>
    <w:rsid w:val="00C51633"/>
    <w:rsid w:val="00C5164A"/>
    <w:rsid w:val="00C51667"/>
    <w:rsid w:val="00C519BC"/>
    <w:rsid w:val="00C51AB3"/>
    <w:rsid w:val="00C51B6F"/>
    <w:rsid w:val="00C51F30"/>
    <w:rsid w:val="00C51F97"/>
    <w:rsid w:val="00C5208A"/>
    <w:rsid w:val="00C52237"/>
    <w:rsid w:val="00C52338"/>
    <w:rsid w:val="00C524A9"/>
    <w:rsid w:val="00C524B9"/>
    <w:rsid w:val="00C52531"/>
    <w:rsid w:val="00C52624"/>
    <w:rsid w:val="00C52A0F"/>
    <w:rsid w:val="00C52A59"/>
    <w:rsid w:val="00C52B07"/>
    <w:rsid w:val="00C52C6F"/>
    <w:rsid w:val="00C52D3B"/>
    <w:rsid w:val="00C52E00"/>
    <w:rsid w:val="00C52FF3"/>
    <w:rsid w:val="00C530C8"/>
    <w:rsid w:val="00C53358"/>
    <w:rsid w:val="00C534D6"/>
    <w:rsid w:val="00C53657"/>
    <w:rsid w:val="00C536C8"/>
    <w:rsid w:val="00C536D9"/>
    <w:rsid w:val="00C536E0"/>
    <w:rsid w:val="00C537C2"/>
    <w:rsid w:val="00C5389A"/>
    <w:rsid w:val="00C5397A"/>
    <w:rsid w:val="00C53C0F"/>
    <w:rsid w:val="00C53C28"/>
    <w:rsid w:val="00C53DE7"/>
    <w:rsid w:val="00C540D7"/>
    <w:rsid w:val="00C542BC"/>
    <w:rsid w:val="00C5435D"/>
    <w:rsid w:val="00C54717"/>
    <w:rsid w:val="00C54B32"/>
    <w:rsid w:val="00C54CE5"/>
    <w:rsid w:val="00C5504B"/>
    <w:rsid w:val="00C55050"/>
    <w:rsid w:val="00C551C8"/>
    <w:rsid w:val="00C552CD"/>
    <w:rsid w:val="00C555AE"/>
    <w:rsid w:val="00C55863"/>
    <w:rsid w:val="00C559DF"/>
    <w:rsid w:val="00C55A93"/>
    <w:rsid w:val="00C55D04"/>
    <w:rsid w:val="00C55D86"/>
    <w:rsid w:val="00C55F48"/>
    <w:rsid w:val="00C5600F"/>
    <w:rsid w:val="00C56168"/>
    <w:rsid w:val="00C563BA"/>
    <w:rsid w:val="00C5642D"/>
    <w:rsid w:val="00C56877"/>
    <w:rsid w:val="00C568D7"/>
    <w:rsid w:val="00C56CD9"/>
    <w:rsid w:val="00C56D0A"/>
    <w:rsid w:val="00C56DDD"/>
    <w:rsid w:val="00C56F87"/>
    <w:rsid w:val="00C57166"/>
    <w:rsid w:val="00C5726A"/>
    <w:rsid w:val="00C573F9"/>
    <w:rsid w:val="00C57756"/>
    <w:rsid w:val="00C57A90"/>
    <w:rsid w:val="00C57ADF"/>
    <w:rsid w:val="00C57CD2"/>
    <w:rsid w:val="00C57EF9"/>
    <w:rsid w:val="00C6039D"/>
    <w:rsid w:val="00C6068A"/>
    <w:rsid w:val="00C607C0"/>
    <w:rsid w:val="00C60817"/>
    <w:rsid w:val="00C6084A"/>
    <w:rsid w:val="00C60A76"/>
    <w:rsid w:val="00C60D7D"/>
    <w:rsid w:val="00C61047"/>
    <w:rsid w:val="00C612B7"/>
    <w:rsid w:val="00C614B6"/>
    <w:rsid w:val="00C61590"/>
    <w:rsid w:val="00C61745"/>
    <w:rsid w:val="00C617E2"/>
    <w:rsid w:val="00C6184F"/>
    <w:rsid w:val="00C6189E"/>
    <w:rsid w:val="00C61B84"/>
    <w:rsid w:val="00C61B8E"/>
    <w:rsid w:val="00C61C97"/>
    <w:rsid w:val="00C61E60"/>
    <w:rsid w:val="00C61F66"/>
    <w:rsid w:val="00C61F81"/>
    <w:rsid w:val="00C625B0"/>
    <w:rsid w:val="00C626F0"/>
    <w:rsid w:val="00C628AF"/>
    <w:rsid w:val="00C628DE"/>
    <w:rsid w:val="00C62C1B"/>
    <w:rsid w:val="00C62C82"/>
    <w:rsid w:val="00C62F48"/>
    <w:rsid w:val="00C62FB9"/>
    <w:rsid w:val="00C63034"/>
    <w:rsid w:val="00C630B1"/>
    <w:rsid w:val="00C63188"/>
    <w:rsid w:val="00C63340"/>
    <w:rsid w:val="00C633FE"/>
    <w:rsid w:val="00C638EE"/>
    <w:rsid w:val="00C63A2A"/>
    <w:rsid w:val="00C6409E"/>
    <w:rsid w:val="00C64376"/>
    <w:rsid w:val="00C6441A"/>
    <w:rsid w:val="00C6457B"/>
    <w:rsid w:val="00C647A7"/>
    <w:rsid w:val="00C647E7"/>
    <w:rsid w:val="00C648EB"/>
    <w:rsid w:val="00C64900"/>
    <w:rsid w:val="00C64A88"/>
    <w:rsid w:val="00C64C80"/>
    <w:rsid w:val="00C64D2F"/>
    <w:rsid w:val="00C64DB6"/>
    <w:rsid w:val="00C64F18"/>
    <w:rsid w:val="00C64F66"/>
    <w:rsid w:val="00C650CA"/>
    <w:rsid w:val="00C65192"/>
    <w:rsid w:val="00C65371"/>
    <w:rsid w:val="00C653F0"/>
    <w:rsid w:val="00C65675"/>
    <w:rsid w:val="00C656B4"/>
    <w:rsid w:val="00C656D0"/>
    <w:rsid w:val="00C65892"/>
    <w:rsid w:val="00C658E2"/>
    <w:rsid w:val="00C6594A"/>
    <w:rsid w:val="00C65966"/>
    <w:rsid w:val="00C65B14"/>
    <w:rsid w:val="00C65BE7"/>
    <w:rsid w:val="00C65C1C"/>
    <w:rsid w:val="00C6637A"/>
    <w:rsid w:val="00C66875"/>
    <w:rsid w:val="00C66950"/>
    <w:rsid w:val="00C66BBA"/>
    <w:rsid w:val="00C66D33"/>
    <w:rsid w:val="00C66E4E"/>
    <w:rsid w:val="00C66EC8"/>
    <w:rsid w:val="00C66F07"/>
    <w:rsid w:val="00C671BE"/>
    <w:rsid w:val="00C67230"/>
    <w:rsid w:val="00C67557"/>
    <w:rsid w:val="00C678D4"/>
    <w:rsid w:val="00C67AF3"/>
    <w:rsid w:val="00C67B88"/>
    <w:rsid w:val="00C67C7F"/>
    <w:rsid w:val="00C67C82"/>
    <w:rsid w:val="00C67CA9"/>
    <w:rsid w:val="00C67D7D"/>
    <w:rsid w:val="00C700F6"/>
    <w:rsid w:val="00C70126"/>
    <w:rsid w:val="00C7046B"/>
    <w:rsid w:val="00C70522"/>
    <w:rsid w:val="00C70907"/>
    <w:rsid w:val="00C70BFE"/>
    <w:rsid w:val="00C70D6A"/>
    <w:rsid w:val="00C70FC1"/>
    <w:rsid w:val="00C710B0"/>
    <w:rsid w:val="00C7151C"/>
    <w:rsid w:val="00C71665"/>
    <w:rsid w:val="00C71877"/>
    <w:rsid w:val="00C7199F"/>
    <w:rsid w:val="00C71C64"/>
    <w:rsid w:val="00C71D71"/>
    <w:rsid w:val="00C71DBC"/>
    <w:rsid w:val="00C71DCC"/>
    <w:rsid w:val="00C72060"/>
    <w:rsid w:val="00C722E2"/>
    <w:rsid w:val="00C7245A"/>
    <w:rsid w:val="00C72505"/>
    <w:rsid w:val="00C7266B"/>
    <w:rsid w:val="00C7266C"/>
    <w:rsid w:val="00C7281F"/>
    <w:rsid w:val="00C72913"/>
    <w:rsid w:val="00C72A4A"/>
    <w:rsid w:val="00C72BD2"/>
    <w:rsid w:val="00C72E24"/>
    <w:rsid w:val="00C72F2E"/>
    <w:rsid w:val="00C73012"/>
    <w:rsid w:val="00C733F5"/>
    <w:rsid w:val="00C734B7"/>
    <w:rsid w:val="00C735C2"/>
    <w:rsid w:val="00C738A3"/>
    <w:rsid w:val="00C738C7"/>
    <w:rsid w:val="00C738F8"/>
    <w:rsid w:val="00C73C31"/>
    <w:rsid w:val="00C73D70"/>
    <w:rsid w:val="00C73DCC"/>
    <w:rsid w:val="00C73E41"/>
    <w:rsid w:val="00C7406F"/>
    <w:rsid w:val="00C74185"/>
    <w:rsid w:val="00C7418D"/>
    <w:rsid w:val="00C741D8"/>
    <w:rsid w:val="00C743DF"/>
    <w:rsid w:val="00C74629"/>
    <w:rsid w:val="00C74905"/>
    <w:rsid w:val="00C749BE"/>
    <w:rsid w:val="00C74AE3"/>
    <w:rsid w:val="00C74BB3"/>
    <w:rsid w:val="00C74D18"/>
    <w:rsid w:val="00C74DAF"/>
    <w:rsid w:val="00C751AA"/>
    <w:rsid w:val="00C7524B"/>
    <w:rsid w:val="00C753BB"/>
    <w:rsid w:val="00C75466"/>
    <w:rsid w:val="00C75694"/>
    <w:rsid w:val="00C7581A"/>
    <w:rsid w:val="00C759E7"/>
    <w:rsid w:val="00C759F6"/>
    <w:rsid w:val="00C75AAE"/>
    <w:rsid w:val="00C75C5A"/>
    <w:rsid w:val="00C75D74"/>
    <w:rsid w:val="00C75DFE"/>
    <w:rsid w:val="00C75F22"/>
    <w:rsid w:val="00C75F99"/>
    <w:rsid w:val="00C765A1"/>
    <w:rsid w:val="00C767F1"/>
    <w:rsid w:val="00C76832"/>
    <w:rsid w:val="00C769C1"/>
    <w:rsid w:val="00C76A63"/>
    <w:rsid w:val="00C76BB7"/>
    <w:rsid w:val="00C76D59"/>
    <w:rsid w:val="00C76E4E"/>
    <w:rsid w:val="00C772F2"/>
    <w:rsid w:val="00C77311"/>
    <w:rsid w:val="00C773E8"/>
    <w:rsid w:val="00C77632"/>
    <w:rsid w:val="00C77735"/>
    <w:rsid w:val="00C777C8"/>
    <w:rsid w:val="00C777E0"/>
    <w:rsid w:val="00C77848"/>
    <w:rsid w:val="00C77B3C"/>
    <w:rsid w:val="00C77C04"/>
    <w:rsid w:val="00C77E9D"/>
    <w:rsid w:val="00C77ED6"/>
    <w:rsid w:val="00C77FD9"/>
    <w:rsid w:val="00C80088"/>
    <w:rsid w:val="00C80142"/>
    <w:rsid w:val="00C80229"/>
    <w:rsid w:val="00C805B1"/>
    <w:rsid w:val="00C80806"/>
    <w:rsid w:val="00C808A1"/>
    <w:rsid w:val="00C80B32"/>
    <w:rsid w:val="00C80BE3"/>
    <w:rsid w:val="00C80D60"/>
    <w:rsid w:val="00C81031"/>
    <w:rsid w:val="00C8135C"/>
    <w:rsid w:val="00C8182B"/>
    <w:rsid w:val="00C818C7"/>
    <w:rsid w:val="00C81986"/>
    <w:rsid w:val="00C81C69"/>
    <w:rsid w:val="00C81E50"/>
    <w:rsid w:val="00C81F01"/>
    <w:rsid w:val="00C81FBC"/>
    <w:rsid w:val="00C82163"/>
    <w:rsid w:val="00C8232A"/>
    <w:rsid w:val="00C824C8"/>
    <w:rsid w:val="00C824D1"/>
    <w:rsid w:val="00C82684"/>
    <w:rsid w:val="00C82787"/>
    <w:rsid w:val="00C82894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5EA"/>
    <w:rsid w:val="00C83614"/>
    <w:rsid w:val="00C83787"/>
    <w:rsid w:val="00C83864"/>
    <w:rsid w:val="00C83981"/>
    <w:rsid w:val="00C839C5"/>
    <w:rsid w:val="00C83A19"/>
    <w:rsid w:val="00C83B1C"/>
    <w:rsid w:val="00C83C51"/>
    <w:rsid w:val="00C83D7F"/>
    <w:rsid w:val="00C83DAA"/>
    <w:rsid w:val="00C83E0A"/>
    <w:rsid w:val="00C83FDD"/>
    <w:rsid w:val="00C8425B"/>
    <w:rsid w:val="00C842DD"/>
    <w:rsid w:val="00C8451E"/>
    <w:rsid w:val="00C84876"/>
    <w:rsid w:val="00C84A5C"/>
    <w:rsid w:val="00C84B0A"/>
    <w:rsid w:val="00C84BC0"/>
    <w:rsid w:val="00C84F1E"/>
    <w:rsid w:val="00C851A2"/>
    <w:rsid w:val="00C851F5"/>
    <w:rsid w:val="00C853AE"/>
    <w:rsid w:val="00C85834"/>
    <w:rsid w:val="00C8585A"/>
    <w:rsid w:val="00C858CD"/>
    <w:rsid w:val="00C85AE6"/>
    <w:rsid w:val="00C85B18"/>
    <w:rsid w:val="00C85BCF"/>
    <w:rsid w:val="00C85C30"/>
    <w:rsid w:val="00C85E9B"/>
    <w:rsid w:val="00C85EDF"/>
    <w:rsid w:val="00C8636E"/>
    <w:rsid w:val="00C863E3"/>
    <w:rsid w:val="00C86475"/>
    <w:rsid w:val="00C864ED"/>
    <w:rsid w:val="00C865A7"/>
    <w:rsid w:val="00C86AAD"/>
    <w:rsid w:val="00C86B8A"/>
    <w:rsid w:val="00C86EAB"/>
    <w:rsid w:val="00C86FF9"/>
    <w:rsid w:val="00C8707C"/>
    <w:rsid w:val="00C8714D"/>
    <w:rsid w:val="00C8722C"/>
    <w:rsid w:val="00C8731D"/>
    <w:rsid w:val="00C874BD"/>
    <w:rsid w:val="00C8788B"/>
    <w:rsid w:val="00C878F6"/>
    <w:rsid w:val="00C87A85"/>
    <w:rsid w:val="00C87CD3"/>
    <w:rsid w:val="00C87D61"/>
    <w:rsid w:val="00C90022"/>
    <w:rsid w:val="00C900B7"/>
    <w:rsid w:val="00C900BA"/>
    <w:rsid w:val="00C904F9"/>
    <w:rsid w:val="00C906D5"/>
    <w:rsid w:val="00C908A0"/>
    <w:rsid w:val="00C909F8"/>
    <w:rsid w:val="00C90CBD"/>
    <w:rsid w:val="00C90D98"/>
    <w:rsid w:val="00C90E34"/>
    <w:rsid w:val="00C90ED4"/>
    <w:rsid w:val="00C9128D"/>
    <w:rsid w:val="00C912E8"/>
    <w:rsid w:val="00C91470"/>
    <w:rsid w:val="00C914FA"/>
    <w:rsid w:val="00C91697"/>
    <w:rsid w:val="00C91BB5"/>
    <w:rsid w:val="00C91CC7"/>
    <w:rsid w:val="00C91D65"/>
    <w:rsid w:val="00C91F9C"/>
    <w:rsid w:val="00C9211D"/>
    <w:rsid w:val="00C9219C"/>
    <w:rsid w:val="00C9226E"/>
    <w:rsid w:val="00C923BB"/>
    <w:rsid w:val="00C924E9"/>
    <w:rsid w:val="00C925E4"/>
    <w:rsid w:val="00C926EE"/>
    <w:rsid w:val="00C9283F"/>
    <w:rsid w:val="00C92860"/>
    <w:rsid w:val="00C92956"/>
    <w:rsid w:val="00C92E26"/>
    <w:rsid w:val="00C92FFD"/>
    <w:rsid w:val="00C9302D"/>
    <w:rsid w:val="00C930D3"/>
    <w:rsid w:val="00C9313A"/>
    <w:rsid w:val="00C93287"/>
    <w:rsid w:val="00C933BC"/>
    <w:rsid w:val="00C9346C"/>
    <w:rsid w:val="00C93637"/>
    <w:rsid w:val="00C93670"/>
    <w:rsid w:val="00C9385D"/>
    <w:rsid w:val="00C93B89"/>
    <w:rsid w:val="00C93CF0"/>
    <w:rsid w:val="00C93DA5"/>
    <w:rsid w:val="00C93F81"/>
    <w:rsid w:val="00C93FBD"/>
    <w:rsid w:val="00C94220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C8"/>
    <w:rsid w:val="00C95BEC"/>
    <w:rsid w:val="00C95D2B"/>
    <w:rsid w:val="00C95F80"/>
    <w:rsid w:val="00C96629"/>
    <w:rsid w:val="00C968DE"/>
    <w:rsid w:val="00C9690B"/>
    <w:rsid w:val="00C96B80"/>
    <w:rsid w:val="00C96C31"/>
    <w:rsid w:val="00C96D42"/>
    <w:rsid w:val="00C96DB8"/>
    <w:rsid w:val="00C97110"/>
    <w:rsid w:val="00C97869"/>
    <w:rsid w:val="00C9799D"/>
    <w:rsid w:val="00C979D4"/>
    <w:rsid w:val="00C97A5D"/>
    <w:rsid w:val="00C97B39"/>
    <w:rsid w:val="00C97F00"/>
    <w:rsid w:val="00C97FBE"/>
    <w:rsid w:val="00CA020D"/>
    <w:rsid w:val="00CA06A8"/>
    <w:rsid w:val="00CA07E8"/>
    <w:rsid w:val="00CA080A"/>
    <w:rsid w:val="00CA0AA9"/>
    <w:rsid w:val="00CA0DC7"/>
    <w:rsid w:val="00CA0DD9"/>
    <w:rsid w:val="00CA0E8B"/>
    <w:rsid w:val="00CA0E91"/>
    <w:rsid w:val="00CA0F3B"/>
    <w:rsid w:val="00CA0F73"/>
    <w:rsid w:val="00CA11B7"/>
    <w:rsid w:val="00CA13B2"/>
    <w:rsid w:val="00CA1766"/>
    <w:rsid w:val="00CA18AD"/>
    <w:rsid w:val="00CA19B4"/>
    <w:rsid w:val="00CA1B5D"/>
    <w:rsid w:val="00CA1BC4"/>
    <w:rsid w:val="00CA1C0A"/>
    <w:rsid w:val="00CA1CE4"/>
    <w:rsid w:val="00CA1D21"/>
    <w:rsid w:val="00CA1D29"/>
    <w:rsid w:val="00CA1EAA"/>
    <w:rsid w:val="00CA1ED6"/>
    <w:rsid w:val="00CA1F45"/>
    <w:rsid w:val="00CA1FF9"/>
    <w:rsid w:val="00CA20E0"/>
    <w:rsid w:val="00CA21FE"/>
    <w:rsid w:val="00CA2221"/>
    <w:rsid w:val="00CA2672"/>
    <w:rsid w:val="00CA2800"/>
    <w:rsid w:val="00CA2842"/>
    <w:rsid w:val="00CA2A94"/>
    <w:rsid w:val="00CA2AFD"/>
    <w:rsid w:val="00CA2B37"/>
    <w:rsid w:val="00CA2F7D"/>
    <w:rsid w:val="00CA3094"/>
    <w:rsid w:val="00CA32DA"/>
    <w:rsid w:val="00CA33A5"/>
    <w:rsid w:val="00CA33CF"/>
    <w:rsid w:val="00CA34FA"/>
    <w:rsid w:val="00CA360F"/>
    <w:rsid w:val="00CA36B5"/>
    <w:rsid w:val="00CA37CB"/>
    <w:rsid w:val="00CA386B"/>
    <w:rsid w:val="00CA3998"/>
    <w:rsid w:val="00CA3A80"/>
    <w:rsid w:val="00CA3AC3"/>
    <w:rsid w:val="00CA3AF0"/>
    <w:rsid w:val="00CA3B2F"/>
    <w:rsid w:val="00CA3CA9"/>
    <w:rsid w:val="00CA3F98"/>
    <w:rsid w:val="00CA3FFB"/>
    <w:rsid w:val="00CA40C9"/>
    <w:rsid w:val="00CA417A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882"/>
    <w:rsid w:val="00CA58AD"/>
    <w:rsid w:val="00CA59A1"/>
    <w:rsid w:val="00CA5A9E"/>
    <w:rsid w:val="00CA5E76"/>
    <w:rsid w:val="00CA5EAB"/>
    <w:rsid w:val="00CA5FB6"/>
    <w:rsid w:val="00CA60E9"/>
    <w:rsid w:val="00CA6127"/>
    <w:rsid w:val="00CA61AB"/>
    <w:rsid w:val="00CA62A0"/>
    <w:rsid w:val="00CA657D"/>
    <w:rsid w:val="00CA660F"/>
    <w:rsid w:val="00CA67ED"/>
    <w:rsid w:val="00CA6B82"/>
    <w:rsid w:val="00CA6BE2"/>
    <w:rsid w:val="00CA6C91"/>
    <w:rsid w:val="00CA6CEE"/>
    <w:rsid w:val="00CA6EEE"/>
    <w:rsid w:val="00CA71DB"/>
    <w:rsid w:val="00CA73B7"/>
    <w:rsid w:val="00CA778A"/>
    <w:rsid w:val="00CA7C31"/>
    <w:rsid w:val="00CA7EBA"/>
    <w:rsid w:val="00CA7F5B"/>
    <w:rsid w:val="00CA7FB7"/>
    <w:rsid w:val="00CB02DE"/>
    <w:rsid w:val="00CB0780"/>
    <w:rsid w:val="00CB0C51"/>
    <w:rsid w:val="00CB0CBF"/>
    <w:rsid w:val="00CB0E1E"/>
    <w:rsid w:val="00CB14E7"/>
    <w:rsid w:val="00CB15DE"/>
    <w:rsid w:val="00CB175B"/>
    <w:rsid w:val="00CB1821"/>
    <w:rsid w:val="00CB186A"/>
    <w:rsid w:val="00CB18C0"/>
    <w:rsid w:val="00CB1918"/>
    <w:rsid w:val="00CB191D"/>
    <w:rsid w:val="00CB197E"/>
    <w:rsid w:val="00CB1AD5"/>
    <w:rsid w:val="00CB1D37"/>
    <w:rsid w:val="00CB1F96"/>
    <w:rsid w:val="00CB1FBA"/>
    <w:rsid w:val="00CB211A"/>
    <w:rsid w:val="00CB213E"/>
    <w:rsid w:val="00CB2B71"/>
    <w:rsid w:val="00CB2CCE"/>
    <w:rsid w:val="00CB2F53"/>
    <w:rsid w:val="00CB301A"/>
    <w:rsid w:val="00CB34AD"/>
    <w:rsid w:val="00CB35D8"/>
    <w:rsid w:val="00CB3698"/>
    <w:rsid w:val="00CB37C2"/>
    <w:rsid w:val="00CB3B1A"/>
    <w:rsid w:val="00CB3B7D"/>
    <w:rsid w:val="00CB3C29"/>
    <w:rsid w:val="00CB3D04"/>
    <w:rsid w:val="00CB3DC5"/>
    <w:rsid w:val="00CB4053"/>
    <w:rsid w:val="00CB4064"/>
    <w:rsid w:val="00CB420C"/>
    <w:rsid w:val="00CB42CA"/>
    <w:rsid w:val="00CB4359"/>
    <w:rsid w:val="00CB4687"/>
    <w:rsid w:val="00CB4730"/>
    <w:rsid w:val="00CB47CB"/>
    <w:rsid w:val="00CB49A8"/>
    <w:rsid w:val="00CB49E1"/>
    <w:rsid w:val="00CB4AA6"/>
    <w:rsid w:val="00CB4B52"/>
    <w:rsid w:val="00CB4B79"/>
    <w:rsid w:val="00CB5025"/>
    <w:rsid w:val="00CB5040"/>
    <w:rsid w:val="00CB5106"/>
    <w:rsid w:val="00CB51A6"/>
    <w:rsid w:val="00CB5322"/>
    <w:rsid w:val="00CB542F"/>
    <w:rsid w:val="00CB56D3"/>
    <w:rsid w:val="00CB5759"/>
    <w:rsid w:val="00CB5A16"/>
    <w:rsid w:val="00CB5BF4"/>
    <w:rsid w:val="00CB5D0E"/>
    <w:rsid w:val="00CB5E98"/>
    <w:rsid w:val="00CB5FD5"/>
    <w:rsid w:val="00CB6425"/>
    <w:rsid w:val="00CB6500"/>
    <w:rsid w:val="00CB652F"/>
    <w:rsid w:val="00CB6583"/>
    <w:rsid w:val="00CB673A"/>
    <w:rsid w:val="00CB6935"/>
    <w:rsid w:val="00CB69B8"/>
    <w:rsid w:val="00CB69FD"/>
    <w:rsid w:val="00CB6A42"/>
    <w:rsid w:val="00CB6AB5"/>
    <w:rsid w:val="00CB6C1B"/>
    <w:rsid w:val="00CB6D1E"/>
    <w:rsid w:val="00CB6F11"/>
    <w:rsid w:val="00CB7347"/>
    <w:rsid w:val="00CB743C"/>
    <w:rsid w:val="00CB7484"/>
    <w:rsid w:val="00CB754D"/>
    <w:rsid w:val="00CB756F"/>
    <w:rsid w:val="00CB76CC"/>
    <w:rsid w:val="00CB7A7D"/>
    <w:rsid w:val="00CB7BA0"/>
    <w:rsid w:val="00CB7C71"/>
    <w:rsid w:val="00CB7CBA"/>
    <w:rsid w:val="00CB7EC4"/>
    <w:rsid w:val="00CB7F2E"/>
    <w:rsid w:val="00CC0186"/>
    <w:rsid w:val="00CC01CF"/>
    <w:rsid w:val="00CC022C"/>
    <w:rsid w:val="00CC02F1"/>
    <w:rsid w:val="00CC038D"/>
    <w:rsid w:val="00CC0431"/>
    <w:rsid w:val="00CC0886"/>
    <w:rsid w:val="00CC0890"/>
    <w:rsid w:val="00CC09C2"/>
    <w:rsid w:val="00CC0B18"/>
    <w:rsid w:val="00CC0BEF"/>
    <w:rsid w:val="00CC0C85"/>
    <w:rsid w:val="00CC105F"/>
    <w:rsid w:val="00CC11AE"/>
    <w:rsid w:val="00CC11E5"/>
    <w:rsid w:val="00CC12A1"/>
    <w:rsid w:val="00CC13DC"/>
    <w:rsid w:val="00CC17A3"/>
    <w:rsid w:val="00CC180E"/>
    <w:rsid w:val="00CC194A"/>
    <w:rsid w:val="00CC19C8"/>
    <w:rsid w:val="00CC1A03"/>
    <w:rsid w:val="00CC1AA7"/>
    <w:rsid w:val="00CC1AAB"/>
    <w:rsid w:val="00CC1B83"/>
    <w:rsid w:val="00CC1F9C"/>
    <w:rsid w:val="00CC1FCB"/>
    <w:rsid w:val="00CC23D2"/>
    <w:rsid w:val="00CC2542"/>
    <w:rsid w:val="00CC2616"/>
    <w:rsid w:val="00CC292E"/>
    <w:rsid w:val="00CC2B67"/>
    <w:rsid w:val="00CC2BF6"/>
    <w:rsid w:val="00CC2C37"/>
    <w:rsid w:val="00CC2D47"/>
    <w:rsid w:val="00CC2E38"/>
    <w:rsid w:val="00CC2ED4"/>
    <w:rsid w:val="00CC309F"/>
    <w:rsid w:val="00CC30BB"/>
    <w:rsid w:val="00CC3171"/>
    <w:rsid w:val="00CC31FE"/>
    <w:rsid w:val="00CC3355"/>
    <w:rsid w:val="00CC34AA"/>
    <w:rsid w:val="00CC3557"/>
    <w:rsid w:val="00CC3665"/>
    <w:rsid w:val="00CC37F7"/>
    <w:rsid w:val="00CC38BE"/>
    <w:rsid w:val="00CC3921"/>
    <w:rsid w:val="00CC3D2C"/>
    <w:rsid w:val="00CC3DC0"/>
    <w:rsid w:val="00CC3ECB"/>
    <w:rsid w:val="00CC4020"/>
    <w:rsid w:val="00CC42C5"/>
    <w:rsid w:val="00CC463D"/>
    <w:rsid w:val="00CC46B0"/>
    <w:rsid w:val="00CC4819"/>
    <w:rsid w:val="00CC4A63"/>
    <w:rsid w:val="00CC4BFE"/>
    <w:rsid w:val="00CC4C06"/>
    <w:rsid w:val="00CC4CB5"/>
    <w:rsid w:val="00CC4EC6"/>
    <w:rsid w:val="00CC4F38"/>
    <w:rsid w:val="00CC4F45"/>
    <w:rsid w:val="00CC5380"/>
    <w:rsid w:val="00CC53AE"/>
    <w:rsid w:val="00CC554A"/>
    <w:rsid w:val="00CC56FC"/>
    <w:rsid w:val="00CC5924"/>
    <w:rsid w:val="00CC5ACA"/>
    <w:rsid w:val="00CC5EEA"/>
    <w:rsid w:val="00CC5FC4"/>
    <w:rsid w:val="00CC6065"/>
    <w:rsid w:val="00CC629C"/>
    <w:rsid w:val="00CC6413"/>
    <w:rsid w:val="00CC658E"/>
    <w:rsid w:val="00CC65E8"/>
    <w:rsid w:val="00CC6739"/>
    <w:rsid w:val="00CC673A"/>
    <w:rsid w:val="00CC687A"/>
    <w:rsid w:val="00CC689A"/>
    <w:rsid w:val="00CC6912"/>
    <w:rsid w:val="00CC6913"/>
    <w:rsid w:val="00CC6ACF"/>
    <w:rsid w:val="00CC6C22"/>
    <w:rsid w:val="00CC6D03"/>
    <w:rsid w:val="00CC6DF6"/>
    <w:rsid w:val="00CC6E48"/>
    <w:rsid w:val="00CC6F80"/>
    <w:rsid w:val="00CC7443"/>
    <w:rsid w:val="00CC748F"/>
    <w:rsid w:val="00CC74FE"/>
    <w:rsid w:val="00CC7669"/>
    <w:rsid w:val="00CC7970"/>
    <w:rsid w:val="00CC7B01"/>
    <w:rsid w:val="00CC7B1C"/>
    <w:rsid w:val="00CD0258"/>
    <w:rsid w:val="00CD02D9"/>
    <w:rsid w:val="00CD044D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0E02"/>
    <w:rsid w:val="00CD0EE0"/>
    <w:rsid w:val="00CD122F"/>
    <w:rsid w:val="00CD1293"/>
    <w:rsid w:val="00CD13AA"/>
    <w:rsid w:val="00CD14B8"/>
    <w:rsid w:val="00CD1609"/>
    <w:rsid w:val="00CD1D92"/>
    <w:rsid w:val="00CD1F93"/>
    <w:rsid w:val="00CD2025"/>
    <w:rsid w:val="00CD20CC"/>
    <w:rsid w:val="00CD20FF"/>
    <w:rsid w:val="00CD23B0"/>
    <w:rsid w:val="00CD24F3"/>
    <w:rsid w:val="00CD25D7"/>
    <w:rsid w:val="00CD279E"/>
    <w:rsid w:val="00CD2819"/>
    <w:rsid w:val="00CD281F"/>
    <w:rsid w:val="00CD28C1"/>
    <w:rsid w:val="00CD2901"/>
    <w:rsid w:val="00CD2A2F"/>
    <w:rsid w:val="00CD2B12"/>
    <w:rsid w:val="00CD2B8E"/>
    <w:rsid w:val="00CD2F18"/>
    <w:rsid w:val="00CD314F"/>
    <w:rsid w:val="00CD31B1"/>
    <w:rsid w:val="00CD35B0"/>
    <w:rsid w:val="00CD3CF2"/>
    <w:rsid w:val="00CD3F4E"/>
    <w:rsid w:val="00CD3F74"/>
    <w:rsid w:val="00CD4047"/>
    <w:rsid w:val="00CD41F3"/>
    <w:rsid w:val="00CD450F"/>
    <w:rsid w:val="00CD45E9"/>
    <w:rsid w:val="00CD468E"/>
    <w:rsid w:val="00CD4793"/>
    <w:rsid w:val="00CD4A6F"/>
    <w:rsid w:val="00CD504B"/>
    <w:rsid w:val="00CD5698"/>
    <w:rsid w:val="00CD574F"/>
    <w:rsid w:val="00CD5964"/>
    <w:rsid w:val="00CD5B37"/>
    <w:rsid w:val="00CD5D6B"/>
    <w:rsid w:val="00CD5E29"/>
    <w:rsid w:val="00CD613D"/>
    <w:rsid w:val="00CD6206"/>
    <w:rsid w:val="00CD6257"/>
    <w:rsid w:val="00CD64AD"/>
    <w:rsid w:val="00CD66AA"/>
    <w:rsid w:val="00CD6C25"/>
    <w:rsid w:val="00CD6DE6"/>
    <w:rsid w:val="00CD6E86"/>
    <w:rsid w:val="00CD7185"/>
    <w:rsid w:val="00CD72EF"/>
    <w:rsid w:val="00CD7614"/>
    <w:rsid w:val="00CD7838"/>
    <w:rsid w:val="00CD78A1"/>
    <w:rsid w:val="00CD7A1B"/>
    <w:rsid w:val="00CD7ACA"/>
    <w:rsid w:val="00CD7B93"/>
    <w:rsid w:val="00CD7D95"/>
    <w:rsid w:val="00CD7F7B"/>
    <w:rsid w:val="00CE033D"/>
    <w:rsid w:val="00CE07FA"/>
    <w:rsid w:val="00CE08F4"/>
    <w:rsid w:val="00CE0EB7"/>
    <w:rsid w:val="00CE10C6"/>
    <w:rsid w:val="00CE1376"/>
    <w:rsid w:val="00CE15A0"/>
    <w:rsid w:val="00CE184B"/>
    <w:rsid w:val="00CE20DE"/>
    <w:rsid w:val="00CE2162"/>
    <w:rsid w:val="00CE2260"/>
    <w:rsid w:val="00CE242E"/>
    <w:rsid w:val="00CE243B"/>
    <w:rsid w:val="00CE24CA"/>
    <w:rsid w:val="00CE25AF"/>
    <w:rsid w:val="00CE26B1"/>
    <w:rsid w:val="00CE26EF"/>
    <w:rsid w:val="00CE28A2"/>
    <w:rsid w:val="00CE2908"/>
    <w:rsid w:val="00CE298C"/>
    <w:rsid w:val="00CE2AF3"/>
    <w:rsid w:val="00CE2BAF"/>
    <w:rsid w:val="00CE2EB1"/>
    <w:rsid w:val="00CE327D"/>
    <w:rsid w:val="00CE3358"/>
    <w:rsid w:val="00CE3401"/>
    <w:rsid w:val="00CE341D"/>
    <w:rsid w:val="00CE3443"/>
    <w:rsid w:val="00CE3567"/>
    <w:rsid w:val="00CE3965"/>
    <w:rsid w:val="00CE3AF6"/>
    <w:rsid w:val="00CE3B15"/>
    <w:rsid w:val="00CE3C9D"/>
    <w:rsid w:val="00CE3CA5"/>
    <w:rsid w:val="00CE4213"/>
    <w:rsid w:val="00CE4462"/>
    <w:rsid w:val="00CE45F3"/>
    <w:rsid w:val="00CE489F"/>
    <w:rsid w:val="00CE4A2B"/>
    <w:rsid w:val="00CE4A88"/>
    <w:rsid w:val="00CE4ABD"/>
    <w:rsid w:val="00CE4B43"/>
    <w:rsid w:val="00CE4BBA"/>
    <w:rsid w:val="00CE4BE7"/>
    <w:rsid w:val="00CE4DAA"/>
    <w:rsid w:val="00CE4DD0"/>
    <w:rsid w:val="00CE5324"/>
    <w:rsid w:val="00CE55C2"/>
    <w:rsid w:val="00CE589B"/>
    <w:rsid w:val="00CE58A0"/>
    <w:rsid w:val="00CE593B"/>
    <w:rsid w:val="00CE59AF"/>
    <w:rsid w:val="00CE5CDD"/>
    <w:rsid w:val="00CE5DDE"/>
    <w:rsid w:val="00CE6174"/>
    <w:rsid w:val="00CE625A"/>
    <w:rsid w:val="00CE62DC"/>
    <w:rsid w:val="00CE64D5"/>
    <w:rsid w:val="00CE652C"/>
    <w:rsid w:val="00CE65B0"/>
    <w:rsid w:val="00CE65ED"/>
    <w:rsid w:val="00CE6806"/>
    <w:rsid w:val="00CE68D4"/>
    <w:rsid w:val="00CE6978"/>
    <w:rsid w:val="00CE6A36"/>
    <w:rsid w:val="00CE6B8E"/>
    <w:rsid w:val="00CE6EF6"/>
    <w:rsid w:val="00CE6F8D"/>
    <w:rsid w:val="00CE6FBB"/>
    <w:rsid w:val="00CE6FF8"/>
    <w:rsid w:val="00CE7166"/>
    <w:rsid w:val="00CE7488"/>
    <w:rsid w:val="00CE76AA"/>
    <w:rsid w:val="00CE79FF"/>
    <w:rsid w:val="00CE7A36"/>
    <w:rsid w:val="00CE7A6D"/>
    <w:rsid w:val="00CE7AF0"/>
    <w:rsid w:val="00CE7B6A"/>
    <w:rsid w:val="00CF03BF"/>
    <w:rsid w:val="00CF054C"/>
    <w:rsid w:val="00CF05B9"/>
    <w:rsid w:val="00CF071D"/>
    <w:rsid w:val="00CF071F"/>
    <w:rsid w:val="00CF098A"/>
    <w:rsid w:val="00CF0A3C"/>
    <w:rsid w:val="00CF0E86"/>
    <w:rsid w:val="00CF0F4D"/>
    <w:rsid w:val="00CF110C"/>
    <w:rsid w:val="00CF118A"/>
    <w:rsid w:val="00CF1291"/>
    <w:rsid w:val="00CF129A"/>
    <w:rsid w:val="00CF14AB"/>
    <w:rsid w:val="00CF14AD"/>
    <w:rsid w:val="00CF14B7"/>
    <w:rsid w:val="00CF1527"/>
    <w:rsid w:val="00CF178C"/>
    <w:rsid w:val="00CF17E4"/>
    <w:rsid w:val="00CF17E8"/>
    <w:rsid w:val="00CF19AB"/>
    <w:rsid w:val="00CF1A61"/>
    <w:rsid w:val="00CF1A73"/>
    <w:rsid w:val="00CF1B32"/>
    <w:rsid w:val="00CF1F2A"/>
    <w:rsid w:val="00CF1F2D"/>
    <w:rsid w:val="00CF1FCE"/>
    <w:rsid w:val="00CF20DC"/>
    <w:rsid w:val="00CF23AA"/>
    <w:rsid w:val="00CF24C7"/>
    <w:rsid w:val="00CF274A"/>
    <w:rsid w:val="00CF27FB"/>
    <w:rsid w:val="00CF2863"/>
    <w:rsid w:val="00CF295C"/>
    <w:rsid w:val="00CF2E9F"/>
    <w:rsid w:val="00CF2EBF"/>
    <w:rsid w:val="00CF2F47"/>
    <w:rsid w:val="00CF3069"/>
    <w:rsid w:val="00CF3155"/>
    <w:rsid w:val="00CF3528"/>
    <w:rsid w:val="00CF3722"/>
    <w:rsid w:val="00CF378F"/>
    <w:rsid w:val="00CF38F0"/>
    <w:rsid w:val="00CF39B2"/>
    <w:rsid w:val="00CF3AD3"/>
    <w:rsid w:val="00CF3B69"/>
    <w:rsid w:val="00CF3C7D"/>
    <w:rsid w:val="00CF3CFD"/>
    <w:rsid w:val="00CF3D7F"/>
    <w:rsid w:val="00CF3E39"/>
    <w:rsid w:val="00CF3E53"/>
    <w:rsid w:val="00CF3FC3"/>
    <w:rsid w:val="00CF4125"/>
    <w:rsid w:val="00CF4148"/>
    <w:rsid w:val="00CF4246"/>
    <w:rsid w:val="00CF45A8"/>
    <w:rsid w:val="00CF4678"/>
    <w:rsid w:val="00CF48A6"/>
    <w:rsid w:val="00CF4A36"/>
    <w:rsid w:val="00CF4B4C"/>
    <w:rsid w:val="00CF4BC3"/>
    <w:rsid w:val="00CF4C56"/>
    <w:rsid w:val="00CF4F98"/>
    <w:rsid w:val="00CF5354"/>
    <w:rsid w:val="00CF5472"/>
    <w:rsid w:val="00CF54ED"/>
    <w:rsid w:val="00CF5568"/>
    <w:rsid w:val="00CF56DC"/>
    <w:rsid w:val="00CF5742"/>
    <w:rsid w:val="00CF57E1"/>
    <w:rsid w:val="00CF5AD7"/>
    <w:rsid w:val="00CF5BEA"/>
    <w:rsid w:val="00CF5E78"/>
    <w:rsid w:val="00CF61E5"/>
    <w:rsid w:val="00CF6283"/>
    <w:rsid w:val="00CF6304"/>
    <w:rsid w:val="00CF6436"/>
    <w:rsid w:val="00CF6474"/>
    <w:rsid w:val="00CF697F"/>
    <w:rsid w:val="00CF6A15"/>
    <w:rsid w:val="00CF6B23"/>
    <w:rsid w:val="00CF6EA7"/>
    <w:rsid w:val="00CF6F6D"/>
    <w:rsid w:val="00CF6FE5"/>
    <w:rsid w:val="00CF71F1"/>
    <w:rsid w:val="00CF725B"/>
    <w:rsid w:val="00CF7551"/>
    <w:rsid w:val="00CF7635"/>
    <w:rsid w:val="00CF79E0"/>
    <w:rsid w:val="00CF7CDB"/>
    <w:rsid w:val="00D0005E"/>
    <w:rsid w:val="00D0040E"/>
    <w:rsid w:val="00D00562"/>
    <w:rsid w:val="00D0056E"/>
    <w:rsid w:val="00D00615"/>
    <w:rsid w:val="00D006E6"/>
    <w:rsid w:val="00D0083C"/>
    <w:rsid w:val="00D00A18"/>
    <w:rsid w:val="00D00ADB"/>
    <w:rsid w:val="00D00CC7"/>
    <w:rsid w:val="00D00D6D"/>
    <w:rsid w:val="00D00DEE"/>
    <w:rsid w:val="00D012CC"/>
    <w:rsid w:val="00D013A2"/>
    <w:rsid w:val="00D014A4"/>
    <w:rsid w:val="00D014EB"/>
    <w:rsid w:val="00D018F8"/>
    <w:rsid w:val="00D01A70"/>
    <w:rsid w:val="00D01B68"/>
    <w:rsid w:val="00D01C68"/>
    <w:rsid w:val="00D01D95"/>
    <w:rsid w:val="00D01D99"/>
    <w:rsid w:val="00D020A4"/>
    <w:rsid w:val="00D02265"/>
    <w:rsid w:val="00D02281"/>
    <w:rsid w:val="00D0228A"/>
    <w:rsid w:val="00D02778"/>
    <w:rsid w:val="00D027BC"/>
    <w:rsid w:val="00D02877"/>
    <w:rsid w:val="00D029D4"/>
    <w:rsid w:val="00D02E9D"/>
    <w:rsid w:val="00D0333E"/>
    <w:rsid w:val="00D03561"/>
    <w:rsid w:val="00D0369F"/>
    <w:rsid w:val="00D036DF"/>
    <w:rsid w:val="00D036F8"/>
    <w:rsid w:val="00D03A85"/>
    <w:rsid w:val="00D03AB4"/>
    <w:rsid w:val="00D03C91"/>
    <w:rsid w:val="00D03DDC"/>
    <w:rsid w:val="00D04266"/>
    <w:rsid w:val="00D042F2"/>
    <w:rsid w:val="00D04404"/>
    <w:rsid w:val="00D047F5"/>
    <w:rsid w:val="00D0490F"/>
    <w:rsid w:val="00D049A1"/>
    <w:rsid w:val="00D04BA3"/>
    <w:rsid w:val="00D04C10"/>
    <w:rsid w:val="00D04DCD"/>
    <w:rsid w:val="00D04DEB"/>
    <w:rsid w:val="00D04E8B"/>
    <w:rsid w:val="00D04F66"/>
    <w:rsid w:val="00D050F7"/>
    <w:rsid w:val="00D052E2"/>
    <w:rsid w:val="00D05769"/>
    <w:rsid w:val="00D057ED"/>
    <w:rsid w:val="00D05C68"/>
    <w:rsid w:val="00D05CA9"/>
    <w:rsid w:val="00D05E20"/>
    <w:rsid w:val="00D05ED7"/>
    <w:rsid w:val="00D05F31"/>
    <w:rsid w:val="00D061F8"/>
    <w:rsid w:val="00D06390"/>
    <w:rsid w:val="00D065C3"/>
    <w:rsid w:val="00D065F9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A03"/>
    <w:rsid w:val="00D07A8A"/>
    <w:rsid w:val="00D07E08"/>
    <w:rsid w:val="00D07EE8"/>
    <w:rsid w:val="00D07F06"/>
    <w:rsid w:val="00D07F2B"/>
    <w:rsid w:val="00D100C9"/>
    <w:rsid w:val="00D1032C"/>
    <w:rsid w:val="00D1037C"/>
    <w:rsid w:val="00D10637"/>
    <w:rsid w:val="00D106A6"/>
    <w:rsid w:val="00D106C0"/>
    <w:rsid w:val="00D10840"/>
    <w:rsid w:val="00D109D5"/>
    <w:rsid w:val="00D10C2E"/>
    <w:rsid w:val="00D10C62"/>
    <w:rsid w:val="00D10C96"/>
    <w:rsid w:val="00D11124"/>
    <w:rsid w:val="00D111B0"/>
    <w:rsid w:val="00D111BD"/>
    <w:rsid w:val="00D1128B"/>
    <w:rsid w:val="00D114E8"/>
    <w:rsid w:val="00D11611"/>
    <w:rsid w:val="00D116EC"/>
    <w:rsid w:val="00D11842"/>
    <w:rsid w:val="00D1188D"/>
    <w:rsid w:val="00D119B9"/>
    <w:rsid w:val="00D11C39"/>
    <w:rsid w:val="00D11DDC"/>
    <w:rsid w:val="00D11F60"/>
    <w:rsid w:val="00D1225A"/>
    <w:rsid w:val="00D1232C"/>
    <w:rsid w:val="00D123B3"/>
    <w:rsid w:val="00D125DA"/>
    <w:rsid w:val="00D12BDE"/>
    <w:rsid w:val="00D12CDB"/>
    <w:rsid w:val="00D12D74"/>
    <w:rsid w:val="00D13071"/>
    <w:rsid w:val="00D13167"/>
    <w:rsid w:val="00D13217"/>
    <w:rsid w:val="00D1351A"/>
    <w:rsid w:val="00D13B9D"/>
    <w:rsid w:val="00D13D6C"/>
    <w:rsid w:val="00D13E8C"/>
    <w:rsid w:val="00D14079"/>
    <w:rsid w:val="00D142F3"/>
    <w:rsid w:val="00D143C1"/>
    <w:rsid w:val="00D14674"/>
    <w:rsid w:val="00D147C8"/>
    <w:rsid w:val="00D1491F"/>
    <w:rsid w:val="00D14945"/>
    <w:rsid w:val="00D14A10"/>
    <w:rsid w:val="00D14B77"/>
    <w:rsid w:val="00D14DBC"/>
    <w:rsid w:val="00D14F14"/>
    <w:rsid w:val="00D14F56"/>
    <w:rsid w:val="00D14F5A"/>
    <w:rsid w:val="00D15153"/>
    <w:rsid w:val="00D15234"/>
    <w:rsid w:val="00D1526C"/>
    <w:rsid w:val="00D1572D"/>
    <w:rsid w:val="00D1577D"/>
    <w:rsid w:val="00D1577E"/>
    <w:rsid w:val="00D15993"/>
    <w:rsid w:val="00D15B96"/>
    <w:rsid w:val="00D15ED9"/>
    <w:rsid w:val="00D16139"/>
    <w:rsid w:val="00D16189"/>
    <w:rsid w:val="00D162A9"/>
    <w:rsid w:val="00D16394"/>
    <w:rsid w:val="00D163F2"/>
    <w:rsid w:val="00D16735"/>
    <w:rsid w:val="00D16764"/>
    <w:rsid w:val="00D169BF"/>
    <w:rsid w:val="00D16AB3"/>
    <w:rsid w:val="00D16B08"/>
    <w:rsid w:val="00D16BFB"/>
    <w:rsid w:val="00D16CFD"/>
    <w:rsid w:val="00D16DDC"/>
    <w:rsid w:val="00D16EBA"/>
    <w:rsid w:val="00D16EF3"/>
    <w:rsid w:val="00D16FB9"/>
    <w:rsid w:val="00D171FA"/>
    <w:rsid w:val="00D172C2"/>
    <w:rsid w:val="00D17502"/>
    <w:rsid w:val="00D17637"/>
    <w:rsid w:val="00D1766B"/>
    <w:rsid w:val="00D1781F"/>
    <w:rsid w:val="00D178D2"/>
    <w:rsid w:val="00D17A4A"/>
    <w:rsid w:val="00D17ACD"/>
    <w:rsid w:val="00D17C62"/>
    <w:rsid w:val="00D17CBC"/>
    <w:rsid w:val="00D17E3E"/>
    <w:rsid w:val="00D17EA7"/>
    <w:rsid w:val="00D20083"/>
    <w:rsid w:val="00D201F1"/>
    <w:rsid w:val="00D20308"/>
    <w:rsid w:val="00D203D4"/>
    <w:rsid w:val="00D20CED"/>
    <w:rsid w:val="00D20DEE"/>
    <w:rsid w:val="00D21051"/>
    <w:rsid w:val="00D21076"/>
    <w:rsid w:val="00D21079"/>
    <w:rsid w:val="00D21394"/>
    <w:rsid w:val="00D213D7"/>
    <w:rsid w:val="00D214E8"/>
    <w:rsid w:val="00D217C3"/>
    <w:rsid w:val="00D217EE"/>
    <w:rsid w:val="00D21A56"/>
    <w:rsid w:val="00D21B1C"/>
    <w:rsid w:val="00D21CA4"/>
    <w:rsid w:val="00D2205A"/>
    <w:rsid w:val="00D2220B"/>
    <w:rsid w:val="00D222AA"/>
    <w:rsid w:val="00D22639"/>
    <w:rsid w:val="00D226BA"/>
    <w:rsid w:val="00D22840"/>
    <w:rsid w:val="00D22849"/>
    <w:rsid w:val="00D22954"/>
    <w:rsid w:val="00D22973"/>
    <w:rsid w:val="00D22B9A"/>
    <w:rsid w:val="00D22D8D"/>
    <w:rsid w:val="00D2303E"/>
    <w:rsid w:val="00D230B4"/>
    <w:rsid w:val="00D230D7"/>
    <w:rsid w:val="00D232D3"/>
    <w:rsid w:val="00D23424"/>
    <w:rsid w:val="00D234BA"/>
    <w:rsid w:val="00D2365B"/>
    <w:rsid w:val="00D23674"/>
    <w:rsid w:val="00D238D0"/>
    <w:rsid w:val="00D23A40"/>
    <w:rsid w:val="00D23B76"/>
    <w:rsid w:val="00D23C5E"/>
    <w:rsid w:val="00D23C8C"/>
    <w:rsid w:val="00D23EC2"/>
    <w:rsid w:val="00D2403C"/>
    <w:rsid w:val="00D24100"/>
    <w:rsid w:val="00D244A9"/>
    <w:rsid w:val="00D245A4"/>
    <w:rsid w:val="00D245BE"/>
    <w:rsid w:val="00D246B8"/>
    <w:rsid w:val="00D246FB"/>
    <w:rsid w:val="00D2476A"/>
    <w:rsid w:val="00D247DE"/>
    <w:rsid w:val="00D24B6F"/>
    <w:rsid w:val="00D24BE2"/>
    <w:rsid w:val="00D24CBF"/>
    <w:rsid w:val="00D24F20"/>
    <w:rsid w:val="00D250BA"/>
    <w:rsid w:val="00D2526F"/>
    <w:rsid w:val="00D25D7C"/>
    <w:rsid w:val="00D25FC8"/>
    <w:rsid w:val="00D2607E"/>
    <w:rsid w:val="00D2641C"/>
    <w:rsid w:val="00D2659A"/>
    <w:rsid w:val="00D269FA"/>
    <w:rsid w:val="00D26B38"/>
    <w:rsid w:val="00D26EA6"/>
    <w:rsid w:val="00D27198"/>
    <w:rsid w:val="00D27269"/>
    <w:rsid w:val="00D27290"/>
    <w:rsid w:val="00D2740E"/>
    <w:rsid w:val="00D27639"/>
    <w:rsid w:val="00D27766"/>
    <w:rsid w:val="00D279F1"/>
    <w:rsid w:val="00D27A75"/>
    <w:rsid w:val="00D27B80"/>
    <w:rsid w:val="00D27C98"/>
    <w:rsid w:val="00D27D8C"/>
    <w:rsid w:val="00D27D9C"/>
    <w:rsid w:val="00D300C5"/>
    <w:rsid w:val="00D3015F"/>
    <w:rsid w:val="00D3020B"/>
    <w:rsid w:val="00D30247"/>
    <w:rsid w:val="00D303A2"/>
    <w:rsid w:val="00D303AF"/>
    <w:rsid w:val="00D304F1"/>
    <w:rsid w:val="00D30521"/>
    <w:rsid w:val="00D305F9"/>
    <w:rsid w:val="00D3080D"/>
    <w:rsid w:val="00D3087C"/>
    <w:rsid w:val="00D30A32"/>
    <w:rsid w:val="00D30BB0"/>
    <w:rsid w:val="00D31003"/>
    <w:rsid w:val="00D31361"/>
    <w:rsid w:val="00D313FF"/>
    <w:rsid w:val="00D31446"/>
    <w:rsid w:val="00D31756"/>
    <w:rsid w:val="00D3187C"/>
    <w:rsid w:val="00D3190E"/>
    <w:rsid w:val="00D31D9E"/>
    <w:rsid w:val="00D31E50"/>
    <w:rsid w:val="00D31EE4"/>
    <w:rsid w:val="00D31F15"/>
    <w:rsid w:val="00D31F71"/>
    <w:rsid w:val="00D32013"/>
    <w:rsid w:val="00D320AC"/>
    <w:rsid w:val="00D3218A"/>
    <w:rsid w:val="00D32447"/>
    <w:rsid w:val="00D3254D"/>
    <w:rsid w:val="00D32570"/>
    <w:rsid w:val="00D325D7"/>
    <w:rsid w:val="00D326BD"/>
    <w:rsid w:val="00D326DA"/>
    <w:rsid w:val="00D32704"/>
    <w:rsid w:val="00D327AB"/>
    <w:rsid w:val="00D32A07"/>
    <w:rsid w:val="00D32A6C"/>
    <w:rsid w:val="00D32B1F"/>
    <w:rsid w:val="00D32B86"/>
    <w:rsid w:val="00D32BB8"/>
    <w:rsid w:val="00D32CC4"/>
    <w:rsid w:val="00D32D10"/>
    <w:rsid w:val="00D32FFC"/>
    <w:rsid w:val="00D33024"/>
    <w:rsid w:val="00D33122"/>
    <w:rsid w:val="00D331FF"/>
    <w:rsid w:val="00D33514"/>
    <w:rsid w:val="00D33626"/>
    <w:rsid w:val="00D3362E"/>
    <w:rsid w:val="00D33646"/>
    <w:rsid w:val="00D33799"/>
    <w:rsid w:val="00D33BB9"/>
    <w:rsid w:val="00D33F13"/>
    <w:rsid w:val="00D33F45"/>
    <w:rsid w:val="00D34022"/>
    <w:rsid w:val="00D3413B"/>
    <w:rsid w:val="00D34348"/>
    <w:rsid w:val="00D34450"/>
    <w:rsid w:val="00D3467A"/>
    <w:rsid w:val="00D346F6"/>
    <w:rsid w:val="00D34924"/>
    <w:rsid w:val="00D34B03"/>
    <w:rsid w:val="00D34B30"/>
    <w:rsid w:val="00D34C71"/>
    <w:rsid w:val="00D34CE2"/>
    <w:rsid w:val="00D34E48"/>
    <w:rsid w:val="00D34E50"/>
    <w:rsid w:val="00D35003"/>
    <w:rsid w:val="00D350D8"/>
    <w:rsid w:val="00D35186"/>
    <w:rsid w:val="00D35433"/>
    <w:rsid w:val="00D35472"/>
    <w:rsid w:val="00D354BF"/>
    <w:rsid w:val="00D354E7"/>
    <w:rsid w:val="00D355D2"/>
    <w:rsid w:val="00D3567B"/>
    <w:rsid w:val="00D35AF0"/>
    <w:rsid w:val="00D35E87"/>
    <w:rsid w:val="00D35FCD"/>
    <w:rsid w:val="00D36028"/>
    <w:rsid w:val="00D3603E"/>
    <w:rsid w:val="00D36088"/>
    <w:rsid w:val="00D3616F"/>
    <w:rsid w:val="00D361D6"/>
    <w:rsid w:val="00D363DD"/>
    <w:rsid w:val="00D36439"/>
    <w:rsid w:val="00D36485"/>
    <w:rsid w:val="00D3651E"/>
    <w:rsid w:val="00D3661C"/>
    <w:rsid w:val="00D36684"/>
    <w:rsid w:val="00D36771"/>
    <w:rsid w:val="00D369E9"/>
    <w:rsid w:val="00D36AC2"/>
    <w:rsid w:val="00D36CF8"/>
    <w:rsid w:val="00D36E5A"/>
    <w:rsid w:val="00D36E61"/>
    <w:rsid w:val="00D37008"/>
    <w:rsid w:val="00D372BE"/>
    <w:rsid w:val="00D379D2"/>
    <w:rsid w:val="00D379F3"/>
    <w:rsid w:val="00D37A97"/>
    <w:rsid w:val="00D37D18"/>
    <w:rsid w:val="00D37D83"/>
    <w:rsid w:val="00D37EE7"/>
    <w:rsid w:val="00D37FE7"/>
    <w:rsid w:val="00D400F3"/>
    <w:rsid w:val="00D40C74"/>
    <w:rsid w:val="00D40DC1"/>
    <w:rsid w:val="00D40F90"/>
    <w:rsid w:val="00D41072"/>
    <w:rsid w:val="00D41138"/>
    <w:rsid w:val="00D41266"/>
    <w:rsid w:val="00D41382"/>
    <w:rsid w:val="00D4157C"/>
    <w:rsid w:val="00D415E4"/>
    <w:rsid w:val="00D4162E"/>
    <w:rsid w:val="00D41854"/>
    <w:rsid w:val="00D41A34"/>
    <w:rsid w:val="00D41B7E"/>
    <w:rsid w:val="00D41D3B"/>
    <w:rsid w:val="00D41DB1"/>
    <w:rsid w:val="00D41E4C"/>
    <w:rsid w:val="00D41FAB"/>
    <w:rsid w:val="00D41FC8"/>
    <w:rsid w:val="00D42148"/>
    <w:rsid w:val="00D42193"/>
    <w:rsid w:val="00D42314"/>
    <w:rsid w:val="00D425A0"/>
    <w:rsid w:val="00D4288A"/>
    <w:rsid w:val="00D4292B"/>
    <w:rsid w:val="00D42931"/>
    <w:rsid w:val="00D4293C"/>
    <w:rsid w:val="00D42CA3"/>
    <w:rsid w:val="00D42FFF"/>
    <w:rsid w:val="00D43133"/>
    <w:rsid w:val="00D4314B"/>
    <w:rsid w:val="00D431A1"/>
    <w:rsid w:val="00D432BE"/>
    <w:rsid w:val="00D43464"/>
    <w:rsid w:val="00D43465"/>
    <w:rsid w:val="00D4352D"/>
    <w:rsid w:val="00D43583"/>
    <w:rsid w:val="00D4384C"/>
    <w:rsid w:val="00D439B7"/>
    <w:rsid w:val="00D43A35"/>
    <w:rsid w:val="00D43CDA"/>
    <w:rsid w:val="00D43D74"/>
    <w:rsid w:val="00D43FF6"/>
    <w:rsid w:val="00D4400D"/>
    <w:rsid w:val="00D4424A"/>
    <w:rsid w:val="00D44444"/>
    <w:rsid w:val="00D444E3"/>
    <w:rsid w:val="00D4456E"/>
    <w:rsid w:val="00D445DF"/>
    <w:rsid w:val="00D449BD"/>
    <w:rsid w:val="00D449C4"/>
    <w:rsid w:val="00D44CC0"/>
    <w:rsid w:val="00D44CFD"/>
    <w:rsid w:val="00D4517F"/>
    <w:rsid w:val="00D454E1"/>
    <w:rsid w:val="00D45873"/>
    <w:rsid w:val="00D45A21"/>
    <w:rsid w:val="00D45AA2"/>
    <w:rsid w:val="00D45B3B"/>
    <w:rsid w:val="00D45C4B"/>
    <w:rsid w:val="00D45EFB"/>
    <w:rsid w:val="00D45F45"/>
    <w:rsid w:val="00D460AE"/>
    <w:rsid w:val="00D46162"/>
    <w:rsid w:val="00D462D4"/>
    <w:rsid w:val="00D4635E"/>
    <w:rsid w:val="00D46471"/>
    <w:rsid w:val="00D465C9"/>
    <w:rsid w:val="00D467A6"/>
    <w:rsid w:val="00D467E9"/>
    <w:rsid w:val="00D46951"/>
    <w:rsid w:val="00D46A45"/>
    <w:rsid w:val="00D46C41"/>
    <w:rsid w:val="00D46CF3"/>
    <w:rsid w:val="00D46D73"/>
    <w:rsid w:val="00D46E19"/>
    <w:rsid w:val="00D46F80"/>
    <w:rsid w:val="00D4703A"/>
    <w:rsid w:val="00D47089"/>
    <w:rsid w:val="00D472BA"/>
    <w:rsid w:val="00D478B7"/>
    <w:rsid w:val="00D47A46"/>
    <w:rsid w:val="00D47A57"/>
    <w:rsid w:val="00D47CEB"/>
    <w:rsid w:val="00D50133"/>
    <w:rsid w:val="00D50151"/>
    <w:rsid w:val="00D501C4"/>
    <w:rsid w:val="00D506A2"/>
    <w:rsid w:val="00D50731"/>
    <w:rsid w:val="00D50790"/>
    <w:rsid w:val="00D509BC"/>
    <w:rsid w:val="00D509EB"/>
    <w:rsid w:val="00D50AC2"/>
    <w:rsid w:val="00D50BD2"/>
    <w:rsid w:val="00D50D5E"/>
    <w:rsid w:val="00D50D65"/>
    <w:rsid w:val="00D50DA6"/>
    <w:rsid w:val="00D50DF7"/>
    <w:rsid w:val="00D50E2C"/>
    <w:rsid w:val="00D50FCA"/>
    <w:rsid w:val="00D51420"/>
    <w:rsid w:val="00D51554"/>
    <w:rsid w:val="00D515BA"/>
    <w:rsid w:val="00D51694"/>
    <w:rsid w:val="00D5174D"/>
    <w:rsid w:val="00D51921"/>
    <w:rsid w:val="00D521BB"/>
    <w:rsid w:val="00D52469"/>
    <w:rsid w:val="00D524F1"/>
    <w:rsid w:val="00D5259A"/>
    <w:rsid w:val="00D52606"/>
    <w:rsid w:val="00D52711"/>
    <w:rsid w:val="00D52983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769"/>
    <w:rsid w:val="00D53925"/>
    <w:rsid w:val="00D539A2"/>
    <w:rsid w:val="00D53A45"/>
    <w:rsid w:val="00D53D39"/>
    <w:rsid w:val="00D540C4"/>
    <w:rsid w:val="00D5410D"/>
    <w:rsid w:val="00D54291"/>
    <w:rsid w:val="00D54607"/>
    <w:rsid w:val="00D548A1"/>
    <w:rsid w:val="00D548DF"/>
    <w:rsid w:val="00D5497D"/>
    <w:rsid w:val="00D549C3"/>
    <w:rsid w:val="00D54B60"/>
    <w:rsid w:val="00D54C97"/>
    <w:rsid w:val="00D54DF6"/>
    <w:rsid w:val="00D551BE"/>
    <w:rsid w:val="00D552C3"/>
    <w:rsid w:val="00D552DA"/>
    <w:rsid w:val="00D55521"/>
    <w:rsid w:val="00D55946"/>
    <w:rsid w:val="00D5594C"/>
    <w:rsid w:val="00D55987"/>
    <w:rsid w:val="00D559BF"/>
    <w:rsid w:val="00D55E96"/>
    <w:rsid w:val="00D55F1C"/>
    <w:rsid w:val="00D56081"/>
    <w:rsid w:val="00D56125"/>
    <w:rsid w:val="00D5616F"/>
    <w:rsid w:val="00D561AA"/>
    <w:rsid w:val="00D5629E"/>
    <w:rsid w:val="00D56820"/>
    <w:rsid w:val="00D5684F"/>
    <w:rsid w:val="00D568D1"/>
    <w:rsid w:val="00D568D5"/>
    <w:rsid w:val="00D56B41"/>
    <w:rsid w:val="00D56B6E"/>
    <w:rsid w:val="00D56C78"/>
    <w:rsid w:val="00D56D3B"/>
    <w:rsid w:val="00D56D83"/>
    <w:rsid w:val="00D56EEF"/>
    <w:rsid w:val="00D570E1"/>
    <w:rsid w:val="00D5736E"/>
    <w:rsid w:val="00D5756E"/>
    <w:rsid w:val="00D57594"/>
    <w:rsid w:val="00D57644"/>
    <w:rsid w:val="00D57700"/>
    <w:rsid w:val="00D5777B"/>
    <w:rsid w:val="00D577C6"/>
    <w:rsid w:val="00D57A79"/>
    <w:rsid w:val="00D57AF6"/>
    <w:rsid w:val="00D57C78"/>
    <w:rsid w:val="00D57CB8"/>
    <w:rsid w:val="00D57F23"/>
    <w:rsid w:val="00D57F7C"/>
    <w:rsid w:val="00D6004F"/>
    <w:rsid w:val="00D60109"/>
    <w:rsid w:val="00D60176"/>
    <w:rsid w:val="00D60209"/>
    <w:rsid w:val="00D6068F"/>
    <w:rsid w:val="00D60836"/>
    <w:rsid w:val="00D608D4"/>
    <w:rsid w:val="00D60B79"/>
    <w:rsid w:val="00D60C0E"/>
    <w:rsid w:val="00D60D58"/>
    <w:rsid w:val="00D60DC0"/>
    <w:rsid w:val="00D60E2F"/>
    <w:rsid w:val="00D6102C"/>
    <w:rsid w:val="00D61291"/>
    <w:rsid w:val="00D61491"/>
    <w:rsid w:val="00D614E4"/>
    <w:rsid w:val="00D617C4"/>
    <w:rsid w:val="00D617EC"/>
    <w:rsid w:val="00D617FF"/>
    <w:rsid w:val="00D6192E"/>
    <w:rsid w:val="00D61967"/>
    <w:rsid w:val="00D61A53"/>
    <w:rsid w:val="00D61BDB"/>
    <w:rsid w:val="00D61C5A"/>
    <w:rsid w:val="00D61D1B"/>
    <w:rsid w:val="00D61E7C"/>
    <w:rsid w:val="00D621C6"/>
    <w:rsid w:val="00D6243F"/>
    <w:rsid w:val="00D62463"/>
    <w:rsid w:val="00D625E7"/>
    <w:rsid w:val="00D6269E"/>
    <w:rsid w:val="00D6270E"/>
    <w:rsid w:val="00D62822"/>
    <w:rsid w:val="00D62862"/>
    <w:rsid w:val="00D628A3"/>
    <w:rsid w:val="00D62B5C"/>
    <w:rsid w:val="00D62BA5"/>
    <w:rsid w:val="00D62C04"/>
    <w:rsid w:val="00D62C9A"/>
    <w:rsid w:val="00D62EB8"/>
    <w:rsid w:val="00D63055"/>
    <w:rsid w:val="00D63606"/>
    <w:rsid w:val="00D63671"/>
    <w:rsid w:val="00D636FC"/>
    <w:rsid w:val="00D63A08"/>
    <w:rsid w:val="00D63A0B"/>
    <w:rsid w:val="00D63C18"/>
    <w:rsid w:val="00D63C3E"/>
    <w:rsid w:val="00D63CF9"/>
    <w:rsid w:val="00D63DEB"/>
    <w:rsid w:val="00D63F46"/>
    <w:rsid w:val="00D63F74"/>
    <w:rsid w:val="00D640A0"/>
    <w:rsid w:val="00D640DF"/>
    <w:rsid w:val="00D64296"/>
    <w:rsid w:val="00D643B5"/>
    <w:rsid w:val="00D64442"/>
    <w:rsid w:val="00D6460B"/>
    <w:rsid w:val="00D648FB"/>
    <w:rsid w:val="00D64B0A"/>
    <w:rsid w:val="00D64B0C"/>
    <w:rsid w:val="00D64B2F"/>
    <w:rsid w:val="00D64C34"/>
    <w:rsid w:val="00D64DC8"/>
    <w:rsid w:val="00D64E64"/>
    <w:rsid w:val="00D64F9D"/>
    <w:rsid w:val="00D650B6"/>
    <w:rsid w:val="00D651FA"/>
    <w:rsid w:val="00D65230"/>
    <w:rsid w:val="00D653E8"/>
    <w:rsid w:val="00D6541D"/>
    <w:rsid w:val="00D65527"/>
    <w:rsid w:val="00D65546"/>
    <w:rsid w:val="00D6562B"/>
    <w:rsid w:val="00D657B9"/>
    <w:rsid w:val="00D657D3"/>
    <w:rsid w:val="00D65A9D"/>
    <w:rsid w:val="00D65AD0"/>
    <w:rsid w:val="00D65D1B"/>
    <w:rsid w:val="00D65E76"/>
    <w:rsid w:val="00D65FCB"/>
    <w:rsid w:val="00D66097"/>
    <w:rsid w:val="00D661A6"/>
    <w:rsid w:val="00D66419"/>
    <w:rsid w:val="00D66434"/>
    <w:rsid w:val="00D66586"/>
    <w:rsid w:val="00D668F3"/>
    <w:rsid w:val="00D66A12"/>
    <w:rsid w:val="00D66A40"/>
    <w:rsid w:val="00D66A9B"/>
    <w:rsid w:val="00D66AB0"/>
    <w:rsid w:val="00D66B9F"/>
    <w:rsid w:val="00D66D38"/>
    <w:rsid w:val="00D66DEB"/>
    <w:rsid w:val="00D66F2F"/>
    <w:rsid w:val="00D6736D"/>
    <w:rsid w:val="00D673E8"/>
    <w:rsid w:val="00D6768F"/>
    <w:rsid w:val="00D67696"/>
    <w:rsid w:val="00D67800"/>
    <w:rsid w:val="00D678D1"/>
    <w:rsid w:val="00D67A1A"/>
    <w:rsid w:val="00D67C01"/>
    <w:rsid w:val="00D67E0C"/>
    <w:rsid w:val="00D67E12"/>
    <w:rsid w:val="00D67E60"/>
    <w:rsid w:val="00D67F8C"/>
    <w:rsid w:val="00D70048"/>
    <w:rsid w:val="00D7068C"/>
    <w:rsid w:val="00D706A1"/>
    <w:rsid w:val="00D70789"/>
    <w:rsid w:val="00D708B2"/>
    <w:rsid w:val="00D708F9"/>
    <w:rsid w:val="00D709E3"/>
    <w:rsid w:val="00D70CAE"/>
    <w:rsid w:val="00D70D07"/>
    <w:rsid w:val="00D70E43"/>
    <w:rsid w:val="00D70FEC"/>
    <w:rsid w:val="00D712AC"/>
    <w:rsid w:val="00D71375"/>
    <w:rsid w:val="00D71408"/>
    <w:rsid w:val="00D71549"/>
    <w:rsid w:val="00D71695"/>
    <w:rsid w:val="00D716A7"/>
    <w:rsid w:val="00D7175B"/>
    <w:rsid w:val="00D7176B"/>
    <w:rsid w:val="00D7185C"/>
    <w:rsid w:val="00D71892"/>
    <w:rsid w:val="00D71CEC"/>
    <w:rsid w:val="00D71DCE"/>
    <w:rsid w:val="00D7225D"/>
    <w:rsid w:val="00D7232B"/>
    <w:rsid w:val="00D72473"/>
    <w:rsid w:val="00D72550"/>
    <w:rsid w:val="00D725FD"/>
    <w:rsid w:val="00D7274B"/>
    <w:rsid w:val="00D72875"/>
    <w:rsid w:val="00D72AB2"/>
    <w:rsid w:val="00D72B72"/>
    <w:rsid w:val="00D72D73"/>
    <w:rsid w:val="00D73121"/>
    <w:rsid w:val="00D731B7"/>
    <w:rsid w:val="00D7339C"/>
    <w:rsid w:val="00D733CA"/>
    <w:rsid w:val="00D73451"/>
    <w:rsid w:val="00D7350B"/>
    <w:rsid w:val="00D7378C"/>
    <w:rsid w:val="00D737AD"/>
    <w:rsid w:val="00D73A01"/>
    <w:rsid w:val="00D73E3B"/>
    <w:rsid w:val="00D74144"/>
    <w:rsid w:val="00D741DD"/>
    <w:rsid w:val="00D74212"/>
    <w:rsid w:val="00D742A7"/>
    <w:rsid w:val="00D74316"/>
    <w:rsid w:val="00D74403"/>
    <w:rsid w:val="00D7445F"/>
    <w:rsid w:val="00D746C4"/>
    <w:rsid w:val="00D749F9"/>
    <w:rsid w:val="00D74A00"/>
    <w:rsid w:val="00D74AAA"/>
    <w:rsid w:val="00D74DA5"/>
    <w:rsid w:val="00D74EB7"/>
    <w:rsid w:val="00D74F40"/>
    <w:rsid w:val="00D74F84"/>
    <w:rsid w:val="00D7521A"/>
    <w:rsid w:val="00D7529F"/>
    <w:rsid w:val="00D754BC"/>
    <w:rsid w:val="00D7555F"/>
    <w:rsid w:val="00D759DC"/>
    <w:rsid w:val="00D75B7C"/>
    <w:rsid w:val="00D75D5F"/>
    <w:rsid w:val="00D75E2F"/>
    <w:rsid w:val="00D75E7C"/>
    <w:rsid w:val="00D75FFF"/>
    <w:rsid w:val="00D761EC"/>
    <w:rsid w:val="00D76225"/>
    <w:rsid w:val="00D7629E"/>
    <w:rsid w:val="00D764EA"/>
    <w:rsid w:val="00D76688"/>
    <w:rsid w:val="00D766B7"/>
    <w:rsid w:val="00D76756"/>
    <w:rsid w:val="00D76822"/>
    <w:rsid w:val="00D76A77"/>
    <w:rsid w:val="00D76ADC"/>
    <w:rsid w:val="00D76DF3"/>
    <w:rsid w:val="00D77222"/>
    <w:rsid w:val="00D772AE"/>
    <w:rsid w:val="00D773D4"/>
    <w:rsid w:val="00D7746F"/>
    <w:rsid w:val="00D779F0"/>
    <w:rsid w:val="00D77AAD"/>
    <w:rsid w:val="00D77B06"/>
    <w:rsid w:val="00D77C35"/>
    <w:rsid w:val="00D77C63"/>
    <w:rsid w:val="00D77D35"/>
    <w:rsid w:val="00D77DDF"/>
    <w:rsid w:val="00D77F4C"/>
    <w:rsid w:val="00D8017F"/>
    <w:rsid w:val="00D80239"/>
    <w:rsid w:val="00D80520"/>
    <w:rsid w:val="00D80563"/>
    <w:rsid w:val="00D807CF"/>
    <w:rsid w:val="00D8086A"/>
    <w:rsid w:val="00D808D8"/>
    <w:rsid w:val="00D80969"/>
    <w:rsid w:val="00D80E24"/>
    <w:rsid w:val="00D80E94"/>
    <w:rsid w:val="00D80EAA"/>
    <w:rsid w:val="00D81126"/>
    <w:rsid w:val="00D8116C"/>
    <w:rsid w:val="00D81234"/>
    <w:rsid w:val="00D813A5"/>
    <w:rsid w:val="00D813EC"/>
    <w:rsid w:val="00D81483"/>
    <w:rsid w:val="00D814C8"/>
    <w:rsid w:val="00D81583"/>
    <w:rsid w:val="00D8159E"/>
    <w:rsid w:val="00D815A1"/>
    <w:rsid w:val="00D815EB"/>
    <w:rsid w:val="00D8195C"/>
    <w:rsid w:val="00D81B78"/>
    <w:rsid w:val="00D81D60"/>
    <w:rsid w:val="00D81DEF"/>
    <w:rsid w:val="00D81F47"/>
    <w:rsid w:val="00D81FE4"/>
    <w:rsid w:val="00D82049"/>
    <w:rsid w:val="00D82067"/>
    <w:rsid w:val="00D820F6"/>
    <w:rsid w:val="00D821F9"/>
    <w:rsid w:val="00D8231C"/>
    <w:rsid w:val="00D824EA"/>
    <w:rsid w:val="00D8251D"/>
    <w:rsid w:val="00D82DC1"/>
    <w:rsid w:val="00D82DF4"/>
    <w:rsid w:val="00D8302F"/>
    <w:rsid w:val="00D832AF"/>
    <w:rsid w:val="00D83349"/>
    <w:rsid w:val="00D834C5"/>
    <w:rsid w:val="00D835EC"/>
    <w:rsid w:val="00D837F4"/>
    <w:rsid w:val="00D83863"/>
    <w:rsid w:val="00D838B5"/>
    <w:rsid w:val="00D83963"/>
    <w:rsid w:val="00D83BB5"/>
    <w:rsid w:val="00D83DBA"/>
    <w:rsid w:val="00D83E09"/>
    <w:rsid w:val="00D83FF5"/>
    <w:rsid w:val="00D8419D"/>
    <w:rsid w:val="00D8427B"/>
    <w:rsid w:val="00D843EF"/>
    <w:rsid w:val="00D844C0"/>
    <w:rsid w:val="00D8450C"/>
    <w:rsid w:val="00D845E6"/>
    <w:rsid w:val="00D84768"/>
    <w:rsid w:val="00D84780"/>
    <w:rsid w:val="00D848F2"/>
    <w:rsid w:val="00D849C7"/>
    <w:rsid w:val="00D84B69"/>
    <w:rsid w:val="00D84B82"/>
    <w:rsid w:val="00D84C67"/>
    <w:rsid w:val="00D84E5E"/>
    <w:rsid w:val="00D84F16"/>
    <w:rsid w:val="00D84F80"/>
    <w:rsid w:val="00D850E7"/>
    <w:rsid w:val="00D853B4"/>
    <w:rsid w:val="00D856AF"/>
    <w:rsid w:val="00D8572F"/>
    <w:rsid w:val="00D858A1"/>
    <w:rsid w:val="00D8593C"/>
    <w:rsid w:val="00D85973"/>
    <w:rsid w:val="00D85CA4"/>
    <w:rsid w:val="00D85D22"/>
    <w:rsid w:val="00D85F41"/>
    <w:rsid w:val="00D8614E"/>
    <w:rsid w:val="00D861B0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B68"/>
    <w:rsid w:val="00D86CF1"/>
    <w:rsid w:val="00D86E66"/>
    <w:rsid w:val="00D8742D"/>
    <w:rsid w:val="00D874B2"/>
    <w:rsid w:val="00D8762C"/>
    <w:rsid w:val="00D8773C"/>
    <w:rsid w:val="00D87916"/>
    <w:rsid w:val="00D87B44"/>
    <w:rsid w:val="00D87BC1"/>
    <w:rsid w:val="00D87D03"/>
    <w:rsid w:val="00D87DFA"/>
    <w:rsid w:val="00D90055"/>
    <w:rsid w:val="00D90350"/>
    <w:rsid w:val="00D90398"/>
    <w:rsid w:val="00D90823"/>
    <w:rsid w:val="00D908B0"/>
    <w:rsid w:val="00D908BE"/>
    <w:rsid w:val="00D90B11"/>
    <w:rsid w:val="00D91241"/>
    <w:rsid w:val="00D91351"/>
    <w:rsid w:val="00D91462"/>
    <w:rsid w:val="00D917EB"/>
    <w:rsid w:val="00D918CF"/>
    <w:rsid w:val="00D91986"/>
    <w:rsid w:val="00D919A1"/>
    <w:rsid w:val="00D91A8A"/>
    <w:rsid w:val="00D91B6C"/>
    <w:rsid w:val="00D920E9"/>
    <w:rsid w:val="00D921BF"/>
    <w:rsid w:val="00D92460"/>
    <w:rsid w:val="00D92494"/>
    <w:rsid w:val="00D9256B"/>
    <w:rsid w:val="00D929B8"/>
    <w:rsid w:val="00D92A1B"/>
    <w:rsid w:val="00D92DA8"/>
    <w:rsid w:val="00D92F2F"/>
    <w:rsid w:val="00D92F7B"/>
    <w:rsid w:val="00D9312F"/>
    <w:rsid w:val="00D9320B"/>
    <w:rsid w:val="00D932E1"/>
    <w:rsid w:val="00D9340E"/>
    <w:rsid w:val="00D93567"/>
    <w:rsid w:val="00D93A0E"/>
    <w:rsid w:val="00D93AFF"/>
    <w:rsid w:val="00D93B7A"/>
    <w:rsid w:val="00D93BCE"/>
    <w:rsid w:val="00D93D3C"/>
    <w:rsid w:val="00D93E7E"/>
    <w:rsid w:val="00D93F36"/>
    <w:rsid w:val="00D93FD7"/>
    <w:rsid w:val="00D9444A"/>
    <w:rsid w:val="00D945B6"/>
    <w:rsid w:val="00D9471E"/>
    <w:rsid w:val="00D94756"/>
    <w:rsid w:val="00D949B0"/>
    <w:rsid w:val="00D949B8"/>
    <w:rsid w:val="00D94AF5"/>
    <w:rsid w:val="00D94B56"/>
    <w:rsid w:val="00D94D50"/>
    <w:rsid w:val="00D94EA1"/>
    <w:rsid w:val="00D95005"/>
    <w:rsid w:val="00D950DE"/>
    <w:rsid w:val="00D95103"/>
    <w:rsid w:val="00D951C7"/>
    <w:rsid w:val="00D95779"/>
    <w:rsid w:val="00D95866"/>
    <w:rsid w:val="00D95AAA"/>
    <w:rsid w:val="00D95AF8"/>
    <w:rsid w:val="00D95BE6"/>
    <w:rsid w:val="00D95CDB"/>
    <w:rsid w:val="00D95E16"/>
    <w:rsid w:val="00D95EA0"/>
    <w:rsid w:val="00D95FFA"/>
    <w:rsid w:val="00D96256"/>
    <w:rsid w:val="00D962A2"/>
    <w:rsid w:val="00D96351"/>
    <w:rsid w:val="00D965FD"/>
    <w:rsid w:val="00D96644"/>
    <w:rsid w:val="00D966C2"/>
    <w:rsid w:val="00D96888"/>
    <w:rsid w:val="00D96916"/>
    <w:rsid w:val="00D969BB"/>
    <w:rsid w:val="00D969E4"/>
    <w:rsid w:val="00D96AC9"/>
    <w:rsid w:val="00D96EDA"/>
    <w:rsid w:val="00D970DF"/>
    <w:rsid w:val="00D972AA"/>
    <w:rsid w:val="00D97356"/>
    <w:rsid w:val="00D9749B"/>
    <w:rsid w:val="00D97549"/>
    <w:rsid w:val="00D9761D"/>
    <w:rsid w:val="00D97649"/>
    <w:rsid w:val="00D9787D"/>
    <w:rsid w:val="00D97981"/>
    <w:rsid w:val="00D979CA"/>
    <w:rsid w:val="00D97A69"/>
    <w:rsid w:val="00D97AC3"/>
    <w:rsid w:val="00D97C0B"/>
    <w:rsid w:val="00D97C59"/>
    <w:rsid w:val="00D97E43"/>
    <w:rsid w:val="00DA0099"/>
    <w:rsid w:val="00DA02E1"/>
    <w:rsid w:val="00DA052E"/>
    <w:rsid w:val="00DA061A"/>
    <w:rsid w:val="00DA0716"/>
    <w:rsid w:val="00DA0AB0"/>
    <w:rsid w:val="00DA0B47"/>
    <w:rsid w:val="00DA0C12"/>
    <w:rsid w:val="00DA0DCF"/>
    <w:rsid w:val="00DA139B"/>
    <w:rsid w:val="00DA13FD"/>
    <w:rsid w:val="00DA14F7"/>
    <w:rsid w:val="00DA16EA"/>
    <w:rsid w:val="00DA17B0"/>
    <w:rsid w:val="00DA17B6"/>
    <w:rsid w:val="00DA19E6"/>
    <w:rsid w:val="00DA1A6D"/>
    <w:rsid w:val="00DA1C44"/>
    <w:rsid w:val="00DA1D0F"/>
    <w:rsid w:val="00DA1D42"/>
    <w:rsid w:val="00DA1DBE"/>
    <w:rsid w:val="00DA1FCC"/>
    <w:rsid w:val="00DA2091"/>
    <w:rsid w:val="00DA214E"/>
    <w:rsid w:val="00DA239E"/>
    <w:rsid w:val="00DA25B2"/>
    <w:rsid w:val="00DA266A"/>
    <w:rsid w:val="00DA2957"/>
    <w:rsid w:val="00DA29E8"/>
    <w:rsid w:val="00DA2ACD"/>
    <w:rsid w:val="00DA2D04"/>
    <w:rsid w:val="00DA2D50"/>
    <w:rsid w:val="00DA2E67"/>
    <w:rsid w:val="00DA2E9E"/>
    <w:rsid w:val="00DA2EBF"/>
    <w:rsid w:val="00DA31F3"/>
    <w:rsid w:val="00DA33B5"/>
    <w:rsid w:val="00DA340E"/>
    <w:rsid w:val="00DA342C"/>
    <w:rsid w:val="00DA352B"/>
    <w:rsid w:val="00DA372C"/>
    <w:rsid w:val="00DA379B"/>
    <w:rsid w:val="00DA3A12"/>
    <w:rsid w:val="00DA3E00"/>
    <w:rsid w:val="00DA3FBF"/>
    <w:rsid w:val="00DA400B"/>
    <w:rsid w:val="00DA408A"/>
    <w:rsid w:val="00DA43E0"/>
    <w:rsid w:val="00DA4482"/>
    <w:rsid w:val="00DA44FD"/>
    <w:rsid w:val="00DA47B4"/>
    <w:rsid w:val="00DA4917"/>
    <w:rsid w:val="00DA4C2A"/>
    <w:rsid w:val="00DA4D1B"/>
    <w:rsid w:val="00DA4D95"/>
    <w:rsid w:val="00DA4F27"/>
    <w:rsid w:val="00DA4F4B"/>
    <w:rsid w:val="00DA4FB2"/>
    <w:rsid w:val="00DA5078"/>
    <w:rsid w:val="00DA50C7"/>
    <w:rsid w:val="00DA53C8"/>
    <w:rsid w:val="00DA5931"/>
    <w:rsid w:val="00DA5C48"/>
    <w:rsid w:val="00DA5F2D"/>
    <w:rsid w:val="00DA6278"/>
    <w:rsid w:val="00DA62F7"/>
    <w:rsid w:val="00DA63DC"/>
    <w:rsid w:val="00DA6903"/>
    <w:rsid w:val="00DA697D"/>
    <w:rsid w:val="00DA6A25"/>
    <w:rsid w:val="00DA6C1E"/>
    <w:rsid w:val="00DA6C3D"/>
    <w:rsid w:val="00DA6D78"/>
    <w:rsid w:val="00DA6E28"/>
    <w:rsid w:val="00DA71D6"/>
    <w:rsid w:val="00DA7211"/>
    <w:rsid w:val="00DA74A2"/>
    <w:rsid w:val="00DA76C4"/>
    <w:rsid w:val="00DA76DF"/>
    <w:rsid w:val="00DA7776"/>
    <w:rsid w:val="00DA781C"/>
    <w:rsid w:val="00DA796F"/>
    <w:rsid w:val="00DA798D"/>
    <w:rsid w:val="00DA7A72"/>
    <w:rsid w:val="00DA7C0E"/>
    <w:rsid w:val="00DA7DA7"/>
    <w:rsid w:val="00DB0400"/>
    <w:rsid w:val="00DB07A7"/>
    <w:rsid w:val="00DB08E9"/>
    <w:rsid w:val="00DB0A1F"/>
    <w:rsid w:val="00DB0AA5"/>
    <w:rsid w:val="00DB0ABE"/>
    <w:rsid w:val="00DB0B88"/>
    <w:rsid w:val="00DB0C4A"/>
    <w:rsid w:val="00DB0D2D"/>
    <w:rsid w:val="00DB0E9F"/>
    <w:rsid w:val="00DB0FAD"/>
    <w:rsid w:val="00DB1165"/>
    <w:rsid w:val="00DB1185"/>
    <w:rsid w:val="00DB1195"/>
    <w:rsid w:val="00DB1378"/>
    <w:rsid w:val="00DB13E7"/>
    <w:rsid w:val="00DB158F"/>
    <w:rsid w:val="00DB15D1"/>
    <w:rsid w:val="00DB170E"/>
    <w:rsid w:val="00DB17DC"/>
    <w:rsid w:val="00DB19E8"/>
    <w:rsid w:val="00DB1F56"/>
    <w:rsid w:val="00DB202E"/>
    <w:rsid w:val="00DB2137"/>
    <w:rsid w:val="00DB215F"/>
    <w:rsid w:val="00DB23E6"/>
    <w:rsid w:val="00DB242D"/>
    <w:rsid w:val="00DB24FD"/>
    <w:rsid w:val="00DB26B0"/>
    <w:rsid w:val="00DB28F4"/>
    <w:rsid w:val="00DB2C38"/>
    <w:rsid w:val="00DB3617"/>
    <w:rsid w:val="00DB3901"/>
    <w:rsid w:val="00DB3916"/>
    <w:rsid w:val="00DB3973"/>
    <w:rsid w:val="00DB3A3F"/>
    <w:rsid w:val="00DB3C0C"/>
    <w:rsid w:val="00DB3F39"/>
    <w:rsid w:val="00DB44C9"/>
    <w:rsid w:val="00DB462E"/>
    <w:rsid w:val="00DB463B"/>
    <w:rsid w:val="00DB4673"/>
    <w:rsid w:val="00DB487C"/>
    <w:rsid w:val="00DB49DA"/>
    <w:rsid w:val="00DB4B16"/>
    <w:rsid w:val="00DB4F1E"/>
    <w:rsid w:val="00DB4F83"/>
    <w:rsid w:val="00DB5793"/>
    <w:rsid w:val="00DB5832"/>
    <w:rsid w:val="00DB5A1E"/>
    <w:rsid w:val="00DB5F67"/>
    <w:rsid w:val="00DB60F6"/>
    <w:rsid w:val="00DB6335"/>
    <w:rsid w:val="00DB6392"/>
    <w:rsid w:val="00DB63CE"/>
    <w:rsid w:val="00DB65B9"/>
    <w:rsid w:val="00DB67D3"/>
    <w:rsid w:val="00DB69C9"/>
    <w:rsid w:val="00DB6B2A"/>
    <w:rsid w:val="00DB7005"/>
    <w:rsid w:val="00DB7165"/>
    <w:rsid w:val="00DB71A4"/>
    <w:rsid w:val="00DB71DC"/>
    <w:rsid w:val="00DB7429"/>
    <w:rsid w:val="00DB7661"/>
    <w:rsid w:val="00DB766B"/>
    <w:rsid w:val="00DB77DC"/>
    <w:rsid w:val="00DB7881"/>
    <w:rsid w:val="00DB7915"/>
    <w:rsid w:val="00DB7B18"/>
    <w:rsid w:val="00DB7C79"/>
    <w:rsid w:val="00DB7D33"/>
    <w:rsid w:val="00DB7D5D"/>
    <w:rsid w:val="00DC00EF"/>
    <w:rsid w:val="00DC02AF"/>
    <w:rsid w:val="00DC037C"/>
    <w:rsid w:val="00DC05FF"/>
    <w:rsid w:val="00DC0667"/>
    <w:rsid w:val="00DC08F3"/>
    <w:rsid w:val="00DC0988"/>
    <w:rsid w:val="00DC09D1"/>
    <w:rsid w:val="00DC0A75"/>
    <w:rsid w:val="00DC0BE4"/>
    <w:rsid w:val="00DC0C94"/>
    <w:rsid w:val="00DC0D0F"/>
    <w:rsid w:val="00DC1041"/>
    <w:rsid w:val="00DC1287"/>
    <w:rsid w:val="00DC12FF"/>
    <w:rsid w:val="00DC175E"/>
    <w:rsid w:val="00DC1939"/>
    <w:rsid w:val="00DC1A52"/>
    <w:rsid w:val="00DC1BB8"/>
    <w:rsid w:val="00DC20E3"/>
    <w:rsid w:val="00DC2478"/>
    <w:rsid w:val="00DC2511"/>
    <w:rsid w:val="00DC270A"/>
    <w:rsid w:val="00DC276C"/>
    <w:rsid w:val="00DC2788"/>
    <w:rsid w:val="00DC2AD8"/>
    <w:rsid w:val="00DC2BEB"/>
    <w:rsid w:val="00DC2DA9"/>
    <w:rsid w:val="00DC2DD4"/>
    <w:rsid w:val="00DC30B8"/>
    <w:rsid w:val="00DC314D"/>
    <w:rsid w:val="00DC31D4"/>
    <w:rsid w:val="00DC354C"/>
    <w:rsid w:val="00DC3594"/>
    <w:rsid w:val="00DC3A4A"/>
    <w:rsid w:val="00DC3B4C"/>
    <w:rsid w:val="00DC3C3C"/>
    <w:rsid w:val="00DC3DC0"/>
    <w:rsid w:val="00DC4051"/>
    <w:rsid w:val="00DC4102"/>
    <w:rsid w:val="00DC4505"/>
    <w:rsid w:val="00DC465E"/>
    <w:rsid w:val="00DC46AC"/>
    <w:rsid w:val="00DC46CA"/>
    <w:rsid w:val="00DC4822"/>
    <w:rsid w:val="00DC4918"/>
    <w:rsid w:val="00DC4960"/>
    <w:rsid w:val="00DC4C44"/>
    <w:rsid w:val="00DC4D48"/>
    <w:rsid w:val="00DC4E32"/>
    <w:rsid w:val="00DC4FB2"/>
    <w:rsid w:val="00DC4FDF"/>
    <w:rsid w:val="00DC5693"/>
    <w:rsid w:val="00DC570F"/>
    <w:rsid w:val="00DC58F2"/>
    <w:rsid w:val="00DC591B"/>
    <w:rsid w:val="00DC5DFF"/>
    <w:rsid w:val="00DC5E0E"/>
    <w:rsid w:val="00DC5E6A"/>
    <w:rsid w:val="00DC5E8E"/>
    <w:rsid w:val="00DC6008"/>
    <w:rsid w:val="00DC61A1"/>
    <w:rsid w:val="00DC66B2"/>
    <w:rsid w:val="00DC688A"/>
    <w:rsid w:val="00DC6967"/>
    <w:rsid w:val="00DC6A17"/>
    <w:rsid w:val="00DC6A3C"/>
    <w:rsid w:val="00DC6CC9"/>
    <w:rsid w:val="00DC6F6B"/>
    <w:rsid w:val="00DC7011"/>
    <w:rsid w:val="00DC7131"/>
    <w:rsid w:val="00DC7196"/>
    <w:rsid w:val="00DC7802"/>
    <w:rsid w:val="00DC78C9"/>
    <w:rsid w:val="00DC7B27"/>
    <w:rsid w:val="00DC7CF0"/>
    <w:rsid w:val="00DC7E07"/>
    <w:rsid w:val="00DD003C"/>
    <w:rsid w:val="00DD015B"/>
    <w:rsid w:val="00DD0375"/>
    <w:rsid w:val="00DD06A9"/>
    <w:rsid w:val="00DD06D0"/>
    <w:rsid w:val="00DD08E3"/>
    <w:rsid w:val="00DD0BDA"/>
    <w:rsid w:val="00DD0D63"/>
    <w:rsid w:val="00DD0D78"/>
    <w:rsid w:val="00DD0EAA"/>
    <w:rsid w:val="00DD12C1"/>
    <w:rsid w:val="00DD13A1"/>
    <w:rsid w:val="00DD1488"/>
    <w:rsid w:val="00DD1562"/>
    <w:rsid w:val="00DD171D"/>
    <w:rsid w:val="00DD1787"/>
    <w:rsid w:val="00DD1A28"/>
    <w:rsid w:val="00DD1ACB"/>
    <w:rsid w:val="00DD2257"/>
    <w:rsid w:val="00DD229F"/>
    <w:rsid w:val="00DD29F7"/>
    <w:rsid w:val="00DD2A3F"/>
    <w:rsid w:val="00DD2B28"/>
    <w:rsid w:val="00DD2B8E"/>
    <w:rsid w:val="00DD2C19"/>
    <w:rsid w:val="00DD2CCF"/>
    <w:rsid w:val="00DD2D9A"/>
    <w:rsid w:val="00DD2EDB"/>
    <w:rsid w:val="00DD2FD7"/>
    <w:rsid w:val="00DD307B"/>
    <w:rsid w:val="00DD360F"/>
    <w:rsid w:val="00DD37D2"/>
    <w:rsid w:val="00DD37D5"/>
    <w:rsid w:val="00DD3A14"/>
    <w:rsid w:val="00DD3BE3"/>
    <w:rsid w:val="00DD3EB8"/>
    <w:rsid w:val="00DD3EC4"/>
    <w:rsid w:val="00DD400F"/>
    <w:rsid w:val="00DD409A"/>
    <w:rsid w:val="00DD40D1"/>
    <w:rsid w:val="00DD4210"/>
    <w:rsid w:val="00DD4324"/>
    <w:rsid w:val="00DD4505"/>
    <w:rsid w:val="00DD4686"/>
    <w:rsid w:val="00DD4A7E"/>
    <w:rsid w:val="00DD4C53"/>
    <w:rsid w:val="00DD4D79"/>
    <w:rsid w:val="00DD4E20"/>
    <w:rsid w:val="00DD4EC2"/>
    <w:rsid w:val="00DD5408"/>
    <w:rsid w:val="00DD5591"/>
    <w:rsid w:val="00DD5597"/>
    <w:rsid w:val="00DD56FB"/>
    <w:rsid w:val="00DD57D6"/>
    <w:rsid w:val="00DD5976"/>
    <w:rsid w:val="00DD5989"/>
    <w:rsid w:val="00DD5CE1"/>
    <w:rsid w:val="00DD5CEC"/>
    <w:rsid w:val="00DD5D65"/>
    <w:rsid w:val="00DD5DFF"/>
    <w:rsid w:val="00DD6167"/>
    <w:rsid w:val="00DD6358"/>
    <w:rsid w:val="00DD6491"/>
    <w:rsid w:val="00DD6706"/>
    <w:rsid w:val="00DD6749"/>
    <w:rsid w:val="00DD68EC"/>
    <w:rsid w:val="00DD6A4D"/>
    <w:rsid w:val="00DD6E1F"/>
    <w:rsid w:val="00DD6E24"/>
    <w:rsid w:val="00DD6EC3"/>
    <w:rsid w:val="00DD6F72"/>
    <w:rsid w:val="00DD6FEC"/>
    <w:rsid w:val="00DD7078"/>
    <w:rsid w:val="00DD72A1"/>
    <w:rsid w:val="00DD737B"/>
    <w:rsid w:val="00DD73A4"/>
    <w:rsid w:val="00DD7443"/>
    <w:rsid w:val="00DD7C6C"/>
    <w:rsid w:val="00DD7EA5"/>
    <w:rsid w:val="00DD7F27"/>
    <w:rsid w:val="00DE01B7"/>
    <w:rsid w:val="00DE0358"/>
    <w:rsid w:val="00DE0372"/>
    <w:rsid w:val="00DE057D"/>
    <w:rsid w:val="00DE05B3"/>
    <w:rsid w:val="00DE06F8"/>
    <w:rsid w:val="00DE07C7"/>
    <w:rsid w:val="00DE0BF1"/>
    <w:rsid w:val="00DE0D87"/>
    <w:rsid w:val="00DE0E76"/>
    <w:rsid w:val="00DE1228"/>
    <w:rsid w:val="00DE140B"/>
    <w:rsid w:val="00DE150D"/>
    <w:rsid w:val="00DE1693"/>
    <w:rsid w:val="00DE1885"/>
    <w:rsid w:val="00DE190A"/>
    <w:rsid w:val="00DE1AB6"/>
    <w:rsid w:val="00DE1B23"/>
    <w:rsid w:val="00DE1ED2"/>
    <w:rsid w:val="00DE1FDE"/>
    <w:rsid w:val="00DE1FF8"/>
    <w:rsid w:val="00DE212A"/>
    <w:rsid w:val="00DE21C2"/>
    <w:rsid w:val="00DE225E"/>
    <w:rsid w:val="00DE2313"/>
    <w:rsid w:val="00DE23F2"/>
    <w:rsid w:val="00DE24B8"/>
    <w:rsid w:val="00DE24BB"/>
    <w:rsid w:val="00DE25E4"/>
    <w:rsid w:val="00DE27CC"/>
    <w:rsid w:val="00DE2C08"/>
    <w:rsid w:val="00DE2C83"/>
    <w:rsid w:val="00DE2DAE"/>
    <w:rsid w:val="00DE2E70"/>
    <w:rsid w:val="00DE3378"/>
    <w:rsid w:val="00DE33B8"/>
    <w:rsid w:val="00DE3515"/>
    <w:rsid w:val="00DE37B9"/>
    <w:rsid w:val="00DE388B"/>
    <w:rsid w:val="00DE38AD"/>
    <w:rsid w:val="00DE3948"/>
    <w:rsid w:val="00DE3C5E"/>
    <w:rsid w:val="00DE3CE4"/>
    <w:rsid w:val="00DE3E53"/>
    <w:rsid w:val="00DE3E84"/>
    <w:rsid w:val="00DE3F55"/>
    <w:rsid w:val="00DE4220"/>
    <w:rsid w:val="00DE4231"/>
    <w:rsid w:val="00DE4463"/>
    <w:rsid w:val="00DE44B5"/>
    <w:rsid w:val="00DE455A"/>
    <w:rsid w:val="00DE46BE"/>
    <w:rsid w:val="00DE472E"/>
    <w:rsid w:val="00DE48AD"/>
    <w:rsid w:val="00DE5244"/>
    <w:rsid w:val="00DE53CB"/>
    <w:rsid w:val="00DE552C"/>
    <w:rsid w:val="00DE57FE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6DD0"/>
    <w:rsid w:val="00DE6E5E"/>
    <w:rsid w:val="00DE723B"/>
    <w:rsid w:val="00DE7604"/>
    <w:rsid w:val="00DE785B"/>
    <w:rsid w:val="00DE7C2E"/>
    <w:rsid w:val="00DF003F"/>
    <w:rsid w:val="00DF0254"/>
    <w:rsid w:val="00DF0516"/>
    <w:rsid w:val="00DF0554"/>
    <w:rsid w:val="00DF061A"/>
    <w:rsid w:val="00DF07A2"/>
    <w:rsid w:val="00DF0882"/>
    <w:rsid w:val="00DF0936"/>
    <w:rsid w:val="00DF0ADA"/>
    <w:rsid w:val="00DF0BCA"/>
    <w:rsid w:val="00DF1205"/>
    <w:rsid w:val="00DF16D7"/>
    <w:rsid w:val="00DF1732"/>
    <w:rsid w:val="00DF19C4"/>
    <w:rsid w:val="00DF19EB"/>
    <w:rsid w:val="00DF1B00"/>
    <w:rsid w:val="00DF1B19"/>
    <w:rsid w:val="00DF1CBE"/>
    <w:rsid w:val="00DF1D34"/>
    <w:rsid w:val="00DF1E13"/>
    <w:rsid w:val="00DF1E90"/>
    <w:rsid w:val="00DF1EB3"/>
    <w:rsid w:val="00DF1FF7"/>
    <w:rsid w:val="00DF203C"/>
    <w:rsid w:val="00DF2195"/>
    <w:rsid w:val="00DF23C7"/>
    <w:rsid w:val="00DF23D8"/>
    <w:rsid w:val="00DF26A7"/>
    <w:rsid w:val="00DF26D7"/>
    <w:rsid w:val="00DF2775"/>
    <w:rsid w:val="00DF294D"/>
    <w:rsid w:val="00DF2A07"/>
    <w:rsid w:val="00DF2C3D"/>
    <w:rsid w:val="00DF315B"/>
    <w:rsid w:val="00DF3193"/>
    <w:rsid w:val="00DF3443"/>
    <w:rsid w:val="00DF34B5"/>
    <w:rsid w:val="00DF34D8"/>
    <w:rsid w:val="00DF368A"/>
    <w:rsid w:val="00DF381B"/>
    <w:rsid w:val="00DF3A25"/>
    <w:rsid w:val="00DF3FCD"/>
    <w:rsid w:val="00DF402A"/>
    <w:rsid w:val="00DF41E8"/>
    <w:rsid w:val="00DF4261"/>
    <w:rsid w:val="00DF45C1"/>
    <w:rsid w:val="00DF480D"/>
    <w:rsid w:val="00DF4961"/>
    <w:rsid w:val="00DF4A23"/>
    <w:rsid w:val="00DF4A2E"/>
    <w:rsid w:val="00DF4B8F"/>
    <w:rsid w:val="00DF4C9B"/>
    <w:rsid w:val="00DF4E30"/>
    <w:rsid w:val="00DF4E48"/>
    <w:rsid w:val="00DF51E9"/>
    <w:rsid w:val="00DF52DD"/>
    <w:rsid w:val="00DF534C"/>
    <w:rsid w:val="00DF539E"/>
    <w:rsid w:val="00DF53A2"/>
    <w:rsid w:val="00DF5493"/>
    <w:rsid w:val="00DF5567"/>
    <w:rsid w:val="00DF5630"/>
    <w:rsid w:val="00DF5651"/>
    <w:rsid w:val="00DF5776"/>
    <w:rsid w:val="00DF5A1A"/>
    <w:rsid w:val="00DF5A3F"/>
    <w:rsid w:val="00DF5D7E"/>
    <w:rsid w:val="00DF6357"/>
    <w:rsid w:val="00DF6404"/>
    <w:rsid w:val="00DF644F"/>
    <w:rsid w:val="00DF663A"/>
    <w:rsid w:val="00DF6A56"/>
    <w:rsid w:val="00DF6C40"/>
    <w:rsid w:val="00DF6CD2"/>
    <w:rsid w:val="00DF6EF9"/>
    <w:rsid w:val="00DF701B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355"/>
    <w:rsid w:val="00E00470"/>
    <w:rsid w:val="00E004DC"/>
    <w:rsid w:val="00E0050E"/>
    <w:rsid w:val="00E007B2"/>
    <w:rsid w:val="00E00817"/>
    <w:rsid w:val="00E0097F"/>
    <w:rsid w:val="00E00A76"/>
    <w:rsid w:val="00E00AE4"/>
    <w:rsid w:val="00E00EBD"/>
    <w:rsid w:val="00E0105E"/>
    <w:rsid w:val="00E01179"/>
    <w:rsid w:val="00E014B3"/>
    <w:rsid w:val="00E01543"/>
    <w:rsid w:val="00E018AB"/>
    <w:rsid w:val="00E018D8"/>
    <w:rsid w:val="00E018EC"/>
    <w:rsid w:val="00E01903"/>
    <w:rsid w:val="00E01E25"/>
    <w:rsid w:val="00E01E74"/>
    <w:rsid w:val="00E0201E"/>
    <w:rsid w:val="00E021C3"/>
    <w:rsid w:val="00E02368"/>
    <w:rsid w:val="00E02498"/>
    <w:rsid w:val="00E024E8"/>
    <w:rsid w:val="00E025C1"/>
    <w:rsid w:val="00E02617"/>
    <w:rsid w:val="00E02736"/>
    <w:rsid w:val="00E027CC"/>
    <w:rsid w:val="00E027D8"/>
    <w:rsid w:val="00E028A3"/>
    <w:rsid w:val="00E028A9"/>
    <w:rsid w:val="00E02A06"/>
    <w:rsid w:val="00E02A5E"/>
    <w:rsid w:val="00E02E53"/>
    <w:rsid w:val="00E02E7F"/>
    <w:rsid w:val="00E02F08"/>
    <w:rsid w:val="00E02F76"/>
    <w:rsid w:val="00E0302F"/>
    <w:rsid w:val="00E0336C"/>
    <w:rsid w:val="00E034F3"/>
    <w:rsid w:val="00E035E8"/>
    <w:rsid w:val="00E038F7"/>
    <w:rsid w:val="00E03BE5"/>
    <w:rsid w:val="00E03BF3"/>
    <w:rsid w:val="00E03E4E"/>
    <w:rsid w:val="00E03E97"/>
    <w:rsid w:val="00E03F5D"/>
    <w:rsid w:val="00E040CE"/>
    <w:rsid w:val="00E04253"/>
    <w:rsid w:val="00E0430F"/>
    <w:rsid w:val="00E045FE"/>
    <w:rsid w:val="00E0473E"/>
    <w:rsid w:val="00E04916"/>
    <w:rsid w:val="00E049E4"/>
    <w:rsid w:val="00E04E3D"/>
    <w:rsid w:val="00E04E44"/>
    <w:rsid w:val="00E0501C"/>
    <w:rsid w:val="00E050AA"/>
    <w:rsid w:val="00E051F1"/>
    <w:rsid w:val="00E052A3"/>
    <w:rsid w:val="00E0556D"/>
    <w:rsid w:val="00E055A8"/>
    <w:rsid w:val="00E05634"/>
    <w:rsid w:val="00E057C1"/>
    <w:rsid w:val="00E057C2"/>
    <w:rsid w:val="00E057E7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27"/>
    <w:rsid w:val="00E06740"/>
    <w:rsid w:val="00E06757"/>
    <w:rsid w:val="00E069CF"/>
    <w:rsid w:val="00E06BD1"/>
    <w:rsid w:val="00E06C2A"/>
    <w:rsid w:val="00E06C6B"/>
    <w:rsid w:val="00E06E29"/>
    <w:rsid w:val="00E06F22"/>
    <w:rsid w:val="00E07011"/>
    <w:rsid w:val="00E0709F"/>
    <w:rsid w:val="00E075A6"/>
    <w:rsid w:val="00E078C7"/>
    <w:rsid w:val="00E078E8"/>
    <w:rsid w:val="00E07AAF"/>
    <w:rsid w:val="00E07CA8"/>
    <w:rsid w:val="00E1001B"/>
    <w:rsid w:val="00E100A6"/>
    <w:rsid w:val="00E1010F"/>
    <w:rsid w:val="00E10115"/>
    <w:rsid w:val="00E103B8"/>
    <w:rsid w:val="00E10502"/>
    <w:rsid w:val="00E10574"/>
    <w:rsid w:val="00E108E5"/>
    <w:rsid w:val="00E109EE"/>
    <w:rsid w:val="00E10C1B"/>
    <w:rsid w:val="00E10D38"/>
    <w:rsid w:val="00E10D7B"/>
    <w:rsid w:val="00E113F7"/>
    <w:rsid w:val="00E116F4"/>
    <w:rsid w:val="00E117F3"/>
    <w:rsid w:val="00E11827"/>
    <w:rsid w:val="00E1185E"/>
    <w:rsid w:val="00E11A87"/>
    <w:rsid w:val="00E11C30"/>
    <w:rsid w:val="00E11D55"/>
    <w:rsid w:val="00E12254"/>
    <w:rsid w:val="00E12275"/>
    <w:rsid w:val="00E1242C"/>
    <w:rsid w:val="00E12478"/>
    <w:rsid w:val="00E125FA"/>
    <w:rsid w:val="00E127B1"/>
    <w:rsid w:val="00E128E2"/>
    <w:rsid w:val="00E12AA1"/>
    <w:rsid w:val="00E12B2F"/>
    <w:rsid w:val="00E12BC6"/>
    <w:rsid w:val="00E12FD2"/>
    <w:rsid w:val="00E1304C"/>
    <w:rsid w:val="00E1310C"/>
    <w:rsid w:val="00E13181"/>
    <w:rsid w:val="00E1361C"/>
    <w:rsid w:val="00E136AB"/>
    <w:rsid w:val="00E13AC7"/>
    <w:rsid w:val="00E13B1B"/>
    <w:rsid w:val="00E13D18"/>
    <w:rsid w:val="00E13D80"/>
    <w:rsid w:val="00E13E2E"/>
    <w:rsid w:val="00E14178"/>
    <w:rsid w:val="00E143CB"/>
    <w:rsid w:val="00E14790"/>
    <w:rsid w:val="00E1488E"/>
    <w:rsid w:val="00E14ABA"/>
    <w:rsid w:val="00E14C98"/>
    <w:rsid w:val="00E14D63"/>
    <w:rsid w:val="00E14E4B"/>
    <w:rsid w:val="00E1536A"/>
    <w:rsid w:val="00E154DC"/>
    <w:rsid w:val="00E154FE"/>
    <w:rsid w:val="00E15651"/>
    <w:rsid w:val="00E156D6"/>
    <w:rsid w:val="00E157A6"/>
    <w:rsid w:val="00E1599F"/>
    <w:rsid w:val="00E15C19"/>
    <w:rsid w:val="00E16062"/>
    <w:rsid w:val="00E161FE"/>
    <w:rsid w:val="00E16214"/>
    <w:rsid w:val="00E1622B"/>
    <w:rsid w:val="00E16449"/>
    <w:rsid w:val="00E164AF"/>
    <w:rsid w:val="00E16538"/>
    <w:rsid w:val="00E1658C"/>
    <w:rsid w:val="00E167E9"/>
    <w:rsid w:val="00E16825"/>
    <w:rsid w:val="00E169F7"/>
    <w:rsid w:val="00E16ABF"/>
    <w:rsid w:val="00E16B8F"/>
    <w:rsid w:val="00E16CC4"/>
    <w:rsid w:val="00E16D57"/>
    <w:rsid w:val="00E16E19"/>
    <w:rsid w:val="00E16E84"/>
    <w:rsid w:val="00E16F76"/>
    <w:rsid w:val="00E17254"/>
    <w:rsid w:val="00E1733D"/>
    <w:rsid w:val="00E17358"/>
    <w:rsid w:val="00E17430"/>
    <w:rsid w:val="00E174DD"/>
    <w:rsid w:val="00E1757D"/>
    <w:rsid w:val="00E176CC"/>
    <w:rsid w:val="00E179A4"/>
    <w:rsid w:val="00E17A07"/>
    <w:rsid w:val="00E17B38"/>
    <w:rsid w:val="00E204BE"/>
    <w:rsid w:val="00E20505"/>
    <w:rsid w:val="00E206EA"/>
    <w:rsid w:val="00E207AC"/>
    <w:rsid w:val="00E2097F"/>
    <w:rsid w:val="00E209B6"/>
    <w:rsid w:val="00E20C2D"/>
    <w:rsid w:val="00E20DF4"/>
    <w:rsid w:val="00E20E55"/>
    <w:rsid w:val="00E20EA2"/>
    <w:rsid w:val="00E20F1D"/>
    <w:rsid w:val="00E20FD9"/>
    <w:rsid w:val="00E21110"/>
    <w:rsid w:val="00E2113B"/>
    <w:rsid w:val="00E211E0"/>
    <w:rsid w:val="00E21276"/>
    <w:rsid w:val="00E213EC"/>
    <w:rsid w:val="00E21450"/>
    <w:rsid w:val="00E21489"/>
    <w:rsid w:val="00E2180A"/>
    <w:rsid w:val="00E21862"/>
    <w:rsid w:val="00E21999"/>
    <w:rsid w:val="00E21AA9"/>
    <w:rsid w:val="00E21AD7"/>
    <w:rsid w:val="00E21D66"/>
    <w:rsid w:val="00E21D97"/>
    <w:rsid w:val="00E21F33"/>
    <w:rsid w:val="00E221C3"/>
    <w:rsid w:val="00E2237D"/>
    <w:rsid w:val="00E224CB"/>
    <w:rsid w:val="00E225B6"/>
    <w:rsid w:val="00E225EB"/>
    <w:rsid w:val="00E22885"/>
    <w:rsid w:val="00E228A1"/>
    <w:rsid w:val="00E2366C"/>
    <w:rsid w:val="00E236D6"/>
    <w:rsid w:val="00E23817"/>
    <w:rsid w:val="00E23859"/>
    <w:rsid w:val="00E23936"/>
    <w:rsid w:val="00E23984"/>
    <w:rsid w:val="00E23AD1"/>
    <w:rsid w:val="00E23B63"/>
    <w:rsid w:val="00E23BC6"/>
    <w:rsid w:val="00E23D84"/>
    <w:rsid w:val="00E23DCE"/>
    <w:rsid w:val="00E23E4D"/>
    <w:rsid w:val="00E23F18"/>
    <w:rsid w:val="00E24156"/>
    <w:rsid w:val="00E241CA"/>
    <w:rsid w:val="00E242E3"/>
    <w:rsid w:val="00E243B0"/>
    <w:rsid w:val="00E243BF"/>
    <w:rsid w:val="00E24508"/>
    <w:rsid w:val="00E246F2"/>
    <w:rsid w:val="00E24A04"/>
    <w:rsid w:val="00E24BEF"/>
    <w:rsid w:val="00E24CB7"/>
    <w:rsid w:val="00E24DBE"/>
    <w:rsid w:val="00E24E0D"/>
    <w:rsid w:val="00E24E2C"/>
    <w:rsid w:val="00E24F66"/>
    <w:rsid w:val="00E24F7A"/>
    <w:rsid w:val="00E25264"/>
    <w:rsid w:val="00E255B6"/>
    <w:rsid w:val="00E2572F"/>
    <w:rsid w:val="00E259F6"/>
    <w:rsid w:val="00E25A3B"/>
    <w:rsid w:val="00E25E68"/>
    <w:rsid w:val="00E26021"/>
    <w:rsid w:val="00E26281"/>
    <w:rsid w:val="00E262AB"/>
    <w:rsid w:val="00E26332"/>
    <w:rsid w:val="00E263D9"/>
    <w:rsid w:val="00E263E1"/>
    <w:rsid w:val="00E26658"/>
    <w:rsid w:val="00E2672E"/>
    <w:rsid w:val="00E2686E"/>
    <w:rsid w:val="00E269EF"/>
    <w:rsid w:val="00E26A27"/>
    <w:rsid w:val="00E26A2C"/>
    <w:rsid w:val="00E26B82"/>
    <w:rsid w:val="00E26D75"/>
    <w:rsid w:val="00E270D7"/>
    <w:rsid w:val="00E271C5"/>
    <w:rsid w:val="00E272F3"/>
    <w:rsid w:val="00E27573"/>
    <w:rsid w:val="00E27683"/>
    <w:rsid w:val="00E2787A"/>
    <w:rsid w:val="00E27A34"/>
    <w:rsid w:val="00E27CBF"/>
    <w:rsid w:val="00E27CFD"/>
    <w:rsid w:val="00E27EA6"/>
    <w:rsid w:val="00E30623"/>
    <w:rsid w:val="00E30733"/>
    <w:rsid w:val="00E30734"/>
    <w:rsid w:val="00E30831"/>
    <w:rsid w:val="00E3097D"/>
    <w:rsid w:val="00E30AD1"/>
    <w:rsid w:val="00E30B5F"/>
    <w:rsid w:val="00E30BCF"/>
    <w:rsid w:val="00E30C78"/>
    <w:rsid w:val="00E30C7F"/>
    <w:rsid w:val="00E30D08"/>
    <w:rsid w:val="00E30F4D"/>
    <w:rsid w:val="00E3113A"/>
    <w:rsid w:val="00E31457"/>
    <w:rsid w:val="00E315B4"/>
    <w:rsid w:val="00E3167E"/>
    <w:rsid w:val="00E31880"/>
    <w:rsid w:val="00E31B09"/>
    <w:rsid w:val="00E31B4E"/>
    <w:rsid w:val="00E32064"/>
    <w:rsid w:val="00E3230A"/>
    <w:rsid w:val="00E32318"/>
    <w:rsid w:val="00E324C3"/>
    <w:rsid w:val="00E3255D"/>
    <w:rsid w:val="00E3265B"/>
    <w:rsid w:val="00E3266F"/>
    <w:rsid w:val="00E32718"/>
    <w:rsid w:val="00E328E2"/>
    <w:rsid w:val="00E32B1C"/>
    <w:rsid w:val="00E32D95"/>
    <w:rsid w:val="00E33006"/>
    <w:rsid w:val="00E33099"/>
    <w:rsid w:val="00E3316E"/>
    <w:rsid w:val="00E331AA"/>
    <w:rsid w:val="00E332D8"/>
    <w:rsid w:val="00E33337"/>
    <w:rsid w:val="00E333F9"/>
    <w:rsid w:val="00E3349C"/>
    <w:rsid w:val="00E33707"/>
    <w:rsid w:val="00E33785"/>
    <w:rsid w:val="00E33899"/>
    <w:rsid w:val="00E33A0F"/>
    <w:rsid w:val="00E33F25"/>
    <w:rsid w:val="00E33FD7"/>
    <w:rsid w:val="00E33FE4"/>
    <w:rsid w:val="00E341A0"/>
    <w:rsid w:val="00E341D2"/>
    <w:rsid w:val="00E343BF"/>
    <w:rsid w:val="00E34612"/>
    <w:rsid w:val="00E346F2"/>
    <w:rsid w:val="00E34A39"/>
    <w:rsid w:val="00E34D4D"/>
    <w:rsid w:val="00E34E2E"/>
    <w:rsid w:val="00E34EBE"/>
    <w:rsid w:val="00E34EC9"/>
    <w:rsid w:val="00E34F3A"/>
    <w:rsid w:val="00E3534A"/>
    <w:rsid w:val="00E3536F"/>
    <w:rsid w:val="00E3579E"/>
    <w:rsid w:val="00E359FD"/>
    <w:rsid w:val="00E35C8B"/>
    <w:rsid w:val="00E35DEA"/>
    <w:rsid w:val="00E35FA8"/>
    <w:rsid w:val="00E361B2"/>
    <w:rsid w:val="00E364F0"/>
    <w:rsid w:val="00E3659C"/>
    <w:rsid w:val="00E369B8"/>
    <w:rsid w:val="00E369D6"/>
    <w:rsid w:val="00E36C67"/>
    <w:rsid w:val="00E36D95"/>
    <w:rsid w:val="00E36FEB"/>
    <w:rsid w:val="00E3713D"/>
    <w:rsid w:val="00E37193"/>
    <w:rsid w:val="00E372D9"/>
    <w:rsid w:val="00E373C9"/>
    <w:rsid w:val="00E37585"/>
    <w:rsid w:val="00E37653"/>
    <w:rsid w:val="00E3772D"/>
    <w:rsid w:val="00E3778A"/>
    <w:rsid w:val="00E37A35"/>
    <w:rsid w:val="00E37C96"/>
    <w:rsid w:val="00E37F4E"/>
    <w:rsid w:val="00E40168"/>
    <w:rsid w:val="00E401CE"/>
    <w:rsid w:val="00E4044C"/>
    <w:rsid w:val="00E40492"/>
    <w:rsid w:val="00E404D5"/>
    <w:rsid w:val="00E407D8"/>
    <w:rsid w:val="00E40812"/>
    <w:rsid w:val="00E40837"/>
    <w:rsid w:val="00E4088C"/>
    <w:rsid w:val="00E40A8C"/>
    <w:rsid w:val="00E40A9E"/>
    <w:rsid w:val="00E40C14"/>
    <w:rsid w:val="00E40C26"/>
    <w:rsid w:val="00E40D84"/>
    <w:rsid w:val="00E41030"/>
    <w:rsid w:val="00E413EE"/>
    <w:rsid w:val="00E41675"/>
    <w:rsid w:val="00E416CC"/>
    <w:rsid w:val="00E416F8"/>
    <w:rsid w:val="00E41705"/>
    <w:rsid w:val="00E41938"/>
    <w:rsid w:val="00E4194B"/>
    <w:rsid w:val="00E41B7E"/>
    <w:rsid w:val="00E41B82"/>
    <w:rsid w:val="00E41B95"/>
    <w:rsid w:val="00E41C93"/>
    <w:rsid w:val="00E41D65"/>
    <w:rsid w:val="00E41D86"/>
    <w:rsid w:val="00E41E6A"/>
    <w:rsid w:val="00E42070"/>
    <w:rsid w:val="00E42125"/>
    <w:rsid w:val="00E42355"/>
    <w:rsid w:val="00E42431"/>
    <w:rsid w:val="00E424F4"/>
    <w:rsid w:val="00E42543"/>
    <w:rsid w:val="00E42E64"/>
    <w:rsid w:val="00E42E7D"/>
    <w:rsid w:val="00E42F6A"/>
    <w:rsid w:val="00E43143"/>
    <w:rsid w:val="00E431C0"/>
    <w:rsid w:val="00E433C6"/>
    <w:rsid w:val="00E434C7"/>
    <w:rsid w:val="00E434D4"/>
    <w:rsid w:val="00E436C0"/>
    <w:rsid w:val="00E43779"/>
    <w:rsid w:val="00E4395B"/>
    <w:rsid w:val="00E43A07"/>
    <w:rsid w:val="00E43C9F"/>
    <w:rsid w:val="00E43D04"/>
    <w:rsid w:val="00E4409A"/>
    <w:rsid w:val="00E44248"/>
    <w:rsid w:val="00E4453C"/>
    <w:rsid w:val="00E44A1A"/>
    <w:rsid w:val="00E44AC1"/>
    <w:rsid w:val="00E44AD9"/>
    <w:rsid w:val="00E4512C"/>
    <w:rsid w:val="00E451D8"/>
    <w:rsid w:val="00E45215"/>
    <w:rsid w:val="00E45444"/>
    <w:rsid w:val="00E455C4"/>
    <w:rsid w:val="00E45A50"/>
    <w:rsid w:val="00E45D6B"/>
    <w:rsid w:val="00E45D81"/>
    <w:rsid w:val="00E45DF6"/>
    <w:rsid w:val="00E45EEF"/>
    <w:rsid w:val="00E45FAA"/>
    <w:rsid w:val="00E461DF"/>
    <w:rsid w:val="00E461EB"/>
    <w:rsid w:val="00E46252"/>
    <w:rsid w:val="00E46368"/>
    <w:rsid w:val="00E4655F"/>
    <w:rsid w:val="00E46573"/>
    <w:rsid w:val="00E465B1"/>
    <w:rsid w:val="00E46747"/>
    <w:rsid w:val="00E46824"/>
    <w:rsid w:val="00E46970"/>
    <w:rsid w:val="00E4697D"/>
    <w:rsid w:val="00E46C98"/>
    <w:rsid w:val="00E46EC6"/>
    <w:rsid w:val="00E46EED"/>
    <w:rsid w:val="00E46F50"/>
    <w:rsid w:val="00E472C8"/>
    <w:rsid w:val="00E47457"/>
    <w:rsid w:val="00E47673"/>
    <w:rsid w:val="00E4767B"/>
    <w:rsid w:val="00E47914"/>
    <w:rsid w:val="00E4796D"/>
    <w:rsid w:val="00E47A84"/>
    <w:rsid w:val="00E47ABF"/>
    <w:rsid w:val="00E47BF3"/>
    <w:rsid w:val="00E47C30"/>
    <w:rsid w:val="00E47D91"/>
    <w:rsid w:val="00E47E6E"/>
    <w:rsid w:val="00E47EBF"/>
    <w:rsid w:val="00E501B7"/>
    <w:rsid w:val="00E50809"/>
    <w:rsid w:val="00E509DF"/>
    <w:rsid w:val="00E50BC3"/>
    <w:rsid w:val="00E50BE9"/>
    <w:rsid w:val="00E50D6D"/>
    <w:rsid w:val="00E50F01"/>
    <w:rsid w:val="00E5120D"/>
    <w:rsid w:val="00E51282"/>
    <w:rsid w:val="00E51311"/>
    <w:rsid w:val="00E51493"/>
    <w:rsid w:val="00E5159F"/>
    <w:rsid w:val="00E51729"/>
    <w:rsid w:val="00E51784"/>
    <w:rsid w:val="00E517B9"/>
    <w:rsid w:val="00E51865"/>
    <w:rsid w:val="00E518C8"/>
    <w:rsid w:val="00E51CBB"/>
    <w:rsid w:val="00E51E45"/>
    <w:rsid w:val="00E520A3"/>
    <w:rsid w:val="00E521A9"/>
    <w:rsid w:val="00E5229B"/>
    <w:rsid w:val="00E5233E"/>
    <w:rsid w:val="00E52344"/>
    <w:rsid w:val="00E5244A"/>
    <w:rsid w:val="00E526D1"/>
    <w:rsid w:val="00E5281B"/>
    <w:rsid w:val="00E5289C"/>
    <w:rsid w:val="00E528E2"/>
    <w:rsid w:val="00E52916"/>
    <w:rsid w:val="00E529DF"/>
    <w:rsid w:val="00E52A66"/>
    <w:rsid w:val="00E52ABF"/>
    <w:rsid w:val="00E52B10"/>
    <w:rsid w:val="00E52BA6"/>
    <w:rsid w:val="00E52C82"/>
    <w:rsid w:val="00E52F3B"/>
    <w:rsid w:val="00E530E6"/>
    <w:rsid w:val="00E53387"/>
    <w:rsid w:val="00E5346C"/>
    <w:rsid w:val="00E53709"/>
    <w:rsid w:val="00E53BAD"/>
    <w:rsid w:val="00E53D04"/>
    <w:rsid w:val="00E53ECD"/>
    <w:rsid w:val="00E5413F"/>
    <w:rsid w:val="00E54657"/>
    <w:rsid w:val="00E54711"/>
    <w:rsid w:val="00E54AB8"/>
    <w:rsid w:val="00E54AE4"/>
    <w:rsid w:val="00E54BCC"/>
    <w:rsid w:val="00E54CF3"/>
    <w:rsid w:val="00E54D05"/>
    <w:rsid w:val="00E54D2E"/>
    <w:rsid w:val="00E552F7"/>
    <w:rsid w:val="00E55402"/>
    <w:rsid w:val="00E558E9"/>
    <w:rsid w:val="00E55981"/>
    <w:rsid w:val="00E55A88"/>
    <w:rsid w:val="00E55D51"/>
    <w:rsid w:val="00E55DEA"/>
    <w:rsid w:val="00E55FEC"/>
    <w:rsid w:val="00E56132"/>
    <w:rsid w:val="00E561B9"/>
    <w:rsid w:val="00E56240"/>
    <w:rsid w:val="00E56383"/>
    <w:rsid w:val="00E5652C"/>
    <w:rsid w:val="00E56594"/>
    <w:rsid w:val="00E5660A"/>
    <w:rsid w:val="00E567D4"/>
    <w:rsid w:val="00E567FF"/>
    <w:rsid w:val="00E5687D"/>
    <w:rsid w:val="00E569D8"/>
    <w:rsid w:val="00E56CB2"/>
    <w:rsid w:val="00E56D0B"/>
    <w:rsid w:val="00E56DD3"/>
    <w:rsid w:val="00E570CF"/>
    <w:rsid w:val="00E57134"/>
    <w:rsid w:val="00E5720C"/>
    <w:rsid w:val="00E57552"/>
    <w:rsid w:val="00E575BD"/>
    <w:rsid w:val="00E575C5"/>
    <w:rsid w:val="00E575E2"/>
    <w:rsid w:val="00E57673"/>
    <w:rsid w:val="00E57727"/>
    <w:rsid w:val="00E57BA3"/>
    <w:rsid w:val="00E57D0E"/>
    <w:rsid w:val="00E57D51"/>
    <w:rsid w:val="00E602D1"/>
    <w:rsid w:val="00E60528"/>
    <w:rsid w:val="00E60572"/>
    <w:rsid w:val="00E60CF1"/>
    <w:rsid w:val="00E610E6"/>
    <w:rsid w:val="00E61206"/>
    <w:rsid w:val="00E6126F"/>
    <w:rsid w:val="00E61574"/>
    <w:rsid w:val="00E6163A"/>
    <w:rsid w:val="00E61843"/>
    <w:rsid w:val="00E61AA4"/>
    <w:rsid w:val="00E61B30"/>
    <w:rsid w:val="00E61BA5"/>
    <w:rsid w:val="00E61BD8"/>
    <w:rsid w:val="00E61DA9"/>
    <w:rsid w:val="00E620EE"/>
    <w:rsid w:val="00E62107"/>
    <w:rsid w:val="00E625A0"/>
    <w:rsid w:val="00E62726"/>
    <w:rsid w:val="00E62727"/>
    <w:rsid w:val="00E62768"/>
    <w:rsid w:val="00E62843"/>
    <w:rsid w:val="00E629C4"/>
    <w:rsid w:val="00E62C86"/>
    <w:rsid w:val="00E62F0D"/>
    <w:rsid w:val="00E62F71"/>
    <w:rsid w:val="00E62FCA"/>
    <w:rsid w:val="00E633CA"/>
    <w:rsid w:val="00E63580"/>
    <w:rsid w:val="00E63962"/>
    <w:rsid w:val="00E639B3"/>
    <w:rsid w:val="00E63B5F"/>
    <w:rsid w:val="00E63C9D"/>
    <w:rsid w:val="00E64310"/>
    <w:rsid w:val="00E64409"/>
    <w:rsid w:val="00E64444"/>
    <w:rsid w:val="00E644AE"/>
    <w:rsid w:val="00E644BA"/>
    <w:rsid w:val="00E64706"/>
    <w:rsid w:val="00E647A6"/>
    <w:rsid w:val="00E64C22"/>
    <w:rsid w:val="00E64E9A"/>
    <w:rsid w:val="00E64F1C"/>
    <w:rsid w:val="00E65063"/>
    <w:rsid w:val="00E650B6"/>
    <w:rsid w:val="00E650F1"/>
    <w:rsid w:val="00E6539E"/>
    <w:rsid w:val="00E65588"/>
    <w:rsid w:val="00E655D2"/>
    <w:rsid w:val="00E65683"/>
    <w:rsid w:val="00E6579D"/>
    <w:rsid w:val="00E65D67"/>
    <w:rsid w:val="00E66112"/>
    <w:rsid w:val="00E6614C"/>
    <w:rsid w:val="00E66153"/>
    <w:rsid w:val="00E66281"/>
    <w:rsid w:val="00E66607"/>
    <w:rsid w:val="00E6674D"/>
    <w:rsid w:val="00E66A7E"/>
    <w:rsid w:val="00E66AF0"/>
    <w:rsid w:val="00E66EE8"/>
    <w:rsid w:val="00E6707A"/>
    <w:rsid w:val="00E67679"/>
    <w:rsid w:val="00E6775D"/>
    <w:rsid w:val="00E67874"/>
    <w:rsid w:val="00E67A04"/>
    <w:rsid w:val="00E67A63"/>
    <w:rsid w:val="00E67B3B"/>
    <w:rsid w:val="00E67B7A"/>
    <w:rsid w:val="00E67D4D"/>
    <w:rsid w:val="00E67D6D"/>
    <w:rsid w:val="00E67EA7"/>
    <w:rsid w:val="00E67FFC"/>
    <w:rsid w:val="00E70022"/>
    <w:rsid w:val="00E700ED"/>
    <w:rsid w:val="00E70122"/>
    <w:rsid w:val="00E70128"/>
    <w:rsid w:val="00E70209"/>
    <w:rsid w:val="00E7021E"/>
    <w:rsid w:val="00E709F7"/>
    <w:rsid w:val="00E70B59"/>
    <w:rsid w:val="00E70BAE"/>
    <w:rsid w:val="00E70F9D"/>
    <w:rsid w:val="00E70FB6"/>
    <w:rsid w:val="00E71135"/>
    <w:rsid w:val="00E7119E"/>
    <w:rsid w:val="00E712FA"/>
    <w:rsid w:val="00E716A6"/>
    <w:rsid w:val="00E716E3"/>
    <w:rsid w:val="00E71A39"/>
    <w:rsid w:val="00E71B72"/>
    <w:rsid w:val="00E71BDA"/>
    <w:rsid w:val="00E71C6A"/>
    <w:rsid w:val="00E71CAC"/>
    <w:rsid w:val="00E71E41"/>
    <w:rsid w:val="00E71E50"/>
    <w:rsid w:val="00E71EDC"/>
    <w:rsid w:val="00E71F88"/>
    <w:rsid w:val="00E7224D"/>
    <w:rsid w:val="00E72439"/>
    <w:rsid w:val="00E725F0"/>
    <w:rsid w:val="00E72662"/>
    <w:rsid w:val="00E727E7"/>
    <w:rsid w:val="00E728A6"/>
    <w:rsid w:val="00E72936"/>
    <w:rsid w:val="00E7293B"/>
    <w:rsid w:val="00E72BBD"/>
    <w:rsid w:val="00E72CCD"/>
    <w:rsid w:val="00E72D5B"/>
    <w:rsid w:val="00E72F4A"/>
    <w:rsid w:val="00E73317"/>
    <w:rsid w:val="00E733DE"/>
    <w:rsid w:val="00E73698"/>
    <w:rsid w:val="00E736BC"/>
    <w:rsid w:val="00E736DF"/>
    <w:rsid w:val="00E73877"/>
    <w:rsid w:val="00E73885"/>
    <w:rsid w:val="00E73BDE"/>
    <w:rsid w:val="00E73C3C"/>
    <w:rsid w:val="00E73C5A"/>
    <w:rsid w:val="00E73E2A"/>
    <w:rsid w:val="00E73EE2"/>
    <w:rsid w:val="00E73F34"/>
    <w:rsid w:val="00E74192"/>
    <w:rsid w:val="00E74BAC"/>
    <w:rsid w:val="00E74CCC"/>
    <w:rsid w:val="00E7504F"/>
    <w:rsid w:val="00E7511A"/>
    <w:rsid w:val="00E75202"/>
    <w:rsid w:val="00E752A7"/>
    <w:rsid w:val="00E7553B"/>
    <w:rsid w:val="00E756C3"/>
    <w:rsid w:val="00E75860"/>
    <w:rsid w:val="00E75929"/>
    <w:rsid w:val="00E75983"/>
    <w:rsid w:val="00E75AC5"/>
    <w:rsid w:val="00E75B1F"/>
    <w:rsid w:val="00E75B80"/>
    <w:rsid w:val="00E75C53"/>
    <w:rsid w:val="00E75C82"/>
    <w:rsid w:val="00E75D5E"/>
    <w:rsid w:val="00E763DF"/>
    <w:rsid w:val="00E764FB"/>
    <w:rsid w:val="00E76654"/>
    <w:rsid w:val="00E76733"/>
    <w:rsid w:val="00E768C9"/>
    <w:rsid w:val="00E76A41"/>
    <w:rsid w:val="00E76D85"/>
    <w:rsid w:val="00E76EE0"/>
    <w:rsid w:val="00E77080"/>
    <w:rsid w:val="00E7714A"/>
    <w:rsid w:val="00E772D4"/>
    <w:rsid w:val="00E77381"/>
    <w:rsid w:val="00E774A1"/>
    <w:rsid w:val="00E77BDC"/>
    <w:rsid w:val="00E77C17"/>
    <w:rsid w:val="00E77DF7"/>
    <w:rsid w:val="00E77F52"/>
    <w:rsid w:val="00E802C7"/>
    <w:rsid w:val="00E80304"/>
    <w:rsid w:val="00E80554"/>
    <w:rsid w:val="00E80685"/>
    <w:rsid w:val="00E808A1"/>
    <w:rsid w:val="00E80A08"/>
    <w:rsid w:val="00E80ABC"/>
    <w:rsid w:val="00E80B25"/>
    <w:rsid w:val="00E80B70"/>
    <w:rsid w:val="00E80BE9"/>
    <w:rsid w:val="00E80C54"/>
    <w:rsid w:val="00E80CF6"/>
    <w:rsid w:val="00E80DB9"/>
    <w:rsid w:val="00E80FD4"/>
    <w:rsid w:val="00E8120D"/>
    <w:rsid w:val="00E812D6"/>
    <w:rsid w:val="00E813FD"/>
    <w:rsid w:val="00E8147C"/>
    <w:rsid w:val="00E815CF"/>
    <w:rsid w:val="00E8161A"/>
    <w:rsid w:val="00E8171A"/>
    <w:rsid w:val="00E8175E"/>
    <w:rsid w:val="00E817F9"/>
    <w:rsid w:val="00E8196B"/>
    <w:rsid w:val="00E81F0F"/>
    <w:rsid w:val="00E81F65"/>
    <w:rsid w:val="00E81F80"/>
    <w:rsid w:val="00E81FA9"/>
    <w:rsid w:val="00E81FC0"/>
    <w:rsid w:val="00E822BE"/>
    <w:rsid w:val="00E82386"/>
    <w:rsid w:val="00E825FF"/>
    <w:rsid w:val="00E828E4"/>
    <w:rsid w:val="00E8291D"/>
    <w:rsid w:val="00E82C1F"/>
    <w:rsid w:val="00E82D2E"/>
    <w:rsid w:val="00E82DA4"/>
    <w:rsid w:val="00E82EF8"/>
    <w:rsid w:val="00E82F28"/>
    <w:rsid w:val="00E8318E"/>
    <w:rsid w:val="00E833E6"/>
    <w:rsid w:val="00E835CF"/>
    <w:rsid w:val="00E835D4"/>
    <w:rsid w:val="00E83611"/>
    <w:rsid w:val="00E8373D"/>
    <w:rsid w:val="00E8374B"/>
    <w:rsid w:val="00E8375B"/>
    <w:rsid w:val="00E837A7"/>
    <w:rsid w:val="00E838BD"/>
    <w:rsid w:val="00E838F8"/>
    <w:rsid w:val="00E83BAF"/>
    <w:rsid w:val="00E83E58"/>
    <w:rsid w:val="00E83EEC"/>
    <w:rsid w:val="00E8401A"/>
    <w:rsid w:val="00E840AC"/>
    <w:rsid w:val="00E8417C"/>
    <w:rsid w:val="00E84420"/>
    <w:rsid w:val="00E84484"/>
    <w:rsid w:val="00E844D8"/>
    <w:rsid w:val="00E84528"/>
    <w:rsid w:val="00E8466C"/>
    <w:rsid w:val="00E846D8"/>
    <w:rsid w:val="00E84700"/>
    <w:rsid w:val="00E84871"/>
    <w:rsid w:val="00E84AFE"/>
    <w:rsid w:val="00E84DB3"/>
    <w:rsid w:val="00E84E0B"/>
    <w:rsid w:val="00E84EA9"/>
    <w:rsid w:val="00E84FFA"/>
    <w:rsid w:val="00E851EF"/>
    <w:rsid w:val="00E85256"/>
    <w:rsid w:val="00E8537F"/>
    <w:rsid w:val="00E85514"/>
    <w:rsid w:val="00E855D7"/>
    <w:rsid w:val="00E85853"/>
    <w:rsid w:val="00E85AC3"/>
    <w:rsid w:val="00E85ACC"/>
    <w:rsid w:val="00E85AEC"/>
    <w:rsid w:val="00E85B96"/>
    <w:rsid w:val="00E85BFB"/>
    <w:rsid w:val="00E85C47"/>
    <w:rsid w:val="00E85CC6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71C"/>
    <w:rsid w:val="00E878A3"/>
    <w:rsid w:val="00E878D2"/>
    <w:rsid w:val="00E87FE1"/>
    <w:rsid w:val="00E90079"/>
    <w:rsid w:val="00E9015A"/>
    <w:rsid w:val="00E9016F"/>
    <w:rsid w:val="00E90393"/>
    <w:rsid w:val="00E903D9"/>
    <w:rsid w:val="00E90654"/>
    <w:rsid w:val="00E90993"/>
    <w:rsid w:val="00E909A3"/>
    <w:rsid w:val="00E909B7"/>
    <w:rsid w:val="00E90BAB"/>
    <w:rsid w:val="00E90D7D"/>
    <w:rsid w:val="00E90DCE"/>
    <w:rsid w:val="00E90E4B"/>
    <w:rsid w:val="00E90F7A"/>
    <w:rsid w:val="00E90F93"/>
    <w:rsid w:val="00E91012"/>
    <w:rsid w:val="00E91050"/>
    <w:rsid w:val="00E91092"/>
    <w:rsid w:val="00E9155C"/>
    <w:rsid w:val="00E91F6B"/>
    <w:rsid w:val="00E92426"/>
    <w:rsid w:val="00E92552"/>
    <w:rsid w:val="00E92722"/>
    <w:rsid w:val="00E92844"/>
    <w:rsid w:val="00E9284A"/>
    <w:rsid w:val="00E92A65"/>
    <w:rsid w:val="00E92BC8"/>
    <w:rsid w:val="00E92F1C"/>
    <w:rsid w:val="00E93203"/>
    <w:rsid w:val="00E93379"/>
    <w:rsid w:val="00E933D5"/>
    <w:rsid w:val="00E933D6"/>
    <w:rsid w:val="00E9344D"/>
    <w:rsid w:val="00E934C8"/>
    <w:rsid w:val="00E936E9"/>
    <w:rsid w:val="00E93728"/>
    <w:rsid w:val="00E937D1"/>
    <w:rsid w:val="00E93A47"/>
    <w:rsid w:val="00E94069"/>
    <w:rsid w:val="00E940BE"/>
    <w:rsid w:val="00E943B8"/>
    <w:rsid w:val="00E943CC"/>
    <w:rsid w:val="00E94406"/>
    <w:rsid w:val="00E9446F"/>
    <w:rsid w:val="00E945AC"/>
    <w:rsid w:val="00E947A4"/>
    <w:rsid w:val="00E94A29"/>
    <w:rsid w:val="00E94C67"/>
    <w:rsid w:val="00E94DA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095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472"/>
    <w:rsid w:val="00E975D8"/>
    <w:rsid w:val="00E97644"/>
    <w:rsid w:val="00E97C16"/>
    <w:rsid w:val="00E97D00"/>
    <w:rsid w:val="00E97E6A"/>
    <w:rsid w:val="00E97EA5"/>
    <w:rsid w:val="00EA0027"/>
    <w:rsid w:val="00EA00A6"/>
    <w:rsid w:val="00EA01BA"/>
    <w:rsid w:val="00EA0299"/>
    <w:rsid w:val="00EA02AB"/>
    <w:rsid w:val="00EA034A"/>
    <w:rsid w:val="00EA05FA"/>
    <w:rsid w:val="00EA0611"/>
    <w:rsid w:val="00EA0B51"/>
    <w:rsid w:val="00EA0B9E"/>
    <w:rsid w:val="00EA0CB4"/>
    <w:rsid w:val="00EA0D5D"/>
    <w:rsid w:val="00EA0ED6"/>
    <w:rsid w:val="00EA0F2B"/>
    <w:rsid w:val="00EA100D"/>
    <w:rsid w:val="00EA13A8"/>
    <w:rsid w:val="00EA14B1"/>
    <w:rsid w:val="00EA156E"/>
    <w:rsid w:val="00EA189B"/>
    <w:rsid w:val="00EA1A38"/>
    <w:rsid w:val="00EA1A75"/>
    <w:rsid w:val="00EA1CE6"/>
    <w:rsid w:val="00EA1D2A"/>
    <w:rsid w:val="00EA1DAA"/>
    <w:rsid w:val="00EA1F7A"/>
    <w:rsid w:val="00EA23C8"/>
    <w:rsid w:val="00EA23F4"/>
    <w:rsid w:val="00EA2746"/>
    <w:rsid w:val="00EA2925"/>
    <w:rsid w:val="00EA2C77"/>
    <w:rsid w:val="00EA2D0B"/>
    <w:rsid w:val="00EA2DB1"/>
    <w:rsid w:val="00EA2DC2"/>
    <w:rsid w:val="00EA2FFE"/>
    <w:rsid w:val="00EA3033"/>
    <w:rsid w:val="00EA31D2"/>
    <w:rsid w:val="00EA327A"/>
    <w:rsid w:val="00EA33E5"/>
    <w:rsid w:val="00EA34EC"/>
    <w:rsid w:val="00EA36AF"/>
    <w:rsid w:val="00EA3BDF"/>
    <w:rsid w:val="00EA3E7B"/>
    <w:rsid w:val="00EA3F37"/>
    <w:rsid w:val="00EA4225"/>
    <w:rsid w:val="00EA4227"/>
    <w:rsid w:val="00EA422B"/>
    <w:rsid w:val="00EA4411"/>
    <w:rsid w:val="00EA45F9"/>
    <w:rsid w:val="00EA475C"/>
    <w:rsid w:val="00EA49B6"/>
    <w:rsid w:val="00EA4AA9"/>
    <w:rsid w:val="00EA4F74"/>
    <w:rsid w:val="00EA4FD1"/>
    <w:rsid w:val="00EA51F0"/>
    <w:rsid w:val="00EA525F"/>
    <w:rsid w:val="00EA5266"/>
    <w:rsid w:val="00EA52BE"/>
    <w:rsid w:val="00EA55E7"/>
    <w:rsid w:val="00EA584E"/>
    <w:rsid w:val="00EA5972"/>
    <w:rsid w:val="00EA59E8"/>
    <w:rsid w:val="00EA5A09"/>
    <w:rsid w:val="00EA5B21"/>
    <w:rsid w:val="00EA5B5A"/>
    <w:rsid w:val="00EA5B69"/>
    <w:rsid w:val="00EA5F01"/>
    <w:rsid w:val="00EA5F73"/>
    <w:rsid w:val="00EA6327"/>
    <w:rsid w:val="00EA63A5"/>
    <w:rsid w:val="00EA648D"/>
    <w:rsid w:val="00EA69FF"/>
    <w:rsid w:val="00EA6C49"/>
    <w:rsid w:val="00EA6FA8"/>
    <w:rsid w:val="00EA708E"/>
    <w:rsid w:val="00EA71AF"/>
    <w:rsid w:val="00EA725C"/>
    <w:rsid w:val="00EA731A"/>
    <w:rsid w:val="00EA7434"/>
    <w:rsid w:val="00EA7480"/>
    <w:rsid w:val="00EA79EC"/>
    <w:rsid w:val="00EA7A26"/>
    <w:rsid w:val="00EA7A91"/>
    <w:rsid w:val="00EA7BCC"/>
    <w:rsid w:val="00EA7CD4"/>
    <w:rsid w:val="00EB0044"/>
    <w:rsid w:val="00EB02C0"/>
    <w:rsid w:val="00EB03A2"/>
    <w:rsid w:val="00EB0423"/>
    <w:rsid w:val="00EB0649"/>
    <w:rsid w:val="00EB0659"/>
    <w:rsid w:val="00EB06B7"/>
    <w:rsid w:val="00EB0BD9"/>
    <w:rsid w:val="00EB11A2"/>
    <w:rsid w:val="00EB148D"/>
    <w:rsid w:val="00EB1723"/>
    <w:rsid w:val="00EB1AFA"/>
    <w:rsid w:val="00EB1B32"/>
    <w:rsid w:val="00EB1BD5"/>
    <w:rsid w:val="00EB1C35"/>
    <w:rsid w:val="00EB1D8E"/>
    <w:rsid w:val="00EB1E01"/>
    <w:rsid w:val="00EB1F5D"/>
    <w:rsid w:val="00EB2002"/>
    <w:rsid w:val="00EB20CC"/>
    <w:rsid w:val="00EB2138"/>
    <w:rsid w:val="00EB21B5"/>
    <w:rsid w:val="00EB21FE"/>
    <w:rsid w:val="00EB2950"/>
    <w:rsid w:val="00EB2A9E"/>
    <w:rsid w:val="00EB2E80"/>
    <w:rsid w:val="00EB307E"/>
    <w:rsid w:val="00EB322D"/>
    <w:rsid w:val="00EB3249"/>
    <w:rsid w:val="00EB325B"/>
    <w:rsid w:val="00EB338A"/>
    <w:rsid w:val="00EB33CD"/>
    <w:rsid w:val="00EB36F1"/>
    <w:rsid w:val="00EB3BF8"/>
    <w:rsid w:val="00EB3C78"/>
    <w:rsid w:val="00EB3CC6"/>
    <w:rsid w:val="00EB3F27"/>
    <w:rsid w:val="00EB4077"/>
    <w:rsid w:val="00EB41A5"/>
    <w:rsid w:val="00EB445C"/>
    <w:rsid w:val="00EB447B"/>
    <w:rsid w:val="00EB4509"/>
    <w:rsid w:val="00EB45CC"/>
    <w:rsid w:val="00EB45D8"/>
    <w:rsid w:val="00EB4875"/>
    <w:rsid w:val="00EB4D70"/>
    <w:rsid w:val="00EB4FB3"/>
    <w:rsid w:val="00EB503D"/>
    <w:rsid w:val="00EB50DF"/>
    <w:rsid w:val="00EB5167"/>
    <w:rsid w:val="00EB5184"/>
    <w:rsid w:val="00EB5212"/>
    <w:rsid w:val="00EB5733"/>
    <w:rsid w:val="00EB5737"/>
    <w:rsid w:val="00EB57C5"/>
    <w:rsid w:val="00EB57FC"/>
    <w:rsid w:val="00EB58DF"/>
    <w:rsid w:val="00EB5944"/>
    <w:rsid w:val="00EB59E1"/>
    <w:rsid w:val="00EB5A27"/>
    <w:rsid w:val="00EB5AD9"/>
    <w:rsid w:val="00EB5CAE"/>
    <w:rsid w:val="00EB5DC1"/>
    <w:rsid w:val="00EB60B7"/>
    <w:rsid w:val="00EB6372"/>
    <w:rsid w:val="00EB645E"/>
    <w:rsid w:val="00EB64DD"/>
    <w:rsid w:val="00EB650D"/>
    <w:rsid w:val="00EB66A7"/>
    <w:rsid w:val="00EB6751"/>
    <w:rsid w:val="00EB6769"/>
    <w:rsid w:val="00EB6916"/>
    <w:rsid w:val="00EB6AE4"/>
    <w:rsid w:val="00EB6CB4"/>
    <w:rsid w:val="00EB71C3"/>
    <w:rsid w:val="00EB71E3"/>
    <w:rsid w:val="00EB7205"/>
    <w:rsid w:val="00EB7451"/>
    <w:rsid w:val="00EB754F"/>
    <w:rsid w:val="00EB75C3"/>
    <w:rsid w:val="00EB7644"/>
    <w:rsid w:val="00EB7653"/>
    <w:rsid w:val="00EB79BC"/>
    <w:rsid w:val="00EB79BE"/>
    <w:rsid w:val="00EB7A96"/>
    <w:rsid w:val="00EB7D5E"/>
    <w:rsid w:val="00EC0194"/>
    <w:rsid w:val="00EC05CA"/>
    <w:rsid w:val="00EC05F9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0D1"/>
    <w:rsid w:val="00EC123E"/>
    <w:rsid w:val="00EC13D5"/>
    <w:rsid w:val="00EC13FA"/>
    <w:rsid w:val="00EC14D1"/>
    <w:rsid w:val="00EC15C0"/>
    <w:rsid w:val="00EC16B4"/>
    <w:rsid w:val="00EC1B29"/>
    <w:rsid w:val="00EC1C56"/>
    <w:rsid w:val="00EC1CD2"/>
    <w:rsid w:val="00EC1D34"/>
    <w:rsid w:val="00EC1D73"/>
    <w:rsid w:val="00EC1F3D"/>
    <w:rsid w:val="00EC1F4A"/>
    <w:rsid w:val="00EC1FCA"/>
    <w:rsid w:val="00EC2099"/>
    <w:rsid w:val="00EC2167"/>
    <w:rsid w:val="00EC21BD"/>
    <w:rsid w:val="00EC2485"/>
    <w:rsid w:val="00EC25C4"/>
    <w:rsid w:val="00EC2610"/>
    <w:rsid w:val="00EC286D"/>
    <w:rsid w:val="00EC2B3D"/>
    <w:rsid w:val="00EC2B95"/>
    <w:rsid w:val="00EC2C2F"/>
    <w:rsid w:val="00EC2DE9"/>
    <w:rsid w:val="00EC310F"/>
    <w:rsid w:val="00EC367E"/>
    <w:rsid w:val="00EC3AF1"/>
    <w:rsid w:val="00EC3E22"/>
    <w:rsid w:val="00EC3FC8"/>
    <w:rsid w:val="00EC3FFA"/>
    <w:rsid w:val="00EC407D"/>
    <w:rsid w:val="00EC42EE"/>
    <w:rsid w:val="00EC4521"/>
    <w:rsid w:val="00EC455C"/>
    <w:rsid w:val="00EC45F5"/>
    <w:rsid w:val="00EC465A"/>
    <w:rsid w:val="00EC48C0"/>
    <w:rsid w:val="00EC4923"/>
    <w:rsid w:val="00EC4BD7"/>
    <w:rsid w:val="00EC4C7C"/>
    <w:rsid w:val="00EC4C7E"/>
    <w:rsid w:val="00EC4CAC"/>
    <w:rsid w:val="00EC4E0A"/>
    <w:rsid w:val="00EC4FC5"/>
    <w:rsid w:val="00EC4FD6"/>
    <w:rsid w:val="00EC5575"/>
    <w:rsid w:val="00EC582E"/>
    <w:rsid w:val="00EC584A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6BF"/>
    <w:rsid w:val="00EC67E3"/>
    <w:rsid w:val="00EC6A59"/>
    <w:rsid w:val="00EC6F91"/>
    <w:rsid w:val="00EC72A5"/>
    <w:rsid w:val="00EC741A"/>
    <w:rsid w:val="00EC74AC"/>
    <w:rsid w:val="00EC75B6"/>
    <w:rsid w:val="00EC7837"/>
    <w:rsid w:val="00EC7923"/>
    <w:rsid w:val="00EC7BB6"/>
    <w:rsid w:val="00EC7DFF"/>
    <w:rsid w:val="00EC7E75"/>
    <w:rsid w:val="00EC7FE3"/>
    <w:rsid w:val="00ED0035"/>
    <w:rsid w:val="00ED0054"/>
    <w:rsid w:val="00ED0847"/>
    <w:rsid w:val="00ED0933"/>
    <w:rsid w:val="00ED0B60"/>
    <w:rsid w:val="00ED0C31"/>
    <w:rsid w:val="00ED0CF0"/>
    <w:rsid w:val="00ED0D3A"/>
    <w:rsid w:val="00ED0DB6"/>
    <w:rsid w:val="00ED0DBD"/>
    <w:rsid w:val="00ED0DDF"/>
    <w:rsid w:val="00ED10CB"/>
    <w:rsid w:val="00ED154C"/>
    <w:rsid w:val="00ED17DE"/>
    <w:rsid w:val="00ED1879"/>
    <w:rsid w:val="00ED1907"/>
    <w:rsid w:val="00ED1C45"/>
    <w:rsid w:val="00ED1DCE"/>
    <w:rsid w:val="00ED1DED"/>
    <w:rsid w:val="00ED1E95"/>
    <w:rsid w:val="00ED1EFB"/>
    <w:rsid w:val="00ED2358"/>
    <w:rsid w:val="00ED26AC"/>
    <w:rsid w:val="00ED2757"/>
    <w:rsid w:val="00ED287E"/>
    <w:rsid w:val="00ED28E7"/>
    <w:rsid w:val="00ED298E"/>
    <w:rsid w:val="00ED29E6"/>
    <w:rsid w:val="00ED29ED"/>
    <w:rsid w:val="00ED2CA8"/>
    <w:rsid w:val="00ED2E4A"/>
    <w:rsid w:val="00ED2F95"/>
    <w:rsid w:val="00ED330C"/>
    <w:rsid w:val="00ED3343"/>
    <w:rsid w:val="00ED3815"/>
    <w:rsid w:val="00ED394D"/>
    <w:rsid w:val="00ED39B9"/>
    <w:rsid w:val="00ED3AA8"/>
    <w:rsid w:val="00ED3ACC"/>
    <w:rsid w:val="00ED3CC7"/>
    <w:rsid w:val="00ED3D48"/>
    <w:rsid w:val="00ED3D55"/>
    <w:rsid w:val="00ED3F7D"/>
    <w:rsid w:val="00ED3FB1"/>
    <w:rsid w:val="00ED4195"/>
    <w:rsid w:val="00ED41E3"/>
    <w:rsid w:val="00ED453B"/>
    <w:rsid w:val="00ED4576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BC3"/>
    <w:rsid w:val="00ED5BE7"/>
    <w:rsid w:val="00ED5C22"/>
    <w:rsid w:val="00ED5C59"/>
    <w:rsid w:val="00ED5E72"/>
    <w:rsid w:val="00ED60AE"/>
    <w:rsid w:val="00ED60D1"/>
    <w:rsid w:val="00ED612A"/>
    <w:rsid w:val="00ED6244"/>
    <w:rsid w:val="00ED63B3"/>
    <w:rsid w:val="00ED6544"/>
    <w:rsid w:val="00ED669A"/>
    <w:rsid w:val="00ED6841"/>
    <w:rsid w:val="00ED6867"/>
    <w:rsid w:val="00ED6876"/>
    <w:rsid w:val="00ED69F9"/>
    <w:rsid w:val="00ED6E5E"/>
    <w:rsid w:val="00ED6EC3"/>
    <w:rsid w:val="00ED717B"/>
    <w:rsid w:val="00ED760F"/>
    <w:rsid w:val="00ED76E7"/>
    <w:rsid w:val="00ED788B"/>
    <w:rsid w:val="00ED7951"/>
    <w:rsid w:val="00ED796F"/>
    <w:rsid w:val="00ED7FD5"/>
    <w:rsid w:val="00EE00F2"/>
    <w:rsid w:val="00EE0310"/>
    <w:rsid w:val="00EE0429"/>
    <w:rsid w:val="00EE04E4"/>
    <w:rsid w:val="00EE0580"/>
    <w:rsid w:val="00EE0734"/>
    <w:rsid w:val="00EE09F6"/>
    <w:rsid w:val="00EE12CF"/>
    <w:rsid w:val="00EE13B8"/>
    <w:rsid w:val="00EE1572"/>
    <w:rsid w:val="00EE19BB"/>
    <w:rsid w:val="00EE1D1E"/>
    <w:rsid w:val="00EE1D28"/>
    <w:rsid w:val="00EE1DDE"/>
    <w:rsid w:val="00EE1F5C"/>
    <w:rsid w:val="00EE208D"/>
    <w:rsid w:val="00EE2198"/>
    <w:rsid w:val="00EE256C"/>
    <w:rsid w:val="00EE2A0E"/>
    <w:rsid w:val="00EE2AC7"/>
    <w:rsid w:val="00EE2AD3"/>
    <w:rsid w:val="00EE2CCA"/>
    <w:rsid w:val="00EE2D05"/>
    <w:rsid w:val="00EE2D90"/>
    <w:rsid w:val="00EE2F58"/>
    <w:rsid w:val="00EE2F5B"/>
    <w:rsid w:val="00EE3095"/>
    <w:rsid w:val="00EE333E"/>
    <w:rsid w:val="00EE3476"/>
    <w:rsid w:val="00EE34F4"/>
    <w:rsid w:val="00EE3CB2"/>
    <w:rsid w:val="00EE3DA7"/>
    <w:rsid w:val="00EE3FD6"/>
    <w:rsid w:val="00EE404B"/>
    <w:rsid w:val="00EE4146"/>
    <w:rsid w:val="00EE43A1"/>
    <w:rsid w:val="00EE43BE"/>
    <w:rsid w:val="00EE481E"/>
    <w:rsid w:val="00EE48F7"/>
    <w:rsid w:val="00EE4A2B"/>
    <w:rsid w:val="00EE4B56"/>
    <w:rsid w:val="00EE4D32"/>
    <w:rsid w:val="00EE4DFA"/>
    <w:rsid w:val="00EE4E5D"/>
    <w:rsid w:val="00EE50CA"/>
    <w:rsid w:val="00EE50F0"/>
    <w:rsid w:val="00EE525C"/>
    <w:rsid w:val="00EE533E"/>
    <w:rsid w:val="00EE5507"/>
    <w:rsid w:val="00EE5540"/>
    <w:rsid w:val="00EE55D3"/>
    <w:rsid w:val="00EE59DC"/>
    <w:rsid w:val="00EE5C8A"/>
    <w:rsid w:val="00EE5EAB"/>
    <w:rsid w:val="00EE606C"/>
    <w:rsid w:val="00EE618B"/>
    <w:rsid w:val="00EE632C"/>
    <w:rsid w:val="00EE659C"/>
    <w:rsid w:val="00EE667E"/>
    <w:rsid w:val="00EE66FE"/>
    <w:rsid w:val="00EE6868"/>
    <w:rsid w:val="00EE697D"/>
    <w:rsid w:val="00EE6AD5"/>
    <w:rsid w:val="00EE6B35"/>
    <w:rsid w:val="00EE6CAA"/>
    <w:rsid w:val="00EE6D3D"/>
    <w:rsid w:val="00EE6DE5"/>
    <w:rsid w:val="00EE705C"/>
    <w:rsid w:val="00EE713F"/>
    <w:rsid w:val="00EE71D7"/>
    <w:rsid w:val="00EE741F"/>
    <w:rsid w:val="00EE74AA"/>
    <w:rsid w:val="00EE776B"/>
    <w:rsid w:val="00EE784D"/>
    <w:rsid w:val="00EE7883"/>
    <w:rsid w:val="00EE7AAB"/>
    <w:rsid w:val="00EE7C79"/>
    <w:rsid w:val="00EE7E8B"/>
    <w:rsid w:val="00EE7FFA"/>
    <w:rsid w:val="00EF00D2"/>
    <w:rsid w:val="00EF0216"/>
    <w:rsid w:val="00EF02AF"/>
    <w:rsid w:val="00EF02EC"/>
    <w:rsid w:val="00EF02EE"/>
    <w:rsid w:val="00EF0364"/>
    <w:rsid w:val="00EF04BF"/>
    <w:rsid w:val="00EF06FB"/>
    <w:rsid w:val="00EF0793"/>
    <w:rsid w:val="00EF07C8"/>
    <w:rsid w:val="00EF0816"/>
    <w:rsid w:val="00EF0824"/>
    <w:rsid w:val="00EF08B0"/>
    <w:rsid w:val="00EF0928"/>
    <w:rsid w:val="00EF09AE"/>
    <w:rsid w:val="00EF17C3"/>
    <w:rsid w:val="00EF1889"/>
    <w:rsid w:val="00EF19DB"/>
    <w:rsid w:val="00EF1F0F"/>
    <w:rsid w:val="00EF1F1B"/>
    <w:rsid w:val="00EF2376"/>
    <w:rsid w:val="00EF2576"/>
    <w:rsid w:val="00EF2577"/>
    <w:rsid w:val="00EF26CD"/>
    <w:rsid w:val="00EF2711"/>
    <w:rsid w:val="00EF2732"/>
    <w:rsid w:val="00EF2945"/>
    <w:rsid w:val="00EF2DB0"/>
    <w:rsid w:val="00EF2E01"/>
    <w:rsid w:val="00EF2E5C"/>
    <w:rsid w:val="00EF3471"/>
    <w:rsid w:val="00EF351C"/>
    <w:rsid w:val="00EF36D1"/>
    <w:rsid w:val="00EF36F3"/>
    <w:rsid w:val="00EF3700"/>
    <w:rsid w:val="00EF3799"/>
    <w:rsid w:val="00EF3974"/>
    <w:rsid w:val="00EF39A7"/>
    <w:rsid w:val="00EF3AA4"/>
    <w:rsid w:val="00EF3B64"/>
    <w:rsid w:val="00EF3B69"/>
    <w:rsid w:val="00EF3CAA"/>
    <w:rsid w:val="00EF3E52"/>
    <w:rsid w:val="00EF3EF1"/>
    <w:rsid w:val="00EF4015"/>
    <w:rsid w:val="00EF4129"/>
    <w:rsid w:val="00EF44B4"/>
    <w:rsid w:val="00EF45BD"/>
    <w:rsid w:val="00EF4697"/>
    <w:rsid w:val="00EF4818"/>
    <w:rsid w:val="00EF4CCC"/>
    <w:rsid w:val="00EF51DF"/>
    <w:rsid w:val="00EF522A"/>
    <w:rsid w:val="00EF523C"/>
    <w:rsid w:val="00EF5764"/>
    <w:rsid w:val="00EF59C2"/>
    <w:rsid w:val="00EF5DCF"/>
    <w:rsid w:val="00EF5FC1"/>
    <w:rsid w:val="00EF6337"/>
    <w:rsid w:val="00EF6540"/>
    <w:rsid w:val="00EF6614"/>
    <w:rsid w:val="00EF6779"/>
    <w:rsid w:val="00EF67DA"/>
    <w:rsid w:val="00EF6AA6"/>
    <w:rsid w:val="00EF6B00"/>
    <w:rsid w:val="00EF6D28"/>
    <w:rsid w:val="00EF6D81"/>
    <w:rsid w:val="00EF6E5E"/>
    <w:rsid w:val="00EF6E66"/>
    <w:rsid w:val="00EF6FBC"/>
    <w:rsid w:val="00EF7010"/>
    <w:rsid w:val="00EF7135"/>
    <w:rsid w:val="00EF71DE"/>
    <w:rsid w:val="00EF724A"/>
    <w:rsid w:val="00EF72E1"/>
    <w:rsid w:val="00EF7496"/>
    <w:rsid w:val="00EF7531"/>
    <w:rsid w:val="00EF758C"/>
    <w:rsid w:val="00EF7893"/>
    <w:rsid w:val="00EF792E"/>
    <w:rsid w:val="00EF7C15"/>
    <w:rsid w:val="00EF7C7C"/>
    <w:rsid w:val="00EF7CA7"/>
    <w:rsid w:val="00EF7CEF"/>
    <w:rsid w:val="00EF7E8E"/>
    <w:rsid w:val="00EF7EF9"/>
    <w:rsid w:val="00EF7FA2"/>
    <w:rsid w:val="00F0041B"/>
    <w:rsid w:val="00F00486"/>
    <w:rsid w:val="00F0049A"/>
    <w:rsid w:val="00F00645"/>
    <w:rsid w:val="00F008A4"/>
    <w:rsid w:val="00F00A41"/>
    <w:rsid w:val="00F00BF5"/>
    <w:rsid w:val="00F00D2B"/>
    <w:rsid w:val="00F0114A"/>
    <w:rsid w:val="00F0127D"/>
    <w:rsid w:val="00F012D2"/>
    <w:rsid w:val="00F01430"/>
    <w:rsid w:val="00F01677"/>
    <w:rsid w:val="00F01C0F"/>
    <w:rsid w:val="00F01C80"/>
    <w:rsid w:val="00F01C97"/>
    <w:rsid w:val="00F01CA0"/>
    <w:rsid w:val="00F01D3B"/>
    <w:rsid w:val="00F01DFD"/>
    <w:rsid w:val="00F025BA"/>
    <w:rsid w:val="00F0265D"/>
    <w:rsid w:val="00F028E4"/>
    <w:rsid w:val="00F02982"/>
    <w:rsid w:val="00F02A04"/>
    <w:rsid w:val="00F02E3D"/>
    <w:rsid w:val="00F02E4A"/>
    <w:rsid w:val="00F031E2"/>
    <w:rsid w:val="00F03296"/>
    <w:rsid w:val="00F0333F"/>
    <w:rsid w:val="00F0342A"/>
    <w:rsid w:val="00F035B4"/>
    <w:rsid w:val="00F038C0"/>
    <w:rsid w:val="00F0391E"/>
    <w:rsid w:val="00F03DC7"/>
    <w:rsid w:val="00F03E5A"/>
    <w:rsid w:val="00F03ECE"/>
    <w:rsid w:val="00F04145"/>
    <w:rsid w:val="00F04221"/>
    <w:rsid w:val="00F0422E"/>
    <w:rsid w:val="00F043B3"/>
    <w:rsid w:val="00F045F0"/>
    <w:rsid w:val="00F046D7"/>
    <w:rsid w:val="00F0480E"/>
    <w:rsid w:val="00F048AD"/>
    <w:rsid w:val="00F04B55"/>
    <w:rsid w:val="00F04D08"/>
    <w:rsid w:val="00F04EE4"/>
    <w:rsid w:val="00F04F34"/>
    <w:rsid w:val="00F04FA2"/>
    <w:rsid w:val="00F051DE"/>
    <w:rsid w:val="00F0520B"/>
    <w:rsid w:val="00F0582D"/>
    <w:rsid w:val="00F058CB"/>
    <w:rsid w:val="00F05AE0"/>
    <w:rsid w:val="00F05B57"/>
    <w:rsid w:val="00F05CB1"/>
    <w:rsid w:val="00F05EA7"/>
    <w:rsid w:val="00F05F6C"/>
    <w:rsid w:val="00F06107"/>
    <w:rsid w:val="00F06115"/>
    <w:rsid w:val="00F067AB"/>
    <w:rsid w:val="00F067E2"/>
    <w:rsid w:val="00F06B9A"/>
    <w:rsid w:val="00F06B9B"/>
    <w:rsid w:val="00F06D90"/>
    <w:rsid w:val="00F070BA"/>
    <w:rsid w:val="00F07124"/>
    <w:rsid w:val="00F07377"/>
    <w:rsid w:val="00F0747B"/>
    <w:rsid w:val="00F075A2"/>
    <w:rsid w:val="00F07805"/>
    <w:rsid w:val="00F07914"/>
    <w:rsid w:val="00F07976"/>
    <w:rsid w:val="00F07990"/>
    <w:rsid w:val="00F07ABA"/>
    <w:rsid w:val="00F07B9F"/>
    <w:rsid w:val="00F07BC3"/>
    <w:rsid w:val="00F07C5B"/>
    <w:rsid w:val="00F07CE4"/>
    <w:rsid w:val="00F07E53"/>
    <w:rsid w:val="00F07FA9"/>
    <w:rsid w:val="00F10031"/>
    <w:rsid w:val="00F100B3"/>
    <w:rsid w:val="00F10239"/>
    <w:rsid w:val="00F1065F"/>
    <w:rsid w:val="00F106D1"/>
    <w:rsid w:val="00F10A3D"/>
    <w:rsid w:val="00F10D4F"/>
    <w:rsid w:val="00F10DD9"/>
    <w:rsid w:val="00F10DE2"/>
    <w:rsid w:val="00F11026"/>
    <w:rsid w:val="00F11078"/>
    <w:rsid w:val="00F11225"/>
    <w:rsid w:val="00F113A4"/>
    <w:rsid w:val="00F114F5"/>
    <w:rsid w:val="00F116B3"/>
    <w:rsid w:val="00F11848"/>
    <w:rsid w:val="00F11885"/>
    <w:rsid w:val="00F118A0"/>
    <w:rsid w:val="00F11A7C"/>
    <w:rsid w:val="00F11B20"/>
    <w:rsid w:val="00F11B2C"/>
    <w:rsid w:val="00F11B34"/>
    <w:rsid w:val="00F11BA9"/>
    <w:rsid w:val="00F11BB5"/>
    <w:rsid w:val="00F11C21"/>
    <w:rsid w:val="00F11D27"/>
    <w:rsid w:val="00F11F2D"/>
    <w:rsid w:val="00F120FD"/>
    <w:rsid w:val="00F121D2"/>
    <w:rsid w:val="00F121FB"/>
    <w:rsid w:val="00F122D8"/>
    <w:rsid w:val="00F122ED"/>
    <w:rsid w:val="00F1237E"/>
    <w:rsid w:val="00F12506"/>
    <w:rsid w:val="00F127CA"/>
    <w:rsid w:val="00F12801"/>
    <w:rsid w:val="00F12A4B"/>
    <w:rsid w:val="00F12C2F"/>
    <w:rsid w:val="00F12D8B"/>
    <w:rsid w:val="00F12E26"/>
    <w:rsid w:val="00F12E43"/>
    <w:rsid w:val="00F131E7"/>
    <w:rsid w:val="00F13625"/>
    <w:rsid w:val="00F1370F"/>
    <w:rsid w:val="00F138A8"/>
    <w:rsid w:val="00F13A33"/>
    <w:rsid w:val="00F13D20"/>
    <w:rsid w:val="00F13DFE"/>
    <w:rsid w:val="00F14231"/>
    <w:rsid w:val="00F1426B"/>
    <w:rsid w:val="00F14798"/>
    <w:rsid w:val="00F1485D"/>
    <w:rsid w:val="00F14A08"/>
    <w:rsid w:val="00F14A40"/>
    <w:rsid w:val="00F14D1C"/>
    <w:rsid w:val="00F153E9"/>
    <w:rsid w:val="00F1578F"/>
    <w:rsid w:val="00F15938"/>
    <w:rsid w:val="00F15BFE"/>
    <w:rsid w:val="00F15C94"/>
    <w:rsid w:val="00F15C9C"/>
    <w:rsid w:val="00F15CAA"/>
    <w:rsid w:val="00F15D44"/>
    <w:rsid w:val="00F15DE6"/>
    <w:rsid w:val="00F1607E"/>
    <w:rsid w:val="00F16252"/>
    <w:rsid w:val="00F16366"/>
    <w:rsid w:val="00F16CC9"/>
    <w:rsid w:val="00F16FF5"/>
    <w:rsid w:val="00F172F7"/>
    <w:rsid w:val="00F17488"/>
    <w:rsid w:val="00F176F9"/>
    <w:rsid w:val="00F17835"/>
    <w:rsid w:val="00F1795F"/>
    <w:rsid w:val="00F17AE3"/>
    <w:rsid w:val="00F17B17"/>
    <w:rsid w:val="00F17BD1"/>
    <w:rsid w:val="00F17E46"/>
    <w:rsid w:val="00F17EB3"/>
    <w:rsid w:val="00F2000E"/>
    <w:rsid w:val="00F200F1"/>
    <w:rsid w:val="00F2010E"/>
    <w:rsid w:val="00F2020E"/>
    <w:rsid w:val="00F203A0"/>
    <w:rsid w:val="00F20427"/>
    <w:rsid w:val="00F205C1"/>
    <w:rsid w:val="00F207AF"/>
    <w:rsid w:val="00F207D1"/>
    <w:rsid w:val="00F20C16"/>
    <w:rsid w:val="00F20D84"/>
    <w:rsid w:val="00F20E7B"/>
    <w:rsid w:val="00F20FFF"/>
    <w:rsid w:val="00F2121B"/>
    <w:rsid w:val="00F21511"/>
    <w:rsid w:val="00F21615"/>
    <w:rsid w:val="00F21718"/>
    <w:rsid w:val="00F2179F"/>
    <w:rsid w:val="00F219F3"/>
    <w:rsid w:val="00F21D4C"/>
    <w:rsid w:val="00F21DA3"/>
    <w:rsid w:val="00F21F46"/>
    <w:rsid w:val="00F21F7D"/>
    <w:rsid w:val="00F22026"/>
    <w:rsid w:val="00F2208B"/>
    <w:rsid w:val="00F221DE"/>
    <w:rsid w:val="00F22246"/>
    <w:rsid w:val="00F223E5"/>
    <w:rsid w:val="00F2248B"/>
    <w:rsid w:val="00F22886"/>
    <w:rsid w:val="00F228D1"/>
    <w:rsid w:val="00F22A97"/>
    <w:rsid w:val="00F22B4A"/>
    <w:rsid w:val="00F22B6A"/>
    <w:rsid w:val="00F22C9E"/>
    <w:rsid w:val="00F22E72"/>
    <w:rsid w:val="00F22ECB"/>
    <w:rsid w:val="00F2312F"/>
    <w:rsid w:val="00F2327E"/>
    <w:rsid w:val="00F232B5"/>
    <w:rsid w:val="00F23301"/>
    <w:rsid w:val="00F234AE"/>
    <w:rsid w:val="00F23580"/>
    <w:rsid w:val="00F235F3"/>
    <w:rsid w:val="00F237BF"/>
    <w:rsid w:val="00F2388A"/>
    <w:rsid w:val="00F23914"/>
    <w:rsid w:val="00F23A6C"/>
    <w:rsid w:val="00F23E1D"/>
    <w:rsid w:val="00F23E89"/>
    <w:rsid w:val="00F2444E"/>
    <w:rsid w:val="00F2462E"/>
    <w:rsid w:val="00F247CA"/>
    <w:rsid w:val="00F247FC"/>
    <w:rsid w:val="00F24B7A"/>
    <w:rsid w:val="00F24C71"/>
    <w:rsid w:val="00F24C72"/>
    <w:rsid w:val="00F24D01"/>
    <w:rsid w:val="00F24DBC"/>
    <w:rsid w:val="00F25002"/>
    <w:rsid w:val="00F250DC"/>
    <w:rsid w:val="00F251F7"/>
    <w:rsid w:val="00F253B4"/>
    <w:rsid w:val="00F256BB"/>
    <w:rsid w:val="00F2575B"/>
    <w:rsid w:val="00F25941"/>
    <w:rsid w:val="00F25AE6"/>
    <w:rsid w:val="00F25B65"/>
    <w:rsid w:val="00F25C97"/>
    <w:rsid w:val="00F25D31"/>
    <w:rsid w:val="00F25DB6"/>
    <w:rsid w:val="00F25FD2"/>
    <w:rsid w:val="00F2609C"/>
    <w:rsid w:val="00F261C8"/>
    <w:rsid w:val="00F2643A"/>
    <w:rsid w:val="00F2643E"/>
    <w:rsid w:val="00F26536"/>
    <w:rsid w:val="00F26585"/>
    <w:rsid w:val="00F266CC"/>
    <w:rsid w:val="00F26C0C"/>
    <w:rsid w:val="00F26DA6"/>
    <w:rsid w:val="00F26DF5"/>
    <w:rsid w:val="00F26F2B"/>
    <w:rsid w:val="00F27353"/>
    <w:rsid w:val="00F27388"/>
    <w:rsid w:val="00F27416"/>
    <w:rsid w:val="00F2747A"/>
    <w:rsid w:val="00F27487"/>
    <w:rsid w:val="00F275AF"/>
    <w:rsid w:val="00F275DF"/>
    <w:rsid w:val="00F276C0"/>
    <w:rsid w:val="00F27BBF"/>
    <w:rsid w:val="00F27BC0"/>
    <w:rsid w:val="00F27BE2"/>
    <w:rsid w:val="00F27C85"/>
    <w:rsid w:val="00F27DB2"/>
    <w:rsid w:val="00F27DDA"/>
    <w:rsid w:val="00F27DE8"/>
    <w:rsid w:val="00F27E16"/>
    <w:rsid w:val="00F27EA1"/>
    <w:rsid w:val="00F3000E"/>
    <w:rsid w:val="00F30073"/>
    <w:rsid w:val="00F301FC"/>
    <w:rsid w:val="00F3026A"/>
    <w:rsid w:val="00F3032C"/>
    <w:rsid w:val="00F303C4"/>
    <w:rsid w:val="00F304A1"/>
    <w:rsid w:val="00F305EE"/>
    <w:rsid w:val="00F30E52"/>
    <w:rsid w:val="00F31011"/>
    <w:rsid w:val="00F31141"/>
    <w:rsid w:val="00F312B2"/>
    <w:rsid w:val="00F31326"/>
    <w:rsid w:val="00F314C3"/>
    <w:rsid w:val="00F316BA"/>
    <w:rsid w:val="00F319DB"/>
    <w:rsid w:val="00F31A1D"/>
    <w:rsid w:val="00F31A1F"/>
    <w:rsid w:val="00F31A5D"/>
    <w:rsid w:val="00F31A61"/>
    <w:rsid w:val="00F31C01"/>
    <w:rsid w:val="00F31D53"/>
    <w:rsid w:val="00F31D7A"/>
    <w:rsid w:val="00F31DAB"/>
    <w:rsid w:val="00F32076"/>
    <w:rsid w:val="00F32350"/>
    <w:rsid w:val="00F323E2"/>
    <w:rsid w:val="00F324DE"/>
    <w:rsid w:val="00F32BF4"/>
    <w:rsid w:val="00F32CBF"/>
    <w:rsid w:val="00F336A2"/>
    <w:rsid w:val="00F3371A"/>
    <w:rsid w:val="00F33848"/>
    <w:rsid w:val="00F3389F"/>
    <w:rsid w:val="00F33C66"/>
    <w:rsid w:val="00F33CCE"/>
    <w:rsid w:val="00F33E78"/>
    <w:rsid w:val="00F34080"/>
    <w:rsid w:val="00F3434F"/>
    <w:rsid w:val="00F3437D"/>
    <w:rsid w:val="00F34594"/>
    <w:rsid w:val="00F34708"/>
    <w:rsid w:val="00F34801"/>
    <w:rsid w:val="00F34863"/>
    <w:rsid w:val="00F34891"/>
    <w:rsid w:val="00F349FA"/>
    <w:rsid w:val="00F34AC1"/>
    <w:rsid w:val="00F34BAD"/>
    <w:rsid w:val="00F34DC4"/>
    <w:rsid w:val="00F3510E"/>
    <w:rsid w:val="00F35591"/>
    <w:rsid w:val="00F356F0"/>
    <w:rsid w:val="00F356F8"/>
    <w:rsid w:val="00F35B21"/>
    <w:rsid w:val="00F35E00"/>
    <w:rsid w:val="00F3603B"/>
    <w:rsid w:val="00F3604A"/>
    <w:rsid w:val="00F36190"/>
    <w:rsid w:val="00F361A2"/>
    <w:rsid w:val="00F361C3"/>
    <w:rsid w:val="00F36254"/>
    <w:rsid w:val="00F36355"/>
    <w:rsid w:val="00F364C8"/>
    <w:rsid w:val="00F36546"/>
    <w:rsid w:val="00F36881"/>
    <w:rsid w:val="00F36945"/>
    <w:rsid w:val="00F369CE"/>
    <w:rsid w:val="00F369ED"/>
    <w:rsid w:val="00F36A6C"/>
    <w:rsid w:val="00F36CD6"/>
    <w:rsid w:val="00F36CE0"/>
    <w:rsid w:val="00F36D1D"/>
    <w:rsid w:val="00F36FD3"/>
    <w:rsid w:val="00F37191"/>
    <w:rsid w:val="00F37566"/>
    <w:rsid w:val="00F37576"/>
    <w:rsid w:val="00F376C6"/>
    <w:rsid w:val="00F37749"/>
    <w:rsid w:val="00F3776C"/>
    <w:rsid w:val="00F377EB"/>
    <w:rsid w:val="00F378AE"/>
    <w:rsid w:val="00F37AA7"/>
    <w:rsid w:val="00F37BFF"/>
    <w:rsid w:val="00F37C76"/>
    <w:rsid w:val="00F37CFB"/>
    <w:rsid w:val="00F37FFD"/>
    <w:rsid w:val="00F40151"/>
    <w:rsid w:val="00F402AD"/>
    <w:rsid w:val="00F4037A"/>
    <w:rsid w:val="00F4066E"/>
    <w:rsid w:val="00F40830"/>
    <w:rsid w:val="00F40A8A"/>
    <w:rsid w:val="00F40AA3"/>
    <w:rsid w:val="00F40B48"/>
    <w:rsid w:val="00F40C11"/>
    <w:rsid w:val="00F40C31"/>
    <w:rsid w:val="00F40E5A"/>
    <w:rsid w:val="00F411D9"/>
    <w:rsid w:val="00F41D28"/>
    <w:rsid w:val="00F41E87"/>
    <w:rsid w:val="00F42133"/>
    <w:rsid w:val="00F42175"/>
    <w:rsid w:val="00F4234A"/>
    <w:rsid w:val="00F4238B"/>
    <w:rsid w:val="00F42595"/>
    <w:rsid w:val="00F42B72"/>
    <w:rsid w:val="00F42B85"/>
    <w:rsid w:val="00F42DA5"/>
    <w:rsid w:val="00F42FA9"/>
    <w:rsid w:val="00F42FEF"/>
    <w:rsid w:val="00F432CE"/>
    <w:rsid w:val="00F432FD"/>
    <w:rsid w:val="00F43828"/>
    <w:rsid w:val="00F43D7E"/>
    <w:rsid w:val="00F43F25"/>
    <w:rsid w:val="00F43FAC"/>
    <w:rsid w:val="00F43FB7"/>
    <w:rsid w:val="00F440E6"/>
    <w:rsid w:val="00F441BB"/>
    <w:rsid w:val="00F44354"/>
    <w:rsid w:val="00F443A9"/>
    <w:rsid w:val="00F4459F"/>
    <w:rsid w:val="00F447D4"/>
    <w:rsid w:val="00F448CA"/>
    <w:rsid w:val="00F44CB1"/>
    <w:rsid w:val="00F44EF7"/>
    <w:rsid w:val="00F44F59"/>
    <w:rsid w:val="00F44FBF"/>
    <w:rsid w:val="00F4502B"/>
    <w:rsid w:val="00F45212"/>
    <w:rsid w:val="00F452F7"/>
    <w:rsid w:val="00F454EA"/>
    <w:rsid w:val="00F45666"/>
    <w:rsid w:val="00F4590A"/>
    <w:rsid w:val="00F459BF"/>
    <w:rsid w:val="00F45A82"/>
    <w:rsid w:val="00F45BF6"/>
    <w:rsid w:val="00F45CAF"/>
    <w:rsid w:val="00F45D42"/>
    <w:rsid w:val="00F45DE8"/>
    <w:rsid w:val="00F45F08"/>
    <w:rsid w:val="00F45F74"/>
    <w:rsid w:val="00F460BF"/>
    <w:rsid w:val="00F461D6"/>
    <w:rsid w:val="00F46234"/>
    <w:rsid w:val="00F462DF"/>
    <w:rsid w:val="00F46407"/>
    <w:rsid w:val="00F4689D"/>
    <w:rsid w:val="00F46C36"/>
    <w:rsid w:val="00F46DE5"/>
    <w:rsid w:val="00F46E92"/>
    <w:rsid w:val="00F47010"/>
    <w:rsid w:val="00F47341"/>
    <w:rsid w:val="00F47415"/>
    <w:rsid w:val="00F474D1"/>
    <w:rsid w:val="00F476BB"/>
    <w:rsid w:val="00F47877"/>
    <w:rsid w:val="00F478D5"/>
    <w:rsid w:val="00F478DF"/>
    <w:rsid w:val="00F479B8"/>
    <w:rsid w:val="00F47B79"/>
    <w:rsid w:val="00F47BE8"/>
    <w:rsid w:val="00F47E42"/>
    <w:rsid w:val="00F47F62"/>
    <w:rsid w:val="00F47F70"/>
    <w:rsid w:val="00F47FB7"/>
    <w:rsid w:val="00F502C0"/>
    <w:rsid w:val="00F503AB"/>
    <w:rsid w:val="00F507FF"/>
    <w:rsid w:val="00F5087E"/>
    <w:rsid w:val="00F5094C"/>
    <w:rsid w:val="00F509C4"/>
    <w:rsid w:val="00F509C6"/>
    <w:rsid w:val="00F50A8A"/>
    <w:rsid w:val="00F50AEE"/>
    <w:rsid w:val="00F50AF2"/>
    <w:rsid w:val="00F50BA1"/>
    <w:rsid w:val="00F50C90"/>
    <w:rsid w:val="00F50D2A"/>
    <w:rsid w:val="00F50EE1"/>
    <w:rsid w:val="00F50F35"/>
    <w:rsid w:val="00F51057"/>
    <w:rsid w:val="00F511D7"/>
    <w:rsid w:val="00F51258"/>
    <w:rsid w:val="00F51302"/>
    <w:rsid w:val="00F51373"/>
    <w:rsid w:val="00F51409"/>
    <w:rsid w:val="00F5162A"/>
    <w:rsid w:val="00F51797"/>
    <w:rsid w:val="00F518DC"/>
    <w:rsid w:val="00F518DF"/>
    <w:rsid w:val="00F51960"/>
    <w:rsid w:val="00F51B16"/>
    <w:rsid w:val="00F51B1A"/>
    <w:rsid w:val="00F51C30"/>
    <w:rsid w:val="00F51CE5"/>
    <w:rsid w:val="00F51D2B"/>
    <w:rsid w:val="00F51E01"/>
    <w:rsid w:val="00F51E5D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78D"/>
    <w:rsid w:val="00F529F6"/>
    <w:rsid w:val="00F52A33"/>
    <w:rsid w:val="00F52B1C"/>
    <w:rsid w:val="00F52C10"/>
    <w:rsid w:val="00F52D88"/>
    <w:rsid w:val="00F53055"/>
    <w:rsid w:val="00F53245"/>
    <w:rsid w:val="00F53A35"/>
    <w:rsid w:val="00F53C39"/>
    <w:rsid w:val="00F53C4C"/>
    <w:rsid w:val="00F53E29"/>
    <w:rsid w:val="00F53E8E"/>
    <w:rsid w:val="00F53EBE"/>
    <w:rsid w:val="00F54028"/>
    <w:rsid w:val="00F54357"/>
    <w:rsid w:val="00F5476C"/>
    <w:rsid w:val="00F5489E"/>
    <w:rsid w:val="00F549CC"/>
    <w:rsid w:val="00F549DA"/>
    <w:rsid w:val="00F55273"/>
    <w:rsid w:val="00F5529D"/>
    <w:rsid w:val="00F553CA"/>
    <w:rsid w:val="00F5569D"/>
    <w:rsid w:val="00F55956"/>
    <w:rsid w:val="00F55A95"/>
    <w:rsid w:val="00F55B58"/>
    <w:rsid w:val="00F5614F"/>
    <w:rsid w:val="00F5644A"/>
    <w:rsid w:val="00F56522"/>
    <w:rsid w:val="00F5678F"/>
    <w:rsid w:val="00F56937"/>
    <w:rsid w:val="00F56A59"/>
    <w:rsid w:val="00F56BC3"/>
    <w:rsid w:val="00F56C19"/>
    <w:rsid w:val="00F56C55"/>
    <w:rsid w:val="00F56D84"/>
    <w:rsid w:val="00F5716B"/>
    <w:rsid w:val="00F5727B"/>
    <w:rsid w:val="00F572C5"/>
    <w:rsid w:val="00F573AD"/>
    <w:rsid w:val="00F575BB"/>
    <w:rsid w:val="00F579CA"/>
    <w:rsid w:val="00F57B0E"/>
    <w:rsid w:val="00F57EE6"/>
    <w:rsid w:val="00F60067"/>
    <w:rsid w:val="00F60195"/>
    <w:rsid w:val="00F601E4"/>
    <w:rsid w:val="00F60345"/>
    <w:rsid w:val="00F60684"/>
    <w:rsid w:val="00F6073F"/>
    <w:rsid w:val="00F609B9"/>
    <w:rsid w:val="00F60A82"/>
    <w:rsid w:val="00F60B2C"/>
    <w:rsid w:val="00F60B43"/>
    <w:rsid w:val="00F60BD7"/>
    <w:rsid w:val="00F60BE8"/>
    <w:rsid w:val="00F60DBD"/>
    <w:rsid w:val="00F60FE9"/>
    <w:rsid w:val="00F61165"/>
    <w:rsid w:val="00F6147A"/>
    <w:rsid w:val="00F614C7"/>
    <w:rsid w:val="00F61556"/>
    <w:rsid w:val="00F6171E"/>
    <w:rsid w:val="00F61983"/>
    <w:rsid w:val="00F619A8"/>
    <w:rsid w:val="00F61A1D"/>
    <w:rsid w:val="00F61C1D"/>
    <w:rsid w:val="00F61D87"/>
    <w:rsid w:val="00F61DE6"/>
    <w:rsid w:val="00F61E84"/>
    <w:rsid w:val="00F6211E"/>
    <w:rsid w:val="00F62263"/>
    <w:rsid w:val="00F622A7"/>
    <w:rsid w:val="00F6242D"/>
    <w:rsid w:val="00F62510"/>
    <w:rsid w:val="00F6251B"/>
    <w:rsid w:val="00F62693"/>
    <w:rsid w:val="00F6280A"/>
    <w:rsid w:val="00F629FC"/>
    <w:rsid w:val="00F62A41"/>
    <w:rsid w:val="00F62A98"/>
    <w:rsid w:val="00F62D1E"/>
    <w:rsid w:val="00F62DFC"/>
    <w:rsid w:val="00F62EEE"/>
    <w:rsid w:val="00F62F73"/>
    <w:rsid w:val="00F63064"/>
    <w:rsid w:val="00F63074"/>
    <w:rsid w:val="00F6339E"/>
    <w:rsid w:val="00F633E9"/>
    <w:rsid w:val="00F6343B"/>
    <w:rsid w:val="00F63536"/>
    <w:rsid w:val="00F63665"/>
    <w:rsid w:val="00F63674"/>
    <w:rsid w:val="00F63832"/>
    <w:rsid w:val="00F63AED"/>
    <w:rsid w:val="00F63AF9"/>
    <w:rsid w:val="00F63BE2"/>
    <w:rsid w:val="00F63D0E"/>
    <w:rsid w:val="00F6403B"/>
    <w:rsid w:val="00F64088"/>
    <w:rsid w:val="00F64381"/>
    <w:rsid w:val="00F6455F"/>
    <w:rsid w:val="00F64564"/>
    <w:rsid w:val="00F6468F"/>
    <w:rsid w:val="00F64802"/>
    <w:rsid w:val="00F649AA"/>
    <w:rsid w:val="00F64A69"/>
    <w:rsid w:val="00F64C24"/>
    <w:rsid w:val="00F64DA1"/>
    <w:rsid w:val="00F64F3E"/>
    <w:rsid w:val="00F6500E"/>
    <w:rsid w:val="00F65056"/>
    <w:rsid w:val="00F652DC"/>
    <w:rsid w:val="00F65313"/>
    <w:rsid w:val="00F65405"/>
    <w:rsid w:val="00F655C5"/>
    <w:rsid w:val="00F65B2B"/>
    <w:rsid w:val="00F65D01"/>
    <w:rsid w:val="00F65EDB"/>
    <w:rsid w:val="00F65F7D"/>
    <w:rsid w:val="00F662CE"/>
    <w:rsid w:val="00F6637C"/>
    <w:rsid w:val="00F6637E"/>
    <w:rsid w:val="00F663A5"/>
    <w:rsid w:val="00F663ED"/>
    <w:rsid w:val="00F6666C"/>
    <w:rsid w:val="00F6668C"/>
    <w:rsid w:val="00F66880"/>
    <w:rsid w:val="00F6691A"/>
    <w:rsid w:val="00F66BE8"/>
    <w:rsid w:val="00F66E0A"/>
    <w:rsid w:val="00F671B8"/>
    <w:rsid w:val="00F671C5"/>
    <w:rsid w:val="00F673E8"/>
    <w:rsid w:val="00F67935"/>
    <w:rsid w:val="00F67ACE"/>
    <w:rsid w:val="00F67CFA"/>
    <w:rsid w:val="00F67DAA"/>
    <w:rsid w:val="00F67DB7"/>
    <w:rsid w:val="00F67ECA"/>
    <w:rsid w:val="00F67F24"/>
    <w:rsid w:val="00F701A5"/>
    <w:rsid w:val="00F701E3"/>
    <w:rsid w:val="00F70231"/>
    <w:rsid w:val="00F70360"/>
    <w:rsid w:val="00F70606"/>
    <w:rsid w:val="00F70685"/>
    <w:rsid w:val="00F707B0"/>
    <w:rsid w:val="00F70891"/>
    <w:rsid w:val="00F70BA7"/>
    <w:rsid w:val="00F70C3C"/>
    <w:rsid w:val="00F70C73"/>
    <w:rsid w:val="00F70CFC"/>
    <w:rsid w:val="00F710E4"/>
    <w:rsid w:val="00F71201"/>
    <w:rsid w:val="00F7136E"/>
    <w:rsid w:val="00F7155E"/>
    <w:rsid w:val="00F715FA"/>
    <w:rsid w:val="00F7177C"/>
    <w:rsid w:val="00F71858"/>
    <w:rsid w:val="00F718D0"/>
    <w:rsid w:val="00F71969"/>
    <w:rsid w:val="00F71BE3"/>
    <w:rsid w:val="00F71C1C"/>
    <w:rsid w:val="00F71F43"/>
    <w:rsid w:val="00F71F6D"/>
    <w:rsid w:val="00F71FB9"/>
    <w:rsid w:val="00F72320"/>
    <w:rsid w:val="00F723DC"/>
    <w:rsid w:val="00F724BB"/>
    <w:rsid w:val="00F725D7"/>
    <w:rsid w:val="00F7281D"/>
    <w:rsid w:val="00F728AC"/>
    <w:rsid w:val="00F72AF7"/>
    <w:rsid w:val="00F72D3D"/>
    <w:rsid w:val="00F72D77"/>
    <w:rsid w:val="00F72DFC"/>
    <w:rsid w:val="00F72E07"/>
    <w:rsid w:val="00F72EBF"/>
    <w:rsid w:val="00F73758"/>
    <w:rsid w:val="00F7378A"/>
    <w:rsid w:val="00F73888"/>
    <w:rsid w:val="00F739D1"/>
    <w:rsid w:val="00F73B80"/>
    <w:rsid w:val="00F73BA1"/>
    <w:rsid w:val="00F73D17"/>
    <w:rsid w:val="00F73E48"/>
    <w:rsid w:val="00F73F48"/>
    <w:rsid w:val="00F742D7"/>
    <w:rsid w:val="00F742F8"/>
    <w:rsid w:val="00F74325"/>
    <w:rsid w:val="00F743CE"/>
    <w:rsid w:val="00F747C6"/>
    <w:rsid w:val="00F74806"/>
    <w:rsid w:val="00F74848"/>
    <w:rsid w:val="00F74A76"/>
    <w:rsid w:val="00F74CBC"/>
    <w:rsid w:val="00F74D6D"/>
    <w:rsid w:val="00F74F28"/>
    <w:rsid w:val="00F74F65"/>
    <w:rsid w:val="00F74F78"/>
    <w:rsid w:val="00F74FF4"/>
    <w:rsid w:val="00F7522E"/>
    <w:rsid w:val="00F756D2"/>
    <w:rsid w:val="00F75AD8"/>
    <w:rsid w:val="00F75B45"/>
    <w:rsid w:val="00F75BAE"/>
    <w:rsid w:val="00F75C04"/>
    <w:rsid w:val="00F75DB0"/>
    <w:rsid w:val="00F75FB3"/>
    <w:rsid w:val="00F7606C"/>
    <w:rsid w:val="00F761D3"/>
    <w:rsid w:val="00F7625F"/>
    <w:rsid w:val="00F7628F"/>
    <w:rsid w:val="00F7638D"/>
    <w:rsid w:val="00F7650A"/>
    <w:rsid w:val="00F76997"/>
    <w:rsid w:val="00F76B93"/>
    <w:rsid w:val="00F76D63"/>
    <w:rsid w:val="00F76E09"/>
    <w:rsid w:val="00F76F48"/>
    <w:rsid w:val="00F76F67"/>
    <w:rsid w:val="00F7735A"/>
    <w:rsid w:val="00F77760"/>
    <w:rsid w:val="00F7786D"/>
    <w:rsid w:val="00F778DC"/>
    <w:rsid w:val="00F77AB5"/>
    <w:rsid w:val="00F77BAF"/>
    <w:rsid w:val="00F77C3E"/>
    <w:rsid w:val="00F80097"/>
    <w:rsid w:val="00F80221"/>
    <w:rsid w:val="00F80398"/>
    <w:rsid w:val="00F8045A"/>
    <w:rsid w:val="00F806DD"/>
    <w:rsid w:val="00F8086C"/>
    <w:rsid w:val="00F808EB"/>
    <w:rsid w:val="00F80953"/>
    <w:rsid w:val="00F80C13"/>
    <w:rsid w:val="00F80E41"/>
    <w:rsid w:val="00F80EEC"/>
    <w:rsid w:val="00F810FF"/>
    <w:rsid w:val="00F8111B"/>
    <w:rsid w:val="00F813C9"/>
    <w:rsid w:val="00F8149A"/>
    <w:rsid w:val="00F8160E"/>
    <w:rsid w:val="00F816CA"/>
    <w:rsid w:val="00F8193B"/>
    <w:rsid w:val="00F8194A"/>
    <w:rsid w:val="00F819C6"/>
    <w:rsid w:val="00F81AD2"/>
    <w:rsid w:val="00F81AE7"/>
    <w:rsid w:val="00F81D62"/>
    <w:rsid w:val="00F81DBD"/>
    <w:rsid w:val="00F81DD4"/>
    <w:rsid w:val="00F81EAA"/>
    <w:rsid w:val="00F8211D"/>
    <w:rsid w:val="00F8224D"/>
    <w:rsid w:val="00F82284"/>
    <w:rsid w:val="00F823CF"/>
    <w:rsid w:val="00F82767"/>
    <w:rsid w:val="00F82801"/>
    <w:rsid w:val="00F82842"/>
    <w:rsid w:val="00F8289B"/>
    <w:rsid w:val="00F82941"/>
    <w:rsid w:val="00F82A66"/>
    <w:rsid w:val="00F82EC9"/>
    <w:rsid w:val="00F82FA0"/>
    <w:rsid w:val="00F83010"/>
    <w:rsid w:val="00F8307A"/>
    <w:rsid w:val="00F83117"/>
    <w:rsid w:val="00F83159"/>
    <w:rsid w:val="00F8351E"/>
    <w:rsid w:val="00F83893"/>
    <w:rsid w:val="00F8391B"/>
    <w:rsid w:val="00F83A36"/>
    <w:rsid w:val="00F83EA2"/>
    <w:rsid w:val="00F83F1C"/>
    <w:rsid w:val="00F83F6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648"/>
    <w:rsid w:val="00F85870"/>
    <w:rsid w:val="00F858EE"/>
    <w:rsid w:val="00F8598D"/>
    <w:rsid w:val="00F85A94"/>
    <w:rsid w:val="00F85DAD"/>
    <w:rsid w:val="00F863E4"/>
    <w:rsid w:val="00F864E1"/>
    <w:rsid w:val="00F86777"/>
    <w:rsid w:val="00F867F8"/>
    <w:rsid w:val="00F8696F"/>
    <w:rsid w:val="00F86D6C"/>
    <w:rsid w:val="00F86D87"/>
    <w:rsid w:val="00F86F1D"/>
    <w:rsid w:val="00F86F37"/>
    <w:rsid w:val="00F86F94"/>
    <w:rsid w:val="00F86F96"/>
    <w:rsid w:val="00F87192"/>
    <w:rsid w:val="00F87480"/>
    <w:rsid w:val="00F8758F"/>
    <w:rsid w:val="00F87670"/>
    <w:rsid w:val="00F87870"/>
    <w:rsid w:val="00F8793C"/>
    <w:rsid w:val="00F901FA"/>
    <w:rsid w:val="00F9020A"/>
    <w:rsid w:val="00F904FC"/>
    <w:rsid w:val="00F9054B"/>
    <w:rsid w:val="00F907C5"/>
    <w:rsid w:val="00F90926"/>
    <w:rsid w:val="00F90A04"/>
    <w:rsid w:val="00F90A32"/>
    <w:rsid w:val="00F90A6B"/>
    <w:rsid w:val="00F90C82"/>
    <w:rsid w:val="00F9106E"/>
    <w:rsid w:val="00F910AB"/>
    <w:rsid w:val="00F91166"/>
    <w:rsid w:val="00F91201"/>
    <w:rsid w:val="00F913D8"/>
    <w:rsid w:val="00F91704"/>
    <w:rsid w:val="00F9170E"/>
    <w:rsid w:val="00F9176F"/>
    <w:rsid w:val="00F917D8"/>
    <w:rsid w:val="00F918EA"/>
    <w:rsid w:val="00F91B45"/>
    <w:rsid w:val="00F91CA7"/>
    <w:rsid w:val="00F92174"/>
    <w:rsid w:val="00F923F7"/>
    <w:rsid w:val="00F92672"/>
    <w:rsid w:val="00F926C0"/>
    <w:rsid w:val="00F92707"/>
    <w:rsid w:val="00F92A62"/>
    <w:rsid w:val="00F92A99"/>
    <w:rsid w:val="00F92B57"/>
    <w:rsid w:val="00F92CBA"/>
    <w:rsid w:val="00F92FF7"/>
    <w:rsid w:val="00F932C9"/>
    <w:rsid w:val="00F93528"/>
    <w:rsid w:val="00F93804"/>
    <w:rsid w:val="00F93866"/>
    <w:rsid w:val="00F939CF"/>
    <w:rsid w:val="00F93D8F"/>
    <w:rsid w:val="00F93DAA"/>
    <w:rsid w:val="00F93E01"/>
    <w:rsid w:val="00F94047"/>
    <w:rsid w:val="00F94103"/>
    <w:rsid w:val="00F94221"/>
    <w:rsid w:val="00F9452C"/>
    <w:rsid w:val="00F94664"/>
    <w:rsid w:val="00F94693"/>
    <w:rsid w:val="00F946CE"/>
    <w:rsid w:val="00F948C0"/>
    <w:rsid w:val="00F9499F"/>
    <w:rsid w:val="00F949E1"/>
    <w:rsid w:val="00F94BB0"/>
    <w:rsid w:val="00F94F07"/>
    <w:rsid w:val="00F94F71"/>
    <w:rsid w:val="00F954A3"/>
    <w:rsid w:val="00F95500"/>
    <w:rsid w:val="00F956E8"/>
    <w:rsid w:val="00F95953"/>
    <w:rsid w:val="00F95956"/>
    <w:rsid w:val="00F95B35"/>
    <w:rsid w:val="00F95BDE"/>
    <w:rsid w:val="00F95D19"/>
    <w:rsid w:val="00F9600A"/>
    <w:rsid w:val="00F9609F"/>
    <w:rsid w:val="00F9617F"/>
    <w:rsid w:val="00F965A6"/>
    <w:rsid w:val="00F965F1"/>
    <w:rsid w:val="00F96B56"/>
    <w:rsid w:val="00F96DA6"/>
    <w:rsid w:val="00F971AC"/>
    <w:rsid w:val="00F976B7"/>
    <w:rsid w:val="00F976CB"/>
    <w:rsid w:val="00F97712"/>
    <w:rsid w:val="00F97D50"/>
    <w:rsid w:val="00F97DCC"/>
    <w:rsid w:val="00FA0160"/>
    <w:rsid w:val="00FA01F3"/>
    <w:rsid w:val="00FA0372"/>
    <w:rsid w:val="00FA03A0"/>
    <w:rsid w:val="00FA078C"/>
    <w:rsid w:val="00FA0863"/>
    <w:rsid w:val="00FA087E"/>
    <w:rsid w:val="00FA08DE"/>
    <w:rsid w:val="00FA093A"/>
    <w:rsid w:val="00FA0969"/>
    <w:rsid w:val="00FA0B50"/>
    <w:rsid w:val="00FA0BB1"/>
    <w:rsid w:val="00FA0C04"/>
    <w:rsid w:val="00FA0C0A"/>
    <w:rsid w:val="00FA0E87"/>
    <w:rsid w:val="00FA0F4E"/>
    <w:rsid w:val="00FA1105"/>
    <w:rsid w:val="00FA1124"/>
    <w:rsid w:val="00FA11A0"/>
    <w:rsid w:val="00FA11AD"/>
    <w:rsid w:val="00FA1215"/>
    <w:rsid w:val="00FA1430"/>
    <w:rsid w:val="00FA1601"/>
    <w:rsid w:val="00FA1839"/>
    <w:rsid w:val="00FA1909"/>
    <w:rsid w:val="00FA1A40"/>
    <w:rsid w:val="00FA1A7D"/>
    <w:rsid w:val="00FA1F00"/>
    <w:rsid w:val="00FA2105"/>
    <w:rsid w:val="00FA21A5"/>
    <w:rsid w:val="00FA25BA"/>
    <w:rsid w:val="00FA2837"/>
    <w:rsid w:val="00FA291F"/>
    <w:rsid w:val="00FA2929"/>
    <w:rsid w:val="00FA296E"/>
    <w:rsid w:val="00FA2E99"/>
    <w:rsid w:val="00FA2FA0"/>
    <w:rsid w:val="00FA3303"/>
    <w:rsid w:val="00FA354E"/>
    <w:rsid w:val="00FA378F"/>
    <w:rsid w:val="00FA3804"/>
    <w:rsid w:val="00FA3A29"/>
    <w:rsid w:val="00FA3B80"/>
    <w:rsid w:val="00FA3F2C"/>
    <w:rsid w:val="00FA3F74"/>
    <w:rsid w:val="00FA4061"/>
    <w:rsid w:val="00FA4275"/>
    <w:rsid w:val="00FA430A"/>
    <w:rsid w:val="00FA4427"/>
    <w:rsid w:val="00FA47CD"/>
    <w:rsid w:val="00FA48F8"/>
    <w:rsid w:val="00FA4A1C"/>
    <w:rsid w:val="00FA4A84"/>
    <w:rsid w:val="00FA4CA5"/>
    <w:rsid w:val="00FA4D31"/>
    <w:rsid w:val="00FA4E1D"/>
    <w:rsid w:val="00FA4EBB"/>
    <w:rsid w:val="00FA4FFC"/>
    <w:rsid w:val="00FA5108"/>
    <w:rsid w:val="00FA53F6"/>
    <w:rsid w:val="00FA54A2"/>
    <w:rsid w:val="00FA55AC"/>
    <w:rsid w:val="00FA5680"/>
    <w:rsid w:val="00FA56FC"/>
    <w:rsid w:val="00FA570B"/>
    <w:rsid w:val="00FA57BC"/>
    <w:rsid w:val="00FA587C"/>
    <w:rsid w:val="00FA5AB9"/>
    <w:rsid w:val="00FA5EEE"/>
    <w:rsid w:val="00FA626E"/>
    <w:rsid w:val="00FA6288"/>
    <w:rsid w:val="00FA6474"/>
    <w:rsid w:val="00FA653D"/>
    <w:rsid w:val="00FA65A8"/>
    <w:rsid w:val="00FA6620"/>
    <w:rsid w:val="00FA6834"/>
    <w:rsid w:val="00FA6ADA"/>
    <w:rsid w:val="00FA6B4F"/>
    <w:rsid w:val="00FA6BCA"/>
    <w:rsid w:val="00FA6C83"/>
    <w:rsid w:val="00FA6E93"/>
    <w:rsid w:val="00FA71A9"/>
    <w:rsid w:val="00FA72AD"/>
    <w:rsid w:val="00FA7387"/>
    <w:rsid w:val="00FA73B7"/>
    <w:rsid w:val="00FA7540"/>
    <w:rsid w:val="00FA7605"/>
    <w:rsid w:val="00FA770A"/>
    <w:rsid w:val="00FA7A56"/>
    <w:rsid w:val="00FA7AE1"/>
    <w:rsid w:val="00FA7BBE"/>
    <w:rsid w:val="00FA7C73"/>
    <w:rsid w:val="00FA7DFB"/>
    <w:rsid w:val="00FA7E67"/>
    <w:rsid w:val="00FB0368"/>
    <w:rsid w:val="00FB049B"/>
    <w:rsid w:val="00FB04EA"/>
    <w:rsid w:val="00FB0562"/>
    <w:rsid w:val="00FB05FB"/>
    <w:rsid w:val="00FB0627"/>
    <w:rsid w:val="00FB0638"/>
    <w:rsid w:val="00FB0716"/>
    <w:rsid w:val="00FB0B60"/>
    <w:rsid w:val="00FB100F"/>
    <w:rsid w:val="00FB1179"/>
    <w:rsid w:val="00FB15A8"/>
    <w:rsid w:val="00FB167D"/>
    <w:rsid w:val="00FB1855"/>
    <w:rsid w:val="00FB1857"/>
    <w:rsid w:val="00FB1989"/>
    <w:rsid w:val="00FB1991"/>
    <w:rsid w:val="00FB1A2B"/>
    <w:rsid w:val="00FB1BF7"/>
    <w:rsid w:val="00FB1EC9"/>
    <w:rsid w:val="00FB1FD6"/>
    <w:rsid w:val="00FB22C5"/>
    <w:rsid w:val="00FB230A"/>
    <w:rsid w:val="00FB2519"/>
    <w:rsid w:val="00FB254F"/>
    <w:rsid w:val="00FB256B"/>
    <w:rsid w:val="00FB2651"/>
    <w:rsid w:val="00FB289C"/>
    <w:rsid w:val="00FB2AB0"/>
    <w:rsid w:val="00FB2B4D"/>
    <w:rsid w:val="00FB2D95"/>
    <w:rsid w:val="00FB3435"/>
    <w:rsid w:val="00FB344A"/>
    <w:rsid w:val="00FB346C"/>
    <w:rsid w:val="00FB35BE"/>
    <w:rsid w:val="00FB361C"/>
    <w:rsid w:val="00FB380D"/>
    <w:rsid w:val="00FB3D4E"/>
    <w:rsid w:val="00FB3E71"/>
    <w:rsid w:val="00FB3EF9"/>
    <w:rsid w:val="00FB3F86"/>
    <w:rsid w:val="00FB40A8"/>
    <w:rsid w:val="00FB4183"/>
    <w:rsid w:val="00FB44C8"/>
    <w:rsid w:val="00FB44F1"/>
    <w:rsid w:val="00FB46E9"/>
    <w:rsid w:val="00FB4843"/>
    <w:rsid w:val="00FB4BD1"/>
    <w:rsid w:val="00FB4FF8"/>
    <w:rsid w:val="00FB50B4"/>
    <w:rsid w:val="00FB51F2"/>
    <w:rsid w:val="00FB5378"/>
    <w:rsid w:val="00FB566E"/>
    <w:rsid w:val="00FB576B"/>
    <w:rsid w:val="00FB5799"/>
    <w:rsid w:val="00FB59F6"/>
    <w:rsid w:val="00FB5B09"/>
    <w:rsid w:val="00FB5B4D"/>
    <w:rsid w:val="00FB5C9D"/>
    <w:rsid w:val="00FB61DF"/>
    <w:rsid w:val="00FB62ED"/>
    <w:rsid w:val="00FB6579"/>
    <w:rsid w:val="00FB6685"/>
    <w:rsid w:val="00FB676C"/>
    <w:rsid w:val="00FB68FC"/>
    <w:rsid w:val="00FB6C68"/>
    <w:rsid w:val="00FB6D27"/>
    <w:rsid w:val="00FB6E37"/>
    <w:rsid w:val="00FB6F55"/>
    <w:rsid w:val="00FB7114"/>
    <w:rsid w:val="00FB7360"/>
    <w:rsid w:val="00FB75AA"/>
    <w:rsid w:val="00FB7AB1"/>
    <w:rsid w:val="00FB7B58"/>
    <w:rsid w:val="00FB7BDC"/>
    <w:rsid w:val="00FB7EF8"/>
    <w:rsid w:val="00FC008D"/>
    <w:rsid w:val="00FC0273"/>
    <w:rsid w:val="00FC0514"/>
    <w:rsid w:val="00FC0833"/>
    <w:rsid w:val="00FC086A"/>
    <w:rsid w:val="00FC089E"/>
    <w:rsid w:val="00FC08E5"/>
    <w:rsid w:val="00FC0D0B"/>
    <w:rsid w:val="00FC0D3E"/>
    <w:rsid w:val="00FC10BC"/>
    <w:rsid w:val="00FC12FB"/>
    <w:rsid w:val="00FC1364"/>
    <w:rsid w:val="00FC19C6"/>
    <w:rsid w:val="00FC1A3A"/>
    <w:rsid w:val="00FC1B72"/>
    <w:rsid w:val="00FC1C7B"/>
    <w:rsid w:val="00FC1D89"/>
    <w:rsid w:val="00FC1E21"/>
    <w:rsid w:val="00FC217F"/>
    <w:rsid w:val="00FC2186"/>
    <w:rsid w:val="00FC2483"/>
    <w:rsid w:val="00FC260B"/>
    <w:rsid w:val="00FC263C"/>
    <w:rsid w:val="00FC2821"/>
    <w:rsid w:val="00FC2C86"/>
    <w:rsid w:val="00FC2CE2"/>
    <w:rsid w:val="00FC2D6F"/>
    <w:rsid w:val="00FC2F69"/>
    <w:rsid w:val="00FC3252"/>
    <w:rsid w:val="00FC32AC"/>
    <w:rsid w:val="00FC34D0"/>
    <w:rsid w:val="00FC35DB"/>
    <w:rsid w:val="00FC371A"/>
    <w:rsid w:val="00FC3852"/>
    <w:rsid w:val="00FC3926"/>
    <w:rsid w:val="00FC3BE5"/>
    <w:rsid w:val="00FC3C74"/>
    <w:rsid w:val="00FC3CE1"/>
    <w:rsid w:val="00FC415F"/>
    <w:rsid w:val="00FC44F0"/>
    <w:rsid w:val="00FC45CD"/>
    <w:rsid w:val="00FC49FF"/>
    <w:rsid w:val="00FC4A2D"/>
    <w:rsid w:val="00FC4A2E"/>
    <w:rsid w:val="00FC4AC0"/>
    <w:rsid w:val="00FC4CFB"/>
    <w:rsid w:val="00FC4E16"/>
    <w:rsid w:val="00FC5040"/>
    <w:rsid w:val="00FC5192"/>
    <w:rsid w:val="00FC51C5"/>
    <w:rsid w:val="00FC51F4"/>
    <w:rsid w:val="00FC5421"/>
    <w:rsid w:val="00FC56B1"/>
    <w:rsid w:val="00FC5741"/>
    <w:rsid w:val="00FC5C78"/>
    <w:rsid w:val="00FC5F12"/>
    <w:rsid w:val="00FC6106"/>
    <w:rsid w:val="00FC645C"/>
    <w:rsid w:val="00FC6492"/>
    <w:rsid w:val="00FC64BC"/>
    <w:rsid w:val="00FC69AA"/>
    <w:rsid w:val="00FC6A4E"/>
    <w:rsid w:val="00FC6A4F"/>
    <w:rsid w:val="00FC6A57"/>
    <w:rsid w:val="00FC6AD6"/>
    <w:rsid w:val="00FC709C"/>
    <w:rsid w:val="00FC713B"/>
    <w:rsid w:val="00FC75AD"/>
    <w:rsid w:val="00FC7831"/>
    <w:rsid w:val="00FC7A2D"/>
    <w:rsid w:val="00FC7B9F"/>
    <w:rsid w:val="00FC7BC9"/>
    <w:rsid w:val="00FC7E09"/>
    <w:rsid w:val="00FC7E69"/>
    <w:rsid w:val="00FC7FB9"/>
    <w:rsid w:val="00FD0180"/>
    <w:rsid w:val="00FD0226"/>
    <w:rsid w:val="00FD0677"/>
    <w:rsid w:val="00FD06CF"/>
    <w:rsid w:val="00FD086E"/>
    <w:rsid w:val="00FD0A35"/>
    <w:rsid w:val="00FD0AB6"/>
    <w:rsid w:val="00FD0ABA"/>
    <w:rsid w:val="00FD0AEF"/>
    <w:rsid w:val="00FD0AF5"/>
    <w:rsid w:val="00FD0C47"/>
    <w:rsid w:val="00FD0F14"/>
    <w:rsid w:val="00FD10EE"/>
    <w:rsid w:val="00FD1131"/>
    <w:rsid w:val="00FD11A6"/>
    <w:rsid w:val="00FD1244"/>
    <w:rsid w:val="00FD140D"/>
    <w:rsid w:val="00FD14BC"/>
    <w:rsid w:val="00FD1897"/>
    <w:rsid w:val="00FD18B1"/>
    <w:rsid w:val="00FD18F3"/>
    <w:rsid w:val="00FD1E07"/>
    <w:rsid w:val="00FD2286"/>
    <w:rsid w:val="00FD2495"/>
    <w:rsid w:val="00FD254D"/>
    <w:rsid w:val="00FD258D"/>
    <w:rsid w:val="00FD263B"/>
    <w:rsid w:val="00FD26B1"/>
    <w:rsid w:val="00FD27E9"/>
    <w:rsid w:val="00FD2C48"/>
    <w:rsid w:val="00FD2CA3"/>
    <w:rsid w:val="00FD2DC7"/>
    <w:rsid w:val="00FD2F82"/>
    <w:rsid w:val="00FD314A"/>
    <w:rsid w:val="00FD3169"/>
    <w:rsid w:val="00FD3545"/>
    <w:rsid w:val="00FD3ADE"/>
    <w:rsid w:val="00FD3B8A"/>
    <w:rsid w:val="00FD3EE0"/>
    <w:rsid w:val="00FD40D8"/>
    <w:rsid w:val="00FD4153"/>
    <w:rsid w:val="00FD433E"/>
    <w:rsid w:val="00FD4372"/>
    <w:rsid w:val="00FD4567"/>
    <w:rsid w:val="00FD45B7"/>
    <w:rsid w:val="00FD4700"/>
    <w:rsid w:val="00FD4794"/>
    <w:rsid w:val="00FD48E6"/>
    <w:rsid w:val="00FD4B67"/>
    <w:rsid w:val="00FD4C54"/>
    <w:rsid w:val="00FD4C58"/>
    <w:rsid w:val="00FD4C85"/>
    <w:rsid w:val="00FD4E26"/>
    <w:rsid w:val="00FD4E89"/>
    <w:rsid w:val="00FD4F5D"/>
    <w:rsid w:val="00FD5101"/>
    <w:rsid w:val="00FD5275"/>
    <w:rsid w:val="00FD52CB"/>
    <w:rsid w:val="00FD53C8"/>
    <w:rsid w:val="00FD56A2"/>
    <w:rsid w:val="00FD589D"/>
    <w:rsid w:val="00FD5956"/>
    <w:rsid w:val="00FD5FB0"/>
    <w:rsid w:val="00FD6046"/>
    <w:rsid w:val="00FD6400"/>
    <w:rsid w:val="00FD6488"/>
    <w:rsid w:val="00FD6536"/>
    <w:rsid w:val="00FD698C"/>
    <w:rsid w:val="00FD6AAD"/>
    <w:rsid w:val="00FD6AC4"/>
    <w:rsid w:val="00FD6AE0"/>
    <w:rsid w:val="00FD6B38"/>
    <w:rsid w:val="00FD6C9A"/>
    <w:rsid w:val="00FD6F62"/>
    <w:rsid w:val="00FD6FF0"/>
    <w:rsid w:val="00FD7068"/>
    <w:rsid w:val="00FD7211"/>
    <w:rsid w:val="00FD7219"/>
    <w:rsid w:val="00FD7259"/>
    <w:rsid w:val="00FD7542"/>
    <w:rsid w:val="00FD76A6"/>
    <w:rsid w:val="00FD7DE4"/>
    <w:rsid w:val="00FE007E"/>
    <w:rsid w:val="00FE00D8"/>
    <w:rsid w:val="00FE04A7"/>
    <w:rsid w:val="00FE067E"/>
    <w:rsid w:val="00FE095D"/>
    <w:rsid w:val="00FE0AB9"/>
    <w:rsid w:val="00FE0D35"/>
    <w:rsid w:val="00FE1245"/>
    <w:rsid w:val="00FE129D"/>
    <w:rsid w:val="00FE12A9"/>
    <w:rsid w:val="00FE130D"/>
    <w:rsid w:val="00FE13A8"/>
    <w:rsid w:val="00FE163B"/>
    <w:rsid w:val="00FE18C0"/>
    <w:rsid w:val="00FE198F"/>
    <w:rsid w:val="00FE1993"/>
    <w:rsid w:val="00FE1A21"/>
    <w:rsid w:val="00FE1A50"/>
    <w:rsid w:val="00FE1D37"/>
    <w:rsid w:val="00FE1EBE"/>
    <w:rsid w:val="00FE20D8"/>
    <w:rsid w:val="00FE22E3"/>
    <w:rsid w:val="00FE26DB"/>
    <w:rsid w:val="00FE2A45"/>
    <w:rsid w:val="00FE2CCD"/>
    <w:rsid w:val="00FE2E3E"/>
    <w:rsid w:val="00FE2F7C"/>
    <w:rsid w:val="00FE30CF"/>
    <w:rsid w:val="00FE31BE"/>
    <w:rsid w:val="00FE332A"/>
    <w:rsid w:val="00FE337B"/>
    <w:rsid w:val="00FE33A0"/>
    <w:rsid w:val="00FE3BBB"/>
    <w:rsid w:val="00FE3DD3"/>
    <w:rsid w:val="00FE3F76"/>
    <w:rsid w:val="00FE419F"/>
    <w:rsid w:val="00FE41FC"/>
    <w:rsid w:val="00FE4236"/>
    <w:rsid w:val="00FE4410"/>
    <w:rsid w:val="00FE480C"/>
    <w:rsid w:val="00FE486E"/>
    <w:rsid w:val="00FE4CC3"/>
    <w:rsid w:val="00FE4CF2"/>
    <w:rsid w:val="00FE50C5"/>
    <w:rsid w:val="00FE51BC"/>
    <w:rsid w:val="00FE51F1"/>
    <w:rsid w:val="00FE54FE"/>
    <w:rsid w:val="00FE5B6F"/>
    <w:rsid w:val="00FE5CC4"/>
    <w:rsid w:val="00FE5CCA"/>
    <w:rsid w:val="00FE5E42"/>
    <w:rsid w:val="00FE6318"/>
    <w:rsid w:val="00FE652A"/>
    <w:rsid w:val="00FE656D"/>
    <w:rsid w:val="00FE65EA"/>
    <w:rsid w:val="00FE66E7"/>
    <w:rsid w:val="00FE693E"/>
    <w:rsid w:val="00FE694A"/>
    <w:rsid w:val="00FE6C15"/>
    <w:rsid w:val="00FE6D63"/>
    <w:rsid w:val="00FE6D91"/>
    <w:rsid w:val="00FE7145"/>
    <w:rsid w:val="00FE7454"/>
    <w:rsid w:val="00FE74A6"/>
    <w:rsid w:val="00FE76CE"/>
    <w:rsid w:val="00FE78F6"/>
    <w:rsid w:val="00FE7A7E"/>
    <w:rsid w:val="00FE7BB2"/>
    <w:rsid w:val="00FE7DAB"/>
    <w:rsid w:val="00FF0138"/>
    <w:rsid w:val="00FF017E"/>
    <w:rsid w:val="00FF04B4"/>
    <w:rsid w:val="00FF07EB"/>
    <w:rsid w:val="00FF0A31"/>
    <w:rsid w:val="00FF0A6E"/>
    <w:rsid w:val="00FF0B0E"/>
    <w:rsid w:val="00FF0D1B"/>
    <w:rsid w:val="00FF0F60"/>
    <w:rsid w:val="00FF1253"/>
    <w:rsid w:val="00FF163A"/>
    <w:rsid w:val="00FF16B5"/>
    <w:rsid w:val="00FF174B"/>
    <w:rsid w:val="00FF1925"/>
    <w:rsid w:val="00FF1CFB"/>
    <w:rsid w:val="00FF1DC6"/>
    <w:rsid w:val="00FF1EC5"/>
    <w:rsid w:val="00FF1EE9"/>
    <w:rsid w:val="00FF2176"/>
    <w:rsid w:val="00FF235B"/>
    <w:rsid w:val="00FF24AC"/>
    <w:rsid w:val="00FF2752"/>
    <w:rsid w:val="00FF28BF"/>
    <w:rsid w:val="00FF2A4B"/>
    <w:rsid w:val="00FF2D87"/>
    <w:rsid w:val="00FF2EF4"/>
    <w:rsid w:val="00FF30A3"/>
    <w:rsid w:val="00FF3307"/>
    <w:rsid w:val="00FF33C1"/>
    <w:rsid w:val="00FF342E"/>
    <w:rsid w:val="00FF355E"/>
    <w:rsid w:val="00FF3589"/>
    <w:rsid w:val="00FF35D0"/>
    <w:rsid w:val="00FF3808"/>
    <w:rsid w:val="00FF3834"/>
    <w:rsid w:val="00FF3A29"/>
    <w:rsid w:val="00FF40C1"/>
    <w:rsid w:val="00FF4237"/>
    <w:rsid w:val="00FF42CC"/>
    <w:rsid w:val="00FF4460"/>
    <w:rsid w:val="00FF4547"/>
    <w:rsid w:val="00FF4A19"/>
    <w:rsid w:val="00FF4AF7"/>
    <w:rsid w:val="00FF4B09"/>
    <w:rsid w:val="00FF4FA4"/>
    <w:rsid w:val="00FF4FB3"/>
    <w:rsid w:val="00FF5132"/>
    <w:rsid w:val="00FF5334"/>
    <w:rsid w:val="00FF5336"/>
    <w:rsid w:val="00FF5360"/>
    <w:rsid w:val="00FF53BD"/>
    <w:rsid w:val="00FF54C7"/>
    <w:rsid w:val="00FF5559"/>
    <w:rsid w:val="00FF5611"/>
    <w:rsid w:val="00FF5624"/>
    <w:rsid w:val="00FF585E"/>
    <w:rsid w:val="00FF5932"/>
    <w:rsid w:val="00FF593C"/>
    <w:rsid w:val="00FF5B83"/>
    <w:rsid w:val="00FF5CD4"/>
    <w:rsid w:val="00FF5FB9"/>
    <w:rsid w:val="00FF5FCC"/>
    <w:rsid w:val="00FF6153"/>
    <w:rsid w:val="00FF61C3"/>
    <w:rsid w:val="00FF6338"/>
    <w:rsid w:val="00FF635A"/>
    <w:rsid w:val="00FF63E5"/>
    <w:rsid w:val="00FF6423"/>
    <w:rsid w:val="00FF6482"/>
    <w:rsid w:val="00FF6A59"/>
    <w:rsid w:val="00FF6D2B"/>
    <w:rsid w:val="00FF6D90"/>
    <w:rsid w:val="00FF6E70"/>
    <w:rsid w:val="00FF6F58"/>
    <w:rsid w:val="00FF7041"/>
    <w:rsid w:val="00FF72FB"/>
    <w:rsid w:val="00FF73F3"/>
    <w:rsid w:val="00FF76BC"/>
    <w:rsid w:val="00FF7723"/>
    <w:rsid w:val="00FF77E8"/>
    <w:rsid w:val="00FF792C"/>
    <w:rsid w:val="00FF7F85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727F0BD"/>
  <w15:docId w15:val="{FB5A6A19-4699-4FEE-9530-CF8B0D89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9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2D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E2D6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uiPriority w:val="99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table" w:customStyle="1" w:styleId="TableGridLight1">
    <w:name w:val="Table Grid Light1"/>
    <w:basedOn w:val="TableNormal"/>
    <w:uiPriority w:val="40"/>
    <w:rsid w:val="00780E15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780E15"/>
    <w:rPr>
      <w:strike w:val="0"/>
      <w:dstrike w:val="0"/>
      <w:color w:val="1C62B9"/>
      <w:u w:val="none"/>
      <w:effect w:val="none"/>
    </w:rPr>
  </w:style>
  <w:style w:type="character" w:customStyle="1" w:styleId="blockChar">
    <w:name w:val="block Char"/>
    <w:aliases w:val="b Char"/>
    <w:link w:val="block"/>
    <w:locked/>
    <w:rsid w:val="0033090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4683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419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53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828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ragraph">
    <w:name w:val="paragraph"/>
    <w:basedOn w:val="Normal"/>
    <w:rsid w:val="00D34C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4C71"/>
  </w:style>
  <w:style w:type="character" w:customStyle="1" w:styleId="eop">
    <w:name w:val="eop"/>
    <w:basedOn w:val="DefaultParagraphFont"/>
    <w:rsid w:val="00D34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F301B3-BB5E-4D3A-918E-9693F106D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1E127D-4590-4A30-A3E7-CC3F411201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6459FA-E413-48D0-B0DE-A52FB607F2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1DBF33A-228A-429E-94CE-02FCD4CCF4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322</TotalTime>
  <Pages>100</Pages>
  <Words>20658</Words>
  <Characters>117755</Characters>
  <Application>Microsoft Office Word</Application>
  <DocSecurity>0</DocSecurity>
  <Lines>981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44</vt:i4>
      </vt:variant>
    </vt:vector>
  </HeadingPairs>
  <TitlesOfParts>
    <vt:vector size="45" baseType="lpstr">
      <vt:lpstr/>
      <vt:lpstr>หมายเหตุ	สารบัญ</vt:lpstr>
      <vt:lpstr/>
      <vt:lpstr>ข้อมูลทั่วไป</vt:lpstr>
      <vt:lpstr>เกณฑ์การจัดทำงบการเงิน</vt:lpstr>
      <vt:lpstr>นโยบายการบัญชีที่มีสาระสำคัญ</vt:lpstr>
      <vt:lpstr>บุคคลหรือกิจการที่เกี่ยวข้องกัน</vt:lpstr>
      <vt:lpstr>เงินสดและรายการเทียบเท่าเงินสด</vt:lpstr>
      <vt:lpstr>ลูกหนี้การค้า</vt:lpstr>
      <vt:lpstr>วัสดุสำรองคลัง</vt:lpstr>
      <vt:lpstr>เงินลงทุนในบริษัทร่วมและการร่วมค้า</vt:lpstr>
      <vt:lpstr>เงินลงทุนในบริษัทย่อย</vt:lpstr>
      <vt:lpstr>ที่ดิน อาคารและอุปกรณ์</vt:lpstr>
      <vt:lpstr>ค่าความนิยม</vt:lpstr>
      <vt:lpstr>หนี้สินที่มีภาระดอกเบี้ย</vt:lpstr>
      <vt:lpstr>ส่วนงานดำเนินงานและการจำแนกรายได้</vt:lpstr>
      <vt:lpstr>ค่าใช้จ่ายตามธรรมชาติ</vt:lpstr>
      <vt:lpstr>ภาษีเงินได้</vt:lpstr>
      <vt:lpstr>สิทธิประโยชน์จากการส่งเสริมการลงทุน</vt:lpstr>
      <vt:lpstr>กำไรต่อหุ้นขั้นพื้นฐาน</vt:lpstr>
      <vt:lpstr>เงินปันผล</vt:lpstr>
      <vt:lpstr>เครื่องมือทางการเงิน</vt:lpstr>
      <vt:lpstr>การบริหารจัดการทุน</vt:lpstr>
      <vt:lpstr>ภาระผูกพันกับกิจการที่ไม่เกี่ยวข้องกัน</vt:lpstr>
      <vt:lpstr>เหตุการณ์ภายหลังรอบระยะเวลารายงาน</vt:lpstr>
      <vt:lpstr/>
      <vt:lpstr/>
      <vt:lpstr>    เกณฑ์ในการจัดทำงบการเงินรวม</vt:lpstr>
      <vt:lpstr>    เงินลงทุนในบริษัทย่อย บริษัทร่วมและการร่วมค้า</vt:lpstr>
      <vt:lpstr>    เงินตราต่างประเทศ</vt:lpstr>
      <vt:lpstr>    เครื่องมือทางการเงิน</vt:lpstr>
      <vt:lpstr>    เงินสดและรายการเทียบเท่าเงินสด</vt:lpstr>
      <vt:lpstr>    ลูกหนี้การค้าและลูกหนี้อื่น</vt:lpstr>
      <vt:lpstr>    วัสดุสำรองคลัง</vt:lpstr>
      <vt:lpstr>    ที่ดิน อาคารและอุปกรณ์</vt:lpstr>
      <vt:lpstr>    ค่าความนิยม</vt:lpstr>
      <vt:lpstr>    ค่าพัฒนาโครงการ</vt:lpstr>
      <vt:lpstr>    สินทรัพย์ไม่มีตัวตนอื่น</vt:lpstr>
      <vt:lpstr>    สัญญาเช่า</vt:lpstr>
      <vt:lpstr>    การด้อยค่าสินทรัพย์ที่ไม่ใช่สินทรัพย์ทางการเงิน</vt:lpstr>
      <vt:lpstr>    ผลประโยชน์ของพนักงาน</vt:lpstr>
      <vt:lpstr>    ประมาณการหนี้สิน</vt:lpstr>
      <vt:lpstr>    การวัดมูลค่ายุติธรรม</vt:lpstr>
      <vt:lpstr>    รายได้</vt:lpstr>
      <vt:lpstr>    ภาษีเงินได้</vt:lpstr>
    </vt:vector>
  </TitlesOfParts>
  <Company/>
  <LinksUpToDate>false</LinksUpToDate>
  <CharactersWithSpaces>138137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Tatiya, Anucha</dc:creator>
  <cp:keywords/>
  <dc:description/>
  <cp:lastModifiedBy>Prapaporn Sae-jew</cp:lastModifiedBy>
  <cp:revision>97</cp:revision>
  <cp:lastPrinted>2026-02-26T09:55:00Z</cp:lastPrinted>
  <dcterms:created xsi:type="dcterms:W3CDTF">2026-02-18T10:00:00Z</dcterms:created>
  <dcterms:modified xsi:type="dcterms:W3CDTF">2026-02-26T11:58:00Z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29998979-5351-4091-a57b-116c93cd3a65</vt:lpwstr>
  </property>
</Properties>
</file>