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37501" w14:textId="77777777" w:rsidR="00DC11FC" w:rsidRPr="002F37CC" w:rsidRDefault="00DC11FC" w:rsidP="003E6CEE">
      <w:pPr>
        <w:ind w:right="2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ทีมพรีซิชั่น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="00881829" w:rsidRPr="002F37CC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1A7C634F" w14:textId="77777777" w:rsidR="00DC11FC" w:rsidRPr="002F37CC" w:rsidRDefault="00DC11FC" w:rsidP="003E6CEE">
      <w:pPr>
        <w:ind w:right="2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30FA8D2A" w14:textId="2C8E9402" w:rsidR="00DC11FC" w:rsidRDefault="00DC11FC" w:rsidP="003E6CEE">
      <w:pPr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="005E753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C83B71">
        <w:rPr>
          <w:rFonts w:ascii="Angsana New" w:hAnsi="Angsana New" w:cs="Angsana New"/>
          <w:b/>
          <w:bCs/>
          <w:sz w:val="32"/>
          <w:szCs w:val="32"/>
        </w:rPr>
        <w:t>1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C83B71">
        <w:rPr>
          <w:rFonts w:ascii="Angsana New" w:hAnsi="Angsana New" w:cs="Angsana New" w:hint="cs"/>
          <w:b/>
          <w:bCs/>
          <w:sz w:val="32"/>
          <w:szCs w:val="32"/>
          <w:cs/>
        </w:rPr>
        <w:t>ธันวาคม</w:t>
      </w:r>
      <w:r w:rsidR="00084BB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8231B8">
        <w:rPr>
          <w:rFonts w:ascii="Angsana New" w:hAnsi="Angsana New" w:cs="Angsana New"/>
          <w:b/>
          <w:bCs/>
          <w:sz w:val="32"/>
          <w:szCs w:val="32"/>
        </w:rPr>
        <w:t>256</w:t>
      </w:r>
      <w:r w:rsidR="00E9592D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17065855" w14:textId="77777777" w:rsidR="00DC11FC" w:rsidRPr="00951509" w:rsidRDefault="00DC11FC" w:rsidP="003E6CEE">
      <w:pPr>
        <w:numPr>
          <w:ilvl w:val="0"/>
          <w:numId w:val="1"/>
        </w:numPr>
        <w:spacing w:after="120"/>
        <w:ind w:left="720" w:right="29" w:hanging="720"/>
        <w:jc w:val="both"/>
        <w:rPr>
          <w:rFonts w:ascii="Angsana New" w:hAnsi="Angsana New" w:cs="Angsana New"/>
          <w:b/>
          <w:bCs/>
          <w:sz w:val="2"/>
          <w:szCs w:val="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tbl>
      <w:tblPr>
        <w:tblW w:w="8855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5"/>
        <w:gridCol w:w="6740"/>
      </w:tblGrid>
      <w:tr w:rsidR="00951509" w:rsidRPr="007E5AF8" w14:paraId="25A268B2" w14:textId="77777777" w:rsidTr="00834AC9">
        <w:trPr>
          <w:trHeight w:val="534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7760B6" w14:textId="77777777" w:rsidR="00951509" w:rsidRPr="007E5AF8" w:rsidRDefault="00951509" w:rsidP="003E6CEE">
            <w:pPr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สถานะทางกฎหมาย</w:t>
            </w: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3C609EC" w14:textId="77777777" w:rsidR="00155D27" w:rsidRDefault="00E14266" w:rsidP="003E6CEE">
            <w:pPr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เป็นนิติบุคคลจัดตั้งขึ้</w:t>
            </w:r>
            <w:r w:rsidR="00951509"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นตามกฎหมายไทย</w:t>
            </w:r>
          </w:p>
          <w:p w14:paraId="7F777A79" w14:textId="77777777" w:rsidR="00951509" w:rsidRPr="007E5AF8" w:rsidRDefault="00951509" w:rsidP="003E6CEE">
            <w:pPr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จดทะเบียนในตลาดหลักทรัพย์แห่งประเทศไทย</w:t>
            </w:r>
            <w:r w:rsidR="00834AC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เมื่อวันที่ </w:t>
            </w:r>
            <w:r w:rsidR="00834AC9">
              <w:rPr>
                <w:rFonts w:ascii="Angsana New" w:hAnsi="Angsana New" w:cs="Angsana New"/>
                <w:sz w:val="32"/>
                <w:szCs w:val="32"/>
              </w:rPr>
              <w:t>21</w:t>
            </w:r>
            <w:r w:rsidR="00834AC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กันยายน </w:t>
            </w:r>
            <w:r w:rsidR="00834AC9">
              <w:rPr>
                <w:rFonts w:ascii="Angsana New" w:hAnsi="Angsana New" w:cs="Angsana New"/>
                <w:sz w:val="32"/>
                <w:szCs w:val="32"/>
              </w:rPr>
              <w:t>2543</w:t>
            </w:r>
          </w:p>
        </w:tc>
      </w:tr>
      <w:tr w:rsidR="00834AC9" w:rsidRPr="007E5AF8" w14:paraId="0AD56D2A" w14:textId="77777777" w:rsidTr="00834AC9">
        <w:trPr>
          <w:trHeight w:val="534"/>
        </w:trPr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4E80" w14:textId="77777777" w:rsidR="00834AC9" w:rsidRPr="007E5AF8" w:rsidRDefault="00834AC9" w:rsidP="003E6CEE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1AB7C89" w14:textId="77777777" w:rsidR="00834AC9" w:rsidRDefault="00834AC9" w:rsidP="003E6CEE">
            <w:pPr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ทะเบียนนิติบุคคลเลขที่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010754000058</w:t>
            </w:r>
          </w:p>
        </w:tc>
      </w:tr>
      <w:tr w:rsidR="00951509" w:rsidRPr="007E5AF8" w14:paraId="0B136CFE" w14:textId="77777777" w:rsidTr="00EB5784">
        <w:trPr>
          <w:trHeight w:val="687"/>
        </w:trPr>
        <w:tc>
          <w:tcPr>
            <w:tcW w:w="2115" w:type="dxa"/>
            <w:tcBorders>
              <w:top w:val="single" w:sz="4" w:space="0" w:color="auto"/>
              <w:bottom w:val="nil"/>
            </w:tcBorders>
            <w:vAlign w:val="center"/>
          </w:tcPr>
          <w:p w14:paraId="38C98C1F" w14:textId="77777777" w:rsidR="00951509" w:rsidRDefault="00951509" w:rsidP="003E6CEE">
            <w:pPr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สถานที่ตั้งบริษัท</w:t>
            </w:r>
          </w:p>
          <w:p w14:paraId="27114D04" w14:textId="77777777" w:rsidR="00A65375" w:rsidRPr="007E5AF8" w:rsidRDefault="00A65375" w:rsidP="003E6CEE">
            <w:pPr>
              <w:ind w:left="162" w:right="29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และโรงงาน</w:t>
            </w:r>
          </w:p>
        </w:tc>
        <w:tc>
          <w:tcPr>
            <w:tcW w:w="6740" w:type="dxa"/>
            <w:tcBorders>
              <w:top w:val="single" w:sz="4" w:space="0" w:color="auto"/>
              <w:bottom w:val="dashed" w:sz="4" w:space="0" w:color="auto"/>
            </w:tcBorders>
          </w:tcPr>
          <w:p w14:paraId="5DC45E6E" w14:textId="77777777" w:rsidR="00F71BA3" w:rsidRDefault="008231B8" w:rsidP="003E6CEE">
            <w:pPr>
              <w:pStyle w:val="ListParagraph"/>
              <w:numPr>
                <w:ilvl w:val="0"/>
                <w:numId w:val="18"/>
              </w:numPr>
              <w:ind w:left="252" w:right="29" w:hanging="252"/>
              <w:rPr>
                <w:rFonts w:ascii="Angsan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/>
                <w:sz w:val="32"/>
                <w:szCs w:val="32"/>
                <w:lang w:eastAsia="zh-CN"/>
              </w:rPr>
              <w:t>198</w:t>
            </w:r>
            <w:r w:rsidR="00B358B5" w:rsidRP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หมู่ที่ </w:t>
            </w:r>
            <w:r>
              <w:rPr>
                <w:rFonts w:ascii="Angsana New" w:hAnsi="Angsana New"/>
                <w:sz w:val="32"/>
                <w:szCs w:val="32"/>
                <w:lang w:eastAsia="zh-CN"/>
              </w:rPr>
              <w:t>13</w:t>
            </w:r>
            <w:r w:rsidR="00B358B5" w:rsidRP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ตำบลดงขี้เหล็ก อำเภอเมืองปราจีนบุรี จังหวัด</w:t>
            </w:r>
            <w:r w:rsidR="00951509" w:rsidRP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ปราจีนบุรี </w:t>
            </w:r>
          </w:p>
          <w:p w14:paraId="516782D8" w14:textId="77777777" w:rsidR="00951509" w:rsidRPr="00B358B5" w:rsidRDefault="00951509" w:rsidP="003E6CEE">
            <w:pPr>
              <w:pStyle w:val="ListParagraph"/>
              <w:ind w:left="252" w:right="29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ประเทศไทย</w:t>
            </w:r>
          </w:p>
        </w:tc>
      </w:tr>
      <w:tr w:rsidR="00951509" w:rsidRPr="007E5AF8" w14:paraId="00F6C601" w14:textId="77777777" w:rsidTr="00EB5784">
        <w:trPr>
          <w:trHeight w:val="436"/>
        </w:trPr>
        <w:tc>
          <w:tcPr>
            <w:tcW w:w="2115" w:type="dxa"/>
            <w:tcBorders>
              <w:top w:val="nil"/>
              <w:bottom w:val="nil"/>
            </w:tcBorders>
          </w:tcPr>
          <w:p w14:paraId="0348FB8F" w14:textId="77777777" w:rsidR="00951509" w:rsidRPr="007E5AF8" w:rsidRDefault="00951509" w:rsidP="003E6CEE">
            <w:pPr>
              <w:tabs>
                <w:tab w:val="left" w:pos="387"/>
              </w:tabs>
              <w:ind w:right="2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740" w:type="dxa"/>
            <w:tcBorders>
              <w:top w:val="dashed" w:sz="4" w:space="0" w:color="auto"/>
              <w:bottom w:val="nil"/>
            </w:tcBorders>
            <w:vAlign w:val="center"/>
          </w:tcPr>
          <w:p w14:paraId="21E741AB" w14:textId="77777777" w:rsidR="00B358B5" w:rsidRDefault="008231B8" w:rsidP="003E6CEE">
            <w:pPr>
              <w:pStyle w:val="ListParagraph"/>
              <w:numPr>
                <w:ilvl w:val="0"/>
                <w:numId w:val="18"/>
              </w:numPr>
              <w:ind w:left="252" w:right="29" w:hanging="252"/>
              <w:rPr>
                <w:rFonts w:ascii="Angsan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/>
                <w:sz w:val="32"/>
                <w:szCs w:val="32"/>
                <w:lang w:eastAsia="zh-CN"/>
              </w:rPr>
              <w:t>152/8</w:t>
            </w:r>
            <w:r w:rsidR="00951509" w:rsidRPr="007E5AF8">
              <w:rPr>
                <w:rFonts w:ascii="Angsana New" w:hAnsi="Angsana New"/>
                <w:sz w:val="32"/>
                <w:szCs w:val="32"/>
                <w:lang w:eastAsia="zh-CN"/>
              </w:rPr>
              <w:t>,</w:t>
            </w:r>
            <w:r w:rsidR="0006095A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</w:t>
            </w:r>
            <w:r w:rsidR="0006095A">
              <w:rPr>
                <w:rFonts w:ascii="Angsana New" w:hAnsi="Angsana New"/>
                <w:sz w:val="32"/>
                <w:szCs w:val="32"/>
                <w:lang w:eastAsia="zh-CN"/>
              </w:rPr>
              <w:t>152/9</w:t>
            </w:r>
            <w:r w:rsidR="0006095A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และ </w:t>
            </w:r>
            <w:r w:rsidR="00951509" w:rsidRPr="007E5AF8">
              <w:rPr>
                <w:rFonts w:ascii="Angsana New" w:hAnsi="Angsana New"/>
                <w:sz w:val="32"/>
                <w:szCs w:val="32"/>
                <w:lang w:eastAsia="zh-CN"/>
              </w:rPr>
              <w:t xml:space="preserve">152/15 </w:t>
            </w:r>
            <w:r w:rsidR="00951509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หมู่ที่ </w:t>
            </w:r>
            <w:r>
              <w:rPr>
                <w:rFonts w:ascii="Angsana New" w:hAnsi="Angsana New"/>
                <w:sz w:val="32"/>
                <w:szCs w:val="32"/>
                <w:lang w:eastAsia="zh-CN"/>
              </w:rPr>
              <w:t>3</w:t>
            </w:r>
            <w:r w:rsidR="00951509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ถนนธั</w:t>
            </w:r>
            <w:r w:rsidR="00D43867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ญ</w:t>
            </w:r>
            <w:r w:rsid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บุรี-ลำลูกกา ตำบล</w:t>
            </w:r>
            <w:r w:rsidR="00951509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รังสิต </w:t>
            </w:r>
          </w:p>
          <w:p w14:paraId="3FCEF0C0" w14:textId="77777777" w:rsidR="00951509" w:rsidRPr="007E5AF8" w:rsidRDefault="00951509" w:rsidP="003E6CEE">
            <w:pPr>
              <w:pStyle w:val="ListParagraph"/>
              <w:ind w:left="252" w:right="29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อ</w:t>
            </w:r>
            <w:r w:rsid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ำเภอ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ธัญบุรี </w:t>
            </w:r>
            <w:r w:rsid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จังหวัด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ปทุมธานี ประเทศไทย</w:t>
            </w:r>
          </w:p>
        </w:tc>
      </w:tr>
      <w:tr w:rsidR="00951509" w:rsidRPr="007E5AF8" w14:paraId="347A3319" w14:textId="77777777" w:rsidTr="004265F0">
        <w:tc>
          <w:tcPr>
            <w:tcW w:w="2115" w:type="dxa"/>
            <w:tcBorders>
              <w:bottom w:val="nil"/>
            </w:tcBorders>
            <w:vAlign w:val="center"/>
          </w:tcPr>
          <w:p w14:paraId="1616B615" w14:textId="77777777" w:rsidR="00951509" w:rsidRPr="007E5AF8" w:rsidRDefault="00951509" w:rsidP="003E6CEE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6740" w:type="dxa"/>
            <w:tcBorders>
              <w:bottom w:val="nil"/>
            </w:tcBorders>
            <w:vAlign w:val="center"/>
          </w:tcPr>
          <w:p w14:paraId="0054136F" w14:textId="77777777" w:rsidR="00951509" w:rsidRPr="007E5AF8" w:rsidRDefault="00951509" w:rsidP="003E6CEE">
            <w:pPr>
              <w:pStyle w:val="ListParagraph"/>
              <w:numPr>
                <w:ilvl w:val="0"/>
                <w:numId w:val="19"/>
              </w:numPr>
              <w:ind w:left="252" w:right="29" w:hanging="270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ผลิตแ</w:t>
            </w:r>
            <w:r w:rsidR="0066449A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ละประกอบแผงวงจรไฟฟ้าอิเล็กทรอนิก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ส์</w:t>
            </w:r>
          </w:p>
        </w:tc>
      </w:tr>
      <w:tr w:rsidR="00951509" w:rsidRPr="007E5AF8" w14:paraId="2C14E87B" w14:textId="77777777" w:rsidTr="004265F0">
        <w:trPr>
          <w:trHeight w:val="715"/>
        </w:trPr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14:paraId="4F0716E5" w14:textId="77777777" w:rsidR="00951509" w:rsidRPr="007E5AF8" w:rsidRDefault="00155D27" w:rsidP="003E6CEE">
            <w:pPr>
              <w:ind w:right="29" w:firstLine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="007E5AF8" w:rsidRPr="007E5AF8">
              <w:rPr>
                <w:rFonts w:ascii="Angsana New" w:hAnsi="Angsana New" w:cs="Angsana New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6740" w:type="dxa"/>
            <w:tcBorders>
              <w:top w:val="nil"/>
              <w:bottom w:val="single" w:sz="4" w:space="0" w:color="auto"/>
            </w:tcBorders>
            <w:vAlign w:val="center"/>
          </w:tcPr>
          <w:p w14:paraId="5E062060" w14:textId="77777777" w:rsidR="00951509" w:rsidRPr="007E5AF8" w:rsidRDefault="00951509" w:rsidP="00DF74D6">
            <w:pPr>
              <w:pStyle w:val="ListParagraph"/>
              <w:numPr>
                <w:ilvl w:val="0"/>
                <w:numId w:val="19"/>
              </w:numPr>
              <w:ind w:left="252" w:right="29" w:hanging="270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ลงทุนในบริษัทย่อยซึ่งประกอบธุรกิจ ตามหมายเหตุประกอบ</w:t>
            </w:r>
            <w:r w:rsidRPr="00313051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งบการเงิน</w:t>
            </w:r>
            <w:r w:rsidR="00EB5784">
              <w:rPr>
                <w:rFonts w:ascii="Angsana New" w:hAnsi="Angsana New"/>
                <w:sz w:val="32"/>
                <w:szCs w:val="32"/>
                <w:lang w:eastAsia="zh-CN"/>
              </w:rPr>
              <w:br/>
            </w:r>
            <w:r w:rsidR="00EB5784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ข้อ</w:t>
            </w:r>
            <w:r w:rsidR="00E04147" w:rsidRPr="00313051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</w:t>
            </w:r>
            <w:r w:rsidR="00DF74D6">
              <w:rPr>
                <w:rFonts w:ascii="Angsana New" w:hAnsi="Angsana New"/>
                <w:sz w:val="32"/>
                <w:szCs w:val="32"/>
                <w:lang w:eastAsia="zh-CN"/>
              </w:rPr>
              <w:t>7</w:t>
            </w:r>
          </w:p>
        </w:tc>
      </w:tr>
    </w:tbl>
    <w:p w14:paraId="392775D9" w14:textId="77777777" w:rsidR="00951509" w:rsidRPr="00084BBD" w:rsidRDefault="00951509" w:rsidP="003E6CEE">
      <w:pPr>
        <w:spacing w:after="120"/>
        <w:ind w:left="720" w:right="29"/>
        <w:jc w:val="both"/>
        <w:rPr>
          <w:rFonts w:ascii="Angsana New" w:hAnsi="Angsana New" w:cs="Angsana New"/>
          <w:b/>
          <w:bCs/>
          <w:sz w:val="2"/>
          <w:szCs w:val="2"/>
        </w:rPr>
      </w:pPr>
    </w:p>
    <w:p w14:paraId="39E0E464" w14:textId="77777777" w:rsidR="001045FE" w:rsidRDefault="001045FE" w:rsidP="003E6CEE">
      <w:pPr>
        <w:numPr>
          <w:ilvl w:val="0"/>
          <w:numId w:val="1"/>
        </w:numPr>
        <w:tabs>
          <w:tab w:val="left" w:pos="720"/>
        </w:tabs>
        <w:spacing w:before="240"/>
        <w:ind w:left="1440" w:right="576" w:hanging="144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70A30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เกณฑ์ในการจัดทำงบการเงิน</w:t>
      </w:r>
    </w:p>
    <w:p w14:paraId="03A6B303" w14:textId="0C740022" w:rsidR="008A03A6" w:rsidRPr="00845AD2" w:rsidRDefault="008A03A6" w:rsidP="004265F0">
      <w:pPr>
        <w:numPr>
          <w:ilvl w:val="1"/>
          <w:numId w:val="1"/>
        </w:numPr>
        <w:ind w:left="1134" w:hanging="425"/>
        <w:jc w:val="thaiDistribute"/>
        <w:rPr>
          <w:rFonts w:ascii="Angsana New" w:hAnsi="Angsana New" w:cs="Angsana New"/>
          <w:b/>
          <w:bCs/>
          <w:sz w:val="12"/>
          <w:szCs w:val="12"/>
        </w:rPr>
      </w:pPr>
      <w:r w:rsidRPr="00845AD2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 ได้จัดทำขึ้นตามมาตรฐานการบัญชี</w:t>
      </w:r>
      <w:r w:rsidRPr="00845AD2">
        <w:rPr>
          <w:rFonts w:ascii="Angsana New" w:hAnsi="Angsana New" w:cs="Angsana New" w:hint="cs"/>
          <w:sz w:val="32"/>
          <w:szCs w:val="32"/>
          <w:cs/>
        </w:rPr>
        <w:t>และมาตรฐานการรายงานทางการเงินที่ออกโดยสภาวิชาชีพบัญชี</w:t>
      </w:r>
      <w:r w:rsidR="00C10AAC" w:rsidRPr="00845A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45AD2">
        <w:rPr>
          <w:rFonts w:ascii="Angsana New" w:hAnsi="Angsana New" w:cs="Angsana New"/>
          <w:sz w:val="32"/>
          <w:szCs w:val="32"/>
          <w:cs/>
        </w:rPr>
        <w:t>ภายใต้พระราชบัญญัติ</w:t>
      </w:r>
      <w:r w:rsidRPr="00845AD2">
        <w:rPr>
          <w:rFonts w:ascii="Angsana New" w:hAnsi="Angsana New" w:cs="Angsana New" w:hint="cs"/>
          <w:sz w:val="32"/>
          <w:szCs w:val="32"/>
          <w:cs/>
        </w:rPr>
        <w:t>วิชาชีพ</w:t>
      </w:r>
      <w:r w:rsidRPr="00845AD2">
        <w:rPr>
          <w:rFonts w:ascii="Angsana New" w:hAnsi="Angsana New" w:cs="Angsana New"/>
          <w:sz w:val="32"/>
          <w:szCs w:val="32"/>
          <w:cs/>
        </w:rPr>
        <w:t xml:space="preserve">บัญชี พ.ศ. </w:t>
      </w:r>
      <w:r w:rsidR="008231B8">
        <w:rPr>
          <w:rFonts w:ascii="Angsana New" w:hAnsi="Angsana New" w:cs="Angsana New"/>
          <w:sz w:val="32"/>
          <w:szCs w:val="32"/>
        </w:rPr>
        <w:t>2547</w:t>
      </w:r>
      <w:r w:rsidR="00C10AAC" w:rsidRPr="00845A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45AD2">
        <w:rPr>
          <w:rFonts w:ascii="Angsana New" w:hAnsi="Angsana New" w:cs="Angsana New" w:hint="cs"/>
          <w:sz w:val="32"/>
          <w:szCs w:val="32"/>
          <w:cs/>
        </w:rPr>
        <w:t>และ</w:t>
      </w:r>
      <w:r w:rsidRPr="00845AD2">
        <w:rPr>
          <w:rFonts w:ascii="Angsana New" w:hAnsi="Angsana New" w:cs="Angsana New"/>
          <w:sz w:val="32"/>
          <w:szCs w:val="32"/>
          <w:cs/>
        </w:rPr>
        <w:t>พระราชบัญญัติ</w:t>
      </w:r>
      <w:r w:rsidRPr="00845AD2">
        <w:rPr>
          <w:rFonts w:ascii="Angsana New" w:hAnsi="Angsana New" w:cs="Angsana New" w:hint="cs"/>
          <w:sz w:val="32"/>
          <w:szCs w:val="32"/>
          <w:cs/>
        </w:rPr>
        <w:t>การ</w:t>
      </w:r>
      <w:r w:rsidRPr="00845AD2">
        <w:rPr>
          <w:rFonts w:ascii="Angsana New" w:hAnsi="Angsana New" w:cs="Angsana New"/>
          <w:sz w:val="32"/>
          <w:szCs w:val="32"/>
          <w:cs/>
        </w:rPr>
        <w:t xml:space="preserve">บัญชี พ.ศ. </w:t>
      </w:r>
      <w:r w:rsidR="008231B8">
        <w:rPr>
          <w:rFonts w:ascii="Angsana New" w:hAnsi="Angsana New" w:cs="Angsana New"/>
          <w:sz w:val="32"/>
          <w:szCs w:val="32"/>
        </w:rPr>
        <w:t>2543</w:t>
      </w:r>
      <w:r w:rsidRPr="00845AD2">
        <w:rPr>
          <w:rFonts w:ascii="Angsana New" w:hAnsi="Angsana New" w:cs="Angsana New"/>
          <w:sz w:val="32"/>
          <w:szCs w:val="32"/>
        </w:rPr>
        <w:t xml:space="preserve"> </w:t>
      </w:r>
      <w:r w:rsidRPr="00845AD2">
        <w:rPr>
          <w:rFonts w:ascii="Angsana New" w:hAnsi="Angsana New" w:cs="Angsana New"/>
          <w:sz w:val="32"/>
          <w:szCs w:val="32"/>
          <w:cs/>
        </w:rPr>
        <w:t>และตามประกาศของสำนักงานคณะกรรมการกำกับหลักทรัพย์</w:t>
      </w:r>
      <w:r w:rsidR="009F77B7">
        <w:rPr>
          <w:rFonts w:ascii="Angsana New" w:hAnsi="Angsana New" w:cs="Angsana New" w:hint="cs"/>
          <w:sz w:val="32"/>
          <w:szCs w:val="32"/>
          <w:cs/>
        </w:rPr>
        <w:t xml:space="preserve">และตลาดหลักทรัพย์ </w:t>
      </w:r>
      <w:r w:rsidRPr="00845AD2">
        <w:rPr>
          <w:rFonts w:ascii="Angsana New" w:hAnsi="Angsana New" w:cs="Angsana New"/>
          <w:sz w:val="32"/>
          <w:szCs w:val="32"/>
          <w:cs/>
        </w:rPr>
        <w:t>และ</w:t>
      </w:r>
      <w:r w:rsidR="009F77B7">
        <w:rPr>
          <w:rFonts w:ascii="Angsana New" w:hAnsi="Angsana New" w:cs="Angsana New" w:hint="cs"/>
          <w:sz w:val="32"/>
          <w:szCs w:val="32"/>
          <w:cs/>
        </w:rPr>
        <w:t xml:space="preserve">ตามประกาศกรมพัฒนาธุรกิจการค้า เรื่อง </w:t>
      </w:r>
      <w:r w:rsidR="009F77B7">
        <w:rPr>
          <w:rFonts w:ascii="Angsana New" w:hAnsi="Angsana New" w:cs="Angsana New"/>
          <w:sz w:val="32"/>
          <w:szCs w:val="32"/>
        </w:rPr>
        <w:t>“</w:t>
      </w:r>
      <w:r w:rsidR="009F77B7">
        <w:rPr>
          <w:rFonts w:ascii="Angsana New" w:hAnsi="Angsana New" w:cs="Angsana New" w:hint="cs"/>
          <w:sz w:val="32"/>
          <w:szCs w:val="32"/>
          <w:cs/>
        </w:rPr>
        <w:t xml:space="preserve">การกำหนดรายการย่อที่ต้องมีในงบการเงิน พ.ศ. </w:t>
      </w:r>
      <w:r w:rsidR="009F77B7">
        <w:rPr>
          <w:rFonts w:ascii="Angsana New" w:hAnsi="Angsana New" w:cs="Angsana New"/>
          <w:sz w:val="32"/>
          <w:szCs w:val="32"/>
        </w:rPr>
        <w:t xml:space="preserve">2566” </w:t>
      </w:r>
      <w:r w:rsidRPr="00845AD2">
        <w:rPr>
          <w:rFonts w:ascii="Angsana New" w:hAnsi="Angsana New" w:cs="Angsana New"/>
          <w:sz w:val="32"/>
          <w:szCs w:val="32"/>
          <w:cs/>
        </w:rPr>
        <w:t>ยกเว้นงบการเงินของบริษัทย่อยที่อยู่ต่างประเทศ ได้จัดทำตามมาตรฐานการบัญชีของประเทศที่บริษัทย่อยตั้งอยู่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</w:t>
      </w:r>
      <w:r w:rsidRPr="00845AD2">
        <w:rPr>
          <w:rFonts w:ascii="Angsana New" w:hAnsi="Angsana New" w:cs="Angsana New" w:hint="cs"/>
          <w:sz w:val="32"/>
          <w:szCs w:val="32"/>
          <w:cs/>
        </w:rPr>
        <w:t>่</w:t>
      </w:r>
    </w:p>
    <w:p w14:paraId="2D2E3609" w14:textId="77777777" w:rsidR="007F336A" w:rsidRPr="001E24E9" w:rsidRDefault="007F336A" w:rsidP="003E6CEE">
      <w:pPr>
        <w:ind w:left="1134"/>
        <w:jc w:val="thaiDistribute"/>
        <w:rPr>
          <w:rFonts w:ascii="Angsana New" w:hAnsi="Angsana New" w:cs="Angsana New"/>
          <w:b/>
          <w:bCs/>
          <w:spacing w:val="-6"/>
          <w:sz w:val="24"/>
          <w:szCs w:val="24"/>
        </w:rPr>
      </w:pPr>
    </w:p>
    <w:p w14:paraId="60DBB6BB" w14:textId="77777777" w:rsidR="00813989" w:rsidRPr="0040662C" w:rsidRDefault="00813989" w:rsidP="003E6CEE">
      <w:pPr>
        <w:numPr>
          <w:ilvl w:val="1"/>
          <w:numId w:val="1"/>
        </w:numPr>
        <w:ind w:left="1134" w:hanging="425"/>
        <w:jc w:val="thaiDistribute"/>
        <w:rPr>
          <w:rFonts w:ascii="Angsana New" w:hAnsi="Angsana New" w:cs="Angsana New"/>
          <w:sz w:val="32"/>
          <w:szCs w:val="32"/>
        </w:rPr>
      </w:pPr>
      <w:r w:rsidRPr="0040662C">
        <w:rPr>
          <w:rFonts w:ascii="Angsana New" w:hAnsi="Angsana New" w:cs="Angsana New"/>
          <w:sz w:val="32"/>
          <w:szCs w:val="32"/>
          <w:cs/>
        </w:rPr>
        <w:t>มาตรฐานการบัญชีใหม่ที่เริ่มมีผลบังคับใช้ใน</w:t>
      </w:r>
      <w:r w:rsidRPr="0040662C">
        <w:rPr>
          <w:rFonts w:ascii="Angsana New" w:hAnsi="Angsana New" w:cs="Angsana New" w:hint="cs"/>
          <w:sz w:val="32"/>
          <w:szCs w:val="32"/>
          <w:cs/>
        </w:rPr>
        <w:t>ปี</w:t>
      </w:r>
      <w:r w:rsidRPr="0040662C">
        <w:rPr>
          <w:rFonts w:ascii="Angsana New" w:hAnsi="Angsana New" w:cs="Angsana New"/>
          <w:sz w:val="32"/>
          <w:szCs w:val="32"/>
          <w:cs/>
        </w:rPr>
        <w:t>ปัจจุบัน</w:t>
      </w:r>
    </w:p>
    <w:p w14:paraId="67FE1E5D" w14:textId="46FC0341" w:rsidR="0047501C" w:rsidRDefault="00813989" w:rsidP="004265F0">
      <w:pPr>
        <w:tabs>
          <w:tab w:val="left" w:pos="709"/>
        </w:tabs>
        <w:ind w:left="1134" w:right="-35" w:firstLine="567"/>
        <w:jc w:val="thaiDistribute"/>
        <w:rPr>
          <w:rFonts w:ascii="Angsana New" w:hAnsi="Angsana New" w:cs="Angsana New"/>
          <w:sz w:val="32"/>
          <w:szCs w:val="32"/>
        </w:rPr>
      </w:pPr>
      <w:r w:rsidRPr="005F7113">
        <w:rPr>
          <w:rFonts w:ascii="Angsana New" w:hAnsi="Angsana New" w:cs="Angsana New"/>
          <w:sz w:val="32"/>
          <w:szCs w:val="32"/>
          <w:cs/>
        </w:rPr>
        <w:t>ในระหว่าง</w:t>
      </w:r>
      <w:r w:rsidRPr="005F7113">
        <w:rPr>
          <w:rFonts w:ascii="Angsana New" w:hAnsi="Angsana New" w:cs="Angsana New" w:hint="cs"/>
          <w:sz w:val="32"/>
          <w:szCs w:val="32"/>
          <w:cs/>
        </w:rPr>
        <w:t>ปี</w:t>
      </w:r>
      <w:r w:rsidRPr="005F7113">
        <w:rPr>
          <w:rFonts w:ascii="Angsana New" w:hAnsi="Angsana New" w:cs="Angsana New"/>
          <w:sz w:val="32"/>
          <w:szCs w:val="32"/>
          <w:cs/>
        </w:rPr>
        <w:t xml:space="preserve"> กลุ่มบริษัทได้นำมาตรฐาน</w:t>
      </w:r>
      <w:r w:rsidRPr="0040662C">
        <w:rPr>
          <w:rFonts w:ascii="Angsana New" w:hAnsi="Angsana New" w:cs="Angsana New"/>
          <w:sz w:val="32"/>
          <w:szCs w:val="32"/>
          <w:cs/>
        </w:rPr>
        <w:t>การรายงานทางการเงิน</w:t>
      </w:r>
      <w:r w:rsidR="0040662C" w:rsidRPr="0040662C">
        <w:rPr>
          <w:rFonts w:ascii="Angsana New" w:hAnsi="Angsana New" w:cs="Angsana New"/>
          <w:sz w:val="32"/>
          <w:szCs w:val="32"/>
          <w:cs/>
        </w:rPr>
        <w:t>ฉบับปรับปรุง</w:t>
      </w:r>
      <w:r w:rsidRPr="0040662C">
        <w:rPr>
          <w:rFonts w:ascii="Angsana New" w:hAnsi="Angsana New" w:cs="Angsana New"/>
          <w:sz w:val="32"/>
          <w:szCs w:val="32"/>
        </w:rPr>
        <w:t xml:space="preserve"> </w:t>
      </w:r>
      <w:r w:rsidRPr="0040662C">
        <w:rPr>
          <w:rFonts w:ascii="Angsana New" w:hAnsi="Angsana New" w:cs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C10AAC" w:rsidRPr="0040662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0662C">
        <w:rPr>
          <w:rFonts w:ascii="Angsana New" w:hAnsi="Angsana New" w:cs="Angsana New"/>
          <w:sz w:val="32"/>
          <w:szCs w:val="32"/>
        </w:rPr>
        <w:t>1</w:t>
      </w:r>
      <w:r w:rsidR="00C10AAC" w:rsidRPr="0040662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0662C">
        <w:rPr>
          <w:rFonts w:ascii="Angsana New" w:hAnsi="Angsana New" w:cs="Angsana New"/>
          <w:sz w:val="32"/>
          <w:szCs w:val="32"/>
          <w:cs/>
        </w:rPr>
        <w:t>มกราคม</w:t>
      </w:r>
      <w:r w:rsidR="00CD28AB" w:rsidRPr="0040662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0662C">
        <w:rPr>
          <w:rFonts w:ascii="Angsana New" w:hAnsi="Angsana New" w:cs="Angsana New"/>
          <w:sz w:val="32"/>
          <w:szCs w:val="32"/>
        </w:rPr>
        <w:t>25</w:t>
      </w:r>
      <w:r w:rsidR="00016025">
        <w:rPr>
          <w:rFonts w:ascii="Angsana New" w:hAnsi="Angsana New" w:cs="Angsana New"/>
          <w:sz w:val="32"/>
          <w:szCs w:val="32"/>
        </w:rPr>
        <w:t>6</w:t>
      </w:r>
      <w:r w:rsidR="00036864">
        <w:rPr>
          <w:rFonts w:ascii="Angsana New" w:hAnsi="Angsana New" w:cs="Angsana New"/>
          <w:sz w:val="32"/>
          <w:szCs w:val="32"/>
        </w:rPr>
        <w:t>8</w:t>
      </w:r>
      <w:r w:rsidRPr="0040662C">
        <w:rPr>
          <w:rFonts w:ascii="Angsana New" w:hAnsi="Angsana New" w:cs="Angsana New"/>
          <w:cs/>
        </w:rPr>
        <w:t xml:space="preserve"> </w:t>
      </w:r>
      <w:r w:rsidRPr="0040662C">
        <w:rPr>
          <w:rFonts w:ascii="Angsana New" w:hAnsi="Angsana New" w:cs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</w:t>
      </w:r>
      <w:r w:rsidR="003A1304" w:rsidRPr="0040662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0662C">
        <w:rPr>
          <w:rFonts w:ascii="Angsana New" w:hAnsi="Angsana New" w:cs="Angsana New"/>
          <w:sz w:val="32"/>
          <w:szCs w:val="32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760438" w:rsidRPr="0040662C">
        <w:rPr>
          <w:rFonts w:ascii="Angsana New" w:hAnsi="Angsana New" w:cs="Angsana New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1ADFCE59" w14:textId="77777777" w:rsidR="003E6CEE" w:rsidRPr="00845AD2" w:rsidRDefault="00813989" w:rsidP="00834AC9">
      <w:pPr>
        <w:tabs>
          <w:tab w:val="left" w:pos="709"/>
        </w:tabs>
        <w:ind w:left="1134" w:right="-35" w:firstLine="567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highlight w:val="yellow"/>
        </w:rPr>
      </w:pPr>
      <w:r w:rsidRPr="0040662C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="006B1F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0662C">
        <w:rPr>
          <w:rFonts w:ascii="Angsana New" w:hAnsi="Angsana New" w:cs="Angsana New"/>
          <w:sz w:val="32"/>
          <w:szCs w:val="32"/>
          <w:cs/>
        </w:rPr>
        <w:t>ไม่มีผลกระทบอย่าง</w:t>
      </w:r>
      <w:r w:rsidR="00A20F65">
        <w:rPr>
          <w:rFonts w:ascii="Angsana New" w:hAnsi="Angsana New" w:cs="Angsana New" w:hint="cs"/>
          <w:sz w:val="32"/>
          <w:szCs w:val="32"/>
          <w:cs/>
        </w:rPr>
        <w:t>มี</w:t>
      </w:r>
      <w:r w:rsidRPr="0040662C">
        <w:rPr>
          <w:rFonts w:ascii="Angsana New" w:hAnsi="Angsana New" w:cs="Angsana New"/>
          <w:sz w:val="32"/>
          <w:szCs w:val="32"/>
          <w:cs/>
        </w:rPr>
        <w:t>สาระสำคัญต่องบการเงินของกลุ่มบริษัท</w:t>
      </w:r>
    </w:p>
    <w:p w14:paraId="16FBE9C7" w14:textId="53E3A909" w:rsidR="00813989" w:rsidRPr="003F2EC9" w:rsidRDefault="00813989" w:rsidP="00F24C87">
      <w:pPr>
        <w:numPr>
          <w:ilvl w:val="1"/>
          <w:numId w:val="1"/>
        </w:numPr>
        <w:ind w:left="1134" w:hanging="425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3F2EC9">
        <w:rPr>
          <w:rFonts w:ascii="AngsanaUPC" w:hAnsi="AngsanaUPC" w:cs="AngsanaUPC"/>
          <w:sz w:val="32"/>
          <w:szCs w:val="32"/>
          <w:cs/>
        </w:rPr>
        <w:lastRenderedPageBreak/>
        <w:t>มาตรฐาน</w:t>
      </w:r>
      <w:r w:rsidRPr="003F2EC9">
        <w:rPr>
          <w:rFonts w:ascii="Angsana New" w:hAnsi="Angsana New" w:cs="Angsana New"/>
          <w:sz w:val="32"/>
          <w:szCs w:val="32"/>
          <w:cs/>
        </w:rPr>
        <w:t>การรายงานทางการเงินที่จะมีผลบังคับใช้สำหรับงบการเงิน</w:t>
      </w:r>
      <w:r w:rsidR="006B1F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F2EC9">
        <w:rPr>
          <w:rFonts w:ascii="Angsana New" w:hAnsi="Angsana New" w:cs="Angsana New"/>
          <w:sz w:val="32"/>
          <w:szCs w:val="32"/>
          <w:cs/>
        </w:rPr>
        <w:t>ที่มีรอบระยะเวลาบัญชีที่เริ</w:t>
      </w:r>
      <w:r w:rsidR="003F2EC9" w:rsidRPr="003F2EC9">
        <w:rPr>
          <w:rFonts w:ascii="Angsana New" w:hAnsi="Angsana New" w:cs="Angsana New"/>
          <w:sz w:val="32"/>
          <w:szCs w:val="32"/>
          <w:cs/>
        </w:rPr>
        <w:t xml:space="preserve">่มในหรือหลังวันที่ </w:t>
      </w:r>
      <w:r w:rsidR="00B50AF4">
        <w:rPr>
          <w:rFonts w:ascii="Angsana New" w:hAnsi="Angsana New" w:cs="Angsana New"/>
          <w:sz w:val="32"/>
          <w:szCs w:val="32"/>
        </w:rPr>
        <w:t>1</w:t>
      </w:r>
      <w:r w:rsidR="003F2EC9" w:rsidRPr="003F2EC9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B50AF4">
        <w:rPr>
          <w:rFonts w:ascii="Angsana New" w:hAnsi="Angsana New" w:cs="Angsana New"/>
          <w:sz w:val="32"/>
          <w:szCs w:val="32"/>
        </w:rPr>
        <w:t>256</w:t>
      </w:r>
      <w:r w:rsidR="00036864">
        <w:rPr>
          <w:rFonts w:ascii="Angsana New" w:hAnsi="Angsana New" w:cs="Angsana New"/>
          <w:sz w:val="32"/>
          <w:szCs w:val="32"/>
        </w:rPr>
        <w:t>9</w:t>
      </w:r>
    </w:p>
    <w:p w14:paraId="594428AB" w14:textId="154A2516" w:rsidR="003F2EC9" w:rsidRPr="003F2EC9" w:rsidRDefault="003F2EC9" w:rsidP="003F2EC9">
      <w:pPr>
        <w:tabs>
          <w:tab w:val="left" w:pos="709"/>
        </w:tabs>
        <w:ind w:left="1134" w:right="-35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F2EC9">
        <w:rPr>
          <w:rFonts w:ascii="Angsana New" w:hAnsi="Angsana New" w:cs="Angsana New"/>
          <w:sz w:val="32"/>
          <w:szCs w:val="32"/>
          <w:cs/>
        </w:rPr>
        <w:t>สภา</w:t>
      </w:r>
      <w:r w:rsidRPr="003F2EC9">
        <w:rPr>
          <w:rFonts w:ascii="Angsana New" w:hAnsi="Angsana New" w:cs="Angsana New"/>
          <w:szCs w:val="32"/>
          <w:cs/>
        </w:rPr>
        <w:t>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</w:t>
      </w:r>
      <w:r w:rsidRPr="003F2EC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3F2EC9">
        <w:rPr>
          <w:rFonts w:ascii="Angsana New" w:hAnsi="Angsana New" w:cs="Angsana New"/>
          <w:sz w:val="32"/>
          <w:szCs w:val="32"/>
        </w:rPr>
        <w:t>1</w:t>
      </w:r>
      <w:r w:rsidRPr="003F2EC9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3F2EC9">
        <w:rPr>
          <w:rFonts w:ascii="Angsana New" w:hAnsi="Angsana New" w:cs="Angsana New"/>
          <w:sz w:val="32"/>
          <w:szCs w:val="32"/>
        </w:rPr>
        <w:t>256</w:t>
      </w:r>
      <w:r w:rsidR="00036864">
        <w:rPr>
          <w:rFonts w:ascii="Angsana New" w:hAnsi="Angsana New" w:cs="Angsana New"/>
          <w:sz w:val="32"/>
          <w:szCs w:val="32"/>
        </w:rPr>
        <w:t>9</w:t>
      </w:r>
      <w:r w:rsidRPr="003F2EC9">
        <w:rPr>
          <w:rFonts w:ascii="Angsana New" w:hAnsi="Angsana New" w:cs="Angsana New"/>
          <w:sz w:val="32"/>
          <w:szCs w:val="32"/>
          <w:cs/>
        </w:rPr>
        <w:t xml:space="preserve"> มาตรฐาน</w:t>
      </w:r>
      <w:r w:rsidRPr="003F2EC9">
        <w:rPr>
          <w:rFonts w:ascii="Angsana New" w:hAnsi="Angsana New" w:cs="Angsana New"/>
          <w:szCs w:val="32"/>
          <w:cs/>
        </w:rPr>
        <w:t>การรายงานทางการเงินดังกล่าวได้รับการปรับปรุงหรือจัดให้มีขึ้น</w:t>
      </w:r>
      <w:r w:rsidR="001E24E9">
        <w:rPr>
          <w:rFonts w:ascii="Angsana New" w:hAnsi="Angsana New" w:cs="Angsana New" w:hint="cs"/>
          <w:szCs w:val="32"/>
          <w:cs/>
        </w:rPr>
        <w:t xml:space="preserve"> </w:t>
      </w:r>
      <w:r w:rsidRPr="003F2EC9">
        <w:rPr>
          <w:rFonts w:ascii="Angsana New" w:hAnsi="Angsana New" w:cs="Angsana New"/>
          <w:szCs w:val="32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="001E24E9">
        <w:rPr>
          <w:rFonts w:ascii="Angsana New" w:hAnsi="Angsana New" w:cs="Angsana New" w:hint="cs"/>
          <w:sz w:val="32"/>
          <w:szCs w:val="32"/>
          <w:cs/>
        </w:rPr>
        <w:t>และการให้แนวปฏิบัติทางบัญชีกับผู้ใช้มาตรฐาน</w:t>
      </w:r>
    </w:p>
    <w:p w14:paraId="26D91CDC" w14:textId="77777777" w:rsidR="003E6CEE" w:rsidRPr="00845AD2" w:rsidRDefault="003E6CEE" w:rsidP="00F24C87">
      <w:pPr>
        <w:tabs>
          <w:tab w:val="left" w:pos="709"/>
        </w:tabs>
        <w:ind w:left="1134" w:right="-198" w:firstLine="567"/>
        <w:jc w:val="thaiDistribute"/>
        <w:rPr>
          <w:rFonts w:ascii="Angsana New" w:hAnsi="Angsana New" w:cs="Angsana New"/>
          <w:sz w:val="12"/>
          <w:szCs w:val="12"/>
          <w:highlight w:val="yellow"/>
        </w:rPr>
      </w:pPr>
    </w:p>
    <w:p w14:paraId="7234FD9C" w14:textId="77777777" w:rsidR="00813989" w:rsidRDefault="00C73934" w:rsidP="00EE7FBF">
      <w:pPr>
        <w:tabs>
          <w:tab w:val="left" w:pos="709"/>
        </w:tabs>
        <w:ind w:left="1134" w:right="-35" w:firstLine="567"/>
        <w:jc w:val="thaiDistribute"/>
        <w:rPr>
          <w:rFonts w:ascii="Angsana New" w:hAnsi="Angsana New" w:cs="Angsana New"/>
          <w:sz w:val="32"/>
          <w:szCs w:val="32"/>
        </w:rPr>
      </w:pPr>
      <w:r w:rsidRPr="00C73934">
        <w:rPr>
          <w:rFonts w:ascii="Angsana New" w:hAnsi="Angsana New" w:cs="Angsana New"/>
          <w:sz w:val="32"/>
          <w:szCs w:val="32"/>
          <w:cs/>
        </w:rPr>
        <w:t>ฝ่ายบริหารของกลุ่มบริษัทอยู่ระหว่างการประเมินผลกระทบ</w:t>
      </w:r>
      <w:r w:rsidR="006B1F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73934">
        <w:rPr>
          <w:rFonts w:ascii="Angsana New" w:hAnsi="Angsana New" w:cs="Angsana New"/>
          <w:sz w:val="32"/>
          <w:szCs w:val="32"/>
          <w:cs/>
        </w:rPr>
        <w:t>ที่อาจมีต่องบการเงินในปีที่นำมาตรฐานการรายงานทางการเงินดังกล่าวมาถือปฏิบัติ</w:t>
      </w:r>
    </w:p>
    <w:p w14:paraId="75F233C4" w14:textId="77777777" w:rsidR="00C73934" w:rsidRPr="00C73934" w:rsidRDefault="00C73934" w:rsidP="00F24C87">
      <w:pPr>
        <w:tabs>
          <w:tab w:val="left" w:pos="709"/>
        </w:tabs>
        <w:ind w:left="1134" w:right="-198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67B8EE32" w14:textId="77777777" w:rsidR="00976D81" w:rsidRDefault="00A714BD" w:rsidP="00F24C87">
      <w:pPr>
        <w:numPr>
          <w:ilvl w:val="1"/>
          <w:numId w:val="1"/>
        </w:numPr>
        <w:ind w:left="1134" w:hanging="425"/>
        <w:jc w:val="thaiDistribute"/>
        <w:rPr>
          <w:rFonts w:ascii="Angsana New" w:hAnsi="Angsana New" w:cs="Angsana New"/>
          <w:sz w:val="32"/>
          <w:szCs w:val="32"/>
        </w:rPr>
      </w:pPr>
      <w:r w:rsidRPr="007E5AF8">
        <w:rPr>
          <w:rFonts w:ascii="Angsana New" w:hAnsi="Angsana New" w:cs="Angsana New" w:hint="cs"/>
          <w:sz w:val="32"/>
          <w:szCs w:val="32"/>
          <w:cs/>
        </w:rPr>
        <w:t>งบการเงินนี้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3C96E814" w14:textId="77777777" w:rsidR="007E5AF8" w:rsidRPr="00D73147" w:rsidRDefault="007E5AF8" w:rsidP="00F24C87">
      <w:pPr>
        <w:ind w:left="1170" w:hanging="450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04522109" w14:textId="77777777" w:rsidR="00A714BD" w:rsidRPr="006907D6" w:rsidRDefault="00A714BD" w:rsidP="00F24C87">
      <w:pPr>
        <w:numPr>
          <w:ilvl w:val="1"/>
          <w:numId w:val="1"/>
        </w:numPr>
        <w:ind w:left="1168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45C00">
        <w:rPr>
          <w:rFonts w:ascii="Angsana New" w:hAnsi="Angsana New" w:cs="Angsana New"/>
          <w:sz w:val="32"/>
          <w:szCs w:val="32"/>
          <w:cs/>
        </w:rPr>
        <w:t>งบ</w:t>
      </w:r>
      <w:r w:rsidRPr="000E46AB">
        <w:rPr>
          <w:rFonts w:ascii="Angsana New" w:hAnsi="Angsana New" w:cs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 w:cs="Angsana New" w:hint="cs"/>
          <w:sz w:val="32"/>
          <w:szCs w:val="32"/>
          <w:cs/>
        </w:rPr>
        <w:t>รวม</w:t>
      </w:r>
      <w:r>
        <w:rPr>
          <w:rFonts w:ascii="Angsana New" w:hAnsi="Angsana New" w:cs="Angsana New"/>
          <w:sz w:val="32"/>
          <w:szCs w:val="32"/>
          <w:cs/>
        </w:rPr>
        <w:t>นี้</w:t>
      </w:r>
      <w:r w:rsidRPr="00F45C00">
        <w:rPr>
          <w:rFonts w:ascii="Angsana New" w:hAnsi="Angsana New" w:cs="Angsana New"/>
          <w:sz w:val="32"/>
          <w:szCs w:val="32"/>
          <w:cs/>
        </w:rPr>
        <w:t xml:space="preserve">ได้จัดทำขึ้นโดยรวมงบการเงินของบริษัท ทีมพรีซิชั่น จำกัด (มหาชน) </w:t>
      </w:r>
      <w:r w:rsidR="00976D81">
        <w:rPr>
          <w:rFonts w:ascii="Angsana New" w:hAnsi="Angsana New" w:cs="Angsana New" w:hint="cs"/>
          <w:sz w:val="32"/>
          <w:szCs w:val="32"/>
          <w:cs/>
        </w:rPr>
        <w:t>กับ</w:t>
      </w:r>
      <w:r w:rsidRPr="00F45C00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976D81">
        <w:rPr>
          <w:rFonts w:ascii="Angsana New" w:hAnsi="Angsana New" w:cs="Angsana New" w:hint="cs"/>
          <w:sz w:val="32"/>
          <w:szCs w:val="32"/>
          <w:cs/>
        </w:rPr>
        <w:t xml:space="preserve"> ดังต่อไปนี้</w:t>
      </w:r>
    </w:p>
    <w:p w14:paraId="5DC9FA9C" w14:textId="77777777" w:rsidR="006907D6" w:rsidRPr="006907D6" w:rsidRDefault="006907D6" w:rsidP="00F24C87">
      <w:pPr>
        <w:ind w:left="1440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tbl>
      <w:tblPr>
        <w:tblW w:w="0" w:type="auto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0"/>
        <w:gridCol w:w="1530"/>
        <w:gridCol w:w="1530"/>
        <w:gridCol w:w="1350"/>
      </w:tblGrid>
      <w:tr w:rsidR="00976D81" w14:paraId="0EB073BB" w14:textId="77777777" w:rsidTr="0018752B">
        <w:tc>
          <w:tcPr>
            <w:tcW w:w="3960" w:type="dxa"/>
            <w:vMerge w:val="restart"/>
            <w:vAlign w:val="center"/>
          </w:tcPr>
          <w:p w14:paraId="28A0102F" w14:textId="77777777" w:rsidR="00976D81" w:rsidRPr="0018752B" w:rsidRDefault="00976D81" w:rsidP="00F24C87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center"/>
          </w:tcPr>
          <w:p w14:paraId="1F99A8ED" w14:textId="77777777" w:rsidR="00976D81" w:rsidRPr="0018752B" w:rsidRDefault="00976D81" w:rsidP="00F24C87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สัดส่วนการถือหุ้น (</w:t>
            </w:r>
            <w:r w:rsidRPr="0018752B">
              <w:rPr>
                <w:rFonts w:ascii="Angsana New" w:hAnsi="Angsana New" w:cs="Angsana New"/>
                <w:sz w:val="30"/>
                <w:szCs w:val="30"/>
              </w:rPr>
              <w:t>%)</w:t>
            </w:r>
          </w:p>
        </w:tc>
        <w:tc>
          <w:tcPr>
            <w:tcW w:w="1350" w:type="dxa"/>
            <w:vMerge w:val="restart"/>
            <w:vAlign w:val="center"/>
          </w:tcPr>
          <w:p w14:paraId="64F25B5F" w14:textId="77777777" w:rsidR="000E72DB" w:rsidRPr="0018752B" w:rsidRDefault="00976D81" w:rsidP="00F24C87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จัดตั้งขึ้น</w:t>
            </w:r>
          </w:p>
          <w:p w14:paraId="40A82C18" w14:textId="77777777" w:rsidR="00976D81" w:rsidRPr="0018752B" w:rsidRDefault="00976D81" w:rsidP="00F24C87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ในประเทศ</w:t>
            </w:r>
          </w:p>
        </w:tc>
      </w:tr>
      <w:tr w:rsidR="00064DB0" w14:paraId="7FA55BEF" w14:textId="77777777" w:rsidTr="00432831">
        <w:tc>
          <w:tcPr>
            <w:tcW w:w="3960" w:type="dxa"/>
            <w:vMerge/>
            <w:tcBorders>
              <w:bottom w:val="single" w:sz="4" w:space="0" w:color="auto"/>
            </w:tcBorders>
          </w:tcPr>
          <w:p w14:paraId="22548CB3" w14:textId="77777777" w:rsidR="00064DB0" w:rsidRPr="0018752B" w:rsidRDefault="00064DB0" w:rsidP="00F24C87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0A6789C" w14:textId="114A0468" w:rsidR="00064DB0" w:rsidRPr="0018752B" w:rsidRDefault="00AA72D9" w:rsidP="00F24C87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E9592D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6DBA63" w14:textId="5BCE5870" w:rsidR="00064DB0" w:rsidRPr="0018752B" w:rsidRDefault="00AA72D9" w:rsidP="00F24C87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9592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14:paraId="659426E7" w14:textId="77777777" w:rsidR="00064DB0" w:rsidRPr="0018752B" w:rsidRDefault="00064DB0" w:rsidP="00F24C87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50AF4" w14:paraId="5149FE51" w14:textId="77777777" w:rsidTr="00432831">
        <w:tc>
          <w:tcPr>
            <w:tcW w:w="3960" w:type="dxa"/>
            <w:tcBorders>
              <w:top w:val="nil"/>
              <w:bottom w:val="single" w:sz="4" w:space="0" w:color="auto"/>
            </w:tcBorders>
          </w:tcPr>
          <w:p w14:paraId="05C4CEDF" w14:textId="77777777" w:rsidR="00B50AF4" w:rsidRPr="0018752B" w:rsidRDefault="00B50AF4" w:rsidP="00B50AF4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/>
                <w:sz w:val="30"/>
                <w:szCs w:val="30"/>
              </w:rPr>
              <w:t xml:space="preserve">Team Precision (Europe) </w:t>
            </w:r>
            <w:proofErr w:type="spellStart"/>
            <w:r w:rsidRPr="0018752B">
              <w:rPr>
                <w:rFonts w:ascii="Angsana New" w:hAnsi="Angsana New" w:cs="Angsana New"/>
                <w:sz w:val="30"/>
                <w:szCs w:val="30"/>
              </w:rPr>
              <w:t>ApS</w:t>
            </w:r>
            <w:proofErr w:type="spellEnd"/>
          </w:p>
        </w:tc>
        <w:tc>
          <w:tcPr>
            <w:tcW w:w="15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A40FBFA" w14:textId="77777777" w:rsidR="00B50AF4" w:rsidRPr="00D12ED1" w:rsidRDefault="00B50AF4" w:rsidP="00B50AF4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12ED1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0FA426" w14:textId="77777777" w:rsidR="00B50AF4" w:rsidRPr="0018752B" w:rsidRDefault="00B50AF4" w:rsidP="00B50AF4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12ED1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25192916" w14:textId="77777777" w:rsidR="00B50AF4" w:rsidRPr="0018752B" w:rsidRDefault="00B50AF4" w:rsidP="00A20F65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เดนมาร์ก</w:t>
            </w:r>
          </w:p>
        </w:tc>
      </w:tr>
    </w:tbl>
    <w:p w14:paraId="1EAE54A7" w14:textId="77777777" w:rsidR="0076749E" w:rsidRPr="00845AD2" w:rsidRDefault="0076749E" w:rsidP="00F24C87">
      <w:pPr>
        <w:ind w:left="1170" w:right="-360"/>
        <w:jc w:val="thaiDistribute"/>
        <w:rPr>
          <w:rFonts w:ascii="Angsana New" w:hAnsi="Angsana New" w:cs="Angsana New"/>
          <w:sz w:val="16"/>
          <w:szCs w:val="16"/>
        </w:rPr>
      </w:pPr>
    </w:p>
    <w:p w14:paraId="20F23B60" w14:textId="77777777" w:rsidR="00A714BD" w:rsidRDefault="00A714BD" w:rsidP="00EE7FBF">
      <w:pPr>
        <w:numPr>
          <w:ilvl w:val="1"/>
          <w:numId w:val="1"/>
        </w:numPr>
        <w:ind w:left="1168" w:hanging="448"/>
        <w:jc w:val="thaiDistribute"/>
        <w:rPr>
          <w:rFonts w:ascii="Angsana New" w:hAnsi="Angsana New" w:cs="Angsana New"/>
          <w:sz w:val="32"/>
          <w:szCs w:val="32"/>
        </w:rPr>
      </w:pPr>
      <w:r w:rsidRPr="00EE7FBF">
        <w:rPr>
          <w:rFonts w:ascii="Angsana New" w:hAnsi="Angsana New" w:cs="Angsana New"/>
          <w:sz w:val="32"/>
          <w:szCs w:val="32"/>
          <w:cs/>
        </w:rPr>
        <w:t>ยอด</w:t>
      </w:r>
      <w:r w:rsidRPr="00D73147">
        <w:rPr>
          <w:rFonts w:ascii="Angsana New" w:hAnsi="Angsana New" w:cs="Angsana New"/>
          <w:sz w:val="32"/>
          <w:szCs w:val="32"/>
          <w:cs/>
        </w:rPr>
        <w:t>คงค้างและรายการระหว่างกันที่สำคัญของบริษัทและบริษัทย่อย ได้ตัดออกจากงบการเงินรวม</w:t>
      </w:r>
      <w:r w:rsidR="00EE3929" w:rsidRPr="00D73147">
        <w:rPr>
          <w:rFonts w:ascii="Angsana New" w:hAnsi="Angsana New" w:cs="Angsana New" w:hint="cs"/>
          <w:sz w:val="32"/>
          <w:szCs w:val="32"/>
          <w:cs/>
        </w:rPr>
        <w:t>แล้ว</w:t>
      </w:r>
    </w:p>
    <w:p w14:paraId="07DC87E7" w14:textId="77777777" w:rsidR="003E6CEE" w:rsidRPr="00D73147" w:rsidRDefault="003E6CEE" w:rsidP="003E6CEE">
      <w:pPr>
        <w:ind w:left="1170" w:right="-360"/>
        <w:jc w:val="thaiDistribute"/>
        <w:rPr>
          <w:rFonts w:ascii="Angsana New" w:hAnsi="Angsana New" w:cs="Angsana New"/>
          <w:sz w:val="32"/>
          <w:szCs w:val="32"/>
        </w:rPr>
      </w:pPr>
    </w:p>
    <w:p w14:paraId="32565AF9" w14:textId="77777777" w:rsidR="00D73147" w:rsidRPr="00D73147" w:rsidRDefault="00432831" w:rsidP="00432831">
      <w:pPr>
        <w:numPr>
          <w:ilvl w:val="0"/>
          <w:numId w:val="1"/>
        </w:numPr>
        <w:tabs>
          <w:tab w:val="left" w:pos="567"/>
          <w:tab w:val="decimal" w:pos="1134"/>
        </w:tabs>
        <w:ind w:left="0" w:right="5571" w:firstLine="0"/>
        <w:jc w:val="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ข้อมูล</w:t>
      </w:r>
      <w:r w:rsidR="00BA7090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นโยบายการบัญชีท</w:t>
      </w:r>
      <w:r w:rsidR="00BA7090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ี่</w:t>
      </w:r>
      <w:r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มีสาระ</w:t>
      </w:r>
      <w:r w:rsidR="00C83DDE" w:rsidRPr="00D73147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สำคัญ</w:t>
      </w:r>
    </w:p>
    <w:p w14:paraId="35ECC2D2" w14:textId="77777777" w:rsidR="00D73147" w:rsidRPr="00D73147" w:rsidRDefault="00D73147" w:rsidP="00F24C87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73147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การรับรู้รายได้และค่าใช้จ่าย</w:t>
      </w:r>
    </w:p>
    <w:p w14:paraId="56FACD40" w14:textId="77777777" w:rsidR="00704659" w:rsidRPr="00CC6890" w:rsidRDefault="00704659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6890">
        <w:rPr>
          <w:rFonts w:ascii="Angsana New" w:hAnsi="Angsana New" w:cs="Angsana New"/>
          <w:sz w:val="32"/>
          <w:szCs w:val="32"/>
          <w:cs/>
        </w:rPr>
        <w:t>รายได้จากการขายสินค้ารับรู้เมื่อบริษัทได้โอน</w:t>
      </w:r>
      <w:r w:rsidR="00065326" w:rsidRPr="00CC6890">
        <w:rPr>
          <w:rFonts w:ascii="Angsana New" w:hAnsi="Angsana New" w:cs="Angsana New"/>
          <w:sz w:val="32"/>
          <w:szCs w:val="32"/>
          <w:cs/>
        </w:rPr>
        <w:t>อำนาจการควบคุม</w:t>
      </w:r>
      <w:r w:rsidR="00D03C37" w:rsidRPr="00CC6890">
        <w:rPr>
          <w:rFonts w:ascii="Angsana New" w:hAnsi="Angsana New" w:cs="Angsana New"/>
          <w:sz w:val="32"/>
          <w:szCs w:val="32"/>
          <w:cs/>
        </w:rPr>
        <w:t>ในสินค้าให้แก่ลูกค้าแล้ว</w:t>
      </w:r>
      <w:r w:rsidR="0042023F" w:rsidRPr="00CC6890">
        <w:rPr>
          <w:rFonts w:ascii="Angsana New" w:hAnsi="Angsana New" w:cs="Angsana New"/>
          <w:sz w:val="32"/>
          <w:szCs w:val="32"/>
          <w:cs/>
        </w:rPr>
        <w:t xml:space="preserve"> </w:t>
      </w:r>
      <w:r w:rsidR="0042023F" w:rsidRPr="0042023F">
        <w:rPr>
          <w:rFonts w:ascii="Angsana New" w:eastAsia="Calibri" w:hAnsi="Angsana New" w:cs="Angsana New"/>
          <w:sz w:val="32"/>
          <w:szCs w:val="32"/>
          <w:cs/>
        </w:rPr>
        <w:t xml:space="preserve">รายได้จากการขายแสดงมูลค่าตามราคาในใบกำกับสินค้าโดยไม่รวมภาษีมูลค่าเพิ่ม </w:t>
      </w:r>
      <w:r w:rsidR="00895FBA">
        <w:rPr>
          <w:rFonts w:ascii="Angsana New" w:eastAsia="Calibri" w:hAnsi="Angsana New" w:cs="Angsana New" w:hint="cs"/>
          <w:sz w:val="32"/>
          <w:szCs w:val="32"/>
          <w:cs/>
        </w:rPr>
        <w:t>และ</w:t>
      </w:r>
      <w:r w:rsidR="0042023F" w:rsidRPr="0042023F">
        <w:rPr>
          <w:rFonts w:ascii="Angsana New" w:eastAsia="Calibri" w:hAnsi="Angsana New" w:cs="Angsana New"/>
          <w:sz w:val="32"/>
          <w:szCs w:val="32"/>
          <w:cs/>
        </w:rPr>
        <w:t>หลังจากหักส่วนลดแล้ว</w:t>
      </w:r>
    </w:p>
    <w:p w14:paraId="6EA0FDB8" w14:textId="77777777" w:rsidR="00704659" w:rsidRPr="007F336A" w:rsidRDefault="00704659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ดอกเบี้ย</w:t>
      </w:r>
      <w:r w:rsidRPr="00D73147">
        <w:rPr>
          <w:rFonts w:ascii="Angsana New" w:hAnsi="Angsana New" w:cs="Angsana New" w:hint="cs"/>
          <w:sz w:val="32"/>
          <w:szCs w:val="32"/>
          <w:cs/>
        </w:rPr>
        <w:t>รับ</w:t>
      </w:r>
      <w:r w:rsidRPr="00D73147">
        <w:rPr>
          <w:rFonts w:ascii="Angsana New" w:hAnsi="Angsana New" w:cs="Angsana New"/>
          <w:sz w:val="32"/>
          <w:szCs w:val="32"/>
          <w:cs/>
        </w:rPr>
        <w:t>ถือเป็นรายได้ตามเกณฑ์คงค้าง โดยคำนึงถึงอัตราผลตอบแทนที่แท้จริง</w:t>
      </w:r>
    </w:p>
    <w:p w14:paraId="31326425" w14:textId="77777777" w:rsidR="00B82678" w:rsidRPr="00D73147" w:rsidRDefault="00704659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รายได้อื่นและค่าใช้จ่ายบันทึกตามเกณฑ์คงค้าง</w:t>
      </w:r>
    </w:p>
    <w:p w14:paraId="7538B349" w14:textId="77777777" w:rsidR="00C73934" w:rsidRPr="00435214" w:rsidRDefault="00C73934">
      <w:pPr>
        <w:rPr>
          <w:rFonts w:ascii="Angsana New" w:hAnsi="Angsana New" w:cs="Angsana New"/>
          <w:b/>
          <w:bCs/>
          <w:sz w:val="12"/>
          <w:szCs w:val="12"/>
          <w:cs/>
        </w:rPr>
      </w:pPr>
    </w:p>
    <w:p w14:paraId="1B42DB2D" w14:textId="77777777" w:rsidR="0020570D" w:rsidRPr="00D73147" w:rsidRDefault="0020570D" w:rsidP="00F24C87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3147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EDF174D" w14:textId="77777777" w:rsidR="0020570D" w:rsidRPr="00D73147" w:rsidRDefault="0020570D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 ได้แก่ เงินสดในมือและเงินฝากสถาบันการเงิน ซึ่งถึงกำหนดในระยะเวลาไม่เกิน </w:t>
      </w:r>
      <w:r w:rsidRPr="00D73147">
        <w:rPr>
          <w:rFonts w:ascii="Angsana New" w:hAnsi="Angsana New" w:cs="Angsana New"/>
          <w:sz w:val="32"/>
          <w:szCs w:val="32"/>
        </w:rPr>
        <w:t>3</w:t>
      </w:r>
      <w:r w:rsidRPr="00D73147">
        <w:rPr>
          <w:rFonts w:ascii="Angsana New" w:hAnsi="Angsana New" w:cs="Angsana New"/>
          <w:sz w:val="32"/>
          <w:szCs w:val="32"/>
          <w:cs/>
        </w:rPr>
        <w:t xml:space="preserve"> เดือนนับจากวันที่ได้มาและปราศจากภาระผูกพัน</w:t>
      </w:r>
    </w:p>
    <w:p w14:paraId="7F8DC986" w14:textId="77777777" w:rsidR="00435214" w:rsidRDefault="00435214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D7910E3" w14:textId="77777777" w:rsidR="005462C9" w:rsidRDefault="00B41A4D" w:rsidP="000F35CB">
      <w:pPr>
        <w:numPr>
          <w:ilvl w:val="1"/>
          <w:numId w:val="1"/>
        </w:numPr>
        <w:tabs>
          <w:tab w:val="left" w:pos="2156"/>
        </w:tabs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ลูกหนี้การค้า</w:t>
      </w:r>
      <w:r w:rsidR="00BF19A1">
        <w:rPr>
          <w:rFonts w:ascii="Angsana New" w:hAnsi="Angsana New" w:cs="Angsana New" w:hint="cs"/>
          <w:b/>
          <w:bCs/>
          <w:sz w:val="32"/>
          <w:szCs w:val="32"/>
          <w:cs/>
        </w:rPr>
        <w:t>และค่าเผื่อผลขาดทุนด้านเครดิตที่คาดว่าจะเกิดขึ้น</w:t>
      </w:r>
    </w:p>
    <w:p w14:paraId="2889D45F" w14:textId="77777777" w:rsidR="000B6D8A" w:rsidRDefault="001E184A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บริษัทบันทึกค่าเ</w:t>
      </w:r>
      <w:r w:rsidR="000E6585">
        <w:rPr>
          <w:rFonts w:ascii="Angsana New" w:hAnsi="Angsana New" w:cs="Angsana New" w:hint="cs"/>
          <w:sz w:val="32"/>
          <w:szCs w:val="32"/>
          <w:cs/>
        </w:rPr>
        <w:t>ผื่อ</w:t>
      </w:r>
      <w:r w:rsidR="00B41A4D">
        <w:rPr>
          <w:rFonts w:ascii="Angsana New" w:hAnsi="Angsana New" w:cs="Angsana New" w:hint="cs"/>
          <w:sz w:val="32"/>
          <w:szCs w:val="32"/>
          <w:cs/>
        </w:rPr>
        <w:t>ผลขาดทุนที่คาดว่าจะเกิดขึ้น</w:t>
      </w:r>
      <w:r>
        <w:rPr>
          <w:rFonts w:ascii="Angsana New" w:hAnsi="Angsana New" w:cs="Angsana New" w:hint="cs"/>
          <w:sz w:val="32"/>
          <w:szCs w:val="32"/>
          <w:cs/>
        </w:rPr>
        <w:t>จากการเก็บเงินจากลูกหนี้ไม่ได้ โดยพิจารณาจากการวิเคราะห์อายุหนี้</w:t>
      </w:r>
      <w:r w:rsidR="000F35CB">
        <w:rPr>
          <w:rFonts w:ascii="Angsana New" w:hAnsi="Angsana New" w:cs="Angsana New" w:hint="cs"/>
          <w:sz w:val="32"/>
          <w:szCs w:val="32"/>
          <w:cs/>
        </w:rPr>
        <w:t xml:space="preserve">ตามวิธีการอย่างง่าย </w:t>
      </w:r>
      <w:r w:rsidR="000F35CB" w:rsidRPr="009B678C">
        <w:rPr>
          <w:rFonts w:ascii="Angsana New" w:hAnsi="Angsana New" w:cs="Angsana New"/>
          <w:sz w:val="32"/>
          <w:szCs w:val="32"/>
        </w:rPr>
        <w:t>(Simplified</w:t>
      </w:r>
      <w:r w:rsidR="000F35C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F35CB" w:rsidRPr="009B678C">
        <w:rPr>
          <w:rFonts w:ascii="Angsana New" w:hAnsi="Angsana New" w:cs="Angsana New"/>
          <w:sz w:val="32"/>
          <w:szCs w:val="32"/>
        </w:rPr>
        <w:t>approach)</w:t>
      </w:r>
    </w:p>
    <w:p w14:paraId="4AA4F663" w14:textId="77777777" w:rsidR="007F336A" w:rsidRPr="0076749E" w:rsidRDefault="007F336A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358CFE72" w14:textId="77777777" w:rsidR="0020570D" w:rsidRPr="00D73147" w:rsidRDefault="0020570D" w:rsidP="000F35CB">
      <w:pPr>
        <w:numPr>
          <w:ilvl w:val="1"/>
          <w:numId w:val="1"/>
        </w:numPr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3147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7D0A2404" w14:textId="77777777" w:rsidR="0020570D" w:rsidRPr="00D73147" w:rsidRDefault="0020570D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D73147">
        <w:rPr>
          <w:rFonts w:ascii="Angsana New" w:hAnsi="Angsana New" w:cs="Angsana New"/>
          <w:sz w:val="32"/>
          <w:szCs w:val="32"/>
        </w:rPr>
        <w:t xml:space="preserve"> </w:t>
      </w:r>
      <w:r w:rsidRPr="00D73147">
        <w:rPr>
          <w:rFonts w:ascii="Angsana New" w:hAnsi="Angsana New" w:cs="Angsana New"/>
          <w:sz w:val="32"/>
          <w:szCs w:val="32"/>
          <w:cs/>
        </w:rPr>
        <w:t>แสดงในราคาทุนหรือมูลค่าสุทธิที่จะได้รับแล้วแต่มูลค่าใดจะต่ำกว่า</w:t>
      </w:r>
      <w:r w:rsidRPr="00D73147">
        <w:rPr>
          <w:rFonts w:ascii="Angsana New" w:hAnsi="Angsana New" w:cs="Angsana New"/>
          <w:sz w:val="32"/>
          <w:szCs w:val="32"/>
        </w:rPr>
        <w:t xml:space="preserve"> </w:t>
      </w:r>
      <w:r w:rsidRPr="00D73147">
        <w:rPr>
          <w:rFonts w:ascii="Angsana New" w:hAnsi="Angsana New" w:cs="Angsana New"/>
          <w:sz w:val="32"/>
          <w:szCs w:val="32"/>
          <w:cs/>
        </w:rPr>
        <w:t>ราคาทุนคำนวณโดยวิธีถัวเฉลี่ยถ่วงน้ำหนัก</w:t>
      </w:r>
    </w:p>
    <w:p w14:paraId="0914AE09" w14:textId="77777777" w:rsidR="0020570D" w:rsidRPr="00D73147" w:rsidRDefault="0020570D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73147">
        <w:rPr>
          <w:rFonts w:ascii="Angsana New" w:hAnsi="Angsana New" w:cs="Angsana New"/>
          <w:sz w:val="32"/>
          <w:szCs w:val="32"/>
          <w:cs/>
        </w:rPr>
        <w:t>บริษัทตั้งสำรองเผื่อลดมูลค่าสินค้าคงเหลือ</w:t>
      </w:r>
      <w:r w:rsidRPr="00D73147">
        <w:rPr>
          <w:rFonts w:ascii="Angsana New" w:hAnsi="Angsana New" w:cs="Angsana New"/>
          <w:sz w:val="32"/>
          <w:szCs w:val="32"/>
        </w:rPr>
        <w:t xml:space="preserve"> </w:t>
      </w:r>
      <w:r w:rsidRPr="00D73147">
        <w:rPr>
          <w:rFonts w:ascii="Angsana New" w:hAnsi="Angsana New" w:cs="Angsana New"/>
          <w:sz w:val="32"/>
          <w:szCs w:val="32"/>
          <w:cs/>
        </w:rPr>
        <w:t>เมื่อสินค้านั้นเสื่อมสภาพและล้าสมัย</w:t>
      </w:r>
      <w:r w:rsidRPr="00D73147">
        <w:rPr>
          <w:rFonts w:ascii="Angsana New" w:hAnsi="Angsana New" w:cs="Angsana New"/>
          <w:sz w:val="32"/>
          <w:szCs w:val="32"/>
        </w:rPr>
        <w:t xml:space="preserve"> </w:t>
      </w:r>
      <w:r w:rsidRPr="00D73147">
        <w:rPr>
          <w:rFonts w:ascii="Angsana New" w:hAnsi="Angsana New" w:cs="Angsana New"/>
          <w:sz w:val="32"/>
          <w:szCs w:val="32"/>
          <w:cs/>
        </w:rPr>
        <w:t>โดยพิจารณาตามสภาพปัจจุบันของสินค้าคงเหลือเป็นเกณฑ์</w:t>
      </w:r>
    </w:p>
    <w:p w14:paraId="7965370E" w14:textId="77777777" w:rsidR="003C66A9" w:rsidRPr="0076749E" w:rsidRDefault="003C66A9" w:rsidP="000F35CB">
      <w:pPr>
        <w:spacing w:line="235" w:lineRule="auto"/>
        <w:ind w:left="117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3AFDFF3C" w14:textId="77777777" w:rsidR="00BD3C1B" w:rsidRPr="0076749E" w:rsidRDefault="00BD3C1B" w:rsidP="000F35CB">
      <w:pPr>
        <w:numPr>
          <w:ilvl w:val="1"/>
          <w:numId w:val="1"/>
        </w:numPr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6749E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3D35710C" w14:textId="77777777" w:rsidR="00B21EFE" w:rsidRDefault="00BD3C1B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76749E">
        <w:rPr>
          <w:rFonts w:ascii="Angsana New" w:hAnsi="Angsana New" w:cs="Angsana New"/>
          <w:sz w:val="32"/>
          <w:szCs w:val="32"/>
          <w:cs/>
        </w:rPr>
        <w:t>บริษัทย่อย หมายถึง กิจการที่กลุ่มบริษัทมีอำนาจในการควบคุมนโยบายการเงินและการดำเนินงาน บริษัท</w:t>
      </w:r>
      <w:r w:rsidR="00432831">
        <w:rPr>
          <w:rFonts w:ascii="Angsana New" w:hAnsi="Angsana New" w:cs="Angsana New" w:hint="cs"/>
          <w:sz w:val="32"/>
          <w:szCs w:val="32"/>
          <w:cs/>
        </w:rPr>
        <w:t>ได้</w:t>
      </w:r>
      <w:r w:rsidRPr="0076749E">
        <w:rPr>
          <w:rFonts w:ascii="Angsana New" w:hAnsi="Angsana New" w:cs="Angsana New"/>
          <w:sz w:val="32"/>
          <w:szCs w:val="32"/>
          <w:cs/>
        </w:rPr>
        <w:t>รวมบริษัทย่อยไว้ในงบการเงินรวมตั้งแต่วันที่กลุ่มบริษัทมีอำนาจควบคุมจนถึงวันที่การมีอำนาจควบคุมนั้นสิ้นสุดลง</w:t>
      </w:r>
    </w:p>
    <w:p w14:paraId="463EA171" w14:textId="77777777" w:rsidR="00C24272" w:rsidRPr="0076749E" w:rsidRDefault="00BD3C1B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749E">
        <w:rPr>
          <w:rFonts w:ascii="Angsana New" w:hAnsi="Angsana New" w:cs="Angsana New"/>
          <w:sz w:val="32"/>
          <w:szCs w:val="32"/>
          <w:cs/>
        </w:rPr>
        <w:t>เงินลงทุนในบริษัทย่อยในงบการเงินเฉพาะกิจการ แสดงตามวิธีราคาทุน</w:t>
      </w:r>
      <w:r w:rsidR="004D7C77" w:rsidRPr="0076749E">
        <w:rPr>
          <w:rFonts w:ascii="Angsana New" w:hAnsi="Angsana New" w:cs="Angsana New" w:hint="cs"/>
          <w:sz w:val="32"/>
          <w:szCs w:val="32"/>
          <w:cs/>
        </w:rPr>
        <w:t>หลังจากหักค่าเผื่อการลดมูลค่าเงินลงทุน</w:t>
      </w:r>
    </w:p>
    <w:p w14:paraId="6BC43BD9" w14:textId="77777777" w:rsidR="0076749E" w:rsidRDefault="0076749E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6238DED4" w14:textId="77777777" w:rsidR="00C24272" w:rsidRPr="0076749E" w:rsidRDefault="00C24272" w:rsidP="000F35CB">
      <w:pPr>
        <w:numPr>
          <w:ilvl w:val="1"/>
          <w:numId w:val="1"/>
        </w:numPr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6749E">
        <w:rPr>
          <w:rFonts w:ascii="Angsana New" w:hAnsi="Angsana New" w:cs="Angsana New"/>
          <w:b/>
          <w:bCs/>
          <w:sz w:val="32"/>
          <w:szCs w:val="32"/>
          <w:cs/>
        </w:rPr>
        <w:t>ที่ดิน</w:t>
      </w:r>
      <w:r w:rsidRPr="0076749E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76749E">
        <w:rPr>
          <w:rFonts w:ascii="Angsana New" w:hAnsi="Angsana New" w:cs="Angsana New"/>
          <w:b/>
          <w:bCs/>
          <w:sz w:val="32"/>
          <w:szCs w:val="32"/>
          <w:cs/>
        </w:rPr>
        <w:t>อาคารและอุปกรณ์</w:t>
      </w:r>
    </w:p>
    <w:p w14:paraId="3AC9538B" w14:textId="77777777" w:rsidR="00847E73" w:rsidRDefault="00847E73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76749E">
        <w:rPr>
          <w:rFonts w:ascii="Angsana New" w:hAnsi="Angsana New" w:cs="Angsana New" w:hint="cs"/>
          <w:sz w:val="32"/>
          <w:szCs w:val="32"/>
          <w:cs/>
        </w:rPr>
        <w:t xml:space="preserve">ที่ดินแสดงตามราคาประเมิน บริษัทมีนโยบายที่จะประเมินราคาโดยผู้ประเมินอิสระทุก </w:t>
      </w:r>
      <w:r w:rsidR="00311BB3">
        <w:rPr>
          <w:rFonts w:ascii="Angsana New" w:hAnsi="Angsana New" w:cs="Angsana New"/>
          <w:sz w:val="32"/>
          <w:szCs w:val="32"/>
        </w:rPr>
        <w:t>3-5</w:t>
      </w:r>
      <w:r w:rsidRPr="0076749E">
        <w:rPr>
          <w:rFonts w:ascii="Angsana New" w:hAnsi="Angsana New" w:cs="Angsana New" w:hint="cs"/>
          <w:sz w:val="32"/>
          <w:szCs w:val="32"/>
          <w:cs/>
        </w:rPr>
        <w:t xml:space="preserve"> ปี และในระหว่างระยะเวลานี้ หากมีปัจจัยอื่นใดที่มีผลกระทบอย่างมีสาระสำคัญต่อมูลค่า</w:t>
      </w:r>
      <w:r w:rsidRPr="004A14DD">
        <w:rPr>
          <w:rFonts w:ascii="Angsana New" w:hAnsi="Angsana New" w:cs="Angsana New" w:hint="cs"/>
          <w:sz w:val="32"/>
          <w:szCs w:val="32"/>
          <w:cs/>
        </w:rPr>
        <w:t>สินทรัพย์ บริษัทจะให้มีการประเมินราคาใหม่โดยผู้เชี่ยวชาญในปีนั้นๆ มูลค่าส่วนที่เพิ่มขึ้นจากการตีราคาสินทรัพย์ บริษัทบันทึกไว้ในบัญชีส่วนเกิน</w:t>
      </w:r>
      <w:r w:rsidR="00145674">
        <w:rPr>
          <w:rFonts w:ascii="Angsana New" w:hAnsi="Angsana New" w:cs="Angsana New" w:hint="cs"/>
          <w:sz w:val="32"/>
          <w:szCs w:val="32"/>
          <w:cs/>
        </w:rPr>
        <w:t>ทุน</w:t>
      </w:r>
      <w:r w:rsidRPr="004A14DD">
        <w:rPr>
          <w:rFonts w:ascii="Angsana New" w:hAnsi="Angsana New" w:cs="Angsana New" w:hint="cs"/>
          <w:sz w:val="32"/>
          <w:szCs w:val="32"/>
          <w:cs/>
        </w:rPr>
        <w:t>จากการตีราค</w:t>
      </w:r>
      <w:r w:rsidR="009C5841">
        <w:rPr>
          <w:rFonts w:ascii="Angsana New" w:hAnsi="Angsana New" w:cs="Angsana New" w:hint="cs"/>
          <w:sz w:val="32"/>
          <w:szCs w:val="32"/>
          <w:cs/>
        </w:rPr>
        <w:t>าสินทรัพย์ โดยแสดงเป็นรายการใน</w:t>
      </w:r>
      <w:r w:rsidRPr="004A14DD">
        <w:rPr>
          <w:rFonts w:ascii="Angsana New" w:hAnsi="Angsana New" w:cs="Angsana New" w:hint="cs"/>
          <w:sz w:val="32"/>
          <w:szCs w:val="32"/>
          <w:cs/>
        </w:rPr>
        <w:t>กำไรขาดทุนเบ็ดเสร็จอื่นในองค์ประกอบอื่นของ</w:t>
      </w:r>
      <w:r w:rsidR="004945EC">
        <w:rPr>
          <w:rFonts w:ascii="Angsana New" w:hAnsi="Angsana New" w:cs="Angsana New" w:hint="cs"/>
          <w:sz w:val="32"/>
          <w:szCs w:val="32"/>
          <w:cs/>
        </w:rPr>
        <w:t>ส่วนของ</w:t>
      </w:r>
      <w:r w:rsidRPr="004A14DD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="007D774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45674">
        <w:rPr>
          <w:rFonts w:ascii="Angsana New" w:hAnsi="Angsana New" w:cs="Angsana New" w:hint="cs"/>
          <w:sz w:val="32"/>
          <w:szCs w:val="32"/>
          <w:cs/>
        </w:rPr>
        <w:t>และจะโอนไปกำไรสะสมเมื่อมีการจำหน่าย</w:t>
      </w:r>
    </w:p>
    <w:p w14:paraId="5896BDE2" w14:textId="77777777" w:rsidR="00AC18FE" w:rsidRDefault="0063316E" w:rsidP="00AC18FE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3C384B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="00311BB3" w:rsidRPr="003C384B">
        <w:rPr>
          <w:rFonts w:ascii="Angsana New" w:hAnsi="Angsana New" w:cs="Angsana New"/>
          <w:sz w:val="32"/>
          <w:szCs w:val="32"/>
        </w:rPr>
        <w:t>256</w:t>
      </w:r>
      <w:r w:rsidR="00432831">
        <w:rPr>
          <w:rFonts w:ascii="Angsana New" w:hAnsi="Angsana New" w:cs="Angsana New"/>
          <w:sz w:val="32"/>
          <w:szCs w:val="32"/>
        </w:rPr>
        <w:t>6</w:t>
      </w:r>
      <w:r w:rsidRPr="003C384B">
        <w:rPr>
          <w:rFonts w:ascii="Angsana New" w:hAnsi="Angsana New" w:cs="Angsana New" w:hint="cs"/>
          <w:sz w:val="32"/>
          <w:szCs w:val="32"/>
          <w:cs/>
        </w:rPr>
        <w:t xml:space="preserve"> บริษัทได้มีการประเมินราคาที่ดินโดยผู้ประเมินอิสระ โดยใช้วิธีเปรียบเทียบข้อมูลตลาดในการกำหนดมูลค่ายุติธรรม </w:t>
      </w:r>
      <w:r w:rsidRPr="003C384B">
        <w:rPr>
          <w:rFonts w:ascii="Angsana New" w:hAnsi="Angsana New" w:cs="Angsana New"/>
          <w:sz w:val="32"/>
          <w:szCs w:val="32"/>
          <w:lang w:eastAsia="zh-CN"/>
        </w:rPr>
        <w:t>(Market Approach)</w:t>
      </w:r>
      <w:r w:rsidR="00AC18FE">
        <w:rPr>
          <w:rFonts w:ascii="Angsana New" w:hAnsi="Angsana New" w:cs="Angsana New"/>
          <w:sz w:val="32"/>
          <w:szCs w:val="32"/>
          <w:lang w:eastAsia="zh-CN"/>
        </w:rPr>
        <w:br w:type="page"/>
      </w:r>
    </w:p>
    <w:p w14:paraId="29FF5E65" w14:textId="77777777" w:rsidR="0050290B" w:rsidRPr="004A14DD" w:rsidRDefault="00847E73" w:rsidP="0050290B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A14DD">
        <w:rPr>
          <w:rFonts w:ascii="Angsana New" w:hAnsi="Angsana New" w:cs="Angsana New"/>
          <w:sz w:val="32"/>
          <w:szCs w:val="32"/>
          <w:cs/>
        </w:rPr>
        <w:lastRenderedPageBreak/>
        <w:t>อาคารและอุปกรณ์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แสดงในราคาทุน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บริษัทคำนวณค่าเสื่อมราคาสำหรับสินทรัพย์ถาวรทุกประเภทยกเว้นที่ดิน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โดยวิธีเส้นตรงตามอายุการให้ประโยชน์ ซึ่งประมาณไว้ดังนี้</w:t>
      </w:r>
    </w:p>
    <w:p w14:paraId="44D5139F" w14:textId="77777777" w:rsidR="00DB3718" w:rsidRPr="00D12ED1" w:rsidRDefault="00DB3718" w:rsidP="00F24C87">
      <w:pPr>
        <w:tabs>
          <w:tab w:val="left" w:pos="900"/>
          <w:tab w:val="right" w:pos="6946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 w:rsidRPr="004A14DD">
        <w:rPr>
          <w:rFonts w:ascii="Angsana New" w:hAnsi="Angsana New" w:cs="Angsana New"/>
          <w:sz w:val="32"/>
          <w:szCs w:val="32"/>
          <w:cs/>
        </w:rPr>
        <w:tab/>
      </w:r>
      <w:r w:rsidRPr="00D12ED1">
        <w:rPr>
          <w:rFonts w:ascii="Angsana New" w:hAnsi="Angsana New" w:cs="Angsana New"/>
          <w:sz w:val="32"/>
          <w:szCs w:val="32"/>
          <w:u w:val="single"/>
          <w:cs/>
        </w:rPr>
        <w:t>ปี</w:t>
      </w:r>
    </w:p>
    <w:p w14:paraId="3D5E86D0" w14:textId="77777777" w:rsidR="00DB3718" w:rsidRPr="00D12ED1" w:rsidRDefault="00DB3718" w:rsidP="00F24C87">
      <w:pPr>
        <w:tabs>
          <w:tab w:val="left" w:pos="900"/>
          <w:tab w:val="right" w:pos="6946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</w:rPr>
      </w:pPr>
      <w:r w:rsidRPr="00D12ED1">
        <w:rPr>
          <w:rFonts w:ascii="Angsana New" w:hAnsi="Angsana New" w:cs="Angsana New"/>
          <w:sz w:val="32"/>
          <w:szCs w:val="32"/>
          <w:cs/>
        </w:rPr>
        <w:t>ส่วนปรับปรุงที่ดิน</w:t>
      </w:r>
      <w:r w:rsidRPr="00D12ED1">
        <w:rPr>
          <w:rFonts w:ascii="Angsana New" w:hAnsi="Angsana New" w:cs="Angsana New"/>
          <w:sz w:val="32"/>
          <w:szCs w:val="32"/>
          <w:cs/>
        </w:rPr>
        <w:tab/>
        <w:t>5</w:t>
      </w:r>
    </w:p>
    <w:p w14:paraId="6E66C169" w14:textId="77777777" w:rsidR="00DB3718" w:rsidRPr="00D12ED1" w:rsidRDefault="00DB3718" w:rsidP="00F24C87">
      <w:pPr>
        <w:tabs>
          <w:tab w:val="left" w:pos="900"/>
          <w:tab w:val="right" w:pos="6946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  <w:cs/>
        </w:rPr>
      </w:pPr>
      <w:r w:rsidRPr="00D12ED1">
        <w:rPr>
          <w:rFonts w:ascii="Angsana New" w:hAnsi="Angsana New" w:cs="Angsana New"/>
          <w:sz w:val="32"/>
          <w:szCs w:val="32"/>
          <w:cs/>
        </w:rPr>
        <w:t xml:space="preserve">อาคารและส่วนปรับปรุงอาคาร </w:t>
      </w:r>
      <w:r w:rsidRPr="00D12ED1">
        <w:rPr>
          <w:rFonts w:ascii="Angsana New" w:hAnsi="Angsana New" w:cs="Angsana New"/>
          <w:sz w:val="32"/>
          <w:szCs w:val="32"/>
          <w:cs/>
        </w:rPr>
        <w:tab/>
        <w:t xml:space="preserve">5 - </w:t>
      </w:r>
      <w:r w:rsidRPr="00D12ED1">
        <w:rPr>
          <w:rFonts w:ascii="Angsana New" w:hAnsi="Angsana New" w:cs="Angsana New" w:hint="cs"/>
          <w:sz w:val="32"/>
          <w:szCs w:val="32"/>
          <w:cs/>
        </w:rPr>
        <w:t>30</w:t>
      </w:r>
    </w:p>
    <w:p w14:paraId="7716CFE7" w14:textId="77777777" w:rsidR="00DB3718" w:rsidRPr="00D12ED1" w:rsidRDefault="00DB3718" w:rsidP="00F24C87">
      <w:pPr>
        <w:tabs>
          <w:tab w:val="left" w:pos="900"/>
          <w:tab w:val="right" w:pos="6930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</w:rPr>
      </w:pPr>
      <w:r w:rsidRPr="00D12ED1">
        <w:rPr>
          <w:rFonts w:ascii="Angsana New" w:hAnsi="Angsana New" w:cs="Angsana New"/>
          <w:sz w:val="32"/>
          <w:szCs w:val="32"/>
          <w:cs/>
        </w:rPr>
        <w:t>เครื่องจักร</w:t>
      </w:r>
      <w:r w:rsidRPr="00D12ED1">
        <w:rPr>
          <w:rFonts w:ascii="Angsana New" w:hAnsi="Angsana New" w:cs="Angsana New" w:hint="cs"/>
          <w:sz w:val="32"/>
          <w:szCs w:val="32"/>
          <w:cs/>
        </w:rPr>
        <w:t>และอุปกรณ์</w:t>
      </w:r>
      <w:r w:rsidRPr="00D12ED1">
        <w:rPr>
          <w:rFonts w:ascii="Angsana New" w:hAnsi="Angsana New" w:cs="Angsana New"/>
          <w:sz w:val="32"/>
          <w:szCs w:val="32"/>
          <w:cs/>
        </w:rPr>
        <w:tab/>
      </w:r>
      <w:r w:rsidR="001E184A">
        <w:rPr>
          <w:rFonts w:ascii="Angsana New" w:hAnsi="Angsana New" w:cs="Angsana New"/>
          <w:sz w:val="32"/>
          <w:szCs w:val="32"/>
        </w:rPr>
        <w:t xml:space="preserve">5 - </w:t>
      </w:r>
      <w:r w:rsidRPr="00D12ED1">
        <w:rPr>
          <w:rFonts w:ascii="Angsana New" w:hAnsi="Angsana New" w:cs="Angsana New"/>
          <w:sz w:val="32"/>
          <w:szCs w:val="32"/>
        </w:rPr>
        <w:t>1</w:t>
      </w:r>
      <w:r w:rsidRPr="00D12ED1">
        <w:rPr>
          <w:rFonts w:ascii="Angsana New" w:hAnsi="Angsana New" w:cs="Angsana New"/>
          <w:sz w:val="32"/>
          <w:szCs w:val="32"/>
          <w:cs/>
        </w:rPr>
        <w:t>0</w:t>
      </w:r>
    </w:p>
    <w:p w14:paraId="54FDAA79" w14:textId="2847661A" w:rsidR="00DB3718" w:rsidRPr="004A14DD" w:rsidRDefault="000432C9" w:rsidP="00F24C87">
      <w:pPr>
        <w:tabs>
          <w:tab w:val="left" w:pos="900"/>
          <w:tab w:val="right" w:pos="6946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สินทรัพย์ถาวร</w:t>
      </w:r>
      <w:r w:rsidR="00DB3718" w:rsidRPr="00D12ED1">
        <w:rPr>
          <w:rFonts w:ascii="Angsana New" w:hAnsi="Angsana New" w:cs="Angsana New"/>
          <w:sz w:val="32"/>
          <w:szCs w:val="32"/>
          <w:cs/>
        </w:rPr>
        <w:t>อื่น</w:t>
      </w:r>
      <w:r w:rsidR="00DB3718" w:rsidRPr="00D12ED1">
        <w:rPr>
          <w:rFonts w:ascii="Angsana New" w:hAnsi="Angsana New" w:cs="Angsana New"/>
          <w:sz w:val="32"/>
          <w:szCs w:val="32"/>
        </w:rPr>
        <w:t xml:space="preserve"> </w:t>
      </w:r>
      <w:r w:rsidR="00DB3718" w:rsidRPr="00D12ED1">
        <w:rPr>
          <w:rFonts w:ascii="Angsana New" w:hAnsi="Angsana New" w:cs="Angsana New"/>
          <w:sz w:val="32"/>
          <w:szCs w:val="32"/>
          <w:cs/>
        </w:rPr>
        <w:t>ๆ</w:t>
      </w:r>
      <w:r w:rsidR="00DB3718" w:rsidRPr="00D12ED1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3 - </w:t>
      </w:r>
      <w:r w:rsidR="00DB3718" w:rsidRPr="00D12ED1">
        <w:rPr>
          <w:rFonts w:ascii="Angsana New" w:hAnsi="Angsana New" w:cs="Angsana New"/>
          <w:sz w:val="32"/>
          <w:szCs w:val="32"/>
          <w:cs/>
        </w:rPr>
        <w:t>5</w:t>
      </w:r>
    </w:p>
    <w:p w14:paraId="2281D28E" w14:textId="77777777" w:rsidR="000B6D8A" w:rsidRPr="0076749E" w:rsidRDefault="000B6D8A" w:rsidP="00F24C87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97748F5" w14:textId="77777777" w:rsidR="0076749E" w:rsidRPr="002F37CC" w:rsidRDefault="0076749E" w:rsidP="0076749E">
      <w:pPr>
        <w:numPr>
          <w:ilvl w:val="1"/>
          <w:numId w:val="1"/>
        </w:numPr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สัญญาเช่า</w:t>
      </w:r>
    </w:p>
    <w:p w14:paraId="2036C1C3" w14:textId="77777777" w:rsidR="0076749E" w:rsidRDefault="0076749E" w:rsidP="0076749E">
      <w:pPr>
        <w:spacing w:line="235" w:lineRule="auto"/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6FB418C0" w14:textId="77777777" w:rsidR="0076749E" w:rsidRDefault="0076749E" w:rsidP="0076749E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B6D8A">
        <w:rPr>
          <w:rFonts w:ascii="Angsana New" w:hAnsi="Angsana New" w:cs="Angsana New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และผลขาดทุนจากการด้อยค่าสะสม สินทรัพย์สิทธิการใช้จะคิดค่าเสื่อมราคา 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6B265F74" w14:textId="77777777" w:rsidR="0076749E" w:rsidRDefault="0076749E" w:rsidP="0076749E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035A9">
        <w:rPr>
          <w:rFonts w:ascii="Angsana New" w:hAnsi="Angsana New" w:cs="Angsana New"/>
          <w:sz w:val="32"/>
          <w:szCs w:val="32"/>
          <w:cs/>
        </w:rPr>
        <w:t>หากสัญญาเช่าโอนความเป็นเจ้าของในสินทรัพย์อ้างอิงให้แก่ผู้เช่าเมื่อสิ้นสุดอายุสัญญาเช่าหรือหากราคาทุนของสินทรัพย์สิทธิการใช้</w:t>
      </w:r>
      <w:r w:rsidRPr="008035A9">
        <w:rPr>
          <w:rFonts w:ascii="Angsana New" w:hAnsi="Angsana New" w:cs="Angsana New"/>
          <w:sz w:val="32"/>
          <w:szCs w:val="32"/>
        </w:rPr>
        <w:t xml:space="preserve"> </w:t>
      </w:r>
      <w:r w:rsidRPr="008035A9">
        <w:rPr>
          <w:rFonts w:ascii="Angsana New" w:hAnsi="Angsana New" w:cs="Angsana New"/>
          <w:sz w:val="32"/>
          <w:szCs w:val="32"/>
          <w:cs/>
        </w:rPr>
        <w:t>สะท้อนว่าผู้เช่าจะใช้สิทธิเลือกซื้อ</w:t>
      </w:r>
      <w:r w:rsidRPr="008035A9">
        <w:rPr>
          <w:rFonts w:ascii="Angsana New" w:hAnsi="Angsana New" w:cs="Angsana New"/>
          <w:sz w:val="32"/>
          <w:szCs w:val="32"/>
        </w:rPr>
        <w:t xml:space="preserve"> </w:t>
      </w:r>
      <w:r w:rsidRPr="008035A9">
        <w:rPr>
          <w:rFonts w:ascii="Angsana New" w:hAnsi="Angsana New" w:cs="Angsana New"/>
          <w:sz w:val="32"/>
          <w:szCs w:val="32"/>
          <w:cs/>
        </w:rPr>
        <w:t>ผู้เช่า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</w:p>
    <w:p w14:paraId="3A28DFF3" w14:textId="77777777" w:rsidR="00AC18FE" w:rsidRPr="00AC18FE" w:rsidRDefault="00AC18FE" w:rsidP="0076749E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8"/>
          <w:szCs w:val="8"/>
        </w:rPr>
      </w:pPr>
    </w:p>
    <w:p w14:paraId="4D243C07" w14:textId="77777777" w:rsidR="0076749E" w:rsidRPr="000B6D8A" w:rsidRDefault="0076749E" w:rsidP="0076749E">
      <w:pPr>
        <w:spacing w:line="235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B6D8A">
        <w:rPr>
          <w:rFonts w:ascii="Angsana New" w:hAnsi="Angsana New" w:cs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021FAEB7" w14:textId="77777777" w:rsidR="0076749E" w:rsidRPr="000B6D8A" w:rsidRDefault="0076749E" w:rsidP="0076749E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B6D8A">
        <w:rPr>
          <w:rFonts w:ascii="Angsana New" w:hAnsi="Angsana New" w:cs="Angsana New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คิดลดด้วยอัตราดอกเบี้ยตามนัยของสัญญาหรืออัตราดอกเบี้ยเงินกู้ยืมส่วนเพิ่มของกลุ่มบริษัท</w:t>
      </w:r>
    </w:p>
    <w:p w14:paraId="147E519D" w14:textId="77777777" w:rsidR="0076749E" w:rsidRPr="00622EEC" w:rsidRDefault="0076749E" w:rsidP="0076749E">
      <w:pPr>
        <w:pStyle w:val="ListParagraph"/>
        <w:tabs>
          <w:tab w:val="left" w:pos="1530"/>
          <w:tab w:val="left" w:pos="1710"/>
        </w:tabs>
        <w:spacing w:line="235" w:lineRule="auto"/>
        <w:ind w:left="450"/>
        <w:jc w:val="thaiDistribute"/>
        <w:rPr>
          <w:rFonts w:ascii="Angsana New" w:hAnsi="Angsana New"/>
          <w:sz w:val="8"/>
          <w:szCs w:val="8"/>
          <w:cs/>
        </w:rPr>
      </w:pPr>
    </w:p>
    <w:p w14:paraId="4D0DB12E" w14:textId="77777777" w:rsidR="0076749E" w:rsidRPr="000B6D8A" w:rsidRDefault="0076749E" w:rsidP="0076749E">
      <w:pPr>
        <w:spacing w:line="235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B6D8A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1530495" w14:textId="77777777" w:rsidR="0076749E" w:rsidRDefault="0076749E" w:rsidP="0076749E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B6D8A">
        <w:rPr>
          <w:rFonts w:ascii="Angsana New" w:hAnsi="Angsana New" w:cs="Angsana New"/>
          <w:sz w:val="32"/>
          <w:szCs w:val="32"/>
          <w:cs/>
        </w:rPr>
        <w:t>จำนวนเงินที่ต้องจ่ายตามสัญญาเช่าที่มีอายุสัญญา 12 เดือนหรือน้อยกว่า นับตั้งแต่วันที่สัญญาเช่าเริ่มม</w:t>
      </w:r>
      <w:r>
        <w:rPr>
          <w:rFonts w:ascii="Angsana New" w:hAnsi="Angsana New" w:cs="Angsana New"/>
          <w:sz w:val="32"/>
          <w:szCs w:val="32"/>
          <w:cs/>
        </w:rPr>
        <w:t>ีผล หรือ</w:t>
      </w:r>
      <w:r w:rsidRPr="000B6D8A">
        <w:rPr>
          <w:rFonts w:ascii="Angsana New" w:hAnsi="Angsana New" w:cs="Angsana New"/>
          <w:sz w:val="32"/>
          <w:szCs w:val="32"/>
          <w:cs/>
        </w:rPr>
        <w:t>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08E39DED" w14:textId="77777777" w:rsidR="00AC18FE" w:rsidRDefault="00AC18F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F2E3FC0" w14:textId="77777777" w:rsidR="00C24272" w:rsidRPr="004A14DD" w:rsidRDefault="00C24272" w:rsidP="00F24C87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A14D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สินทรัพย์ไม่มีตัวตน</w:t>
      </w:r>
    </w:p>
    <w:p w14:paraId="4C507A7F" w14:textId="77777777" w:rsidR="00C24272" w:rsidRPr="004A14DD" w:rsidRDefault="00C24272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A14DD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หมายถึง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สิทธิการใช้โปรแกรมคอมพิวเตอร์ที่ซื้อมา บันทึกเป็นสินทรัพย์ โดยคำนวณจากต้นทุนในการได้มาและการดำเนินการให้โปรแกรมคอมพิวเตอร์นั้นนำมาใช้</w:t>
      </w:r>
      <w:r w:rsidRPr="004A14DD">
        <w:rPr>
          <w:rFonts w:ascii="Angsana New" w:hAnsi="Angsana New" w:cs="Angsana New" w:hint="cs"/>
          <w:sz w:val="32"/>
          <w:szCs w:val="32"/>
          <w:cs/>
        </w:rPr>
        <w:t>ประโยชน์</w:t>
      </w:r>
      <w:r w:rsidRPr="004A14DD">
        <w:rPr>
          <w:rFonts w:ascii="Angsana New" w:hAnsi="Angsana New" w:cs="Angsana New"/>
          <w:sz w:val="32"/>
          <w:szCs w:val="32"/>
          <w:cs/>
        </w:rPr>
        <w:t>ได้ตามประสงค์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จะตัดจำหน่ายตามวิธีเส้นตรงตลอดอายุการ</w:t>
      </w:r>
      <w:r w:rsidRPr="004A14DD">
        <w:rPr>
          <w:rFonts w:ascii="Angsana New" w:hAnsi="Angsana New" w:cs="Angsana New" w:hint="cs"/>
          <w:sz w:val="32"/>
          <w:szCs w:val="32"/>
          <w:cs/>
        </w:rPr>
        <w:t>ให้ประโยชน์</w:t>
      </w:r>
      <w:r w:rsidRPr="004A14DD">
        <w:rPr>
          <w:rFonts w:ascii="Angsana New" w:hAnsi="Angsana New" w:cs="Angsana New"/>
          <w:sz w:val="32"/>
          <w:szCs w:val="32"/>
          <w:cs/>
        </w:rPr>
        <w:t xml:space="preserve"> โดยประมาณ</w:t>
      </w:r>
      <w:r w:rsidRPr="004A14DD">
        <w:rPr>
          <w:rFonts w:ascii="Angsana New" w:hAnsi="Angsana New" w:cs="Angsana New"/>
          <w:sz w:val="32"/>
          <w:szCs w:val="32"/>
        </w:rPr>
        <w:t xml:space="preserve">  3-10 </w:t>
      </w:r>
      <w:r w:rsidRPr="004A14DD">
        <w:rPr>
          <w:rFonts w:ascii="Angsana New" w:hAnsi="Angsana New" w:cs="Angsana New"/>
          <w:sz w:val="32"/>
          <w:szCs w:val="32"/>
          <w:cs/>
        </w:rPr>
        <w:t>ปี</w:t>
      </w:r>
    </w:p>
    <w:p w14:paraId="46783A7F" w14:textId="77777777" w:rsidR="0076749E" w:rsidRPr="00AC18FE" w:rsidRDefault="0076749E">
      <w:pPr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0D68E43F" w14:textId="77777777" w:rsidR="00C24272" w:rsidRPr="004A14DD" w:rsidRDefault="00C24272" w:rsidP="00F24C87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A14DD">
        <w:rPr>
          <w:rFonts w:ascii="Angsana New" w:hAnsi="Angsana New" w:cs="Angsana New"/>
          <w:b/>
          <w:bCs/>
          <w:sz w:val="32"/>
          <w:szCs w:val="32"/>
          <w:cs/>
        </w:rPr>
        <w:t>ส</w:t>
      </w:r>
      <w:r w:rsidRPr="004A14DD">
        <w:rPr>
          <w:rFonts w:ascii="Angsana New" w:hAnsi="Angsana New" w:cs="Angsana New" w:hint="cs"/>
          <w:b/>
          <w:bCs/>
          <w:sz w:val="32"/>
          <w:szCs w:val="32"/>
          <w:cs/>
        </w:rPr>
        <w:t>ินทรัพย์/หนี้สิน</w:t>
      </w:r>
      <w:r w:rsidRPr="004A14DD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0C08EAA7" w14:textId="77777777" w:rsidR="00C24272" w:rsidRPr="004A14DD" w:rsidRDefault="00C24272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A14DD">
        <w:rPr>
          <w:rFonts w:ascii="Angsana New" w:hAnsi="Angsana New" w:cs="Angsana New"/>
          <w:sz w:val="32"/>
          <w:szCs w:val="32"/>
          <w:cs/>
        </w:rPr>
        <w:t>สินทรัพย์/หนี้สินภาษีเงินได้รอการตัดบัญชี จะคำนวณขึ้นจากผลแตกต่างชั่วคราว ณ วันที่ในงบฐานะการเงิน ระหว่างฐานภาษีของสินทรัพย์หรือหนี้ส</w:t>
      </w:r>
      <w:r w:rsidR="0006095A" w:rsidRPr="004A14DD">
        <w:rPr>
          <w:rFonts w:ascii="Angsana New" w:hAnsi="Angsana New" w:cs="Angsana New"/>
          <w:sz w:val="32"/>
          <w:szCs w:val="32"/>
          <w:cs/>
        </w:rPr>
        <w:t>ิน</w:t>
      </w:r>
      <w:r w:rsidRPr="004A14DD">
        <w:rPr>
          <w:rFonts w:ascii="Angsana New" w:hAnsi="Angsana New" w:cs="Angsana New"/>
          <w:sz w:val="32"/>
          <w:szCs w:val="32"/>
          <w:cs/>
        </w:rPr>
        <w:t>กับราคาตามบัญชีของสินทรัพย์หรือหนี้สินนั้น ซึ่งจะรับรู้เป็นรายได้ภาษีหรือตัดบัญชีเป็นค่าใช้จ่ายภาษี เมื่อรายได้สามารถรับรู้เป็นรายได้หรือค่าใช้จ่ายที่บันทึกไว้เกิดขึ้นจริง และหักเป็นค่าใช้จ่ายได้แล้วในการคำนวณภาษีเงินได้ตามประมวลรัษฎากร</w:t>
      </w:r>
    </w:p>
    <w:p w14:paraId="4D1ED120" w14:textId="77777777" w:rsidR="00C24272" w:rsidRPr="00A466F5" w:rsidRDefault="00C24272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บริษัทรับรู้ผ</w:t>
      </w:r>
      <w:r w:rsidRPr="007F336A">
        <w:rPr>
          <w:rFonts w:ascii="Angsana New" w:hAnsi="Angsana New" w:cs="Angsana New"/>
          <w:sz w:val="32"/>
          <w:szCs w:val="32"/>
          <w:cs/>
        </w:rPr>
        <w:t>ล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แตกต่างชั่วคราว ที่ต้องหักภาษีเป็นสินทรัพย์ภาษีเงินได้รอการตัดบัญชี หรือบวกภาษีเป็นหนี้สินภาษีเงินได้รอการตัดบัญชี หากมีความเป็นไปได้ค่อนข้างแน่นอนว่า บริษัทจะมีกำไรทางภาษีจากการดำเนินงานในอนาคตเพียงพอ ที่จะนำสินทรัพย์/หนี้สินภาษีเงินได้รอการตัดบัญชีนั้นมาใช้ประโยชน์ได้</w:t>
      </w:r>
    </w:p>
    <w:p w14:paraId="324984E7" w14:textId="77777777" w:rsidR="00C24272" w:rsidRDefault="00C24272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บริษัทจะทบทวนมูลค่าตามบัญชีของสินทรัพย์/หนี้สินภาษีเงินได้รอการตัดบัญชี ณ วันที่ในงบฐานะการเงิน และจะปรับมูลค่าตามบัญชีดังกล่าว เมื่อมีความเป็นไปได้ค่อนข้างแน่นอนว่า บริษัทจะไม่มีกำไรทางภาษีเพียงพอ ต่อการนำสินทรัพย์/หนี้สินภาษีเงินได้รอการตัดบัญชีทั้งหมด หรือบางส่วนมาใช้ประโยชน์</w:t>
      </w:r>
    </w:p>
    <w:p w14:paraId="497C684F" w14:textId="77777777" w:rsidR="0076749E" w:rsidRPr="00AC18FE" w:rsidRDefault="0076749E">
      <w:pPr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44BA8919" w14:textId="77777777" w:rsidR="0006095A" w:rsidRPr="002F37CC" w:rsidRDefault="0006095A" w:rsidP="008035A9">
      <w:pPr>
        <w:numPr>
          <w:ilvl w:val="1"/>
          <w:numId w:val="1"/>
        </w:numPr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ผลประโยชน์ของพนักงาน</w:t>
      </w:r>
    </w:p>
    <w:p w14:paraId="432A5B39" w14:textId="77777777" w:rsidR="0006095A" w:rsidRPr="00975525" w:rsidRDefault="0006095A" w:rsidP="008035A9">
      <w:pPr>
        <w:spacing w:line="235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75525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ผลประโยชน์ระยะสั้น</w:t>
      </w:r>
    </w:p>
    <w:p w14:paraId="4AFA7D10" w14:textId="77777777" w:rsidR="00C82026" w:rsidRPr="00BE56E8" w:rsidRDefault="0006095A" w:rsidP="008035A9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F37CC">
        <w:rPr>
          <w:rFonts w:ascii="Angsana New" w:hAnsi="Angsana New" w:cs="Angsana New"/>
          <w:sz w:val="32"/>
          <w:szCs w:val="32"/>
          <w:cs/>
        </w:rPr>
        <w:t>บริษัทและบริษัทย่อยรับรู้เงินเดือน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69CA31C" w14:textId="77777777" w:rsidR="000B6D8A" w:rsidRPr="000B6D8A" w:rsidRDefault="000B6D8A" w:rsidP="008035A9">
      <w:pPr>
        <w:spacing w:line="235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8"/>
          <w:szCs w:val="8"/>
        </w:rPr>
      </w:pPr>
    </w:p>
    <w:p w14:paraId="422A29E9" w14:textId="77777777" w:rsidR="0006095A" w:rsidRPr="00975525" w:rsidRDefault="0006095A" w:rsidP="008035A9">
      <w:pPr>
        <w:spacing w:line="235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75525">
        <w:rPr>
          <w:rFonts w:ascii="Angsana New" w:hAnsi="Angsana New" w:cs="Angsana New"/>
          <w:b/>
          <w:bCs/>
          <w:sz w:val="32"/>
          <w:szCs w:val="32"/>
          <w:cs/>
        </w:rPr>
        <w:t xml:space="preserve">ผลประโยชน์ระยะยาว </w:t>
      </w:r>
    </w:p>
    <w:p w14:paraId="6696A715" w14:textId="77777777" w:rsidR="0006095A" w:rsidRPr="007F336A" w:rsidRDefault="0006095A" w:rsidP="008035A9">
      <w:pPr>
        <w:spacing w:line="235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F336A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โครงการสมทบเงิน</w:t>
      </w:r>
    </w:p>
    <w:p w14:paraId="3C94CFDC" w14:textId="4A5972A9" w:rsidR="0006095A" w:rsidRPr="007B2953" w:rsidRDefault="0006095A" w:rsidP="008035A9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7B2953">
        <w:rPr>
          <w:rFonts w:ascii="Angsana New" w:hAnsi="Angsana New" w:cs="Angsana New"/>
          <w:sz w:val="32"/>
          <w:szCs w:val="32"/>
          <w:cs/>
        </w:rPr>
        <w:t>บริษัทได้จัดให้มีกองทุนสำรองเลี้ยงชีพ ซึ่งเป็นลักษณะของแผนการจ่าย</w:t>
      </w:r>
      <w:r w:rsidR="00E04947">
        <w:rPr>
          <w:rFonts w:ascii="Angsana New" w:hAnsi="Angsana New" w:cs="Angsana New" w:hint="cs"/>
          <w:sz w:val="32"/>
          <w:szCs w:val="32"/>
          <w:cs/>
        </w:rPr>
        <w:t>เงิน</w:t>
      </w:r>
      <w:r w:rsidRPr="007B2953">
        <w:rPr>
          <w:rFonts w:ascii="Angsana New" w:hAnsi="Angsana New" w:cs="Angsana New"/>
          <w:sz w:val="32"/>
          <w:szCs w:val="32"/>
          <w:cs/>
        </w:rPr>
        <w:t>สมทบที่ได้กำหนดการจ่ายสมทบไว้แล้ว สินทรัพย์ของกองทุนสำรองเลี้ยงชีพ ได้แยกออกจากสินทรัพย์ของบริษัท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เงินจ่ายสมทบกองทุนสำรองเลี้ยงชีพบันทึกเป็นค่าใช้จ่ายในผลการดำเนินงานระหว่างปี สำหรับรอบระยะเวลาบัญชีที่เกิดรายการบัญชีนั้น</w:t>
      </w:r>
    </w:p>
    <w:p w14:paraId="33F6EEBC" w14:textId="77777777" w:rsidR="0006095A" w:rsidRPr="007F336A" w:rsidRDefault="0006095A" w:rsidP="00F24C87">
      <w:pPr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7F336A">
        <w:rPr>
          <w:rFonts w:ascii="Angsana New" w:hAnsi="Angsana New" w:cs="Angsana New"/>
          <w:b/>
          <w:bCs/>
          <w:sz w:val="32"/>
          <w:szCs w:val="32"/>
          <w:u w:val="single"/>
          <w:cs/>
        </w:rPr>
        <w:lastRenderedPageBreak/>
        <w:t xml:space="preserve">โครงการผลประโยชน์ </w:t>
      </w:r>
    </w:p>
    <w:p w14:paraId="23316489" w14:textId="77777777" w:rsidR="0006095A" w:rsidRDefault="0006095A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F336A">
        <w:rPr>
          <w:rFonts w:ascii="Angsana New" w:hAnsi="Angsana New" w:cs="Angsana New"/>
          <w:sz w:val="32"/>
          <w:szCs w:val="32"/>
          <w:cs/>
        </w:rPr>
        <w:t>สำรอง</w:t>
      </w:r>
      <w:r w:rsidRPr="002F37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ผลประโยชน์</w:t>
      </w:r>
      <w:r w:rsidRPr="000E5CB5">
        <w:rPr>
          <w:rFonts w:ascii="Angsana New" w:hAnsi="Angsana New" w:cs="Angsana New"/>
          <w:sz w:val="32"/>
          <w:szCs w:val="32"/>
          <w:cs/>
        </w:rPr>
        <w:t>พนักงาน</w:t>
      </w:r>
      <w:r w:rsidRPr="002F37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เมื่อเกษียณอายุ บันทึกเป็นค่าใช้จ่ายในการ</w:t>
      </w:r>
      <w:r w:rsidRPr="002F37CC">
        <w:rPr>
          <w:rFonts w:ascii="Angsana New" w:hAnsi="Angsana New" w:cs="Angsana New"/>
          <w:color w:val="000000"/>
          <w:sz w:val="32"/>
          <w:szCs w:val="32"/>
          <w:cs/>
        </w:rPr>
        <w:t>ดำเนินงานตลอดอายุการทำงานของพนักงาน โดยการประมาณจำนวนเงินผลประโยชน์ในอนาคต ที่พนักงานจะได้รับจากการทำงานให้กับบริษัทในงวดปัจจุบันและงวดอนาคต 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การประมาณการหนี้สินดังกล่าวคำนวณโดยผู้เชี่ยวชาญโดยใช้วิธีคิดลดแต่ละหน่วยที่ประมาณการไว้</w:t>
      </w:r>
      <w:r w:rsidRPr="002F37CC">
        <w:rPr>
          <w:rFonts w:ascii="Angsana New" w:hAnsi="Angsana New" w:cs="Angsana New"/>
          <w:color w:val="000000"/>
          <w:sz w:val="32"/>
          <w:szCs w:val="32"/>
        </w:rPr>
        <w:t xml:space="preserve"> (Projected Unit Credit Method)</w:t>
      </w:r>
    </w:p>
    <w:p w14:paraId="38EAA520" w14:textId="77777777" w:rsidR="0006095A" w:rsidRPr="00622EEC" w:rsidRDefault="0006095A" w:rsidP="00786207">
      <w:pPr>
        <w:tabs>
          <w:tab w:val="left" w:pos="720"/>
        </w:tabs>
        <w:spacing w:line="238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CCD8FCC" w14:textId="21635946" w:rsidR="0006095A" w:rsidRPr="00496949" w:rsidRDefault="0006095A" w:rsidP="00786207">
      <w:pPr>
        <w:numPr>
          <w:ilvl w:val="1"/>
          <w:numId w:val="1"/>
        </w:numPr>
        <w:spacing w:line="238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96949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765A70">
        <w:rPr>
          <w:rFonts w:ascii="Angsana New" w:hAnsi="Angsana New" w:cs="Angsana New" w:hint="cs"/>
          <w:b/>
          <w:bCs/>
          <w:sz w:val="32"/>
          <w:szCs w:val="32"/>
          <w:cs/>
        </w:rPr>
        <w:t>(รายได้)</w:t>
      </w:r>
      <w:r w:rsidRPr="00496949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1512506A" w14:textId="2530F6A6" w:rsidR="0006095A" w:rsidRDefault="0006095A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B80E3A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765A70">
        <w:rPr>
          <w:rFonts w:ascii="Angsana New" w:hAnsi="Angsana New" w:cs="Angsana New" w:hint="cs"/>
          <w:sz w:val="32"/>
          <w:szCs w:val="32"/>
          <w:cs/>
        </w:rPr>
        <w:t>(รายได้)</w:t>
      </w:r>
      <w:r w:rsidRPr="00B80E3A">
        <w:rPr>
          <w:rFonts w:ascii="Angsana New" w:hAnsi="Angsana New" w:cs="Angsana New"/>
          <w:sz w:val="32"/>
          <w:szCs w:val="32"/>
          <w:cs/>
        </w:rPr>
        <w:t>ภาษีเงินได้ คำนวณจากกำไรหรือขาดทุนสำหรับ</w:t>
      </w:r>
      <w:r>
        <w:rPr>
          <w:rFonts w:ascii="Angsana New" w:hAnsi="Angsana New" w:cs="Angsana New" w:hint="cs"/>
          <w:sz w:val="32"/>
          <w:szCs w:val="32"/>
          <w:cs/>
        </w:rPr>
        <w:t>ปี</w:t>
      </w:r>
      <w:r w:rsidRPr="00B80E3A">
        <w:rPr>
          <w:rFonts w:ascii="Angsana New" w:hAnsi="Angsana New" w:cs="Angsana New"/>
          <w:sz w:val="32"/>
          <w:szCs w:val="32"/>
          <w:cs/>
        </w:rPr>
        <w:t xml:space="preserve"> ประกอบด้วย ภาษีเงินได้ปัจจุบัน และภาษีเงินได้รอการตัดบัญชี ค่าใช้จ่าย</w:t>
      </w:r>
      <w:r w:rsidR="00E04947">
        <w:rPr>
          <w:rFonts w:ascii="Angsana New" w:hAnsi="Angsana New" w:cs="Angsana New" w:hint="cs"/>
          <w:sz w:val="32"/>
          <w:szCs w:val="32"/>
          <w:cs/>
        </w:rPr>
        <w:t>(รายได้)</w:t>
      </w:r>
      <w:r w:rsidRPr="00B80E3A">
        <w:rPr>
          <w:rFonts w:ascii="Angsana New" w:hAnsi="Angsana New" w:cs="Angsana New"/>
          <w:sz w:val="32"/>
          <w:szCs w:val="32"/>
          <w:cs/>
        </w:rPr>
        <w:t>ภาษีเงินได้รับรู้ในงบกำไรขาดทุนเบ็ดเสร็จ เว้นแต่ในส่วนที่เกี่ยวกับรายการที่บันทึกในส่วนของผู้ถือหุ้น รับรู้โดยตรงในส่วนของผู้ถือหุ้น</w:t>
      </w:r>
    </w:p>
    <w:p w14:paraId="7AA3BB09" w14:textId="77777777" w:rsidR="00775EA3" w:rsidRPr="00622EEC" w:rsidRDefault="00775EA3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64B41E0" w14:textId="77777777" w:rsidR="0034575F" w:rsidRPr="00622EEC" w:rsidRDefault="004945EC" w:rsidP="00786207">
      <w:pPr>
        <w:numPr>
          <w:ilvl w:val="1"/>
          <w:numId w:val="1"/>
        </w:numPr>
        <w:spacing w:line="238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22EEC">
        <w:rPr>
          <w:rFonts w:ascii="Angsana New" w:hAnsi="Angsana New" w:cs="Angsana New" w:hint="cs"/>
          <w:b/>
          <w:bCs/>
          <w:sz w:val="32"/>
          <w:szCs w:val="32"/>
          <w:cs/>
        </w:rPr>
        <w:t>กำไร</w:t>
      </w:r>
      <w:r w:rsidR="0034575F" w:rsidRPr="00622EEC">
        <w:rPr>
          <w:rFonts w:ascii="Angsana New" w:hAnsi="Angsana New" w:cs="Angsana New"/>
          <w:b/>
          <w:bCs/>
          <w:sz w:val="32"/>
          <w:szCs w:val="32"/>
          <w:cs/>
        </w:rPr>
        <w:t xml:space="preserve">ต่อหุ้น </w:t>
      </w:r>
    </w:p>
    <w:p w14:paraId="402B2716" w14:textId="77777777" w:rsidR="0034575F" w:rsidRPr="00622EEC" w:rsidRDefault="0034575F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622EEC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622EEC">
        <w:rPr>
          <w:rFonts w:ascii="Angsana New" w:hAnsi="Angsana New" w:cs="Angsana New"/>
          <w:sz w:val="32"/>
          <w:szCs w:val="32"/>
          <w:cs/>
        </w:rPr>
        <w:t>ต่อหุ้นขั้นพื้นฐาน คำนวณโดยการนำ</w:t>
      </w:r>
      <w:r w:rsidRPr="00622EEC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622EEC">
        <w:rPr>
          <w:rFonts w:ascii="Angsana New" w:hAnsi="Angsana New" w:cs="Angsana New"/>
          <w:sz w:val="32"/>
          <w:szCs w:val="32"/>
          <w:cs/>
        </w:rPr>
        <w:t xml:space="preserve">สำหรับปี หารด้วยจำนวนหุ้นสามัญถัวเฉลี่ยถ่วงน้ำหนัก ที่ถือโดยบุคคลภายนอกในระหว่างปี </w:t>
      </w:r>
    </w:p>
    <w:p w14:paraId="52874272" w14:textId="77777777" w:rsidR="002E027E" w:rsidRPr="00622EEC" w:rsidRDefault="002E027E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A0CE5E2" w14:textId="77777777" w:rsidR="00DB3718" w:rsidRPr="00622EEC" w:rsidRDefault="00DB3718" w:rsidP="00786207">
      <w:pPr>
        <w:numPr>
          <w:ilvl w:val="1"/>
          <w:numId w:val="1"/>
        </w:numPr>
        <w:spacing w:line="238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22EEC">
        <w:rPr>
          <w:rFonts w:ascii="Angsana New" w:hAnsi="Angsana New" w:cs="Angsana New"/>
          <w:b/>
          <w:bCs/>
          <w:sz w:val="32"/>
          <w:szCs w:val="32"/>
          <w:cs/>
        </w:rPr>
        <w:t>รายการบัญชีที่เป็นเงินตราต่างประเทศ</w:t>
      </w:r>
    </w:p>
    <w:p w14:paraId="4BDBDA1B" w14:textId="77777777" w:rsidR="00DB3718" w:rsidRPr="00A466F5" w:rsidRDefault="00DB3718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รายการ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ที่</w:t>
      </w:r>
      <w:r w:rsidRPr="007F336A">
        <w:rPr>
          <w:rFonts w:ascii="Angsana New" w:hAnsi="Angsana New" w:cs="Angsana New"/>
          <w:spacing w:val="-2"/>
          <w:sz w:val="32"/>
          <w:szCs w:val="32"/>
          <w:cs/>
        </w:rPr>
        <w:t>เป็น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เงินตราต่างประเทศที่เกิดขึ้นในระหว่างปี ได้แปลงค่าเป็นเงินบาท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สินทรัพย์และหนี้สินที่เป็นเงินตราต่างประเทศคงเหลือ ณ วันสิ้น</w:t>
      </w:r>
      <w:r w:rsidRPr="00A466F5"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 xml:space="preserve"> แปลงค่าเป็นเงินบาท โดยใช้อัตราแลกเปลี่ยน ณ วันที่ในงบฐานะการเงิน</w:t>
      </w:r>
    </w:p>
    <w:p w14:paraId="4C4B10D4" w14:textId="77777777" w:rsidR="00DB3718" w:rsidRDefault="00DB3718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กำไร</w:t>
      </w:r>
      <w:r w:rsidRPr="007F336A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Pr="000E5CB5">
        <w:rPr>
          <w:rFonts w:ascii="Angsana New" w:hAnsi="Angsana New" w:cs="Angsana New"/>
          <w:sz w:val="32"/>
          <w:szCs w:val="32"/>
          <w:cs/>
        </w:rPr>
        <w:t>ขาดทุน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ที่เกิดจากการเปลี่ยนแปลงในอัตราแลกเปลี่ยน</w:t>
      </w:r>
      <w:r w:rsidRPr="00A466F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ได้รวมอยู่ในการคำนวณผลการดำเนินงาน</w:t>
      </w:r>
    </w:p>
    <w:p w14:paraId="76D178BE" w14:textId="77777777" w:rsidR="00DB3718" w:rsidRPr="00A466F5" w:rsidRDefault="00DB3718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Pr="007F336A">
        <w:rPr>
          <w:rFonts w:ascii="Angsana New" w:hAnsi="Angsana New" w:cs="Angsana New"/>
          <w:spacing w:val="-2"/>
          <w:sz w:val="32"/>
          <w:szCs w:val="32"/>
          <w:cs/>
        </w:rPr>
        <w:t>ของ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บริษัทย่อยที่เป็นเงินตราต่างประเทศ แปลงค่าเป็นเงินบาทเพื่อการทำงบการเงินรวม โดยใช้อัตราแลกเปลี่ยนดังต่อไปนี้</w:t>
      </w:r>
    </w:p>
    <w:p w14:paraId="5D120828" w14:textId="77777777" w:rsidR="00DB3718" w:rsidRPr="007F336A" w:rsidRDefault="00DB3718" w:rsidP="00786207">
      <w:pPr>
        <w:pStyle w:val="ListParagraph"/>
        <w:numPr>
          <w:ilvl w:val="0"/>
          <w:numId w:val="27"/>
        </w:numPr>
        <w:tabs>
          <w:tab w:val="left" w:pos="2520"/>
        </w:tabs>
        <w:spacing w:line="238" w:lineRule="auto"/>
        <w:ind w:right="-23"/>
        <w:jc w:val="thaiDistribute"/>
        <w:rPr>
          <w:rFonts w:ascii="Angsana New" w:hAnsi="Angsana New"/>
          <w:sz w:val="32"/>
          <w:szCs w:val="32"/>
        </w:rPr>
      </w:pPr>
      <w:r w:rsidRPr="007F336A">
        <w:rPr>
          <w:rFonts w:ascii="Angsana New" w:hAnsi="Angsana New"/>
          <w:sz w:val="32"/>
          <w:szCs w:val="32"/>
          <w:cs/>
        </w:rPr>
        <w:t>สินทรัพย์และหนี้สิน แปลงค่าโดยใช้อัตราแลกเปลี่ยนถัวเฉลี่ย ณ วันสิ้นปี</w:t>
      </w:r>
    </w:p>
    <w:p w14:paraId="17CFDF8B" w14:textId="77777777" w:rsidR="00DB3718" w:rsidRPr="007F336A" w:rsidRDefault="00DB3718" w:rsidP="00786207">
      <w:pPr>
        <w:pStyle w:val="ListParagraph"/>
        <w:numPr>
          <w:ilvl w:val="0"/>
          <w:numId w:val="27"/>
        </w:numPr>
        <w:tabs>
          <w:tab w:val="left" w:pos="2520"/>
        </w:tabs>
        <w:spacing w:line="238" w:lineRule="auto"/>
        <w:ind w:right="-23"/>
        <w:jc w:val="thaiDistribute"/>
        <w:rPr>
          <w:rFonts w:ascii="Angsana New" w:hAnsi="Angsana New"/>
          <w:sz w:val="32"/>
          <w:szCs w:val="32"/>
        </w:rPr>
      </w:pPr>
      <w:r w:rsidRPr="007F336A">
        <w:rPr>
          <w:rFonts w:ascii="Angsana New" w:hAnsi="Angsana New"/>
          <w:sz w:val="32"/>
          <w:szCs w:val="32"/>
          <w:cs/>
        </w:rPr>
        <w:t>ส่วนของผู้ถือหุ้นและค่าเสื่อมราคา แปลงค่าโดยใช้อัตราแลกเปลี่ยน ณ วันที่เกิดรายการ</w:t>
      </w:r>
    </w:p>
    <w:p w14:paraId="1CBF9863" w14:textId="77777777" w:rsidR="00DB3718" w:rsidRPr="007F336A" w:rsidRDefault="00DB3718" w:rsidP="00786207">
      <w:pPr>
        <w:pStyle w:val="ListParagraph"/>
        <w:numPr>
          <w:ilvl w:val="0"/>
          <w:numId w:val="27"/>
        </w:numPr>
        <w:tabs>
          <w:tab w:val="left" w:pos="2520"/>
        </w:tabs>
        <w:spacing w:line="238" w:lineRule="auto"/>
        <w:ind w:right="-23"/>
        <w:jc w:val="thaiDistribute"/>
        <w:rPr>
          <w:rFonts w:ascii="Angsana New" w:hAnsi="Angsana New"/>
          <w:sz w:val="32"/>
          <w:szCs w:val="32"/>
        </w:rPr>
      </w:pPr>
      <w:r w:rsidRPr="007F336A">
        <w:rPr>
          <w:rFonts w:ascii="Angsana New" w:hAnsi="Angsana New"/>
          <w:sz w:val="32"/>
          <w:szCs w:val="32"/>
          <w:cs/>
        </w:rPr>
        <w:t>รายได้และค่าใช้จ่าย แปลงค่าโดยใช้อัตราแลกเปลี่ยนถัวเฉลี่ยสำหรับปี</w:t>
      </w:r>
    </w:p>
    <w:p w14:paraId="7D45CCFA" w14:textId="77777777" w:rsidR="00DB3718" w:rsidRDefault="00DB3718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ผลต่างจาก</w:t>
      </w:r>
      <w:r w:rsidRPr="000E5CB5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Pr="007F336A">
        <w:rPr>
          <w:rFonts w:ascii="Angsana New" w:hAnsi="Angsana New" w:cs="Angsana New"/>
          <w:spacing w:val="-2"/>
          <w:sz w:val="32"/>
          <w:szCs w:val="32"/>
          <w:cs/>
        </w:rPr>
        <w:t>แปลง</w:t>
      </w:r>
      <w:r w:rsidRPr="002F37CC">
        <w:rPr>
          <w:rFonts w:ascii="Angsana New" w:hAnsi="Angsana New" w:cs="Angsana New"/>
          <w:sz w:val="32"/>
          <w:szCs w:val="32"/>
          <w:cs/>
        </w:rPr>
        <w:t>ค่างบการเงินที่เป็นเงินตราต่างประเทศ แสดงอยู่ในส่วนของ</w:t>
      </w:r>
      <w:r w:rsidR="004D7C77">
        <w:rPr>
          <w:rFonts w:ascii="Angsana New" w:hAnsi="Angsana New" w:cs="Angsana New" w:hint="cs"/>
          <w:sz w:val="32"/>
          <w:szCs w:val="32"/>
          <w:cs/>
        </w:rPr>
        <w:t>กำไรขาดทุนเบ็ดเสร็จอื่น</w:t>
      </w:r>
    </w:p>
    <w:p w14:paraId="79D589CE" w14:textId="77777777" w:rsidR="007C3547" w:rsidRDefault="007C3547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0148EC3" w14:textId="77777777" w:rsidR="00CC682C" w:rsidRPr="00596642" w:rsidRDefault="00CC682C" w:rsidP="002E027E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6642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7FB58A1B" w14:textId="77777777" w:rsidR="00410560" w:rsidRPr="00596642" w:rsidRDefault="00410560" w:rsidP="00410560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6642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28021A5" w14:textId="021B58EC" w:rsidR="00410560" w:rsidRDefault="00410560" w:rsidP="00410560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96642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897B040" w14:textId="77777777" w:rsidR="00AC18FE" w:rsidRPr="00842D42" w:rsidRDefault="00AC18FE" w:rsidP="00894B7B">
      <w:pPr>
        <w:ind w:left="144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E516416" w14:textId="77777777" w:rsidR="00410560" w:rsidRPr="00596642" w:rsidRDefault="00410560" w:rsidP="00894B7B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6642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03797BDC" w14:textId="77777777" w:rsidR="00410560" w:rsidRPr="00596642" w:rsidRDefault="00410560" w:rsidP="00410560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596642">
        <w:rPr>
          <w:rFonts w:ascii="Angsana New" w:hAnsi="Angsana New" w:cs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6914E8F" w14:textId="77777777" w:rsidR="00410560" w:rsidRPr="00596642" w:rsidRDefault="00410560" w:rsidP="00410560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96642">
        <w:rPr>
          <w:rFonts w:ascii="Angsana New" w:hAnsi="Angsana New" w:cs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6F7FA128" w14:textId="77777777" w:rsidR="00622EEC" w:rsidRPr="00842D42" w:rsidRDefault="00622EEC">
      <w:pPr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0E567A3D" w14:textId="77777777" w:rsidR="00410560" w:rsidRPr="00596642" w:rsidRDefault="00410560" w:rsidP="00410560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96642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69C2FA2" w14:textId="77777777" w:rsidR="00410560" w:rsidRDefault="00410560" w:rsidP="00842D42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96642">
        <w:rPr>
          <w:rFonts w:ascii="Angsana New" w:hAnsi="Angsana New" w:cs="Angsana New"/>
          <w:color w:val="000000"/>
          <w:sz w:val="32"/>
          <w:szCs w:val="32"/>
          <w:cs/>
        </w:rPr>
        <w:t>สินทรัพย์</w:t>
      </w:r>
      <w:r w:rsidRPr="00596642">
        <w:rPr>
          <w:rFonts w:ascii="Angsana New" w:eastAsia="Arial Unicode MS" w:hAnsi="Angsana New" w:cs="Angsana New"/>
          <w:sz w:val="32"/>
          <w:szCs w:val="32"/>
          <w:cs/>
        </w:rPr>
        <w:t xml:space="preserve">ทางการเงินที่วัดมูลค่าด้วยมูลค่ายุติธรรมผ่านกำไรหรือขาดทุน </w:t>
      </w:r>
      <w:r w:rsidRPr="00596642">
        <w:rPr>
          <w:rFonts w:ascii="Angsana New" w:hAnsi="Angsana New" w:cs="Angsana New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  <w:r w:rsidRPr="0059664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96642">
        <w:rPr>
          <w:rFonts w:ascii="Angsana New" w:eastAsia="Arial Unicode MS" w:hAnsi="Angsana New" w:cs="Angsana New"/>
          <w:sz w:val="32"/>
          <w:szCs w:val="32"/>
          <w:cs/>
        </w:rPr>
        <w:t xml:space="preserve">ทั้งนี้สินทรัพย์ทางการเงินดังกล่าว หมายรวมถึง ตราสารอนุพันธ์ </w:t>
      </w:r>
      <w:r w:rsidRPr="00596642">
        <w:rPr>
          <w:rFonts w:ascii="Angsana New" w:hAnsi="Angsana New" w:cs="Angsana New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0DC198A" w14:textId="77777777" w:rsidR="00842D42" w:rsidRPr="00842D42" w:rsidRDefault="00842D42" w:rsidP="00842D42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6CCAC1C" w14:textId="77777777" w:rsidR="00410560" w:rsidRPr="00596642" w:rsidRDefault="00410560" w:rsidP="000D6B14">
      <w:pPr>
        <w:spacing w:line="230" w:lineRule="auto"/>
        <w:ind w:left="1440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596642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4F37402" w14:textId="0C5DB5FD" w:rsidR="00410560" w:rsidRPr="00596642" w:rsidRDefault="00410560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6642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ยกเว้นหนี้สินตราสารอนุพันธ์ </w:t>
      </w:r>
      <w:r w:rsidRPr="00596642">
        <w:rPr>
          <w:rFonts w:ascii="Angsana New" w:eastAsia="Arial Unicode MS" w:hAnsi="Angsana New" w:cs="Angsana New"/>
          <w:spacing w:val="2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596642">
        <w:rPr>
          <w:rFonts w:ascii="Angsana New" w:hAnsi="Angsana New" w:cs="Angsana New"/>
          <w:spacing w:val="2"/>
          <w:sz w:val="32"/>
          <w:szCs w:val="32"/>
          <w:cs/>
        </w:rPr>
        <w:t>หักต้นทุนการทำรายการ</w:t>
      </w:r>
      <w:r w:rsidR="00622EE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596642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596642">
        <w:rPr>
          <w:rFonts w:ascii="Angsana New" w:hAnsi="Angsana New" w:cs="Angsana New"/>
          <w:spacing w:val="2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</w:t>
      </w:r>
      <w:r w:rsidR="007735B2" w:rsidRPr="00596642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765A70">
        <w:rPr>
          <w:rFonts w:ascii="Angsana New" w:hAnsi="Angsana New" w:cs="Angsana New" w:hint="cs"/>
          <w:spacing w:val="2"/>
          <w:sz w:val="32"/>
          <w:szCs w:val="32"/>
          <w:cs/>
        </w:rPr>
        <w:t>ให้</w:t>
      </w:r>
      <w:r w:rsidRPr="00596642">
        <w:rPr>
          <w:rFonts w:ascii="Angsana New" w:hAnsi="Angsana New" w:cs="Angsana New"/>
          <w:spacing w:val="2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AB62F4A" w14:textId="77777777" w:rsidR="00410560" w:rsidRPr="00596642" w:rsidRDefault="00410560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eastAsia="Calibri" w:hAnsi="Angsana New" w:cs="Angsana New"/>
          <w:sz w:val="32"/>
          <w:szCs w:val="32"/>
          <w:shd w:val="clear" w:color="auto" w:fill="00FFFF"/>
        </w:rPr>
      </w:pPr>
      <w:r w:rsidRPr="00596642">
        <w:rPr>
          <w:rFonts w:ascii="Angsana New" w:eastAsia="Calibri" w:hAnsi="Angsana New" w:cs="Angsana New"/>
          <w:sz w:val="32"/>
          <w:szCs w:val="32"/>
          <w:cs/>
        </w:rPr>
        <w:t xml:space="preserve">กลุ่มบริษัทอาจเลือกวัดมูลค่าหนี้สินทางการเงินด้วยมูลค่ายุติธรรมผ่านกำไรหรือขาดทุน </w:t>
      </w:r>
      <w:r w:rsidRPr="00596642">
        <w:rPr>
          <w:rFonts w:ascii="Angsana New" w:hAnsi="Angsana New" w:cs="Angsana New"/>
          <w:sz w:val="32"/>
          <w:szCs w:val="32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Pr="00596642">
        <w:rPr>
          <w:rFonts w:ascii="Angsana New" w:hAnsi="Angsana New" w:cs="Angsana New"/>
          <w:sz w:val="32"/>
          <w:szCs w:val="32"/>
        </w:rPr>
        <w:t xml:space="preserve"> </w:t>
      </w:r>
    </w:p>
    <w:p w14:paraId="1A411D6D" w14:textId="77777777" w:rsidR="00410560" w:rsidRPr="00845AD2" w:rsidRDefault="00410560" w:rsidP="000D6B14">
      <w:pPr>
        <w:spacing w:line="230" w:lineRule="auto"/>
        <w:ind w:left="1440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14:paraId="4F129585" w14:textId="77777777" w:rsidR="00CC682C" w:rsidRPr="00596642" w:rsidRDefault="00CC682C" w:rsidP="000D6B14">
      <w:pPr>
        <w:spacing w:line="230" w:lineRule="auto"/>
        <w:ind w:left="14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96642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การด้อยค่า</w:t>
      </w:r>
      <w:r w:rsidR="009977EB" w:rsidRPr="00596642">
        <w:rPr>
          <w:rFonts w:ascii="Angsana New" w:hAnsi="Angsana New" w:cs="Angsana New" w:hint="cs"/>
          <w:b/>
          <w:bCs/>
          <w:sz w:val="32"/>
          <w:szCs w:val="32"/>
          <w:cs/>
        </w:rPr>
        <w:t>ของสินทรัพย์ทางการเงิน</w:t>
      </w:r>
    </w:p>
    <w:p w14:paraId="16FEEEA1" w14:textId="77777777" w:rsidR="00CC682C" w:rsidRPr="00596642" w:rsidRDefault="00CC682C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96642">
        <w:rPr>
          <w:rFonts w:ascii="Angsana New" w:hAnsi="Angsana New" w:cs="Angsana New"/>
          <w:sz w:val="32"/>
          <w:szCs w:val="32"/>
          <w:cs/>
        </w:rPr>
        <w:t>กลุ่มบริษัทใช้วิธีการอย่างง่าย</w:t>
      </w:r>
      <w:r w:rsidRPr="0059664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96642">
        <w:rPr>
          <w:rFonts w:ascii="Angsana New" w:hAnsi="Angsana New" w:cs="Angsana New"/>
          <w:sz w:val="32"/>
          <w:szCs w:val="32"/>
        </w:rPr>
        <w:t>(Simplified approach)</w:t>
      </w:r>
      <w:r w:rsidRPr="0059664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96642">
        <w:rPr>
          <w:rFonts w:ascii="Angsana New" w:hAnsi="Angsana New" w:cs="Angsana New"/>
          <w:sz w:val="32"/>
          <w:szCs w:val="32"/>
          <w:cs/>
        </w:rPr>
        <w:t>ในการคำนวณผลขาดทุนด้านเครดิตที่คาดว่าจะเกิดขึ้นสำหรับลูกหนี้การค้า ดังนั้นทุกวันสิ้นรอบระยะเวลารายงาน กลุ่มบริษัท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4508574C" w14:textId="77777777" w:rsidR="00410560" w:rsidRPr="00596642" w:rsidRDefault="00410560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12"/>
          <w:szCs w:val="12"/>
        </w:rPr>
      </w:pPr>
    </w:p>
    <w:p w14:paraId="6C09E82E" w14:textId="77777777" w:rsidR="00410560" w:rsidRPr="00596642" w:rsidRDefault="00410560" w:rsidP="000D6B14">
      <w:pPr>
        <w:spacing w:line="230" w:lineRule="auto"/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6642">
        <w:rPr>
          <w:rFonts w:ascii="Angsana New" w:hAnsi="Angsana New" w:cs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31D2A4A" w14:textId="77777777" w:rsidR="00410560" w:rsidRDefault="00410560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96642">
        <w:rPr>
          <w:rFonts w:ascii="Angsana New" w:hAnsi="Angsana New" w:cs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20EC4335" w14:textId="77777777" w:rsidR="00507CD1" w:rsidRPr="00507CD1" w:rsidRDefault="00507CD1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2DB186E" w14:textId="77777777" w:rsidR="00612BF7" w:rsidRPr="00845AD2" w:rsidRDefault="00612BF7" w:rsidP="000D6B14">
      <w:pPr>
        <w:numPr>
          <w:ilvl w:val="1"/>
          <w:numId w:val="1"/>
        </w:numPr>
        <w:spacing w:line="230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45AD2">
        <w:rPr>
          <w:rFonts w:ascii="Angsana New" w:hAnsi="Angsana New" w:cs="Angsana New"/>
          <w:b/>
          <w:bCs/>
          <w:sz w:val="32"/>
          <w:szCs w:val="32"/>
          <w:cs/>
        </w:rPr>
        <w:t>ตราสารอนุพันธ์และการบัญชีป้องกันความเสี่ยง</w:t>
      </w:r>
    </w:p>
    <w:p w14:paraId="4A44F513" w14:textId="77777777" w:rsidR="005852AD" w:rsidRPr="005852AD" w:rsidRDefault="005852AD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45AD2">
        <w:rPr>
          <w:rFonts w:ascii="Angsana New" w:hAnsi="Angsana New" w:cs="Angsana New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="007F215C" w:rsidRPr="00845A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F215C" w:rsidRPr="00845AD2">
        <w:rPr>
          <w:rFonts w:ascii="Angsana New" w:hAnsi="Angsana New" w:cs="Angsana New"/>
          <w:sz w:val="32"/>
          <w:szCs w:val="32"/>
          <w:cs/>
        </w:rPr>
        <w:t>ทั้งนี้</w:t>
      </w:r>
      <w:r w:rsidRPr="00845AD2">
        <w:rPr>
          <w:rFonts w:ascii="Angsana New" w:hAnsi="Angsana New" w:cs="Angsana New"/>
          <w:sz w:val="32"/>
          <w:szCs w:val="32"/>
          <w:cs/>
        </w:rPr>
        <w:t>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</w:t>
      </w:r>
      <w:r w:rsidRPr="005852AD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27AADD2" w14:textId="77777777" w:rsidR="0003008B" w:rsidRPr="00596642" w:rsidRDefault="0003008B">
      <w:pPr>
        <w:rPr>
          <w:rFonts w:ascii="Angsana New" w:hAnsi="Angsana New" w:cs="Angsana New"/>
          <w:b/>
          <w:bCs/>
          <w:sz w:val="8"/>
          <w:szCs w:val="8"/>
          <w:cs/>
        </w:rPr>
      </w:pPr>
    </w:p>
    <w:p w14:paraId="476B3BE9" w14:textId="77777777" w:rsidR="005852AD" w:rsidRPr="005852AD" w:rsidRDefault="005852AD" w:rsidP="005852AD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852AD">
        <w:rPr>
          <w:rFonts w:ascii="Angsana New" w:hAnsi="Angsana New" w:cs="Angsana New"/>
          <w:b/>
          <w:bCs/>
          <w:sz w:val="32"/>
          <w:szCs w:val="32"/>
          <w:cs/>
        </w:rPr>
        <w:t>การบัญชีป้องกันความเสี่ยง</w:t>
      </w:r>
    </w:p>
    <w:p w14:paraId="77E645B0" w14:textId="77777777" w:rsidR="005852AD" w:rsidRPr="005852AD" w:rsidRDefault="005852AD" w:rsidP="005852AD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852AD">
        <w:rPr>
          <w:rFonts w:ascii="Angsana New" w:hAnsi="Angsana New" w:cs="Angsana New"/>
          <w:sz w:val="32"/>
          <w:szCs w:val="32"/>
          <w:cs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 ดังนี้</w:t>
      </w:r>
    </w:p>
    <w:p w14:paraId="580C6E4B" w14:textId="77777777" w:rsidR="00350CD1" w:rsidRDefault="00350CD1" w:rsidP="000D6B14">
      <w:pPr>
        <w:pStyle w:val="ListParagraph"/>
        <w:numPr>
          <w:ilvl w:val="0"/>
          <w:numId w:val="27"/>
        </w:numPr>
        <w:tabs>
          <w:tab w:val="left" w:pos="2520"/>
        </w:tabs>
        <w:spacing w:line="238" w:lineRule="auto"/>
        <w:ind w:left="2552" w:right="-23" w:hanging="396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หรือความเสี่ยงจากอัตราแลกเปลี่ยนเงินตราต่างประเทศในสัญญาผูกมัดที่ยังไม่ได้รับรู้</w:t>
      </w:r>
    </w:p>
    <w:p w14:paraId="668C1E2A" w14:textId="77777777" w:rsidR="00350CD1" w:rsidRPr="00350CD1" w:rsidRDefault="00350CD1" w:rsidP="00350CD1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50CD1">
        <w:rPr>
          <w:rFonts w:ascii="Angsana New" w:hAnsi="Angsana New" w:cs="Angsana New"/>
          <w:b/>
          <w:bCs/>
          <w:sz w:val="32"/>
          <w:szCs w:val="32"/>
          <w:cs/>
        </w:rPr>
        <w:t>การบัญชีป้องกันความเสี่ยงในมูลค่ายุติธรรม</w:t>
      </w:r>
    </w:p>
    <w:p w14:paraId="286E137E" w14:textId="6D4B0062" w:rsidR="00502574" w:rsidRDefault="00350CD1" w:rsidP="00350CD1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50CD1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ยุติธรรมของเครื่องมือที่ใช้ป้องกันความเสี่ยงรับรู้ในส่วนของกำไรหรือขาดทุน ส่วนการเปลี่ยนแปลงในมูลค่ายุติธรรมของรายการที่มีการป้องกันความเสี่ยงสำหรับความเสี่ยงที่ป้องกัน จะรับรู้เป็นส่วนหนึ่งของมูลค่าตามบัญชีของรายการที่มีการป้องกันความเสี่ยงนั้น พร้อมกับรับรู้ในส่วนของกำไรหรือขาดทุน</w:t>
      </w:r>
    </w:p>
    <w:p w14:paraId="715A9667" w14:textId="77777777" w:rsidR="00502574" w:rsidRDefault="00502574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1EE8146" w14:textId="77777777" w:rsidR="00350CD1" w:rsidRPr="00350CD1" w:rsidRDefault="00350CD1" w:rsidP="00350CD1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50CD1">
        <w:rPr>
          <w:rFonts w:ascii="Angsana New" w:hAnsi="Angsana New" w:cs="Angsana New"/>
          <w:sz w:val="32"/>
          <w:szCs w:val="32"/>
          <w:cs/>
        </w:rPr>
        <w:lastRenderedPageBreak/>
        <w:t xml:space="preserve">สำหรับการป้องกันความเสี่ยงในมูลค่ายุติธรรมที่เกี่ยวข้องกับรายการที่วัดมูลค่าด้วยราคาทุนตัดจำหน่าย การปรับปรุงมูลค่าตามบัญชีของรายการนั้นจะถูกตัดจำหน่ายเข้าส่วนของกำไรหรือขาดทุนตลอดระยะเวลาที่เหลืออยู่ของการป้องกันความเสี่ยงด้วยวิธีดอกเบี้ยที่แท้จริง ทั้งนี้ การตัดจำหน่ายนั้นอาจเริ่มต้นทันทีที่มีการปรับปรุงเกิดขึ้น หรือก่อนที่จะยุติการปรับปรุงการเปลี่ยนแปลงในมูลค่ายุติธรรมของรายการที่มีการป้องกันความเสี่ยง หากมีการตัดรายการของรายการที่มีการป้องกันความเสี่ยงนั้น กลุ่มบริษัทจะรับรู้ส่วนของมูลค่ายุติธรรมที่ยังไม่ได้ตัดจำหน่ายเข้าส่วนของกำไรหรือขาดทุนทันที  </w:t>
      </w:r>
    </w:p>
    <w:p w14:paraId="55E20C42" w14:textId="77777777" w:rsidR="00612BF7" w:rsidRDefault="00612BF7" w:rsidP="00612BF7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BFD11CC" w14:textId="77777777" w:rsidR="001F185D" w:rsidRPr="001F185D" w:rsidRDefault="001F185D" w:rsidP="001F185D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F185D">
        <w:rPr>
          <w:rFonts w:ascii="Angsana New" w:hAnsi="Angsana New" w:cs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16A0A670" w14:textId="608614AB" w:rsidR="001F185D" w:rsidRPr="009B678C" w:rsidRDefault="001F185D" w:rsidP="001F185D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B678C">
        <w:rPr>
          <w:rFonts w:ascii="Angsana New" w:hAnsi="Angsana New" w:cs="Angsana New"/>
          <w:sz w:val="32"/>
          <w:szCs w:val="32"/>
          <w:cs/>
        </w:rPr>
        <w:t xml:space="preserve">มูลค่ายุติธรรม หมายถึง </w:t>
      </w:r>
      <w:r w:rsidR="004E646D" w:rsidRPr="004E646D">
        <w:rPr>
          <w:rFonts w:ascii="Angsana New" w:hAnsi="Angsana New" w:cs="Angsana New"/>
          <w:sz w:val="32"/>
          <w:szCs w:val="32"/>
          <w:cs/>
        </w:rPr>
        <w:t>ราคาที่คาดว่าจะได้รับจากการขายสินทรัพย์หรือเป็นราคาที่จะต้องจ่ายเพื่อโ</w:t>
      </w:r>
      <w:r w:rsidR="002E6AFE">
        <w:rPr>
          <w:rFonts w:ascii="Angsana New" w:hAnsi="Angsana New" w:cs="Angsana New"/>
          <w:sz w:val="32"/>
          <w:szCs w:val="32"/>
        </w:rPr>
        <w:t>66</w:t>
      </w:r>
      <w:r w:rsidR="004E646D" w:rsidRPr="004E646D">
        <w:rPr>
          <w:rFonts w:ascii="Angsana New" w:hAnsi="Angsana New" w:cs="Angsana New"/>
          <w:sz w:val="32"/>
          <w:szCs w:val="32"/>
          <w:cs/>
        </w:rPr>
        <w:t>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9B678C">
        <w:rPr>
          <w:rFonts w:ascii="Angsana New" w:hAnsi="Angsana New" w:cs="Angsana New" w:hint="cs"/>
          <w:sz w:val="32"/>
          <w:szCs w:val="32"/>
          <w:cs/>
        </w:rPr>
        <w:t xml:space="preserve"> กลุ่ม</w:t>
      </w:r>
      <w:r w:rsidRPr="009B678C">
        <w:rPr>
          <w:rFonts w:ascii="Angsana New" w:hAnsi="Angsana New" w:cs="Angsana New"/>
          <w:sz w:val="32"/>
          <w:szCs w:val="32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="00773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>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B678C">
        <w:rPr>
          <w:rFonts w:ascii="Angsana New" w:hAnsi="Angsana New" w:cs="Angsana New"/>
          <w:sz w:val="32"/>
          <w:szCs w:val="32"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Pr="009B678C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9B678C">
        <w:rPr>
          <w:rFonts w:ascii="Angsana New" w:hAnsi="Angsana New" w:cs="Angsana New"/>
          <w:sz w:val="32"/>
          <w:szCs w:val="32"/>
          <w:cs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2C1DDCAC" w14:textId="77777777" w:rsidR="001F185D" w:rsidRPr="009B678C" w:rsidRDefault="001F185D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0A77EFD" w14:textId="77777777" w:rsidR="001F185D" w:rsidRPr="009B678C" w:rsidRDefault="001F185D" w:rsidP="00FA625C">
      <w:pPr>
        <w:tabs>
          <w:tab w:val="left" w:pos="938"/>
          <w:tab w:val="left" w:pos="1624"/>
          <w:tab w:val="left" w:pos="2884"/>
        </w:tabs>
        <w:spacing w:before="120" w:after="120" w:line="226" w:lineRule="auto"/>
        <w:ind w:left="2884" w:right="42" w:hanging="1466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 w:hint="cs"/>
          <w:sz w:val="32"/>
          <w:szCs w:val="32"/>
          <w:cs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 xml:space="preserve">ระดับ </w:t>
      </w:r>
      <w:r w:rsidRPr="009B678C">
        <w:rPr>
          <w:rFonts w:ascii="AngsanaUPC" w:hAnsi="AngsanaUPC" w:cs="AngsanaUPC"/>
          <w:sz w:val="32"/>
          <w:szCs w:val="32"/>
        </w:rPr>
        <w:t xml:space="preserve">1 </w:t>
      </w:r>
      <w:r w:rsidRPr="009B678C">
        <w:rPr>
          <w:rFonts w:ascii="AngsanaUPC" w:hAnsi="AngsanaUPC" w:cs="AngsanaUPC"/>
          <w:sz w:val="32"/>
          <w:szCs w:val="32"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4BF74D9" w14:textId="77777777" w:rsidR="001F185D" w:rsidRPr="009B678C" w:rsidRDefault="001F185D" w:rsidP="00FA625C">
      <w:pPr>
        <w:tabs>
          <w:tab w:val="left" w:pos="938"/>
          <w:tab w:val="left" w:pos="1620"/>
          <w:tab w:val="left" w:pos="2884"/>
        </w:tabs>
        <w:spacing w:before="120" w:after="120" w:line="226" w:lineRule="auto"/>
        <w:ind w:left="2884" w:right="42" w:hanging="1466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tab/>
        <w:t xml:space="preserve">ระดับ </w:t>
      </w:r>
      <w:r w:rsidRPr="009B678C">
        <w:rPr>
          <w:rFonts w:ascii="AngsanaUPC" w:hAnsi="AngsanaUPC" w:cs="AngsanaUPC"/>
          <w:sz w:val="32"/>
          <w:szCs w:val="32"/>
        </w:rPr>
        <w:t>2</w:t>
      </w:r>
      <w:r w:rsidRPr="009B678C">
        <w:rPr>
          <w:rFonts w:ascii="AngsanaUPC" w:hAnsi="AngsanaUPC" w:cs="AngsanaUPC"/>
          <w:sz w:val="32"/>
          <w:szCs w:val="32"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FF26081" w14:textId="77777777" w:rsidR="001F185D" w:rsidRPr="009B678C" w:rsidRDefault="001F185D" w:rsidP="00FA625C">
      <w:pPr>
        <w:tabs>
          <w:tab w:val="left" w:pos="938"/>
          <w:tab w:val="left" w:pos="1620"/>
          <w:tab w:val="left" w:pos="2884"/>
        </w:tabs>
        <w:spacing w:before="120" w:after="120" w:line="226" w:lineRule="auto"/>
        <w:ind w:left="2884" w:right="42" w:hanging="1466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tab/>
        <w:t xml:space="preserve">ระดับ </w:t>
      </w:r>
      <w:r w:rsidRPr="009B678C">
        <w:rPr>
          <w:rFonts w:ascii="AngsanaUPC" w:hAnsi="AngsanaUPC" w:cs="AngsanaUPC"/>
          <w:sz w:val="32"/>
          <w:szCs w:val="32"/>
        </w:rPr>
        <w:t>3</w:t>
      </w:r>
      <w:r w:rsidRPr="009B678C">
        <w:rPr>
          <w:rFonts w:ascii="AngsanaUPC" w:hAnsi="AngsanaUPC" w:cs="AngsanaUPC"/>
          <w:sz w:val="32"/>
          <w:szCs w:val="32"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>ใช้ข้อมูลที่ไม่สามารถสังเกตได้</w:t>
      </w:r>
      <w:r w:rsidRPr="009B678C">
        <w:rPr>
          <w:rFonts w:ascii="AngsanaUPC" w:hAnsi="AngsanaUPC" w:cs="AngsanaUPC"/>
          <w:sz w:val="32"/>
          <w:szCs w:val="32"/>
        </w:rPr>
        <w:t xml:space="preserve"> </w:t>
      </w:r>
      <w:r w:rsidRPr="009B678C">
        <w:rPr>
          <w:rFonts w:ascii="AngsanaUPC" w:hAnsi="AngsanaUPC" w:cs="AngsanaUPC"/>
          <w:sz w:val="32"/>
          <w:szCs w:val="32"/>
          <w:cs/>
        </w:rPr>
        <w:t>เช่น ข้อมูลเกี่ยวกับกระแ</w:t>
      </w:r>
      <w:r w:rsidR="00410560">
        <w:rPr>
          <w:rFonts w:ascii="AngsanaUPC" w:hAnsi="AngsanaUPC" w:cs="AngsanaUPC"/>
          <w:sz w:val="32"/>
          <w:szCs w:val="32"/>
          <w:cs/>
        </w:rPr>
        <w:t>สเงิน</w:t>
      </w:r>
      <w:r w:rsidR="007C3E91">
        <w:rPr>
          <w:rFonts w:ascii="AngsanaUPC" w:hAnsi="AngsanaUPC" w:cs="AngsanaUPC" w:hint="cs"/>
          <w:sz w:val="32"/>
          <w:szCs w:val="32"/>
          <w:cs/>
        </w:rPr>
        <w:t>สด</w:t>
      </w:r>
      <w:r w:rsidR="00410560">
        <w:rPr>
          <w:rFonts w:ascii="AngsanaUPC" w:hAnsi="AngsanaUPC" w:cs="AngsanaUPC"/>
          <w:sz w:val="32"/>
          <w:szCs w:val="32"/>
          <w:cs/>
        </w:rPr>
        <w:t>ในอนาคตที่กิจการประมาณขึ้น</w:t>
      </w:r>
    </w:p>
    <w:p w14:paraId="506D0D21" w14:textId="77777777" w:rsidR="001F185D" w:rsidRPr="009B678C" w:rsidRDefault="001F185D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9B678C">
        <w:rPr>
          <w:rFonts w:ascii="AngsanaUPC" w:hAnsi="AngsanaUPC" w:cs="AngsanaUPC"/>
          <w:sz w:val="32"/>
          <w:szCs w:val="32"/>
        </w:rPr>
        <w:t xml:space="preserve"> </w:t>
      </w:r>
      <w:r w:rsidRPr="009B678C">
        <w:rPr>
          <w:rFonts w:ascii="AngsanaUPC" w:hAnsi="AngsanaUPC" w:cs="AngsanaUPC"/>
          <w:sz w:val="32"/>
          <w:szCs w:val="32"/>
          <w:cs/>
        </w:rPr>
        <w:t>ณ</w:t>
      </w:r>
      <w:r w:rsidRPr="009B678C">
        <w:rPr>
          <w:rFonts w:ascii="AngsanaUPC" w:hAnsi="AngsanaUPC" w:cs="AngsanaUPC"/>
          <w:sz w:val="32"/>
          <w:szCs w:val="32"/>
        </w:rPr>
        <w:t xml:space="preserve"> </w:t>
      </w:r>
      <w:r w:rsidRPr="009B678C">
        <w:rPr>
          <w:rFonts w:ascii="AngsanaUPC" w:hAnsi="AngsanaUPC" w:cs="AngsanaUPC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29D83C8" w14:textId="77777777" w:rsidR="001F185D" w:rsidRPr="009B678C" w:rsidRDefault="001F185D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B678C">
        <w:rPr>
          <w:rFonts w:ascii="Angsana New" w:hAnsi="Angsana New" w:cs="Angsana New"/>
          <w:sz w:val="32"/>
          <w:szCs w:val="32"/>
          <w:cs/>
        </w:rPr>
        <w:lastRenderedPageBreak/>
        <w:t>ราคาตามบัญชีของเงินสดและรายการเทียบเท่าเงินสด สินทรัพย์ทางการเงินหมุนเวียนอื่น</w:t>
      </w:r>
      <w:r w:rsidRPr="009B678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pacing w:val="-6"/>
          <w:sz w:val="32"/>
          <w:szCs w:val="32"/>
          <w:cs/>
        </w:rPr>
        <w:t xml:space="preserve">ลูกหนี้การค้า ลูกหนี้กิจการที่เกี่ยวข้องกัน เจ้าหนี้การค้า เจ้าหนี้ </w:t>
      </w:r>
      <w:r w:rsidRPr="009B678C">
        <w:rPr>
          <w:rFonts w:ascii="Angsana New" w:hAnsi="Angsana New" w:cs="Angsana New"/>
          <w:spacing w:val="-6"/>
          <w:sz w:val="32"/>
          <w:szCs w:val="32"/>
        </w:rPr>
        <w:t xml:space="preserve">- </w:t>
      </w:r>
      <w:r w:rsidRPr="009B678C">
        <w:rPr>
          <w:rFonts w:ascii="Angsana New" w:hAnsi="Angsana New" w:cs="Angsana New"/>
          <w:spacing w:val="-6"/>
          <w:sz w:val="32"/>
          <w:szCs w:val="32"/>
          <w:cs/>
        </w:rPr>
        <w:t xml:space="preserve">อาคารและอุปกรณ์ </w:t>
      </w:r>
      <w:r w:rsidRPr="009B678C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Pr="009B678C">
        <w:rPr>
          <w:rFonts w:ascii="Angsana New" w:hAnsi="Angsana New" w:cs="Angsana New"/>
          <w:spacing w:val="-6"/>
          <w:sz w:val="32"/>
          <w:szCs w:val="32"/>
          <w:cs/>
        </w:rPr>
        <w:t>เจ้าหนี้กิจการที่เกี่ยวข้องกัน</w:t>
      </w:r>
      <w:r w:rsidRPr="009B678C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>มีมูลค่าใกล้เคียงกับมูลค่ายุติธรรมเนื่องจากมีระยะเวลาครบกำหนดที่สั้น</w:t>
      </w:r>
    </w:p>
    <w:p w14:paraId="6FD54C7F" w14:textId="77777777" w:rsidR="001F185D" w:rsidRPr="00622EEC" w:rsidRDefault="001F185D" w:rsidP="00FA625C">
      <w:pPr>
        <w:spacing w:line="226" w:lineRule="auto"/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4E490DC" w14:textId="77777777" w:rsidR="00FC12A9" w:rsidRPr="00622EEC" w:rsidRDefault="00FC12A9" w:rsidP="00FA625C">
      <w:pPr>
        <w:numPr>
          <w:ilvl w:val="1"/>
          <w:numId w:val="1"/>
        </w:numPr>
        <w:spacing w:line="226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22EEC">
        <w:rPr>
          <w:rFonts w:ascii="Angsana New" w:hAnsi="Angsana New" w:cs="Angsana New" w:hint="cs"/>
          <w:b/>
          <w:bCs/>
          <w:sz w:val="32"/>
          <w:szCs w:val="32"/>
          <w:cs/>
        </w:rPr>
        <w:t>สกุลเงินที่นำเสนองบการเงิน</w:t>
      </w:r>
    </w:p>
    <w:p w14:paraId="2F9627E8" w14:textId="77777777" w:rsidR="00FC12A9" w:rsidRPr="00622EEC" w:rsidRDefault="00FC12A9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622EEC">
        <w:rPr>
          <w:rFonts w:ascii="Angsana New" w:hAnsi="Angsana New" w:cs="Angsana New" w:hint="cs"/>
          <w:sz w:val="32"/>
          <w:szCs w:val="32"/>
          <w:cs/>
        </w:rPr>
        <w:t>งบ</w:t>
      </w:r>
      <w:r w:rsidRPr="00622EEC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การเงิน</w:t>
      </w:r>
      <w:r w:rsidRPr="00622EEC">
        <w:rPr>
          <w:rFonts w:ascii="Angsana New" w:hAnsi="Angsana New" w:cs="Angsana New" w:hint="cs"/>
          <w:sz w:val="32"/>
          <w:szCs w:val="32"/>
          <w:cs/>
        </w:rPr>
        <w:t>นี้</w:t>
      </w:r>
      <w:r w:rsidRPr="00622EEC">
        <w:rPr>
          <w:rFonts w:ascii="Angsana New" w:hAnsi="Angsana New" w:cs="Angsana New" w:hint="cs"/>
          <w:color w:val="000000"/>
          <w:sz w:val="32"/>
          <w:szCs w:val="32"/>
          <w:cs/>
        </w:rPr>
        <w:t>จัดทำ</w:t>
      </w:r>
      <w:r w:rsidRPr="00622EEC">
        <w:rPr>
          <w:rFonts w:ascii="Angsana New" w:hAnsi="Angsana New" w:cs="Angsana New" w:hint="cs"/>
          <w:sz w:val="32"/>
          <w:szCs w:val="32"/>
          <w:cs/>
        </w:rPr>
        <w:t>และแสดงหน่วยเงินตราเป็นเงินบาท ข้อมูลทางการเงินทั้งหมดมีการปัดเศษในหมายเหตุประกอบงบการเงินเพื่อให้แสดงเป็นบาท ยกเว้นที่ระบุไว้เป็นอย่างอื่น</w:t>
      </w:r>
    </w:p>
    <w:p w14:paraId="2E85BCE9" w14:textId="77777777" w:rsidR="000D092F" w:rsidRPr="00622EEC" w:rsidRDefault="000D092F" w:rsidP="00FA625C">
      <w:pPr>
        <w:spacing w:line="226" w:lineRule="auto"/>
        <w:ind w:left="907" w:right="-22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BACF103" w14:textId="77777777" w:rsidR="00FC12A9" w:rsidRPr="00622EEC" w:rsidRDefault="00FC12A9" w:rsidP="00FA625C">
      <w:pPr>
        <w:numPr>
          <w:ilvl w:val="1"/>
          <w:numId w:val="1"/>
        </w:numPr>
        <w:spacing w:line="226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22EEC">
        <w:rPr>
          <w:rFonts w:ascii="Angsana New" w:hAnsi="Angsana New" w:cs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4A6ED0A" w14:textId="77777777" w:rsidR="00FC12A9" w:rsidRPr="00622EEC" w:rsidRDefault="0006095A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622EEC">
        <w:rPr>
          <w:rFonts w:ascii="Angsana New" w:hAnsi="Angsana New" w:cs="Angsana New"/>
          <w:sz w:val="32"/>
          <w:szCs w:val="32"/>
          <w:cs/>
        </w:rPr>
        <w:t>ในการจัดทำงบการเงิน</w:t>
      </w:r>
      <w:r w:rsidR="00FC12A9" w:rsidRPr="00622EEC">
        <w:rPr>
          <w:rFonts w:ascii="Angsana New" w:hAnsi="Angsana New" w:cs="Angsana New"/>
          <w:sz w:val="32"/>
          <w:szCs w:val="32"/>
          <w:cs/>
        </w:rPr>
        <w:t>ตามมาตรฐาน</w:t>
      </w:r>
      <w:r w:rsidR="00FC12A9" w:rsidRPr="00622EEC">
        <w:rPr>
          <w:rFonts w:ascii="Angsana New" w:hAnsi="Angsana New" w:cs="Angsana New" w:hint="cs"/>
          <w:sz w:val="32"/>
          <w:szCs w:val="32"/>
          <w:cs/>
        </w:rPr>
        <w:t>การ</w:t>
      </w:r>
      <w:r w:rsidRPr="00622EEC">
        <w:rPr>
          <w:rFonts w:ascii="Angsana New" w:hAnsi="Angsana New" w:cs="Angsana New" w:hint="cs"/>
          <w:sz w:val="32"/>
          <w:szCs w:val="32"/>
          <w:cs/>
        </w:rPr>
        <w:t>รายงานทางการเงิน</w:t>
      </w:r>
      <w:r w:rsidR="00FC12A9" w:rsidRPr="00622EEC">
        <w:rPr>
          <w:rFonts w:ascii="Angsana New" w:hAnsi="Angsana New" w:cs="Angsana New"/>
          <w:sz w:val="32"/>
          <w:szCs w:val="32"/>
          <w:cs/>
        </w:rPr>
        <w:t xml:space="preserve"> ฝ่ายบริหารต้องใช้ดุลยพินิจในการประมาณและตั้งข้อสมมติฐานหลายประการ ซึ่งจะมีผลกระทบต่อจำนวนเงินที่เกี่ยวกับรายได้ ค่าใช้จ่าย สินทรัพย์และหนี้สิน รวมทั้งการเปิดเผยข้อมูลเกี่ยวกับสินทรัพย์และหนี้สินที่อาจจะเกิดขึ้น ผลที่เกิดขึ้นจริงอาจแตกต่างไปจากจำนวนที่ประมาณไว้</w:t>
      </w:r>
    </w:p>
    <w:p w14:paraId="62E05027" w14:textId="7840AF3B" w:rsidR="000362D2" w:rsidRDefault="00FC12A9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622EEC">
        <w:rPr>
          <w:rFonts w:ascii="Angsana New" w:hAnsi="Angsana New" w:cs="Angsana New"/>
          <w:sz w:val="32"/>
          <w:szCs w:val="32"/>
          <w:cs/>
        </w:rPr>
        <w:t>ประมาณการและข้อสมมติฐานจะได้รับการทบทวนอย่างสม่ำเสมอ โดยอาศัยประสบการณ์ในอดีตและปัจจัยต่างๆ รวมถึงเหตุการณ์ในอนาคตที่คาดว่าจะเกิดขึ้น ซึ่งฝ่ายบริหารมีความเชื่อมั่น</w:t>
      </w:r>
      <w:r w:rsidRPr="00622E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22EEC">
        <w:rPr>
          <w:rFonts w:ascii="Angsana New" w:hAnsi="Angsana New" w:cs="Angsana New"/>
          <w:sz w:val="32"/>
          <w:szCs w:val="32"/>
          <w:cs/>
        </w:rPr>
        <w:t>อย่างสมเหตุสมผลภายใต้สถานการณ์นั้น</w:t>
      </w:r>
      <w:r w:rsidRPr="00622EEC">
        <w:rPr>
          <w:rFonts w:ascii="Angsana New" w:hAnsi="Angsana New" w:cs="Angsana New"/>
          <w:sz w:val="32"/>
          <w:szCs w:val="32"/>
        </w:rPr>
        <w:t xml:space="preserve"> </w:t>
      </w:r>
      <w:r w:rsidRPr="00622EEC">
        <w:rPr>
          <w:rFonts w:ascii="Angsana New" w:hAnsi="Angsana New" w:cs="Angsana New"/>
          <w:sz w:val="32"/>
          <w:szCs w:val="32"/>
          <w:cs/>
        </w:rPr>
        <w:t>บริษัทได้ตั้งประมาณการและข้อ</w:t>
      </w:r>
      <w:r w:rsidRPr="002F37CC">
        <w:rPr>
          <w:rFonts w:ascii="Angsana New" w:hAnsi="Angsana New" w:cs="Angsana New"/>
          <w:sz w:val="32"/>
          <w:szCs w:val="32"/>
          <w:cs/>
        </w:rPr>
        <w:t>สมมติฐานต่อเหตุการณ์ในอนาคต เป็นผลให้ประมาณการทางบัญชีอาจจะไม่ตรงกับผลที่เกิดขึ้นจริง ประมาณการและข้อสมมติฐานทางบัญชีที่สำคัญ ได้แก่ ค่าเผื่อ</w:t>
      </w:r>
      <w:r w:rsidR="00A41EDB">
        <w:rPr>
          <w:rFonts w:ascii="Angsana New" w:hAnsi="Angsana New" w:cs="Angsana New" w:hint="cs"/>
          <w:sz w:val="32"/>
          <w:szCs w:val="32"/>
          <w:cs/>
        </w:rPr>
        <w:t>ผลขาดทุน</w:t>
      </w:r>
      <w:r w:rsidR="003218E8">
        <w:rPr>
          <w:rFonts w:ascii="Angsana New" w:hAnsi="Angsana New" w:cs="Angsana New" w:hint="cs"/>
          <w:sz w:val="32"/>
          <w:szCs w:val="32"/>
          <w:cs/>
        </w:rPr>
        <w:t>ทางด้านเครดิต</w:t>
      </w:r>
      <w:r w:rsidR="00A41EDB">
        <w:rPr>
          <w:rFonts w:ascii="Angsana New" w:hAnsi="Angsana New" w:cs="Angsana New" w:hint="cs"/>
          <w:sz w:val="32"/>
          <w:szCs w:val="32"/>
          <w:cs/>
        </w:rPr>
        <w:t>ที่คาดว่าจะเกิดขึ้น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 ค่าเผื่อมูลค่าสินค้าลดลง</w:t>
      </w:r>
      <w:r w:rsidR="004D7C7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ค่าเสื่อมราคาอาคารและอุปกรณ์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73FD6">
        <w:rPr>
          <w:rFonts w:ascii="Angsana New" w:hAnsi="Angsana New" w:cs="Angsana New" w:hint="cs"/>
          <w:sz w:val="32"/>
          <w:szCs w:val="32"/>
          <w:cs/>
        </w:rPr>
        <w:t xml:space="preserve">ค่าเสื่อมราคาสินทรัพย์สิทธิการใช้ </w:t>
      </w:r>
      <w:r>
        <w:rPr>
          <w:rFonts w:ascii="Angsana New" w:hAnsi="Angsana New" w:cs="Angsana New" w:hint="cs"/>
          <w:sz w:val="32"/>
          <w:szCs w:val="32"/>
          <w:cs/>
        </w:rPr>
        <w:t>ส่วนเกินทุนจากการตีราคาสินทรัพย์ ค่าตัดจำหน่ายสินทรัพย์ไม่มีตัวตน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 แล</w:t>
      </w:r>
      <w:r w:rsidR="008D6AF4">
        <w:rPr>
          <w:rFonts w:ascii="Angsana New" w:hAnsi="Angsana New" w:cs="Angsana New" w:hint="cs"/>
          <w:sz w:val="32"/>
          <w:szCs w:val="32"/>
          <w:cs/>
        </w:rPr>
        <w:t>ะประมาณการหนี้สินสำหรับ</w:t>
      </w:r>
      <w:r w:rsidRPr="002F37CC">
        <w:rPr>
          <w:rFonts w:ascii="Angsana New" w:hAnsi="Angsana New" w:cs="Angsana New"/>
          <w:sz w:val="32"/>
          <w:szCs w:val="32"/>
          <w:cs/>
        </w:rPr>
        <w:t>ผลประโยชน์พนักงาน การประมาณการในเรื่องต่างๆ ได้เปิดเผยในแต่ละส่วนที่เกี่ยวข้องของหมายเหตุประกอบงบการเงินนี้</w:t>
      </w:r>
    </w:p>
    <w:p w14:paraId="526FD8DC" w14:textId="77777777" w:rsidR="00596642" w:rsidRDefault="00596642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7DF50F5" w14:textId="77777777" w:rsidR="000C54F1" w:rsidRPr="005F7113" w:rsidRDefault="000C54F1" w:rsidP="000C54F1">
      <w:pPr>
        <w:pStyle w:val="ListParagraph"/>
        <w:numPr>
          <w:ilvl w:val="0"/>
          <w:numId w:val="1"/>
        </w:numPr>
        <w:spacing w:line="221" w:lineRule="auto"/>
        <w:ind w:left="774" w:right="5670" w:hanging="675"/>
        <w:rPr>
          <w:rFonts w:ascii="Angsana New" w:hAnsi="Angsana New"/>
          <w:b/>
          <w:bCs/>
          <w:spacing w:val="-6"/>
          <w:sz w:val="32"/>
          <w:szCs w:val="32"/>
        </w:rPr>
      </w:pPr>
      <w:r w:rsidRPr="005F7113">
        <w:rPr>
          <w:rFonts w:ascii="Angsana New" w:hAnsi="Angsana New" w:hint="cs"/>
          <w:b/>
          <w:bCs/>
          <w:spacing w:val="-6"/>
          <w:sz w:val="32"/>
          <w:szCs w:val="32"/>
          <w:cs/>
        </w:rPr>
        <w:t>เงินสดและรายการเทียบเท่าเงินสด</w:t>
      </w:r>
      <w:r w:rsidRPr="005F7113">
        <w:rPr>
          <w:rFonts w:ascii="Angsana New" w:hAnsi="Angsana New"/>
          <w:b/>
          <w:bCs/>
          <w:spacing w:val="-6"/>
          <w:sz w:val="32"/>
          <w:szCs w:val="32"/>
          <w:cs/>
        </w:rPr>
        <w:t xml:space="preserve"> </w:t>
      </w:r>
    </w:p>
    <w:p w14:paraId="3D318319" w14:textId="77777777" w:rsidR="00193D4F" w:rsidRDefault="00DB3322" w:rsidP="00B9478D">
      <w:pPr>
        <w:tabs>
          <w:tab w:val="left" w:pos="720"/>
        </w:tabs>
        <w:spacing w:line="226" w:lineRule="auto"/>
        <w:ind w:left="1440" w:firstLine="720"/>
        <w:jc w:val="right"/>
        <w:rPr>
          <w:rFonts w:ascii="Angsana New" w:hAnsi="Angsana New" w:cs="Angsana New"/>
          <w:sz w:val="32"/>
          <w:szCs w:val="32"/>
        </w:rPr>
      </w:pPr>
      <w:r w:rsidRPr="000D092F">
        <w:rPr>
          <w:rFonts w:ascii="Angsana New" w:hAnsi="Angsana New" w:cs="Angsana New"/>
          <w:sz w:val="32"/>
          <w:szCs w:val="32"/>
        </w:rPr>
        <w:t xml:space="preserve"> </w:t>
      </w:r>
      <w:r w:rsidR="00193D4F" w:rsidRPr="000D092F">
        <w:rPr>
          <w:rFonts w:ascii="Angsana New" w:hAnsi="Angsana New" w:cs="Angsana New"/>
          <w:sz w:val="32"/>
          <w:szCs w:val="32"/>
          <w:cs/>
        </w:rPr>
        <w:t>หน่วย : บาท</w:t>
      </w:r>
    </w:p>
    <w:tbl>
      <w:tblPr>
        <w:tblW w:w="4846" w:type="pct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2"/>
        <w:gridCol w:w="1464"/>
        <w:gridCol w:w="1464"/>
        <w:gridCol w:w="1464"/>
        <w:gridCol w:w="1462"/>
      </w:tblGrid>
      <w:tr w:rsidR="00D0705F" w:rsidRPr="00277725" w14:paraId="0D21898E" w14:textId="77777777" w:rsidTr="00251970">
        <w:trPr>
          <w:cantSplit/>
          <w:trHeight w:val="510"/>
        </w:trPr>
        <w:tc>
          <w:tcPr>
            <w:tcW w:w="19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237C" w14:textId="77777777" w:rsidR="00D0705F" w:rsidRPr="00CA4810" w:rsidRDefault="00D0705F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A4810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17E0" w14:textId="77777777" w:rsidR="00D0705F" w:rsidRPr="00CA4810" w:rsidRDefault="00D0705F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A481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BF52" w14:textId="77777777" w:rsidR="00D0705F" w:rsidRPr="00D0705F" w:rsidRDefault="00D0705F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705F">
              <w:rPr>
                <w:rFonts w:ascii="Angsana New" w:hAnsi="Angsana New" w:cs="Angsana New" w:hint="cs"/>
                <w:sz w:val="32"/>
                <w:szCs w:val="32"/>
                <w:cs/>
              </w:rPr>
              <w:t>งบ</w:t>
            </w:r>
            <w:r w:rsidR="00062553">
              <w:rPr>
                <w:rFonts w:ascii="Angsana New" w:hAnsi="Angsana New" w:cs="Angsana New" w:hint="cs"/>
                <w:sz w:val="32"/>
                <w:szCs w:val="32"/>
                <w:cs/>
              </w:rPr>
              <w:t>การเงิน</w:t>
            </w:r>
            <w:r w:rsidRPr="00D0705F"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E9592D" w:rsidRPr="00277725" w14:paraId="2F4A43FE" w14:textId="77777777" w:rsidTr="00F96A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190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A6BB1D" w14:textId="77777777" w:rsidR="00E9592D" w:rsidRPr="00CA4810" w:rsidRDefault="00E9592D" w:rsidP="00E9592D">
            <w:pPr>
              <w:tabs>
                <w:tab w:val="left" w:pos="360"/>
                <w:tab w:val="left" w:pos="900"/>
                <w:tab w:val="left" w:pos="1440"/>
              </w:tabs>
              <w:spacing w:line="221" w:lineRule="auto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4005" w14:textId="3E7A54FA" w:rsidR="00E9592D" w:rsidRPr="00CA4810" w:rsidRDefault="00E9592D" w:rsidP="00E9592D">
            <w:pPr>
              <w:pStyle w:val="Heading2"/>
              <w:tabs>
                <w:tab w:val="clear" w:pos="342"/>
                <w:tab w:val="left" w:pos="967"/>
              </w:tabs>
              <w:spacing w:line="221" w:lineRule="auto"/>
              <w:ind w:left="-108" w:right="-108"/>
              <w:rPr>
                <w:rFonts w:ascii="Angsana New" w:hAnsi="Angsana New"/>
              </w:rPr>
            </w:pPr>
            <w:r w:rsidRPr="00CA48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55DCA7" w14:textId="7B71CAB0" w:rsidR="00E9592D" w:rsidRPr="00D0705F" w:rsidRDefault="00E9592D" w:rsidP="00E9592D">
            <w:pPr>
              <w:pStyle w:val="Heading2"/>
              <w:tabs>
                <w:tab w:val="clear" w:pos="342"/>
              </w:tabs>
              <w:spacing w:line="221" w:lineRule="auto"/>
              <w:ind w:left="-108"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CE88" w14:textId="1F45C4B2" w:rsidR="00E9592D" w:rsidRPr="00D0705F" w:rsidRDefault="00E9592D" w:rsidP="00E9592D">
            <w:pPr>
              <w:pStyle w:val="Heading2"/>
              <w:tabs>
                <w:tab w:val="clear" w:pos="342"/>
                <w:tab w:val="left" w:pos="967"/>
              </w:tabs>
              <w:spacing w:line="221" w:lineRule="auto"/>
              <w:ind w:left="-108" w:right="-108"/>
              <w:rPr>
                <w:rFonts w:ascii="Angsana New" w:hAnsi="Angsana New"/>
              </w:rPr>
            </w:pPr>
            <w:r w:rsidRPr="00CA48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0569" w14:textId="1F5115C4" w:rsidR="00E9592D" w:rsidRPr="00D0705F" w:rsidRDefault="00E9592D" w:rsidP="00E9592D">
            <w:pPr>
              <w:pStyle w:val="Heading2"/>
              <w:tabs>
                <w:tab w:val="clear" w:pos="342"/>
              </w:tabs>
              <w:spacing w:line="221" w:lineRule="auto"/>
              <w:ind w:left="-108"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E9592D" w:rsidRPr="00277725" w14:paraId="761BB89C" w14:textId="77777777" w:rsidTr="00F52B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8"/>
        </w:trPr>
        <w:tc>
          <w:tcPr>
            <w:tcW w:w="1905" w:type="pct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14:paraId="4F1F3F9D" w14:textId="77777777" w:rsidR="00E9592D" w:rsidRPr="00D0705F" w:rsidRDefault="00E9592D" w:rsidP="00E9592D">
            <w:pPr>
              <w:tabs>
                <w:tab w:val="left" w:pos="360"/>
                <w:tab w:val="left" w:pos="900"/>
                <w:tab w:val="left" w:pos="1440"/>
              </w:tabs>
              <w:spacing w:line="221" w:lineRule="auto"/>
              <w:ind w:left="342" w:right="-108" w:hanging="34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เงินฝากธนาคารประเภท - ออมทรัพย์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CD849CA" w14:textId="701B71AD" w:rsidR="00E9592D" w:rsidRPr="00D0705F" w:rsidRDefault="00DB2F5D" w:rsidP="00E9592D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DB2F5D">
              <w:rPr>
                <w:rFonts w:ascii="Angsana New" w:hAnsi="Angsana New" w:cs="Angsana New"/>
                <w:sz w:val="32"/>
                <w:szCs w:val="32"/>
                <w:lang w:eastAsia="zh-CN"/>
              </w:rPr>
              <w:t>523,712,652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093CFD5" w14:textId="2B261482" w:rsidR="00E9592D" w:rsidRPr="00D0705F" w:rsidRDefault="00E9592D" w:rsidP="00E9592D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483,152,533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198E530" w14:textId="7A92A966" w:rsidR="00E9592D" w:rsidRPr="00D0705F" w:rsidRDefault="004F67E7" w:rsidP="00E9592D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521,351,181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19D2EDE" w14:textId="7ABF76A5" w:rsidR="00E9592D" w:rsidRPr="00D0705F" w:rsidRDefault="00E9592D" w:rsidP="00E9592D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480,019,923</w:t>
            </w:r>
          </w:p>
        </w:tc>
      </w:tr>
      <w:tr w:rsidR="00E9592D" w:rsidRPr="00277725" w14:paraId="053BCDBD" w14:textId="77777777" w:rsidTr="00F52B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7"/>
        </w:trPr>
        <w:tc>
          <w:tcPr>
            <w:tcW w:w="1905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20864132" w14:textId="77777777" w:rsidR="00E9592D" w:rsidRDefault="00E9592D" w:rsidP="00E9592D">
            <w:pPr>
              <w:tabs>
                <w:tab w:val="left" w:pos="360"/>
                <w:tab w:val="left" w:pos="900"/>
                <w:tab w:val="left" w:pos="1440"/>
              </w:tabs>
              <w:spacing w:line="221" w:lineRule="auto"/>
              <w:ind w:left="342" w:right="-108" w:firstLine="173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 กระแสรายวัน</w:t>
            </w:r>
          </w:p>
        </w:tc>
        <w:tc>
          <w:tcPr>
            <w:tcW w:w="774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CCD7" w14:textId="528B223C" w:rsidR="00E9592D" w:rsidRPr="00D0705F" w:rsidRDefault="00D35E71" w:rsidP="00E9592D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199,77</w:t>
            </w:r>
            <w:r w:rsidR="00DB2F5D">
              <w:rPr>
                <w:rFonts w:ascii="Angsana New" w:hAnsi="Angsana New" w:cs="Angsana New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774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23E5B" w14:textId="293621BE" w:rsidR="00E9592D" w:rsidRPr="00D0705F" w:rsidRDefault="00E9592D" w:rsidP="00E9592D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189,935</w:t>
            </w:r>
          </w:p>
        </w:tc>
        <w:tc>
          <w:tcPr>
            <w:tcW w:w="774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F245" w14:textId="285B57C9" w:rsidR="00E9592D" w:rsidRPr="00D0705F" w:rsidRDefault="004F67E7" w:rsidP="00E9592D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199,775</w:t>
            </w:r>
          </w:p>
        </w:tc>
        <w:tc>
          <w:tcPr>
            <w:tcW w:w="773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DFF0" w14:textId="535F116F" w:rsidR="00E9592D" w:rsidRPr="00D0705F" w:rsidRDefault="00E9592D" w:rsidP="00E9592D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189,935</w:t>
            </w:r>
          </w:p>
        </w:tc>
      </w:tr>
      <w:tr w:rsidR="00E9592D" w:rsidRPr="00277725" w14:paraId="4EBBA632" w14:textId="77777777" w:rsidTr="00F52B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8"/>
        </w:trPr>
        <w:tc>
          <w:tcPr>
            <w:tcW w:w="19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62507894" w14:textId="77777777" w:rsidR="00E9592D" w:rsidRDefault="00E9592D" w:rsidP="00E9592D">
            <w:pPr>
              <w:tabs>
                <w:tab w:val="left" w:pos="360"/>
                <w:tab w:val="left" w:pos="900"/>
                <w:tab w:val="left" w:pos="1440"/>
              </w:tabs>
              <w:spacing w:line="221" w:lineRule="auto"/>
              <w:ind w:left="342" w:right="-108" w:hanging="34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AEB4" w14:textId="6118C048" w:rsidR="00E9592D" w:rsidRPr="00D0705F" w:rsidRDefault="00D35E71" w:rsidP="00E9592D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523,912,427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04F5" w14:textId="2A95BB2B" w:rsidR="00E9592D" w:rsidRPr="00D0705F" w:rsidRDefault="00E9592D" w:rsidP="00E9592D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E9592D">
              <w:rPr>
                <w:rFonts w:ascii="Angsana New" w:hAnsi="Angsana New" w:cs="Angsana New"/>
                <w:sz w:val="32"/>
                <w:szCs w:val="32"/>
                <w:lang w:eastAsia="zh-CN"/>
              </w:rPr>
              <w:t>483,342,468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157A" w14:textId="2D7A3DF1" w:rsidR="00E9592D" w:rsidRPr="00D0705F" w:rsidRDefault="004F67E7" w:rsidP="00E9592D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521,550,956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C76D" w14:textId="2C567FEB" w:rsidR="00E9592D" w:rsidRPr="00D0705F" w:rsidRDefault="00E9592D" w:rsidP="00E9592D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480,209,858</w:t>
            </w:r>
          </w:p>
        </w:tc>
      </w:tr>
    </w:tbl>
    <w:p w14:paraId="0FE3A0E9" w14:textId="3858C628" w:rsidR="00E04947" w:rsidRDefault="00E04947">
      <w:pPr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</w:p>
    <w:p w14:paraId="40B6B3CA" w14:textId="77777777" w:rsidR="00E04947" w:rsidRDefault="00E04947">
      <w:pPr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  <w:cs/>
        </w:rPr>
        <w:br w:type="page"/>
      </w:r>
    </w:p>
    <w:p w14:paraId="2AA0CED5" w14:textId="77777777" w:rsidR="00B61437" w:rsidRPr="005F7113" w:rsidRDefault="008A209E" w:rsidP="00330F31">
      <w:pPr>
        <w:pStyle w:val="ListParagraph"/>
        <w:numPr>
          <w:ilvl w:val="0"/>
          <w:numId w:val="1"/>
        </w:numPr>
        <w:spacing w:line="221" w:lineRule="auto"/>
        <w:ind w:left="680" w:right="5670" w:hanging="680"/>
        <w:jc w:val="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5F7113">
        <w:rPr>
          <w:rFonts w:ascii="Angsana New" w:hAnsi="Angsana New"/>
          <w:b/>
          <w:bCs/>
          <w:spacing w:val="-6"/>
          <w:sz w:val="32"/>
          <w:szCs w:val="32"/>
          <w:cs/>
        </w:rPr>
        <w:lastRenderedPageBreak/>
        <w:t>ลูกหนี้การค้าและลูกหนี้</w:t>
      </w:r>
      <w:r w:rsidR="00DB15A4" w:rsidRPr="005F7113">
        <w:rPr>
          <w:rFonts w:ascii="Angsana New" w:hAnsi="Angsana New" w:hint="cs"/>
          <w:b/>
          <w:bCs/>
          <w:spacing w:val="-6"/>
          <w:sz w:val="32"/>
          <w:szCs w:val="32"/>
          <w:cs/>
        </w:rPr>
        <w:t>หมุนเวียน</w:t>
      </w:r>
      <w:r w:rsidRPr="005F7113">
        <w:rPr>
          <w:rFonts w:ascii="Angsana New" w:hAnsi="Angsana New"/>
          <w:b/>
          <w:bCs/>
          <w:spacing w:val="-6"/>
          <w:sz w:val="32"/>
          <w:szCs w:val="32"/>
          <w:cs/>
        </w:rPr>
        <w:t xml:space="preserve">อื่น </w:t>
      </w:r>
    </w:p>
    <w:p w14:paraId="762B8017" w14:textId="77777777" w:rsidR="00251FAA" w:rsidRPr="00CB49D0" w:rsidRDefault="001B16F3" w:rsidP="00B9478D">
      <w:pPr>
        <w:ind w:right="-35"/>
        <w:jc w:val="right"/>
        <w:rPr>
          <w:rFonts w:ascii="Angsana New" w:hAnsi="Angsana New" w:cs="Angsana New"/>
          <w:sz w:val="30"/>
          <w:szCs w:val="30"/>
        </w:rPr>
      </w:pPr>
      <w:r w:rsidRPr="00CB49D0">
        <w:rPr>
          <w:rFonts w:ascii="Angsana New" w:hAnsi="Angsana New" w:cs="Angsana New"/>
          <w:sz w:val="30"/>
          <w:szCs w:val="30"/>
          <w:cs/>
        </w:rPr>
        <w:t>หน่วย :</w:t>
      </w:r>
      <w:r w:rsidRPr="00CB49D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1259B" w:rsidRPr="00CB49D0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9619" w:type="dxa"/>
        <w:jc w:val="center"/>
        <w:tblLayout w:type="fixed"/>
        <w:tblLook w:val="0000" w:firstRow="0" w:lastRow="0" w:firstColumn="0" w:lastColumn="0" w:noHBand="0" w:noVBand="0"/>
      </w:tblPr>
      <w:tblGrid>
        <w:gridCol w:w="3329"/>
        <w:gridCol w:w="1586"/>
        <w:gridCol w:w="1586"/>
        <w:gridCol w:w="1586"/>
        <w:gridCol w:w="1532"/>
      </w:tblGrid>
      <w:tr w:rsidR="00EA2657" w:rsidRPr="008B422D" w14:paraId="08F3E3B7" w14:textId="77777777" w:rsidTr="00E603DA">
        <w:trPr>
          <w:trHeight w:val="20"/>
          <w:jc w:val="center"/>
        </w:trPr>
        <w:tc>
          <w:tcPr>
            <w:tcW w:w="3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7DDDF3D4" w14:textId="77777777" w:rsidR="00EA2657" w:rsidRPr="008B422D" w:rsidRDefault="00EA2657" w:rsidP="00330F31">
            <w:pPr>
              <w:spacing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1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E0076C" w14:textId="77777777" w:rsidR="00EA2657" w:rsidRPr="008B422D" w:rsidRDefault="00EA2657" w:rsidP="00330F31">
            <w:pPr>
              <w:spacing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9A5F" w14:textId="77777777" w:rsidR="00EA2657" w:rsidRPr="008B422D" w:rsidRDefault="00EA2657" w:rsidP="00330F31">
            <w:pPr>
              <w:spacing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592D" w:rsidRPr="008B422D" w14:paraId="4695AD3F" w14:textId="77777777" w:rsidTr="00E603DA">
        <w:trPr>
          <w:trHeight w:val="279"/>
          <w:jc w:val="center"/>
        </w:trPr>
        <w:tc>
          <w:tcPr>
            <w:tcW w:w="3329" w:type="dxa"/>
            <w:vMerge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0F73959C" w14:textId="77777777" w:rsidR="00E9592D" w:rsidRPr="008B422D" w:rsidRDefault="00E9592D" w:rsidP="00E9592D">
            <w:pPr>
              <w:spacing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4901" w14:textId="66FC3B93" w:rsidR="00E9592D" w:rsidRPr="008B422D" w:rsidRDefault="00E9592D" w:rsidP="00E9592D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4F89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8234" w14:textId="31761C2A" w:rsidR="00E9592D" w:rsidRPr="008B422D" w:rsidRDefault="00E9592D" w:rsidP="00E9592D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4F89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86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FF2BD" w14:textId="3EE9135D" w:rsidR="00E9592D" w:rsidRPr="008B422D" w:rsidRDefault="00E9592D" w:rsidP="00E9592D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32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FB3A" w14:textId="5CE5E2BC" w:rsidR="00E9592D" w:rsidRPr="008B422D" w:rsidRDefault="00E9592D" w:rsidP="00E9592D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E9592D" w:rsidRPr="008B422D" w14:paraId="38D9A5E6" w14:textId="77777777" w:rsidTr="00E603DA">
        <w:trPr>
          <w:trHeight w:val="331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7724272B" w14:textId="77777777" w:rsidR="00E9592D" w:rsidRPr="008B422D" w:rsidRDefault="00E9592D" w:rsidP="00E9592D">
            <w:pPr>
              <w:spacing w:before="30" w:line="221" w:lineRule="auto"/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8B422D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40FFA24B" w14:textId="77777777" w:rsidR="00E9592D" w:rsidRPr="008B422D" w:rsidRDefault="00E9592D" w:rsidP="00E9592D">
            <w:pPr>
              <w:tabs>
                <w:tab w:val="decimal" w:pos="1141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2A01F2E3" w14:textId="77777777" w:rsidR="00E9592D" w:rsidRPr="00B42BC4" w:rsidRDefault="00E9592D" w:rsidP="00E9592D">
            <w:pPr>
              <w:tabs>
                <w:tab w:val="decimal" w:pos="1141"/>
                <w:tab w:val="decimal" w:pos="1169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27CFA790" w14:textId="77777777" w:rsidR="00E9592D" w:rsidRPr="008B422D" w:rsidRDefault="00E9592D" w:rsidP="00E9592D">
            <w:pPr>
              <w:tabs>
                <w:tab w:val="decimal" w:pos="1141"/>
                <w:tab w:val="decimal" w:pos="1169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645C0285" w14:textId="77777777" w:rsidR="00E9592D" w:rsidRPr="008B422D" w:rsidRDefault="00E9592D" w:rsidP="00E9592D">
            <w:pPr>
              <w:tabs>
                <w:tab w:val="decimal" w:pos="1141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</w:p>
        </w:tc>
      </w:tr>
      <w:tr w:rsidR="00E9592D" w:rsidRPr="008B422D" w14:paraId="474347E7" w14:textId="77777777" w:rsidTr="00E603DA">
        <w:trPr>
          <w:trHeight w:val="392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10BE2C85" w14:textId="77777777" w:rsidR="00E9592D" w:rsidRPr="008B422D" w:rsidRDefault="00E9592D" w:rsidP="00E9592D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6ABE9420" w14:textId="6F11550D" w:rsidR="00E9592D" w:rsidRPr="008B422D" w:rsidRDefault="00D35E71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450,789,527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2C45771A" w14:textId="3224FDB3" w:rsidR="00E9592D" w:rsidRPr="008B422D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406,594,436</w:t>
            </w:r>
          </w:p>
        </w:tc>
        <w:tc>
          <w:tcPr>
            <w:tcW w:w="1586" w:type="dxa"/>
            <w:tcBorders>
              <w:left w:val="dashed" w:sz="4" w:space="0" w:color="auto"/>
              <w:right w:val="single" w:sz="4" w:space="0" w:color="auto"/>
            </w:tcBorders>
          </w:tcPr>
          <w:p w14:paraId="7FF6F45D" w14:textId="01042BDB" w:rsidR="00E9592D" w:rsidRPr="008B422D" w:rsidRDefault="0031104F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450,857,13</w:t>
            </w:r>
            <w:r w:rsidR="00E603DA">
              <w:rPr>
                <w:rFonts w:ascii="Angsana New" w:hAnsi="Angsana New" w:cs="Angsana New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532" w:type="dxa"/>
            <w:tcBorders>
              <w:left w:val="dashed" w:sz="4" w:space="0" w:color="auto"/>
              <w:right w:val="single" w:sz="4" w:space="0" w:color="auto"/>
            </w:tcBorders>
          </w:tcPr>
          <w:p w14:paraId="40097E69" w14:textId="5AA23D6E" w:rsidR="00E9592D" w:rsidRPr="008B422D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406,594,436</w:t>
            </w:r>
          </w:p>
        </w:tc>
      </w:tr>
      <w:tr w:rsidR="00E9592D" w:rsidRPr="008B422D" w14:paraId="1FA2EAAA" w14:textId="77777777" w:rsidTr="00E603DA">
        <w:trPr>
          <w:trHeight w:val="410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7B2A46E0" w14:textId="77777777" w:rsidR="00E9592D" w:rsidRPr="008B422D" w:rsidRDefault="00E9592D" w:rsidP="00E9592D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เกินกำหนดชำระไม่เกิน 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1FEDF70A" w14:textId="273B1621" w:rsidR="00E9592D" w:rsidRPr="008B422D" w:rsidRDefault="00D35E71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142,069,206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072AF142" w14:textId="4A32F701" w:rsidR="00E9592D" w:rsidRPr="008B422D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160,467,725</w:t>
            </w:r>
          </w:p>
        </w:tc>
        <w:tc>
          <w:tcPr>
            <w:tcW w:w="1586" w:type="dxa"/>
            <w:tcBorders>
              <w:left w:val="dashed" w:sz="4" w:space="0" w:color="auto"/>
              <w:right w:val="single" w:sz="4" w:space="0" w:color="auto"/>
            </w:tcBorders>
          </w:tcPr>
          <w:p w14:paraId="1576346A" w14:textId="2FFEA277" w:rsidR="00E9592D" w:rsidRPr="008B422D" w:rsidRDefault="0031104F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142,069,20</w:t>
            </w:r>
            <w:r w:rsidR="00A662A7">
              <w:rPr>
                <w:rFonts w:ascii="Angsana New" w:hAnsi="Angsana New" w:cs="Angsana New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1532" w:type="dxa"/>
            <w:tcBorders>
              <w:left w:val="dashed" w:sz="4" w:space="0" w:color="auto"/>
              <w:right w:val="single" w:sz="4" w:space="0" w:color="auto"/>
            </w:tcBorders>
          </w:tcPr>
          <w:p w14:paraId="72C58C43" w14:textId="46ADA42C" w:rsidR="00E9592D" w:rsidRPr="008B422D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160,467,725</w:t>
            </w:r>
          </w:p>
        </w:tc>
      </w:tr>
      <w:tr w:rsidR="00E9592D" w:rsidRPr="008B422D" w14:paraId="2A854A21" w14:textId="77777777" w:rsidTr="00E603DA">
        <w:trPr>
          <w:trHeight w:val="338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48114D34" w14:textId="77777777" w:rsidR="00E9592D" w:rsidRPr="008B422D" w:rsidRDefault="00E9592D" w:rsidP="00E9592D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5ACBAEBD" w14:textId="31001CC4" w:rsidR="00E9592D" w:rsidRPr="008B422D" w:rsidRDefault="00D35E71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15,478,221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52FB633F" w14:textId="09EFD743" w:rsidR="00E9592D" w:rsidRPr="008B422D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81,615</w:t>
            </w:r>
          </w:p>
        </w:tc>
        <w:tc>
          <w:tcPr>
            <w:tcW w:w="1586" w:type="dxa"/>
            <w:tcBorders>
              <w:left w:val="dashed" w:sz="4" w:space="0" w:color="auto"/>
              <w:right w:val="single" w:sz="4" w:space="0" w:color="auto"/>
            </w:tcBorders>
          </w:tcPr>
          <w:p w14:paraId="111B58E2" w14:textId="40BF9A91" w:rsidR="00E9592D" w:rsidRPr="008B422D" w:rsidRDefault="0031104F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15,478,221</w:t>
            </w:r>
          </w:p>
        </w:tc>
        <w:tc>
          <w:tcPr>
            <w:tcW w:w="1532" w:type="dxa"/>
            <w:tcBorders>
              <w:left w:val="dashed" w:sz="4" w:space="0" w:color="auto"/>
              <w:right w:val="single" w:sz="4" w:space="0" w:color="auto"/>
            </w:tcBorders>
          </w:tcPr>
          <w:p w14:paraId="612D8647" w14:textId="6318628B" w:rsidR="00E9592D" w:rsidRPr="008B422D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81,615</w:t>
            </w:r>
          </w:p>
        </w:tc>
      </w:tr>
      <w:tr w:rsidR="00E9592D" w:rsidRPr="008B422D" w14:paraId="776F80EE" w14:textId="77777777" w:rsidTr="00E603DA">
        <w:trPr>
          <w:trHeight w:val="347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5679A2E3" w14:textId="77777777" w:rsidR="00E9592D" w:rsidRPr="008B422D" w:rsidRDefault="00E9592D" w:rsidP="00E9592D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136AC292" w14:textId="2F32CD74" w:rsidR="00E9592D" w:rsidRPr="008B422D" w:rsidRDefault="00D35E71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--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01B7284B" w14:textId="1B3CB374" w:rsidR="00E9592D" w:rsidRPr="008B422D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389,310</w:t>
            </w:r>
          </w:p>
        </w:tc>
        <w:tc>
          <w:tcPr>
            <w:tcW w:w="1586" w:type="dxa"/>
            <w:tcBorders>
              <w:left w:val="dashed" w:sz="4" w:space="0" w:color="auto"/>
              <w:right w:val="single" w:sz="4" w:space="0" w:color="auto"/>
            </w:tcBorders>
          </w:tcPr>
          <w:p w14:paraId="6A918322" w14:textId="486B9767" w:rsidR="00E9592D" w:rsidRPr="008B422D" w:rsidRDefault="0031104F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--</w:t>
            </w:r>
          </w:p>
        </w:tc>
        <w:tc>
          <w:tcPr>
            <w:tcW w:w="1532" w:type="dxa"/>
            <w:tcBorders>
              <w:left w:val="dashed" w:sz="4" w:space="0" w:color="auto"/>
              <w:right w:val="single" w:sz="4" w:space="0" w:color="auto"/>
            </w:tcBorders>
          </w:tcPr>
          <w:p w14:paraId="6B60B0E7" w14:textId="6515C0FA" w:rsidR="00E9592D" w:rsidRPr="008B422D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389,310</w:t>
            </w:r>
          </w:p>
        </w:tc>
      </w:tr>
      <w:tr w:rsidR="00E9592D" w:rsidRPr="008B422D" w14:paraId="340F185D" w14:textId="77777777" w:rsidTr="00E603DA">
        <w:trPr>
          <w:trHeight w:val="350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0BB223C6" w14:textId="77777777" w:rsidR="00E9592D" w:rsidRPr="008B422D" w:rsidRDefault="00E9592D" w:rsidP="00E9592D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C131967" w14:textId="3247F1C1" w:rsidR="00E9592D" w:rsidRPr="008B422D" w:rsidRDefault="00D35E71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608,336,954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3C26048" w14:textId="2D447C75" w:rsidR="00E9592D" w:rsidRPr="008B422D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567,533,086</w:t>
            </w:r>
          </w:p>
        </w:tc>
        <w:tc>
          <w:tcPr>
            <w:tcW w:w="1586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22F47829" w14:textId="13E98034" w:rsidR="00E9592D" w:rsidRPr="008B422D" w:rsidRDefault="0031104F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608,404,558</w:t>
            </w:r>
          </w:p>
        </w:tc>
        <w:tc>
          <w:tcPr>
            <w:tcW w:w="1532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17B273BF" w14:textId="25A48114" w:rsidR="00E9592D" w:rsidRPr="008B422D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567,533,086</w:t>
            </w:r>
          </w:p>
        </w:tc>
      </w:tr>
      <w:tr w:rsidR="00E9592D" w:rsidRPr="008B422D" w14:paraId="74821BBC" w14:textId="77777777" w:rsidTr="00E603DA">
        <w:trPr>
          <w:trHeight w:val="365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4226878B" w14:textId="77777777" w:rsidR="00E9592D" w:rsidRPr="008B422D" w:rsidRDefault="00E9592D" w:rsidP="00E9592D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5B2ABE94" w14:textId="77777777" w:rsidR="00E9592D" w:rsidRPr="008B422D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11DE20DD" w14:textId="77777777" w:rsidR="00E9592D" w:rsidRPr="008B422D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86" w:type="dxa"/>
            <w:tcBorders>
              <w:left w:val="dashed" w:sz="4" w:space="0" w:color="auto"/>
              <w:right w:val="single" w:sz="4" w:space="0" w:color="auto"/>
            </w:tcBorders>
          </w:tcPr>
          <w:p w14:paraId="119F83BF" w14:textId="3A0A2C83" w:rsidR="00E9592D" w:rsidRPr="008B422D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32" w:type="dxa"/>
            <w:tcBorders>
              <w:left w:val="dashed" w:sz="4" w:space="0" w:color="auto"/>
              <w:right w:val="single" w:sz="4" w:space="0" w:color="auto"/>
            </w:tcBorders>
          </w:tcPr>
          <w:p w14:paraId="2F8DF87A" w14:textId="77777777" w:rsidR="00E9592D" w:rsidRPr="008B422D" w:rsidRDefault="00E9592D" w:rsidP="00E9592D">
            <w:pPr>
              <w:tabs>
                <w:tab w:val="decimal" w:pos="1189"/>
                <w:tab w:val="decimal" w:pos="1216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</w:tr>
      <w:tr w:rsidR="00E9592D" w:rsidRPr="008B422D" w14:paraId="0C33276A" w14:textId="77777777" w:rsidTr="00E603DA">
        <w:trPr>
          <w:trHeight w:val="365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3E6EFD13" w14:textId="77777777" w:rsidR="00E9592D" w:rsidRPr="008B422D" w:rsidRDefault="00E9592D" w:rsidP="00E9592D">
            <w:pPr>
              <w:spacing w:before="30" w:line="221" w:lineRule="auto"/>
              <w:ind w:left="272" w:right="29" w:firstLine="387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42EF8C75" w14:textId="0EDDAE4D" w:rsidR="00E9592D" w:rsidRPr="008B422D" w:rsidRDefault="00D35E71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(201,303)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7AEC3413" w14:textId="1523B89B" w:rsidR="00E9592D" w:rsidRPr="008B422D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(138,457)</w:t>
            </w:r>
          </w:p>
        </w:tc>
        <w:tc>
          <w:tcPr>
            <w:tcW w:w="1586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296B95C" w14:textId="0E9739F7" w:rsidR="00E9592D" w:rsidRPr="008B422D" w:rsidRDefault="0031104F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(201,303)</w:t>
            </w:r>
          </w:p>
        </w:tc>
        <w:tc>
          <w:tcPr>
            <w:tcW w:w="1532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B51CD05" w14:textId="094F886B" w:rsidR="00E9592D" w:rsidRPr="008B422D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(138,457)</w:t>
            </w:r>
          </w:p>
        </w:tc>
      </w:tr>
      <w:tr w:rsidR="00E9592D" w:rsidRPr="008B422D" w14:paraId="1AB44570" w14:textId="77777777" w:rsidTr="00E603DA">
        <w:trPr>
          <w:trHeight w:val="368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217BC4E2" w14:textId="77777777" w:rsidR="00E9592D" w:rsidRPr="008B422D" w:rsidRDefault="00E9592D" w:rsidP="00E9592D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รวมลูกหนี้การค้า-สุทธิ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3CCE7F" w14:textId="57B9E6CE" w:rsidR="00E9592D" w:rsidRPr="008B422D" w:rsidRDefault="00D35E71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608,135,651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CAA10C" w14:textId="0C6C0025" w:rsidR="00E9592D" w:rsidRPr="008B422D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567,394,629</w:t>
            </w:r>
          </w:p>
        </w:tc>
        <w:tc>
          <w:tcPr>
            <w:tcW w:w="158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7912B11" w14:textId="2A17BECE" w:rsidR="00E9592D" w:rsidRPr="008B422D" w:rsidRDefault="0031104F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608,203,255</w:t>
            </w:r>
          </w:p>
        </w:tc>
        <w:tc>
          <w:tcPr>
            <w:tcW w:w="153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72DFF9E" w14:textId="35BF8DDA" w:rsidR="00E9592D" w:rsidRPr="008B422D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567,394,629</w:t>
            </w:r>
          </w:p>
        </w:tc>
      </w:tr>
      <w:tr w:rsidR="00E9592D" w:rsidRPr="008B422D" w14:paraId="3DDFF016" w14:textId="77777777" w:rsidTr="00E603DA">
        <w:trPr>
          <w:trHeight w:val="368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10D8A8E4" w14:textId="77777777" w:rsidR="00E9592D" w:rsidRPr="008B422D" w:rsidRDefault="00E9592D" w:rsidP="00E9592D">
            <w:pPr>
              <w:spacing w:before="30" w:line="221" w:lineRule="auto"/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8B422D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2D3E614" w14:textId="77777777" w:rsidR="00E9592D" w:rsidRPr="008B422D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62E7065" w14:textId="77777777" w:rsidR="00E9592D" w:rsidRPr="008B422D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6E9AB871" w14:textId="77777777" w:rsidR="00E9592D" w:rsidRPr="008B422D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40A2BAAA" w14:textId="77777777" w:rsidR="00E9592D" w:rsidRPr="008B422D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</w:tr>
      <w:tr w:rsidR="00E9592D" w:rsidRPr="008B422D" w14:paraId="2512D9D0" w14:textId="77777777" w:rsidTr="00E603DA">
        <w:trPr>
          <w:trHeight w:val="383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530A5E26" w14:textId="77777777" w:rsidR="00E9592D" w:rsidRPr="008B422D" w:rsidRDefault="00E9592D" w:rsidP="00E9592D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ภาษีมูลค่าเพิ่มรอรับคืน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4FCAAFB2" w14:textId="3AEDAFEC" w:rsidR="00E9592D" w:rsidRPr="008B422D" w:rsidRDefault="002E154F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3,205,851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2DC31BFA" w14:textId="2115E2F6" w:rsidR="00E9592D" w:rsidRPr="008B422D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8,862,022</w:t>
            </w:r>
          </w:p>
        </w:tc>
        <w:tc>
          <w:tcPr>
            <w:tcW w:w="1586" w:type="dxa"/>
            <w:tcBorders>
              <w:left w:val="dashed" w:sz="4" w:space="0" w:color="auto"/>
              <w:right w:val="single" w:sz="4" w:space="0" w:color="auto"/>
            </w:tcBorders>
          </w:tcPr>
          <w:p w14:paraId="31151745" w14:textId="01EC248F" w:rsidR="00E9592D" w:rsidRPr="008B422D" w:rsidRDefault="0031104F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3,141,201</w:t>
            </w:r>
          </w:p>
        </w:tc>
        <w:tc>
          <w:tcPr>
            <w:tcW w:w="1532" w:type="dxa"/>
            <w:tcBorders>
              <w:left w:val="dashed" w:sz="4" w:space="0" w:color="auto"/>
              <w:right w:val="single" w:sz="4" w:space="0" w:color="auto"/>
            </w:tcBorders>
          </w:tcPr>
          <w:p w14:paraId="112A768E" w14:textId="0CC03D5C" w:rsidR="00E9592D" w:rsidRPr="008B422D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8,862,022</w:t>
            </w:r>
          </w:p>
        </w:tc>
      </w:tr>
      <w:tr w:rsidR="00E9592D" w:rsidRPr="008B422D" w14:paraId="4BB39022" w14:textId="77777777" w:rsidTr="00E603DA">
        <w:trPr>
          <w:trHeight w:val="302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5F3ACB31" w14:textId="77777777" w:rsidR="00E9592D" w:rsidRPr="008B422D" w:rsidRDefault="00E9592D" w:rsidP="00E9592D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586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91ED57" w14:textId="426CD3C3" w:rsidR="00E9592D" w:rsidRPr="008B422D" w:rsidRDefault="002E154F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8,615,001</w:t>
            </w:r>
          </w:p>
        </w:tc>
        <w:tc>
          <w:tcPr>
            <w:tcW w:w="1586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24B1AF2" w14:textId="1AA4CEF7" w:rsidR="00E9592D" w:rsidRPr="008B422D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7,736,092</w:t>
            </w:r>
          </w:p>
        </w:tc>
        <w:tc>
          <w:tcPr>
            <w:tcW w:w="1586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6555E99" w14:textId="257EEDDA" w:rsidR="00E9592D" w:rsidRPr="008B422D" w:rsidRDefault="00030CE4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8,571,980</w:t>
            </w:r>
          </w:p>
        </w:tc>
        <w:tc>
          <w:tcPr>
            <w:tcW w:w="1532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41B059F" w14:textId="56E9E64F" w:rsidR="00E9592D" w:rsidRPr="008B422D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7,732,784</w:t>
            </w:r>
          </w:p>
        </w:tc>
      </w:tr>
      <w:tr w:rsidR="00E9592D" w:rsidRPr="008B422D" w14:paraId="2E976C56" w14:textId="77777777" w:rsidTr="00E603DA">
        <w:trPr>
          <w:trHeight w:val="310"/>
          <w:jc w:val="center"/>
        </w:trPr>
        <w:tc>
          <w:tcPr>
            <w:tcW w:w="3329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42AD4D6E" w14:textId="77777777" w:rsidR="00E9592D" w:rsidRPr="008B422D" w:rsidRDefault="00E9592D" w:rsidP="00E9592D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D805014" w14:textId="2A6C411F" w:rsidR="00E9592D" w:rsidRPr="008B422D" w:rsidRDefault="002E154F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11,820,852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E8CBDF3" w14:textId="2B3688F9" w:rsidR="00E9592D" w:rsidRPr="008B422D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16,598,114</w:t>
            </w:r>
          </w:p>
        </w:tc>
        <w:tc>
          <w:tcPr>
            <w:tcW w:w="158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485FCCF9" w14:textId="04998775" w:rsidR="00E9592D" w:rsidRPr="008B422D" w:rsidRDefault="0031104F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11,</w:t>
            </w:r>
            <w:r w:rsidR="00030CE4">
              <w:rPr>
                <w:rFonts w:ascii="Angsana New" w:hAnsi="Angsana New" w:cs="Angsana New"/>
                <w:sz w:val="32"/>
                <w:szCs w:val="32"/>
                <w:lang w:eastAsia="zh-CN"/>
              </w:rPr>
              <w:t>713,181</w:t>
            </w:r>
          </w:p>
        </w:tc>
        <w:tc>
          <w:tcPr>
            <w:tcW w:w="153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E47410E" w14:textId="263C6852" w:rsidR="00E9592D" w:rsidRPr="008B422D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16,594,806</w:t>
            </w:r>
          </w:p>
        </w:tc>
      </w:tr>
      <w:tr w:rsidR="00E9592D" w:rsidRPr="008B422D" w14:paraId="5EA21974" w14:textId="77777777" w:rsidTr="00E603DA">
        <w:trPr>
          <w:trHeight w:val="328"/>
          <w:jc w:val="center"/>
        </w:trPr>
        <w:tc>
          <w:tcPr>
            <w:tcW w:w="33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0223E634" w14:textId="77777777" w:rsidR="00E9592D" w:rsidRPr="008B422D" w:rsidRDefault="00E9592D" w:rsidP="00E9592D">
            <w:pPr>
              <w:spacing w:before="100" w:beforeAutospacing="1" w:line="221" w:lineRule="auto"/>
              <w:ind w:right="-2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0CE4" w14:textId="098DABD2" w:rsidR="00E9592D" w:rsidRPr="008B422D" w:rsidRDefault="002E154F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619,956,503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62EB" w14:textId="14D7D587" w:rsidR="00E9592D" w:rsidRPr="008B422D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583,992,743</w:t>
            </w:r>
          </w:p>
        </w:tc>
        <w:tc>
          <w:tcPr>
            <w:tcW w:w="158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A4EC" w14:textId="77F0A340" w:rsidR="00E9592D" w:rsidRPr="008B422D" w:rsidRDefault="0031104F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619,</w:t>
            </w:r>
            <w:r w:rsidR="00030CE4">
              <w:rPr>
                <w:rFonts w:ascii="Angsana New" w:hAnsi="Angsana New" w:cs="Angsana New"/>
                <w:sz w:val="32"/>
                <w:szCs w:val="32"/>
                <w:lang w:eastAsia="zh-CN"/>
              </w:rPr>
              <w:t>916,436</w:t>
            </w:r>
          </w:p>
        </w:tc>
        <w:tc>
          <w:tcPr>
            <w:tcW w:w="153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9326" w14:textId="61C8B286" w:rsidR="00E9592D" w:rsidRPr="008B422D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583,989,435</w:t>
            </w:r>
          </w:p>
        </w:tc>
      </w:tr>
    </w:tbl>
    <w:p w14:paraId="0BB772B3" w14:textId="77777777" w:rsidR="006907D6" w:rsidRPr="000432C9" w:rsidRDefault="006907D6" w:rsidP="000F688F">
      <w:pPr>
        <w:rPr>
          <w:rFonts w:ascii="Angsana New" w:hAnsi="Angsana New" w:cs="Angsana New"/>
          <w:sz w:val="28"/>
          <w:szCs w:val="28"/>
        </w:rPr>
      </w:pPr>
    </w:p>
    <w:p w14:paraId="17B804A9" w14:textId="77777777" w:rsidR="00EC3932" w:rsidRPr="005F7113" w:rsidRDefault="00EC3932" w:rsidP="000F688F">
      <w:pPr>
        <w:numPr>
          <w:ilvl w:val="0"/>
          <w:numId w:val="1"/>
        </w:numPr>
        <w:ind w:left="720" w:right="29" w:hanging="720"/>
        <w:jc w:val="thaiDistribute"/>
        <w:rPr>
          <w:rFonts w:ascii="Angsana New" w:hAnsi="Angsana New" w:cs="Angsana New"/>
          <w:sz w:val="32"/>
          <w:szCs w:val="32"/>
        </w:rPr>
      </w:pPr>
      <w:r w:rsidRPr="005F7113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099793C0" w14:textId="77777777" w:rsidR="007613D6" w:rsidRPr="007613D6" w:rsidRDefault="00B0761E" w:rsidP="002652B6">
      <w:pPr>
        <w:ind w:right="-35"/>
        <w:jc w:val="right"/>
        <w:rPr>
          <w:rFonts w:ascii="Angsana New" w:hAnsi="Angsana New" w:cs="Angsana New"/>
          <w:sz w:val="32"/>
          <w:szCs w:val="32"/>
        </w:rPr>
      </w:pPr>
      <w:r w:rsidRPr="00B44A5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B44A55">
        <w:rPr>
          <w:rFonts w:ascii="Angsana New" w:hAnsi="Angsana New" w:cs="Angsana New"/>
          <w:sz w:val="32"/>
          <w:szCs w:val="32"/>
        </w:rPr>
        <w:t>:</w:t>
      </w:r>
      <w:r w:rsidRPr="00B44A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2652B6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645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1"/>
        <w:gridCol w:w="1592"/>
        <w:gridCol w:w="1593"/>
        <w:gridCol w:w="1592"/>
        <w:gridCol w:w="1537"/>
      </w:tblGrid>
      <w:tr w:rsidR="007613D6" w14:paraId="3366A644" w14:textId="77777777" w:rsidTr="002652B6">
        <w:trPr>
          <w:trHeight w:val="20"/>
        </w:trPr>
        <w:tc>
          <w:tcPr>
            <w:tcW w:w="3331" w:type="dxa"/>
            <w:vMerge w:val="restart"/>
            <w:vAlign w:val="center"/>
          </w:tcPr>
          <w:p w14:paraId="170BE3C0" w14:textId="77777777" w:rsidR="007613D6" w:rsidRPr="0018752B" w:rsidRDefault="007613D6" w:rsidP="000F688F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185" w:type="dxa"/>
            <w:gridSpan w:val="2"/>
            <w:tcBorders>
              <w:bottom w:val="single" w:sz="4" w:space="0" w:color="auto"/>
            </w:tcBorders>
            <w:vAlign w:val="center"/>
          </w:tcPr>
          <w:p w14:paraId="3E2CFCAA" w14:textId="77777777" w:rsidR="007613D6" w:rsidRPr="0018752B" w:rsidRDefault="007613D6" w:rsidP="000F688F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29" w:type="dxa"/>
            <w:gridSpan w:val="2"/>
            <w:tcBorders>
              <w:bottom w:val="single" w:sz="4" w:space="0" w:color="auto"/>
            </w:tcBorders>
          </w:tcPr>
          <w:p w14:paraId="5EE5DD46" w14:textId="77777777" w:rsidR="007613D6" w:rsidRPr="0018752B" w:rsidRDefault="007613D6" w:rsidP="000F688F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592D" w14:paraId="4965CB57" w14:textId="77777777" w:rsidTr="002652B6">
        <w:trPr>
          <w:trHeight w:val="20"/>
        </w:trPr>
        <w:tc>
          <w:tcPr>
            <w:tcW w:w="3331" w:type="dxa"/>
            <w:vMerge/>
            <w:tcBorders>
              <w:bottom w:val="single" w:sz="4" w:space="0" w:color="auto"/>
            </w:tcBorders>
          </w:tcPr>
          <w:p w14:paraId="04053E65" w14:textId="77777777" w:rsidR="00E9592D" w:rsidRPr="0018752B" w:rsidRDefault="00E9592D" w:rsidP="00E9592D">
            <w:pPr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376B4D" w14:textId="778895EE" w:rsidR="00E9592D" w:rsidRPr="0018752B" w:rsidRDefault="00E9592D" w:rsidP="00E9592D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552B" w14:textId="14C429C7" w:rsidR="00E9592D" w:rsidRPr="0018752B" w:rsidRDefault="00E9592D" w:rsidP="00E9592D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378D" w14:textId="2AC9A22A" w:rsidR="00E9592D" w:rsidRPr="0018752B" w:rsidRDefault="00E9592D" w:rsidP="00E9592D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3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4EBE966" w14:textId="07B4E46E" w:rsidR="00E9592D" w:rsidRPr="0018752B" w:rsidRDefault="00E9592D" w:rsidP="00E9592D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E9592D" w14:paraId="7CE124B6" w14:textId="77777777" w:rsidTr="002652B6">
        <w:trPr>
          <w:trHeight w:val="20"/>
        </w:trPr>
        <w:tc>
          <w:tcPr>
            <w:tcW w:w="3331" w:type="dxa"/>
            <w:tcBorders>
              <w:bottom w:val="nil"/>
            </w:tcBorders>
            <w:vAlign w:val="center"/>
          </w:tcPr>
          <w:p w14:paraId="6136A7EA" w14:textId="77777777" w:rsidR="00E9592D" w:rsidRPr="0018752B" w:rsidRDefault="00E9592D" w:rsidP="00E9592D">
            <w:pPr>
              <w:spacing w:before="100" w:beforeAutospacing="1"/>
              <w:ind w:right="29" w:firstLine="32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92" w:type="dxa"/>
            <w:tcBorders>
              <w:bottom w:val="nil"/>
              <w:right w:val="single" w:sz="4" w:space="0" w:color="auto"/>
            </w:tcBorders>
          </w:tcPr>
          <w:p w14:paraId="08D497A6" w14:textId="0CB304D2" w:rsidR="00E9592D" w:rsidRPr="0018752B" w:rsidRDefault="002E154F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27,</w:t>
            </w:r>
            <w:r w:rsidR="00580379">
              <w:rPr>
                <w:rFonts w:ascii="Angsana New" w:hAnsi="Angsana New" w:cs="Angsana New"/>
                <w:sz w:val="32"/>
                <w:szCs w:val="32"/>
                <w:lang w:eastAsia="zh-CN"/>
              </w:rPr>
              <w:t>006,005</w:t>
            </w:r>
          </w:p>
        </w:tc>
        <w:tc>
          <w:tcPr>
            <w:tcW w:w="1593" w:type="dxa"/>
            <w:tcBorders>
              <w:bottom w:val="nil"/>
              <w:right w:val="single" w:sz="4" w:space="0" w:color="auto"/>
            </w:tcBorders>
          </w:tcPr>
          <w:p w14:paraId="5ECA7466" w14:textId="7F3C8967" w:rsidR="00E9592D" w:rsidRPr="0018752B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61,482,857</w:t>
            </w:r>
          </w:p>
        </w:tc>
        <w:tc>
          <w:tcPr>
            <w:tcW w:w="15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7E056A2" w14:textId="0130C49F" w:rsidR="00E9592D" w:rsidRPr="0018752B" w:rsidRDefault="00792979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27,672,218</w:t>
            </w:r>
          </w:p>
        </w:tc>
        <w:tc>
          <w:tcPr>
            <w:tcW w:w="153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46835B5" w14:textId="7C7A85F7" w:rsidR="00E9592D" w:rsidRPr="0018752B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62,110,264</w:t>
            </w:r>
          </w:p>
        </w:tc>
      </w:tr>
      <w:tr w:rsidR="00E9592D" w14:paraId="17FBC2BB" w14:textId="77777777" w:rsidTr="002652B6">
        <w:trPr>
          <w:trHeight w:val="20"/>
        </w:trPr>
        <w:tc>
          <w:tcPr>
            <w:tcW w:w="3331" w:type="dxa"/>
            <w:tcBorders>
              <w:top w:val="nil"/>
              <w:bottom w:val="nil"/>
            </w:tcBorders>
            <w:vAlign w:val="center"/>
          </w:tcPr>
          <w:p w14:paraId="644A50A7" w14:textId="77777777" w:rsidR="00E9592D" w:rsidRPr="0018752B" w:rsidRDefault="00E9592D" w:rsidP="00E9592D">
            <w:pPr>
              <w:spacing w:before="100" w:beforeAutospacing="1"/>
              <w:ind w:right="-108" w:firstLine="32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92" w:type="dxa"/>
            <w:tcBorders>
              <w:top w:val="nil"/>
              <w:bottom w:val="nil"/>
              <w:right w:val="single" w:sz="4" w:space="0" w:color="auto"/>
            </w:tcBorders>
          </w:tcPr>
          <w:p w14:paraId="1204FE4C" w14:textId="00D9AE93" w:rsidR="00E9592D" w:rsidRPr="0018752B" w:rsidRDefault="002E154F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90,722,669</w:t>
            </w:r>
          </w:p>
        </w:tc>
        <w:tc>
          <w:tcPr>
            <w:tcW w:w="1593" w:type="dxa"/>
            <w:tcBorders>
              <w:top w:val="nil"/>
              <w:bottom w:val="nil"/>
              <w:right w:val="single" w:sz="4" w:space="0" w:color="auto"/>
            </w:tcBorders>
          </w:tcPr>
          <w:p w14:paraId="649C651A" w14:textId="78441019" w:rsidR="00E9592D" w:rsidRPr="0018752B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90,989,936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DF78D3" w14:textId="32883E6E" w:rsidR="00E9592D" w:rsidRPr="0018752B" w:rsidRDefault="00D21011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90,722,669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B2373" w14:textId="53EC29AD" w:rsidR="00E9592D" w:rsidRPr="0018752B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90,989,936</w:t>
            </w:r>
          </w:p>
        </w:tc>
      </w:tr>
      <w:tr w:rsidR="00E9592D" w14:paraId="590D4F49" w14:textId="77777777" w:rsidTr="002652B6">
        <w:trPr>
          <w:trHeight w:val="20"/>
        </w:trPr>
        <w:tc>
          <w:tcPr>
            <w:tcW w:w="3331" w:type="dxa"/>
            <w:tcBorders>
              <w:top w:val="nil"/>
              <w:bottom w:val="nil"/>
            </w:tcBorders>
            <w:vAlign w:val="center"/>
          </w:tcPr>
          <w:p w14:paraId="306A2C24" w14:textId="77777777" w:rsidR="00E9592D" w:rsidRPr="0018752B" w:rsidRDefault="00E9592D" w:rsidP="00E9592D">
            <w:pPr>
              <w:spacing w:before="100" w:beforeAutospacing="1"/>
              <w:ind w:right="29" w:firstLine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92" w:type="dxa"/>
            <w:tcBorders>
              <w:top w:val="nil"/>
              <w:bottom w:val="nil"/>
              <w:right w:val="single" w:sz="4" w:space="0" w:color="auto"/>
            </w:tcBorders>
          </w:tcPr>
          <w:p w14:paraId="742C415C" w14:textId="3088DFED" w:rsidR="00E9592D" w:rsidRPr="0018752B" w:rsidRDefault="002E154F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572,446,505</w:t>
            </w:r>
          </w:p>
        </w:tc>
        <w:tc>
          <w:tcPr>
            <w:tcW w:w="1593" w:type="dxa"/>
            <w:tcBorders>
              <w:top w:val="nil"/>
              <w:bottom w:val="nil"/>
              <w:right w:val="single" w:sz="4" w:space="0" w:color="auto"/>
            </w:tcBorders>
          </w:tcPr>
          <w:p w14:paraId="60D44FEB" w14:textId="0A65CE3B" w:rsidR="00E9592D" w:rsidRPr="0018752B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481,594,721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0AE0FB" w14:textId="7F506A9C" w:rsidR="00E9592D" w:rsidRPr="0018752B" w:rsidRDefault="00792979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572,446,505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5EBA0" w14:textId="0DDF814C" w:rsidR="00E9592D" w:rsidRPr="0018752B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481,594,721</w:t>
            </w:r>
          </w:p>
        </w:tc>
      </w:tr>
      <w:tr w:rsidR="00E9592D" w14:paraId="25C8BD08" w14:textId="77777777" w:rsidTr="002652B6">
        <w:trPr>
          <w:trHeight w:val="20"/>
        </w:trPr>
        <w:tc>
          <w:tcPr>
            <w:tcW w:w="3331" w:type="dxa"/>
            <w:tcBorders>
              <w:top w:val="nil"/>
              <w:bottom w:val="nil"/>
            </w:tcBorders>
            <w:vAlign w:val="center"/>
          </w:tcPr>
          <w:p w14:paraId="6EA78E84" w14:textId="77777777" w:rsidR="00E9592D" w:rsidRPr="0018752B" w:rsidRDefault="00E9592D" w:rsidP="00E9592D">
            <w:pPr>
              <w:spacing w:before="100" w:beforeAutospacing="1"/>
              <w:ind w:right="29" w:firstLine="32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59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D13467B" w14:textId="17E3A2B0" w:rsidR="00E9592D" w:rsidRPr="0018752B" w:rsidRDefault="002E154F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6,</w:t>
            </w:r>
            <w:r w:rsidR="00580379">
              <w:rPr>
                <w:rFonts w:ascii="Angsana New" w:hAnsi="Angsana New" w:cs="Angsana New"/>
                <w:sz w:val="32"/>
                <w:szCs w:val="32"/>
                <w:lang w:eastAsia="zh-CN"/>
              </w:rPr>
              <w:t>3</w:t>
            </w:r>
            <w:r w:rsidR="008A79E4">
              <w:rPr>
                <w:rFonts w:ascii="Angsana New" w:hAnsi="Angsana New" w:cs="Angsana New" w:hint="cs"/>
                <w:sz w:val="32"/>
                <w:szCs w:val="32"/>
                <w:cs/>
                <w:lang w:eastAsia="zh-CN"/>
              </w:rPr>
              <w:t>19</w:t>
            </w:r>
            <w:r w:rsidR="00580379">
              <w:rPr>
                <w:rFonts w:ascii="Angsana New" w:hAnsi="Angsana New" w:cs="Angsana New"/>
                <w:sz w:val="32"/>
                <w:szCs w:val="32"/>
                <w:lang w:eastAsia="zh-CN"/>
              </w:rPr>
              <w:t>,754</w:t>
            </w:r>
          </w:p>
        </w:tc>
        <w:tc>
          <w:tcPr>
            <w:tcW w:w="15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7839F25" w14:textId="2C101EF6" w:rsidR="00E9592D" w:rsidRPr="0018752B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8,939,734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2CB3" w14:textId="61F3E48D" w:rsidR="00E9592D" w:rsidRPr="0018752B" w:rsidRDefault="00792979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6,</w:t>
            </w:r>
            <w:r w:rsidR="00587546">
              <w:rPr>
                <w:rFonts w:ascii="Angsana New" w:hAnsi="Angsana New" w:cs="Angsana New"/>
                <w:sz w:val="32"/>
                <w:szCs w:val="32"/>
                <w:lang w:eastAsia="zh-CN"/>
              </w:rPr>
              <w:t>319,754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BC33" w14:textId="2B10ABE2" w:rsidR="00E9592D" w:rsidRPr="0018752B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8,939,734</w:t>
            </w:r>
          </w:p>
        </w:tc>
      </w:tr>
      <w:tr w:rsidR="00E9592D" w14:paraId="77438FEE" w14:textId="77777777" w:rsidTr="002652B6">
        <w:trPr>
          <w:trHeight w:val="20"/>
        </w:trPr>
        <w:tc>
          <w:tcPr>
            <w:tcW w:w="3331" w:type="dxa"/>
            <w:tcBorders>
              <w:top w:val="nil"/>
              <w:bottom w:val="nil"/>
            </w:tcBorders>
            <w:vAlign w:val="center"/>
          </w:tcPr>
          <w:p w14:paraId="2108A0D8" w14:textId="77777777" w:rsidR="00E9592D" w:rsidRPr="0018752B" w:rsidRDefault="00E9592D" w:rsidP="00E9592D">
            <w:pPr>
              <w:spacing w:before="100" w:beforeAutospacing="1"/>
              <w:ind w:right="29" w:firstLine="32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30F3623" w14:textId="2D327280" w:rsidR="00E9592D" w:rsidRPr="0018752B" w:rsidRDefault="002E154F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696,494,933</w:t>
            </w:r>
          </w:p>
        </w:tc>
        <w:tc>
          <w:tcPr>
            <w:tcW w:w="15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99CDB58" w14:textId="3BD7260D" w:rsidR="00E9592D" w:rsidRPr="0018752B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643,007,248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9797C2" w14:textId="00BFC30A" w:rsidR="00E9592D" w:rsidRPr="0018752B" w:rsidRDefault="00792979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697,</w:t>
            </w:r>
            <w:r w:rsidR="007832EF">
              <w:rPr>
                <w:rFonts w:ascii="Angsana New" w:hAnsi="Angsana New" w:cs="Angsana New"/>
                <w:sz w:val="32"/>
                <w:szCs w:val="32"/>
                <w:lang w:eastAsia="zh-CN"/>
              </w:rPr>
              <w:t>161,146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A5D0AE" w14:textId="1AA37004" w:rsidR="00E9592D" w:rsidRPr="0018752B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643,634,6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eastAsia="zh-CN"/>
              </w:rPr>
              <w:t>55</w:t>
            </w:r>
          </w:p>
        </w:tc>
      </w:tr>
      <w:tr w:rsidR="00E9592D" w14:paraId="33C0F461" w14:textId="77777777" w:rsidTr="002652B6">
        <w:trPr>
          <w:trHeight w:val="20"/>
        </w:trPr>
        <w:tc>
          <w:tcPr>
            <w:tcW w:w="3331" w:type="dxa"/>
            <w:tcBorders>
              <w:top w:val="nil"/>
            </w:tcBorders>
            <w:vAlign w:val="center"/>
          </w:tcPr>
          <w:p w14:paraId="75F58CCD" w14:textId="77777777" w:rsidR="00E9592D" w:rsidRPr="0018752B" w:rsidRDefault="00E9592D" w:rsidP="00E9592D">
            <w:pPr>
              <w:ind w:right="-108" w:firstLine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18752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592" w:type="dxa"/>
            <w:tcBorders>
              <w:top w:val="nil"/>
              <w:right w:val="single" w:sz="4" w:space="0" w:color="auto"/>
            </w:tcBorders>
          </w:tcPr>
          <w:p w14:paraId="682791AD" w14:textId="2910DCF1" w:rsidR="00E9592D" w:rsidRPr="0018752B" w:rsidRDefault="002E154F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(27,932,809)</w:t>
            </w:r>
          </w:p>
        </w:tc>
        <w:tc>
          <w:tcPr>
            <w:tcW w:w="1593" w:type="dxa"/>
            <w:tcBorders>
              <w:top w:val="nil"/>
              <w:right w:val="single" w:sz="4" w:space="0" w:color="auto"/>
            </w:tcBorders>
          </w:tcPr>
          <w:p w14:paraId="510C87C4" w14:textId="4CF97824" w:rsidR="00E9592D" w:rsidRPr="0018752B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(55,631,875)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8C155F3" w14:textId="7FCDD972" w:rsidR="00E9592D" w:rsidRPr="0018752B" w:rsidRDefault="00792979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(27,932,809)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C0B2CC2" w14:textId="0BA66FC4" w:rsidR="00E9592D" w:rsidRPr="0018752B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(55,631,875)</w:t>
            </w:r>
          </w:p>
        </w:tc>
      </w:tr>
      <w:tr w:rsidR="00E9592D" w14:paraId="1C8D611A" w14:textId="77777777" w:rsidTr="002652B6">
        <w:trPr>
          <w:trHeight w:val="20"/>
        </w:trPr>
        <w:tc>
          <w:tcPr>
            <w:tcW w:w="3331" w:type="dxa"/>
            <w:vAlign w:val="center"/>
          </w:tcPr>
          <w:p w14:paraId="0C6C0848" w14:textId="77777777" w:rsidR="00E9592D" w:rsidRPr="0018752B" w:rsidRDefault="00E9592D" w:rsidP="00E9592D">
            <w:pPr>
              <w:spacing w:before="30"/>
              <w:ind w:right="29" w:firstLine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สินค้าคงเหลือ-สุทธิ</w:t>
            </w:r>
          </w:p>
        </w:tc>
        <w:tc>
          <w:tcPr>
            <w:tcW w:w="1592" w:type="dxa"/>
            <w:tcBorders>
              <w:right w:val="single" w:sz="4" w:space="0" w:color="auto"/>
            </w:tcBorders>
            <w:vAlign w:val="center"/>
          </w:tcPr>
          <w:p w14:paraId="278659DF" w14:textId="20850384" w:rsidR="00E9592D" w:rsidRPr="0018752B" w:rsidRDefault="002E154F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668,562,124</w:t>
            </w:r>
          </w:p>
        </w:tc>
        <w:tc>
          <w:tcPr>
            <w:tcW w:w="1593" w:type="dxa"/>
            <w:tcBorders>
              <w:right w:val="single" w:sz="4" w:space="0" w:color="auto"/>
            </w:tcBorders>
            <w:vAlign w:val="center"/>
          </w:tcPr>
          <w:p w14:paraId="68327DD3" w14:textId="4B4AE93E" w:rsidR="00E9592D" w:rsidRPr="0018752B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587,375,373</w:t>
            </w: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14:paraId="7412023B" w14:textId="47D514DC" w:rsidR="00E9592D" w:rsidRPr="0018752B" w:rsidRDefault="00792979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</w:t>
            </w:r>
            <w:r w:rsidR="007832EF">
              <w:rPr>
                <w:rFonts w:ascii="Angsana New" w:hAnsi="Angsana New" w:cs="Angsana New"/>
                <w:sz w:val="32"/>
                <w:szCs w:val="32"/>
                <w:lang w:eastAsia="zh-CN"/>
              </w:rPr>
              <w:t>69,228,337</w:t>
            </w:r>
          </w:p>
        </w:tc>
        <w:tc>
          <w:tcPr>
            <w:tcW w:w="1537" w:type="dxa"/>
            <w:tcBorders>
              <w:left w:val="single" w:sz="4" w:space="0" w:color="auto"/>
              <w:right w:val="single" w:sz="4" w:space="0" w:color="auto"/>
            </w:tcBorders>
          </w:tcPr>
          <w:p w14:paraId="71EC97ED" w14:textId="109BA04A" w:rsidR="00E9592D" w:rsidRPr="0018752B" w:rsidRDefault="00E9592D" w:rsidP="00E9592D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588,002,780</w:t>
            </w:r>
          </w:p>
        </w:tc>
      </w:tr>
    </w:tbl>
    <w:p w14:paraId="76D2DB9D" w14:textId="77777777" w:rsidR="00AC18FE" w:rsidRDefault="00AC18F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2400695" w14:textId="77777777" w:rsidR="00E1435F" w:rsidRDefault="00E1435F" w:rsidP="0067157E">
      <w:pPr>
        <w:numPr>
          <w:ilvl w:val="0"/>
          <w:numId w:val="1"/>
        </w:numPr>
        <w:tabs>
          <w:tab w:val="left" w:pos="720"/>
        </w:tabs>
        <w:ind w:left="720" w:right="28" w:hanging="720"/>
        <w:jc w:val="thaiDistribute"/>
        <w:rPr>
          <w:rFonts w:ascii="Angsana New" w:hAnsi="Angsana New" w:cs="Angsana New"/>
          <w:sz w:val="24"/>
          <w:szCs w:val="24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14:paraId="3D492F03" w14:textId="77777777" w:rsidR="006D74FB" w:rsidRPr="009C6BFC" w:rsidRDefault="0095240B" w:rsidP="00F10F39">
      <w:pPr>
        <w:ind w:right="-35"/>
        <w:jc w:val="right"/>
        <w:rPr>
          <w:rFonts w:ascii="Angsana New" w:hAnsi="Angsana New" w:cs="Angsana New"/>
          <w:sz w:val="30"/>
          <w:szCs w:val="30"/>
          <w:cs/>
        </w:rPr>
      </w:pPr>
      <w:r w:rsidRPr="009C6BFC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9C6BFC">
        <w:rPr>
          <w:rFonts w:ascii="Angsana New" w:hAnsi="Angsana New" w:cs="Angsana New"/>
          <w:sz w:val="30"/>
          <w:szCs w:val="30"/>
        </w:rPr>
        <w:t>:</w:t>
      </w:r>
      <w:r w:rsidR="00F70943" w:rsidRPr="009C6BFC">
        <w:rPr>
          <w:rFonts w:ascii="Angsana New" w:hAnsi="Angsana New" w:cs="Angsana New"/>
          <w:sz w:val="30"/>
          <w:szCs w:val="30"/>
          <w:cs/>
        </w:rPr>
        <w:t xml:space="preserve"> </w:t>
      </w:r>
      <w:r w:rsidR="00CA6C40" w:rsidRPr="009C6BFC"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4762" w:type="pct"/>
        <w:tblInd w:w="378" w:type="dxa"/>
        <w:tblLook w:val="0000" w:firstRow="0" w:lastRow="0" w:firstColumn="0" w:lastColumn="0" w:noHBand="0" w:noVBand="0"/>
      </w:tblPr>
      <w:tblGrid>
        <w:gridCol w:w="3109"/>
        <w:gridCol w:w="1188"/>
        <w:gridCol w:w="1195"/>
        <w:gridCol w:w="1899"/>
        <w:gridCol w:w="1901"/>
      </w:tblGrid>
      <w:tr w:rsidR="00E3237F" w:rsidRPr="00E11249" w14:paraId="5F4066C5" w14:textId="77777777" w:rsidTr="00B9478D">
        <w:trPr>
          <w:trHeight w:val="269"/>
        </w:trPr>
        <w:tc>
          <w:tcPr>
            <w:tcW w:w="167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B9D585D" w14:textId="77777777" w:rsidR="00E3237F" w:rsidRPr="00DE7CA4" w:rsidRDefault="00E3237F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3AC32" w14:textId="77777777" w:rsidR="00E3237F" w:rsidRPr="00DE7CA4" w:rsidRDefault="00E3237F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สัดส่วนการถือหุ้น (%)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B01CDCA" w14:textId="77777777" w:rsidR="00E3237F" w:rsidRPr="00DE7CA4" w:rsidRDefault="00E3237F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D1484C" w:rsidRPr="00E11249" w14:paraId="24EDCFDF" w14:textId="77777777" w:rsidTr="00B9478D">
        <w:trPr>
          <w:trHeight w:val="310"/>
        </w:trPr>
        <w:tc>
          <w:tcPr>
            <w:tcW w:w="1673" w:type="pct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4B369BC" w14:textId="77777777" w:rsidR="00D1484C" w:rsidRPr="00DE7CA4" w:rsidRDefault="00D1484C" w:rsidP="0067157E">
            <w:pPr>
              <w:spacing w:before="30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1EC26CB" w14:textId="1BC36FE0" w:rsidR="00D1484C" w:rsidRPr="00DE7CA4" w:rsidRDefault="00D1484C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9592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98F6E3" w14:textId="43E0252C" w:rsidR="00D1484C" w:rsidRPr="00DE7CA4" w:rsidRDefault="00B50AF4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9592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4444B2" w14:textId="349E5258" w:rsidR="00D1484C" w:rsidRPr="00DE7CA4" w:rsidRDefault="00D1484C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9592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0C3F86" w14:textId="2FCA1527" w:rsidR="00D1484C" w:rsidRPr="00DE7CA4" w:rsidRDefault="00B50AF4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9592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B30FEE" w:rsidRPr="00E11249" w14:paraId="439BEAB5" w14:textId="77777777" w:rsidTr="00B9478D">
        <w:trPr>
          <w:trHeight w:val="332"/>
        </w:trPr>
        <w:tc>
          <w:tcPr>
            <w:tcW w:w="167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24C6FD5" w14:textId="77777777" w:rsidR="00B30FEE" w:rsidRPr="00DE7CA4" w:rsidRDefault="00B30FEE" w:rsidP="00B30FEE">
            <w:pPr>
              <w:spacing w:before="30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 xml:space="preserve">Team Precision (Europe) </w:t>
            </w:r>
            <w:proofErr w:type="spellStart"/>
            <w:r w:rsidRPr="00DE7CA4">
              <w:rPr>
                <w:rFonts w:ascii="Angsana New" w:hAnsi="Angsana New" w:cs="Angsana New"/>
                <w:sz w:val="30"/>
                <w:szCs w:val="30"/>
              </w:rPr>
              <w:t>ApS</w:t>
            </w:r>
            <w:proofErr w:type="spellEnd"/>
          </w:p>
        </w:tc>
        <w:tc>
          <w:tcPr>
            <w:tcW w:w="639" w:type="pc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596B25B4" w14:textId="77777777" w:rsidR="00B30FEE" w:rsidRPr="00C80744" w:rsidRDefault="00B30FEE" w:rsidP="00B30FE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E9256BC" w14:textId="77777777" w:rsidR="00B30FEE" w:rsidRPr="00C80744" w:rsidRDefault="00B30FEE" w:rsidP="00B30FE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F165D29" w14:textId="77777777" w:rsidR="00B30FEE" w:rsidRPr="00C80744" w:rsidRDefault="00B30FEE" w:rsidP="00B30FEE">
            <w:pPr>
              <w:tabs>
                <w:tab w:val="decimal" w:pos="1332"/>
              </w:tabs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9,788,311</w:t>
            </w:r>
            <w:r w:rsidRPr="00C807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800D945" w14:textId="77777777" w:rsidR="00B30FEE" w:rsidRPr="00C80744" w:rsidRDefault="00B30FEE" w:rsidP="00B30FEE">
            <w:pPr>
              <w:tabs>
                <w:tab w:val="decimal" w:pos="1332"/>
              </w:tabs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9,788,311</w:t>
            </w:r>
            <w:r w:rsidRPr="00C807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30FEE" w:rsidRPr="00E11249" w14:paraId="75F7A3D5" w14:textId="77777777" w:rsidTr="00B9478D">
        <w:trPr>
          <w:trHeight w:val="230"/>
        </w:trPr>
        <w:tc>
          <w:tcPr>
            <w:tcW w:w="167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87F5E6" w14:textId="77777777" w:rsidR="00B30FEE" w:rsidRPr="00DE7CA4" w:rsidRDefault="00B30FEE" w:rsidP="00B30FEE">
            <w:pPr>
              <w:spacing w:before="30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9" w:type="pct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14:paraId="2DF151B9" w14:textId="77777777" w:rsidR="00B30FEE" w:rsidRPr="00C80744" w:rsidRDefault="00B30FEE" w:rsidP="00B30FE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D8DF88" w14:textId="77777777" w:rsidR="00B30FEE" w:rsidRPr="00C80744" w:rsidRDefault="00B30FEE" w:rsidP="00B30FE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041629" w14:textId="77777777" w:rsidR="00B30FEE" w:rsidRPr="00C80744" w:rsidRDefault="00B30FEE" w:rsidP="00B30FEE">
            <w:pPr>
              <w:spacing w:before="30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(DKK 1,500,000)</w:t>
            </w:r>
          </w:p>
        </w:tc>
        <w:tc>
          <w:tcPr>
            <w:tcW w:w="102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D2EDBF" w14:textId="77777777" w:rsidR="00B30FEE" w:rsidRPr="00C80744" w:rsidRDefault="00B30FEE" w:rsidP="00B30FEE">
            <w:pPr>
              <w:spacing w:before="30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(DKK 1,500,000)</w:t>
            </w:r>
          </w:p>
        </w:tc>
      </w:tr>
    </w:tbl>
    <w:p w14:paraId="38550E5A" w14:textId="77777777" w:rsidR="002D712C" w:rsidRDefault="002D712C" w:rsidP="0067157E">
      <w:pPr>
        <w:rPr>
          <w:sz w:val="32"/>
          <w:szCs w:val="32"/>
        </w:rPr>
      </w:pPr>
    </w:p>
    <w:tbl>
      <w:tblPr>
        <w:tblW w:w="4762" w:type="pct"/>
        <w:tblInd w:w="378" w:type="dxa"/>
        <w:tblLook w:val="0000" w:firstRow="0" w:lastRow="0" w:firstColumn="0" w:lastColumn="0" w:noHBand="0" w:noVBand="0"/>
      </w:tblPr>
      <w:tblGrid>
        <w:gridCol w:w="1633"/>
        <w:gridCol w:w="1713"/>
        <w:gridCol w:w="1487"/>
        <w:gridCol w:w="1487"/>
        <w:gridCol w:w="1487"/>
        <w:gridCol w:w="1485"/>
      </w:tblGrid>
      <w:tr w:rsidR="00E85C9B" w:rsidRPr="00EB2BE9" w14:paraId="0A9EAB94" w14:textId="77777777" w:rsidTr="00B9478D">
        <w:trPr>
          <w:cantSplit/>
        </w:trPr>
        <w:tc>
          <w:tcPr>
            <w:tcW w:w="879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21462CB" w14:textId="77777777" w:rsidR="00E85C9B" w:rsidRPr="00EB2BE9" w:rsidRDefault="00E85C9B" w:rsidP="0067157E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22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31EE641" w14:textId="77777777" w:rsidR="00E85C9B" w:rsidRPr="00EB2BE9" w:rsidRDefault="00E85C9B" w:rsidP="0067157E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16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37423A7" w14:textId="77777777" w:rsidR="00E85C9B" w:rsidRPr="00EB2BE9" w:rsidRDefault="00E85C9B" w:rsidP="0067157E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ทุนที่ชำระแล้ว</w:t>
            </w:r>
          </w:p>
        </w:tc>
        <w:tc>
          <w:tcPr>
            <w:tcW w:w="1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88A7EA" w14:textId="77777777" w:rsidR="00E85C9B" w:rsidRPr="00B93815" w:rsidRDefault="00E85C9B" w:rsidP="0067157E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</w:tr>
      <w:tr w:rsidR="00E622EF" w:rsidRPr="00EB2BE9" w14:paraId="5987130F" w14:textId="77777777" w:rsidTr="00B9478D">
        <w:trPr>
          <w:cantSplit/>
          <w:trHeight w:val="368"/>
        </w:trPr>
        <w:tc>
          <w:tcPr>
            <w:tcW w:w="879" w:type="pct"/>
            <w:vMerge/>
            <w:tcBorders>
              <w:left w:val="single" w:sz="6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4291214" w14:textId="77777777" w:rsidR="00E622EF" w:rsidRPr="00EB2BE9" w:rsidRDefault="00E622EF" w:rsidP="0067157E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22" w:type="pct"/>
            <w:vMerge/>
            <w:tcBorders>
              <w:left w:val="single" w:sz="6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6A73D6B" w14:textId="77777777" w:rsidR="00E622EF" w:rsidRPr="00EB2BE9" w:rsidRDefault="00E622EF" w:rsidP="0067157E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00" w:type="pct"/>
            <w:tcBorders>
              <w:left w:val="nil"/>
              <w:bottom w:val="dashed" w:sz="4" w:space="0" w:color="auto"/>
              <w:right w:val="single" w:sz="6" w:space="0" w:color="auto"/>
            </w:tcBorders>
          </w:tcPr>
          <w:p w14:paraId="48EBF588" w14:textId="158CB226" w:rsidR="00E622EF" w:rsidRPr="008322D5" w:rsidRDefault="00E622EF" w:rsidP="0067157E">
            <w:pPr>
              <w:tabs>
                <w:tab w:val="left" w:pos="1451"/>
                <w:tab w:val="left" w:pos="1734"/>
              </w:tabs>
              <w:spacing w:before="30"/>
              <w:ind w:left="-54" w:right="-5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9592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800" w:type="pct"/>
            <w:tcBorders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1F373D12" w14:textId="458C047B" w:rsidR="00E622EF" w:rsidRPr="008322D5" w:rsidRDefault="006207F2" w:rsidP="0067157E">
            <w:pPr>
              <w:spacing w:before="30"/>
              <w:ind w:left="-70"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9592D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2EAD23" w14:textId="1255D83B" w:rsidR="00E622EF" w:rsidRPr="008322D5" w:rsidRDefault="00E622EF" w:rsidP="0067157E">
            <w:pPr>
              <w:tabs>
                <w:tab w:val="left" w:pos="1451"/>
                <w:tab w:val="left" w:pos="1734"/>
              </w:tabs>
              <w:spacing w:before="30"/>
              <w:ind w:left="-54" w:right="-5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9592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B4EA24" w14:textId="1406E32E" w:rsidR="00E622EF" w:rsidRPr="008322D5" w:rsidRDefault="006207F2" w:rsidP="0067157E">
            <w:pPr>
              <w:spacing w:before="30"/>
              <w:ind w:left="-70"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9592D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DE7CA4" w:rsidRPr="00EB2BE9" w14:paraId="1617A0BF" w14:textId="77777777" w:rsidTr="00B9478D">
        <w:trPr>
          <w:cantSplit/>
          <w:trHeight w:val="70"/>
        </w:trPr>
        <w:tc>
          <w:tcPr>
            <w:tcW w:w="879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2DF31831" w14:textId="77777777" w:rsidR="00DE7CA4" w:rsidRPr="00EB2BE9" w:rsidRDefault="00DE7CA4" w:rsidP="0067157E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Team Precision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3DF4C" w14:textId="77777777" w:rsidR="00DE7CA4" w:rsidRPr="00EB2BE9" w:rsidRDefault="00DE7CA4" w:rsidP="0067157E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ซื้อขายชิ้นส่วน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14:paraId="63CA5C18" w14:textId="77777777" w:rsidR="00DE7CA4" w:rsidRPr="00C80744" w:rsidRDefault="00E813E8" w:rsidP="0067157E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0744">
              <w:rPr>
                <w:rFonts w:ascii="Angsana New" w:hAnsi="Angsana New" w:cs="Angsana New"/>
                <w:sz w:val="28"/>
                <w:szCs w:val="28"/>
              </w:rPr>
              <w:t xml:space="preserve">DKK </w:t>
            </w:r>
            <w:r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Pr="00C8074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53BFDBA" w14:textId="77777777" w:rsidR="00DE7CA4" w:rsidRPr="00C80744" w:rsidRDefault="006207F2" w:rsidP="0067157E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0744">
              <w:rPr>
                <w:rFonts w:ascii="Angsana New" w:hAnsi="Angsana New" w:cs="Angsana New"/>
                <w:sz w:val="28"/>
                <w:szCs w:val="28"/>
              </w:rPr>
              <w:t>DKK 500,000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981AFD2" w14:textId="77777777" w:rsidR="00DE7CA4" w:rsidRPr="00B93815" w:rsidRDefault="009B42FF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F42F0AC" w14:textId="77777777"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DE7CA4" w:rsidRPr="00EB2BE9" w14:paraId="47CBF30B" w14:textId="77777777" w:rsidTr="00B9478D">
        <w:trPr>
          <w:cantSplit/>
          <w:trHeight w:val="70"/>
        </w:trPr>
        <w:tc>
          <w:tcPr>
            <w:tcW w:w="879" w:type="pct"/>
            <w:tcBorders>
              <w:left w:val="single" w:sz="6" w:space="0" w:color="auto"/>
              <w:right w:val="single" w:sz="4" w:space="0" w:color="auto"/>
            </w:tcBorders>
          </w:tcPr>
          <w:p w14:paraId="237E83F3" w14:textId="77777777" w:rsidR="00DE7CA4" w:rsidRPr="00EB2BE9" w:rsidRDefault="00DE7CA4" w:rsidP="0067157E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 xml:space="preserve">(Europe) </w:t>
            </w:r>
            <w:proofErr w:type="spellStart"/>
            <w:r w:rsidRPr="00EB2BE9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</w:tcPr>
          <w:p w14:paraId="4798BC78" w14:textId="77777777" w:rsidR="00DE7CA4" w:rsidRPr="00EB2BE9" w:rsidRDefault="00242ADC" w:rsidP="0067157E">
            <w:pPr>
              <w:spacing w:before="30"/>
              <w:ind w:right="-98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อิเล็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66449A">
              <w:rPr>
                <w:rFonts w:ascii="Angsana New" w:hAnsi="Angsana New" w:cs="Angsana New"/>
                <w:sz w:val="28"/>
                <w:szCs w:val="28"/>
                <w:cs/>
              </w:rPr>
              <w:t>ทรอนิ</w:t>
            </w:r>
            <w:r w:rsidR="0066449A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DE7CA4" w:rsidRPr="00EB2BE9">
              <w:rPr>
                <w:rFonts w:ascii="Angsana New" w:hAnsi="Angsana New" w:cs="Angsana New"/>
                <w:sz w:val="28"/>
                <w:szCs w:val="28"/>
                <w:cs/>
              </w:rPr>
              <w:t>ส์และ</w:t>
            </w:r>
          </w:p>
        </w:tc>
        <w:tc>
          <w:tcPr>
            <w:tcW w:w="800" w:type="pct"/>
            <w:tcBorders>
              <w:left w:val="nil"/>
              <w:right w:val="single" w:sz="6" w:space="0" w:color="auto"/>
            </w:tcBorders>
          </w:tcPr>
          <w:p w14:paraId="49833477" w14:textId="77777777" w:rsidR="00DE7CA4" w:rsidRPr="00C80744" w:rsidRDefault="00DE7CA4" w:rsidP="0067157E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0" w:type="pct"/>
            <w:tcBorders>
              <w:left w:val="single" w:sz="6" w:space="0" w:color="auto"/>
              <w:right w:val="single" w:sz="6" w:space="0" w:color="auto"/>
            </w:tcBorders>
          </w:tcPr>
          <w:p w14:paraId="49809026" w14:textId="77777777" w:rsidR="00DE7CA4" w:rsidRPr="00C80744" w:rsidRDefault="00DE7CA4" w:rsidP="0067157E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0" w:type="pct"/>
            <w:tcBorders>
              <w:left w:val="single" w:sz="6" w:space="0" w:color="auto"/>
              <w:right w:val="single" w:sz="6" w:space="0" w:color="auto"/>
            </w:tcBorders>
          </w:tcPr>
          <w:p w14:paraId="6426D041" w14:textId="77777777" w:rsidR="00DE7CA4" w:rsidRPr="00B93815" w:rsidRDefault="00DE7CA4" w:rsidP="0067157E">
            <w:pPr>
              <w:spacing w:before="30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99" w:type="pct"/>
            <w:tcBorders>
              <w:left w:val="single" w:sz="6" w:space="0" w:color="auto"/>
              <w:right w:val="single" w:sz="6" w:space="0" w:color="auto"/>
            </w:tcBorders>
          </w:tcPr>
          <w:p w14:paraId="40102E45" w14:textId="77777777"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EB2BE9" w14:paraId="4C77FB59" w14:textId="77777777" w:rsidTr="00B9478D">
        <w:trPr>
          <w:cantSplit/>
          <w:trHeight w:val="70"/>
        </w:trPr>
        <w:tc>
          <w:tcPr>
            <w:tcW w:w="879" w:type="pct"/>
            <w:tcBorders>
              <w:left w:val="single" w:sz="6" w:space="0" w:color="auto"/>
              <w:right w:val="single" w:sz="4" w:space="0" w:color="auto"/>
            </w:tcBorders>
          </w:tcPr>
          <w:p w14:paraId="7637CF00" w14:textId="77777777" w:rsidR="00DE7CA4" w:rsidRPr="00EB2BE9" w:rsidRDefault="00DE7CA4" w:rsidP="0067157E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</w:tcPr>
          <w:p w14:paraId="560D2351" w14:textId="77777777" w:rsidR="00DE7CA4" w:rsidRPr="00EB2BE9" w:rsidRDefault="00DE7CA4" w:rsidP="0067157E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ขายผลิตภัณฑ์</w:t>
            </w:r>
          </w:p>
        </w:tc>
        <w:tc>
          <w:tcPr>
            <w:tcW w:w="800" w:type="pct"/>
            <w:tcBorders>
              <w:left w:val="nil"/>
              <w:right w:val="single" w:sz="6" w:space="0" w:color="auto"/>
            </w:tcBorders>
          </w:tcPr>
          <w:p w14:paraId="5110BF0E" w14:textId="77777777" w:rsidR="00DE7CA4" w:rsidRPr="00C80744" w:rsidRDefault="00DE7CA4" w:rsidP="0067157E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0" w:type="pct"/>
            <w:tcBorders>
              <w:left w:val="single" w:sz="6" w:space="0" w:color="auto"/>
              <w:right w:val="single" w:sz="6" w:space="0" w:color="auto"/>
            </w:tcBorders>
          </w:tcPr>
          <w:p w14:paraId="0A7E53C1" w14:textId="77777777" w:rsidR="00DE7CA4" w:rsidRPr="00C80744" w:rsidRDefault="00DE7CA4" w:rsidP="0067157E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0" w:type="pct"/>
            <w:tcBorders>
              <w:left w:val="single" w:sz="6" w:space="0" w:color="auto"/>
              <w:right w:val="single" w:sz="6" w:space="0" w:color="auto"/>
            </w:tcBorders>
          </w:tcPr>
          <w:p w14:paraId="2B5FDA86" w14:textId="77777777"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99" w:type="pct"/>
            <w:tcBorders>
              <w:left w:val="single" w:sz="6" w:space="0" w:color="auto"/>
              <w:right w:val="single" w:sz="6" w:space="0" w:color="auto"/>
            </w:tcBorders>
          </w:tcPr>
          <w:p w14:paraId="174EFE21" w14:textId="77777777"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EB2BE9" w14:paraId="14EB6AF1" w14:textId="77777777" w:rsidTr="00B9478D">
        <w:trPr>
          <w:cantSplit/>
          <w:trHeight w:val="70"/>
        </w:trPr>
        <w:tc>
          <w:tcPr>
            <w:tcW w:w="879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1F26A7D" w14:textId="77777777" w:rsidR="00DE7CA4" w:rsidRPr="00EB2BE9" w:rsidRDefault="00DE7CA4" w:rsidP="0067157E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F921" w14:textId="77777777" w:rsidR="00DE7CA4" w:rsidRPr="00EB2BE9" w:rsidRDefault="00242ADC" w:rsidP="0067157E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อิเล็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66449A">
              <w:rPr>
                <w:rFonts w:ascii="Angsana New" w:hAnsi="Angsana New" w:cs="Angsana New"/>
                <w:sz w:val="28"/>
                <w:szCs w:val="28"/>
                <w:cs/>
              </w:rPr>
              <w:t>ทรอนิ</w:t>
            </w:r>
            <w:r w:rsidR="0066449A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DE7CA4" w:rsidRPr="00EB2BE9">
              <w:rPr>
                <w:rFonts w:ascii="Angsana New" w:hAnsi="Angsana New" w:cs="Angsana New"/>
                <w:sz w:val="28"/>
                <w:szCs w:val="28"/>
                <w:cs/>
              </w:rPr>
              <w:t>ส์</w:t>
            </w:r>
          </w:p>
        </w:tc>
        <w:tc>
          <w:tcPr>
            <w:tcW w:w="800" w:type="pct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14:paraId="66C137E9" w14:textId="77777777" w:rsidR="00DE7CA4" w:rsidRPr="00C80744" w:rsidRDefault="00DE7CA4" w:rsidP="0067157E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0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8AC614" w14:textId="77777777" w:rsidR="00DE7CA4" w:rsidRPr="00C80744" w:rsidRDefault="00DE7CA4" w:rsidP="0067157E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0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DDBE56" w14:textId="77777777"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99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DBD79D" w14:textId="77777777"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26726F47" w14:textId="77777777" w:rsidR="00AC18FE" w:rsidRDefault="00AC18FE">
      <w:pPr>
        <w:rPr>
          <w:rFonts w:ascii="Angsana New" w:hAnsi="Angsana New" w:cs="Angsana New"/>
          <w:sz w:val="32"/>
          <w:szCs w:val="32"/>
        </w:rPr>
      </w:pPr>
    </w:p>
    <w:p w14:paraId="0F23B476" w14:textId="77777777" w:rsidR="00565B4B" w:rsidRPr="00565B4B" w:rsidRDefault="004426B3" w:rsidP="002E027E">
      <w:pPr>
        <w:ind w:left="434" w:hanging="150"/>
        <w:jc w:val="both"/>
        <w:rPr>
          <w:rFonts w:ascii="Angsana New" w:eastAsia="MS Mincho" w:hAnsi="Angsana New" w:cs="Angsana New"/>
          <w:b/>
          <w:bCs/>
          <w:sz w:val="32"/>
          <w:szCs w:val="32"/>
        </w:rPr>
      </w:pPr>
      <w:r w:rsidRPr="00912899">
        <w:rPr>
          <w:rFonts w:ascii="Angsana New" w:hAnsi="Angsana New" w:cs="Angsana New" w:hint="cs"/>
          <w:b/>
          <w:bCs/>
          <w:sz w:val="32"/>
          <w:szCs w:val="32"/>
          <w:cs/>
        </w:rPr>
        <w:t>ง</w:t>
      </w:r>
      <w:r w:rsidR="00565B4B" w:rsidRPr="00912899">
        <w:rPr>
          <w:rFonts w:ascii="Angsana New" w:hAnsi="Angsana New" w:cs="Angsana New"/>
          <w:b/>
          <w:bCs/>
          <w:sz w:val="32"/>
          <w:szCs w:val="32"/>
          <w:cs/>
        </w:rPr>
        <w:t>บ</w:t>
      </w:r>
      <w:r w:rsidR="00565B4B" w:rsidRPr="00912899">
        <w:rPr>
          <w:rFonts w:ascii="Angsana New" w:eastAsia="MS Mincho" w:hAnsi="Angsana New" w:cs="Angsana New"/>
          <w:b/>
          <w:bCs/>
          <w:sz w:val="32"/>
          <w:szCs w:val="32"/>
          <w:cs/>
        </w:rPr>
        <w:t>การเงินของบริษัทย่อยในต่างประเทศ</w:t>
      </w:r>
    </w:p>
    <w:p w14:paraId="67CED926" w14:textId="31206D4D" w:rsidR="00565B4B" w:rsidRDefault="00565B4B" w:rsidP="009B42FF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65B4B">
        <w:rPr>
          <w:rFonts w:ascii="Angsana New" w:eastAsia="MS Mincho" w:hAnsi="Angsana New" w:cs="Angsana New"/>
          <w:sz w:val="32"/>
          <w:szCs w:val="32"/>
          <w:cs/>
        </w:rPr>
        <w:t>งบการเงิน</w:t>
      </w:r>
      <w:r w:rsidR="004A0BC3">
        <w:rPr>
          <w:rFonts w:ascii="Angsana New" w:eastAsia="MS Mincho" w:hAnsi="Angsana New" w:cs="Angsana New" w:hint="cs"/>
          <w:sz w:val="32"/>
          <w:szCs w:val="32"/>
          <w:cs/>
        </w:rPr>
        <w:t>ของ</w:t>
      </w:r>
      <w:r w:rsidRPr="00565B4B">
        <w:rPr>
          <w:rFonts w:ascii="Angsana New" w:eastAsia="MS Mincho" w:hAnsi="Angsana New" w:cs="Angsana New"/>
          <w:sz w:val="32"/>
          <w:szCs w:val="32"/>
          <w:cs/>
        </w:rPr>
        <w:t>บริษัทย่อย</w:t>
      </w:r>
      <w:r w:rsidR="004A0BC3">
        <w:rPr>
          <w:rFonts w:ascii="Angsana New" w:eastAsia="MS Mincho" w:hAnsi="Angsana New" w:cs="Angsana New" w:hint="cs"/>
          <w:sz w:val="32"/>
          <w:szCs w:val="32"/>
          <w:cs/>
        </w:rPr>
        <w:t>ในต่างประเทศได้</w:t>
      </w:r>
      <w:r w:rsidR="005F64D9">
        <w:rPr>
          <w:rFonts w:ascii="Angsana New" w:eastAsia="MS Mincho" w:hAnsi="Angsana New" w:cs="Angsana New" w:hint="cs"/>
          <w:sz w:val="32"/>
          <w:szCs w:val="32"/>
          <w:cs/>
        </w:rPr>
        <w:t>ผ่านการ</w:t>
      </w:r>
      <w:r w:rsidR="00360DB6">
        <w:rPr>
          <w:rFonts w:ascii="Angsana New" w:hAnsi="Angsana New" w:cs="Angsana New" w:hint="cs"/>
          <w:sz w:val="32"/>
          <w:szCs w:val="32"/>
          <w:cs/>
        </w:rPr>
        <w:t>ตรวจสอบ</w:t>
      </w:r>
      <w:r w:rsidR="00224AD3">
        <w:rPr>
          <w:rFonts w:ascii="Angsana New" w:hAnsi="Angsana New" w:cs="Angsana New"/>
          <w:sz w:val="32"/>
          <w:szCs w:val="32"/>
          <w:cs/>
        </w:rPr>
        <w:t>โดยผู้สอบบัญชีอื่น</w:t>
      </w:r>
      <w:r w:rsidR="00224AD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B06AE">
        <w:rPr>
          <w:rFonts w:ascii="Angsana New" w:hAnsi="Angsana New" w:cs="Angsana New"/>
          <w:sz w:val="32"/>
          <w:szCs w:val="32"/>
          <w:cs/>
        </w:rPr>
        <w:t>และนำมาจัดทำงบการเงิน</w:t>
      </w:r>
      <w:r w:rsidR="00224AD3" w:rsidRPr="00DE7CA4">
        <w:rPr>
          <w:rFonts w:ascii="Angsana New" w:hAnsi="Angsana New" w:cs="Angsana New"/>
          <w:sz w:val="32"/>
          <w:szCs w:val="32"/>
          <w:cs/>
        </w:rPr>
        <w:t>รวมสำหรั</w:t>
      </w:r>
      <w:r w:rsidR="00224AD3">
        <w:rPr>
          <w:rFonts w:ascii="Angsana New" w:hAnsi="Angsana New" w:cs="Angsana New"/>
          <w:sz w:val="32"/>
          <w:szCs w:val="32"/>
          <w:cs/>
        </w:rPr>
        <w:t>บ</w:t>
      </w:r>
      <w:r w:rsidR="00AB06AE">
        <w:rPr>
          <w:rFonts w:ascii="Angsana New" w:hAnsi="Angsana New" w:cs="Angsana New" w:hint="cs"/>
          <w:sz w:val="32"/>
          <w:szCs w:val="32"/>
          <w:cs/>
        </w:rPr>
        <w:t>ปี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 </w:t>
      </w:r>
      <w:r w:rsidR="002D712C">
        <w:rPr>
          <w:rFonts w:ascii="Angsana New" w:hAnsi="Angsana New" w:cs="Angsana New"/>
          <w:sz w:val="32"/>
          <w:szCs w:val="32"/>
        </w:rPr>
        <w:t>256</w:t>
      </w:r>
      <w:r w:rsidR="00E9592D">
        <w:rPr>
          <w:rFonts w:ascii="Angsana New" w:hAnsi="Angsana New" w:cs="Angsana New"/>
          <w:sz w:val="32"/>
          <w:szCs w:val="32"/>
        </w:rPr>
        <w:t>8</w:t>
      </w:r>
      <w:r w:rsidR="00224AD3" w:rsidRPr="00DE7CA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224AD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935FD">
        <w:rPr>
          <w:rFonts w:ascii="Angsana New" w:hAnsi="Angsana New" w:cs="Angsana New"/>
          <w:sz w:val="32"/>
          <w:szCs w:val="32"/>
        </w:rPr>
        <w:t>256</w:t>
      </w:r>
      <w:r w:rsidR="00E9592D">
        <w:rPr>
          <w:rFonts w:ascii="Angsana New" w:hAnsi="Angsana New" w:cs="Angsana New"/>
          <w:sz w:val="32"/>
          <w:szCs w:val="32"/>
        </w:rPr>
        <w:t>7</w:t>
      </w:r>
      <w:r w:rsidR="00D1484C">
        <w:rPr>
          <w:rFonts w:ascii="Angsana New" w:hAnsi="Angsana New" w:cs="Angsana New"/>
          <w:sz w:val="32"/>
          <w:szCs w:val="32"/>
        </w:rPr>
        <w:t xml:space="preserve"> </w:t>
      </w:r>
      <w:r w:rsidRPr="00565B4B">
        <w:rPr>
          <w:rFonts w:ascii="Angsana New" w:hAnsi="Angsana New" w:cs="Angsana New"/>
          <w:spacing w:val="-4"/>
          <w:sz w:val="32"/>
          <w:szCs w:val="32"/>
          <w:cs/>
        </w:rPr>
        <w:t>ได้แปลงค่าเป็นเงินบาท</w:t>
      </w:r>
      <w:r w:rsidRPr="00565B4B">
        <w:rPr>
          <w:rFonts w:ascii="Angsana New" w:hAnsi="Angsana New" w:cs="Angsana New"/>
          <w:sz w:val="32"/>
          <w:szCs w:val="32"/>
          <w:cs/>
        </w:rPr>
        <w:t xml:space="preserve"> โดยมีรายละเอียดดังนี้</w:t>
      </w:r>
    </w:p>
    <w:p w14:paraId="056D6F2F" w14:textId="77777777" w:rsidR="00224AD3" w:rsidRPr="00D50FB7" w:rsidRDefault="00224AD3" w:rsidP="009B42FF">
      <w:pPr>
        <w:ind w:left="448" w:firstLine="567"/>
        <w:jc w:val="thaiDistribute"/>
        <w:rPr>
          <w:rFonts w:ascii="Angsana New" w:hAnsi="Angsana New" w:cs="Angsana New"/>
          <w:sz w:val="4"/>
          <w:szCs w:val="4"/>
        </w:rPr>
      </w:pPr>
    </w:p>
    <w:p w14:paraId="524F1286" w14:textId="77777777" w:rsidR="008E5E88" w:rsidRPr="00AB06AE" w:rsidRDefault="008E5E88" w:rsidP="009B42FF">
      <w:pPr>
        <w:ind w:left="448" w:firstLine="567"/>
        <w:jc w:val="right"/>
        <w:rPr>
          <w:rFonts w:ascii="Angsana New" w:hAnsi="Angsana New" w:cs="Angsana New"/>
          <w:sz w:val="32"/>
          <w:szCs w:val="32"/>
          <w:cs/>
        </w:rPr>
      </w:pPr>
      <w:r w:rsidRPr="00AB06AE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Pr="00AB06AE">
        <w:rPr>
          <w:rFonts w:ascii="Angsana New" w:hAnsi="Angsana New" w:cs="Angsana New"/>
          <w:sz w:val="32"/>
          <w:szCs w:val="32"/>
        </w:rPr>
        <w:t xml:space="preserve">: </w:t>
      </w:r>
      <w:r w:rsidRPr="00AB06AE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tbl>
      <w:tblPr>
        <w:tblW w:w="9281" w:type="dxa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6"/>
        <w:gridCol w:w="1483"/>
        <w:gridCol w:w="1484"/>
        <w:gridCol w:w="1484"/>
        <w:gridCol w:w="1484"/>
      </w:tblGrid>
      <w:tr w:rsidR="00175F87" w:rsidRPr="008E5E88" w14:paraId="293C4D9C" w14:textId="77777777" w:rsidTr="00B9478D">
        <w:trPr>
          <w:trHeight w:val="340"/>
        </w:trPr>
        <w:tc>
          <w:tcPr>
            <w:tcW w:w="3346" w:type="dxa"/>
            <w:vMerge w:val="restart"/>
            <w:vAlign w:val="center"/>
          </w:tcPr>
          <w:p w14:paraId="3E867E37" w14:textId="77777777" w:rsidR="00175F87" w:rsidRPr="00AB06AE" w:rsidRDefault="00175F87" w:rsidP="00175F87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บริษัทย่อยในต่างประเทศ</w:t>
            </w:r>
          </w:p>
        </w:tc>
        <w:tc>
          <w:tcPr>
            <w:tcW w:w="2967" w:type="dxa"/>
            <w:gridSpan w:val="2"/>
            <w:tcBorders>
              <w:bottom w:val="single" w:sz="4" w:space="0" w:color="auto"/>
            </w:tcBorders>
            <w:vAlign w:val="center"/>
          </w:tcPr>
          <w:p w14:paraId="48A4CE29" w14:textId="77777777" w:rsidR="00175F87" w:rsidRPr="00AB06AE" w:rsidRDefault="00175F87" w:rsidP="00E50553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2968" w:type="dxa"/>
            <w:gridSpan w:val="2"/>
            <w:tcBorders>
              <w:bottom w:val="single" w:sz="4" w:space="0" w:color="auto"/>
            </w:tcBorders>
            <w:vAlign w:val="center"/>
          </w:tcPr>
          <w:p w14:paraId="7585CDFD" w14:textId="77777777" w:rsidR="00175F87" w:rsidRPr="00AB06AE" w:rsidRDefault="00175F87" w:rsidP="00007B83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  <w:r w:rsidR="00007B83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E9592D" w:rsidRPr="008E5E88" w14:paraId="610DD9BF" w14:textId="77777777" w:rsidTr="00B9478D">
        <w:trPr>
          <w:trHeight w:val="340"/>
        </w:trPr>
        <w:tc>
          <w:tcPr>
            <w:tcW w:w="3346" w:type="dxa"/>
            <w:vMerge/>
            <w:tcBorders>
              <w:bottom w:val="single" w:sz="4" w:space="0" w:color="auto"/>
            </w:tcBorders>
            <w:vAlign w:val="center"/>
          </w:tcPr>
          <w:p w14:paraId="097A2654" w14:textId="77777777" w:rsidR="00E9592D" w:rsidRPr="002727E8" w:rsidRDefault="00E9592D" w:rsidP="00E9592D">
            <w:pPr>
              <w:tabs>
                <w:tab w:val="left" w:pos="-990"/>
                <w:tab w:val="left" w:pos="-720"/>
                <w:tab w:val="left" w:pos="900"/>
              </w:tabs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1D1106" w14:textId="7C8C65CC" w:rsidR="00E9592D" w:rsidRPr="002727E8" w:rsidRDefault="00E9592D" w:rsidP="00E9592D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727E8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E8F9" w14:textId="08414820" w:rsidR="00E9592D" w:rsidRPr="002727E8" w:rsidRDefault="00E9592D" w:rsidP="00E9592D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727E8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7179" w14:textId="01448CA1" w:rsidR="00E9592D" w:rsidRPr="002727E8" w:rsidRDefault="00E9592D" w:rsidP="00E9592D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727E8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31E00B3" w14:textId="4247B013" w:rsidR="00E9592D" w:rsidRPr="00AB06AE" w:rsidRDefault="00E9592D" w:rsidP="00E9592D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727E8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E9592D" w:rsidRPr="008E5E88" w14:paraId="7D2C768D" w14:textId="77777777" w:rsidTr="00B9478D">
        <w:trPr>
          <w:trHeight w:val="340"/>
        </w:trPr>
        <w:tc>
          <w:tcPr>
            <w:tcW w:w="3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76500" w14:textId="77777777" w:rsidR="00E9592D" w:rsidRPr="002727E8" w:rsidRDefault="00E9592D" w:rsidP="00E9592D">
            <w:pPr>
              <w:tabs>
                <w:tab w:val="left" w:pos="-990"/>
                <w:tab w:val="left" w:pos="-720"/>
                <w:tab w:val="left" w:pos="90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727E8">
              <w:rPr>
                <w:rFonts w:ascii="Angsana New" w:hAnsi="Angsana New" w:cs="Angsana New"/>
                <w:sz w:val="32"/>
                <w:szCs w:val="32"/>
              </w:rPr>
              <w:t xml:space="preserve">Team Precision (Europe) </w:t>
            </w:r>
            <w:proofErr w:type="spellStart"/>
            <w:r w:rsidRPr="002727E8">
              <w:rPr>
                <w:rFonts w:ascii="Angsana New" w:hAnsi="Angsana New" w:cs="Angsana New"/>
                <w:sz w:val="32"/>
                <w:szCs w:val="32"/>
              </w:rPr>
              <w:t>ApS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B16D" w14:textId="27AE398D" w:rsidR="00E9592D" w:rsidRPr="002727E8" w:rsidRDefault="00792979" w:rsidP="00E9592D">
            <w:pPr>
              <w:tabs>
                <w:tab w:val="decimal" w:pos="60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10.50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8953" w14:textId="6DBDECFA" w:rsidR="00E9592D" w:rsidRPr="002727E8" w:rsidRDefault="00E9592D" w:rsidP="00E9592D">
            <w:pPr>
              <w:tabs>
                <w:tab w:val="decimal" w:pos="60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6.79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1031" w14:textId="06AB5C2B" w:rsidR="00E9592D" w:rsidRPr="002727E8" w:rsidRDefault="00792979" w:rsidP="00E9592D">
            <w:pPr>
              <w:tabs>
                <w:tab w:val="decimal" w:pos="8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42.74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F3F5E0" w14:textId="08D3239C" w:rsidR="00E9592D" w:rsidRPr="00AB06AE" w:rsidRDefault="00E9592D" w:rsidP="00E9592D">
            <w:pPr>
              <w:tabs>
                <w:tab w:val="decimal" w:pos="8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30.12</w:t>
            </w:r>
          </w:p>
        </w:tc>
      </w:tr>
    </w:tbl>
    <w:p w14:paraId="2DCCF9E2" w14:textId="77777777" w:rsidR="004426B3" w:rsidRDefault="004426B3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2B9B13EB" w14:textId="77777777" w:rsidR="0055642B" w:rsidRPr="00AE06F0" w:rsidRDefault="0055642B">
      <w:pPr>
        <w:rPr>
          <w:rFonts w:ascii="Angsana New" w:hAnsi="Angsana New" w:cs="Angsana New"/>
        </w:rPr>
      </w:pPr>
    </w:p>
    <w:p w14:paraId="7757D66A" w14:textId="77777777" w:rsidR="004D6E87" w:rsidRDefault="004D6E87">
      <w:pPr>
        <w:rPr>
          <w:rFonts w:ascii="Angsana New" w:hAnsi="Angsana New" w:cs="Angsana New"/>
          <w:b/>
          <w:bCs/>
          <w:sz w:val="32"/>
          <w:szCs w:val="32"/>
          <w:cs/>
        </w:rPr>
        <w:sectPr w:rsidR="004D6E87" w:rsidSect="00C52D5B">
          <w:headerReference w:type="default" r:id="rId8"/>
          <w:footerReference w:type="default" r:id="rId9"/>
          <w:footerReference w:type="first" r:id="rId10"/>
          <w:pgSz w:w="11909" w:h="16834" w:code="9"/>
          <w:pgMar w:top="1364" w:right="929" w:bottom="284" w:left="1440" w:header="737" w:footer="737" w:gutter="0"/>
          <w:pgNumType w:start="11"/>
          <w:cols w:space="720"/>
          <w:noEndnote/>
          <w:titlePg/>
          <w:docGrid w:linePitch="360"/>
        </w:sectPr>
      </w:pPr>
    </w:p>
    <w:p w14:paraId="7FC99B9D" w14:textId="77777777" w:rsidR="004D6E87" w:rsidRPr="006B2A3A" w:rsidRDefault="00D91411" w:rsidP="00FA724E">
      <w:pPr>
        <w:numPr>
          <w:ilvl w:val="0"/>
          <w:numId w:val="1"/>
        </w:numPr>
        <w:tabs>
          <w:tab w:val="left" w:pos="720"/>
        </w:tabs>
        <w:ind w:left="720" w:right="28" w:hanging="72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B2A3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ที่ดิน อาคาร และอุปกรณ์</w:t>
      </w: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1251"/>
        <w:gridCol w:w="1251"/>
        <w:gridCol w:w="1251"/>
        <w:gridCol w:w="1251"/>
        <w:gridCol w:w="1251"/>
        <w:gridCol w:w="1251"/>
        <w:gridCol w:w="1251"/>
        <w:gridCol w:w="1251"/>
        <w:gridCol w:w="1251"/>
        <w:gridCol w:w="1251"/>
      </w:tblGrid>
      <w:tr w:rsidR="00DA6E01" w:rsidRPr="00B84F45" w14:paraId="66B18B33" w14:textId="77777777" w:rsidTr="00FD42C5">
        <w:trPr>
          <w:cantSplit/>
          <w:trHeight w:val="340"/>
        </w:trPr>
        <w:tc>
          <w:tcPr>
            <w:tcW w:w="2430" w:type="dxa"/>
            <w:vMerge w:val="restart"/>
            <w:tcBorders>
              <w:top w:val="single" w:sz="4" w:space="0" w:color="auto"/>
            </w:tcBorders>
            <w:vAlign w:val="center"/>
          </w:tcPr>
          <w:p w14:paraId="7463C0A8" w14:textId="77777777" w:rsidR="00DA6E01" w:rsidRPr="003B3FDD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3FDD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2510" w:type="dxa"/>
            <w:gridSpan w:val="10"/>
            <w:tcBorders>
              <w:top w:val="single" w:sz="4" w:space="0" w:color="auto"/>
            </w:tcBorders>
            <w:vAlign w:val="center"/>
          </w:tcPr>
          <w:p w14:paraId="31E2D927" w14:textId="77777777" w:rsidR="00DA6E01" w:rsidRPr="00B84F45" w:rsidRDefault="00DA6E01" w:rsidP="009E0E03">
            <w:pPr>
              <w:spacing w:line="235" w:lineRule="auto"/>
              <w:ind w:left="-113" w:right="114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3FD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 w:rsidR="00140452" w:rsidRPr="003B3FDD">
              <w:rPr>
                <w:rFonts w:ascii="Angsana New" w:hAnsi="Angsana New" w:cs="Angsana New" w:hint="cs"/>
                <w:sz w:val="26"/>
                <w:szCs w:val="26"/>
                <w:cs/>
              </w:rPr>
              <w:t>และงบการเงินเฉพาะกิจการ</w:t>
            </w:r>
            <w:r w:rsidRPr="003B3FD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(หน่วย </w:t>
            </w:r>
            <w:r w:rsidRPr="003B3FDD">
              <w:rPr>
                <w:rFonts w:ascii="Angsana New" w:hAnsi="Angsana New" w:cs="Angsana New"/>
                <w:sz w:val="26"/>
                <w:szCs w:val="26"/>
              </w:rPr>
              <w:t>:</w:t>
            </w:r>
            <w:r w:rsidRPr="003B3FD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บาท)</w:t>
            </w:r>
          </w:p>
        </w:tc>
      </w:tr>
      <w:tr w:rsidR="00DA6E01" w:rsidRPr="00B84F45" w14:paraId="064A4748" w14:textId="77777777" w:rsidTr="00C45AF5">
        <w:trPr>
          <w:cantSplit/>
          <w:trHeight w:val="73"/>
        </w:trPr>
        <w:tc>
          <w:tcPr>
            <w:tcW w:w="2430" w:type="dxa"/>
            <w:vMerge/>
            <w:tcBorders>
              <w:bottom w:val="single" w:sz="4" w:space="0" w:color="auto"/>
            </w:tcBorders>
            <w:vAlign w:val="center"/>
          </w:tcPr>
          <w:p w14:paraId="44362228" w14:textId="77777777" w:rsidR="00DA6E01" w:rsidRPr="00B84F45" w:rsidRDefault="00DA6E01" w:rsidP="009E0E03">
            <w:pPr>
              <w:spacing w:line="235" w:lineRule="auto"/>
              <w:ind w:left="-108" w:right="-72" w:firstLine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6BC93152" w14:textId="77777777"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ท</w:t>
            </w: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ี่</w:t>
            </w: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ดิน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2075F9FF" w14:textId="77777777"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ส่วนปรับปรุง</w:t>
            </w:r>
          </w:p>
          <w:p w14:paraId="690471FE" w14:textId="77777777"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6A960C9D" w14:textId="77777777"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196EE018" w14:textId="77777777" w:rsidR="00DA6E01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เครื่องจักรและ</w:t>
            </w:r>
          </w:p>
          <w:p w14:paraId="4D97B243" w14:textId="77777777"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4F9EA15C" w14:textId="77777777"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13A12B47" w14:textId="77777777" w:rsidR="0006095A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ระบบ</w:t>
            </w:r>
          </w:p>
          <w:p w14:paraId="29060901" w14:textId="77777777" w:rsidR="00DA6E01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ทำความเย็น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67942668" w14:textId="77777777" w:rsidR="00DA6E01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ระบบไฟฟ้า</w:t>
            </w:r>
          </w:p>
          <w:p w14:paraId="399242B7" w14:textId="77777777"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และโทรศัพท์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3B1645A4" w14:textId="2E4E5855" w:rsidR="00DA6E01" w:rsidRDefault="000432C9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อุปกรณ์</w:t>
            </w:r>
          </w:p>
          <w:p w14:paraId="607A7247" w14:textId="12F5C021"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</w:t>
            </w:r>
            <w:r w:rsidR="00E04947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547EF57E" w14:textId="77777777" w:rsidR="00DA6E01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</w:p>
          <w:p w14:paraId="259CCB9A" w14:textId="77777777"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0B3B8AD8" w14:textId="77777777"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DA6E01" w:rsidRPr="00EC0B24" w14:paraId="6B094BB6" w14:textId="77777777" w:rsidTr="00C45AF5">
        <w:trPr>
          <w:cantSplit/>
          <w:trHeight w:val="309"/>
        </w:trPr>
        <w:tc>
          <w:tcPr>
            <w:tcW w:w="2430" w:type="dxa"/>
            <w:tcBorders>
              <w:top w:val="single" w:sz="4" w:space="0" w:color="auto"/>
              <w:bottom w:val="nil"/>
            </w:tcBorders>
            <w:vAlign w:val="bottom"/>
          </w:tcPr>
          <w:p w14:paraId="6A9D3B38" w14:textId="77777777" w:rsidR="00DA6E01" w:rsidRPr="00140452" w:rsidRDefault="00DA6E01" w:rsidP="009E0E03">
            <w:pPr>
              <w:pStyle w:val="Heading9"/>
              <w:tabs>
                <w:tab w:val="left" w:pos="34"/>
              </w:tabs>
              <w:spacing w:line="235" w:lineRule="auto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14045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2CF5B7AD" w14:textId="77777777"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699423A3" w14:textId="77777777"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73282277" w14:textId="77777777" w:rsidR="00DA6E01" w:rsidRPr="00EC0B24" w:rsidRDefault="00DA6E01" w:rsidP="009E0E03">
            <w:pPr>
              <w:tabs>
                <w:tab w:val="decimal" w:pos="1000"/>
                <w:tab w:val="decimal" w:pos="1038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65BF31E7" w14:textId="77777777"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72EA62BA" w14:textId="77777777"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14:paraId="24DA646C" w14:textId="77777777"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694B379B" w14:textId="77777777"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14:paraId="05A1343E" w14:textId="77777777"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14:paraId="145DD677" w14:textId="77777777" w:rsidR="00DA6E01" w:rsidRPr="00EC0B24" w:rsidRDefault="00DA6E01" w:rsidP="003F2C44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6EF93F96" w14:textId="77777777"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9592D" w:rsidRPr="00EC0B24" w14:paraId="3F51887F" w14:textId="77777777" w:rsidTr="00C45AF5">
        <w:trPr>
          <w:cantSplit/>
          <w:trHeight w:val="271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5EAA6673" w14:textId="75CC8DB6" w:rsidR="00E9592D" w:rsidRPr="00FA724E" w:rsidRDefault="00E9592D" w:rsidP="00E9592D">
            <w:pPr>
              <w:spacing w:line="235" w:lineRule="auto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</w:t>
            </w: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 xml:space="preserve">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FA724E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A2921D1" w14:textId="630970CC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892896">
              <w:rPr>
                <w:rFonts w:ascii="Angsana New" w:hAnsi="Angsana New" w:cs="Angsana New"/>
                <w:sz w:val="24"/>
                <w:szCs w:val="24"/>
              </w:rPr>
              <w:t>61,683,434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703392D" w14:textId="3A2DBA32" w:rsidR="00E9592D" w:rsidRPr="00016B2C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6B2C">
              <w:rPr>
                <w:rFonts w:ascii="Angsana New" w:hAnsi="Angsana New" w:cs="Angsana New"/>
                <w:sz w:val="24"/>
                <w:szCs w:val="24"/>
              </w:rPr>
              <w:t>9,018,598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1B53C8E" w14:textId="29CE9BA9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E7392">
              <w:rPr>
                <w:rFonts w:ascii="Angsana New" w:hAnsi="Angsana New" w:cs="Angsana New"/>
                <w:sz w:val="24"/>
                <w:szCs w:val="24"/>
              </w:rPr>
              <w:t>294,671,86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0E0D8D1" w14:textId="22D020E7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6B2C">
              <w:rPr>
                <w:rFonts w:ascii="Angsana New" w:hAnsi="Angsana New" w:cs="Angsana New"/>
                <w:sz w:val="24"/>
                <w:szCs w:val="24"/>
              </w:rPr>
              <w:t>806,836,277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CEAC3D6" w14:textId="613B6041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6B2C">
              <w:rPr>
                <w:rFonts w:ascii="Angsana New" w:hAnsi="Angsana New" w:cs="Angsana New"/>
                <w:sz w:val="24"/>
                <w:szCs w:val="24"/>
              </w:rPr>
              <w:t>27,428,597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567B086" w14:textId="1D0A0E7C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79,261,193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5EBDEF8" w14:textId="462C838F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45,575,082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4D5A537" w14:textId="3E011202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87A7B">
              <w:rPr>
                <w:rFonts w:ascii="Angsana New" w:hAnsi="Angsana New" w:cs="Angsana New"/>
                <w:sz w:val="24"/>
                <w:szCs w:val="24"/>
              </w:rPr>
              <w:t>70,968,566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32FEFA6" w14:textId="462DA4B2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1,505,500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1095D6A" w14:textId="012F372C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1,396,949,112</w:t>
            </w:r>
          </w:p>
        </w:tc>
      </w:tr>
      <w:tr w:rsidR="00E9592D" w:rsidRPr="00EC0B24" w14:paraId="0889FD1A" w14:textId="77777777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35EE4A93" w14:textId="77777777" w:rsidR="00E9592D" w:rsidRPr="00FA724E" w:rsidRDefault="00E9592D" w:rsidP="00E9592D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1AFCC76" w14:textId="22825C70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043834A" w14:textId="50E5E471" w:rsidR="00E9592D" w:rsidRPr="00016B2C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9107F1B" w14:textId="3953F636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314,096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8E904C0" w14:textId="13723690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12,281,436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E6820B3" w14:textId="6FC9EFFF" w:rsidR="00E9592D" w:rsidRPr="00FA724E" w:rsidRDefault="00E9592D" w:rsidP="00E9592D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829,000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BBB62E6" w14:textId="42D6CE56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111,900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ECDCC4D" w14:textId="06B70F81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8236909" w14:textId="554FD80B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4,945,958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181478C" w14:textId="2B8AC8E4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2,990,593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7A2B86E" w14:textId="51ABC23A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21,472,983</w:t>
            </w:r>
          </w:p>
        </w:tc>
      </w:tr>
      <w:tr w:rsidR="00E9592D" w:rsidRPr="00EC0B24" w14:paraId="19B2B663" w14:textId="77777777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30BF7735" w14:textId="77777777" w:rsidR="00E9592D" w:rsidRPr="00FA724E" w:rsidRDefault="00E9592D" w:rsidP="00E9592D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C4CFEE6" w14:textId="505AB2E7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0DBA4CE" w14:textId="627B1818" w:rsidR="00E9592D" w:rsidRPr="00016B2C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54E5837" w14:textId="7F176294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99B06AE" w14:textId="5B8DF921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(203,786,582)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B5C0CBD" w14:textId="139382D5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5618C19" w14:textId="5D23A0EB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(3,463,818)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A48620A" w14:textId="7045C6F4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5E5F3FF" w14:textId="39A20BF1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(41,228,580)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1CE59B9" w14:textId="59283DA5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454F11E" w14:textId="44A2F20F" w:rsidR="00E9592D" w:rsidRPr="00FA724E" w:rsidRDefault="00E9592D" w:rsidP="00E9592D">
            <w:pPr>
              <w:tabs>
                <w:tab w:val="decimal" w:pos="938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(248,478,980)</w:t>
            </w:r>
          </w:p>
        </w:tc>
      </w:tr>
      <w:tr w:rsidR="00E9592D" w:rsidRPr="00EC0B24" w14:paraId="5A9A153D" w14:textId="77777777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780BA710" w14:textId="77777777" w:rsidR="00E9592D" w:rsidRPr="00FA724E" w:rsidRDefault="00E9592D" w:rsidP="00E9592D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2A6F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  <w:r w:rsidRPr="00EA2A6F">
              <w:rPr>
                <w:rFonts w:ascii="Angsana New" w:hAnsi="Angsana New" w:cs="Angsana New"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2150C5E" w14:textId="6E736211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C886038" w14:textId="41958A5A" w:rsidR="00E9592D" w:rsidRPr="00016B2C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6E017BE" w14:textId="37185913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DFB8DDE" w14:textId="633C2250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1,028,289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67E602F" w14:textId="5091BC5B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93C9915" w14:textId="022C7D2F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4C98255" w14:textId="31AA7E85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199F08F" w14:textId="33662804" w:rsidR="00E9592D" w:rsidRPr="00FA724E" w:rsidRDefault="00E9592D" w:rsidP="00E9592D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319,711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9AE9D8E" w14:textId="09DEDF8C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(1,348,000)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ADF10F2" w14:textId="21570717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</w:tr>
      <w:tr w:rsidR="00E9592D" w:rsidRPr="00EC0B24" w14:paraId="663A2FEC" w14:textId="77777777" w:rsidTr="00F52B6A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642DB2C7" w14:textId="150B9FD5" w:rsidR="00E9592D" w:rsidRPr="00FA724E" w:rsidRDefault="00E9592D" w:rsidP="00E9592D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โอนเป็นค่าใช้จ่าย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8307288" w14:textId="77777777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5A69703" w14:textId="77777777" w:rsidR="00E9592D" w:rsidRPr="00016B2C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2FC0C21" w14:textId="77777777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A6A371C" w14:textId="77777777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7D1274E" w14:textId="32AF696E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DDDB82D" w14:textId="77777777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DEF4BDA" w14:textId="77777777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03D91D5" w14:textId="77777777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5107597" w14:textId="6FC846DB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(176,389)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37BFA33" w14:textId="5E99B9B2" w:rsidR="00E9592D" w:rsidRPr="00FA724E" w:rsidRDefault="00C34336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(176,389)</w:t>
            </w:r>
          </w:p>
        </w:tc>
      </w:tr>
      <w:tr w:rsidR="00E9592D" w:rsidRPr="00EC0B24" w14:paraId="35ABCA2D" w14:textId="77777777" w:rsidTr="006317F2">
        <w:trPr>
          <w:cantSplit/>
          <w:trHeight w:val="309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614D4FD1" w14:textId="270EC755" w:rsidR="00E9592D" w:rsidRPr="00FA724E" w:rsidRDefault="00E9592D" w:rsidP="00E9592D">
            <w:pPr>
              <w:spacing w:line="235" w:lineRule="auto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31</w:t>
            </w: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FA724E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6DFBF205" w14:textId="3669C52B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61,683,434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758095A3" w14:textId="12BDD5B8" w:rsidR="00E9592D" w:rsidRPr="00016B2C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9,018,598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60F976BD" w14:textId="17BCB82E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294,985,961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5D4D197C" w14:textId="3DF2895D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616,359,420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71D7884E" w14:textId="1C8C87A9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28,257,597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74950581" w14:textId="563D0DD3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75,909,275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140118BB" w14:textId="7F4830AA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45,575,082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091E82F2" w14:textId="0F7FE1DF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35,005,655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72923C8D" w14:textId="3808E215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2,971,704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6F29E7BA" w14:textId="47D610B3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1,169,766,726</w:t>
            </w:r>
          </w:p>
        </w:tc>
      </w:tr>
      <w:tr w:rsidR="00E9592D" w:rsidRPr="00EC0B24" w14:paraId="2EAAF76D" w14:textId="77777777" w:rsidTr="006317F2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1A77E0B7" w14:textId="77777777" w:rsidR="00E9592D" w:rsidRPr="00FA724E" w:rsidRDefault="00E9592D" w:rsidP="00E9592D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3F48116" w14:textId="77777777" w:rsidR="00E9592D" w:rsidRPr="00FA724E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608C9BC" w14:textId="77777777" w:rsidR="00E9592D" w:rsidRPr="00016B2C" w:rsidRDefault="00E9592D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A301999" w14:textId="377829D2" w:rsidR="00E9592D" w:rsidRPr="00B476F9" w:rsidRDefault="00F47A0B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818,259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252D66E" w14:textId="43EB4084" w:rsidR="00E9592D" w:rsidRPr="00B476F9" w:rsidRDefault="00F47A0B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6,827,877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EF8F741" w14:textId="44D47376" w:rsidR="00E9592D" w:rsidRPr="00B476F9" w:rsidRDefault="00F47A0B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2,157,200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032426C" w14:textId="108D1FD7" w:rsidR="00E9592D" w:rsidRPr="00FA724E" w:rsidRDefault="00F47A0B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909,652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32AD97E" w14:textId="2F795FD2" w:rsidR="00E9592D" w:rsidRPr="00FA724E" w:rsidRDefault="00F47A0B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969,90</w:t>
            </w:r>
            <w:r w:rsidR="00CD249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DE6695A" w14:textId="571F481F" w:rsidR="00E9592D" w:rsidRPr="00FA724E" w:rsidRDefault="00F47A0B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2,481,843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B647ADC" w14:textId="5E445003" w:rsidR="00E9592D" w:rsidRPr="00FA724E" w:rsidRDefault="00F47A0B" w:rsidP="00E9592D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23,645,548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8CA299A" w14:textId="6F267EE0" w:rsidR="00E9592D" w:rsidRPr="00FA724E" w:rsidRDefault="00F47A0B" w:rsidP="00E9592D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37,810,28</w:t>
            </w:r>
            <w:r w:rsidR="00A22AA0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F47A0B" w:rsidRPr="00EC0B24" w14:paraId="114CFF8F" w14:textId="77777777" w:rsidTr="006317F2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6FE2DB73" w14:textId="77777777" w:rsidR="00F47A0B" w:rsidRPr="00FA724E" w:rsidRDefault="00F47A0B" w:rsidP="00F47A0B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D09B639" w14:textId="77777777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8A094D5" w14:textId="77777777" w:rsidR="00F47A0B" w:rsidRPr="00016B2C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37A670D" w14:textId="7EE517C7" w:rsidR="00F47A0B" w:rsidRPr="00B476F9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(49,300)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9D035FC" w14:textId="7D6E4965" w:rsidR="00F47A0B" w:rsidRPr="00B476F9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(2,488,814)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3B403B3" w14:textId="214387CC" w:rsidR="00F47A0B" w:rsidRPr="00B476F9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</w:t>
            </w:r>
            <w:r w:rsidR="005E639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326,916)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BFECD4E" w14:textId="65A259A9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(149,500)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9171D07" w14:textId="23D4E596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(6,591)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6C15A66" w14:textId="3142FAB3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(2,469,359)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2B5F87B" w14:textId="77777777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A0A8995" w14:textId="3CC76643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(14,490,480)</w:t>
            </w:r>
          </w:p>
        </w:tc>
      </w:tr>
      <w:tr w:rsidR="00F47A0B" w:rsidRPr="00EC0B24" w14:paraId="669DA887" w14:textId="77777777" w:rsidTr="006317F2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51F4D00A" w14:textId="77777777" w:rsidR="00F47A0B" w:rsidRDefault="00F47A0B" w:rsidP="00F47A0B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7DDE73A" w14:textId="77777777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6FC5C82" w14:textId="77777777" w:rsidR="00F47A0B" w:rsidRPr="00016B2C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A75C929" w14:textId="355F1271" w:rsidR="00F47A0B" w:rsidRPr="00B476F9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418,866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3B2ECE2" w14:textId="0B029936" w:rsidR="00F47A0B" w:rsidRPr="00B476F9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9,068,334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2365C6B" w14:textId="1F9FE100" w:rsidR="00F47A0B" w:rsidRPr="00B476F9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834,000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A841ED4" w14:textId="77777777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99FA06E" w14:textId="77777777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BDA7EA4" w14:textId="3C63FAE7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168,559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8393BE2" w14:textId="57ACF901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(10,489,759)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6BB32EE" w14:textId="77777777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</w:tr>
      <w:tr w:rsidR="00F47A0B" w:rsidRPr="00EC0B24" w14:paraId="4D099E5F" w14:textId="77777777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49573B9A" w14:textId="77777777" w:rsidR="00F47A0B" w:rsidRPr="00FA724E" w:rsidRDefault="00F47A0B" w:rsidP="00F47A0B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โอนเป็นค่าใช้จ่าย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29666C0" w14:textId="77777777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EF0AB7E" w14:textId="77777777" w:rsidR="00F47A0B" w:rsidRPr="00016B2C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1EFCF27" w14:textId="77777777" w:rsidR="00F47A0B" w:rsidRPr="00B476F9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7EABE7E" w14:textId="77777777" w:rsidR="00F47A0B" w:rsidRPr="00B476F9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39AD1E0" w14:textId="77777777" w:rsidR="00F47A0B" w:rsidRPr="00B476F9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57250A5" w14:textId="77777777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D8CB4B7" w14:textId="77777777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9FDA41A" w14:textId="77777777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28D4832" w14:textId="6A48B2E8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(2,022)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1177C56" w14:textId="25695AA6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(2,022)</w:t>
            </w:r>
          </w:p>
        </w:tc>
      </w:tr>
      <w:tr w:rsidR="00F47A0B" w:rsidRPr="00EC0B24" w14:paraId="3528EFD4" w14:textId="77777777" w:rsidTr="00F43E0B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050D8605" w14:textId="0EA6AB0D" w:rsidR="00F47A0B" w:rsidRPr="00FA724E" w:rsidRDefault="00F47A0B" w:rsidP="00F47A0B">
            <w:pPr>
              <w:spacing w:line="235" w:lineRule="auto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FA724E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B29AE" w14:textId="123D4879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61,683,434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AFD6F" w14:textId="435C07DE" w:rsidR="00F47A0B" w:rsidRPr="00016B2C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9,018,598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963AA" w14:textId="2DD21F88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296,173,786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15085" w14:textId="35243617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629,766,817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AB70A" w14:textId="31C3320F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21,921,881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CC15D" w14:textId="1D219441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76,669,427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2F89B" w14:textId="6D9FD1A6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46,538,39</w:t>
            </w:r>
            <w:r w:rsidR="00CD249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83AD5" w14:textId="70A951CB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35,186,698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5E621" w14:textId="1079EE5F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16,125,471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A576E" w14:textId="4E5C2077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1,193,084,50</w:t>
            </w:r>
            <w:r w:rsidR="00CD249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F47A0B" w:rsidRPr="00EC0B24" w14:paraId="1EEAF5BA" w14:textId="77777777" w:rsidTr="00F43E0B">
        <w:trPr>
          <w:cantSplit/>
          <w:trHeight w:val="309"/>
        </w:trPr>
        <w:tc>
          <w:tcPr>
            <w:tcW w:w="2430" w:type="dxa"/>
            <w:tcBorders>
              <w:top w:val="single" w:sz="4" w:space="0" w:color="auto"/>
              <w:bottom w:val="nil"/>
            </w:tcBorders>
            <w:vAlign w:val="bottom"/>
          </w:tcPr>
          <w:p w14:paraId="7E855BD2" w14:textId="77777777" w:rsidR="00F47A0B" w:rsidRPr="00FA724E" w:rsidRDefault="00F47A0B" w:rsidP="00F47A0B">
            <w:pPr>
              <w:pStyle w:val="Heading9"/>
              <w:tabs>
                <w:tab w:val="left" w:pos="34"/>
              </w:tabs>
              <w:spacing w:line="235" w:lineRule="auto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144B7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5D209640" w14:textId="77777777" w:rsidR="00F47A0B" w:rsidRPr="00FA724E" w:rsidRDefault="00F47A0B" w:rsidP="00F47A0B">
            <w:pPr>
              <w:tabs>
                <w:tab w:val="decimal" w:pos="956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463104F8" w14:textId="77777777" w:rsidR="00F47A0B" w:rsidRPr="00FA724E" w:rsidRDefault="00F47A0B" w:rsidP="00F47A0B">
            <w:pPr>
              <w:tabs>
                <w:tab w:val="decimal" w:pos="956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61987143" w14:textId="77777777" w:rsidR="00F47A0B" w:rsidRPr="00FA724E" w:rsidRDefault="00F47A0B" w:rsidP="00F47A0B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303E0902" w14:textId="77777777" w:rsidR="00F47A0B" w:rsidRPr="00FA724E" w:rsidRDefault="00F47A0B" w:rsidP="00F47A0B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56EC5A42" w14:textId="77777777" w:rsidR="00F47A0B" w:rsidRPr="00FA724E" w:rsidRDefault="00F47A0B" w:rsidP="00F47A0B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14:paraId="444F6939" w14:textId="77777777" w:rsidR="00F47A0B" w:rsidRPr="00FA724E" w:rsidRDefault="00F47A0B" w:rsidP="00F47A0B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358481FB" w14:textId="77777777" w:rsidR="00F47A0B" w:rsidRPr="00FA724E" w:rsidRDefault="00F47A0B" w:rsidP="00F47A0B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14:paraId="377B3E98" w14:textId="77777777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14:paraId="0E1D20D8" w14:textId="77777777" w:rsidR="00F47A0B" w:rsidRPr="00FA724E" w:rsidRDefault="00F47A0B" w:rsidP="00F47A0B">
            <w:pPr>
              <w:tabs>
                <w:tab w:val="decimal" w:pos="1118"/>
              </w:tabs>
              <w:spacing w:line="235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0E81A6DC" w14:textId="77777777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47A0B" w:rsidRPr="00EC0B24" w14:paraId="7C19131F" w14:textId="77777777" w:rsidTr="00F43E0B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36E1B610" w14:textId="32C5F963" w:rsidR="00F47A0B" w:rsidRPr="00FA724E" w:rsidRDefault="00F47A0B" w:rsidP="00F47A0B">
            <w:pPr>
              <w:spacing w:line="235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มกราคม</w:t>
            </w: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C126752" w14:textId="77777777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91270A8" w14:textId="25BE41F3" w:rsidR="00F47A0B" w:rsidRPr="00FA724E" w:rsidRDefault="00F47A0B" w:rsidP="00F47A0B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F1ED6">
              <w:rPr>
                <w:rFonts w:ascii="Angsana New" w:hAnsi="Angsana New" w:cs="Angsana New"/>
                <w:sz w:val="24"/>
                <w:szCs w:val="24"/>
              </w:rPr>
              <w:t>8,599,829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378BBE5" w14:textId="62DD5409" w:rsidR="00F47A0B" w:rsidRPr="00FA724E" w:rsidRDefault="00F47A0B" w:rsidP="00F47A0B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F1ED6">
              <w:rPr>
                <w:rFonts w:ascii="Angsana New" w:hAnsi="Angsana New" w:cs="Angsana New"/>
                <w:sz w:val="24"/>
                <w:szCs w:val="24"/>
              </w:rPr>
              <w:t>173,446,558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9CCF205" w14:textId="3FA7670C" w:rsidR="00F47A0B" w:rsidRPr="00FA724E" w:rsidRDefault="00F47A0B" w:rsidP="00F47A0B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44D7A">
              <w:rPr>
                <w:rFonts w:ascii="Angsana New" w:hAnsi="Angsana New" w:cs="Angsana New"/>
                <w:sz w:val="24"/>
                <w:szCs w:val="24"/>
              </w:rPr>
              <w:t>667,935,207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66D7BA3" w14:textId="07CD5476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22B93">
              <w:rPr>
                <w:rFonts w:ascii="Angsana New" w:hAnsi="Angsana New" w:cs="Angsana New"/>
                <w:sz w:val="24"/>
                <w:szCs w:val="24"/>
              </w:rPr>
              <w:t>24,273,082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12D038B" w14:textId="596F20B6" w:rsidR="00F47A0B" w:rsidRPr="00FA724E" w:rsidRDefault="00F47A0B" w:rsidP="00F47A0B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22B93">
              <w:rPr>
                <w:rFonts w:ascii="Angsana New" w:hAnsi="Angsana New" w:cs="Angsana New"/>
                <w:sz w:val="24"/>
                <w:szCs w:val="24"/>
              </w:rPr>
              <w:t>66,042,510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6EDB17C" w14:textId="113BE04C" w:rsidR="00F47A0B" w:rsidRPr="00FA724E" w:rsidRDefault="00F47A0B" w:rsidP="00F47A0B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22B93">
              <w:rPr>
                <w:rFonts w:ascii="Angsana New" w:hAnsi="Angsana New" w:cs="Angsana New"/>
                <w:sz w:val="24"/>
                <w:szCs w:val="24"/>
              </w:rPr>
              <w:t>43,543,505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7BE882F" w14:textId="65B0F53A" w:rsidR="00F47A0B" w:rsidRPr="00FA724E" w:rsidRDefault="00F47A0B" w:rsidP="00F47A0B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22B93">
              <w:rPr>
                <w:rFonts w:ascii="Angsana New" w:hAnsi="Angsana New" w:cs="Angsana New"/>
                <w:sz w:val="24"/>
                <w:szCs w:val="24"/>
              </w:rPr>
              <w:t>62,588,277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37B5E60" w14:textId="6F809696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EE0408B" w14:textId="1CDDF8D0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48287C">
              <w:rPr>
                <w:rFonts w:ascii="Angsana New" w:hAnsi="Angsana New" w:cs="Angsana New"/>
                <w:sz w:val="24"/>
                <w:szCs w:val="24"/>
              </w:rPr>
              <w:t>1,046,428,968</w:t>
            </w:r>
          </w:p>
        </w:tc>
      </w:tr>
      <w:tr w:rsidR="00F47A0B" w:rsidRPr="00EC0B24" w14:paraId="0CA0EEB3" w14:textId="77777777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68FF8B90" w14:textId="59B9AFB4" w:rsidR="00F47A0B" w:rsidRPr="00FA724E" w:rsidRDefault="00F47A0B" w:rsidP="00F47A0B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ค่าเสื่อมราคาสำหรับปี </w:t>
            </w: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E9A0488" w14:textId="77777777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5AC9A7D" w14:textId="13BF3B09" w:rsidR="00F47A0B" w:rsidRPr="00FA724E" w:rsidRDefault="00F47A0B" w:rsidP="00F47A0B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132,698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9AF9962" w14:textId="3A193C0D" w:rsidR="00F47A0B" w:rsidRPr="00FA724E" w:rsidRDefault="00F47A0B" w:rsidP="00F47A0B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7,293,695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09C14A0" w14:textId="22EF949E" w:rsidR="00F47A0B" w:rsidRPr="00FA724E" w:rsidRDefault="00F47A0B" w:rsidP="00F47A0B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26,136,047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ED017AB" w14:textId="1C8DC2CD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483,225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028B0EB" w14:textId="40C485E5" w:rsidR="00F47A0B" w:rsidRPr="00FA724E" w:rsidRDefault="00F47A0B" w:rsidP="00F47A0B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1,768,340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418113F" w14:textId="24752E95" w:rsidR="00F47A0B" w:rsidRPr="00FA724E" w:rsidRDefault="00F47A0B" w:rsidP="00F47A0B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227,179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A5A6A9C" w14:textId="241A38B7" w:rsidR="00F47A0B" w:rsidRPr="00FA724E" w:rsidRDefault="00F47A0B" w:rsidP="00F47A0B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3,754,638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9B8E2DF" w14:textId="6EA5061D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4E47D1F" w14:textId="31B11BFA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39,795,822</w:t>
            </w:r>
          </w:p>
        </w:tc>
      </w:tr>
      <w:tr w:rsidR="00F47A0B" w:rsidRPr="00EC0B24" w14:paraId="77FBBB56" w14:textId="77777777" w:rsidTr="00414C77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14F1F3BD" w14:textId="77777777" w:rsidR="00F47A0B" w:rsidRPr="00FA724E" w:rsidRDefault="00F47A0B" w:rsidP="00F47A0B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12061AB" w14:textId="77777777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24FA5F3" w14:textId="5EF9C02D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49E4A65" w14:textId="111DDE25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798ECEA" w14:textId="44F0A1F5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(196,745,217)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0C5C053" w14:textId="3EC1647C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D6FF89B" w14:textId="494B881E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(3,444,228)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BA144F3" w14:textId="4D1ECE9B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4DEF4D3" w14:textId="4F1B0919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(41,221,930)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862EE42" w14:textId="2FA0B8AB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65B4F3E" w14:textId="7E9550CD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(241,411,375)</w:t>
            </w:r>
          </w:p>
        </w:tc>
      </w:tr>
      <w:tr w:rsidR="00F47A0B" w:rsidRPr="00EC0B24" w14:paraId="7EC9DA08" w14:textId="77777777" w:rsidTr="006317F2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2773F1FA" w14:textId="7B193FE5" w:rsidR="00F47A0B" w:rsidRPr="00FA724E" w:rsidRDefault="00F47A0B" w:rsidP="00F47A0B">
            <w:pPr>
              <w:spacing w:line="235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2616C562" w14:textId="77777777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529F17F8" w14:textId="0E9B4D04" w:rsidR="00F47A0B" w:rsidRPr="00FA724E" w:rsidRDefault="00F47A0B" w:rsidP="00F47A0B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8,732,527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3C6756FE" w14:textId="76E6428E" w:rsidR="00F47A0B" w:rsidRPr="00FA724E" w:rsidRDefault="00F47A0B" w:rsidP="00F47A0B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180,740,253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63811634" w14:textId="7A9432F3" w:rsidR="00F47A0B" w:rsidRPr="00FA724E" w:rsidRDefault="00F47A0B" w:rsidP="00F47A0B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497,326,037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6A3DB11D" w14:textId="22738DBD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24,756,307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5BC098C6" w14:textId="46115012" w:rsidR="00F47A0B" w:rsidRPr="00FA724E" w:rsidRDefault="00F47A0B" w:rsidP="00F47A0B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64,366,622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06B1CBB6" w14:textId="21399629" w:rsidR="00F47A0B" w:rsidRPr="00FA724E" w:rsidRDefault="00F47A0B" w:rsidP="00F47A0B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43,770,684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6DE0A82E" w14:textId="394271A5" w:rsidR="00F47A0B" w:rsidRPr="00FA724E" w:rsidRDefault="00F47A0B" w:rsidP="00F47A0B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25,120,985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5EA0ED36" w14:textId="450E9D1C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5EB91E3C" w14:textId="5CAE10AA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844,813,415</w:t>
            </w:r>
          </w:p>
        </w:tc>
      </w:tr>
      <w:tr w:rsidR="00F47A0B" w:rsidRPr="00EC0B24" w14:paraId="266B22FF" w14:textId="77777777" w:rsidTr="006317F2">
        <w:trPr>
          <w:cantSplit/>
          <w:trHeight w:val="309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20BE56E0" w14:textId="4E57050A" w:rsidR="00F47A0B" w:rsidRPr="00FA724E" w:rsidRDefault="00F47A0B" w:rsidP="00F47A0B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ค่าเสื่อมราคาสำหรับปี </w:t>
            </w:r>
            <w:r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1178D7E" w14:textId="77777777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F9BE481" w14:textId="28A236DB" w:rsidR="00F47A0B" w:rsidRPr="00FA724E" w:rsidRDefault="00F47A0B" w:rsidP="00F47A0B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132,336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A99F883" w14:textId="013E81C1" w:rsidR="00F47A0B" w:rsidRPr="00FA724E" w:rsidRDefault="00F47A0B" w:rsidP="00F47A0B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6,641,572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FDF96A6" w14:textId="25CFFBAF" w:rsidR="00F47A0B" w:rsidRPr="00FA724E" w:rsidRDefault="00F47A0B" w:rsidP="00F47A0B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26,750,719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FA34F13" w14:textId="313D2156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568,475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71D4D8A" w14:textId="1892EE63" w:rsidR="00F47A0B" w:rsidRPr="00FA724E" w:rsidRDefault="00F47A0B" w:rsidP="00F47A0B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2,466,495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A348578" w14:textId="124A4FAC" w:rsidR="00F47A0B" w:rsidRPr="00FA724E" w:rsidRDefault="00826A36" w:rsidP="00F47A0B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1,162,95</w:t>
            </w:r>
            <w:r w:rsidR="00CD249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BF11A5E" w14:textId="5F2EF512" w:rsidR="00F47A0B" w:rsidRPr="00FA724E" w:rsidRDefault="00826A36" w:rsidP="00F47A0B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4,189,487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B8D76D2" w14:textId="3A5544F3" w:rsidR="00F47A0B" w:rsidRPr="00FA724E" w:rsidRDefault="00826A36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D1414B5" w14:textId="350D4394" w:rsidR="00F47A0B" w:rsidRPr="00FA724E" w:rsidRDefault="00826A36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41,912,03</w:t>
            </w:r>
            <w:r w:rsidR="00CD249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F47A0B" w:rsidRPr="00EC0B24" w14:paraId="004928FE" w14:textId="77777777" w:rsidTr="006317F2">
        <w:trPr>
          <w:cantSplit/>
          <w:trHeight w:val="309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772A4FCC" w14:textId="77777777" w:rsidR="00F47A0B" w:rsidRPr="00FA724E" w:rsidRDefault="00F47A0B" w:rsidP="00F47A0B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1ED6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D444A09" w14:textId="77777777" w:rsidR="00F47A0B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FD8F7BD" w14:textId="34E264A4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1A4D78A" w14:textId="61C88319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(49,299)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BEDA6B9" w14:textId="78F7E7A2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(2,477,964)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721B5AB" w14:textId="675035E3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(9,326,913)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34305E9" w14:textId="2ED58979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(149,497)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D469C9A" w14:textId="41C1BCE4" w:rsidR="00F47A0B" w:rsidRPr="00FA724E" w:rsidRDefault="00826A36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(6,589)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8F29B70" w14:textId="3984DD0B" w:rsidR="00F47A0B" w:rsidRPr="00FA724E" w:rsidRDefault="00826A36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(2,433,549)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E41C2D8" w14:textId="460201EB" w:rsidR="00F47A0B" w:rsidRPr="00FA724E" w:rsidRDefault="00826A36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BDCCA4A" w14:textId="469E37FB" w:rsidR="00F47A0B" w:rsidRPr="00FA724E" w:rsidRDefault="00826A36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(14,443,811)</w:t>
            </w:r>
          </w:p>
        </w:tc>
      </w:tr>
      <w:tr w:rsidR="00F47A0B" w:rsidRPr="00EC0B24" w14:paraId="76E00507" w14:textId="77777777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single" w:sz="4" w:space="0" w:color="auto"/>
            </w:tcBorders>
            <w:vAlign w:val="bottom"/>
          </w:tcPr>
          <w:p w14:paraId="11B63CEB" w14:textId="0CE291E2" w:rsidR="00F47A0B" w:rsidRPr="00FA724E" w:rsidRDefault="00F47A0B" w:rsidP="00F47A0B">
            <w:pPr>
              <w:spacing w:line="235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BB008" w14:textId="77777777" w:rsidR="00F47A0B" w:rsidRPr="00FA724E" w:rsidRDefault="00F47A0B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CEEA4" w14:textId="03B99257" w:rsidR="00F47A0B" w:rsidRPr="00FA724E" w:rsidRDefault="00826A36" w:rsidP="00F47A0B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8,864,863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BDD67" w14:textId="4BDB2123" w:rsidR="00F47A0B" w:rsidRPr="00FA724E" w:rsidRDefault="00826A36" w:rsidP="00F47A0B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187,332,526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9A3F1" w14:textId="4D86EB2C" w:rsidR="00F47A0B" w:rsidRPr="00FA724E" w:rsidRDefault="00826A36" w:rsidP="00F47A0B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521,598,792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32134" w14:textId="2CC90F4A" w:rsidR="00F47A0B" w:rsidRPr="00FA724E" w:rsidRDefault="00826A36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15,997,869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D9AC2" w14:textId="2FB15FA6" w:rsidR="00F47A0B" w:rsidRPr="00FA724E" w:rsidRDefault="00826A36" w:rsidP="00F47A0B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66,683,620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700A2" w14:textId="5BBD9DA5" w:rsidR="00F47A0B" w:rsidRPr="00FA724E" w:rsidRDefault="00826A36" w:rsidP="00F47A0B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44,927,04</w:t>
            </w:r>
            <w:r w:rsidR="00CD249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01FF2" w14:textId="24CDA54E" w:rsidR="00F47A0B" w:rsidRPr="00FA724E" w:rsidRDefault="00826A36" w:rsidP="00F47A0B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26,876,923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63944" w14:textId="7CF123ED" w:rsidR="00F47A0B" w:rsidRPr="00FA724E" w:rsidRDefault="00826A36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FC1F0" w14:textId="1566F8E9" w:rsidR="00F47A0B" w:rsidRPr="00FA724E" w:rsidRDefault="00826A36" w:rsidP="00F47A0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872,281,63</w:t>
            </w:r>
            <w:r w:rsidR="00CD249D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</w:tbl>
    <w:p w14:paraId="0B2DCC84" w14:textId="77777777" w:rsidR="003E3851" w:rsidRDefault="003E3851">
      <w:pPr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/>
          <w:b/>
          <w:bCs/>
          <w:sz w:val="16"/>
          <w:szCs w:val="16"/>
        </w:rPr>
        <w:br w:type="page"/>
      </w:r>
    </w:p>
    <w:p w14:paraId="770B97E0" w14:textId="77777777" w:rsidR="00FA724E" w:rsidRDefault="00FA724E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1245"/>
        <w:gridCol w:w="1245"/>
        <w:gridCol w:w="1246"/>
        <w:gridCol w:w="1245"/>
        <w:gridCol w:w="1246"/>
        <w:gridCol w:w="1245"/>
        <w:gridCol w:w="1245"/>
        <w:gridCol w:w="1246"/>
        <w:gridCol w:w="1245"/>
        <w:gridCol w:w="1246"/>
      </w:tblGrid>
      <w:tr w:rsidR="00C53E53" w:rsidRPr="00B84F45" w14:paraId="432901F7" w14:textId="77777777" w:rsidTr="00FD42C5">
        <w:trPr>
          <w:cantSplit/>
          <w:trHeight w:val="340"/>
        </w:trPr>
        <w:tc>
          <w:tcPr>
            <w:tcW w:w="2430" w:type="dxa"/>
            <w:vMerge w:val="restart"/>
            <w:tcBorders>
              <w:top w:val="single" w:sz="4" w:space="0" w:color="auto"/>
            </w:tcBorders>
            <w:vAlign w:val="center"/>
          </w:tcPr>
          <w:p w14:paraId="12CE67DC" w14:textId="77777777"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2454" w:type="dxa"/>
            <w:gridSpan w:val="10"/>
            <w:tcBorders>
              <w:top w:val="single" w:sz="4" w:space="0" w:color="auto"/>
            </w:tcBorders>
            <w:vAlign w:val="center"/>
          </w:tcPr>
          <w:p w14:paraId="13732397" w14:textId="77777777" w:rsidR="00C53E53" w:rsidRPr="00B84F45" w:rsidRDefault="00C53E53" w:rsidP="00C53E53">
            <w:pPr>
              <w:ind w:left="-113" w:right="114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และงบการเงินเฉพาะกิจการ</w:t>
            </w: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(หน่วย </w:t>
            </w:r>
            <w:r w:rsidRPr="00B84F45">
              <w:rPr>
                <w:rFonts w:ascii="Angsana New" w:hAnsi="Angsana New" w:cs="Angsana New"/>
                <w:sz w:val="26"/>
                <w:szCs w:val="26"/>
              </w:rPr>
              <w:t>:</w:t>
            </w: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บาท)</w:t>
            </w:r>
          </w:p>
        </w:tc>
      </w:tr>
      <w:tr w:rsidR="00C53E53" w:rsidRPr="00B84F45" w14:paraId="0FD17565" w14:textId="77777777" w:rsidTr="00C34336">
        <w:trPr>
          <w:cantSplit/>
          <w:trHeight w:val="73"/>
        </w:trPr>
        <w:tc>
          <w:tcPr>
            <w:tcW w:w="2430" w:type="dxa"/>
            <w:vMerge/>
            <w:tcBorders>
              <w:bottom w:val="single" w:sz="4" w:space="0" w:color="auto"/>
            </w:tcBorders>
            <w:vAlign w:val="center"/>
          </w:tcPr>
          <w:p w14:paraId="173D3DB8" w14:textId="77777777" w:rsidR="00C53E53" w:rsidRPr="00B84F45" w:rsidRDefault="00C53E53" w:rsidP="00C53E53">
            <w:pPr>
              <w:ind w:left="-108" w:right="-72" w:firstLine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23757F48" w14:textId="77777777"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ท</w:t>
            </w: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ี่</w:t>
            </w: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ดิน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6DA0B2E9" w14:textId="77777777"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ส่วนปรับปรุง</w:t>
            </w:r>
          </w:p>
          <w:p w14:paraId="48FC98F8" w14:textId="77777777"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1D85338B" w14:textId="77777777"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1A171FFC" w14:textId="77777777"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เครื่องจักรและ</w:t>
            </w:r>
          </w:p>
          <w:p w14:paraId="0432BAC7" w14:textId="77777777"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2934088F" w14:textId="77777777"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4C392C7E" w14:textId="77777777"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ระบบ</w:t>
            </w:r>
          </w:p>
          <w:p w14:paraId="486CAFBF" w14:textId="77777777"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ทำความเย็น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0C9F014A" w14:textId="77777777"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ระบบไฟฟ้า</w:t>
            </w:r>
          </w:p>
          <w:p w14:paraId="4B0131A0" w14:textId="77777777"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และโทรศัพท์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216A98D2" w14:textId="77777777" w:rsidR="00E04947" w:rsidRDefault="00E04947" w:rsidP="00E04947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อุปกรณ์</w:t>
            </w:r>
          </w:p>
          <w:p w14:paraId="411E0B21" w14:textId="11757FB7" w:rsidR="00C53E53" w:rsidRPr="00B84F45" w:rsidRDefault="00E04947" w:rsidP="00E04947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และเครื่องตกแต่งสำนักงาน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389DCC2D" w14:textId="77777777"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</w:p>
          <w:p w14:paraId="18AEB65D" w14:textId="77777777"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0196C35D" w14:textId="77777777"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53E53" w:rsidRPr="00EC0B24" w14:paraId="1C7E6B2F" w14:textId="77777777" w:rsidTr="00C34336">
        <w:trPr>
          <w:cantSplit/>
          <w:trHeight w:val="310"/>
        </w:trPr>
        <w:tc>
          <w:tcPr>
            <w:tcW w:w="2430" w:type="dxa"/>
            <w:tcBorders>
              <w:top w:val="single" w:sz="4" w:space="0" w:color="auto"/>
              <w:bottom w:val="nil"/>
            </w:tcBorders>
            <w:vAlign w:val="bottom"/>
          </w:tcPr>
          <w:p w14:paraId="7191566B" w14:textId="77777777" w:rsidR="00C53E53" w:rsidRPr="00140452" w:rsidRDefault="00C53E53" w:rsidP="00C53E53">
            <w:pPr>
              <w:pStyle w:val="Heading9"/>
              <w:tabs>
                <w:tab w:val="left" w:pos="34"/>
              </w:tabs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27428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ส่วนที่ตีราคาเพิ่ม</w:t>
            </w:r>
          </w:p>
        </w:tc>
        <w:tc>
          <w:tcPr>
            <w:tcW w:w="124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AD2B16" w14:textId="77777777"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5AD5EA" w14:textId="77777777"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CD53A3" w14:textId="77777777"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0E880F" w14:textId="77777777"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865408" w14:textId="77777777"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293AC" w14:textId="77777777"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F7DC03" w14:textId="77777777"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C05793" w14:textId="77777777" w:rsidR="00C53E53" w:rsidRPr="00EC0B24" w:rsidRDefault="00C53E53" w:rsidP="00C53E53">
            <w:pPr>
              <w:tabs>
                <w:tab w:val="decimal" w:pos="1118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EC7F3D" w14:textId="77777777" w:rsidR="00C53E53" w:rsidRPr="00EC0B24" w:rsidRDefault="00C53E53" w:rsidP="00C53E53">
            <w:pPr>
              <w:tabs>
                <w:tab w:val="decimal" w:pos="1118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05DA2307" w14:textId="77777777" w:rsidR="00C53E53" w:rsidRPr="00EC0B24" w:rsidRDefault="00C53E53" w:rsidP="00C53E53">
            <w:pPr>
              <w:tabs>
                <w:tab w:val="decimal" w:pos="1118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46752" w:rsidRPr="00EC0B24" w14:paraId="61CEAC25" w14:textId="77777777" w:rsidTr="00C34336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997670D" w14:textId="1CE52C69" w:rsidR="00A46752" w:rsidRPr="008842BF" w:rsidRDefault="00A46752" w:rsidP="00A46752">
            <w:pPr>
              <w:pStyle w:val="Heading9"/>
              <w:tabs>
                <w:tab w:val="left" w:pos="34"/>
              </w:tabs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31</w:t>
            </w: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 xml:space="preserve"> ธันวาคม</w:t>
            </w:r>
            <w:r w:rsidRPr="008842BF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2567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5BAD" w14:textId="499E8D3E" w:rsidR="00A46752" w:rsidRPr="00EC0B24" w:rsidRDefault="00A46752" w:rsidP="00A46752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77,229,840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E2B9" w14:textId="49C8CDD2" w:rsidR="00A46752" w:rsidRPr="00EC0B24" w:rsidRDefault="00A46752" w:rsidP="00A46752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BC1C" w14:textId="2E179125" w:rsidR="00A46752" w:rsidRPr="00EC0B24" w:rsidRDefault="00A46752" w:rsidP="00A46752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3D09" w14:textId="716EE488" w:rsidR="00A46752" w:rsidRPr="00EC0B24" w:rsidRDefault="00A46752" w:rsidP="00A46752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6B52" w14:textId="7490F91B" w:rsidR="00A46752" w:rsidRPr="00EC0B24" w:rsidRDefault="00A46752" w:rsidP="00A46752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F5BE" w14:textId="4C16C8C4" w:rsidR="00A46752" w:rsidRPr="00EC0B24" w:rsidRDefault="00A46752" w:rsidP="00A46752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4268" w14:textId="05AB3191" w:rsidR="00A46752" w:rsidRPr="00EC0B24" w:rsidRDefault="00A46752" w:rsidP="00A46752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5517" w14:textId="7ADABDAE" w:rsidR="00A46752" w:rsidRPr="00EC0B24" w:rsidRDefault="00A46752" w:rsidP="00A46752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2DDF" w14:textId="3820A605" w:rsidR="00A46752" w:rsidRPr="00EC0B24" w:rsidRDefault="00A46752" w:rsidP="00A46752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87AC" w14:textId="7753A85A" w:rsidR="00A46752" w:rsidRPr="00EC0B24" w:rsidRDefault="00A46752" w:rsidP="00A46752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4232">
              <w:rPr>
                <w:rFonts w:ascii="Angsana New" w:hAnsi="Angsana New" w:cs="Angsana New"/>
                <w:sz w:val="24"/>
                <w:szCs w:val="24"/>
              </w:rPr>
              <w:t>77,229,840</w:t>
            </w:r>
          </w:p>
        </w:tc>
      </w:tr>
      <w:tr w:rsidR="00826A36" w:rsidRPr="00EC0B24" w14:paraId="753C0267" w14:textId="77777777" w:rsidTr="00C34336">
        <w:trPr>
          <w:cantSplit/>
          <w:trHeight w:val="310"/>
        </w:trPr>
        <w:tc>
          <w:tcPr>
            <w:tcW w:w="2430" w:type="dxa"/>
            <w:tcBorders>
              <w:top w:val="nil"/>
              <w:bottom w:val="single" w:sz="4" w:space="0" w:color="auto"/>
            </w:tcBorders>
            <w:vAlign w:val="bottom"/>
          </w:tcPr>
          <w:p w14:paraId="50AEFF67" w14:textId="622AC6C2" w:rsidR="00826A36" w:rsidRPr="008842BF" w:rsidRDefault="00826A36" w:rsidP="00826A36">
            <w:pPr>
              <w:pStyle w:val="Heading9"/>
              <w:tabs>
                <w:tab w:val="left" w:pos="34"/>
              </w:tabs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31</w:t>
            </w:r>
            <w:r w:rsidRPr="008842BF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2568</w:t>
            </w:r>
          </w:p>
        </w:tc>
        <w:tc>
          <w:tcPr>
            <w:tcW w:w="124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8E4D6" w14:textId="2D73B550" w:rsidR="00826A36" w:rsidRPr="00EC0B24" w:rsidRDefault="00826A36" w:rsidP="00826A36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77,229,840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FDE73" w14:textId="46FB128D" w:rsidR="00826A36" w:rsidRPr="00EC0B24" w:rsidRDefault="00826A36" w:rsidP="00826A3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5D385" w14:textId="081FDC76" w:rsidR="00826A36" w:rsidRPr="00EC0B24" w:rsidRDefault="00826A36" w:rsidP="00826A3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064F7" w14:textId="021C77C6" w:rsidR="00826A36" w:rsidRPr="00EC0B24" w:rsidRDefault="00826A36" w:rsidP="00826A3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E34CB" w14:textId="395C331F" w:rsidR="00826A36" w:rsidRPr="00EC0B24" w:rsidRDefault="00826A36" w:rsidP="00826A3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C1A27" w14:textId="2D6E51DE" w:rsidR="00826A36" w:rsidRPr="00EC0B24" w:rsidRDefault="00826A36" w:rsidP="00826A3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40BCF" w14:textId="5AE543F3" w:rsidR="00826A36" w:rsidRPr="00EC0B24" w:rsidRDefault="00826A36" w:rsidP="00826A3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5BC2C" w14:textId="6BD2052F" w:rsidR="00826A36" w:rsidRPr="00EC0B24" w:rsidRDefault="00826A36" w:rsidP="00826A3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0B1C2" w14:textId="5C059CA0" w:rsidR="00826A36" w:rsidRPr="00EC0B24" w:rsidRDefault="00826A36" w:rsidP="00826A3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3C059A6" w14:textId="5E568369" w:rsidR="00826A36" w:rsidRPr="00EC0B24" w:rsidRDefault="00826A36" w:rsidP="00826A36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4232">
              <w:rPr>
                <w:rFonts w:ascii="Angsana New" w:hAnsi="Angsana New" w:cs="Angsana New"/>
                <w:sz w:val="24"/>
                <w:szCs w:val="24"/>
              </w:rPr>
              <w:t>77,229,840</w:t>
            </w:r>
          </w:p>
        </w:tc>
      </w:tr>
      <w:tr w:rsidR="00826A36" w:rsidRPr="00EC0B24" w14:paraId="2687066C" w14:textId="77777777" w:rsidTr="006317F2">
        <w:trPr>
          <w:cantSplit/>
          <w:trHeight w:val="310"/>
        </w:trPr>
        <w:tc>
          <w:tcPr>
            <w:tcW w:w="2430" w:type="dxa"/>
            <w:tcBorders>
              <w:top w:val="single" w:sz="4" w:space="0" w:color="auto"/>
              <w:bottom w:val="nil"/>
            </w:tcBorders>
            <w:vAlign w:val="bottom"/>
          </w:tcPr>
          <w:p w14:paraId="1A35261A" w14:textId="77777777" w:rsidR="00826A36" w:rsidRPr="00144789" w:rsidRDefault="00826A36" w:rsidP="00826A36">
            <w:pPr>
              <w:pStyle w:val="Heading9"/>
              <w:tabs>
                <w:tab w:val="left" w:pos="34"/>
              </w:tabs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14478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4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37084" w14:textId="77777777" w:rsidR="00826A36" w:rsidRPr="00EC0B24" w:rsidRDefault="00826A36" w:rsidP="00826A36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02CDB" w14:textId="77777777" w:rsidR="00826A36" w:rsidRPr="00EC0B24" w:rsidRDefault="00826A36" w:rsidP="00826A36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C58A2E" w14:textId="77777777" w:rsidR="00826A36" w:rsidRPr="00EC0B24" w:rsidRDefault="00826A36" w:rsidP="00826A36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2B82B" w14:textId="77777777" w:rsidR="00826A36" w:rsidRPr="00EC0B24" w:rsidRDefault="00826A36" w:rsidP="00826A36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FF89B" w14:textId="77777777" w:rsidR="00826A36" w:rsidRPr="00EC0B24" w:rsidRDefault="00826A36" w:rsidP="00826A36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10184" w14:textId="77777777" w:rsidR="00826A36" w:rsidRPr="00EC0B24" w:rsidRDefault="00826A36" w:rsidP="00826A36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3E910" w14:textId="77777777" w:rsidR="00826A36" w:rsidRPr="00EC0B24" w:rsidRDefault="00826A36" w:rsidP="00826A36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0E8ED" w14:textId="77777777" w:rsidR="00826A36" w:rsidRPr="00EC0B24" w:rsidRDefault="00826A36" w:rsidP="00826A36">
            <w:pPr>
              <w:tabs>
                <w:tab w:val="decimal" w:pos="1118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484F7" w14:textId="77777777" w:rsidR="00826A36" w:rsidRPr="00EC0B24" w:rsidRDefault="00826A36" w:rsidP="00826A36">
            <w:pPr>
              <w:tabs>
                <w:tab w:val="decimal" w:pos="1118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FEDF2C3" w14:textId="77777777" w:rsidR="00826A36" w:rsidRPr="00EC0B24" w:rsidRDefault="00826A36" w:rsidP="00826A36">
            <w:pPr>
              <w:tabs>
                <w:tab w:val="decimal" w:pos="1118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A36" w:rsidRPr="00EC0B24" w14:paraId="07FB0DE7" w14:textId="77777777" w:rsidTr="006317F2">
        <w:trPr>
          <w:cantSplit/>
          <w:trHeight w:val="309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250E2013" w14:textId="130D2EB5" w:rsidR="00826A36" w:rsidRPr="00EC0B24" w:rsidRDefault="00826A36" w:rsidP="00826A36">
            <w:pPr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vAlign w:val="center"/>
          </w:tcPr>
          <w:p w14:paraId="29F12D47" w14:textId="49AE92ED" w:rsidR="00826A36" w:rsidRPr="00EC0B24" w:rsidRDefault="00826A36" w:rsidP="00826A36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138,913,274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vAlign w:val="center"/>
          </w:tcPr>
          <w:p w14:paraId="2462D55C" w14:textId="514083D2" w:rsidR="00826A36" w:rsidRPr="00EC0B24" w:rsidRDefault="00826A36" w:rsidP="00826A36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286,071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  <w:vAlign w:val="center"/>
          </w:tcPr>
          <w:p w14:paraId="7E9FF8B8" w14:textId="3A7E4897" w:rsidR="00826A36" w:rsidRPr="00EC0B24" w:rsidRDefault="00826A36" w:rsidP="00826A36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114,245,708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vAlign w:val="center"/>
          </w:tcPr>
          <w:p w14:paraId="5A15A3ED" w14:textId="17B54389" w:rsidR="00826A36" w:rsidRPr="00EC0B24" w:rsidRDefault="00826A36" w:rsidP="00826A36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119,033,383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  <w:vAlign w:val="center"/>
          </w:tcPr>
          <w:p w14:paraId="0B3EA952" w14:textId="50EFD55A" w:rsidR="00826A36" w:rsidRPr="00EC0B24" w:rsidRDefault="00826A36" w:rsidP="00826A36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3,501,290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vAlign w:val="center"/>
          </w:tcPr>
          <w:p w14:paraId="7DF269AE" w14:textId="65B5010A" w:rsidR="00826A36" w:rsidRPr="00EC0B24" w:rsidRDefault="00826A36" w:rsidP="00826A36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11,542,653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vAlign w:val="center"/>
          </w:tcPr>
          <w:p w14:paraId="57CD2F92" w14:textId="516DD7B1" w:rsidR="00826A36" w:rsidRPr="00EC0B24" w:rsidRDefault="00826A36" w:rsidP="00826A36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1,804,398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  <w:vAlign w:val="center"/>
          </w:tcPr>
          <w:p w14:paraId="75A6DB83" w14:textId="3FD56E8B" w:rsidR="00826A36" w:rsidRPr="00EC0B24" w:rsidRDefault="00826A36" w:rsidP="00826A36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9,884,670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vAlign w:val="center"/>
          </w:tcPr>
          <w:p w14:paraId="1D402AE0" w14:textId="3AA83542" w:rsidR="00826A36" w:rsidRPr="00EC0B24" w:rsidRDefault="00826A36" w:rsidP="00826A36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2,971,704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  <w:vAlign w:val="center"/>
          </w:tcPr>
          <w:p w14:paraId="41B997A3" w14:textId="18C0FFD8" w:rsidR="00826A36" w:rsidRPr="00EC0B24" w:rsidRDefault="00826A36" w:rsidP="00826A36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402,183,151</w:t>
            </w:r>
          </w:p>
        </w:tc>
      </w:tr>
      <w:tr w:rsidR="00826A36" w:rsidRPr="00EC0B24" w14:paraId="3CC64ABD" w14:textId="77777777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single" w:sz="4" w:space="0" w:color="auto"/>
            </w:tcBorders>
            <w:vAlign w:val="bottom"/>
          </w:tcPr>
          <w:p w14:paraId="4551078C" w14:textId="3C511BC2" w:rsidR="00826A36" w:rsidRPr="00EC0B24" w:rsidRDefault="00826A36" w:rsidP="00826A36">
            <w:pPr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B5B47" w14:textId="6A2F09B3" w:rsidR="00826A36" w:rsidRPr="00EC0B24" w:rsidRDefault="00826A36" w:rsidP="00826A36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138,913,274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98F54" w14:textId="4F269080" w:rsidR="00826A36" w:rsidRPr="00EC0B24" w:rsidRDefault="00826A36" w:rsidP="00826A36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153,735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C6FDE" w14:textId="2E677DAF" w:rsidR="00826A36" w:rsidRPr="00EC0B24" w:rsidRDefault="00826A36" w:rsidP="00826A36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108,841,260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C7648" w14:textId="7E485E03" w:rsidR="00826A36" w:rsidRPr="00EC0B24" w:rsidRDefault="00826A36" w:rsidP="00826A36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108,168,025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291CF" w14:textId="12987E88" w:rsidR="00826A36" w:rsidRPr="00EC0B24" w:rsidRDefault="00826A36" w:rsidP="00826A36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5,924,012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06A05" w14:textId="787A0420" w:rsidR="00826A36" w:rsidRPr="00EC0B24" w:rsidRDefault="00826A36" w:rsidP="00826A36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9,985,807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02805" w14:textId="6038B3A9" w:rsidR="00826A36" w:rsidRPr="00EC0B24" w:rsidRDefault="00826A36" w:rsidP="00826A36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1,611,35</w:t>
            </w:r>
            <w:r w:rsidR="00CD249D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C185E" w14:textId="4906B1FA" w:rsidR="00826A36" w:rsidRPr="00EC0B24" w:rsidRDefault="00826A36" w:rsidP="00826A36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8,309,775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F8BBE" w14:textId="588E10AF" w:rsidR="00826A36" w:rsidRPr="00EC0B24" w:rsidRDefault="00826A36" w:rsidP="00826A36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16,125,471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0B757" w14:textId="3D430322" w:rsidR="00826A36" w:rsidRPr="00EC0B24" w:rsidRDefault="00826A36" w:rsidP="00826A36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398,032,7</w:t>
            </w:r>
            <w:r w:rsidR="00CD249D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</w:tr>
    </w:tbl>
    <w:p w14:paraId="1E2E0F1A" w14:textId="77777777" w:rsidR="009B7D52" w:rsidRDefault="009B7D52" w:rsidP="002E027E">
      <w:pPr>
        <w:ind w:left="288" w:firstLine="562"/>
        <w:jc w:val="thaiDistribute"/>
        <w:rPr>
          <w:rFonts w:ascii="Angsana New" w:hAnsi="Angsana New" w:cs="Angsana New"/>
          <w:sz w:val="16"/>
          <w:szCs w:val="16"/>
        </w:rPr>
      </w:pPr>
    </w:p>
    <w:p w14:paraId="4C65BE80" w14:textId="60AAA6E3" w:rsidR="002722FB" w:rsidRDefault="002722FB" w:rsidP="002722FB">
      <w:pPr>
        <w:ind w:left="720" w:right="-14" w:firstLine="13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86D69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>มี</w:t>
      </w:r>
      <w:r w:rsidRPr="00386D69">
        <w:rPr>
          <w:rFonts w:ascii="Angsana New" w:hAnsi="Angsana New" w:cs="Angsana New"/>
          <w:spacing w:val="-2"/>
          <w:sz w:val="32"/>
          <w:szCs w:val="32"/>
          <w:cs/>
        </w:rPr>
        <w:t>ค่าเสื่อมราคา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อาคารและอุปกรณ์ที่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>แสดง</w:t>
      </w:r>
      <w:r w:rsidRPr="00386D69">
        <w:rPr>
          <w:rFonts w:ascii="Angsana New" w:hAnsi="Angsana New" w:cs="Angsana New"/>
          <w:spacing w:val="-2"/>
          <w:sz w:val="32"/>
          <w:szCs w:val="32"/>
          <w:cs/>
        </w:rPr>
        <w:t xml:space="preserve">ในงบกำไรขาดทุนเบ็ดเสร็จ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สำหรับปีสิ้นสุด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pacing w:val="-2"/>
          <w:sz w:val="32"/>
          <w:szCs w:val="32"/>
        </w:rPr>
        <w:t>31</w:t>
      </w:r>
      <w:r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FA724E">
        <w:rPr>
          <w:rFonts w:ascii="Angsana New" w:hAnsi="Angsana New" w:cs="Angsana New"/>
          <w:spacing w:val="-2"/>
          <w:sz w:val="32"/>
          <w:szCs w:val="32"/>
        </w:rPr>
        <w:t>256</w:t>
      </w:r>
      <w:r w:rsidR="00A46752">
        <w:rPr>
          <w:rFonts w:ascii="Angsana New" w:hAnsi="Angsana New" w:cs="Angsana New"/>
          <w:spacing w:val="-2"/>
          <w:sz w:val="32"/>
          <w:szCs w:val="32"/>
        </w:rPr>
        <w:t>8</w:t>
      </w:r>
      <w:r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A724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BD7736">
        <w:rPr>
          <w:rFonts w:ascii="Angsana New" w:hAnsi="Angsana New" w:cs="Angsana New"/>
          <w:spacing w:val="-2"/>
          <w:sz w:val="32"/>
          <w:szCs w:val="32"/>
        </w:rPr>
        <w:t>256</w:t>
      </w:r>
      <w:r w:rsidR="00A46752">
        <w:rPr>
          <w:rFonts w:ascii="Angsana New" w:hAnsi="Angsana New" w:cs="Angsana New"/>
          <w:spacing w:val="-2"/>
          <w:sz w:val="32"/>
          <w:szCs w:val="32"/>
        </w:rPr>
        <w:t>7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386D69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14:paraId="764A05B8" w14:textId="36EEB505" w:rsidR="002722FB" w:rsidRPr="000432C9" w:rsidRDefault="002722FB" w:rsidP="00E04947">
      <w:pPr>
        <w:ind w:left="11057" w:right="-14" w:hanging="54"/>
        <w:jc w:val="thaiDistribute"/>
        <w:rPr>
          <w:rFonts w:ascii="Angsana New" w:hAnsi="Angsana New"/>
          <w:sz w:val="32"/>
          <w:szCs w:val="32"/>
        </w:rPr>
      </w:pPr>
      <w:r w:rsidRPr="000432C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หน่วย </w:t>
      </w:r>
      <w:r w:rsidRPr="000432C9">
        <w:rPr>
          <w:rFonts w:ascii="Angsana New" w:hAnsi="Angsana New" w:cs="Angsana New"/>
          <w:spacing w:val="-2"/>
          <w:sz w:val="32"/>
          <w:szCs w:val="32"/>
        </w:rPr>
        <w:t>:</w:t>
      </w:r>
      <w:r w:rsidRPr="009D1A07">
        <w:rPr>
          <w:rFonts w:ascii="Angsana New" w:hAnsi="Angsana New" w:cs="Angsana New"/>
          <w:spacing w:val="-2"/>
          <w:sz w:val="24"/>
          <w:szCs w:val="24"/>
        </w:rPr>
        <w:t xml:space="preserve"> </w:t>
      </w:r>
      <w:r w:rsidRPr="000432C9">
        <w:rPr>
          <w:rFonts w:ascii="Angsana New" w:hAnsi="Angsana New" w:cs="Angsana New"/>
          <w:spacing w:val="-2"/>
          <w:sz w:val="32"/>
          <w:szCs w:val="32"/>
          <w:cs/>
        </w:rPr>
        <w:t>บาท</w:t>
      </w:r>
    </w:p>
    <w:tbl>
      <w:tblPr>
        <w:tblW w:w="0" w:type="auto"/>
        <w:tblInd w:w="976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3"/>
        <w:gridCol w:w="2410"/>
        <w:gridCol w:w="2268"/>
      </w:tblGrid>
      <w:tr w:rsidR="002722FB" w:rsidRPr="00CB49D0" w14:paraId="6B4353D9" w14:textId="77777777" w:rsidTr="009D1A07">
        <w:trPr>
          <w:trHeight w:val="432"/>
        </w:trPr>
        <w:tc>
          <w:tcPr>
            <w:tcW w:w="6503" w:type="dxa"/>
            <w:vMerge w:val="restart"/>
          </w:tcPr>
          <w:p w14:paraId="10CA6027" w14:textId="77777777" w:rsidR="002722FB" w:rsidRPr="00CB49D0" w:rsidRDefault="002722FB" w:rsidP="002722FB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4678" w:type="dxa"/>
            <w:gridSpan w:val="2"/>
            <w:tcBorders>
              <w:right w:val="single" w:sz="4" w:space="0" w:color="auto"/>
            </w:tcBorders>
          </w:tcPr>
          <w:p w14:paraId="3ED778D5" w14:textId="77777777" w:rsidR="002722FB" w:rsidRPr="00CB49D0" w:rsidRDefault="002722FB" w:rsidP="002722FB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46752" w:rsidRPr="00CB49D0" w14:paraId="01923230" w14:textId="77777777" w:rsidTr="009D1A07">
        <w:trPr>
          <w:trHeight w:val="432"/>
        </w:trPr>
        <w:tc>
          <w:tcPr>
            <w:tcW w:w="6503" w:type="dxa"/>
            <w:vMerge/>
            <w:tcBorders>
              <w:bottom w:val="nil"/>
            </w:tcBorders>
          </w:tcPr>
          <w:p w14:paraId="10F4AF2F" w14:textId="77777777" w:rsidR="00A46752" w:rsidRPr="00CB49D0" w:rsidRDefault="00A46752" w:rsidP="00A46752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bottom w:val="nil"/>
              <w:right w:val="single" w:sz="4" w:space="0" w:color="auto"/>
            </w:tcBorders>
          </w:tcPr>
          <w:p w14:paraId="15F16196" w14:textId="60E46A1A" w:rsidR="00A46752" w:rsidRPr="00CB49D0" w:rsidRDefault="00A46752" w:rsidP="00A46752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268" w:type="dxa"/>
            <w:tcBorders>
              <w:bottom w:val="nil"/>
              <w:right w:val="single" w:sz="4" w:space="0" w:color="auto"/>
            </w:tcBorders>
          </w:tcPr>
          <w:p w14:paraId="68398437" w14:textId="5B475A01" w:rsidR="00A46752" w:rsidRPr="00CB49D0" w:rsidRDefault="00A46752" w:rsidP="00A46752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A46752" w:rsidRPr="00CB49D0" w14:paraId="01F7FC49" w14:textId="77777777" w:rsidTr="009D1A07">
        <w:trPr>
          <w:trHeight w:val="432"/>
        </w:trPr>
        <w:tc>
          <w:tcPr>
            <w:tcW w:w="6503" w:type="dxa"/>
            <w:tcBorders>
              <w:bottom w:val="nil"/>
            </w:tcBorders>
          </w:tcPr>
          <w:p w14:paraId="609C06BF" w14:textId="77777777" w:rsidR="00A46752" w:rsidRPr="00CB49D0" w:rsidRDefault="00A46752" w:rsidP="00A46752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</w:t>
            </w: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ขาย</w:t>
            </w:r>
          </w:p>
        </w:tc>
        <w:tc>
          <w:tcPr>
            <w:tcW w:w="2410" w:type="dxa"/>
            <w:tcBorders>
              <w:bottom w:val="nil"/>
              <w:right w:val="single" w:sz="4" w:space="0" w:color="auto"/>
            </w:tcBorders>
          </w:tcPr>
          <w:p w14:paraId="5CBBA6C7" w14:textId="17EEADA8" w:rsidR="00A46752" w:rsidRPr="00CB49D0" w:rsidRDefault="00DE1395" w:rsidP="00A46752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35,663,300</w:t>
            </w:r>
          </w:p>
        </w:tc>
        <w:tc>
          <w:tcPr>
            <w:tcW w:w="2268" w:type="dxa"/>
            <w:tcBorders>
              <w:bottom w:val="nil"/>
              <w:right w:val="single" w:sz="4" w:space="0" w:color="auto"/>
            </w:tcBorders>
          </w:tcPr>
          <w:p w14:paraId="25F9F9FC" w14:textId="5F643719" w:rsidR="00A46752" w:rsidRPr="00CB49D0" w:rsidRDefault="00A46752" w:rsidP="00A46752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35,116,823</w:t>
            </w:r>
          </w:p>
        </w:tc>
      </w:tr>
      <w:tr w:rsidR="00A46752" w:rsidRPr="00CB49D0" w14:paraId="313B70F7" w14:textId="77777777" w:rsidTr="009D1A07">
        <w:trPr>
          <w:trHeight w:val="432"/>
        </w:trPr>
        <w:tc>
          <w:tcPr>
            <w:tcW w:w="6503" w:type="dxa"/>
            <w:tcBorders>
              <w:top w:val="nil"/>
              <w:bottom w:val="nil"/>
            </w:tcBorders>
          </w:tcPr>
          <w:p w14:paraId="219637CA" w14:textId="77777777" w:rsidR="00A46752" w:rsidRPr="00CB49D0" w:rsidRDefault="00A46752" w:rsidP="00A46752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</w:tcPr>
          <w:p w14:paraId="1AE70DDD" w14:textId="54B63ED6" w:rsidR="00A46752" w:rsidRPr="00CB49D0" w:rsidRDefault="00DE1395" w:rsidP="00A46752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255,610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</w:tcPr>
          <w:p w14:paraId="2D0B9AB9" w14:textId="55505108" w:rsidR="00A46752" w:rsidRPr="00CB49D0" w:rsidRDefault="00A46752" w:rsidP="00A46752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232,282</w:t>
            </w:r>
          </w:p>
        </w:tc>
      </w:tr>
      <w:tr w:rsidR="00A46752" w:rsidRPr="00CB49D0" w14:paraId="1B924A9B" w14:textId="77777777" w:rsidTr="009D1A07">
        <w:trPr>
          <w:trHeight w:val="432"/>
        </w:trPr>
        <w:tc>
          <w:tcPr>
            <w:tcW w:w="6503" w:type="dxa"/>
            <w:tcBorders>
              <w:top w:val="nil"/>
            </w:tcBorders>
          </w:tcPr>
          <w:p w14:paraId="506991B1" w14:textId="77777777" w:rsidR="00A46752" w:rsidRPr="00CB49D0" w:rsidRDefault="00A46752" w:rsidP="00A46752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410" w:type="dxa"/>
            <w:tcBorders>
              <w:top w:val="nil"/>
              <w:right w:val="single" w:sz="4" w:space="0" w:color="auto"/>
            </w:tcBorders>
          </w:tcPr>
          <w:p w14:paraId="7D070498" w14:textId="206D42E6" w:rsidR="00A46752" w:rsidRPr="00CB49D0" w:rsidRDefault="00DE1395" w:rsidP="00A46752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5,993,125</w:t>
            </w: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14:paraId="11483E7F" w14:textId="3B9509CF" w:rsidR="00A46752" w:rsidRPr="00CB49D0" w:rsidRDefault="00A46752" w:rsidP="00A46752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4,446,717</w:t>
            </w:r>
          </w:p>
        </w:tc>
      </w:tr>
      <w:tr w:rsidR="00A46752" w:rsidRPr="00CB49D0" w14:paraId="50A6FF27" w14:textId="77777777" w:rsidTr="009D1A07">
        <w:trPr>
          <w:trHeight w:val="432"/>
        </w:trPr>
        <w:tc>
          <w:tcPr>
            <w:tcW w:w="6503" w:type="dxa"/>
          </w:tcPr>
          <w:p w14:paraId="5644E630" w14:textId="77777777" w:rsidR="00A46752" w:rsidRPr="00CB49D0" w:rsidRDefault="00A46752" w:rsidP="00A46752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 w:firstLine="45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2C3F9D06" w14:textId="55D07596" w:rsidR="00A46752" w:rsidRPr="00CB49D0" w:rsidRDefault="00DE1395" w:rsidP="00A46752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41,912,035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F77C400" w14:textId="0459BE74" w:rsidR="00A46752" w:rsidRPr="00CB49D0" w:rsidRDefault="00A46752" w:rsidP="00A46752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39,795,822</w:t>
            </w:r>
          </w:p>
        </w:tc>
      </w:tr>
    </w:tbl>
    <w:p w14:paraId="31975C20" w14:textId="77777777" w:rsidR="00C53E53" w:rsidRDefault="00C53E53">
      <w:pPr>
        <w:rPr>
          <w:rFonts w:ascii="Angsana New" w:hAnsi="Angsana New"/>
          <w:b/>
          <w:bCs/>
          <w:sz w:val="32"/>
          <w:szCs w:val="32"/>
        </w:rPr>
      </w:pPr>
    </w:p>
    <w:p w14:paraId="16B6131E" w14:textId="77777777" w:rsidR="002722FB" w:rsidRDefault="002722FB">
      <w:pPr>
        <w:rPr>
          <w:rFonts w:ascii="Angsana New" w:hAnsi="Angsana New"/>
          <w:b/>
          <w:bCs/>
          <w:sz w:val="32"/>
          <w:szCs w:val="32"/>
        </w:rPr>
        <w:sectPr w:rsidR="002722FB" w:rsidSect="00C52D5B">
          <w:headerReference w:type="first" r:id="rId11"/>
          <w:pgSz w:w="16834" w:h="11909" w:orient="landscape" w:code="9"/>
          <w:pgMar w:top="929" w:right="571" w:bottom="1440" w:left="1364" w:header="737" w:footer="737" w:gutter="0"/>
          <w:pgNumType w:start="23"/>
          <w:cols w:space="720"/>
          <w:noEndnote/>
          <w:titlePg/>
          <w:docGrid w:linePitch="360"/>
        </w:sectPr>
      </w:pPr>
    </w:p>
    <w:p w14:paraId="6208110E" w14:textId="77777777" w:rsidR="002F4A42" w:rsidRDefault="002F4A42" w:rsidP="00CB49D0">
      <w:pPr>
        <w:pStyle w:val="ListParagraph"/>
        <w:numPr>
          <w:ilvl w:val="0"/>
          <w:numId w:val="1"/>
        </w:numPr>
        <w:tabs>
          <w:tab w:val="left" w:pos="720"/>
        </w:tabs>
        <w:spacing w:before="60" w:line="228" w:lineRule="auto"/>
        <w:ind w:left="720" w:right="29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A4D05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6A8337E6" w14:textId="77777777" w:rsidR="00FA724E" w:rsidRPr="00FA724E" w:rsidRDefault="00FA724E" w:rsidP="00F10F39">
      <w:pPr>
        <w:tabs>
          <w:tab w:val="left" w:pos="142"/>
          <w:tab w:val="left" w:pos="426"/>
          <w:tab w:val="left" w:pos="11057"/>
        </w:tabs>
        <w:spacing w:line="228" w:lineRule="auto"/>
        <w:ind w:left="850" w:right="-38"/>
        <w:jc w:val="right"/>
        <w:rPr>
          <w:rFonts w:ascii="Angsana New" w:hAnsi="Angsana New" w:cs="Angsana New"/>
          <w:sz w:val="30"/>
          <w:szCs w:val="30"/>
        </w:rPr>
      </w:pPr>
      <w:r w:rsidRPr="00FA724E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FA724E">
        <w:rPr>
          <w:rFonts w:ascii="Angsana New" w:hAnsi="Angsana New" w:cs="Angsana New"/>
          <w:sz w:val="30"/>
          <w:szCs w:val="30"/>
        </w:rPr>
        <w:t xml:space="preserve">: </w:t>
      </w:r>
      <w:r w:rsidRPr="00FA724E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55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1952"/>
        <w:gridCol w:w="1953"/>
      </w:tblGrid>
      <w:tr w:rsidR="00934873" w:rsidRPr="00D80CBD" w14:paraId="4C66F044" w14:textId="541F44C1" w:rsidTr="00162CA5">
        <w:trPr>
          <w:trHeight w:val="20"/>
        </w:trPr>
        <w:tc>
          <w:tcPr>
            <w:tcW w:w="4950" w:type="dxa"/>
            <w:vMerge w:val="restart"/>
            <w:tcBorders>
              <w:top w:val="single" w:sz="4" w:space="0" w:color="auto"/>
            </w:tcBorders>
          </w:tcPr>
          <w:p w14:paraId="18DAD16B" w14:textId="77777777" w:rsidR="00934873" w:rsidRPr="00445889" w:rsidRDefault="00934873" w:rsidP="00162CA5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9D77B4" w14:textId="37BC7BD9" w:rsidR="00934873" w:rsidRPr="00445889" w:rsidRDefault="00934873" w:rsidP="00A416A1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34873" w:rsidRPr="00D80CBD" w14:paraId="09D863D0" w14:textId="77777777" w:rsidTr="00162CA5">
        <w:trPr>
          <w:trHeight w:val="20"/>
        </w:trPr>
        <w:tc>
          <w:tcPr>
            <w:tcW w:w="4950" w:type="dxa"/>
            <w:vMerge/>
            <w:tcBorders>
              <w:bottom w:val="single" w:sz="4" w:space="0" w:color="auto"/>
            </w:tcBorders>
          </w:tcPr>
          <w:p w14:paraId="2884113C" w14:textId="77777777" w:rsidR="00934873" w:rsidRDefault="00934873" w:rsidP="00162CA5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52" w:type="dxa"/>
            <w:tcBorders>
              <w:top w:val="single" w:sz="4" w:space="0" w:color="auto"/>
              <w:bottom w:val="single" w:sz="4" w:space="0" w:color="auto"/>
            </w:tcBorders>
          </w:tcPr>
          <w:p w14:paraId="6D9605FB" w14:textId="1DE8D456" w:rsidR="00934873" w:rsidRDefault="00934873" w:rsidP="00A416A1">
            <w:pPr>
              <w:ind w:left="-126" w:right="-67" w:firstLine="19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</w:tcPr>
          <w:p w14:paraId="2E799867" w14:textId="3F9272DC" w:rsidR="00934873" w:rsidRDefault="00934873" w:rsidP="00A416A1">
            <w:pPr>
              <w:ind w:left="-126" w:right="-67" w:firstLine="19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934873" w:rsidRPr="00D80CBD" w14:paraId="4CA4163D" w14:textId="0A061B32" w:rsidTr="00162CA5">
        <w:trPr>
          <w:trHeight w:val="405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1C317A" w14:textId="77777777" w:rsidR="00934873" w:rsidRPr="007B4D46" w:rsidRDefault="00934873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B4D46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A2E7D0" w14:textId="77777777" w:rsidR="00934873" w:rsidRPr="00D80CBD" w:rsidRDefault="00934873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2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4E08BC" w14:textId="77777777" w:rsidR="00934873" w:rsidRPr="00D80CBD" w:rsidRDefault="00934873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2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34873" w:rsidRPr="00D80CBD" w14:paraId="7F595B68" w14:textId="77B1D748" w:rsidTr="00162CA5">
        <w:trPr>
          <w:trHeight w:val="405"/>
        </w:trPr>
        <w:tc>
          <w:tcPr>
            <w:tcW w:w="4950" w:type="dxa"/>
            <w:tcBorders>
              <w:top w:val="nil"/>
              <w:bottom w:val="nil"/>
            </w:tcBorders>
          </w:tcPr>
          <w:p w14:paraId="20A3B31C" w14:textId="1C997553" w:rsidR="00934873" w:rsidRDefault="00934873" w:rsidP="00934873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ยอดยกมา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 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 w14:paraId="431B09F2" w14:textId="2D106F0F" w:rsidR="00934873" w:rsidRDefault="00934873" w:rsidP="00934873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2,010,861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14:paraId="7C9CCDD4" w14:textId="2BB1E454" w:rsidR="00934873" w:rsidRDefault="00934873" w:rsidP="00934873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A9234B">
              <w:rPr>
                <w:rFonts w:ascii="Angsana New" w:hAnsi="Angsana New" w:cs="Angsana New"/>
                <w:sz w:val="32"/>
                <w:szCs w:val="32"/>
              </w:rPr>
              <w:t>2,010,86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934873" w:rsidRPr="00164210" w14:paraId="50CFAC82" w14:textId="269134C7" w:rsidTr="00162CA5">
        <w:trPr>
          <w:trHeight w:val="405"/>
        </w:trPr>
        <w:tc>
          <w:tcPr>
            <w:tcW w:w="4950" w:type="dxa"/>
            <w:tcBorders>
              <w:top w:val="nil"/>
              <w:bottom w:val="nil"/>
            </w:tcBorders>
          </w:tcPr>
          <w:p w14:paraId="59CED73C" w14:textId="449F93ED" w:rsidR="00934873" w:rsidRDefault="00934873" w:rsidP="00934873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</w:p>
        </w:tc>
        <w:tc>
          <w:tcPr>
            <w:tcW w:w="1952" w:type="dxa"/>
            <w:tcBorders>
              <w:top w:val="single" w:sz="4" w:space="0" w:color="auto"/>
              <w:bottom w:val="nil"/>
            </w:tcBorders>
          </w:tcPr>
          <w:p w14:paraId="6F23F089" w14:textId="3AB379A3" w:rsidR="00934873" w:rsidRPr="00A9234B" w:rsidRDefault="00934873" w:rsidP="00934873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2,010,861</w:t>
            </w:r>
          </w:p>
        </w:tc>
        <w:tc>
          <w:tcPr>
            <w:tcW w:w="1953" w:type="dxa"/>
            <w:tcBorders>
              <w:top w:val="single" w:sz="4" w:space="0" w:color="auto"/>
              <w:bottom w:val="nil"/>
            </w:tcBorders>
          </w:tcPr>
          <w:p w14:paraId="2BA28C63" w14:textId="62913FEF" w:rsidR="00934873" w:rsidRDefault="00934873" w:rsidP="00934873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2,010,861</w:t>
            </w:r>
          </w:p>
        </w:tc>
      </w:tr>
      <w:tr w:rsidR="00934873" w:rsidRPr="00D80CBD" w14:paraId="64224038" w14:textId="15F0807E" w:rsidTr="00162CA5">
        <w:trPr>
          <w:trHeight w:val="405"/>
        </w:trPr>
        <w:tc>
          <w:tcPr>
            <w:tcW w:w="4950" w:type="dxa"/>
            <w:tcBorders>
              <w:top w:val="single" w:sz="4" w:space="0" w:color="auto"/>
              <w:bottom w:val="nil"/>
            </w:tcBorders>
          </w:tcPr>
          <w:p w14:paraId="4A19D111" w14:textId="77777777" w:rsidR="00934873" w:rsidRPr="00710A8B" w:rsidRDefault="00934873" w:rsidP="00934873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10A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952" w:type="dxa"/>
            <w:tcBorders>
              <w:top w:val="single" w:sz="4" w:space="0" w:color="auto"/>
              <w:bottom w:val="nil"/>
            </w:tcBorders>
          </w:tcPr>
          <w:p w14:paraId="5B764AD9" w14:textId="77777777" w:rsidR="00934873" w:rsidRPr="00EA3EF4" w:rsidRDefault="00934873" w:rsidP="00934873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3" w:type="dxa"/>
            <w:tcBorders>
              <w:top w:val="single" w:sz="4" w:space="0" w:color="auto"/>
              <w:bottom w:val="nil"/>
            </w:tcBorders>
          </w:tcPr>
          <w:p w14:paraId="467E2309" w14:textId="77777777" w:rsidR="00934873" w:rsidRPr="00EA3EF4" w:rsidRDefault="00934873" w:rsidP="00934873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34873" w:rsidRPr="00D80CBD" w14:paraId="5758FDBE" w14:textId="7012F220" w:rsidTr="00162CA5">
        <w:trPr>
          <w:trHeight w:val="405"/>
        </w:trPr>
        <w:tc>
          <w:tcPr>
            <w:tcW w:w="4950" w:type="dxa"/>
            <w:tcBorders>
              <w:top w:val="nil"/>
              <w:bottom w:val="nil"/>
            </w:tcBorders>
          </w:tcPr>
          <w:p w14:paraId="110698EF" w14:textId="79C38578" w:rsidR="00934873" w:rsidRPr="00710A8B" w:rsidRDefault="00934873" w:rsidP="00934873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ยอดยกมา ณ </w:t>
            </w:r>
            <w:r w:rsidRPr="00D80CB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 w14:paraId="4525D494" w14:textId="6803ED70" w:rsidR="00934873" w:rsidRPr="00CB4BDB" w:rsidRDefault="00934873" w:rsidP="00934873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839,007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14:paraId="21DF9802" w14:textId="3BA8D733" w:rsidR="00934873" w:rsidRPr="00101831" w:rsidRDefault="00934873" w:rsidP="00934873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CD7043">
              <w:rPr>
                <w:rFonts w:ascii="Angsana New" w:hAnsi="Angsana New" w:cs="Angsana New"/>
                <w:sz w:val="32"/>
                <w:szCs w:val="32"/>
              </w:rPr>
              <w:t>545,995</w:t>
            </w:r>
          </w:p>
        </w:tc>
      </w:tr>
      <w:tr w:rsidR="00934873" w:rsidRPr="00D80CBD" w14:paraId="30FD28EF" w14:textId="19D74B3D" w:rsidTr="00162CA5">
        <w:trPr>
          <w:trHeight w:val="405"/>
        </w:trPr>
        <w:tc>
          <w:tcPr>
            <w:tcW w:w="4950" w:type="dxa"/>
            <w:tcBorders>
              <w:top w:val="nil"/>
              <w:bottom w:val="nil"/>
            </w:tcBorders>
          </w:tcPr>
          <w:p w14:paraId="2B165D8C" w14:textId="724AA0F0" w:rsidR="00934873" w:rsidRDefault="00934873" w:rsidP="00934873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ค่าเสื่อมราคาสำหรับปี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52" w:type="dxa"/>
            <w:tcBorders>
              <w:top w:val="nil"/>
              <w:bottom w:val="single" w:sz="4" w:space="0" w:color="auto"/>
            </w:tcBorders>
          </w:tcPr>
          <w:p w14:paraId="140F7B62" w14:textId="28B91964" w:rsidR="00934873" w:rsidRDefault="00934873" w:rsidP="00934873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292,212</w:t>
            </w:r>
          </w:p>
        </w:tc>
        <w:tc>
          <w:tcPr>
            <w:tcW w:w="1953" w:type="dxa"/>
            <w:tcBorders>
              <w:top w:val="nil"/>
              <w:bottom w:val="single" w:sz="4" w:space="0" w:color="auto"/>
            </w:tcBorders>
          </w:tcPr>
          <w:p w14:paraId="736E13B6" w14:textId="57548296" w:rsidR="00934873" w:rsidRDefault="00934873" w:rsidP="00934873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293,012</w:t>
            </w:r>
          </w:p>
        </w:tc>
      </w:tr>
      <w:tr w:rsidR="00934873" w:rsidRPr="00CB4BDB" w14:paraId="17B80459" w14:textId="5468BCC2" w:rsidTr="00162CA5">
        <w:trPr>
          <w:trHeight w:val="406"/>
        </w:trPr>
        <w:tc>
          <w:tcPr>
            <w:tcW w:w="4950" w:type="dxa"/>
            <w:tcBorders>
              <w:top w:val="nil"/>
              <w:bottom w:val="single" w:sz="4" w:space="0" w:color="auto"/>
            </w:tcBorders>
          </w:tcPr>
          <w:p w14:paraId="3CC71B6B" w14:textId="2C635FCC" w:rsidR="00934873" w:rsidRPr="00D80CBD" w:rsidRDefault="00934873" w:rsidP="00934873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3D60B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3D60B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52" w:type="dxa"/>
            <w:tcBorders>
              <w:top w:val="single" w:sz="4" w:space="0" w:color="auto"/>
              <w:bottom w:val="single" w:sz="4" w:space="0" w:color="auto"/>
            </w:tcBorders>
          </w:tcPr>
          <w:p w14:paraId="3D739F6E" w14:textId="4EACB546" w:rsidR="00934873" w:rsidRPr="00CB4BDB" w:rsidRDefault="00934873" w:rsidP="00934873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1,131,2</w:t>
            </w:r>
            <w:r w:rsidR="002652B6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</w:tcPr>
          <w:p w14:paraId="511E3F83" w14:textId="7FA66420" w:rsidR="00934873" w:rsidRDefault="00934873" w:rsidP="00934873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839,007</w:t>
            </w:r>
          </w:p>
        </w:tc>
      </w:tr>
      <w:tr w:rsidR="00934873" w:rsidRPr="00D80CBD" w14:paraId="28BB5840" w14:textId="107757B0" w:rsidTr="00162CA5">
        <w:trPr>
          <w:trHeight w:val="406"/>
        </w:trPr>
        <w:tc>
          <w:tcPr>
            <w:tcW w:w="4950" w:type="dxa"/>
            <w:tcBorders>
              <w:bottom w:val="nil"/>
            </w:tcBorders>
          </w:tcPr>
          <w:p w14:paraId="098B8574" w14:textId="77777777" w:rsidR="00934873" w:rsidRPr="003D60B8" w:rsidRDefault="00934873" w:rsidP="00934873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D60B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52" w:type="dxa"/>
            <w:tcBorders>
              <w:bottom w:val="nil"/>
            </w:tcBorders>
          </w:tcPr>
          <w:p w14:paraId="488B72AE" w14:textId="77777777" w:rsidR="00934873" w:rsidRPr="00853FC3" w:rsidRDefault="00934873" w:rsidP="00934873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953" w:type="dxa"/>
            <w:tcBorders>
              <w:bottom w:val="nil"/>
            </w:tcBorders>
          </w:tcPr>
          <w:p w14:paraId="4D6BBF46" w14:textId="77777777" w:rsidR="00934873" w:rsidRPr="00853FC3" w:rsidRDefault="00934873" w:rsidP="00934873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b/>
                <w:bCs/>
                <w:sz w:val="32"/>
                <w:szCs w:val="32"/>
                <w:highlight w:val="yellow"/>
              </w:rPr>
            </w:pPr>
          </w:p>
        </w:tc>
      </w:tr>
      <w:tr w:rsidR="00934873" w:rsidRPr="00D80CBD" w14:paraId="0E541A1A" w14:textId="3995AD15" w:rsidTr="00162CA5">
        <w:trPr>
          <w:trHeight w:val="406"/>
        </w:trPr>
        <w:tc>
          <w:tcPr>
            <w:tcW w:w="4950" w:type="dxa"/>
            <w:tcBorders>
              <w:top w:val="nil"/>
              <w:bottom w:val="single" w:sz="4" w:space="0" w:color="auto"/>
            </w:tcBorders>
          </w:tcPr>
          <w:p w14:paraId="36355D54" w14:textId="3793E0E9" w:rsidR="00934873" w:rsidRPr="00D80CBD" w:rsidRDefault="00934873" w:rsidP="00934873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144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8F144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52" w:type="dxa"/>
            <w:tcBorders>
              <w:top w:val="nil"/>
            </w:tcBorders>
          </w:tcPr>
          <w:p w14:paraId="384A1D55" w14:textId="4E705DD4" w:rsidR="00934873" w:rsidRPr="00853FC3" w:rsidRDefault="002652B6" w:rsidP="00934873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b/>
                <w:bCs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879,642</w:t>
            </w:r>
          </w:p>
        </w:tc>
        <w:tc>
          <w:tcPr>
            <w:tcW w:w="1953" w:type="dxa"/>
            <w:tcBorders>
              <w:top w:val="nil"/>
            </w:tcBorders>
          </w:tcPr>
          <w:p w14:paraId="3E1DD180" w14:textId="7DF9999D" w:rsidR="00934873" w:rsidRPr="00A46752" w:rsidRDefault="002652B6" w:rsidP="00934873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1,171,854</w:t>
            </w:r>
          </w:p>
        </w:tc>
      </w:tr>
    </w:tbl>
    <w:p w14:paraId="4DA6233E" w14:textId="77777777" w:rsidR="00742371" w:rsidRDefault="00742371" w:rsidP="00742371">
      <w:pPr>
        <w:rPr>
          <w:rFonts w:ascii="Angsana New" w:hAnsi="Angsana New"/>
          <w:sz w:val="16"/>
          <w:szCs w:val="16"/>
        </w:rPr>
      </w:pPr>
    </w:p>
    <w:p w14:paraId="79A2D85D" w14:textId="77777777" w:rsidR="00742371" w:rsidRDefault="00742371" w:rsidP="00742371">
      <w:pPr>
        <w:ind w:left="706" w:firstLine="720"/>
        <w:rPr>
          <w:rFonts w:ascii="Angsana New" w:hAnsi="Angsana New"/>
          <w:sz w:val="16"/>
          <w:szCs w:val="16"/>
        </w:rPr>
      </w:pPr>
    </w:p>
    <w:p w14:paraId="775355A1" w14:textId="59BD606F" w:rsidR="002F4A42" w:rsidRPr="00742371" w:rsidRDefault="002F4A42" w:rsidP="00BE2146">
      <w:pPr>
        <w:ind w:left="706" w:firstLine="720"/>
        <w:jc w:val="thaiDistribute"/>
        <w:rPr>
          <w:rFonts w:ascii="Angsana New" w:hAnsi="Angsana New" w:cs="Angsana New"/>
          <w:sz w:val="16"/>
          <w:szCs w:val="16"/>
        </w:rPr>
      </w:pPr>
      <w:r w:rsidRPr="008702DA">
        <w:rPr>
          <w:rFonts w:ascii="Angsana New" w:hAnsi="Angsana New" w:cs="Angsana New"/>
          <w:sz w:val="32"/>
          <w:szCs w:val="32"/>
          <w:cs/>
        </w:rPr>
        <w:t>บริษัท</w:t>
      </w:r>
      <w:r w:rsidRPr="008702DA">
        <w:rPr>
          <w:rFonts w:ascii="Angsana New" w:hAnsi="Angsana New" w:cs="Angsana New" w:hint="cs"/>
          <w:sz w:val="32"/>
          <w:szCs w:val="32"/>
          <w:cs/>
        </w:rPr>
        <w:t>มี</w:t>
      </w:r>
      <w:r w:rsidRPr="008702DA">
        <w:rPr>
          <w:rFonts w:ascii="Angsana New" w:hAnsi="Angsana New" w:cs="Angsana New"/>
          <w:sz w:val="32"/>
          <w:szCs w:val="32"/>
          <w:cs/>
        </w:rPr>
        <w:t>ค่าเสื่อมราคา</w:t>
      </w:r>
      <w:r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สินทรัพย์สิทธิการใช้ที่</w:t>
      </w:r>
      <w:r w:rsidRPr="008702DA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8702DA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4068D">
        <w:rPr>
          <w:rFonts w:ascii="Angsana New" w:hAnsi="Angsana New" w:cs="Angsana New" w:hint="cs"/>
          <w:spacing w:val="-2"/>
          <w:sz w:val="32"/>
          <w:szCs w:val="32"/>
          <w:cs/>
        </w:rPr>
        <w:t>สำหรับปีสิ้นสุด</w:t>
      </w:r>
      <w:r w:rsidR="0004068D"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 w:rsidR="0004068D">
        <w:rPr>
          <w:rFonts w:ascii="Angsana New" w:hAnsi="Angsana New" w:cs="Angsana New"/>
          <w:spacing w:val="-2"/>
          <w:sz w:val="32"/>
          <w:szCs w:val="32"/>
        </w:rPr>
        <w:t>31</w:t>
      </w:r>
      <w:r w:rsidR="0004068D"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4068D"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="0004068D"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AF4EEF">
        <w:rPr>
          <w:rFonts w:ascii="Angsana New" w:hAnsi="Angsana New" w:cs="Angsana New"/>
          <w:spacing w:val="-2"/>
          <w:sz w:val="32"/>
          <w:szCs w:val="32"/>
        </w:rPr>
        <w:t>256</w:t>
      </w:r>
      <w:r w:rsidR="00A46752">
        <w:rPr>
          <w:rFonts w:ascii="Angsana New" w:hAnsi="Angsana New" w:cs="Angsana New"/>
          <w:spacing w:val="-2"/>
          <w:sz w:val="32"/>
          <w:szCs w:val="32"/>
        </w:rPr>
        <w:t>8</w:t>
      </w:r>
      <w:r w:rsidR="00AF4EE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 </w:t>
      </w:r>
      <w:r w:rsidR="00AF4EEF">
        <w:rPr>
          <w:rFonts w:ascii="Angsana New" w:hAnsi="Angsana New" w:cs="Angsana New"/>
          <w:spacing w:val="-2"/>
          <w:sz w:val="32"/>
          <w:szCs w:val="32"/>
        </w:rPr>
        <w:t>256</w:t>
      </w:r>
      <w:r w:rsidR="00A46752">
        <w:rPr>
          <w:rFonts w:ascii="Angsana New" w:hAnsi="Angsana New" w:cs="Angsana New"/>
          <w:spacing w:val="-2"/>
          <w:sz w:val="32"/>
          <w:szCs w:val="32"/>
        </w:rPr>
        <w:t>7</w:t>
      </w:r>
      <w:r w:rsidR="00C27F78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4068D" w:rsidRPr="00386D69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14:paraId="5308E66A" w14:textId="77777777" w:rsidR="003D39F4" w:rsidRPr="00CB49D0" w:rsidRDefault="003D39F4" w:rsidP="00F10F39">
      <w:pPr>
        <w:pStyle w:val="ListParagraph"/>
        <w:tabs>
          <w:tab w:val="left" w:pos="720"/>
        </w:tabs>
        <w:spacing w:before="60" w:line="228" w:lineRule="auto"/>
        <w:ind w:left="706" w:right="-10"/>
        <w:jc w:val="right"/>
        <w:rPr>
          <w:rFonts w:ascii="Angsana New" w:hAnsi="Angsana New"/>
          <w:sz w:val="32"/>
          <w:szCs w:val="32"/>
        </w:rPr>
      </w:pPr>
      <w:r w:rsidRPr="00CB49D0">
        <w:rPr>
          <w:rFonts w:ascii="Angsana New" w:hAnsi="Angsana New" w:hint="cs"/>
          <w:sz w:val="32"/>
          <w:szCs w:val="32"/>
          <w:cs/>
        </w:rPr>
        <w:t xml:space="preserve">หน่วย </w:t>
      </w:r>
      <w:r w:rsidRPr="00CB49D0">
        <w:rPr>
          <w:rFonts w:ascii="Angsana New" w:hAnsi="Angsana New"/>
          <w:sz w:val="32"/>
          <w:szCs w:val="32"/>
        </w:rPr>
        <w:t xml:space="preserve">: </w:t>
      </w:r>
      <w:r w:rsidRPr="00CB49D0">
        <w:rPr>
          <w:rFonts w:ascii="Angsana New" w:hAnsi="Angsana New"/>
          <w:sz w:val="32"/>
          <w:szCs w:val="32"/>
          <w:cs/>
        </w:rPr>
        <w:t>บาท</w:t>
      </w:r>
    </w:p>
    <w:tbl>
      <w:tblPr>
        <w:tblW w:w="886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1952"/>
        <w:gridCol w:w="1953"/>
      </w:tblGrid>
      <w:tr w:rsidR="000010EC" w:rsidRPr="00CB49D0" w14:paraId="6D53EC23" w14:textId="77777777" w:rsidTr="00162CA5">
        <w:trPr>
          <w:trHeight w:val="442"/>
        </w:trPr>
        <w:tc>
          <w:tcPr>
            <w:tcW w:w="4961" w:type="dxa"/>
            <w:vMerge w:val="restart"/>
            <w:vAlign w:val="center"/>
          </w:tcPr>
          <w:p w14:paraId="177C6420" w14:textId="77777777" w:rsidR="000010EC" w:rsidRPr="00CB49D0" w:rsidRDefault="000010EC" w:rsidP="00A86ED1">
            <w:pPr>
              <w:tabs>
                <w:tab w:val="left" w:pos="11057"/>
              </w:tabs>
              <w:spacing w:line="228" w:lineRule="auto"/>
              <w:ind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390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19DD85" w14:textId="77777777" w:rsidR="000010EC" w:rsidRPr="00CB49D0" w:rsidRDefault="000010EC" w:rsidP="000010EC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46752" w:rsidRPr="00CB49D0" w14:paraId="637DD012" w14:textId="77777777" w:rsidTr="00162CA5">
        <w:trPr>
          <w:trHeight w:val="432"/>
        </w:trPr>
        <w:tc>
          <w:tcPr>
            <w:tcW w:w="4961" w:type="dxa"/>
            <w:vMerge/>
            <w:tcBorders>
              <w:bottom w:val="single" w:sz="4" w:space="0" w:color="auto"/>
            </w:tcBorders>
          </w:tcPr>
          <w:p w14:paraId="4796FD17" w14:textId="77777777" w:rsidR="00A46752" w:rsidRPr="00CB49D0" w:rsidRDefault="00A46752" w:rsidP="00A46752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52" w:type="dxa"/>
            <w:tcBorders>
              <w:bottom w:val="single" w:sz="4" w:space="0" w:color="auto"/>
              <w:right w:val="single" w:sz="4" w:space="0" w:color="auto"/>
            </w:tcBorders>
          </w:tcPr>
          <w:p w14:paraId="0678374C" w14:textId="29CA820F" w:rsidR="00A46752" w:rsidRPr="003D39F4" w:rsidRDefault="00A46752" w:rsidP="00A46752">
            <w:pPr>
              <w:spacing w:before="30"/>
              <w:ind w:left="-126" w:right="-67" w:firstLine="19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953" w:type="dxa"/>
            <w:tcBorders>
              <w:bottom w:val="single" w:sz="4" w:space="0" w:color="auto"/>
              <w:right w:val="single" w:sz="4" w:space="0" w:color="auto"/>
            </w:tcBorders>
          </w:tcPr>
          <w:p w14:paraId="4CEE0D37" w14:textId="0B3D357B" w:rsidR="00A46752" w:rsidRPr="003D39F4" w:rsidRDefault="00A46752" w:rsidP="00A46752">
            <w:pPr>
              <w:spacing w:before="30"/>
              <w:ind w:left="-126" w:right="-67" w:firstLine="19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A46752" w:rsidRPr="00CB49D0" w14:paraId="0AC468CC" w14:textId="77777777" w:rsidTr="00162CA5">
        <w:trPr>
          <w:trHeight w:val="432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39372C1E" w14:textId="77777777" w:rsidR="00A46752" w:rsidRPr="00CB49D0" w:rsidRDefault="00A46752" w:rsidP="00A46752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0E3CF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454E" w14:textId="047C078F" w:rsidR="00A46752" w:rsidRPr="003D39F4" w:rsidRDefault="00857A3D" w:rsidP="00A46752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292,212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82F8" w14:textId="30EEFB7F" w:rsidR="00A46752" w:rsidRPr="003D39F4" w:rsidRDefault="00A46752" w:rsidP="002652B6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293,012</w:t>
            </w:r>
          </w:p>
        </w:tc>
      </w:tr>
    </w:tbl>
    <w:p w14:paraId="051804FE" w14:textId="77777777" w:rsidR="002722FB" w:rsidRDefault="002722FB">
      <w:pPr>
        <w:rPr>
          <w:rFonts w:ascii="Angsana New" w:hAnsi="Angsana New"/>
          <w:b/>
          <w:bCs/>
          <w:sz w:val="32"/>
          <w:szCs w:val="32"/>
        </w:rPr>
      </w:pPr>
    </w:p>
    <w:p w14:paraId="3F0D7362" w14:textId="3A1DF067" w:rsidR="000010EC" w:rsidRPr="00857A3D" w:rsidRDefault="000010EC" w:rsidP="00EA5137">
      <w:pPr>
        <w:ind w:left="706" w:firstLine="720"/>
        <w:jc w:val="thaiDistribute"/>
        <w:rPr>
          <w:rFonts w:ascii="Angsana New" w:hAnsi="Angsana New" w:cs="Angsana New"/>
          <w:sz w:val="32"/>
          <w:szCs w:val="32"/>
        </w:rPr>
      </w:pPr>
      <w:r w:rsidRPr="00EA3EF4">
        <w:rPr>
          <w:rFonts w:ascii="Angsana New" w:hAnsi="Angsana New" w:cs="Angsana New"/>
          <w:sz w:val="32"/>
          <w:szCs w:val="32"/>
          <w:cs/>
        </w:rPr>
        <w:t>บริษัทมีค่าใช้จ่ายเกี่ยวกับสัญญาเช่าที่รับรู้ใน</w:t>
      </w:r>
      <w:r w:rsidR="0059367A">
        <w:rPr>
          <w:rFonts w:ascii="Angsana New" w:hAnsi="Angsana New" w:cs="Angsana New" w:hint="cs"/>
          <w:sz w:val="32"/>
          <w:szCs w:val="32"/>
          <w:cs/>
        </w:rPr>
        <w:t>งบ</w:t>
      </w:r>
      <w:r w:rsidRPr="00EA3EF4">
        <w:rPr>
          <w:rFonts w:ascii="Angsana New" w:hAnsi="Angsana New" w:cs="Angsana New"/>
          <w:sz w:val="32"/>
          <w:szCs w:val="32"/>
          <w:cs/>
        </w:rPr>
        <w:t xml:space="preserve">กำไรขาดทุนเบ็ดเสร็จ </w:t>
      </w:r>
      <w:r w:rsidRPr="00EA3EF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สำหรับปีสิ้นสุดวันที่ </w:t>
      </w:r>
      <w:r w:rsidRPr="00EA3EF4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EA3EF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Pr="00EA3EF4">
        <w:rPr>
          <w:rFonts w:ascii="Angsana New" w:hAnsi="Angsana New" w:cs="Angsana New"/>
          <w:spacing w:val="-2"/>
          <w:sz w:val="32"/>
          <w:szCs w:val="32"/>
        </w:rPr>
        <w:t>256</w:t>
      </w:r>
      <w:r w:rsidR="00A46752">
        <w:rPr>
          <w:rFonts w:ascii="Angsana New" w:hAnsi="Angsana New" w:cs="Angsana New"/>
          <w:spacing w:val="-2"/>
          <w:sz w:val="32"/>
          <w:szCs w:val="32"/>
        </w:rPr>
        <w:t>8</w:t>
      </w:r>
      <w:r w:rsidRPr="00EA3EF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 </w:t>
      </w:r>
      <w:r w:rsidRPr="00EA3EF4">
        <w:rPr>
          <w:rFonts w:ascii="Angsana New" w:hAnsi="Angsana New" w:cs="Angsana New"/>
          <w:spacing w:val="-2"/>
          <w:sz w:val="32"/>
          <w:szCs w:val="32"/>
        </w:rPr>
        <w:t>256</w:t>
      </w:r>
      <w:r w:rsidR="00A46752">
        <w:rPr>
          <w:rFonts w:ascii="Angsana New" w:hAnsi="Angsana New" w:cs="Angsana New"/>
          <w:spacing w:val="-2"/>
          <w:sz w:val="32"/>
          <w:szCs w:val="32"/>
        </w:rPr>
        <w:t>7</w:t>
      </w:r>
      <w:r w:rsidRPr="00EA3EF4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A3EF4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14:paraId="02105863" w14:textId="77777777" w:rsidR="000010EC" w:rsidRPr="000010EC" w:rsidRDefault="000010EC" w:rsidP="00F10F39">
      <w:pPr>
        <w:pStyle w:val="ListParagraph"/>
        <w:tabs>
          <w:tab w:val="left" w:pos="720"/>
        </w:tabs>
        <w:spacing w:before="60" w:line="228" w:lineRule="auto"/>
        <w:ind w:left="706" w:right="-24"/>
        <w:jc w:val="right"/>
        <w:rPr>
          <w:rFonts w:ascii="Angsana New" w:hAnsi="Angsana New"/>
          <w:sz w:val="32"/>
          <w:szCs w:val="32"/>
        </w:rPr>
      </w:pPr>
      <w:r w:rsidRPr="000010EC">
        <w:rPr>
          <w:rFonts w:ascii="Angsana New" w:hAnsi="Angsana New" w:hint="cs"/>
          <w:sz w:val="32"/>
          <w:szCs w:val="32"/>
          <w:cs/>
        </w:rPr>
        <w:t>หน่วย</w:t>
      </w:r>
      <w:r w:rsidR="00EA0D4D">
        <w:rPr>
          <w:rFonts w:ascii="Angsana New" w:hAnsi="Angsana New"/>
          <w:sz w:val="32"/>
          <w:szCs w:val="32"/>
        </w:rPr>
        <w:t xml:space="preserve"> : </w:t>
      </w:r>
      <w:r w:rsidRPr="000010EC">
        <w:rPr>
          <w:rFonts w:ascii="Angsana New" w:hAnsi="Angsana New"/>
          <w:sz w:val="32"/>
          <w:szCs w:val="32"/>
          <w:cs/>
        </w:rPr>
        <w:t>บาท</w:t>
      </w:r>
    </w:p>
    <w:tbl>
      <w:tblPr>
        <w:tblW w:w="9125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952"/>
        <w:gridCol w:w="1953"/>
      </w:tblGrid>
      <w:tr w:rsidR="000010EC" w:rsidRPr="009075A8" w14:paraId="1613624E" w14:textId="77777777" w:rsidTr="00C65EBE">
        <w:trPr>
          <w:trHeight w:val="432"/>
        </w:trPr>
        <w:tc>
          <w:tcPr>
            <w:tcW w:w="5220" w:type="dxa"/>
            <w:vMerge w:val="restart"/>
            <w:vAlign w:val="center"/>
          </w:tcPr>
          <w:p w14:paraId="481B8304" w14:textId="77777777" w:rsidR="000010EC" w:rsidRPr="00C364B9" w:rsidRDefault="000010EC" w:rsidP="00A86ED1">
            <w:pPr>
              <w:tabs>
                <w:tab w:val="left" w:pos="11057"/>
              </w:tabs>
              <w:ind w:right="-10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3905" w:type="dxa"/>
            <w:gridSpan w:val="2"/>
            <w:tcBorders>
              <w:right w:val="single" w:sz="4" w:space="0" w:color="auto"/>
            </w:tcBorders>
          </w:tcPr>
          <w:p w14:paraId="627DFB02" w14:textId="77777777" w:rsidR="000010EC" w:rsidRPr="00C364B9" w:rsidRDefault="000010EC" w:rsidP="00F10F39">
            <w:pPr>
              <w:tabs>
                <w:tab w:val="left" w:pos="142"/>
                <w:tab w:val="left" w:pos="426"/>
                <w:tab w:val="left" w:pos="11057"/>
              </w:tabs>
              <w:ind w:left="-108"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46752" w:rsidRPr="009075A8" w14:paraId="66F99145" w14:textId="77777777" w:rsidTr="00C65EBE">
        <w:trPr>
          <w:trHeight w:val="333"/>
        </w:trPr>
        <w:tc>
          <w:tcPr>
            <w:tcW w:w="5220" w:type="dxa"/>
            <w:vMerge/>
            <w:tcBorders>
              <w:bottom w:val="nil"/>
            </w:tcBorders>
          </w:tcPr>
          <w:p w14:paraId="00AF175E" w14:textId="77777777" w:rsidR="00A46752" w:rsidRPr="00C364B9" w:rsidRDefault="00A46752" w:rsidP="00A46752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952" w:type="dxa"/>
            <w:tcBorders>
              <w:bottom w:val="nil"/>
              <w:right w:val="single" w:sz="4" w:space="0" w:color="auto"/>
            </w:tcBorders>
          </w:tcPr>
          <w:p w14:paraId="58201A22" w14:textId="53F6B2D2" w:rsidR="00A46752" w:rsidRPr="003D39F4" w:rsidRDefault="00A46752" w:rsidP="00A46752">
            <w:pPr>
              <w:spacing w:before="30"/>
              <w:ind w:left="-126" w:right="-67" w:firstLine="19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953" w:type="dxa"/>
            <w:tcBorders>
              <w:bottom w:val="nil"/>
              <w:right w:val="single" w:sz="4" w:space="0" w:color="auto"/>
            </w:tcBorders>
          </w:tcPr>
          <w:p w14:paraId="629771E7" w14:textId="094C4CDB" w:rsidR="00A46752" w:rsidRPr="003D39F4" w:rsidRDefault="00A46752" w:rsidP="00A46752">
            <w:pPr>
              <w:spacing w:before="30"/>
              <w:ind w:left="-126" w:right="-67" w:firstLine="19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A46752" w:rsidRPr="009075A8" w14:paraId="12A03DB5" w14:textId="77777777" w:rsidTr="00C65EBE">
        <w:trPr>
          <w:trHeight w:val="432"/>
        </w:trPr>
        <w:tc>
          <w:tcPr>
            <w:tcW w:w="5220" w:type="dxa"/>
            <w:tcBorders>
              <w:bottom w:val="nil"/>
            </w:tcBorders>
          </w:tcPr>
          <w:p w14:paraId="0F46E28E" w14:textId="77777777" w:rsidR="00A46752" w:rsidRPr="00C364B9" w:rsidRDefault="00A46752" w:rsidP="00A46752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364B9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52" w:type="dxa"/>
            <w:tcBorders>
              <w:bottom w:val="nil"/>
              <w:right w:val="single" w:sz="4" w:space="0" w:color="auto"/>
            </w:tcBorders>
          </w:tcPr>
          <w:p w14:paraId="2D6E16F0" w14:textId="1A95B719" w:rsidR="00A46752" w:rsidRPr="00425BA8" w:rsidRDefault="00857A3D" w:rsidP="00A46752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292,212</w:t>
            </w:r>
          </w:p>
        </w:tc>
        <w:tc>
          <w:tcPr>
            <w:tcW w:w="1953" w:type="dxa"/>
            <w:tcBorders>
              <w:bottom w:val="nil"/>
              <w:right w:val="single" w:sz="4" w:space="0" w:color="auto"/>
            </w:tcBorders>
          </w:tcPr>
          <w:p w14:paraId="7372B540" w14:textId="121F7F05" w:rsidR="00A46752" w:rsidRPr="00425BA8" w:rsidRDefault="00A46752" w:rsidP="002652B6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5E127A">
              <w:rPr>
                <w:rFonts w:ascii="Angsana New" w:hAnsi="Angsana New" w:cs="Angsana New"/>
                <w:sz w:val="32"/>
                <w:szCs w:val="32"/>
              </w:rPr>
              <w:t>293,012</w:t>
            </w:r>
          </w:p>
        </w:tc>
      </w:tr>
      <w:tr w:rsidR="00A46752" w:rsidRPr="009075A8" w14:paraId="499F7B13" w14:textId="77777777" w:rsidTr="00C65EBE">
        <w:trPr>
          <w:trHeight w:val="432"/>
        </w:trPr>
        <w:tc>
          <w:tcPr>
            <w:tcW w:w="5220" w:type="dxa"/>
            <w:tcBorders>
              <w:top w:val="nil"/>
              <w:bottom w:val="nil"/>
            </w:tcBorders>
          </w:tcPr>
          <w:p w14:paraId="286BFA22" w14:textId="77777777" w:rsidR="00A46752" w:rsidRPr="00C364B9" w:rsidRDefault="00A46752" w:rsidP="00A46752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A26407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952" w:type="dxa"/>
            <w:tcBorders>
              <w:top w:val="nil"/>
              <w:bottom w:val="nil"/>
              <w:right w:val="single" w:sz="4" w:space="0" w:color="auto"/>
            </w:tcBorders>
          </w:tcPr>
          <w:p w14:paraId="5167B8BA" w14:textId="4840C93F" w:rsidR="00A46752" w:rsidRPr="00425BA8" w:rsidRDefault="00857A3D" w:rsidP="00A46752">
            <w:pPr>
              <w:tabs>
                <w:tab w:val="decimal" w:pos="2052"/>
              </w:tabs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20,45</w:t>
            </w:r>
            <w:r w:rsidR="009A4AC5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953" w:type="dxa"/>
            <w:tcBorders>
              <w:top w:val="nil"/>
              <w:bottom w:val="nil"/>
              <w:right w:val="single" w:sz="4" w:space="0" w:color="auto"/>
            </w:tcBorders>
          </w:tcPr>
          <w:p w14:paraId="13269143" w14:textId="2DDA86C5" w:rsidR="00A46752" w:rsidRPr="00425BA8" w:rsidRDefault="00A46752" w:rsidP="002652B6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32,423</w:t>
            </w:r>
          </w:p>
        </w:tc>
      </w:tr>
      <w:tr w:rsidR="00A46752" w:rsidRPr="009075A8" w14:paraId="586B2966" w14:textId="77777777" w:rsidTr="00C65EBE">
        <w:trPr>
          <w:trHeight w:val="432"/>
        </w:trPr>
        <w:tc>
          <w:tcPr>
            <w:tcW w:w="5220" w:type="dxa"/>
            <w:tcBorders>
              <w:top w:val="nil"/>
              <w:bottom w:val="single" w:sz="4" w:space="0" w:color="auto"/>
            </w:tcBorders>
          </w:tcPr>
          <w:p w14:paraId="0641698A" w14:textId="77777777" w:rsidR="00A46752" w:rsidRPr="00C364B9" w:rsidRDefault="00A46752" w:rsidP="00A46752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71096B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ค่าใช้จ่ายที่เกี่ยวกับสัญญาเช่าซ</w:t>
            </w:r>
            <w:r w:rsidRPr="0071096B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ึ่ง</w:t>
            </w:r>
            <w:r w:rsidRPr="0071096B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195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67A7A40" w14:textId="41837002" w:rsidR="00A46752" w:rsidRPr="00425BA8" w:rsidRDefault="00775CED" w:rsidP="00A46752">
            <w:pPr>
              <w:tabs>
                <w:tab w:val="decimal" w:pos="2052"/>
              </w:tabs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433,642</w:t>
            </w:r>
          </w:p>
        </w:tc>
        <w:tc>
          <w:tcPr>
            <w:tcW w:w="195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3B095AE" w14:textId="0F142EE2" w:rsidR="00A46752" w:rsidRPr="00425BA8" w:rsidRDefault="00A46752" w:rsidP="002652B6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443,730</w:t>
            </w:r>
          </w:p>
        </w:tc>
      </w:tr>
    </w:tbl>
    <w:p w14:paraId="3E0AA706" w14:textId="77777777" w:rsidR="00162CA5" w:rsidRDefault="00162CA5" w:rsidP="00162CA5">
      <w:pPr>
        <w:pStyle w:val="ListParagraph"/>
        <w:tabs>
          <w:tab w:val="left" w:pos="-426"/>
        </w:tabs>
        <w:ind w:right="29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6E0E8BB" w14:textId="77777777" w:rsidR="00162CA5" w:rsidRDefault="00162CA5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25A282C" w14:textId="39B66F84" w:rsidR="0075700F" w:rsidRPr="00101831" w:rsidRDefault="0075700F" w:rsidP="00101831">
      <w:pPr>
        <w:pStyle w:val="ListParagraph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1831">
        <w:rPr>
          <w:rFonts w:ascii="Angsana New" w:hAnsi="Angsana New" w:hint="cs"/>
          <w:b/>
          <w:bCs/>
          <w:sz w:val="32"/>
          <w:szCs w:val="32"/>
          <w:cs/>
        </w:rPr>
        <w:lastRenderedPageBreak/>
        <w:t>สินทรัพย์ไม่มีตัวตน</w:t>
      </w:r>
    </w:p>
    <w:p w14:paraId="17C403DE" w14:textId="77777777" w:rsidR="00DB238D" w:rsidRPr="0008083E" w:rsidRDefault="00DB238D" w:rsidP="00F10F39">
      <w:pPr>
        <w:pStyle w:val="ListParagraph"/>
        <w:tabs>
          <w:tab w:val="left" w:pos="720"/>
        </w:tabs>
        <w:spacing w:before="60" w:line="228" w:lineRule="auto"/>
        <w:ind w:left="706" w:right="-10"/>
        <w:jc w:val="right"/>
        <w:rPr>
          <w:rFonts w:ascii="Angsana New" w:hAnsi="Angsana New"/>
          <w:sz w:val="24"/>
          <w:szCs w:val="24"/>
          <w:cs/>
        </w:rPr>
      </w:pPr>
      <w:r w:rsidRPr="0008083E">
        <w:rPr>
          <w:rFonts w:ascii="Angsana New" w:hAnsi="Angsana New" w:hint="cs"/>
          <w:sz w:val="24"/>
          <w:szCs w:val="24"/>
          <w:cs/>
        </w:rPr>
        <w:t xml:space="preserve">หน่วย </w:t>
      </w:r>
      <w:r w:rsidRPr="0008083E">
        <w:rPr>
          <w:rFonts w:ascii="Angsana New" w:hAnsi="Angsana New"/>
          <w:sz w:val="24"/>
          <w:szCs w:val="24"/>
        </w:rPr>
        <w:t xml:space="preserve">: </w:t>
      </w:r>
      <w:r w:rsidRPr="0008083E">
        <w:rPr>
          <w:rFonts w:ascii="Angsana New" w:hAnsi="Angsana New" w:hint="cs"/>
          <w:sz w:val="24"/>
          <w:szCs w:val="24"/>
          <w:cs/>
        </w:rPr>
        <w:t>บาท</w:t>
      </w:r>
    </w:p>
    <w:tbl>
      <w:tblPr>
        <w:tblW w:w="913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215"/>
        <w:gridCol w:w="1215"/>
        <w:gridCol w:w="1216"/>
        <w:gridCol w:w="1215"/>
        <w:gridCol w:w="1215"/>
        <w:gridCol w:w="1216"/>
      </w:tblGrid>
      <w:tr w:rsidR="00CB703A" w:rsidRPr="00276E07" w14:paraId="6F08EFE4" w14:textId="77777777" w:rsidTr="005E6B5F">
        <w:trPr>
          <w:trHeight w:val="388"/>
        </w:trPr>
        <w:tc>
          <w:tcPr>
            <w:tcW w:w="1843" w:type="dxa"/>
            <w:vMerge w:val="restart"/>
            <w:vAlign w:val="center"/>
          </w:tcPr>
          <w:p w14:paraId="55D513FE" w14:textId="77777777" w:rsidR="00CB703A" w:rsidRPr="0008083E" w:rsidRDefault="00CB703A" w:rsidP="00A86E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083E">
              <w:rPr>
                <w:rFonts w:ascii="Angsana New" w:hAnsi="Angsana New" w:cs="Angsana New" w:hint="cs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7292" w:type="dxa"/>
            <w:gridSpan w:val="6"/>
          </w:tcPr>
          <w:p w14:paraId="6A6CE7E3" w14:textId="77777777" w:rsidR="00CB703A" w:rsidRPr="0008083E" w:rsidRDefault="00CB703A" w:rsidP="00214B1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083E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A46752" w:rsidRPr="008D0BD6" w14:paraId="18803885" w14:textId="77777777" w:rsidTr="005E6B5F">
        <w:trPr>
          <w:trHeight w:val="379"/>
        </w:trPr>
        <w:tc>
          <w:tcPr>
            <w:tcW w:w="1843" w:type="dxa"/>
            <w:vMerge/>
            <w:vAlign w:val="center"/>
          </w:tcPr>
          <w:p w14:paraId="44E7E468" w14:textId="77777777" w:rsidR="00A46752" w:rsidRPr="0008083E" w:rsidRDefault="00A46752" w:rsidP="00A4675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center"/>
          </w:tcPr>
          <w:p w14:paraId="0F3236E3" w14:textId="7C9700D6" w:rsidR="00A46752" w:rsidRPr="0008083E" w:rsidRDefault="00A46752" w:rsidP="00A4675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083E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08083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ม.ค. </w:t>
            </w:r>
            <w:r w:rsidRPr="0008083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04947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center"/>
          </w:tcPr>
          <w:p w14:paraId="1470526C" w14:textId="77777777" w:rsidR="00A46752" w:rsidRPr="0008083E" w:rsidRDefault="00A46752" w:rsidP="00A4675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083E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3416B64D" w14:textId="62A31D89" w:rsidR="00A46752" w:rsidRPr="0008083E" w:rsidRDefault="00A46752" w:rsidP="00A4675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6752">
              <w:rPr>
                <w:rFonts w:ascii="Angsana New" w:hAnsi="Angsana New" w:cs="Angsana New"/>
                <w:sz w:val="24"/>
                <w:szCs w:val="24"/>
                <w:cs/>
              </w:rPr>
              <w:t>เลิกใช้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center"/>
          </w:tcPr>
          <w:p w14:paraId="665C833C" w14:textId="7E6DC95D" w:rsidR="00A46752" w:rsidRPr="0008083E" w:rsidRDefault="00A46752" w:rsidP="00A4675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083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8083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ธ.ค. </w:t>
            </w:r>
            <w:r w:rsidRPr="0008083E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62377C8" w14:textId="28B9CC5C" w:rsidR="00A46752" w:rsidRPr="0008083E" w:rsidRDefault="00A46752" w:rsidP="00A4675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19B6E51D" w14:textId="79E7D84E" w:rsidR="00A46752" w:rsidRPr="0008083E" w:rsidRDefault="00A46752" w:rsidP="00A4675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083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8083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ธ.ค. </w:t>
            </w:r>
            <w:r w:rsidRPr="0008083E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A46752" w14:paraId="6773AF63" w14:textId="77777777" w:rsidTr="005E6B5F">
        <w:trPr>
          <w:trHeight w:val="444"/>
        </w:trPr>
        <w:tc>
          <w:tcPr>
            <w:tcW w:w="1843" w:type="dxa"/>
            <w:tcBorders>
              <w:bottom w:val="nil"/>
            </w:tcBorders>
            <w:vAlign w:val="center"/>
          </w:tcPr>
          <w:p w14:paraId="0A04F586" w14:textId="77777777" w:rsidR="00A46752" w:rsidRPr="0008083E" w:rsidRDefault="00A46752" w:rsidP="00A46752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083E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15" w:type="dxa"/>
            <w:tcBorders>
              <w:bottom w:val="nil"/>
            </w:tcBorders>
            <w:vAlign w:val="center"/>
          </w:tcPr>
          <w:p w14:paraId="7B4BD9C9" w14:textId="7534BEB0" w:rsidR="00A46752" w:rsidRPr="006637D5" w:rsidRDefault="00A46752" w:rsidP="00A46752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  <w:r w:rsidRPr="006637D5">
              <w:rPr>
                <w:rFonts w:ascii="Angsana New" w:hAnsi="Angsana New" w:cs="Angsana New"/>
                <w:sz w:val="24"/>
                <w:szCs w:val="24"/>
              </w:rPr>
              <w:t>40,339,136</w:t>
            </w:r>
          </w:p>
        </w:tc>
        <w:tc>
          <w:tcPr>
            <w:tcW w:w="1215" w:type="dxa"/>
            <w:tcBorders>
              <w:bottom w:val="nil"/>
            </w:tcBorders>
            <w:vAlign w:val="center"/>
          </w:tcPr>
          <w:p w14:paraId="27EEF87F" w14:textId="0E313782" w:rsidR="00A46752" w:rsidRPr="006637D5" w:rsidRDefault="00A46752" w:rsidP="00A46752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  <w:r w:rsidRPr="006637D5">
              <w:rPr>
                <w:rFonts w:ascii="Angsana New" w:hAnsi="Angsana New" w:cs="Angsana New"/>
                <w:sz w:val="24"/>
                <w:szCs w:val="24"/>
              </w:rPr>
              <w:t>355,150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15BFD903" w14:textId="7174BF45" w:rsidR="00A46752" w:rsidRPr="006637D5" w:rsidRDefault="00A46752" w:rsidP="00A46752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  <w:r w:rsidRPr="006637D5">
              <w:rPr>
                <w:rFonts w:ascii="Angsana New" w:hAnsi="Angsana New" w:cs="Angsana New"/>
                <w:sz w:val="24"/>
                <w:szCs w:val="24"/>
              </w:rPr>
              <w:t>(4,637,930)</w:t>
            </w:r>
          </w:p>
        </w:tc>
        <w:tc>
          <w:tcPr>
            <w:tcW w:w="1215" w:type="dxa"/>
            <w:tcBorders>
              <w:bottom w:val="nil"/>
            </w:tcBorders>
            <w:vAlign w:val="center"/>
          </w:tcPr>
          <w:p w14:paraId="7BF4F664" w14:textId="103879B2" w:rsidR="00A46752" w:rsidRPr="006637D5" w:rsidRDefault="00A46752" w:rsidP="00A46752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  <w:r w:rsidRPr="006637D5">
              <w:rPr>
                <w:rFonts w:ascii="Angsana New" w:hAnsi="Angsana New" w:cs="Angsana New"/>
                <w:sz w:val="24"/>
                <w:szCs w:val="24"/>
              </w:rPr>
              <w:t>36,056,356</w:t>
            </w:r>
          </w:p>
        </w:tc>
        <w:tc>
          <w:tcPr>
            <w:tcW w:w="1215" w:type="dxa"/>
            <w:tcBorders>
              <w:bottom w:val="nil"/>
            </w:tcBorders>
            <w:vAlign w:val="center"/>
          </w:tcPr>
          <w:p w14:paraId="7F9D6444" w14:textId="5BFA7BB0" w:rsidR="00A46752" w:rsidRPr="006637D5" w:rsidRDefault="008D7401" w:rsidP="00A46752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48,000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541C9457" w14:textId="6FE9DAD7" w:rsidR="00A46752" w:rsidRPr="006637D5" w:rsidRDefault="008D7401" w:rsidP="00A46752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36,104,35</w:t>
            </w:r>
            <w:r w:rsidR="00A22AA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A46752" w14:paraId="3174B9E5" w14:textId="77777777" w:rsidTr="005E6B5F">
        <w:trPr>
          <w:trHeight w:val="278"/>
        </w:trPr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14:paraId="5C1C4460" w14:textId="77777777" w:rsidR="00A46752" w:rsidRPr="0008083E" w:rsidRDefault="00A46752" w:rsidP="00A46752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8083E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 w:rsidRPr="0008083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vAlign w:val="center"/>
          </w:tcPr>
          <w:p w14:paraId="437807CB" w14:textId="07F3748D" w:rsidR="00A46752" w:rsidRPr="006637D5" w:rsidRDefault="00A46752" w:rsidP="00A46752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  <w:r w:rsidRPr="006637D5">
              <w:rPr>
                <w:rFonts w:ascii="Angsana New" w:hAnsi="Angsana New" w:cs="Angsana New"/>
                <w:sz w:val="24"/>
                <w:szCs w:val="24"/>
              </w:rPr>
              <w:t>(35,027,197)</w:t>
            </w: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vAlign w:val="center"/>
          </w:tcPr>
          <w:p w14:paraId="6ECFC651" w14:textId="4016CE1F" w:rsidR="00A46752" w:rsidRPr="006637D5" w:rsidRDefault="00A46752" w:rsidP="00A46752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7D5">
              <w:rPr>
                <w:rFonts w:ascii="Angsana New" w:hAnsi="Angsana New" w:cs="Angsana New"/>
                <w:sz w:val="24"/>
                <w:szCs w:val="24"/>
              </w:rPr>
              <w:t>(2,643,560)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vAlign w:val="center"/>
          </w:tcPr>
          <w:p w14:paraId="33F80DE2" w14:textId="2D967881" w:rsidR="00A46752" w:rsidRPr="006637D5" w:rsidRDefault="00A46752" w:rsidP="00A46752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7D5">
              <w:rPr>
                <w:rFonts w:ascii="Angsana New" w:hAnsi="Angsana New" w:cs="Angsana New"/>
                <w:sz w:val="24"/>
                <w:szCs w:val="24"/>
              </w:rPr>
              <w:t>4,637,899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center"/>
          </w:tcPr>
          <w:p w14:paraId="4E3965B3" w14:textId="06ADA7D9" w:rsidR="00A46752" w:rsidRPr="006637D5" w:rsidRDefault="00A46752" w:rsidP="00A46752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  <w:r w:rsidRPr="006637D5">
              <w:rPr>
                <w:rFonts w:ascii="Angsana New" w:hAnsi="Angsana New" w:cs="Angsana New"/>
                <w:sz w:val="24"/>
                <w:szCs w:val="24"/>
              </w:rPr>
              <w:t>(33,032,858)</w:t>
            </w: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vAlign w:val="center"/>
          </w:tcPr>
          <w:p w14:paraId="0AFF72A0" w14:textId="700C6501" w:rsidR="00A46752" w:rsidRPr="006637D5" w:rsidRDefault="008D7401" w:rsidP="00A46752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(2,069,610)</w:t>
            </w:r>
          </w:p>
        </w:tc>
        <w:tc>
          <w:tcPr>
            <w:tcW w:w="1216" w:type="dxa"/>
            <w:tcBorders>
              <w:top w:val="nil"/>
              <w:bottom w:val="nil"/>
            </w:tcBorders>
            <w:vAlign w:val="center"/>
          </w:tcPr>
          <w:p w14:paraId="04DD1B80" w14:textId="57B554DD" w:rsidR="00A46752" w:rsidRPr="006637D5" w:rsidRDefault="008D7401" w:rsidP="00A46752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(35,102,46</w:t>
            </w:r>
            <w:r w:rsidR="00A22AA0">
              <w:rPr>
                <w:rFonts w:ascii="Angsana New" w:hAnsi="Angsana New" w:cs="Angsana New"/>
                <w:sz w:val="24"/>
                <w:szCs w:val="24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46752" w:rsidRPr="003A2B33" w14:paraId="76439E70" w14:textId="77777777" w:rsidTr="005E6B5F">
        <w:trPr>
          <w:trHeight w:val="27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491A" w14:textId="77777777" w:rsidR="00A46752" w:rsidRPr="0008083E" w:rsidRDefault="00A46752" w:rsidP="00A46752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083E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05D4C28" w14:textId="77777777" w:rsidR="00A46752" w:rsidRPr="006637D5" w:rsidRDefault="00A46752" w:rsidP="00A46752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3F489D" w14:textId="77777777" w:rsidR="00A46752" w:rsidRPr="006637D5" w:rsidRDefault="00A46752" w:rsidP="00A46752">
            <w:pPr>
              <w:tabs>
                <w:tab w:val="decimal" w:pos="1021"/>
              </w:tabs>
              <w:ind w:left="-100" w:right="-9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4D17DB7" w14:textId="4F0CDAB1" w:rsidR="00A46752" w:rsidRPr="006637D5" w:rsidRDefault="00A46752" w:rsidP="00A46752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left w:val="single" w:sz="4" w:space="0" w:color="auto"/>
            </w:tcBorders>
          </w:tcPr>
          <w:p w14:paraId="43D08CAF" w14:textId="7A203991" w:rsidR="00A46752" w:rsidRPr="006637D5" w:rsidRDefault="00A46752" w:rsidP="005E6B5F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7D5">
              <w:rPr>
                <w:rFonts w:ascii="Angsana New" w:hAnsi="Angsana New" w:cs="Angsana New"/>
                <w:sz w:val="24"/>
                <w:szCs w:val="24"/>
              </w:rPr>
              <w:t>3,023,498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B1F23E" w14:textId="77777777" w:rsidR="00A46752" w:rsidRPr="006637D5" w:rsidRDefault="00A46752" w:rsidP="00A46752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6" w:type="dxa"/>
            <w:tcBorders>
              <w:left w:val="single" w:sz="4" w:space="0" w:color="auto"/>
            </w:tcBorders>
          </w:tcPr>
          <w:p w14:paraId="6FA70A50" w14:textId="5813E7FC" w:rsidR="00A46752" w:rsidRPr="006637D5" w:rsidRDefault="008D7401" w:rsidP="00A46752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1,001,888</w:t>
            </w:r>
          </w:p>
        </w:tc>
      </w:tr>
      <w:tr w:rsidR="00A46752" w:rsidRPr="003A2B33" w14:paraId="66B10E70" w14:textId="77777777" w:rsidTr="005E6B5F">
        <w:trPr>
          <w:trHeight w:val="27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26CD" w14:textId="77777777" w:rsidR="00A46752" w:rsidRPr="0008083E" w:rsidRDefault="00A46752" w:rsidP="00A46752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083E">
              <w:rPr>
                <w:rFonts w:ascii="Angsana New" w:hAnsi="Angsana New" w:cs="Angsana New" w:hint="cs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37408C" w14:textId="77777777" w:rsidR="00A46752" w:rsidRPr="006637D5" w:rsidRDefault="00A46752" w:rsidP="00A46752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3E591" w14:textId="77777777" w:rsidR="00A46752" w:rsidRPr="006637D5" w:rsidRDefault="00A46752" w:rsidP="00A46752">
            <w:pPr>
              <w:tabs>
                <w:tab w:val="decimal" w:pos="1021"/>
              </w:tabs>
              <w:ind w:left="-100" w:right="-9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7ADA0B" w14:textId="3B2E8E3F" w:rsidR="00A46752" w:rsidRPr="006637D5" w:rsidRDefault="00A46752" w:rsidP="00A46752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</w:tcBorders>
          </w:tcPr>
          <w:p w14:paraId="6E0BC730" w14:textId="414D77E5" w:rsidR="00A46752" w:rsidRPr="006637D5" w:rsidRDefault="00A46752" w:rsidP="005E6B5F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7D5">
              <w:rPr>
                <w:rFonts w:ascii="Angsana New" w:hAnsi="Angsana New" w:cs="Angsana New"/>
                <w:sz w:val="24"/>
                <w:szCs w:val="24"/>
              </w:rPr>
              <w:t>2,643,560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E56B8E" w14:textId="77777777" w:rsidR="00A46752" w:rsidRPr="006637D5" w:rsidRDefault="00A46752" w:rsidP="00A46752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</w:tcBorders>
          </w:tcPr>
          <w:p w14:paraId="005C0ED1" w14:textId="6743D261" w:rsidR="00A46752" w:rsidRPr="006637D5" w:rsidRDefault="008D7401" w:rsidP="00A46752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2,069,610</w:t>
            </w:r>
          </w:p>
        </w:tc>
      </w:tr>
    </w:tbl>
    <w:p w14:paraId="3183C677" w14:textId="77777777" w:rsidR="00742371" w:rsidRDefault="00742371" w:rsidP="00742371">
      <w:pPr>
        <w:rPr>
          <w:rFonts w:ascii="Angsana New" w:hAnsi="Angsana New" w:cs="Angsana New"/>
          <w:sz w:val="32"/>
          <w:szCs w:val="32"/>
        </w:rPr>
      </w:pPr>
    </w:p>
    <w:p w14:paraId="27619B0C" w14:textId="75E65EA0" w:rsidR="003D39F4" w:rsidRPr="00742371" w:rsidRDefault="003D39F4" w:rsidP="00BE2146">
      <w:pPr>
        <w:ind w:left="706" w:firstLine="720"/>
        <w:jc w:val="thaiDistribute"/>
        <w:rPr>
          <w:rFonts w:ascii="Angsana New" w:hAnsi="Angsana New" w:cs="Angsana New"/>
          <w:sz w:val="32"/>
          <w:szCs w:val="32"/>
        </w:rPr>
      </w:pPr>
      <w:r w:rsidRPr="008702DA">
        <w:rPr>
          <w:rFonts w:ascii="Angsana New" w:hAnsi="Angsana New" w:cs="Angsana New"/>
          <w:sz w:val="32"/>
          <w:szCs w:val="32"/>
          <w:cs/>
        </w:rPr>
        <w:t>บริษัท</w:t>
      </w:r>
      <w:r w:rsidRPr="008702DA">
        <w:rPr>
          <w:rFonts w:ascii="Angsana New" w:hAnsi="Angsana New" w:cs="Angsana New" w:hint="cs"/>
          <w:sz w:val="32"/>
          <w:szCs w:val="32"/>
          <w:cs/>
        </w:rPr>
        <w:t>มี</w:t>
      </w:r>
      <w:r w:rsidR="008334C0">
        <w:rPr>
          <w:rFonts w:ascii="Angsana New" w:hAnsi="Angsana New" w:cs="Angsana New" w:hint="cs"/>
          <w:sz w:val="32"/>
          <w:szCs w:val="32"/>
          <w:cs/>
        </w:rPr>
        <w:t>ค่าตัดจำหน่ายสินทรัพย์ไม่มีตัวตน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8702DA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8702DA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สำหรับปีสิ้นสุด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pacing w:val="-2"/>
          <w:sz w:val="32"/>
          <w:szCs w:val="32"/>
        </w:rPr>
        <w:t>31</w:t>
      </w:r>
      <w:r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3E03C8">
        <w:rPr>
          <w:rFonts w:ascii="Angsana New" w:hAnsi="Angsana New" w:cs="Angsana New"/>
          <w:spacing w:val="-2"/>
          <w:sz w:val="32"/>
          <w:szCs w:val="32"/>
        </w:rPr>
        <w:t>256</w:t>
      </w:r>
      <w:r w:rsidR="00FB5D94">
        <w:rPr>
          <w:rFonts w:ascii="Angsana New" w:hAnsi="Angsana New" w:cs="Angsana New"/>
          <w:spacing w:val="-2"/>
          <w:sz w:val="32"/>
          <w:szCs w:val="32"/>
        </w:rPr>
        <w:t>8</w:t>
      </w:r>
      <w:r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010E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3E03C8">
        <w:rPr>
          <w:rFonts w:ascii="Angsana New" w:hAnsi="Angsana New" w:cs="Angsana New"/>
          <w:spacing w:val="-2"/>
          <w:sz w:val="32"/>
          <w:szCs w:val="32"/>
        </w:rPr>
        <w:t>256</w:t>
      </w:r>
      <w:r w:rsidR="00FB5D94">
        <w:rPr>
          <w:rFonts w:ascii="Angsana New" w:hAnsi="Angsana New" w:cs="Angsana New"/>
          <w:spacing w:val="-2"/>
          <w:sz w:val="32"/>
          <w:szCs w:val="32"/>
        </w:rPr>
        <w:t>7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386D69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14:paraId="6685F0B3" w14:textId="77777777" w:rsidR="003D39F4" w:rsidRPr="00CB49D0" w:rsidRDefault="003D39F4" w:rsidP="00682340">
      <w:pPr>
        <w:pStyle w:val="ListParagraph"/>
        <w:tabs>
          <w:tab w:val="left" w:pos="720"/>
        </w:tabs>
        <w:spacing w:before="60" w:line="228" w:lineRule="auto"/>
        <w:ind w:left="706" w:right="-24"/>
        <w:jc w:val="right"/>
        <w:rPr>
          <w:rFonts w:ascii="Angsana New" w:hAnsi="Angsana New"/>
          <w:sz w:val="32"/>
          <w:szCs w:val="32"/>
        </w:rPr>
      </w:pPr>
      <w:r w:rsidRPr="00CB49D0">
        <w:rPr>
          <w:rFonts w:ascii="Angsana New" w:hAnsi="Angsana New" w:hint="cs"/>
          <w:sz w:val="32"/>
          <w:szCs w:val="32"/>
          <w:cs/>
        </w:rPr>
        <w:t xml:space="preserve">หน่วย </w:t>
      </w:r>
      <w:r w:rsidRPr="00CB49D0">
        <w:rPr>
          <w:rFonts w:ascii="Angsana New" w:hAnsi="Angsana New"/>
          <w:sz w:val="32"/>
          <w:szCs w:val="32"/>
        </w:rPr>
        <w:t xml:space="preserve">: </w:t>
      </w:r>
      <w:r w:rsidRPr="00CB49D0">
        <w:rPr>
          <w:rFonts w:ascii="Angsana New" w:hAnsi="Angsana New"/>
          <w:sz w:val="32"/>
          <w:szCs w:val="32"/>
          <w:cs/>
        </w:rPr>
        <w:t>บาท</w:t>
      </w:r>
    </w:p>
    <w:tbl>
      <w:tblPr>
        <w:tblW w:w="886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8"/>
        <w:gridCol w:w="2365"/>
        <w:gridCol w:w="2366"/>
      </w:tblGrid>
      <w:tr w:rsidR="003D39F4" w:rsidRPr="00CB49D0" w14:paraId="3581116E" w14:textId="77777777" w:rsidTr="005E6B5F">
        <w:trPr>
          <w:trHeight w:val="432"/>
        </w:trPr>
        <w:tc>
          <w:tcPr>
            <w:tcW w:w="4138" w:type="dxa"/>
            <w:vMerge w:val="restart"/>
            <w:vAlign w:val="center"/>
          </w:tcPr>
          <w:p w14:paraId="3B6FFEF6" w14:textId="77777777" w:rsidR="003D39F4" w:rsidRPr="00CB49D0" w:rsidRDefault="003D39F4" w:rsidP="003804E5">
            <w:pPr>
              <w:tabs>
                <w:tab w:val="left" w:pos="11057"/>
              </w:tabs>
              <w:spacing w:line="228" w:lineRule="auto"/>
              <w:ind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4731" w:type="dxa"/>
            <w:gridSpan w:val="2"/>
            <w:tcBorders>
              <w:right w:val="single" w:sz="4" w:space="0" w:color="auto"/>
            </w:tcBorders>
          </w:tcPr>
          <w:p w14:paraId="5294E77A" w14:textId="77777777" w:rsidR="003D39F4" w:rsidRPr="00CB49D0" w:rsidRDefault="003D39F4" w:rsidP="003D39F4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FB5D94" w:rsidRPr="00CB49D0" w14:paraId="466B8034" w14:textId="77777777" w:rsidTr="005E6B5F">
        <w:trPr>
          <w:trHeight w:val="432"/>
        </w:trPr>
        <w:tc>
          <w:tcPr>
            <w:tcW w:w="4138" w:type="dxa"/>
            <w:vMerge/>
            <w:tcBorders>
              <w:bottom w:val="single" w:sz="4" w:space="0" w:color="auto"/>
            </w:tcBorders>
          </w:tcPr>
          <w:p w14:paraId="33868832" w14:textId="77777777" w:rsidR="00FB5D94" w:rsidRPr="00CB49D0" w:rsidRDefault="00FB5D94" w:rsidP="00FB5D94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65" w:type="dxa"/>
            <w:tcBorders>
              <w:bottom w:val="single" w:sz="4" w:space="0" w:color="auto"/>
              <w:right w:val="single" w:sz="4" w:space="0" w:color="auto"/>
            </w:tcBorders>
          </w:tcPr>
          <w:p w14:paraId="4B23BAD5" w14:textId="38698B39" w:rsidR="00FB5D94" w:rsidRPr="00CB49D0" w:rsidRDefault="00FB5D94" w:rsidP="00FB5D9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366" w:type="dxa"/>
            <w:tcBorders>
              <w:bottom w:val="single" w:sz="4" w:space="0" w:color="auto"/>
              <w:right w:val="single" w:sz="4" w:space="0" w:color="auto"/>
            </w:tcBorders>
          </w:tcPr>
          <w:p w14:paraId="34C360F6" w14:textId="578D50AC" w:rsidR="00FB5D94" w:rsidRPr="00CB49D0" w:rsidRDefault="00FB5D94" w:rsidP="00FB5D9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FB5D94" w:rsidRPr="00CB49D0" w14:paraId="6E3ECDAF" w14:textId="77777777" w:rsidTr="005E6B5F">
        <w:trPr>
          <w:trHeight w:val="432"/>
        </w:trPr>
        <w:tc>
          <w:tcPr>
            <w:tcW w:w="4138" w:type="dxa"/>
            <w:tcBorders>
              <w:bottom w:val="nil"/>
            </w:tcBorders>
          </w:tcPr>
          <w:p w14:paraId="252225A1" w14:textId="77777777" w:rsidR="00FB5D94" w:rsidRPr="00CB49D0" w:rsidRDefault="00FB5D94" w:rsidP="00FB5D94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</w:t>
            </w: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ขาย</w:t>
            </w:r>
          </w:p>
        </w:tc>
        <w:tc>
          <w:tcPr>
            <w:tcW w:w="2365" w:type="dxa"/>
            <w:tcBorders>
              <w:bottom w:val="nil"/>
              <w:right w:val="single" w:sz="4" w:space="0" w:color="auto"/>
            </w:tcBorders>
          </w:tcPr>
          <w:p w14:paraId="2A0A6A0E" w14:textId="0A84C20B" w:rsidR="00FB5D94" w:rsidRPr="00CB49D0" w:rsidRDefault="008D7401" w:rsidP="00FB5D94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618,607</w:t>
            </w:r>
          </w:p>
        </w:tc>
        <w:tc>
          <w:tcPr>
            <w:tcW w:w="2366" w:type="dxa"/>
            <w:tcBorders>
              <w:bottom w:val="nil"/>
              <w:right w:val="single" w:sz="4" w:space="0" w:color="auto"/>
            </w:tcBorders>
          </w:tcPr>
          <w:p w14:paraId="6C936962" w14:textId="789712C8" w:rsidR="00FB5D94" w:rsidRPr="00CB49D0" w:rsidRDefault="00FB5D94" w:rsidP="00FB5D94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559,683</w:t>
            </w:r>
          </w:p>
        </w:tc>
      </w:tr>
      <w:tr w:rsidR="00FB5D94" w:rsidRPr="00CB49D0" w14:paraId="32984A96" w14:textId="77777777" w:rsidTr="005E6B5F">
        <w:trPr>
          <w:trHeight w:val="432"/>
        </w:trPr>
        <w:tc>
          <w:tcPr>
            <w:tcW w:w="4138" w:type="dxa"/>
            <w:tcBorders>
              <w:top w:val="nil"/>
              <w:bottom w:val="single" w:sz="4" w:space="0" w:color="auto"/>
            </w:tcBorders>
          </w:tcPr>
          <w:p w14:paraId="7A65A0CA" w14:textId="77777777" w:rsidR="00FB5D94" w:rsidRPr="00CB49D0" w:rsidRDefault="00FB5D94" w:rsidP="00FB5D94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3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7D66D14" w14:textId="3157B59A" w:rsidR="00FB5D94" w:rsidRDefault="008D7401" w:rsidP="0005728E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1,451,003</w:t>
            </w:r>
          </w:p>
        </w:tc>
        <w:tc>
          <w:tcPr>
            <w:tcW w:w="236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823704E" w14:textId="00B1B5F7" w:rsidR="00FB5D94" w:rsidRDefault="00FB5D94" w:rsidP="00FB5D94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2,083,877</w:t>
            </w:r>
          </w:p>
        </w:tc>
      </w:tr>
      <w:tr w:rsidR="00FB5D94" w:rsidRPr="00CB49D0" w14:paraId="6DBC263E" w14:textId="77777777" w:rsidTr="005E6B5F">
        <w:trPr>
          <w:trHeight w:val="295"/>
        </w:trPr>
        <w:tc>
          <w:tcPr>
            <w:tcW w:w="4138" w:type="dxa"/>
            <w:tcBorders>
              <w:top w:val="single" w:sz="4" w:space="0" w:color="auto"/>
              <w:bottom w:val="single" w:sz="4" w:space="0" w:color="auto"/>
            </w:tcBorders>
          </w:tcPr>
          <w:p w14:paraId="177225B3" w14:textId="77777777" w:rsidR="00FB5D94" w:rsidRPr="00CB49D0" w:rsidRDefault="00FB5D94" w:rsidP="00FB5D94">
            <w:pPr>
              <w:ind w:left="270" w:right="-13" w:hanging="10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4CB2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0944" w14:textId="2BE7E6CF" w:rsidR="00FB5D94" w:rsidRDefault="008D7401" w:rsidP="00FB5D94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2,069,610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22E3" w14:textId="25374949" w:rsidR="00FB5D94" w:rsidRDefault="00FB5D94" w:rsidP="00FB5D94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2,643,560</w:t>
            </w:r>
          </w:p>
        </w:tc>
      </w:tr>
    </w:tbl>
    <w:p w14:paraId="6614192C" w14:textId="77777777" w:rsidR="00CE42D4" w:rsidRDefault="00CE42D4" w:rsidP="00834AC9">
      <w:pPr>
        <w:ind w:right="-1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23CDA2E" w14:textId="5F763F31" w:rsidR="00BA05FE" w:rsidRDefault="00BA05FE" w:rsidP="00BA05FE">
      <w:pPr>
        <w:pStyle w:val="ListParagraph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1D918552" w14:textId="77777777" w:rsidR="00E04947" w:rsidRPr="00CB49D0" w:rsidRDefault="00E04947" w:rsidP="00E04947">
      <w:pPr>
        <w:pStyle w:val="ListParagraph"/>
        <w:tabs>
          <w:tab w:val="left" w:pos="720"/>
        </w:tabs>
        <w:spacing w:before="60" w:line="228" w:lineRule="auto"/>
        <w:ind w:left="706" w:right="-24"/>
        <w:jc w:val="right"/>
        <w:rPr>
          <w:rFonts w:ascii="Angsana New" w:hAnsi="Angsana New"/>
          <w:sz w:val="32"/>
          <w:szCs w:val="32"/>
        </w:rPr>
      </w:pPr>
      <w:r w:rsidRPr="00CB49D0">
        <w:rPr>
          <w:rFonts w:ascii="Angsana New" w:hAnsi="Angsana New" w:hint="cs"/>
          <w:sz w:val="32"/>
          <w:szCs w:val="32"/>
          <w:cs/>
        </w:rPr>
        <w:t xml:space="preserve">หน่วย </w:t>
      </w:r>
      <w:r w:rsidRPr="00CB49D0">
        <w:rPr>
          <w:rFonts w:ascii="Angsana New" w:hAnsi="Angsana New"/>
          <w:sz w:val="32"/>
          <w:szCs w:val="32"/>
        </w:rPr>
        <w:t xml:space="preserve">: </w:t>
      </w:r>
      <w:r w:rsidRPr="00CB49D0">
        <w:rPr>
          <w:rFonts w:ascii="Angsana New" w:hAnsi="Angsana New"/>
          <w:sz w:val="32"/>
          <w:szCs w:val="32"/>
          <w:cs/>
        </w:rPr>
        <w:t>บาท</w:t>
      </w:r>
    </w:p>
    <w:tbl>
      <w:tblPr>
        <w:tblW w:w="886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8"/>
        <w:gridCol w:w="2365"/>
        <w:gridCol w:w="2366"/>
      </w:tblGrid>
      <w:tr w:rsidR="00BA05FE" w:rsidRPr="00CB49D0" w14:paraId="37DCBCAC" w14:textId="77777777" w:rsidTr="005E6B5F">
        <w:trPr>
          <w:trHeight w:val="432"/>
        </w:trPr>
        <w:tc>
          <w:tcPr>
            <w:tcW w:w="4138" w:type="dxa"/>
            <w:vMerge w:val="restart"/>
            <w:vAlign w:val="center"/>
          </w:tcPr>
          <w:p w14:paraId="731972FC" w14:textId="77777777" w:rsidR="00BA05FE" w:rsidRPr="00CB49D0" w:rsidRDefault="00BA05FE" w:rsidP="00C03595">
            <w:pPr>
              <w:tabs>
                <w:tab w:val="left" w:pos="11057"/>
              </w:tabs>
              <w:spacing w:line="228" w:lineRule="auto"/>
              <w:ind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4731" w:type="dxa"/>
            <w:gridSpan w:val="2"/>
            <w:tcBorders>
              <w:right w:val="single" w:sz="4" w:space="0" w:color="auto"/>
            </w:tcBorders>
          </w:tcPr>
          <w:p w14:paraId="325D1433" w14:textId="77777777" w:rsidR="00BA05FE" w:rsidRPr="00CB49D0" w:rsidRDefault="00BA05FE" w:rsidP="00C03595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BA05FE" w:rsidRPr="00CB49D0" w14:paraId="60C2DF65" w14:textId="77777777" w:rsidTr="005E6B5F">
        <w:trPr>
          <w:trHeight w:val="432"/>
        </w:trPr>
        <w:tc>
          <w:tcPr>
            <w:tcW w:w="4138" w:type="dxa"/>
            <w:vMerge/>
            <w:tcBorders>
              <w:bottom w:val="single" w:sz="4" w:space="0" w:color="auto"/>
            </w:tcBorders>
          </w:tcPr>
          <w:p w14:paraId="2A3EEBA7" w14:textId="77777777" w:rsidR="00BA05FE" w:rsidRPr="00CB49D0" w:rsidRDefault="00BA05FE" w:rsidP="00C03595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65" w:type="dxa"/>
            <w:tcBorders>
              <w:bottom w:val="single" w:sz="4" w:space="0" w:color="auto"/>
              <w:right w:val="single" w:sz="4" w:space="0" w:color="auto"/>
            </w:tcBorders>
          </w:tcPr>
          <w:p w14:paraId="4AE31EFD" w14:textId="77777777" w:rsidR="00BA05FE" w:rsidRPr="00CB49D0" w:rsidRDefault="00BA05FE" w:rsidP="00C03595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366" w:type="dxa"/>
            <w:tcBorders>
              <w:bottom w:val="single" w:sz="4" w:space="0" w:color="auto"/>
              <w:right w:val="single" w:sz="4" w:space="0" w:color="auto"/>
            </w:tcBorders>
          </w:tcPr>
          <w:p w14:paraId="0628A808" w14:textId="77777777" w:rsidR="00BA05FE" w:rsidRPr="00CB49D0" w:rsidRDefault="00BA05FE" w:rsidP="00C03595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BA05FE" w14:paraId="7746B85C" w14:textId="77777777" w:rsidTr="005E6B5F">
        <w:trPr>
          <w:trHeight w:val="432"/>
        </w:trPr>
        <w:tc>
          <w:tcPr>
            <w:tcW w:w="4138" w:type="dxa"/>
            <w:tcBorders>
              <w:top w:val="nil"/>
              <w:bottom w:val="single" w:sz="4" w:space="0" w:color="auto"/>
            </w:tcBorders>
          </w:tcPr>
          <w:p w14:paraId="719A5871" w14:textId="2205BDB9" w:rsidR="00BA05FE" w:rsidRPr="00CB49D0" w:rsidRDefault="0050648A" w:rsidP="00C03595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3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93FD0ED" w14:textId="262E72FB" w:rsidR="00BA05FE" w:rsidRDefault="0050648A" w:rsidP="00C03595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50,000,000</w:t>
            </w:r>
          </w:p>
        </w:tc>
        <w:tc>
          <w:tcPr>
            <w:tcW w:w="236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03EE0E7" w14:textId="5507ABE3" w:rsidR="00BA05FE" w:rsidRDefault="0050648A" w:rsidP="00C03595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</w:tbl>
    <w:p w14:paraId="2811BCB9" w14:textId="77777777" w:rsidR="0050648A" w:rsidRDefault="0050648A" w:rsidP="0050648A">
      <w:pPr>
        <w:ind w:left="706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6FBE3E99" w14:textId="53DFDC77" w:rsidR="007A148D" w:rsidRPr="00742371" w:rsidRDefault="0050648A" w:rsidP="007A148D">
      <w:pPr>
        <w:ind w:left="706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 xml:space="preserve">2568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เงินกู้ยืมระยะสั้นจากสถาบันการเงินมีอัตราดอกเบี้ยร้อยละ </w:t>
      </w:r>
      <w:r>
        <w:rPr>
          <w:rFonts w:ascii="Angsana New" w:hAnsi="Angsana New" w:cs="Angsana New"/>
          <w:sz w:val="32"/>
          <w:szCs w:val="32"/>
        </w:rPr>
        <w:t xml:space="preserve">1.85 </w:t>
      </w:r>
      <w:r>
        <w:rPr>
          <w:rFonts w:ascii="Angsana New" w:hAnsi="Angsana New" w:cs="Angsana New" w:hint="cs"/>
          <w:sz w:val="32"/>
          <w:szCs w:val="32"/>
          <w:cs/>
        </w:rPr>
        <w:t xml:space="preserve">ต่อปี </w:t>
      </w:r>
      <w:r w:rsidR="007A148D">
        <w:rPr>
          <w:rFonts w:ascii="Angsana New" w:hAnsi="Angsana New" w:cs="Angsana New" w:hint="cs"/>
          <w:sz w:val="32"/>
          <w:szCs w:val="32"/>
          <w:cs/>
        </w:rPr>
        <w:t>(ดู</w:t>
      </w:r>
      <w:r w:rsidR="007A148D" w:rsidRPr="007A148D">
        <w:rPr>
          <w:rFonts w:ascii="Angsana New" w:hAnsi="Angsana New" w:cs="Angsana New" w:hint="cs"/>
          <w:spacing w:val="-2"/>
          <w:sz w:val="32"/>
          <w:szCs w:val="32"/>
          <w:cs/>
        </w:rPr>
        <w:t>หมาย</w:t>
      </w:r>
      <w:r w:rsidR="007A148D">
        <w:rPr>
          <w:rFonts w:ascii="Angsana New" w:hAnsi="Angsana New" w:cs="Angsana New" w:hint="cs"/>
          <w:sz w:val="32"/>
          <w:szCs w:val="32"/>
          <w:cs/>
        </w:rPr>
        <w:t xml:space="preserve">เหตุประกอบงบการเงินข้อ </w:t>
      </w:r>
      <w:r w:rsidR="007A148D">
        <w:rPr>
          <w:rFonts w:ascii="Angsana New" w:hAnsi="Angsana New" w:cs="Angsana New"/>
          <w:sz w:val="32"/>
          <w:szCs w:val="32"/>
        </w:rPr>
        <w:t xml:space="preserve">23.1 </w:t>
      </w:r>
      <w:r w:rsidR="007A148D">
        <w:rPr>
          <w:rFonts w:ascii="Angsana New" w:hAnsi="Angsana New" w:cs="Angsana New" w:hint="cs"/>
          <w:sz w:val="32"/>
          <w:szCs w:val="32"/>
          <w:cs/>
        </w:rPr>
        <w:t>ประกอบ</w:t>
      </w:r>
      <w:r w:rsidR="007A148D">
        <w:rPr>
          <w:rFonts w:ascii="Angsana New" w:hAnsi="Angsana New" w:cs="Angsana New"/>
          <w:sz w:val="32"/>
          <w:szCs w:val="32"/>
        </w:rPr>
        <w:t>)</w:t>
      </w:r>
    </w:p>
    <w:p w14:paraId="02EF4D57" w14:textId="5E95B965" w:rsidR="00BA05FE" w:rsidRPr="000010EC" w:rsidRDefault="00BA05FE" w:rsidP="00834AC9">
      <w:pPr>
        <w:ind w:right="-14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p w14:paraId="00A6D1F9" w14:textId="7721FC46" w:rsidR="00E9724A" w:rsidRPr="006639FF" w:rsidRDefault="00742371" w:rsidP="006639FF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C4CA420" w14:textId="6DEB79EA" w:rsidR="00CE42D4" w:rsidRDefault="00CE42D4" w:rsidP="002E027E">
      <w:pPr>
        <w:pStyle w:val="ListParagraph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 w:rsidRPr="002841F2">
        <w:rPr>
          <w:rFonts w:ascii="Angsana New" w:hAnsi="Angsana New" w:hint="cs"/>
          <w:b/>
          <w:bCs/>
          <w:sz w:val="32"/>
          <w:szCs w:val="32"/>
          <w:cs/>
        </w:rPr>
        <w:lastRenderedPageBreak/>
        <w:t>เ</w:t>
      </w:r>
      <w:r w:rsidRPr="002841F2">
        <w:rPr>
          <w:rFonts w:ascii="Angsana New" w:hAnsi="Angsana New"/>
          <w:b/>
          <w:bCs/>
          <w:sz w:val="32"/>
          <w:szCs w:val="32"/>
          <w:cs/>
        </w:rPr>
        <w:t>จ้าหนี้การค้าและเจ้าหนี้</w:t>
      </w:r>
      <w:r w:rsidR="00011FA3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16370B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23415258" w14:textId="77777777" w:rsidR="007613D6" w:rsidRDefault="007613D6" w:rsidP="005E48E9">
      <w:pPr>
        <w:pStyle w:val="ListParagraph"/>
        <w:tabs>
          <w:tab w:val="left" w:pos="-426"/>
        </w:tabs>
        <w:ind w:left="450" w:right="-24"/>
        <w:jc w:val="right"/>
        <w:rPr>
          <w:rFonts w:ascii="Angsana New" w:hAnsi="Angsana New"/>
          <w:b/>
          <w:bCs/>
          <w:sz w:val="32"/>
          <w:szCs w:val="32"/>
        </w:rPr>
      </w:pPr>
      <w:r w:rsidRPr="007646DF">
        <w:rPr>
          <w:rFonts w:ascii="Angsana New" w:hAnsi="Angsana New"/>
          <w:sz w:val="32"/>
          <w:szCs w:val="32"/>
          <w:cs/>
        </w:rPr>
        <w:t>หน่วย : บาท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6"/>
        <w:gridCol w:w="1695"/>
        <w:gridCol w:w="1696"/>
        <w:gridCol w:w="1696"/>
        <w:gridCol w:w="1696"/>
      </w:tblGrid>
      <w:tr w:rsidR="007613D6" w14:paraId="54F6B88F" w14:textId="77777777" w:rsidTr="005E6B5F">
        <w:tc>
          <w:tcPr>
            <w:tcW w:w="2086" w:type="dxa"/>
            <w:vMerge w:val="restart"/>
            <w:vAlign w:val="center"/>
          </w:tcPr>
          <w:p w14:paraId="1C00B10B" w14:textId="77777777" w:rsidR="007613D6" w:rsidRPr="0018752B" w:rsidRDefault="007613D6" w:rsidP="0018752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3391" w:type="dxa"/>
            <w:gridSpan w:val="2"/>
            <w:tcBorders>
              <w:bottom w:val="single" w:sz="4" w:space="0" w:color="auto"/>
            </w:tcBorders>
            <w:vAlign w:val="center"/>
          </w:tcPr>
          <w:p w14:paraId="6194B9E0" w14:textId="77777777" w:rsidR="007613D6" w:rsidRPr="0018752B" w:rsidRDefault="007613D6" w:rsidP="0018752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92" w:type="dxa"/>
            <w:gridSpan w:val="2"/>
            <w:tcBorders>
              <w:bottom w:val="single" w:sz="4" w:space="0" w:color="auto"/>
            </w:tcBorders>
            <w:vAlign w:val="center"/>
          </w:tcPr>
          <w:p w14:paraId="21ABC023" w14:textId="77777777" w:rsidR="007613D6" w:rsidRPr="0018752B" w:rsidRDefault="007613D6" w:rsidP="0018752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5D94" w14:paraId="660B0C28" w14:textId="77777777" w:rsidTr="00A46A57">
        <w:tc>
          <w:tcPr>
            <w:tcW w:w="2086" w:type="dxa"/>
            <w:vMerge/>
            <w:tcBorders>
              <w:bottom w:val="single" w:sz="4" w:space="0" w:color="auto"/>
            </w:tcBorders>
            <w:vAlign w:val="center"/>
          </w:tcPr>
          <w:p w14:paraId="1813287C" w14:textId="77777777" w:rsidR="00FB5D94" w:rsidRPr="0018752B" w:rsidRDefault="00FB5D94" w:rsidP="00FB5D94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9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204CB0E" w14:textId="620CA111" w:rsidR="00FB5D94" w:rsidRPr="0018752B" w:rsidRDefault="00FB5D94" w:rsidP="00FB5D94">
            <w:pPr>
              <w:pStyle w:val="ListParagraph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21AC6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221AC6">
              <w:rPr>
                <w:rFonts w:ascii="Angsana New" w:hAnsi="Angsana New"/>
                <w:sz w:val="32"/>
                <w:szCs w:val="32"/>
              </w:rPr>
              <w:t>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9FCA" w14:textId="22847E95" w:rsidR="00FB5D94" w:rsidRPr="0018752B" w:rsidRDefault="00FB5D94" w:rsidP="00FB5D94">
            <w:pPr>
              <w:pStyle w:val="ListParagraph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21AC6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221AC6">
              <w:rPr>
                <w:rFonts w:ascii="Angsana New" w:hAnsi="Angsana New"/>
                <w:sz w:val="32"/>
                <w:szCs w:val="32"/>
              </w:rPr>
              <w:t>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0210" w14:textId="2745F9FB" w:rsidR="00FB5D94" w:rsidRPr="0018752B" w:rsidRDefault="00FB5D94" w:rsidP="00FB5D94">
            <w:pPr>
              <w:pStyle w:val="ListParagraph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568</w:t>
            </w:r>
          </w:p>
        </w:tc>
        <w:tc>
          <w:tcPr>
            <w:tcW w:w="16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DD1F6A" w14:textId="245CE6DC" w:rsidR="00FB5D94" w:rsidRPr="0018752B" w:rsidRDefault="00FB5D94" w:rsidP="00FB5D94">
            <w:pPr>
              <w:pStyle w:val="ListParagraph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567</w:t>
            </w:r>
          </w:p>
        </w:tc>
      </w:tr>
      <w:tr w:rsidR="00FB5D94" w14:paraId="4CBE0C3D" w14:textId="77777777" w:rsidTr="00A46A57">
        <w:tc>
          <w:tcPr>
            <w:tcW w:w="2086" w:type="dxa"/>
            <w:tcBorders>
              <w:bottom w:val="nil"/>
            </w:tcBorders>
            <w:vAlign w:val="bottom"/>
          </w:tcPr>
          <w:p w14:paraId="50DE54E3" w14:textId="77777777" w:rsidR="00FB5D94" w:rsidRPr="0018752B" w:rsidRDefault="00FB5D94" w:rsidP="00FB5D94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695" w:type="dxa"/>
            <w:tcBorders>
              <w:bottom w:val="nil"/>
              <w:right w:val="single" w:sz="4" w:space="0" w:color="auto"/>
            </w:tcBorders>
          </w:tcPr>
          <w:p w14:paraId="7C6B7A0E" w14:textId="2D4095AD" w:rsidR="00FB5D94" w:rsidRPr="0018752B" w:rsidRDefault="002E154F" w:rsidP="00FB5D94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439,710,001</w:t>
            </w:r>
          </w:p>
        </w:tc>
        <w:tc>
          <w:tcPr>
            <w:tcW w:w="1696" w:type="dxa"/>
            <w:tcBorders>
              <w:bottom w:val="nil"/>
              <w:right w:val="single" w:sz="4" w:space="0" w:color="auto"/>
            </w:tcBorders>
          </w:tcPr>
          <w:p w14:paraId="42365303" w14:textId="1C134A03" w:rsidR="00FB5D94" w:rsidRPr="0018752B" w:rsidRDefault="00FB5D94" w:rsidP="00FB5D94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430,034,210</w:t>
            </w:r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91B7188" w14:textId="17DF9A65" w:rsidR="00FB5D94" w:rsidRPr="0018752B" w:rsidRDefault="00AF77DB" w:rsidP="00992412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440,918,227</w:t>
            </w:r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CDF4745" w14:textId="04123356" w:rsidR="00FB5D94" w:rsidRPr="0018752B" w:rsidRDefault="00FB5D94" w:rsidP="00FB5D94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430,377,919</w:t>
            </w:r>
          </w:p>
        </w:tc>
      </w:tr>
      <w:tr w:rsidR="00FB5D94" w14:paraId="5EA714D9" w14:textId="77777777" w:rsidTr="00A46A57">
        <w:tc>
          <w:tcPr>
            <w:tcW w:w="2086" w:type="dxa"/>
            <w:tcBorders>
              <w:top w:val="nil"/>
              <w:bottom w:val="nil"/>
            </w:tcBorders>
          </w:tcPr>
          <w:p w14:paraId="31E868D6" w14:textId="77777777" w:rsidR="00FB5D94" w:rsidRPr="0018752B" w:rsidRDefault="00FB5D94" w:rsidP="00FB5D94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695" w:type="dxa"/>
            <w:tcBorders>
              <w:top w:val="nil"/>
              <w:bottom w:val="nil"/>
              <w:right w:val="single" w:sz="4" w:space="0" w:color="auto"/>
            </w:tcBorders>
          </w:tcPr>
          <w:p w14:paraId="3C0AAA11" w14:textId="71CE0C9E" w:rsidR="00FB5D94" w:rsidRPr="0018752B" w:rsidRDefault="002E154F" w:rsidP="00FB5D94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17,049,337</w:t>
            </w:r>
          </w:p>
        </w:tc>
        <w:tc>
          <w:tcPr>
            <w:tcW w:w="1696" w:type="dxa"/>
            <w:tcBorders>
              <w:top w:val="nil"/>
              <w:bottom w:val="nil"/>
              <w:right w:val="single" w:sz="4" w:space="0" w:color="auto"/>
            </w:tcBorders>
          </w:tcPr>
          <w:p w14:paraId="002B1D3B" w14:textId="756AFFDF" w:rsidR="00FB5D94" w:rsidRPr="00A71364" w:rsidRDefault="00FB5D94" w:rsidP="00FB5D94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1364">
              <w:rPr>
                <w:rFonts w:ascii="Angsana New" w:hAnsi="Angsana New"/>
                <w:sz w:val="32"/>
                <w:szCs w:val="32"/>
              </w:rPr>
              <w:t>1</w:t>
            </w:r>
            <w:r w:rsidR="005E6B5F">
              <w:rPr>
                <w:rFonts w:ascii="Angsana New" w:hAnsi="Angsana New"/>
                <w:sz w:val="32"/>
                <w:szCs w:val="32"/>
              </w:rPr>
              <w:t>8,925,983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0D05C0" w14:textId="51E7A046" w:rsidR="00FB5D94" w:rsidRPr="0018752B" w:rsidRDefault="00AF77DB" w:rsidP="00992412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17,049,337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25BC3" w14:textId="6860777F" w:rsidR="00FB5D94" w:rsidRPr="0018752B" w:rsidRDefault="005E6B5F" w:rsidP="00FB5D94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18,925,983</w:t>
            </w:r>
          </w:p>
        </w:tc>
      </w:tr>
      <w:tr w:rsidR="00FB5D94" w14:paraId="0EFEE930" w14:textId="77777777" w:rsidTr="00A46A57">
        <w:tc>
          <w:tcPr>
            <w:tcW w:w="2086" w:type="dxa"/>
            <w:tcBorders>
              <w:top w:val="nil"/>
            </w:tcBorders>
          </w:tcPr>
          <w:p w14:paraId="5CDCAF65" w14:textId="77777777" w:rsidR="00FB5D94" w:rsidRPr="0018752B" w:rsidRDefault="00FB5D94" w:rsidP="00FB5D94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695" w:type="dxa"/>
            <w:tcBorders>
              <w:top w:val="nil"/>
              <w:right w:val="single" w:sz="4" w:space="0" w:color="auto"/>
            </w:tcBorders>
          </w:tcPr>
          <w:p w14:paraId="1941AF4D" w14:textId="335D189B" w:rsidR="00FB5D94" w:rsidRPr="0018752B" w:rsidRDefault="002E154F" w:rsidP="00FB5D94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15,127,</w:t>
            </w:r>
            <w:r w:rsidR="002841F2">
              <w:rPr>
                <w:rFonts w:ascii="Angsana New" w:hAnsi="Angsana New"/>
                <w:sz w:val="32"/>
                <w:szCs w:val="32"/>
              </w:rPr>
              <w:t>128</w:t>
            </w:r>
          </w:p>
        </w:tc>
        <w:tc>
          <w:tcPr>
            <w:tcW w:w="1696" w:type="dxa"/>
            <w:tcBorders>
              <w:top w:val="nil"/>
              <w:right w:val="single" w:sz="4" w:space="0" w:color="auto"/>
            </w:tcBorders>
          </w:tcPr>
          <w:p w14:paraId="07EEEF3F" w14:textId="10F389D5" w:rsidR="00FB5D94" w:rsidRPr="00A71364" w:rsidRDefault="005E6B5F" w:rsidP="00FB5D94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8,925,289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45D084B" w14:textId="4DB19B38" w:rsidR="00FB5D94" w:rsidRPr="0018752B" w:rsidRDefault="00AF77DB" w:rsidP="00FB5D94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14,847,660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0141F3B" w14:textId="297CFA94" w:rsidR="00FB5D94" w:rsidRPr="0018752B" w:rsidRDefault="005E6B5F" w:rsidP="00FB5D94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8,678,681</w:t>
            </w:r>
          </w:p>
        </w:tc>
      </w:tr>
      <w:tr w:rsidR="00FB5D94" w14:paraId="5190AC39" w14:textId="77777777" w:rsidTr="00A46A57">
        <w:tc>
          <w:tcPr>
            <w:tcW w:w="2086" w:type="dxa"/>
          </w:tcPr>
          <w:p w14:paraId="6444863D" w14:textId="77777777" w:rsidR="00FB5D94" w:rsidRPr="0018752B" w:rsidRDefault="00FB5D94" w:rsidP="00FB5D94">
            <w:pPr>
              <w:ind w:left="270" w:right="-13" w:hanging="10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14:paraId="33DECE05" w14:textId="46E4B746" w:rsidR="00FB5D94" w:rsidRPr="0018752B" w:rsidRDefault="002E154F" w:rsidP="00FB5D94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471,886,46</w:t>
            </w:r>
            <w:r w:rsidR="002841F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96" w:type="dxa"/>
            <w:tcBorders>
              <w:right w:val="single" w:sz="4" w:space="0" w:color="auto"/>
            </w:tcBorders>
          </w:tcPr>
          <w:p w14:paraId="059252F6" w14:textId="611BFA25" w:rsidR="00FB5D94" w:rsidRPr="0018752B" w:rsidRDefault="00FB5D94" w:rsidP="00FB5D94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127A">
              <w:rPr>
                <w:rFonts w:ascii="Angsana New" w:hAnsi="Angsana New"/>
                <w:sz w:val="32"/>
                <w:szCs w:val="32"/>
              </w:rPr>
              <w:t>457,885,482</w:t>
            </w: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</w:tcPr>
          <w:p w14:paraId="5985633C" w14:textId="2515E473" w:rsidR="00FB5D94" w:rsidRPr="0018752B" w:rsidRDefault="00AF77DB" w:rsidP="00FB5D94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472,815,224</w:t>
            </w: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</w:tcPr>
          <w:p w14:paraId="6D3CD3A7" w14:textId="50B87C1B" w:rsidR="00FB5D94" w:rsidRPr="0018752B" w:rsidRDefault="00FB5D94" w:rsidP="00FB5D94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457,982,583</w:t>
            </w:r>
          </w:p>
        </w:tc>
      </w:tr>
    </w:tbl>
    <w:p w14:paraId="362BD89B" w14:textId="77777777" w:rsidR="000010EC" w:rsidRDefault="000010EC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4B217A3D" w14:textId="77777777" w:rsidR="001267D0" w:rsidRPr="00314B90" w:rsidRDefault="001267D0" w:rsidP="000D1BF5">
      <w:pPr>
        <w:pStyle w:val="ListParagraph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 w:rsidRPr="00E6196C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</w:t>
      </w:r>
      <w:r w:rsidRPr="00314B90">
        <w:rPr>
          <w:rFonts w:ascii="Angsana New" w:hAnsi="Angsana New" w:hint="cs"/>
          <w:b/>
          <w:bCs/>
          <w:sz w:val="32"/>
          <w:szCs w:val="32"/>
          <w:cs/>
        </w:rPr>
        <w:t>เช่า</w:t>
      </w:r>
    </w:p>
    <w:p w14:paraId="5E5B5E62" w14:textId="77777777" w:rsidR="005713C5" w:rsidRPr="005E48E9" w:rsidRDefault="005713C5" w:rsidP="005E48E9">
      <w:pPr>
        <w:pStyle w:val="ListParagraph"/>
        <w:tabs>
          <w:tab w:val="left" w:pos="-426"/>
        </w:tabs>
        <w:ind w:left="450" w:right="-24"/>
        <w:jc w:val="right"/>
        <w:rPr>
          <w:rFonts w:ascii="Angsana New" w:hAnsi="Angsana New"/>
          <w:sz w:val="31"/>
          <w:szCs w:val="31"/>
        </w:rPr>
      </w:pPr>
      <w:r w:rsidRPr="005E48E9">
        <w:rPr>
          <w:rFonts w:ascii="Angsana New" w:hAnsi="Angsana New"/>
          <w:sz w:val="31"/>
          <w:szCs w:val="31"/>
          <w:cs/>
        </w:rPr>
        <w:t>หน่วย : บาท</w:t>
      </w:r>
    </w:p>
    <w:tbl>
      <w:tblPr>
        <w:tblStyle w:val="TableGrid"/>
        <w:tblW w:w="0" w:type="auto"/>
        <w:tblInd w:w="819" w:type="dxa"/>
        <w:tblLook w:val="04A0" w:firstRow="1" w:lastRow="0" w:firstColumn="1" w:lastColumn="0" w:noHBand="0" w:noVBand="1"/>
      </w:tblPr>
      <w:tblGrid>
        <w:gridCol w:w="5462"/>
        <w:gridCol w:w="1732"/>
        <w:gridCol w:w="1732"/>
      </w:tblGrid>
      <w:tr w:rsidR="005713C5" w:rsidRPr="00314B90" w14:paraId="6DB1F29B" w14:textId="77777777" w:rsidTr="00992412">
        <w:trPr>
          <w:trHeight w:val="516"/>
        </w:trPr>
        <w:tc>
          <w:tcPr>
            <w:tcW w:w="5462" w:type="dxa"/>
            <w:vMerge w:val="restart"/>
            <w:vAlign w:val="center"/>
          </w:tcPr>
          <w:p w14:paraId="7240C8D7" w14:textId="77777777" w:rsidR="005713C5" w:rsidRPr="00E04947" w:rsidRDefault="005713C5" w:rsidP="005713C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4947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464" w:type="dxa"/>
            <w:gridSpan w:val="2"/>
            <w:tcBorders>
              <w:bottom w:val="single" w:sz="4" w:space="0" w:color="auto"/>
            </w:tcBorders>
            <w:vAlign w:val="center"/>
          </w:tcPr>
          <w:p w14:paraId="3A65C7E2" w14:textId="77777777" w:rsidR="005713C5" w:rsidRPr="00E04947" w:rsidRDefault="005713C5" w:rsidP="005713C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0494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Pr="00E04947">
              <w:rPr>
                <w:rFonts w:ascii="Angsana New" w:hAnsi="Angsana New" w:cs="Angsana New"/>
                <w:sz w:val="32"/>
                <w:szCs w:val="32"/>
                <w:cs/>
              </w:rPr>
              <w:br/>
            </w:r>
            <w:r w:rsidRPr="00E0494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5D94" w:rsidRPr="00314B90" w14:paraId="17804603" w14:textId="77777777" w:rsidTr="00992412">
        <w:trPr>
          <w:trHeight w:val="440"/>
        </w:trPr>
        <w:tc>
          <w:tcPr>
            <w:tcW w:w="5462" w:type="dxa"/>
            <w:vMerge/>
            <w:tcBorders>
              <w:bottom w:val="single" w:sz="4" w:space="0" w:color="auto"/>
            </w:tcBorders>
            <w:vAlign w:val="center"/>
          </w:tcPr>
          <w:p w14:paraId="5EB5056A" w14:textId="77777777" w:rsidR="00FB5D94" w:rsidRPr="00E04947" w:rsidRDefault="00FB5D94" w:rsidP="00FB5D94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vAlign w:val="center"/>
          </w:tcPr>
          <w:p w14:paraId="619D9CEE" w14:textId="0551D7FC" w:rsidR="00FB5D94" w:rsidRPr="00E04947" w:rsidRDefault="00FB5D94" w:rsidP="00FB5D94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0494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2181B" w:rsidRPr="00E04947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vAlign w:val="center"/>
          </w:tcPr>
          <w:p w14:paraId="769A461A" w14:textId="1284F37E" w:rsidR="00FB5D94" w:rsidRPr="00E04947" w:rsidRDefault="00FB5D94" w:rsidP="00FB5D94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494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FB5D94" w:rsidRPr="00314B90" w14:paraId="16739645" w14:textId="77777777" w:rsidTr="00E04947">
        <w:trPr>
          <w:trHeight w:val="431"/>
        </w:trPr>
        <w:tc>
          <w:tcPr>
            <w:tcW w:w="5462" w:type="dxa"/>
            <w:tcBorders>
              <w:bottom w:val="nil"/>
            </w:tcBorders>
          </w:tcPr>
          <w:p w14:paraId="2F0AB097" w14:textId="0FB9D73D" w:rsidR="00FB5D94" w:rsidRPr="00E04947" w:rsidRDefault="00FB5D94" w:rsidP="00FB5D94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bookmarkStart w:id="0" w:name="_Hlk149812202"/>
            <w:r w:rsidRPr="00E0494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="00FD12D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0494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</w:p>
        </w:tc>
        <w:tc>
          <w:tcPr>
            <w:tcW w:w="1732" w:type="dxa"/>
            <w:tcBorders>
              <w:bottom w:val="nil"/>
            </w:tcBorders>
            <w:vAlign w:val="center"/>
          </w:tcPr>
          <w:p w14:paraId="48255FFB" w14:textId="3BCA71B0" w:rsidR="00FB5D94" w:rsidRPr="00E04947" w:rsidRDefault="00FB5D94" w:rsidP="00992412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4947">
              <w:rPr>
                <w:rFonts w:ascii="Angsana New" w:hAnsi="Angsana New"/>
                <w:sz w:val="32"/>
                <w:szCs w:val="32"/>
              </w:rPr>
              <w:t>798,200</w:t>
            </w:r>
          </w:p>
        </w:tc>
        <w:tc>
          <w:tcPr>
            <w:tcW w:w="1732" w:type="dxa"/>
            <w:tcBorders>
              <w:bottom w:val="nil"/>
            </w:tcBorders>
            <w:vAlign w:val="center"/>
          </w:tcPr>
          <w:p w14:paraId="5CDFF2D4" w14:textId="2745F498" w:rsidR="00FB5D94" w:rsidRPr="00E04947" w:rsidRDefault="00FB5D94" w:rsidP="00992412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4947">
              <w:rPr>
                <w:rFonts w:ascii="Angsana New" w:hAnsi="Angsana New"/>
                <w:sz w:val="32"/>
                <w:szCs w:val="32"/>
              </w:rPr>
              <w:t>1,166,600</w:t>
            </w:r>
          </w:p>
        </w:tc>
      </w:tr>
      <w:tr w:rsidR="00FB5D94" w:rsidRPr="00314B90" w14:paraId="240DBD8B" w14:textId="77777777" w:rsidTr="00E04947">
        <w:trPr>
          <w:trHeight w:val="431"/>
        </w:trPr>
        <w:tc>
          <w:tcPr>
            <w:tcW w:w="5462" w:type="dxa"/>
            <w:tcBorders>
              <w:top w:val="nil"/>
              <w:bottom w:val="nil"/>
            </w:tcBorders>
          </w:tcPr>
          <w:p w14:paraId="6B589414" w14:textId="77777777" w:rsidR="00FB5D94" w:rsidRPr="00E04947" w:rsidRDefault="00FB5D94" w:rsidP="00FB5D94">
            <w:pPr>
              <w:tabs>
                <w:tab w:val="left" w:pos="711"/>
              </w:tabs>
              <w:ind w:firstLine="17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494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E04947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E0494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เงินจ่ายชำระระหว่างปี</w:t>
            </w:r>
          </w:p>
        </w:tc>
        <w:tc>
          <w:tcPr>
            <w:tcW w:w="1732" w:type="dxa"/>
            <w:tcBorders>
              <w:top w:val="nil"/>
              <w:bottom w:val="nil"/>
            </w:tcBorders>
            <w:vAlign w:val="center"/>
          </w:tcPr>
          <w:p w14:paraId="4035BA41" w14:textId="4AC3F4BB" w:rsidR="00FB5D94" w:rsidRPr="00E04947" w:rsidRDefault="0075422A" w:rsidP="00992412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4947">
              <w:rPr>
                <w:rFonts w:ascii="Angsana New" w:hAnsi="Angsana New"/>
                <w:sz w:val="32"/>
                <w:szCs w:val="32"/>
              </w:rPr>
              <w:t>(368,400)</w:t>
            </w:r>
          </w:p>
        </w:tc>
        <w:tc>
          <w:tcPr>
            <w:tcW w:w="1732" w:type="dxa"/>
            <w:tcBorders>
              <w:top w:val="nil"/>
              <w:bottom w:val="nil"/>
            </w:tcBorders>
            <w:vAlign w:val="center"/>
          </w:tcPr>
          <w:p w14:paraId="6837142C" w14:textId="42FADB8B" w:rsidR="00FB5D94" w:rsidRPr="00E04947" w:rsidRDefault="00FB5D94" w:rsidP="00992412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4947">
              <w:rPr>
                <w:rFonts w:ascii="Angsana New" w:hAnsi="Angsana New"/>
                <w:sz w:val="32"/>
                <w:szCs w:val="32"/>
              </w:rPr>
              <w:t>(368,400)</w:t>
            </w:r>
          </w:p>
        </w:tc>
      </w:tr>
      <w:tr w:rsidR="00FB5D94" w:rsidRPr="00314B90" w14:paraId="3CCF9B60" w14:textId="77777777" w:rsidTr="00E04947">
        <w:trPr>
          <w:trHeight w:val="431"/>
        </w:trPr>
        <w:tc>
          <w:tcPr>
            <w:tcW w:w="5462" w:type="dxa"/>
            <w:tcBorders>
              <w:top w:val="nil"/>
              <w:bottom w:val="nil"/>
            </w:tcBorders>
          </w:tcPr>
          <w:p w14:paraId="192328B6" w14:textId="77777777" w:rsidR="00FB5D94" w:rsidRPr="00E04947" w:rsidRDefault="00FB5D94" w:rsidP="00FB5D94">
            <w:pPr>
              <w:tabs>
                <w:tab w:val="left" w:pos="-426"/>
              </w:tabs>
              <w:ind w:right="29" w:hanging="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494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หนี้สินตามสัญญาเช่าปลาย</w:t>
            </w:r>
            <w:r w:rsidRPr="00E0494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D89C2" w14:textId="48F7CC20" w:rsidR="00FB5D94" w:rsidRPr="00E04947" w:rsidRDefault="0075422A" w:rsidP="00992412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4947">
              <w:rPr>
                <w:rFonts w:ascii="Angsana New" w:hAnsi="Angsana New"/>
                <w:sz w:val="32"/>
                <w:szCs w:val="32"/>
              </w:rPr>
              <w:t>429,800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AC7CB" w14:textId="4D89DD6E" w:rsidR="00FB5D94" w:rsidRPr="00E04947" w:rsidRDefault="00FB5D94" w:rsidP="00992412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4947">
              <w:rPr>
                <w:rFonts w:ascii="Angsana New" w:hAnsi="Angsana New"/>
                <w:sz w:val="32"/>
                <w:szCs w:val="32"/>
              </w:rPr>
              <w:t>798,200</w:t>
            </w:r>
          </w:p>
        </w:tc>
      </w:tr>
      <w:tr w:rsidR="00FB5D94" w:rsidRPr="00314B90" w14:paraId="747B287E" w14:textId="77777777" w:rsidTr="00E04947">
        <w:trPr>
          <w:trHeight w:val="431"/>
        </w:trPr>
        <w:tc>
          <w:tcPr>
            <w:tcW w:w="5462" w:type="dxa"/>
            <w:tcBorders>
              <w:top w:val="nil"/>
              <w:bottom w:val="nil"/>
            </w:tcBorders>
          </w:tcPr>
          <w:p w14:paraId="0388899F" w14:textId="288477B7" w:rsidR="00FB5D94" w:rsidRPr="00E04947" w:rsidRDefault="00FB5D94" w:rsidP="00FB5D94">
            <w:pPr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0494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ดอกเบี้ยรอตัดจ่าย ณ </w:t>
            </w:r>
            <w:r w:rsidRPr="00E0494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วันที่ </w:t>
            </w:r>
            <w:r w:rsidR="00FD12D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0494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732" w:type="dxa"/>
            <w:tcBorders>
              <w:top w:val="single" w:sz="4" w:space="0" w:color="auto"/>
              <w:bottom w:val="nil"/>
            </w:tcBorders>
            <w:vAlign w:val="center"/>
          </w:tcPr>
          <w:p w14:paraId="281440C6" w14:textId="4274D79C" w:rsidR="00FB5D94" w:rsidRPr="00E04947" w:rsidRDefault="00FB5D94" w:rsidP="00992412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4947">
              <w:rPr>
                <w:rFonts w:ascii="Angsana New" w:hAnsi="Angsana New"/>
                <w:sz w:val="32"/>
                <w:szCs w:val="32"/>
              </w:rPr>
              <w:t>29,18</w:t>
            </w:r>
            <w:r w:rsidR="005E48E9" w:rsidRPr="00E0494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32" w:type="dxa"/>
            <w:tcBorders>
              <w:top w:val="single" w:sz="4" w:space="0" w:color="auto"/>
              <w:bottom w:val="nil"/>
            </w:tcBorders>
            <w:vAlign w:val="center"/>
          </w:tcPr>
          <w:p w14:paraId="2C05C59F" w14:textId="5EBE8EC7" w:rsidR="00FB5D94" w:rsidRPr="00E04947" w:rsidRDefault="00FB5D94" w:rsidP="00992412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4947">
              <w:rPr>
                <w:rFonts w:ascii="Angsana New" w:hAnsi="Angsana New"/>
                <w:sz w:val="32"/>
                <w:szCs w:val="32"/>
              </w:rPr>
              <w:t>61,604</w:t>
            </w:r>
          </w:p>
        </w:tc>
      </w:tr>
      <w:tr w:rsidR="00FB5D94" w:rsidRPr="00314B90" w14:paraId="2A509C9D" w14:textId="77777777" w:rsidTr="00E04947">
        <w:trPr>
          <w:trHeight w:val="431"/>
        </w:trPr>
        <w:tc>
          <w:tcPr>
            <w:tcW w:w="5462" w:type="dxa"/>
            <w:tcBorders>
              <w:top w:val="nil"/>
              <w:bottom w:val="nil"/>
            </w:tcBorders>
          </w:tcPr>
          <w:p w14:paraId="33CD71C5" w14:textId="77777777" w:rsidR="00FB5D94" w:rsidRPr="00E04947" w:rsidRDefault="00FB5D94" w:rsidP="00FB5D94">
            <w:pPr>
              <w:tabs>
                <w:tab w:val="left" w:pos="711"/>
              </w:tabs>
              <w:ind w:firstLine="17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494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E04947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E04947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ดอกเบี้ยจ่ายระหว่างปี</w:t>
            </w:r>
          </w:p>
        </w:tc>
        <w:tc>
          <w:tcPr>
            <w:tcW w:w="1732" w:type="dxa"/>
            <w:tcBorders>
              <w:top w:val="nil"/>
              <w:bottom w:val="nil"/>
            </w:tcBorders>
            <w:vAlign w:val="center"/>
          </w:tcPr>
          <w:p w14:paraId="6B92601D" w14:textId="0E760F38" w:rsidR="00FB5D94" w:rsidRPr="00E04947" w:rsidRDefault="008D7401" w:rsidP="00992412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4947">
              <w:rPr>
                <w:rFonts w:ascii="Angsana New" w:hAnsi="Angsana New"/>
                <w:sz w:val="32"/>
                <w:szCs w:val="32"/>
              </w:rPr>
              <w:t>(20,45</w:t>
            </w:r>
            <w:r w:rsidR="009A4AC5" w:rsidRPr="00E04947">
              <w:rPr>
                <w:rFonts w:ascii="Angsana New" w:hAnsi="Angsana New"/>
                <w:sz w:val="32"/>
                <w:szCs w:val="32"/>
              </w:rPr>
              <w:t>2</w:t>
            </w:r>
            <w:r w:rsidRPr="00E0494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32" w:type="dxa"/>
            <w:tcBorders>
              <w:top w:val="nil"/>
              <w:bottom w:val="nil"/>
            </w:tcBorders>
            <w:vAlign w:val="center"/>
          </w:tcPr>
          <w:p w14:paraId="697E38A9" w14:textId="552051EB" w:rsidR="00FB5D94" w:rsidRPr="00E04947" w:rsidRDefault="00FB5D94" w:rsidP="00992412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4947">
              <w:rPr>
                <w:rFonts w:ascii="Angsana New" w:hAnsi="Angsana New"/>
                <w:sz w:val="32"/>
                <w:szCs w:val="32"/>
              </w:rPr>
              <w:t>(32,423)</w:t>
            </w:r>
          </w:p>
        </w:tc>
      </w:tr>
      <w:tr w:rsidR="00FB5D94" w:rsidRPr="00314B90" w14:paraId="11345A5C" w14:textId="77777777" w:rsidTr="00E04947">
        <w:trPr>
          <w:trHeight w:val="431"/>
        </w:trPr>
        <w:tc>
          <w:tcPr>
            <w:tcW w:w="5462" w:type="dxa"/>
            <w:tcBorders>
              <w:top w:val="nil"/>
              <w:bottom w:val="nil"/>
            </w:tcBorders>
          </w:tcPr>
          <w:p w14:paraId="21723220" w14:textId="77777777" w:rsidR="00FB5D94" w:rsidRPr="00E04947" w:rsidRDefault="00FB5D94" w:rsidP="00FB5D94">
            <w:pPr>
              <w:tabs>
                <w:tab w:val="left" w:pos="-426"/>
              </w:tabs>
              <w:ind w:right="29" w:hanging="9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0494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ดอกเบี้ยรอตัดจ่ายปลาย</w:t>
            </w:r>
            <w:r w:rsidRPr="00E0494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9B564" w14:textId="598FE7E3" w:rsidR="00FB5D94" w:rsidRPr="00E04947" w:rsidRDefault="008D7401" w:rsidP="00992412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4947">
              <w:rPr>
                <w:rFonts w:ascii="Angsana New" w:hAnsi="Angsana New"/>
                <w:sz w:val="32"/>
                <w:szCs w:val="32"/>
              </w:rPr>
              <w:t>8,7</w:t>
            </w:r>
            <w:r w:rsidR="009E35EB" w:rsidRPr="00E04947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086E8" w14:textId="6D4ABD61" w:rsidR="00FB5D94" w:rsidRPr="00E04947" w:rsidRDefault="00FB5D94" w:rsidP="00992412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4947">
              <w:rPr>
                <w:rFonts w:ascii="Angsana New" w:hAnsi="Angsana New"/>
                <w:sz w:val="32"/>
                <w:szCs w:val="32"/>
              </w:rPr>
              <w:t>29,181</w:t>
            </w:r>
          </w:p>
        </w:tc>
      </w:tr>
      <w:tr w:rsidR="00FB5D94" w:rsidRPr="00314B90" w14:paraId="1D66C51E" w14:textId="77777777" w:rsidTr="00E04947">
        <w:trPr>
          <w:trHeight w:val="431"/>
        </w:trPr>
        <w:tc>
          <w:tcPr>
            <w:tcW w:w="5462" w:type="dxa"/>
            <w:tcBorders>
              <w:top w:val="single" w:sz="4" w:space="0" w:color="auto"/>
              <w:bottom w:val="nil"/>
            </w:tcBorders>
          </w:tcPr>
          <w:p w14:paraId="207B3A5D" w14:textId="77777777" w:rsidR="00FB5D94" w:rsidRPr="00E04947" w:rsidRDefault="00FB5D94" w:rsidP="00FB5D94">
            <w:pPr>
              <w:tabs>
                <w:tab w:val="left" w:pos="-426"/>
              </w:tabs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0494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732" w:type="dxa"/>
            <w:tcBorders>
              <w:top w:val="single" w:sz="4" w:space="0" w:color="auto"/>
              <w:bottom w:val="nil"/>
            </w:tcBorders>
            <w:vAlign w:val="center"/>
          </w:tcPr>
          <w:p w14:paraId="327ACB71" w14:textId="4FDA320D" w:rsidR="00FB5D94" w:rsidRPr="00E04947" w:rsidRDefault="00FB5D94" w:rsidP="00992412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4947">
              <w:rPr>
                <w:rFonts w:ascii="Angsana New" w:hAnsi="Angsana New"/>
                <w:sz w:val="32"/>
                <w:szCs w:val="32"/>
              </w:rPr>
              <w:t>421,071</w:t>
            </w:r>
          </w:p>
        </w:tc>
        <w:tc>
          <w:tcPr>
            <w:tcW w:w="1732" w:type="dxa"/>
            <w:tcBorders>
              <w:top w:val="single" w:sz="4" w:space="0" w:color="auto"/>
              <w:bottom w:val="nil"/>
            </w:tcBorders>
            <w:vAlign w:val="center"/>
          </w:tcPr>
          <w:p w14:paraId="2BDB76BC" w14:textId="0AC8A982" w:rsidR="00FB5D94" w:rsidRPr="00E04947" w:rsidRDefault="00FB5D94" w:rsidP="00992412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4947">
              <w:rPr>
                <w:rFonts w:ascii="Angsana New" w:hAnsi="Angsana New"/>
                <w:sz w:val="32"/>
                <w:szCs w:val="32"/>
              </w:rPr>
              <w:t>769,019</w:t>
            </w:r>
          </w:p>
        </w:tc>
      </w:tr>
      <w:tr w:rsidR="00FB5D94" w:rsidRPr="00314B90" w14:paraId="2CE259A9" w14:textId="77777777" w:rsidTr="00E04947">
        <w:trPr>
          <w:trHeight w:val="431"/>
        </w:trPr>
        <w:tc>
          <w:tcPr>
            <w:tcW w:w="5462" w:type="dxa"/>
            <w:tcBorders>
              <w:top w:val="nil"/>
              <w:bottom w:val="single" w:sz="4" w:space="0" w:color="auto"/>
            </w:tcBorders>
          </w:tcPr>
          <w:p w14:paraId="0AA4D9EE" w14:textId="295E8AA4" w:rsidR="00FB5D94" w:rsidRPr="00E04947" w:rsidRDefault="00FB5D94" w:rsidP="00FB5D94">
            <w:pPr>
              <w:tabs>
                <w:tab w:val="left" w:pos="711"/>
              </w:tabs>
              <w:ind w:firstLine="21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0494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E04947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E0494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หนี้สินตามสัญญาเช่าที่ถึงกำหนดชำระภายใน </w:t>
            </w:r>
            <w:r w:rsidR="00E0494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E0494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32" w:type="dxa"/>
            <w:tcBorders>
              <w:top w:val="nil"/>
              <w:bottom w:val="single" w:sz="4" w:space="0" w:color="auto"/>
            </w:tcBorders>
            <w:vAlign w:val="center"/>
          </w:tcPr>
          <w:p w14:paraId="7149449E" w14:textId="7FB1BABF" w:rsidR="00FB5D94" w:rsidRPr="00E04947" w:rsidRDefault="008D7401" w:rsidP="00992412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4947">
              <w:rPr>
                <w:rFonts w:ascii="Angsana New" w:hAnsi="Angsana New"/>
                <w:sz w:val="32"/>
                <w:szCs w:val="32"/>
              </w:rPr>
              <w:t>(359,920)</w:t>
            </w:r>
          </w:p>
        </w:tc>
        <w:tc>
          <w:tcPr>
            <w:tcW w:w="1732" w:type="dxa"/>
            <w:tcBorders>
              <w:top w:val="nil"/>
              <w:bottom w:val="single" w:sz="4" w:space="0" w:color="auto"/>
            </w:tcBorders>
            <w:vAlign w:val="center"/>
          </w:tcPr>
          <w:p w14:paraId="22DA5457" w14:textId="708B0BB9" w:rsidR="00FB5D94" w:rsidRPr="00E04947" w:rsidRDefault="00FB5D94" w:rsidP="00992412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4947">
              <w:rPr>
                <w:rFonts w:ascii="Angsana New" w:hAnsi="Angsana New"/>
                <w:sz w:val="32"/>
                <w:szCs w:val="32"/>
              </w:rPr>
              <w:t>(347,948)</w:t>
            </w:r>
          </w:p>
        </w:tc>
      </w:tr>
      <w:tr w:rsidR="00FB5D94" w:rsidRPr="00314B90" w14:paraId="706EEBE0" w14:textId="77777777" w:rsidTr="00E04947">
        <w:trPr>
          <w:trHeight w:val="431"/>
        </w:trPr>
        <w:tc>
          <w:tcPr>
            <w:tcW w:w="5462" w:type="dxa"/>
            <w:tcBorders>
              <w:top w:val="single" w:sz="4" w:space="0" w:color="auto"/>
            </w:tcBorders>
          </w:tcPr>
          <w:p w14:paraId="029669E3" w14:textId="77777777" w:rsidR="00FB5D94" w:rsidRPr="00E04947" w:rsidRDefault="00FB5D94" w:rsidP="00FB5D94">
            <w:pPr>
              <w:tabs>
                <w:tab w:val="left" w:pos="-426"/>
              </w:tabs>
              <w:ind w:right="29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0494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หนี้สินตามสัญญาเช่า – สุทธิ</w:t>
            </w:r>
          </w:p>
        </w:tc>
        <w:tc>
          <w:tcPr>
            <w:tcW w:w="1732" w:type="dxa"/>
            <w:tcBorders>
              <w:top w:val="single" w:sz="4" w:space="0" w:color="auto"/>
            </w:tcBorders>
            <w:vAlign w:val="center"/>
          </w:tcPr>
          <w:p w14:paraId="5F68D37F" w14:textId="59441F60" w:rsidR="00FB5D94" w:rsidRPr="00E04947" w:rsidRDefault="008D7401" w:rsidP="00992412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4947">
              <w:rPr>
                <w:rFonts w:ascii="Angsana New" w:hAnsi="Angsana New"/>
                <w:sz w:val="32"/>
                <w:szCs w:val="32"/>
              </w:rPr>
              <w:t>61,15</w:t>
            </w:r>
            <w:r w:rsidR="009E35EB" w:rsidRPr="00E0494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32" w:type="dxa"/>
            <w:tcBorders>
              <w:top w:val="single" w:sz="4" w:space="0" w:color="auto"/>
            </w:tcBorders>
            <w:vAlign w:val="center"/>
          </w:tcPr>
          <w:p w14:paraId="5386AB85" w14:textId="3C131834" w:rsidR="00FB5D94" w:rsidRPr="00E04947" w:rsidRDefault="00FB5D94" w:rsidP="00992412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4947">
              <w:rPr>
                <w:rFonts w:ascii="Angsana New" w:hAnsi="Angsana New"/>
                <w:sz w:val="32"/>
                <w:szCs w:val="32"/>
              </w:rPr>
              <w:t>421,071</w:t>
            </w:r>
          </w:p>
        </w:tc>
      </w:tr>
      <w:bookmarkEnd w:id="0"/>
    </w:tbl>
    <w:p w14:paraId="6A5BD30E" w14:textId="77777777" w:rsidR="005713C5" w:rsidRPr="00314B90" w:rsidRDefault="005713C5" w:rsidP="00932351">
      <w:pPr>
        <w:ind w:right="-13"/>
        <w:jc w:val="thaiDistribute"/>
        <w:rPr>
          <w:rFonts w:ascii="Angsana New" w:hAnsi="Angsana New" w:cs="Angsana New"/>
          <w:sz w:val="16"/>
          <w:szCs w:val="16"/>
        </w:rPr>
      </w:pPr>
    </w:p>
    <w:p w14:paraId="5FBCA277" w14:textId="4F91E1C1" w:rsidR="005713C5" w:rsidRPr="00314B90" w:rsidRDefault="005713C5" w:rsidP="00797A9C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14B90">
        <w:rPr>
          <w:rFonts w:ascii="Angsana New" w:hAnsi="Angsana New" w:cs="Angsana New" w:hint="cs"/>
          <w:sz w:val="32"/>
          <w:szCs w:val="32"/>
          <w:cs/>
        </w:rPr>
        <w:t>บริษัทมีดอกเบี้ยจ่ายจากหนี้สินตามสัญญาเช่าที่แสดง</w:t>
      </w:r>
      <w:r w:rsidRPr="00314B90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</w:t>
      </w:r>
      <w:r w:rsidRPr="00314B9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สำหรับปีสิ้นสุดวันที่ </w:t>
      </w:r>
      <w:r w:rsidRPr="00314B90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314B9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="00DA4424" w:rsidRPr="00314B90">
        <w:rPr>
          <w:rFonts w:ascii="Angsana New" w:hAnsi="Angsana New" w:cs="Angsana New"/>
          <w:spacing w:val="-2"/>
          <w:sz w:val="32"/>
          <w:szCs w:val="32"/>
        </w:rPr>
        <w:t>25</w:t>
      </w:r>
      <w:r w:rsidR="00431790" w:rsidRPr="00314B90">
        <w:rPr>
          <w:rFonts w:ascii="Angsana New" w:hAnsi="Angsana New" w:cs="Angsana New"/>
          <w:spacing w:val="-2"/>
          <w:sz w:val="32"/>
          <w:szCs w:val="32"/>
        </w:rPr>
        <w:t>6</w:t>
      </w:r>
      <w:r w:rsidR="00FB5D94">
        <w:rPr>
          <w:rFonts w:ascii="Angsana New" w:hAnsi="Angsana New" w:cs="Angsana New"/>
          <w:spacing w:val="-2"/>
          <w:sz w:val="32"/>
          <w:szCs w:val="32"/>
        </w:rPr>
        <w:t>8</w:t>
      </w:r>
      <w:r w:rsidRPr="00314B9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A0D43" w:rsidRPr="00314B9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DA4424" w:rsidRPr="00314B90">
        <w:rPr>
          <w:rFonts w:ascii="Angsana New" w:hAnsi="Angsana New" w:cs="Angsana New"/>
          <w:sz w:val="32"/>
          <w:szCs w:val="32"/>
        </w:rPr>
        <w:t>256</w:t>
      </w:r>
      <w:r w:rsidR="00FB5D94">
        <w:rPr>
          <w:rFonts w:ascii="Angsana New" w:hAnsi="Angsana New" w:cs="Angsana New"/>
          <w:sz w:val="32"/>
          <w:szCs w:val="32"/>
        </w:rPr>
        <w:t>7</w:t>
      </w:r>
      <w:r w:rsidR="00B24799" w:rsidRPr="00314B9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14B90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2E464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64A">
        <w:rPr>
          <w:rFonts w:ascii="Angsana New" w:hAnsi="Angsana New" w:cs="Angsana New"/>
          <w:sz w:val="32"/>
          <w:szCs w:val="32"/>
        </w:rPr>
        <w:t>0.02</w:t>
      </w:r>
      <w:r w:rsidRPr="00314B90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  <w:r w:rsidR="00BA486A" w:rsidRPr="00314B9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2E464A">
        <w:rPr>
          <w:rFonts w:ascii="Angsana New" w:hAnsi="Angsana New" w:cs="Angsana New"/>
          <w:sz w:val="32"/>
          <w:szCs w:val="32"/>
        </w:rPr>
        <w:t>0.03</w:t>
      </w:r>
      <w:r w:rsidR="00B24799" w:rsidRPr="00314B90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</w:t>
      </w:r>
    </w:p>
    <w:p w14:paraId="62B19C06" w14:textId="77777777" w:rsidR="001267D0" w:rsidRPr="00314B90" w:rsidRDefault="001267D0" w:rsidP="00797A9C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314B90">
        <w:rPr>
          <w:rFonts w:ascii="Angsana New" w:hAnsi="Angsana New" w:cs="Angsana New" w:hint="cs"/>
          <w:spacing w:val="-4"/>
          <w:sz w:val="32"/>
          <w:szCs w:val="32"/>
          <w:cs/>
        </w:rPr>
        <w:t>หนี้สิน</w:t>
      </w:r>
      <w:r w:rsidR="005D37ED" w:rsidRPr="00314B90">
        <w:rPr>
          <w:rFonts w:ascii="Angsana New" w:hAnsi="Angsana New" w:cs="Angsana New" w:hint="cs"/>
          <w:sz w:val="32"/>
          <w:szCs w:val="32"/>
          <w:cs/>
        </w:rPr>
        <w:t>ตามสัญญาเช่า</w:t>
      </w:r>
      <w:r w:rsidRPr="00314B90">
        <w:rPr>
          <w:rFonts w:ascii="Angsana New" w:hAnsi="Angsana New" w:cs="Angsana New" w:hint="cs"/>
          <w:sz w:val="32"/>
          <w:szCs w:val="32"/>
          <w:cs/>
        </w:rPr>
        <w:t xml:space="preserve">มีกำหนดชำระเป็นรายเดือน ซึ่งจะเสร็จสิ้นภายในปี </w:t>
      </w:r>
      <w:r w:rsidR="00DE3519" w:rsidRPr="00314B90">
        <w:rPr>
          <w:rFonts w:ascii="Angsana New" w:hAnsi="Angsana New" w:cs="Angsana New"/>
          <w:sz w:val="32"/>
          <w:szCs w:val="32"/>
        </w:rPr>
        <w:t>25</w:t>
      </w:r>
      <w:r w:rsidR="007464E6" w:rsidRPr="00314B90">
        <w:rPr>
          <w:rFonts w:ascii="Angsana New" w:hAnsi="Angsana New" w:cs="Angsana New"/>
          <w:sz w:val="32"/>
          <w:szCs w:val="32"/>
        </w:rPr>
        <w:t>70</w:t>
      </w:r>
    </w:p>
    <w:p w14:paraId="52BB887E" w14:textId="77777777" w:rsidR="001267D0" w:rsidRDefault="001267D0" w:rsidP="00797A9C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314B90">
        <w:rPr>
          <w:rFonts w:ascii="Angsana New" w:hAnsi="Angsana New" w:cs="Angsana New" w:hint="cs"/>
          <w:spacing w:val="-4"/>
          <w:sz w:val="32"/>
          <w:szCs w:val="32"/>
          <w:cs/>
        </w:rPr>
        <w:t>หนี้สิน</w:t>
      </w:r>
      <w:r w:rsidRPr="00314B90">
        <w:rPr>
          <w:rFonts w:ascii="Angsana New" w:hAnsi="Angsana New" w:cs="Angsana New" w:hint="cs"/>
          <w:sz w:val="32"/>
          <w:szCs w:val="32"/>
          <w:cs/>
        </w:rPr>
        <w:t>ตามสัญญาเช่าที่ถึงกำหนดชำระภายในหนึ่งปี ได้แสดงไว้ภายใต้หัวข้อหนี้สินหมุนเวียน</w:t>
      </w:r>
    </w:p>
    <w:p w14:paraId="1EFFDD01" w14:textId="77777777" w:rsidR="00F565C5" w:rsidRPr="00314B90" w:rsidRDefault="00F565C5" w:rsidP="00797A9C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27FA6AC" w14:textId="77777777" w:rsidR="006639FF" w:rsidRDefault="006639FF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AFC3C41" w14:textId="3B7AD665" w:rsidR="0035682A" w:rsidRPr="00F565C5" w:rsidRDefault="008835E1" w:rsidP="00F565C5">
      <w:pPr>
        <w:pStyle w:val="ListParagraph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65C5">
        <w:rPr>
          <w:rFonts w:ascii="Angsana New" w:hAnsi="Angsana New" w:hint="cs"/>
          <w:b/>
          <w:bCs/>
          <w:sz w:val="32"/>
          <w:szCs w:val="32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09A04CD4" w14:textId="77777777" w:rsidR="0035682A" w:rsidRPr="00E10E30" w:rsidRDefault="0035682A" w:rsidP="00BE2146">
      <w:pPr>
        <w:ind w:right="-38"/>
        <w:jc w:val="right"/>
        <w:rPr>
          <w:rFonts w:ascii="Angsana New" w:hAnsi="Angsana New" w:cs="Angsana New"/>
          <w:sz w:val="32"/>
          <w:szCs w:val="32"/>
          <w:cs/>
        </w:rPr>
      </w:pPr>
      <w:r w:rsidRPr="00E10E30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Pr="00E10E30">
        <w:rPr>
          <w:rFonts w:ascii="Angsana New" w:hAnsi="Angsana New" w:cs="Angsana New"/>
          <w:sz w:val="32"/>
          <w:szCs w:val="32"/>
        </w:rPr>
        <w:t xml:space="preserve">: </w:t>
      </w:r>
      <w:r w:rsidRPr="00E10E30">
        <w:rPr>
          <w:rFonts w:ascii="Angsana New" w:hAnsi="Angsana New" w:cs="Angsana New" w:hint="cs"/>
          <w:sz w:val="32"/>
          <w:szCs w:val="32"/>
          <w:cs/>
        </w:rPr>
        <w:t>บาท</w:t>
      </w:r>
    </w:p>
    <w:tbl>
      <w:tblPr>
        <w:tblW w:w="8979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2009"/>
        <w:gridCol w:w="2009"/>
      </w:tblGrid>
      <w:tr w:rsidR="0035682A" w:rsidRPr="000112BB" w14:paraId="58972FA1" w14:textId="77777777" w:rsidTr="00A46A57">
        <w:trPr>
          <w:trHeight w:val="562"/>
        </w:trPr>
        <w:tc>
          <w:tcPr>
            <w:tcW w:w="4961" w:type="dxa"/>
            <w:vMerge w:val="restart"/>
            <w:vAlign w:val="center"/>
          </w:tcPr>
          <w:p w14:paraId="65B011DE" w14:textId="77777777" w:rsidR="0035682A" w:rsidRPr="00E10E30" w:rsidRDefault="0035682A" w:rsidP="00E10E30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10E30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018" w:type="dxa"/>
            <w:gridSpan w:val="2"/>
            <w:tcBorders>
              <w:bottom w:val="single" w:sz="4" w:space="0" w:color="auto"/>
            </w:tcBorders>
            <w:vAlign w:val="center"/>
          </w:tcPr>
          <w:p w14:paraId="2EAA5BF9" w14:textId="77777777" w:rsidR="0035682A" w:rsidRPr="00E10E30" w:rsidRDefault="0035682A" w:rsidP="0035682A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E10E30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5D94" w:rsidRPr="000112BB" w14:paraId="644B2324" w14:textId="77777777" w:rsidTr="00A46A57">
        <w:trPr>
          <w:trHeight w:val="413"/>
        </w:trPr>
        <w:tc>
          <w:tcPr>
            <w:tcW w:w="4961" w:type="dxa"/>
            <w:vMerge/>
            <w:tcBorders>
              <w:bottom w:val="single" w:sz="4" w:space="0" w:color="auto"/>
            </w:tcBorders>
            <w:vAlign w:val="center"/>
          </w:tcPr>
          <w:p w14:paraId="3B0B1AF7" w14:textId="77777777" w:rsidR="00FB5D94" w:rsidRPr="00E10E30" w:rsidRDefault="00FB5D94" w:rsidP="00FB5D94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341649A7" w14:textId="4B079BF5" w:rsidR="00FB5D94" w:rsidRPr="00E10E30" w:rsidRDefault="00FB5D94" w:rsidP="00FB5D94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2181B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56144FED" w14:textId="042AD31A" w:rsidR="00FB5D94" w:rsidRPr="00E10E30" w:rsidRDefault="00FB5D94" w:rsidP="00FB5D94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FB5D94" w:rsidRPr="000112BB" w14:paraId="161A214E" w14:textId="77777777" w:rsidTr="00A46A57">
        <w:trPr>
          <w:trHeight w:val="420"/>
        </w:trPr>
        <w:tc>
          <w:tcPr>
            <w:tcW w:w="4961" w:type="dxa"/>
            <w:tcBorders>
              <w:bottom w:val="nil"/>
            </w:tcBorders>
          </w:tcPr>
          <w:p w14:paraId="3190196F" w14:textId="77777777" w:rsidR="00FB5D94" w:rsidRPr="00E341A6" w:rsidRDefault="00FB5D94" w:rsidP="00FB5D94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E341A6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2009" w:type="dxa"/>
            <w:tcBorders>
              <w:bottom w:val="nil"/>
            </w:tcBorders>
          </w:tcPr>
          <w:p w14:paraId="002C8CBF" w14:textId="77777777" w:rsidR="00FB5D94" w:rsidRPr="00E10E30" w:rsidRDefault="00FB5D94" w:rsidP="00FB5D94">
            <w:pPr>
              <w:tabs>
                <w:tab w:val="decimal" w:pos="2277"/>
              </w:tabs>
              <w:ind w:left="-108" w:right="-106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009" w:type="dxa"/>
            <w:tcBorders>
              <w:bottom w:val="nil"/>
            </w:tcBorders>
          </w:tcPr>
          <w:p w14:paraId="4820318F" w14:textId="77777777" w:rsidR="00FB5D94" w:rsidRPr="00E10E30" w:rsidRDefault="00FB5D94" w:rsidP="00FB5D94">
            <w:pPr>
              <w:tabs>
                <w:tab w:val="decimal" w:pos="2277"/>
              </w:tabs>
              <w:ind w:left="-108" w:right="-106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FB5D94" w:rsidRPr="000112BB" w14:paraId="6465332A" w14:textId="77777777" w:rsidTr="00A46A57">
        <w:trPr>
          <w:trHeight w:val="420"/>
        </w:trPr>
        <w:tc>
          <w:tcPr>
            <w:tcW w:w="4961" w:type="dxa"/>
            <w:tcBorders>
              <w:top w:val="nil"/>
              <w:bottom w:val="nil"/>
            </w:tcBorders>
          </w:tcPr>
          <w:p w14:paraId="037C73D9" w14:textId="64031C25" w:rsidR="00FB5D94" w:rsidRPr="00E10E30" w:rsidRDefault="00FB5D94" w:rsidP="00FB5D94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มูลค่าหนี้สิน ณ </w:t>
            </w:r>
            <w:r w:rsidR="00FD12D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="00FD12DF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FD12DF">
              <w:rPr>
                <w:rFonts w:ascii="Angsana New" w:hAnsi="Angsana New" w:cs="Angsana New" w:hint="cs"/>
                <w:sz w:val="32"/>
                <w:szCs w:val="32"/>
                <w:cs/>
              </w:rPr>
              <w:t>มกราคม</w:t>
            </w:r>
          </w:p>
        </w:tc>
        <w:tc>
          <w:tcPr>
            <w:tcW w:w="2009" w:type="dxa"/>
            <w:tcBorders>
              <w:top w:val="nil"/>
              <w:bottom w:val="nil"/>
            </w:tcBorders>
          </w:tcPr>
          <w:p w14:paraId="5874FC62" w14:textId="79C47FBD" w:rsidR="00FB5D94" w:rsidRPr="00E10E30" w:rsidRDefault="00FB5D94" w:rsidP="00FB5D94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128,325,699</w:t>
            </w:r>
          </w:p>
        </w:tc>
        <w:tc>
          <w:tcPr>
            <w:tcW w:w="2009" w:type="dxa"/>
            <w:tcBorders>
              <w:top w:val="nil"/>
              <w:bottom w:val="nil"/>
            </w:tcBorders>
          </w:tcPr>
          <w:p w14:paraId="1B03306B" w14:textId="3913DC8D" w:rsidR="00FB5D94" w:rsidRPr="00E10E30" w:rsidRDefault="00FB5D94" w:rsidP="00FB5D94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117,203,984</w:t>
            </w:r>
          </w:p>
        </w:tc>
      </w:tr>
      <w:tr w:rsidR="00FB5D94" w:rsidRPr="000112BB" w14:paraId="3691E0F0" w14:textId="77777777" w:rsidTr="00A46A57">
        <w:trPr>
          <w:trHeight w:val="420"/>
        </w:trPr>
        <w:tc>
          <w:tcPr>
            <w:tcW w:w="4961" w:type="dxa"/>
            <w:tcBorders>
              <w:top w:val="nil"/>
              <w:bottom w:val="nil"/>
            </w:tcBorders>
          </w:tcPr>
          <w:p w14:paraId="1968B83D" w14:textId="77777777" w:rsidR="00FB5D94" w:rsidRPr="00E10E30" w:rsidRDefault="00FB5D94" w:rsidP="00FB5D94">
            <w:pPr>
              <w:tabs>
                <w:tab w:val="left" w:pos="284"/>
                <w:tab w:val="left" w:pos="743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ab/>
              <w:t>ต้นทุนบริการในปัจจุบัน</w:t>
            </w:r>
          </w:p>
        </w:tc>
        <w:tc>
          <w:tcPr>
            <w:tcW w:w="2009" w:type="dxa"/>
            <w:tcBorders>
              <w:top w:val="nil"/>
              <w:bottom w:val="nil"/>
            </w:tcBorders>
          </w:tcPr>
          <w:p w14:paraId="6170B7CD" w14:textId="4F523353" w:rsidR="00FB5D94" w:rsidRPr="00E10E30" w:rsidRDefault="009E35EB" w:rsidP="00FB5D94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11,197,553</w:t>
            </w:r>
          </w:p>
        </w:tc>
        <w:tc>
          <w:tcPr>
            <w:tcW w:w="2009" w:type="dxa"/>
            <w:tcBorders>
              <w:top w:val="nil"/>
              <w:bottom w:val="nil"/>
            </w:tcBorders>
          </w:tcPr>
          <w:p w14:paraId="3C4823CA" w14:textId="1EBBAD5A" w:rsidR="00FB5D94" w:rsidRPr="00E10E30" w:rsidRDefault="00FB5D94" w:rsidP="00FB5D94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12,027,417</w:t>
            </w:r>
          </w:p>
        </w:tc>
      </w:tr>
      <w:tr w:rsidR="00FB5D94" w:rsidRPr="000112BB" w14:paraId="4A0D7000" w14:textId="77777777" w:rsidTr="00A46A57">
        <w:trPr>
          <w:trHeight w:val="420"/>
        </w:trPr>
        <w:tc>
          <w:tcPr>
            <w:tcW w:w="4961" w:type="dxa"/>
            <w:tcBorders>
              <w:top w:val="nil"/>
              <w:bottom w:val="nil"/>
            </w:tcBorders>
          </w:tcPr>
          <w:p w14:paraId="156F27E3" w14:textId="77777777" w:rsidR="00FB5D94" w:rsidRPr="00E10E30" w:rsidRDefault="00FB5D94" w:rsidP="00FB5D94">
            <w:pPr>
              <w:tabs>
                <w:tab w:val="left" w:pos="284"/>
                <w:tab w:val="left" w:pos="743"/>
                <w:tab w:val="left" w:pos="1890"/>
              </w:tabs>
              <w:ind w:left="7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009" w:type="dxa"/>
            <w:tcBorders>
              <w:top w:val="nil"/>
              <w:bottom w:val="nil"/>
            </w:tcBorders>
          </w:tcPr>
          <w:p w14:paraId="6459FAFE" w14:textId="774FB8F1" w:rsidR="00FB5D94" w:rsidRPr="00E10E30" w:rsidRDefault="00C200F2" w:rsidP="00FB5D94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2,364,366</w:t>
            </w:r>
          </w:p>
        </w:tc>
        <w:tc>
          <w:tcPr>
            <w:tcW w:w="2009" w:type="dxa"/>
            <w:tcBorders>
              <w:top w:val="nil"/>
              <w:bottom w:val="nil"/>
            </w:tcBorders>
          </w:tcPr>
          <w:p w14:paraId="6AFEBFB5" w14:textId="19DBEDE2" w:rsidR="00FB5D94" w:rsidRPr="00E10E30" w:rsidRDefault="00FB5D94" w:rsidP="00FB5D94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1,224,833</w:t>
            </w:r>
          </w:p>
        </w:tc>
      </w:tr>
      <w:tr w:rsidR="009E35EB" w:rsidRPr="000112BB" w14:paraId="5B88EABD" w14:textId="77777777" w:rsidTr="00A46A57">
        <w:trPr>
          <w:trHeight w:val="420"/>
        </w:trPr>
        <w:tc>
          <w:tcPr>
            <w:tcW w:w="4961" w:type="dxa"/>
            <w:tcBorders>
              <w:top w:val="nil"/>
              <w:bottom w:val="nil"/>
            </w:tcBorders>
          </w:tcPr>
          <w:p w14:paraId="012E9EDA" w14:textId="158F230F" w:rsidR="009E35EB" w:rsidRDefault="009E35EB" w:rsidP="000A3B10">
            <w:pPr>
              <w:tabs>
                <w:tab w:val="left" w:pos="284"/>
                <w:tab w:val="left" w:pos="743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E341A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C200F2">
              <w:rPr>
                <w:rFonts w:ascii="Angsana New" w:hAnsi="Angsana New" w:cs="Angsana New" w:hint="cs"/>
                <w:sz w:val="32"/>
                <w:szCs w:val="32"/>
                <w:cs/>
              </w:rPr>
              <w:t>ผลกำไรจากการว</w:t>
            </w:r>
            <w:r w:rsidR="00A46A57">
              <w:rPr>
                <w:rFonts w:ascii="Angsana New" w:hAnsi="Angsana New" w:cs="Angsana New" w:hint="cs"/>
                <w:sz w:val="32"/>
                <w:szCs w:val="32"/>
                <w:cs/>
              </w:rPr>
              <w:t>ั</w:t>
            </w:r>
            <w:r w:rsidR="00C200F2">
              <w:rPr>
                <w:rFonts w:ascii="Angsana New" w:hAnsi="Angsana New" w:cs="Angsana New" w:hint="cs"/>
                <w:sz w:val="32"/>
                <w:szCs w:val="32"/>
                <w:cs/>
              </w:rPr>
              <w:t>ดมูลค่าใหม่ของ</w:t>
            </w:r>
          </w:p>
          <w:p w14:paraId="151DC732" w14:textId="77777777" w:rsidR="00C200F2" w:rsidRDefault="00C200F2" w:rsidP="00C200F2">
            <w:pPr>
              <w:tabs>
                <w:tab w:val="left" w:pos="284"/>
                <w:tab w:val="left" w:pos="743"/>
                <w:tab w:val="left" w:pos="1890"/>
              </w:tabs>
              <w:ind w:firstLine="72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ผลประโยชน์พนักงานที่กำหนดไว้</w:t>
            </w:r>
          </w:p>
          <w:p w14:paraId="7DD14E61" w14:textId="2C582025" w:rsidR="00C200F2" w:rsidRPr="00E10E30" w:rsidRDefault="00C200F2" w:rsidP="00C200F2">
            <w:pPr>
              <w:tabs>
                <w:tab w:val="left" w:pos="284"/>
                <w:tab w:val="left" w:pos="743"/>
                <w:tab w:val="left" w:pos="1890"/>
              </w:tabs>
              <w:ind w:firstLine="72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รับรู้ในกำไรขาดทุนเบ็ดเสร็จอื่น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009" w:type="dxa"/>
            <w:tcBorders>
              <w:top w:val="nil"/>
              <w:bottom w:val="nil"/>
            </w:tcBorders>
          </w:tcPr>
          <w:p w14:paraId="60BF9702" w14:textId="59DAEB93" w:rsidR="009E35EB" w:rsidRDefault="00FD12DF" w:rsidP="009E35EB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(19,286,909)</w:t>
            </w:r>
          </w:p>
          <w:p w14:paraId="4998947B" w14:textId="77777777" w:rsidR="00C200F2" w:rsidRDefault="00C200F2" w:rsidP="009E35EB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61B8E582" w14:textId="6CCC92F3" w:rsidR="00C200F2" w:rsidRPr="00E10E30" w:rsidRDefault="00C200F2" w:rsidP="00F773CE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9" w:type="dxa"/>
            <w:tcBorders>
              <w:top w:val="nil"/>
              <w:bottom w:val="nil"/>
            </w:tcBorders>
          </w:tcPr>
          <w:p w14:paraId="2C268771" w14:textId="2513345D" w:rsidR="009E35EB" w:rsidRDefault="00FD12DF" w:rsidP="009E35EB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  <w:p w14:paraId="34511260" w14:textId="77777777" w:rsidR="00C200F2" w:rsidRDefault="00C200F2" w:rsidP="009E35EB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D499940" w14:textId="7F2E52D5" w:rsidR="00C200F2" w:rsidRDefault="00C200F2" w:rsidP="009E35EB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B5D94" w:rsidRPr="000112BB" w14:paraId="4FD09F61" w14:textId="77777777" w:rsidTr="00A46A57">
        <w:trPr>
          <w:trHeight w:val="420"/>
        </w:trPr>
        <w:tc>
          <w:tcPr>
            <w:tcW w:w="4961" w:type="dxa"/>
            <w:tcBorders>
              <w:top w:val="nil"/>
              <w:bottom w:val="nil"/>
            </w:tcBorders>
          </w:tcPr>
          <w:p w14:paraId="008E838D" w14:textId="77777777" w:rsidR="00FB5D94" w:rsidRPr="00E10E30" w:rsidRDefault="00FB5D94" w:rsidP="00FB5D94">
            <w:pPr>
              <w:tabs>
                <w:tab w:val="left" w:pos="743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E10E30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ผลประโยชน์พนักงานที่จ่ายระหว่างปี</w:t>
            </w:r>
          </w:p>
        </w:tc>
        <w:tc>
          <w:tcPr>
            <w:tcW w:w="2009" w:type="dxa"/>
            <w:tcBorders>
              <w:top w:val="nil"/>
              <w:bottom w:val="single" w:sz="4" w:space="0" w:color="auto"/>
            </w:tcBorders>
          </w:tcPr>
          <w:p w14:paraId="765959A3" w14:textId="03444D4B" w:rsidR="00FB5D94" w:rsidRPr="00E10E30" w:rsidRDefault="00C200F2" w:rsidP="00FB5D94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(6,560,367)</w:t>
            </w:r>
          </w:p>
        </w:tc>
        <w:tc>
          <w:tcPr>
            <w:tcW w:w="2009" w:type="dxa"/>
            <w:tcBorders>
              <w:top w:val="nil"/>
              <w:bottom w:val="single" w:sz="4" w:space="0" w:color="auto"/>
            </w:tcBorders>
          </w:tcPr>
          <w:p w14:paraId="5CD0C2DE" w14:textId="6533AAAD" w:rsidR="00FB5D94" w:rsidRPr="00E10E30" w:rsidRDefault="00FB5D94" w:rsidP="00FB5D94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(2,130,535)</w:t>
            </w:r>
          </w:p>
        </w:tc>
      </w:tr>
      <w:tr w:rsidR="00FB5D94" w:rsidRPr="000112BB" w14:paraId="1EE87DB3" w14:textId="77777777" w:rsidTr="00A46A57">
        <w:trPr>
          <w:trHeight w:val="420"/>
        </w:trPr>
        <w:tc>
          <w:tcPr>
            <w:tcW w:w="4961" w:type="dxa"/>
            <w:tcBorders>
              <w:top w:val="nil"/>
              <w:bottom w:val="nil"/>
            </w:tcBorders>
          </w:tcPr>
          <w:p w14:paraId="117F3930" w14:textId="0F9A7AFD" w:rsidR="00FB5D94" w:rsidRPr="00E341A6" w:rsidRDefault="004E646D" w:rsidP="00FB5D94">
            <w:pPr>
              <w:tabs>
                <w:tab w:val="left" w:pos="743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มูลค่าหนี้สิน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2009" w:type="dxa"/>
            <w:tcBorders>
              <w:top w:val="single" w:sz="4" w:space="0" w:color="auto"/>
              <w:bottom w:val="nil"/>
            </w:tcBorders>
          </w:tcPr>
          <w:p w14:paraId="58C19DF5" w14:textId="6A834A8B" w:rsidR="00FB5D94" w:rsidRPr="00E10E30" w:rsidRDefault="00C200F2" w:rsidP="00C200F2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116,040,342</w:t>
            </w:r>
          </w:p>
        </w:tc>
        <w:tc>
          <w:tcPr>
            <w:tcW w:w="2009" w:type="dxa"/>
            <w:tcBorders>
              <w:top w:val="single" w:sz="4" w:space="0" w:color="auto"/>
              <w:bottom w:val="nil"/>
            </w:tcBorders>
          </w:tcPr>
          <w:p w14:paraId="16D5B0B3" w14:textId="2A2C542E" w:rsidR="00FB5D94" w:rsidRPr="007C49B9" w:rsidRDefault="00FB5D94" w:rsidP="00FB5D94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128,325,699</w:t>
            </w:r>
          </w:p>
        </w:tc>
      </w:tr>
      <w:tr w:rsidR="00FD12DF" w:rsidRPr="000112BB" w14:paraId="08BBB871" w14:textId="77777777" w:rsidTr="00A46A57">
        <w:trPr>
          <w:trHeight w:val="420"/>
        </w:trPr>
        <w:tc>
          <w:tcPr>
            <w:tcW w:w="4961" w:type="dxa"/>
            <w:tcBorders>
              <w:top w:val="nil"/>
              <w:bottom w:val="nil"/>
            </w:tcBorders>
          </w:tcPr>
          <w:p w14:paraId="582AF81E" w14:textId="77777777" w:rsidR="00FD12DF" w:rsidRPr="00E10E30" w:rsidRDefault="00FD12DF" w:rsidP="00FD12DF">
            <w:pPr>
              <w:tabs>
                <w:tab w:val="left" w:pos="743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E341A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ประมาณการหนี้สินหมุนเวียน</w:t>
            </w:r>
          </w:p>
        </w:tc>
        <w:tc>
          <w:tcPr>
            <w:tcW w:w="2009" w:type="dxa"/>
            <w:tcBorders>
              <w:top w:val="nil"/>
              <w:bottom w:val="nil"/>
            </w:tcBorders>
          </w:tcPr>
          <w:p w14:paraId="037D8AAB" w14:textId="0B56A504" w:rsidR="00FD12DF" w:rsidRPr="00E10E30" w:rsidRDefault="00FD12DF" w:rsidP="00FD12DF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(6,527,991)</w:t>
            </w:r>
          </w:p>
        </w:tc>
        <w:tc>
          <w:tcPr>
            <w:tcW w:w="2009" w:type="dxa"/>
            <w:tcBorders>
              <w:top w:val="nil"/>
              <w:bottom w:val="nil"/>
            </w:tcBorders>
          </w:tcPr>
          <w:p w14:paraId="023D6797" w14:textId="1605450D" w:rsidR="00FD12DF" w:rsidRPr="007C49B9" w:rsidRDefault="00FD12DF" w:rsidP="00FD12DF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(6,560,367)</w:t>
            </w:r>
          </w:p>
        </w:tc>
      </w:tr>
      <w:tr w:rsidR="00FD12DF" w:rsidRPr="000112BB" w14:paraId="2791DB54" w14:textId="77777777" w:rsidTr="00A46A57">
        <w:trPr>
          <w:trHeight w:val="420"/>
        </w:trPr>
        <w:tc>
          <w:tcPr>
            <w:tcW w:w="4961" w:type="dxa"/>
            <w:tcBorders>
              <w:top w:val="nil"/>
              <w:bottom w:val="single" w:sz="4" w:space="0" w:color="auto"/>
            </w:tcBorders>
          </w:tcPr>
          <w:p w14:paraId="249F7D74" w14:textId="4B2FABB4" w:rsidR="00FD12DF" w:rsidRDefault="00FD12DF" w:rsidP="00FD12DF">
            <w:pPr>
              <w:tabs>
                <w:tab w:val="left" w:pos="284"/>
                <w:tab w:val="left" w:pos="743"/>
                <w:tab w:val="left" w:pos="1890"/>
              </w:tabs>
              <w:ind w:firstLine="720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สำหรับผลประโยชน์พนักงาน</w:t>
            </w:r>
          </w:p>
        </w:tc>
        <w:tc>
          <w:tcPr>
            <w:tcW w:w="2009" w:type="dxa"/>
            <w:tcBorders>
              <w:top w:val="nil"/>
              <w:bottom w:val="nil"/>
            </w:tcBorders>
          </w:tcPr>
          <w:p w14:paraId="159C90AB" w14:textId="30155D7A" w:rsidR="00FD12DF" w:rsidRPr="00E10E30" w:rsidRDefault="00FD12DF" w:rsidP="00FD12DF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9" w:type="dxa"/>
            <w:tcBorders>
              <w:top w:val="nil"/>
              <w:bottom w:val="nil"/>
            </w:tcBorders>
          </w:tcPr>
          <w:p w14:paraId="3266A9EE" w14:textId="4C31DDC3" w:rsidR="00FD12DF" w:rsidRPr="007C49B9" w:rsidRDefault="00FD12DF" w:rsidP="00FD12DF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D12DF" w:rsidRPr="000112BB" w14:paraId="5744DB34" w14:textId="77777777" w:rsidTr="00A46A57">
        <w:trPr>
          <w:trHeight w:val="420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2197E8C4" w14:textId="005401C7" w:rsidR="00FD12DF" w:rsidRPr="00E10E30" w:rsidRDefault="004E646D" w:rsidP="00FD12DF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ประมาณการหนี้สินไม่หมุนเวียน </w:t>
            </w:r>
            <w:r w:rsidR="00FD12D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FD12D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FD12DF"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</w:tcPr>
          <w:p w14:paraId="5BC96EB9" w14:textId="6D589B9B" w:rsidR="00FD12DF" w:rsidRPr="00E10E30" w:rsidRDefault="00FD12DF" w:rsidP="00FD12DF">
            <w:pPr>
              <w:tabs>
                <w:tab w:val="decimal" w:pos="1395"/>
              </w:tabs>
              <w:ind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109,512,351</w:t>
            </w: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</w:tcPr>
          <w:p w14:paraId="59A98449" w14:textId="44BDC57A" w:rsidR="00FD12DF" w:rsidRPr="00E10E30" w:rsidRDefault="00FD12DF" w:rsidP="00FD12DF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121,765,332</w:t>
            </w:r>
          </w:p>
        </w:tc>
      </w:tr>
    </w:tbl>
    <w:p w14:paraId="079A4F4F" w14:textId="77777777" w:rsidR="00011FA3" w:rsidRPr="00011FA3" w:rsidRDefault="00011FA3" w:rsidP="00BC6FD4">
      <w:pPr>
        <w:tabs>
          <w:tab w:val="left" w:pos="-1890"/>
        </w:tabs>
        <w:ind w:left="720" w:firstLine="720"/>
        <w:jc w:val="thaiDistribute"/>
        <w:rPr>
          <w:rFonts w:ascii="Angsana New" w:hAnsi="Angsana New" w:cs="Angsana New"/>
          <w:sz w:val="16"/>
          <w:szCs w:val="16"/>
          <w:lang w:val="en-GB" w:eastAsia="zh-CN"/>
        </w:rPr>
      </w:pPr>
    </w:p>
    <w:p w14:paraId="45E12F03" w14:textId="3EAFF0C8" w:rsidR="00BC6FD4" w:rsidRDefault="00BC6FD4" w:rsidP="002E027E">
      <w:pPr>
        <w:tabs>
          <w:tab w:val="left" w:pos="-1890"/>
        </w:tabs>
        <w:ind w:left="720" w:firstLine="720"/>
        <w:jc w:val="thaiDistribute"/>
        <w:rPr>
          <w:rFonts w:ascii="Angsana New" w:hAnsi="Angsana New" w:cs="Angsana New"/>
          <w:sz w:val="32"/>
          <w:szCs w:val="32"/>
          <w:lang w:val="en-GB" w:eastAsia="zh-CN"/>
        </w:rPr>
      </w:pPr>
      <w:r>
        <w:rPr>
          <w:rFonts w:ascii="Angsana New" w:hAnsi="Angsana New" w:cs="Angsana New" w:hint="cs"/>
          <w:sz w:val="32"/>
          <w:szCs w:val="32"/>
          <w:cs/>
          <w:lang w:val="en-GB" w:eastAsia="zh-CN"/>
        </w:rPr>
        <w:t>บริษัท</w:t>
      </w:r>
      <w:r w:rsidRPr="00B844BF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มีค่าใช้จ่ายผลประโยชน์ระยะยาวพนักงาน 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8702DA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8702DA">
        <w:rPr>
          <w:rFonts w:ascii="Angsana New" w:hAnsi="Angsana New" w:cs="Angsana New"/>
          <w:sz w:val="32"/>
          <w:szCs w:val="32"/>
          <w:cs/>
        </w:rPr>
        <w:t xml:space="preserve">ในงบกำไรขาดทุนเบ็ดเสร็จ </w:t>
      </w:r>
      <w:r w:rsidRPr="002F37CC">
        <w:rPr>
          <w:rFonts w:ascii="Angsana New" w:hAnsi="Angsana New" w:cs="Angsana New"/>
          <w:sz w:val="32"/>
          <w:szCs w:val="32"/>
          <w:cs/>
        </w:rPr>
        <w:t>สำหรับปีสิ้นสุด</w:t>
      </w:r>
      <w:r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17CBF">
        <w:rPr>
          <w:rFonts w:ascii="Angsana New" w:hAnsi="Angsana New" w:cs="Angsana New"/>
          <w:sz w:val="32"/>
          <w:szCs w:val="32"/>
        </w:rPr>
        <w:t>256</w:t>
      </w:r>
      <w:r w:rsidR="00FB5D94">
        <w:rPr>
          <w:rFonts w:ascii="Angsana New" w:hAnsi="Angsana New" w:cs="Angsana New"/>
          <w:sz w:val="32"/>
          <w:szCs w:val="32"/>
        </w:rPr>
        <w:t>8</w:t>
      </w:r>
      <w:r>
        <w:rPr>
          <w:rFonts w:ascii="Angsana New" w:hAnsi="Angsana New" w:cs="Angsana New" w:hint="cs"/>
          <w:sz w:val="32"/>
          <w:szCs w:val="32"/>
          <w:cs/>
          <w:lang w:eastAsia="zh-CN"/>
        </w:rPr>
        <w:t xml:space="preserve"> </w:t>
      </w:r>
      <w:r w:rsidR="00617CBF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และ </w:t>
      </w:r>
      <w:r w:rsidR="00F22297">
        <w:rPr>
          <w:rFonts w:ascii="Angsana New" w:hAnsi="Angsana New" w:cs="Angsana New"/>
          <w:sz w:val="32"/>
          <w:szCs w:val="32"/>
          <w:lang w:val="en-GB" w:eastAsia="zh-CN"/>
        </w:rPr>
        <w:t>256</w:t>
      </w:r>
      <w:r w:rsidR="00FB5D94">
        <w:rPr>
          <w:rFonts w:ascii="Angsana New" w:hAnsi="Angsana New" w:cs="Angsana New"/>
          <w:sz w:val="32"/>
          <w:szCs w:val="32"/>
          <w:lang w:val="en-GB" w:eastAsia="zh-CN"/>
        </w:rPr>
        <w:t>7</w:t>
      </w:r>
      <w:r w:rsidR="00845D8D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 </w:t>
      </w:r>
      <w:r w:rsidRPr="00B844BF">
        <w:rPr>
          <w:rFonts w:ascii="Angsana New" w:hAnsi="Angsana New" w:cs="Angsana New" w:hint="cs"/>
          <w:sz w:val="32"/>
          <w:szCs w:val="32"/>
          <w:cs/>
          <w:lang w:val="en-GB" w:eastAsia="zh-CN"/>
        </w:rPr>
        <w:t>ดังนี้</w:t>
      </w:r>
    </w:p>
    <w:p w14:paraId="6AD57176" w14:textId="77777777" w:rsidR="00E10E30" w:rsidRPr="00CB49D0" w:rsidRDefault="00E10E30" w:rsidP="00BE2146">
      <w:pPr>
        <w:pStyle w:val="ListParagraph"/>
        <w:tabs>
          <w:tab w:val="left" w:pos="720"/>
        </w:tabs>
        <w:spacing w:before="60" w:line="228" w:lineRule="auto"/>
        <w:ind w:left="706" w:right="-24"/>
        <w:jc w:val="right"/>
        <w:rPr>
          <w:rFonts w:ascii="Angsana New" w:hAnsi="Angsana New"/>
          <w:sz w:val="32"/>
          <w:szCs w:val="32"/>
        </w:rPr>
      </w:pPr>
      <w:r w:rsidRPr="00CB49D0">
        <w:rPr>
          <w:rFonts w:ascii="Angsana New" w:hAnsi="Angsana New" w:hint="cs"/>
          <w:sz w:val="32"/>
          <w:szCs w:val="32"/>
          <w:cs/>
        </w:rPr>
        <w:t xml:space="preserve">หน่วย </w:t>
      </w:r>
      <w:r w:rsidRPr="00CB49D0">
        <w:rPr>
          <w:rFonts w:ascii="Angsana New" w:hAnsi="Angsana New"/>
          <w:sz w:val="32"/>
          <w:szCs w:val="32"/>
        </w:rPr>
        <w:t xml:space="preserve">: </w:t>
      </w:r>
      <w:r w:rsidRPr="00CB49D0">
        <w:rPr>
          <w:rFonts w:ascii="Angsana New" w:hAnsi="Angsana New"/>
          <w:sz w:val="32"/>
          <w:szCs w:val="32"/>
          <w:cs/>
        </w:rPr>
        <w:t>บาท</w:t>
      </w:r>
    </w:p>
    <w:tbl>
      <w:tblPr>
        <w:tblW w:w="8946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6"/>
        <w:gridCol w:w="1959"/>
        <w:gridCol w:w="2031"/>
      </w:tblGrid>
      <w:tr w:rsidR="00E10E30" w:rsidRPr="00CB49D0" w14:paraId="5C355AB2" w14:textId="77777777" w:rsidTr="00A46A57">
        <w:trPr>
          <w:trHeight w:val="432"/>
        </w:trPr>
        <w:tc>
          <w:tcPr>
            <w:tcW w:w="4956" w:type="dxa"/>
            <w:vMerge w:val="restart"/>
            <w:vAlign w:val="center"/>
          </w:tcPr>
          <w:p w14:paraId="196EA0E0" w14:textId="77777777" w:rsidR="00E10E30" w:rsidRPr="00CB49D0" w:rsidRDefault="00E10E30" w:rsidP="00E10E30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3990" w:type="dxa"/>
            <w:gridSpan w:val="2"/>
            <w:tcBorders>
              <w:right w:val="single" w:sz="4" w:space="0" w:color="auto"/>
            </w:tcBorders>
          </w:tcPr>
          <w:p w14:paraId="441E5F28" w14:textId="77777777" w:rsidR="00E10E30" w:rsidRPr="00CB49D0" w:rsidRDefault="00E10E30" w:rsidP="00E10E30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FB5D94" w:rsidRPr="00CB49D0" w14:paraId="275F8DF0" w14:textId="77777777" w:rsidTr="00A46A57">
        <w:trPr>
          <w:trHeight w:val="432"/>
        </w:trPr>
        <w:tc>
          <w:tcPr>
            <w:tcW w:w="4956" w:type="dxa"/>
            <w:vMerge/>
            <w:tcBorders>
              <w:bottom w:val="nil"/>
            </w:tcBorders>
          </w:tcPr>
          <w:p w14:paraId="05E53E5A" w14:textId="77777777" w:rsidR="00FB5D94" w:rsidRPr="00CB49D0" w:rsidRDefault="00FB5D94" w:rsidP="00FB5D94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59" w:type="dxa"/>
            <w:tcBorders>
              <w:bottom w:val="nil"/>
              <w:right w:val="single" w:sz="4" w:space="0" w:color="auto"/>
            </w:tcBorders>
          </w:tcPr>
          <w:p w14:paraId="4695B473" w14:textId="31E2B073" w:rsidR="00FB5D94" w:rsidRPr="00CB49D0" w:rsidRDefault="00FB5D94" w:rsidP="00FB5D9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031" w:type="dxa"/>
            <w:tcBorders>
              <w:bottom w:val="nil"/>
              <w:right w:val="single" w:sz="4" w:space="0" w:color="auto"/>
            </w:tcBorders>
          </w:tcPr>
          <w:p w14:paraId="78386AA1" w14:textId="7751C510" w:rsidR="00FB5D94" w:rsidRPr="00CB49D0" w:rsidRDefault="00FB5D94" w:rsidP="00FB5D9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FB5D94" w:rsidRPr="00CB49D0" w14:paraId="610CEF65" w14:textId="77777777" w:rsidTr="00A46A57">
        <w:trPr>
          <w:trHeight w:val="432"/>
        </w:trPr>
        <w:tc>
          <w:tcPr>
            <w:tcW w:w="4956" w:type="dxa"/>
            <w:tcBorders>
              <w:bottom w:val="nil"/>
            </w:tcBorders>
          </w:tcPr>
          <w:p w14:paraId="17D4F5F3" w14:textId="77777777" w:rsidR="00FB5D94" w:rsidRPr="00CB49D0" w:rsidRDefault="00FB5D94" w:rsidP="00FB5D94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</w:t>
            </w: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ขาย</w:t>
            </w:r>
          </w:p>
        </w:tc>
        <w:tc>
          <w:tcPr>
            <w:tcW w:w="1959" w:type="dxa"/>
            <w:tcBorders>
              <w:bottom w:val="nil"/>
              <w:right w:val="single" w:sz="4" w:space="0" w:color="auto"/>
            </w:tcBorders>
          </w:tcPr>
          <w:p w14:paraId="5FEC22DF" w14:textId="7AF73426" w:rsidR="00FB5D94" w:rsidRPr="00CB49D0" w:rsidRDefault="000A3B10" w:rsidP="00FB5D94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8,943,662</w:t>
            </w:r>
          </w:p>
        </w:tc>
        <w:tc>
          <w:tcPr>
            <w:tcW w:w="2031" w:type="dxa"/>
            <w:tcBorders>
              <w:bottom w:val="nil"/>
              <w:right w:val="single" w:sz="4" w:space="0" w:color="auto"/>
            </w:tcBorders>
          </w:tcPr>
          <w:p w14:paraId="0102BCAD" w14:textId="3F68BD7B" w:rsidR="00FB5D94" w:rsidRPr="00CB49D0" w:rsidRDefault="00FB5D94" w:rsidP="00FB5D94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9,089,629</w:t>
            </w:r>
          </w:p>
        </w:tc>
      </w:tr>
      <w:tr w:rsidR="00FB5D94" w:rsidRPr="00CB49D0" w14:paraId="02AE6ADD" w14:textId="77777777" w:rsidTr="00A46A57">
        <w:trPr>
          <w:trHeight w:val="432"/>
        </w:trPr>
        <w:tc>
          <w:tcPr>
            <w:tcW w:w="4956" w:type="dxa"/>
            <w:tcBorders>
              <w:top w:val="nil"/>
              <w:bottom w:val="nil"/>
            </w:tcBorders>
          </w:tcPr>
          <w:p w14:paraId="4848D886" w14:textId="77777777" w:rsidR="00FB5D94" w:rsidRPr="00CB49D0" w:rsidRDefault="00FB5D94" w:rsidP="00FB5D94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959" w:type="dxa"/>
            <w:tcBorders>
              <w:top w:val="nil"/>
              <w:bottom w:val="nil"/>
              <w:right w:val="single" w:sz="4" w:space="0" w:color="auto"/>
            </w:tcBorders>
          </w:tcPr>
          <w:p w14:paraId="2DA76206" w14:textId="1C79897C" w:rsidR="00FB5D94" w:rsidRPr="00CB49D0" w:rsidRDefault="000A3B10" w:rsidP="00FB5D94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1,329,973</w:t>
            </w:r>
          </w:p>
        </w:tc>
        <w:tc>
          <w:tcPr>
            <w:tcW w:w="2031" w:type="dxa"/>
            <w:tcBorders>
              <w:top w:val="nil"/>
              <w:bottom w:val="nil"/>
              <w:right w:val="single" w:sz="4" w:space="0" w:color="auto"/>
            </w:tcBorders>
          </w:tcPr>
          <w:p w14:paraId="096855C0" w14:textId="371C3412" w:rsidR="00FB5D94" w:rsidRPr="00CB49D0" w:rsidRDefault="00FB5D94" w:rsidP="00FB5D94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1,517,329</w:t>
            </w:r>
          </w:p>
        </w:tc>
      </w:tr>
      <w:tr w:rsidR="00FB5D94" w:rsidRPr="00CB49D0" w14:paraId="0E268A44" w14:textId="77777777" w:rsidTr="00A46A57">
        <w:trPr>
          <w:trHeight w:val="432"/>
        </w:trPr>
        <w:tc>
          <w:tcPr>
            <w:tcW w:w="4956" w:type="dxa"/>
            <w:tcBorders>
              <w:top w:val="nil"/>
            </w:tcBorders>
          </w:tcPr>
          <w:p w14:paraId="78465807" w14:textId="77777777" w:rsidR="00FB5D94" w:rsidRPr="00CB49D0" w:rsidRDefault="00FB5D94" w:rsidP="00FB5D94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959" w:type="dxa"/>
            <w:tcBorders>
              <w:top w:val="nil"/>
              <w:right w:val="single" w:sz="4" w:space="0" w:color="auto"/>
            </w:tcBorders>
          </w:tcPr>
          <w:p w14:paraId="3DAC0A25" w14:textId="46CE9EC2" w:rsidR="00FB5D94" w:rsidRPr="00CB49D0" w:rsidRDefault="000A3B10" w:rsidP="00FB5D94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3,288,284</w:t>
            </w:r>
          </w:p>
        </w:tc>
        <w:tc>
          <w:tcPr>
            <w:tcW w:w="2031" w:type="dxa"/>
            <w:tcBorders>
              <w:top w:val="nil"/>
              <w:right w:val="single" w:sz="4" w:space="0" w:color="auto"/>
            </w:tcBorders>
          </w:tcPr>
          <w:p w14:paraId="0C0DF2C1" w14:textId="23065FEB" w:rsidR="00FB5D94" w:rsidRPr="00CB49D0" w:rsidRDefault="00FB5D94" w:rsidP="00FB5D94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2,645,292</w:t>
            </w:r>
          </w:p>
        </w:tc>
      </w:tr>
      <w:tr w:rsidR="00FB5D94" w:rsidRPr="00CB49D0" w14:paraId="1133B60A" w14:textId="77777777" w:rsidTr="00A46A57">
        <w:trPr>
          <w:trHeight w:val="432"/>
        </w:trPr>
        <w:tc>
          <w:tcPr>
            <w:tcW w:w="4956" w:type="dxa"/>
          </w:tcPr>
          <w:p w14:paraId="7793165C" w14:textId="77777777" w:rsidR="00FB5D94" w:rsidRPr="00CB49D0" w:rsidRDefault="00FB5D94" w:rsidP="00FB5D94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1959" w:type="dxa"/>
            <w:tcBorders>
              <w:right w:val="single" w:sz="4" w:space="0" w:color="auto"/>
            </w:tcBorders>
          </w:tcPr>
          <w:p w14:paraId="60CDC872" w14:textId="4FC00190" w:rsidR="00FB5D94" w:rsidRPr="00CB49D0" w:rsidRDefault="000A3B10" w:rsidP="00FB5D94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13,561,919</w:t>
            </w:r>
          </w:p>
        </w:tc>
        <w:tc>
          <w:tcPr>
            <w:tcW w:w="2031" w:type="dxa"/>
            <w:tcBorders>
              <w:right w:val="single" w:sz="4" w:space="0" w:color="auto"/>
            </w:tcBorders>
          </w:tcPr>
          <w:p w14:paraId="518FB586" w14:textId="3262D6BB" w:rsidR="00FB5D94" w:rsidRPr="00CB49D0" w:rsidRDefault="00FB5D94" w:rsidP="00FB5D94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13,252,250</w:t>
            </w:r>
          </w:p>
        </w:tc>
      </w:tr>
    </w:tbl>
    <w:p w14:paraId="6C275551" w14:textId="58CE2FA7" w:rsidR="000A3B10" w:rsidRDefault="000A3B10">
      <w:pPr>
        <w:rPr>
          <w:rFonts w:ascii="Angsana New" w:hAnsi="Angsana New" w:cs="Angsana New"/>
          <w:sz w:val="32"/>
          <w:szCs w:val="32"/>
          <w:cs/>
        </w:rPr>
      </w:pPr>
    </w:p>
    <w:p w14:paraId="3568CCB5" w14:textId="77777777" w:rsidR="006639FF" w:rsidRDefault="006639FF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72789CB" w14:textId="262A075A" w:rsidR="0035682A" w:rsidRDefault="0035682A" w:rsidP="00BE2146">
      <w:pPr>
        <w:spacing w:line="235" w:lineRule="auto"/>
        <w:ind w:left="720" w:right="-52" w:firstLine="720"/>
        <w:jc w:val="thaiDistribute"/>
        <w:rPr>
          <w:rFonts w:ascii="Angsana New" w:hAnsi="Angsana New" w:cs="Angsana New"/>
          <w:sz w:val="32"/>
          <w:szCs w:val="32"/>
        </w:rPr>
      </w:pPr>
      <w:r w:rsidRPr="0096647A">
        <w:rPr>
          <w:rFonts w:ascii="Angsana New" w:hAnsi="Angsana New" w:cs="Angsana New" w:hint="cs"/>
          <w:sz w:val="32"/>
          <w:szCs w:val="32"/>
          <w:cs/>
        </w:rPr>
        <w:lastRenderedPageBreak/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tbl>
      <w:tblPr>
        <w:tblW w:w="885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8"/>
        <w:gridCol w:w="2002"/>
        <w:gridCol w:w="2002"/>
      </w:tblGrid>
      <w:tr w:rsidR="004C6D59" w:rsidRPr="00ED7D2F" w14:paraId="6B41DBFE" w14:textId="77777777" w:rsidTr="00F773CE">
        <w:trPr>
          <w:trHeight w:val="509"/>
        </w:trPr>
        <w:tc>
          <w:tcPr>
            <w:tcW w:w="4848" w:type="dxa"/>
            <w:vMerge w:val="restart"/>
            <w:vAlign w:val="center"/>
          </w:tcPr>
          <w:p w14:paraId="12DDD2D7" w14:textId="77777777" w:rsidR="004C6D59" w:rsidRPr="006A5F60" w:rsidRDefault="004C6D59" w:rsidP="00E13810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004" w:type="dxa"/>
            <w:gridSpan w:val="2"/>
            <w:vAlign w:val="center"/>
          </w:tcPr>
          <w:p w14:paraId="62EE4E61" w14:textId="77777777" w:rsidR="004C6D59" w:rsidRPr="006A5F60" w:rsidRDefault="004C6D59" w:rsidP="004C6D59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FB5D94" w:rsidRPr="00ED7D2F" w14:paraId="3FBB7DFA" w14:textId="77777777" w:rsidTr="00F773CE">
        <w:trPr>
          <w:trHeight w:val="417"/>
        </w:trPr>
        <w:tc>
          <w:tcPr>
            <w:tcW w:w="4848" w:type="dxa"/>
            <w:vMerge/>
            <w:vAlign w:val="center"/>
          </w:tcPr>
          <w:p w14:paraId="58A189AC" w14:textId="77777777" w:rsidR="00FB5D94" w:rsidRPr="006A5F60" w:rsidRDefault="00FB5D94" w:rsidP="00FB5D94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center"/>
          </w:tcPr>
          <w:p w14:paraId="482B62A0" w14:textId="028686D3" w:rsidR="00FB5D94" w:rsidRPr="006A5F60" w:rsidRDefault="00FB5D94" w:rsidP="00FB5D9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002" w:type="dxa"/>
            <w:vAlign w:val="center"/>
          </w:tcPr>
          <w:p w14:paraId="4373777B" w14:textId="560570C4" w:rsidR="00FB5D94" w:rsidRPr="006A5F60" w:rsidRDefault="00FB5D94" w:rsidP="00FB5D9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FB5D94" w:rsidRPr="004934BA" w14:paraId="739757CA" w14:textId="77777777" w:rsidTr="00F773CE">
        <w:trPr>
          <w:trHeight w:val="383"/>
        </w:trPr>
        <w:tc>
          <w:tcPr>
            <w:tcW w:w="4848" w:type="dxa"/>
            <w:tcBorders>
              <w:bottom w:val="nil"/>
            </w:tcBorders>
          </w:tcPr>
          <w:p w14:paraId="16DCC6ED" w14:textId="77777777" w:rsidR="00FB5D94" w:rsidRPr="006A5F60" w:rsidRDefault="00FB5D94" w:rsidP="00FB5D94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002" w:type="dxa"/>
            <w:tcBorders>
              <w:bottom w:val="nil"/>
            </w:tcBorders>
          </w:tcPr>
          <w:p w14:paraId="2EC8232D" w14:textId="7599BE5D" w:rsidR="00FB5D94" w:rsidRPr="003B1910" w:rsidRDefault="000A3B10" w:rsidP="00FB5D94">
            <w:pPr>
              <w:tabs>
                <w:tab w:val="left" w:pos="1076"/>
              </w:tabs>
              <w:spacing w:line="235" w:lineRule="auto"/>
              <w:ind w:left="-108" w:right="25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2.23%</w:t>
            </w:r>
          </w:p>
        </w:tc>
        <w:tc>
          <w:tcPr>
            <w:tcW w:w="2002" w:type="dxa"/>
            <w:tcBorders>
              <w:bottom w:val="nil"/>
            </w:tcBorders>
          </w:tcPr>
          <w:p w14:paraId="4EFA4E36" w14:textId="5FF7ACD1" w:rsidR="00FB5D94" w:rsidRPr="003A76B0" w:rsidRDefault="00FB5D94" w:rsidP="00FB5D94">
            <w:pPr>
              <w:tabs>
                <w:tab w:val="left" w:pos="1076"/>
              </w:tabs>
              <w:spacing w:line="235" w:lineRule="auto"/>
              <w:ind w:left="-108" w:right="25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1.05%</w:t>
            </w:r>
          </w:p>
        </w:tc>
      </w:tr>
      <w:tr w:rsidR="00FB5D94" w14:paraId="22AD1EA9" w14:textId="77777777" w:rsidTr="00F773CE">
        <w:trPr>
          <w:trHeight w:val="371"/>
        </w:trPr>
        <w:tc>
          <w:tcPr>
            <w:tcW w:w="4848" w:type="dxa"/>
            <w:tcBorders>
              <w:top w:val="nil"/>
              <w:bottom w:val="nil"/>
            </w:tcBorders>
          </w:tcPr>
          <w:p w14:paraId="100FC8FC" w14:textId="77777777" w:rsidR="00FB5D94" w:rsidRPr="006A5F60" w:rsidRDefault="00FB5D94" w:rsidP="00FB5D94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อัตราการขึ้นเงินเดือนในอนาคต</w:t>
            </w: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489E34E7" w14:textId="745F43BA" w:rsidR="00FB5D94" w:rsidRPr="003B1910" w:rsidRDefault="000A3B10" w:rsidP="00FB5D94">
            <w:pPr>
              <w:tabs>
                <w:tab w:val="left" w:pos="1076"/>
              </w:tabs>
              <w:spacing w:line="235" w:lineRule="auto"/>
              <w:ind w:left="-108" w:right="25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1-3%</w:t>
            </w: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78605516" w14:textId="116E4BD7" w:rsidR="00FB5D94" w:rsidRPr="003A76B0" w:rsidRDefault="00FB5D94" w:rsidP="00FB5D94">
            <w:pPr>
              <w:tabs>
                <w:tab w:val="left" w:pos="1076"/>
              </w:tabs>
              <w:spacing w:line="235" w:lineRule="auto"/>
              <w:ind w:left="-108" w:right="25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1-3%</w:t>
            </w:r>
          </w:p>
        </w:tc>
      </w:tr>
      <w:tr w:rsidR="00FB5D94" w14:paraId="098E6D24" w14:textId="77777777" w:rsidTr="00F773CE">
        <w:trPr>
          <w:trHeight w:val="363"/>
        </w:trPr>
        <w:tc>
          <w:tcPr>
            <w:tcW w:w="4848" w:type="dxa"/>
            <w:tcBorders>
              <w:top w:val="nil"/>
              <w:bottom w:val="nil"/>
            </w:tcBorders>
          </w:tcPr>
          <w:p w14:paraId="667E01FF" w14:textId="77777777" w:rsidR="00FB5D94" w:rsidRPr="006A5F60" w:rsidRDefault="00FB5D94" w:rsidP="00FB5D94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อัตราคนพิการ</w:t>
            </w: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0B1F9438" w14:textId="390FCAE2" w:rsidR="00FB5D94" w:rsidRPr="003B1910" w:rsidRDefault="000A3B10" w:rsidP="00FB5D94">
            <w:pPr>
              <w:tabs>
                <w:tab w:val="left" w:pos="1076"/>
              </w:tabs>
              <w:spacing w:line="235" w:lineRule="auto"/>
              <w:ind w:left="-108" w:right="25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5%</w:t>
            </w: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5585D021" w14:textId="3B257B92" w:rsidR="00FB5D94" w:rsidRPr="003A76B0" w:rsidRDefault="00FB5D94" w:rsidP="00FB5D94">
            <w:pPr>
              <w:tabs>
                <w:tab w:val="left" w:pos="1076"/>
              </w:tabs>
              <w:spacing w:line="235" w:lineRule="auto"/>
              <w:ind w:left="-108" w:right="25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5%</w:t>
            </w:r>
          </w:p>
        </w:tc>
      </w:tr>
      <w:tr w:rsidR="00FB5D94" w14:paraId="7421E903" w14:textId="77777777" w:rsidTr="00F773CE">
        <w:trPr>
          <w:trHeight w:val="505"/>
        </w:trPr>
        <w:tc>
          <w:tcPr>
            <w:tcW w:w="4848" w:type="dxa"/>
            <w:tcBorders>
              <w:top w:val="nil"/>
              <w:bottom w:val="single" w:sz="4" w:space="0" w:color="auto"/>
            </w:tcBorders>
          </w:tcPr>
          <w:p w14:paraId="37FDA7D0" w14:textId="77777777" w:rsidR="00FB5D94" w:rsidRPr="006A5F60" w:rsidRDefault="00FB5D94" w:rsidP="00FB5D94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</w:tcPr>
          <w:p w14:paraId="191BB713" w14:textId="544DF552" w:rsidR="00FB5D94" w:rsidRPr="003B1910" w:rsidRDefault="000A3B10" w:rsidP="00FB5D94">
            <w:pPr>
              <w:tabs>
                <w:tab w:val="left" w:pos="1076"/>
              </w:tabs>
              <w:spacing w:line="235" w:lineRule="auto"/>
              <w:ind w:left="-108" w:right="25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0-49%</w:t>
            </w: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</w:tcPr>
          <w:p w14:paraId="574B0594" w14:textId="01149DDC" w:rsidR="00FB5D94" w:rsidRPr="003A76B0" w:rsidRDefault="00FB5D94" w:rsidP="00FB5D94">
            <w:pPr>
              <w:tabs>
                <w:tab w:val="left" w:pos="1076"/>
              </w:tabs>
              <w:spacing w:line="235" w:lineRule="auto"/>
              <w:ind w:left="-108" w:right="25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0-49%</w:t>
            </w:r>
          </w:p>
        </w:tc>
      </w:tr>
    </w:tbl>
    <w:p w14:paraId="052FEF53" w14:textId="77777777" w:rsidR="001B6046" w:rsidRDefault="001B6046" w:rsidP="00E13810">
      <w:pPr>
        <w:spacing w:line="235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3F507A8" w14:textId="36FF8F79" w:rsidR="0035682A" w:rsidRDefault="0035682A" w:rsidP="00E13810">
      <w:pPr>
        <w:spacing w:line="235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 w:rsidRPr="00F73873">
        <w:rPr>
          <w:rFonts w:ascii="Angsana New" w:hAnsi="Angsana New" w:cs="Angsana New"/>
          <w:sz w:val="32"/>
          <w:szCs w:val="32"/>
          <w:cs/>
        </w:rPr>
        <w:t>การวิเคราะห์ความอ่อนไหวของข้อสมมติฐานหลัก</w:t>
      </w:r>
      <w:r>
        <w:rPr>
          <w:rFonts w:ascii="Angsana New" w:hAnsi="Angsana New" w:cs="Angsana New" w:hint="cs"/>
          <w:sz w:val="32"/>
          <w:szCs w:val="32"/>
          <w:cs/>
        </w:rPr>
        <w:t>ในการคำนวณ</w:t>
      </w:r>
    </w:p>
    <w:p w14:paraId="7A33A3B3" w14:textId="77777777" w:rsidR="0035682A" w:rsidRPr="008D3FB2" w:rsidRDefault="0035682A" w:rsidP="00E13810">
      <w:pPr>
        <w:spacing w:line="235" w:lineRule="auto"/>
        <w:jc w:val="right"/>
        <w:rPr>
          <w:rFonts w:ascii="Angsana New" w:hAnsi="Angsana New" w:cs="Angsana New"/>
          <w:sz w:val="30"/>
          <w:szCs w:val="30"/>
          <w:cs/>
        </w:rPr>
      </w:pPr>
      <w:r w:rsidRPr="008D3FB2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8D3FB2">
        <w:rPr>
          <w:rFonts w:ascii="Angsana New" w:hAnsi="Angsana New" w:cs="Angsana New"/>
          <w:sz w:val="30"/>
          <w:szCs w:val="30"/>
        </w:rPr>
        <w:t xml:space="preserve">: </w:t>
      </w:r>
      <w:r w:rsidRPr="008D3FB2"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2016"/>
        <w:gridCol w:w="2016"/>
      </w:tblGrid>
      <w:tr w:rsidR="0035682A" w:rsidRPr="00ED7D2F" w14:paraId="42E4DD37" w14:textId="77777777" w:rsidTr="00F773CE">
        <w:trPr>
          <w:trHeight w:val="451"/>
        </w:trPr>
        <w:tc>
          <w:tcPr>
            <w:tcW w:w="4820" w:type="dxa"/>
            <w:vMerge w:val="restart"/>
            <w:vAlign w:val="center"/>
          </w:tcPr>
          <w:p w14:paraId="2A1C0AE8" w14:textId="77777777" w:rsidR="0035682A" w:rsidRPr="00FF00CB" w:rsidRDefault="0035682A" w:rsidP="00E13810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4032" w:type="dxa"/>
            <w:gridSpan w:val="2"/>
            <w:vAlign w:val="center"/>
          </w:tcPr>
          <w:p w14:paraId="10DB29F2" w14:textId="77777777" w:rsidR="0035682A" w:rsidRPr="00FF00CB" w:rsidRDefault="0035682A" w:rsidP="00E13810">
            <w:pPr>
              <w:spacing w:line="235" w:lineRule="auto"/>
              <w:ind w:left="-29" w:right="-144" w:hanging="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B5D94" w:rsidRPr="00CF6D57" w14:paraId="3941B979" w14:textId="77777777" w:rsidTr="00F773CE">
        <w:trPr>
          <w:trHeight w:val="418"/>
        </w:trPr>
        <w:tc>
          <w:tcPr>
            <w:tcW w:w="4820" w:type="dxa"/>
            <w:vMerge/>
            <w:vAlign w:val="center"/>
          </w:tcPr>
          <w:p w14:paraId="61075893" w14:textId="77777777" w:rsidR="00FB5D94" w:rsidRPr="00FF00CB" w:rsidRDefault="00FB5D94" w:rsidP="00FB5D94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16" w:type="dxa"/>
            <w:vAlign w:val="center"/>
          </w:tcPr>
          <w:p w14:paraId="71DDF82F" w14:textId="353B5BCE" w:rsidR="00FB5D94" w:rsidRPr="00FF00CB" w:rsidRDefault="00FB5D94" w:rsidP="00FB5D94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FF00CB">
              <w:rPr>
                <w:rFonts w:ascii="Angsana New" w:hAnsi="Angsana New" w:cs="Angsana New"/>
                <w:sz w:val="30"/>
                <w:szCs w:val="30"/>
                <w:lang w:eastAsia="zh-CN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016" w:type="dxa"/>
            <w:vAlign w:val="center"/>
          </w:tcPr>
          <w:p w14:paraId="6B871BC8" w14:textId="3E64A87F" w:rsidR="00FB5D94" w:rsidRPr="00FF00CB" w:rsidRDefault="00FB5D94" w:rsidP="00FB5D94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FF00CB">
              <w:rPr>
                <w:rFonts w:ascii="Angsana New" w:hAnsi="Angsana New" w:cs="Angsana New"/>
                <w:sz w:val="30"/>
                <w:szCs w:val="30"/>
                <w:lang w:eastAsia="zh-CN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7</w:t>
            </w:r>
          </w:p>
        </w:tc>
      </w:tr>
      <w:tr w:rsidR="00FB5D94" w:rsidRPr="00CF6D57" w14:paraId="6A9CC6A9" w14:textId="77777777" w:rsidTr="00F773CE">
        <w:trPr>
          <w:trHeight w:val="383"/>
        </w:trPr>
        <w:tc>
          <w:tcPr>
            <w:tcW w:w="4820" w:type="dxa"/>
            <w:tcBorders>
              <w:bottom w:val="nil"/>
            </w:tcBorders>
          </w:tcPr>
          <w:p w14:paraId="29752D80" w14:textId="77777777" w:rsidR="00FB5D94" w:rsidRPr="005816AE" w:rsidRDefault="00FB5D94" w:rsidP="00FB5D94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816A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2016" w:type="dxa"/>
            <w:tcBorders>
              <w:bottom w:val="nil"/>
            </w:tcBorders>
          </w:tcPr>
          <w:p w14:paraId="0F5F597A" w14:textId="77777777" w:rsidR="00FB5D94" w:rsidRPr="00FF00CB" w:rsidRDefault="00FB5D94" w:rsidP="00FB5D94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16" w:type="dxa"/>
            <w:tcBorders>
              <w:bottom w:val="nil"/>
            </w:tcBorders>
          </w:tcPr>
          <w:p w14:paraId="57F845DB" w14:textId="77777777" w:rsidR="00FB5D94" w:rsidRPr="00FF00CB" w:rsidRDefault="00FB5D94" w:rsidP="00FB5D94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5D94" w:rsidRPr="00CF6D57" w14:paraId="15EA6987" w14:textId="77777777" w:rsidTr="00F773CE">
        <w:trPr>
          <w:trHeight w:val="371"/>
        </w:trPr>
        <w:tc>
          <w:tcPr>
            <w:tcW w:w="4820" w:type="dxa"/>
            <w:tcBorders>
              <w:top w:val="nil"/>
              <w:bottom w:val="nil"/>
            </w:tcBorders>
          </w:tcPr>
          <w:p w14:paraId="1B7E3503" w14:textId="77777777" w:rsidR="00FB5D94" w:rsidRPr="00FF00CB" w:rsidRDefault="00FB5D94" w:rsidP="00FB5D94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ลดลงร้อยละ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016" w:type="dxa"/>
            <w:tcBorders>
              <w:top w:val="nil"/>
              <w:bottom w:val="nil"/>
            </w:tcBorders>
          </w:tcPr>
          <w:p w14:paraId="53C471FB" w14:textId="26CCD8F1" w:rsidR="00FB5D94" w:rsidRPr="00FF00CB" w:rsidRDefault="000A3B10" w:rsidP="00FB5D94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8,396,140</w:t>
            </w:r>
          </w:p>
        </w:tc>
        <w:tc>
          <w:tcPr>
            <w:tcW w:w="2016" w:type="dxa"/>
            <w:tcBorders>
              <w:top w:val="nil"/>
              <w:bottom w:val="nil"/>
            </w:tcBorders>
          </w:tcPr>
          <w:p w14:paraId="3255855F" w14:textId="1AF6B3E3" w:rsidR="00FB5D94" w:rsidRPr="00FF00CB" w:rsidRDefault="00304420" w:rsidP="00FB5D94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9,379,368</w:t>
            </w:r>
          </w:p>
        </w:tc>
      </w:tr>
      <w:tr w:rsidR="00FB5D94" w:rsidRPr="00CF6D57" w14:paraId="1CC04AF4" w14:textId="77777777" w:rsidTr="00F773CE">
        <w:trPr>
          <w:trHeight w:val="371"/>
        </w:trPr>
        <w:tc>
          <w:tcPr>
            <w:tcW w:w="4820" w:type="dxa"/>
            <w:tcBorders>
              <w:top w:val="nil"/>
              <w:bottom w:val="nil"/>
            </w:tcBorders>
          </w:tcPr>
          <w:p w14:paraId="5CDF159E" w14:textId="77777777" w:rsidR="00FB5D94" w:rsidRPr="00FF00CB" w:rsidRDefault="00FB5D94" w:rsidP="00FB5D94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เพิ่มขึ้นร้อยละ 1</w:t>
            </w:r>
          </w:p>
        </w:tc>
        <w:tc>
          <w:tcPr>
            <w:tcW w:w="2016" w:type="dxa"/>
            <w:tcBorders>
              <w:top w:val="nil"/>
              <w:bottom w:val="nil"/>
            </w:tcBorders>
          </w:tcPr>
          <w:p w14:paraId="754D235D" w14:textId="70A036B4" w:rsidR="00FB5D94" w:rsidRPr="00FF00CB" w:rsidRDefault="000A3B10" w:rsidP="00FB5D94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(7,538,207)</w:t>
            </w:r>
          </w:p>
        </w:tc>
        <w:tc>
          <w:tcPr>
            <w:tcW w:w="2016" w:type="dxa"/>
            <w:tcBorders>
              <w:top w:val="nil"/>
              <w:bottom w:val="nil"/>
            </w:tcBorders>
          </w:tcPr>
          <w:p w14:paraId="2B52A63D" w14:textId="46C7C4FA" w:rsidR="00FB5D94" w:rsidRPr="00FF00CB" w:rsidRDefault="00FB5D94" w:rsidP="00FB5D94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04420">
              <w:rPr>
                <w:rFonts w:ascii="Angsana New" w:hAnsi="Angsana New" w:cs="Angsana New"/>
                <w:sz w:val="30"/>
                <w:szCs w:val="30"/>
              </w:rPr>
              <w:t>8,319,570</w:t>
            </w:r>
            <w:r w:rsidR="000A3B1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B5D94" w:rsidRPr="00CF6D57" w14:paraId="1B1A9389" w14:textId="77777777" w:rsidTr="00F773CE">
        <w:trPr>
          <w:trHeight w:val="371"/>
        </w:trPr>
        <w:tc>
          <w:tcPr>
            <w:tcW w:w="4820" w:type="dxa"/>
            <w:tcBorders>
              <w:top w:val="nil"/>
              <w:bottom w:val="nil"/>
            </w:tcBorders>
          </w:tcPr>
          <w:p w14:paraId="18082F7C" w14:textId="77777777" w:rsidR="00FB5D94" w:rsidRPr="005816AE" w:rsidRDefault="00FB5D94" w:rsidP="00FB5D94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816A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016" w:type="dxa"/>
            <w:tcBorders>
              <w:top w:val="nil"/>
              <w:bottom w:val="nil"/>
            </w:tcBorders>
          </w:tcPr>
          <w:p w14:paraId="0D126E68" w14:textId="77777777" w:rsidR="00FB5D94" w:rsidRPr="00FF00CB" w:rsidRDefault="00FB5D94" w:rsidP="00FB5D94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6" w:type="dxa"/>
            <w:tcBorders>
              <w:top w:val="nil"/>
              <w:bottom w:val="nil"/>
            </w:tcBorders>
          </w:tcPr>
          <w:p w14:paraId="172254C4" w14:textId="77777777" w:rsidR="00FB5D94" w:rsidRPr="00FF00CB" w:rsidRDefault="00FB5D94" w:rsidP="00FB5D94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5D94" w:rsidRPr="00CF6D57" w14:paraId="5A05FF67" w14:textId="77777777" w:rsidTr="00F773CE">
        <w:trPr>
          <w:trHeight w:val="371"/>
        </w:trPr>
        <w:tc>
          <w:tcPr>
            <w:tcW w:w="4820" w:type="dxa"/>
            <w:tcBorders>
              <w:top w:val="nil"/>
              <w:bottom w:val="nil"/>
            </w:tcBorders>
          </w:tcPr>
          <w:p w14:paraId="659AA850" w14:textId="77777777" w:rsidR="00FB5D94" w:rsidRPr="00FF00CB" w:rsidRDefault="00FB5D94" w:rsidP="00FB5D94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ลดลงร้อยละ 1</w:t>
            </w:r>
          </w:p>
        </w:tc>
        <w:tc>
          <w:tcPr>
            <w:tcW w:w="2016" w:type="dxa"/>
            <w:tcBorders>
              <w:top w:val="nil"/>
              <w:bottom w:val="nil"/>
            </w:tcBorders>
          </w:tcPr>
          <w:p w14:paraId="7937F214" w14:textId="00D5DC85" w:rsidR="00FB5D94" w:rsidRPr="00FF00CB" w:rsidRDefault="00E62A7E" w:rsidP="00FB5D94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(8,088,412)</w:t>
            </w:r>
          </w:p>
        </w:tc>
        <w:tc>
          <w:tcPr>
            <w:tcW w:w="2016" w:type="dxa"/>
            <w:tcBorders>
              <w:top w:val="nil"/>
              <w:bottom w:val="nil"/>
            </w:tcBorders>
          </w:tcPr>
          <w:p w14:paraId="724EF47B" w14:textId="06F3A357" w:rsidR="00FB5D94" w:rsidRPr="00FF00CB" w:rsidRDefault="00FB5D94" w:rsidP="00FB5D94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04420">
              <w:rPr>
                <w:rFonts w:ascii="Angsana New" w:hAnsi="Angsana New" w:cs="Angsana New"/>
                <w:sz w:val="30"/>
                <w:szCs w:val="30"/>
              </w:rPr>
              <w:t>12,149,632</w:t>
            </w:r>
            <w:r w:rsidR="000A3B1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B5D94" w:rsidRPr="00CF6D57" w14:paraId="6EB4A349" w14:textId="77777777" w:rsidTr="00F773CE">
        <w:trPr>
          <w:trHeight w:val="371"/>
        </w:trPr>
        <w:tc>
          <w:tcPr>
            <w:tcW w:w="4820" w:type="dxa"/>
            <w:tcBorders>
              <w:top w:val="nil"/>
              <w:bottom w:val="nil"/>
            </w:tcBorders>
          </w:tcPr>
          <w:p w14:paraId="332401D6" w14:textId="77777777" w:rsidR="00FB5D94" w:rsidRPr="00FF00CB" w:rsidRDefault="00FB5D94" w:rsidP="00FB5D94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เพิ่มขึ้นร้อยละ 1</w:t>
            </w:r>
          </w:p>
        </w:tc>
        <w:tc>
          <w:tcPr>
            <w:tcW w:w="2016" w:type="dxa"/>
            <w:tcBorders>
              <w:top w:val="nil"/>
              <w:bottom w:val="nil"/>
            </w:tcBorders>
          </w:tcPr>
          <w:p w14:paraId="07674C68" w14:textId="33751B0F" w:rsidR="00FB5D94" w:rsidRPr="00FF00CB" w:rsidRDefault="00E62A7E" w:rsidP="00FB5D94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8,858,233</w:t>
            </w:r>
          </w:p>
        </w:tc>
        <w:tc>
          <w:tcPr>
            <w:tcW w:w="2016" w:type="dxa"/>
            <w:tcBorders>
              <w:top w:val="nil"/>
              <w:bottom w:val="nil"/>
            </w:tcBorders>
          </w:tcPr>
          <w:p w14:paraId="20EAE735" w14:textId="6B146062" w:rsidR="00FB5D94" w:rsidRPr="00FF00CB" w:rsidRDefault="00304420" w:rsidP="00FB5D94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13,692,208</w:t>
            </w:r>
          </w:p>
        </w:tc>
      </w:tr>
      <w:tr w:rsidR="00FB5D94" w:rsidRPr="00CF6D57" w14:paraId="34B3E091" w14:textId="77777777" w:rsidTr="00F773CE">
        <w:trPr>
          <w:trHeight w:val="363"/>
        </w:trPr>
        <w:tc>
          <w:tcPr>
            <w:tcW w:w="4820" w:type="dxa"/>
            <w:tcBorders>
              <w:top w:val="nil"/>
              <w:bottom w:val="nil"/>
            </w:tcBorders>
          </w:tcPr>
          <w:p w14:paraId="22E908DA" w14:textId="77777777" w:rsidR="00FB5D94" w:rsidRPr="005816AE" w:rsidRDefault="00FB5D94" w:rsidP="00FB5D94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816A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อัตราการหมุนเวียน </w:t>
            </w:r>
          </w:p>
        </w:tc>
        <w:tc>
          <w:tcPr>
            <w:tcW w:w="2016" w:type="dxa"/>
            <w:tcBorders>
              <w:top w:val="nil"/>
              <w:bottom w:val="nil"/>
            </w:tcBorders>
          </w:tcPr>
          <w:p w14:paraId="61056B3C" w14:textId="77777777" w:rsidR="00FB5D94" w:rsidRPr="00FF00CB" w:rsidRDefault="00FB5D94" w:rsidP="00FB5D94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6" w:type="dxa"/>
            <w:tcBorders>
              <w:top w:val="nil"/>
              <w:bottom w:val="nil"/>
            </w:tcBorders>
          </w:tcPr>
          <w:p w14:paraId="27EFC70C" w14:textId="77777777" w:rsidR="00FB5D94" w:rsidRPr="00FF00CB" w:rsidRDefault="00FB5D94" w:rsidP="00FB5D94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5D94" w:rsidRPr="00CF6D57" w14:paraId="55AFDA4A" w14:textId="77777777" w:rsidTr="00F773CE">
        <w:trPr>
          <w:trHeight w:val="363"/>
        </w:trPr>
        <w:tc>
          <w:tcPr>
            <w:tcW w:w="4820" w:type="dxa"/>
            <w:tcBorders>
              <w:top w:val="nil"/>
              <w:bottom w:val="nil"/>
            </w:tcBorders>
          </w:tcPr>
          <w:p w14:paraId="73BADFE8" w14:textId="77777777" w:rsidR="00FB5D94" w:rsidRPr="00FF00CB" w:rsidRDefault="00FB5D94" w:rsidP="00FB5D94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ลดลงร้อยละ </w:t>
            </w:r>
            <w:r w:rsidRPr="00FF00C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016" w:type="dxa"/>
            <w:tcBorders>
              <w:top w:val="nil"/>
              <w:bottom w:val="nil"/>
            </w:tcBorders>
          </w:tcPr>
          <w:p w14:paraId="632CC130" w14:textId="1DF8AF38" w:rsidR="00FB5D94" w:rsidRPr="00FF00CB" w:rsidRDefault="00E62A7E" w:rsidP="00FB5D94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1,471,297</w:t>
            </w:r>
          </w:p>
        </w:tc>
        <w:tc>
          <w:tcPr>
            <w:tcW w:w="2016" w:type="dxa"/>
            <w:tcBorders>
              <w:top w:val="nil"/>
              <w:bottom w:val="nil"/>
            </w:tcBorders>
          </w:tcPr>
          <w:p w14:paraId="46FC3CA8" w14:textId="4E5A2FDC" w:rsidR="00FB5D94" w:rsidRPr="00FF00CB" w:rsidRDefault="00304420" w:rsidP="00FB5D94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1,987,870</w:t>
            </w:r>
          </w:p>
        </w:tc>
      </w:tr>
      <w:tr w:rsidR="00FB5D94" w:rsidRPr="00CF6D57" w14:paraId="164A794A" w14:textId="77777777" w:rsidTr="00F773CE">
        <w:trPr>
          <w:trHeight w:val="317"/>
        </w:trPr>
        <w:tc>
          <w:tcPr>
            <w:tcW w:w="4820" w:type="dxa"/>
            <w:tcBorders>
              <w:top w:val="nil"/>
              <w:bottom w:val="single" w:sz="4" w:space="0" w:color="auto"/>
            </w:tcBorders>
          </w:tcPr>
          <w:p w14:paraId="565619E1" w14:textId="77777777" w:rsidR="00FB5D94" w:rsidRPr="00FF00CB" w:rsidRDefault="00FB5D94" w:rsidP="00FB5D94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เพิ่มขึ้นร้อยละ 1</w:t>
            </w: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</w:tcPr>
          <w:p w14:paraId="402BB424" w14:textId="1877EA5E" w:rsidR="00FB5D94" w:rsidRPr="00FF00CB" w:rsidRDefault="00E62A7E" w:rsidP="00FB5D94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(7,888,903)</w:t>
            </w: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</w:tcPr>
          <w:p w14:paraId="67AA9607" w14:textId="716AD08A" w:rsidR="00FB5D94" w:rsidRPr="00FF00CB" w:rsidRDefault="00FB5D94" w:rsidP="00FB5D94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04420">
              <w:rPr>
                <w:rFonts w:ascii="Angsana New" w:hAnsi="Angsana New" w:cs="Angsana New"/>
                <w:sz w:val="30"/>
                <w:szCs w:val="30"/>
              </w:rPr>
              <w:t>8,660,913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421BD131" w14:textId="77777777" w:rsidR="0035682A" w:rsidRPr="007D37F8" w:rsidRDefault="0035682A" w:rsidP="00E13810">
      <w:pPr>
        <w:spacing w:line="235" w:lineRule="auto"/>
        <w:rPr>
          <w:rFonts w:ascii="Angsana New" w:hAnsi="Angsana New" w:cs="Angsana New"/>
          <w:sz w:val="32"/>
          <w:szCs w:val="32"/>
        </w:rPr>
      </w:pPr>
    </w:p>
    <w:p w14:paraId="40351F51" w14:textId="77777777" w:rsidR="005816AE" w:rsidRPr="007F1CC3" w:rsidRDefault="005816AE" w:rsidP="00E13810">
      <w:pPr>
        <w:pStyle w:val="ListParagraph"/>
        <w:numPr>
          <w:ilvl w:val="0"/>
          <w:numId w:val="1"/>
        </w:numPr>
        <w:spacing w:line="235" w:lineRule="auto"/>
        <w:ind w:left="720" w:hanging="720"/>
        <w:rPr>
          <w:rFonts w:ascii="Angsana New" w:hAnsi="Angsana New"/>
          <w:b/>
          <w:bCs/>
          <w:sz w:val="32"/>
          <w:szCs w:val="32"/>
        </w:rPr>
      </w:pPr>
      <w:r w:rsidRPr="007F1CC3">
        <w:rPr>
          <w:rFonts w:ascii="Angsana New" w:hAnsi="Angsana New"/>
          <w:b/>
          <w:bCs/>
          <w:sz w:val="32"/>
          <w:szCs w:val="32"/>
          <w:cs/>
        </w:rPr>
        <w:t>การจ่ายเงินปันผล</w:t>
      </w:r>
      <w:r w:rsidRPr="007F1CC3">
        <w:rPr>
          <w:rFonts w:ascii="Angsana New" w:hAnsi="Angsana New"/>
          <w:b/>
          <w:bCs/>
          <w:sz w:val="32"/>
          <w:szCs w:val="32"/>
        </w:rPr>
        <w:t xml:space="preserve"> </w:t>
      </w:r>
      <w:r w:rsidRPr="007F1CC3">
        <w:rPr>
          <w:rFonts w:ascii="Angsana New" w:hAnsi="Angsana New"/>
          <w:b/>
          <w:bCs/>
          <w:sz w:val="32"/>
          <w:szCs w:val="32"/>
          <w:cs/>
        </w:rPr>
        <w:t>ทุนสำรองตามกฎหมาย</w:t>
      </w:r>
      <w:r w:rsidRPr="007F1CC3">
        <w:rPr>
          <w:rFonts w:ascii="Angsana New" w:hAnsi="Angsana New"/>
          <w:b/>
          <w:bCs/>
          <w:sz w:val="32"/>
          <w:szCs w:val="32"/>
        </w:rPr>
        <w:t xml:space="preserve"> </w:t>
      </w:r>
      <w:r w:rsidRPr="007F1CC3">
        <w:rPr>
          <w:rFonts w:ascii="Angsana New" w:hAnsi="Angsana New"/>
          <w:b/>
          <w:bCs/>
          <w:sz w:val="32"/>
          <w:szCs w:val="32"/>
          <w:cs/>
        </w:rPr>
        <w:t>และค่าตอบแทนกรรมการ</w:t>
      </w:r>
    </w:p>
    <w:p w14:paraId="50FF2A16" w14:textId="77777777" w:rsidR="005816AE" w:rsidRPr="00E50553" w:rsidRDefault="005816AE" w:rsidP="00E13810">
      <w:pPr>
        <w:spacing w:line="235" w:lineRule="auto"/>
        <w:ind w:left="720" w:right="29" w:firstLine="273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67FE68A7" w14:textId="45C57DBA" w:rsidR="005816AE" w:rsidRDefault="005816AE" w:rsidP="0098016F">
      <w:pPr>
        <w:numPr>
          <w:ilvl w:val="1"/>
          <w:numId w:val="1"/>
        </w:numPr>
        <w:ind w:right="29" w:hanging="731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3B04DF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การจ่ายเงินปันผลและค่าตอบแทนกรรมการ</w:t>
      </w:r>
    </w:p>
    <w:p w14:paraId="2601C6A1" w14:textId="77777777" w:rsidR="00B33E30" w:rsidRPr="00B33E30" w:rsidRDefault="00B33E30" w:rsidP="00E13810">
      <w:pPr>
        <w:spacing w:line="235" w:lineRule="auto"/>
        <w:ind w:left="720" w:right="29" w:hanging="11"/>
        <w:jc w:val="thaiDistribute"/>
        <w:rPr>
          <w:rFonts w:ascii="Angsana New" w:hAnsi="Angsana New" w:cs="Angsana New"/>
          <w:b/>
          <w:bCs/>
          <w:spacing w:val="-4"/>
          <w:sz w:val="16"/>
          <w:szCs w:val="16"/>
        </w:rPr>
      </w:pPr>
    </w:p>
    <w:tbl>
      <w:tblPr>
        <w:tblW w:w="941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50"/>
        <w:gridCol w:w="851"/>
        <w:gridCol w:w="850"/>
        <w:gridCol w:w="851"/>
        <w:gridCol w:w="851"/>
        <w:gridCol w:w="992"/>
        <w:gridCol w:w="992"/>
        <w:gridCol w:w="1024"/>
        <w:gridCol w:w="1024"/>
      </w:tblGrid>
      <w:tr w:rsidR="00B33E30" w:rsidRPr="000F1E9C" w14:paraId="7DB1386F" w14:textId="77777777" w:rsidTr="002E3BB7">
        <w:trPr>
          <w:trHeight w:val="20"/>
        </w:trPr>
        <w:tc>
          <w:tcPr>
            <w:tcW w:w="1134" w:type="dxa"/>
            <w:vMerge w:val="restart"/>
          </w:tcPr>
          <w:p w14:paraId="2D2DE0E9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การประชุม</w:t>
            </w:r>
          </w:p>
        </w:tc>
        <w:tc>
          <w:tcPr>
            <w:tcW w:w="1701" w:type="dxa"/>
            <w:gridSpan w:val="2"/>
            <w:vAlign w:val="center"/>
          </w:tcPr>
          <w:p w14:paraId="541A1CFD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วัน/เดือน/ปี</w:t>
            </w:r>
          </w:p>
        </w:tc>
        <w:tc>
          <w:tcPr>
            <w:tcW w:w="1701" w:type="dxa"/>
            <w:gridSpan w:val="2"/>
            <w:vAlign w:val="center"/>
          </w:tcPr>
          <w:p w14:paraId="08D707A8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การจ่ายเงินปันผล</w:t>
            </w:r>
          </w:p>
        </w:tc>
        <w:tc>
          <w:tcPr>
            <w:tcW w:w="851" w:type="dxa"/>
            <w:vMerge w:val="restart"/>
          </w:tcPr>
          <w:p w14:paraId="3C4D612B" w14:textId="77777777" w:rsidR="00B33E30" w:rsidRPr="000F1E9C" w:rsidRDefault="00B33E30" w:rsidP="00EB5784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</w:t>
            </w:r>
          </w:p>
          <w:p w14:paraId="7F957DBE" w14:textId="77777777" w:rsidR="00B33E30" w:rsidRPr="000F1E9C" w:rsidRDefault="00B33E30" w:rsidP="00EB5784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505DB09" w14:textId="77777777" w:rsidR="00B33E30" w:rsidRPr="000F1E9C" w:rsidRDefault="00B33E30" w:rsidP="00EB5784">
            <w:pPr>
              <w:ind w:right="-113"/>
              <w:rPr>
                <w:rFonts w:ascii="Angsana New" w:hAnsi="Angsana New" w:cs="Angsana New"/>
                <w:sz w:val="24"/>
                <w:szCs w:val="24"/>
              </w:rPr>
            </w:pPr>
          </w:p>
          <w:p w14:paraId="6CB0A93B" w14:textId="77777777" w:rsidR="00B33E30" w:rsidRPr="000F1E9C" w:rsidRDefault="00B33E30" w:rsidP="00EB5784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(ล้านหุ้น)</w:t>
            </w:r>
          </w:p>
        </w:tc>
        <w:tc>
          <w:tcPr>
            <w:tcW w:w="1984" w:type="dxa"/>
            <w:gridSpan w:val="2"/>
            <w:vAlign w:val="center"/>
          </w:tcPr>
          <w:p w14:paraId="505928C7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จ่ายเงินปันผล</w:t>
            </w:r>
          </w:p>
        </w:tc>
        <w:tc>
          <w:tcPr>
            <w:tcW w:w="1024" w:type="dxa"/>
            <w:vMerge w:val="restart"/>
          </w:tcPr>
          <w:p w14:paraId="077E4D50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กำหนดค่าตอบแทนกรรมการ</w:t>
            </w:r>
          </w:p>
          <w:p w14:paraId="1368A293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024" w:type="dxa"/>
            <w:vMerge w:val="restart"/>
          </w:tcPr>
          <w:p w14:paraId="303190D5" w14:textId="77777777" w:rsidR="00B33E30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</w:t>
            </w: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ค่าบำเหน็จกรรมการ </w:t>
            </w:r>
          </w:p>
          <w:p w14:paraId="788E1464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ล้าน</w:t>
            </w: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บาท)</w:t>
            </w:r>
          </w:p>
        </w:tc>
      </w:tr>
      <w:tr w:rsidR="00B33E30" w:rsidRPr="000F1E9C" w14:paraId="3185A022" w14:textId="77777777" w:rsidTr="002E3BB7">
        <w:trPr>
          <w:trHeight w:val="983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2CF0120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A6AD369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มีมติจ่าย</w:t>
            </w:r>
          </w:p>
        </w:tc>
        <w:tc>
          <w:tcPr>
            <w:tcW w:w="851" w:type="dxa"/>
          </w:tcPr>
          <w:p w14:paraId="5F3D321E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  <w:p w14:paraId="49B893F8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50" w:type="dxa"/>
          </w:tcPr>
          <w:p w14:paraId="49118096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51" w:type="dxa"/>
          </w:tcPr>
          <w:p w14:paraId="3F7EDF1F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ปี พ.ศ.</w:t>
            </w:r>
          </w:p>
        </w:tc>
        <w:tc>
          <w:tcPr>
            <w:tcW w:w="851" w:type="dxa"/>
            <w:vMerge/>
            <w:vAlign w:val="center"/>
          </w:tcPr>
          <w:p w14:paraId="01427FEF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F3294DD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อัตราต่อหุ้น</w:t>
            </w:r>
          </w:p>
          <w:p w14:paraId="0285E677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5E70BC4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</w:tcPr>
          <w:p w14:paraId="6BBB424F" w14:textId="77777777" w:rsidR="00B33E30" w:rsidRDefault="00B33E30" w:rsidP="004128FD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จำนวนเงิน</w:t>
            </w:r>
          </w:p>
          <w:p w14:paraId="09EBB4F5" w14:textId="77777777" w:rsidR="004128FD" w:rsidRPr="000F1E9C" w:rsidRDefault="004128FD" w:rsidP="004128FD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289CFFB" w14:textId="77777777" w:rsidR="00B33E30" w:rsidRPr="000F1E9C" w:rsidRDefault="00B33E30" w:rsidP="00EB5784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024" w:type="dxa"/>
            <w:vMerge/>
          </w:tcPr>
          <w:p w14:paraId="6BFC93C4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vMerge/>
          </w:tcPr>
          <w:p w14:paraId="53BDC043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7126D" w:rsidRPr="00E758AD" w14:paraId="2C7DD6FA" w14:textId="77777777" w:rsidTr="002E3BB7">
        <w:trPr>
          <w:trHeight w:val="294"/>
        </w:trPr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E5D115D" w14:textId="77777777" w:rsidR="00F7126D" w:rsidRPr="006C5AE2" w:rsidRDefault="00F7126D" w:rsidP="00F7126D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037014E6" w14:textId="463A50FA" w:rsidR="00F7126D" w:rsidRPr="0077683A" w:rsidRDefault="00F7126D" w:rsidP="00F7126D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24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เม.ย. 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5D7030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7DDE759F" w14:textId="1327826D" w:rsidR="00F7126D" w:rsidRDefault="00F7126D" w:rsidP="00F7126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D7030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พ.ค. 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5D7030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5A534C32" w14:textId="77777777" w:rsidR="00F7126D" w:rsidRDefault="00F7126D" w:rsidP="00F7126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ประจำปี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489F08AF" w14:textId="65D44AA0" w:rsidR="00F7126D" w:rsidRDefault="00F7126D" w:rsidP="00F7126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D703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1CF858" w14:textId="77777777" w:rsidR="00F7126D" w:rsidRDefault="00F7126D" w:rsidP="00F7126D">
            <w:pPr>
              <w:tabs>
                <w:tab w:val="decimal" w:pos="378"/>
              </w:tabs>
              <w:ind w:left="-78" w:right="-9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637.06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2A70087C" w14:textId="10872148" w:rsidR="00F7126D" w:rsidRDefault="00F7126D" w:rsidP="00F7126D">
            <w:pPr>
              <w:tabs>
                <w:tab w:val="decimal" w:pos="380"/>
              </w:tabs>
              <w:ind w:left="-78" w:right="-9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5D7030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27023F96" w14:textId="4F8F2160" w:rsidR="00F7126D" w:rsidRDefault="005D7030" w:rsidP="00F7126D">
            <w:pPr>
              <w:tabs>
                <w:tab w:val="decimal" w:pos="409"/>
              </w:tabs>
              <w:ind w:left="-78" w:right="-9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95.56</w:t>
            </w:r>
          </w:p>
        </w:tc>
        <w:tc>
          <w:tcPr>
            <w:tcW w:w="1024" w:type="dxa"/>
            <w:tcBorders>
              <w:top w:val="dotted" w:sz="4" w:space="0" w:color="auto"/>
              <w:bottom w:val="dotted" w:sz="4" w:space="0" w:color="auto"/>
            </w:tcBorders>
          </w:tcPr>
          <w:p w14:paraId="1C4E1C5C" w14:textId="77777777" w:rsidR="00F7126D" w:rsidRDefault="00F7126D" w:rsidP="00F7126D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2.73</w:t>
            </w:r>
          </w:p>
        </w:tc>
        <w:tc>
          <w:tcPr>
            <w:tcW w:w="1024" w:type="dxa"/>
            <w:tcBorders>
              <w:top w:val="dotted" w:sz="4" w:space="0" w:color="auto"/>
              <w:bottom w:val="dotted" w:sz="4" w:space="0" w:color="auto"/>
            </w:tcBorders>
          </w:tcPr>
          <w:p w14:paraId="7BA2B81B" w14:textId="139BAF46" w:rsidR="00F7126D" w:rsidRDefault="00F7126D" w:rsidP="00F7126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</w:t>
            </w:r>
            <w:r w:rsidR="005D7030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</w:tr>
      <w:tr w:rsidR="00F7126D" w:rsidRPr="00E758AD" w14:paraId="77191181" w14:textId="77777777" w:rsidTr="002E3BB7">
        <w:trPr>
          <w:trHeight w:val="294"/>
        </w:trPr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2ACEF56" w14:textId="77777777" w:rsidR="00F7126D" w:rsidRPr="006C5AE2" w:rsidRDefault="00F7126D" w:rsidP="00F7126D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คณะกรรมการ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6F66B11F" w14:textId="2A1AC6F7" w:rsidR="00F7126D" w:rsidRPr="0077683A" w:rsidRDefault="005D7030" w:rsidP="00F7126D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F7126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7126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ส.ค. </w:t>
            </w:r>
            <w:r w:rsidR="00F7126D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51A5EE44" w14:textId="707DCEFE" w:rsidR="00F7126D" w:rsidRDefault="00F7126D" w:rsidP="00F7126D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ก.ย. 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5D7030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65B29838" w14:textId="77777777" w:rsidR="00F7126D" w:rsidRDefault="00F7126D" w:rsidP="00F7126D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ระหว่างกาล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0F867D4E" w14:textId="587E797D" w:rsidR="00F7126D" w:rsidRDefault="00F7126D" w:rsidP="00F7126D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D7030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81CE76" w14:textId="77777777" w:rsidR="00F7126D" w:rsidRDefault="00F7126D" w:rsidP="00F7126D">
            <w:pPr>
              <w:tabs>
                <w:tab w:val="decimal" w:pos="378"/>
              </w:tabs>
              <w:ind w:left="-78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637.06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4FDA5663" w14:textId="77777777" w:rsidR="00F7126D" w:rsidRDefault="00F7126D" w:rsidP="00F7126D">
            <w:pPr>
              <w:tabs>
                <w:tab w:val="decimal" w:pos="380"/>
              </w:tabs>
              <w:ind w:left="-78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0.08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063105C9" w14:textId="77777777" w:rsidR="00F7126D" w:rsidRDefault="00F7126D" w:rsidP="00F7126D">
            <w:pPr>
              <w:tabs>
                <w:tab w:val="decimal" w:pos="409"/>
              </w:tabs>
              <w:ind w:left="-78" w:right="-10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50.96</w:t>
            </w:r>
          </w:p>
        </w:tc>
        <w:tc>
          <w:tcPr>
            <w:tcW w:w="102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1B7A020" w14:textId="77777777" w:rsidR="00F7126D" w:rsidRDefault="00F7126D" w:rsidP="00F7126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02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C86B6A1" w14:textId="77777777" w:rsidR="00F7126D" w:rsidRDefault="00F7126D" w:rsidP="00F7126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</w:tr>
      <w:tr w:rsidR="00B33E30" w14:paraId="1B04E8F2" w14:textId="77777777" w:rsidTr="002E3BB7">
        <w:trPr>
          <w:trHeight w:hRule="exact" w:val="340"/>
        </w:trPr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C18BF5" w14:textId="77777777" w:rsidR="00B33E30" w:rsidRPr="00E758AD" w:rsidRDefault="00B33E30" w:rsidP="00EB5784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772306D9" w14:textId="1D65A04A" w:rsidR="00B33E30" w:rsidRPr="007558E0" w:rsidRDefault="004169F7" w:rsidP="00EB5784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8E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D703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B33E30" w:rsidRPr="007558E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33E30" w:rsidRPr="007558E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เม.ย. </w:t>
            </w:r>
            <w:r w:rsidR="00B33E30" w:rsidRPr="007558E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5D703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15CAB2AA" w14:textId="755ED9DB" w:rsidR="00B33E30" w:rsidRPr="007558E0" w:rsidRDefault="004169F7" w:rsidP="00EB5784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58E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25F1A" w:rsidRPr="007558E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33E30" w:rsidRPr="007558E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33E30" w:rsidRPr="007558E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พ.ค. </w:t>
            </w:r>
            <w:r w:rsidR="00B33E30" w:rsidRPr="007558E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5D703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1C34D2BE" w14:textId="77777777" w:rsidR="00B33E30" w:rsidRPr="007558E0" w:rsidRDefault="00B33E30" w:rsidP="00EB5784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58E0">
              <w:rPr>
                <w:rFonts w:ascii="Angsana New" w:hAnsi="Angsana New" w:cs="Angsana New" w:hint="cs"/>
                <w:sz w:val="24"/>
                <w:szCs w:val="24"/>
                <w:cs/>
              </w:rPr>
              <w:t>ประจำปี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3185723B" w14:textId="499150ED" w:rsidR="00B33E30" w:rsidRPr="007558E0" w:rsidRDefault="00B33E30" w:rsidP="00EB5784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8E0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D7030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77C058B" w14:textId="77777777" w:rsidR="00B33E30" w:rsidRPr="00E758AD" w:rsidRDefault="00B33E30" w:rsidP="00EB5784">
            <w:pPr>
              <w:tabs>
                <w:tab w:val="decimal" w:pos="378"/>
              </w:tabs>
              <w:ind w:left="-78" w:right="-10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637.06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1BED839C" w14:textId="77777777" w:rsidR="00B33E30" w:rsidRPr="00E758AD" w:rsidRDefault="00B33E30" w:rsidP="00EB5784">
            <w:pPr>
              <w:tabs>
                <w:tab w:val="decimal" w:pos="380"/>
              </w:tabs>
              <w:ind w:left="-78" w:right="-10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125F1A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01DEB08C" w14:textId="77777777" w:rsidR="00B33E30" w:rsidRPr="00E758AD" w:rsidRDefault="00125F1A" w:rsidP="00EB5784">
            <w:pPr>
              <w:tabs>
                <w:tab w:val="decimal" w:pos="409"/>
              </w:tabs>
              <w:ind w:left="-78" w:right="-10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95.56</w:t>
            </w:r>
          </w:p>
        </w:tc>
        <w:tc>
          <w:tcPr>
            <w:tcW w:w="1024" w:type="dxa"/>
            <w:tcBorders>
              <w:top w:val="dotted" w:sz="4" w:space="0" w:color="auto"/>
              <w:bottom w:val="dotted" w:sz="4" w:space="0" w:color="auto"/>
            </w:tcBorders>
          </w:tcPr>
          <w:p w14:paraId="5727992A" w14:textId="77777777" w:rsidR="00B33E30" w:rsidRPr="00E758AD" w:rsidRDefault="00B33E30" w:rsidP="00EB5784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2.73</w:t>
            </w:r>
          </w:p>
        </w:tc>
        <w:tc>
          <w:tcPr>
            <w:tcW w:w="1024" w:type="dxa"/>
            <w:tcBorders>
              <w:top w:val="dotted" w:sz="4" w:space="0" w:color="auto"/>
              <w:bottom w:val="dotted" w:sz="4" w:space="0" w:color="auto"/>
            </w:tcBorders>
          </w:tcPr>
          <w:p w14:paraId="252BC3D8" w14:textId="554DC09B" w:rsidR="00B33E30" w:rsidRPr="00E758AD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</w:t>
            </w:r>
            <w:r w:rsidR="005D7030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</w:tr>
      <w:tr w:rsidR="00CB76D7" w14:paraId="6AFBDA23" w14:textId="77777777" w:rsidTr="002E3BB7">
        <w:trPr>
          <w:trHeight w:hRule="exact" w:val="340"/>
        </w:trPr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6695D96" w14:textId="77777777" w:rsidR="00CB76D7" w:rsidRDefault="00CB76D7" w:rsidP="00CB76D7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คณะกรรมการ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</w:tcPr>
          <w:p w14:paraId="33381CE2" w14:textId="56A3B192" w:rsidR="00CB76D7" w:rsidRPr="007558E0" w:rsidRDefault="005D7030" w:rsidP="00CB76D7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CB76D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B76D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ส.ค. </w:t>
            </w:r>
            <w:r w:rsidR="00CB76D7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</w:tcPr>
          <w:p w14:paraId="0AB8D855" w14:textId="7BBD9ADF" w:rsidR="00CB76D7" w:rsidRPr="007558E0" w:rsidRDefault="005D7030" w:rsidP="00CB76D7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CB76D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B76D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ก.ย. </w:t>
            </w:r>
            <w:r w:rsidR="00CB76D7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</w:tcPr>
          <w:p w14:paraId="704FDA44" w14:textId="77777777" w:rsidR="00CB76D7" w:rsidRPr="007558E0" w:rsidRDefault="00CB76D7" w:rsidP="00CB76D7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ระหว่างกาล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</w:tcPr>
          <w:p w14:paraId="4275550B" w14:textId="66FFE79B" w:rsidR="00CB76D7" w:rsidRPr="007558E0" w:rsidRDefault="00CB76D7" w:rsidP="00CB76D7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D703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A4C6808" w14:textId="77777777" w:rsidR="00CB76D7" w:rsidRDefault="00CB76D7" w:rsidP="00CB76D7">
            <w:pPr>
              <w:tabs>
                <w:tab w:val="decimal" w:pos="378"/>
              </w:tabs>
              <w:ind w:left="-78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637.06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14:paraId="503FB700" w14:textId="4BF0A7AE" w:rsidR="00CB76D7" w:rsidRDefault="00CB76D7" w:rsidP="00CB76D7">
            <w:pPr>
              <w:tabs>
                <w:tab w:val="decimal" w:pos="380"/>
              </w:tabs>
              <w:ind w:left="-78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</w:t>
            </w:r>
            <w:r w:rsidR="005D703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14:paraId="375C4867" w14:textId="2D46F57A" w:rsidR="00CB76D7" w:rsidRDefault="005D7030" w:rsidP="00CB76D7">
            <w:pPr>
              <w:tabs>
                <w:tab w:val="decimal" w:pos="409"/>
              </w:tabs>
              <w:ind w:left="-78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31.85</w:t>
            </w:r>
          </w:p>
        </w:tc>
        <w:tc>
          <w:tcPr>
            <w:tcW w:w="1024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6A52633E" w14:textId="77777777" w:rsidR="00CB76D7" w:rsidRDefault="00CB76D7" w:rsidP="00721581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024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75B63AD4" w14:textId="77777777" w:rsidR="00CB76D7" w:rsidRDefault="00CB76D7" w:rsidP="00CB76D7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</w:tr>
    </w:tbl>
    <w:p w14:paraId="744A77F4" w14:textId="77777777" w:rsidR="005D7030" w:rsidRDefault="005D7030">
      <w:pPr>
        <w:rPr>
          <w:rFonts w:ascii="Angsana New" w:hAnsi="Angsana New" w:cs="Angsana New"/>
          <w:b/>
          <w:bCs/>
          <w:spacing w:val="-4"/>
          <w:sz w:val="32"/>
          <w:szCs w:val="32"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</w:rPr>
        <w:br w:type="page"/>
      </w:r>
    </w:p>
    <w:p w14:paraId="3AFCC165" w14:textId="1272D9C6" w:rsidR="00C747FF" w:rsidRDefault="00C747FF" w:rsidP="0098016F">
      <w:pPr>
        <w:numPr>
          <w:ilvl w:val="1"/>
          <w:numId w:val="1"/>
        </w:numPr>
        <w:ind w:right="29" w:hanging="731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lastRenderedPageBreak/>
        <w:t>ทุนสำรองตามกฎหมาย</w:t>
      </w:r>
    </w:p>
    <w:p w14:paraId="0D941B42" w14:textId="77777777" w:rsidR="005853A7" w:rsidRDefault="00C747FF" w:rsidP="005853A7">
      <w:pPr>
        <w:spacing w:line="235" w:lineRule="auto"/>
        <w:ind w:left="709" w:right="29" w:firstLine="731"/>
        <w:jc w:val="thaiDistribute"/>
        <w:rPr>
          <w:rFonts w:ascii="Angsana New" w:hAnsi="Angsana New" w:cs="Angsana New"/>
          <w:sz w:val="32"/>
          <w:szCs w:val="32"/>
        </w:rPr>
      </w:pPr>
      <w:r w:rsidRPr="00150642">
        <w:rPr>
          <w:rFonts w:ascii="Angsana New" w:hAnsi="Angsana New" w:cs="Angsana New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DA4424">
        <w:rPr>
          <w:rFonts w:ascii="Angsana New" w:hAnsi="Angsana New" w:cs="Angsana New"/>
          <w:sz w:val="32"/>
          <w:szCs w:val="32"/>
        </w:rPr>
        <w:t>2535</w:t>
      </w:r>
      <w:r w:rsidRPr="00150642">
        <w:rPr>
          <w:rFonts w:ascii="Angsana New" w:hAnsi="Angsana New" w:cs="Angsana New"/>
          <w:sz w:val="32"/>
          <w:szCs w:val="32"/>
          <w:cs/>
        </w:rPr>
        <w:t xml:space="preserve"> บริษัทจะ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จนกว่าทุนสำรองนี้จะมีจำนวนไม่น้อยกว่าร้อยละสิบของทุนจดทะเบียน ทุนสำรองดังกล</w:t>
      </w:r>
      <w:r>
        <w:rPr>
          <w:rFonts w:ascii="Angsana New" w:hAnsi="Angsana New" w:cs="Angsana New"/>
          <w:sz w:val="32"/>
          <w:szCs w:val="32"/>
          <w:cs/>
        </w:rPr>
        <w:t>่าวจะนำไปจ่ายเป็นเงินปันผลไม่ได</w:t>
      </w:r>
      <w:r>
        <w:rPr>
          <w:rFonts w:ascii="Angsana New" w:hAnsi="Angsana New" w:cs="Angsana New" w:hint="cs"/>
          <w:sz w:val="32"/>
          <w:szCs w:val="32"/>
          <w:cs/>
        </w:rPr>
        <w:t>้</w:t>
      </w:r>
    </w:p>
    <w:p w14:paraId="05E6651C" w14:textId="67E8CF96" w:rsidR="00D3794D" w:rsidRDefault="00C747FF" w:rsidP="00E93199">
      <w:pPr>
        <w:spacing w:line="235" w:lineRule="auto"/>
        <w:ind w:left="709" w:right="29" w:firstLine="73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747FF">
        <w:rPr>
          <w:rFonts w:ascii="Angsana New" w:hAnsi="Angsana New" w:cs="Angsana New"/>
          <w:spacing w:val="-4"/>
          <w:sz w:val="32"/>
          <w:szCs w:val="32"/>
          <w:cs/>
        </w:rPr>
        <w:t>ปัจจุบันบริษัทได้จัดสรรทุนสำรองตามกฎหมายครบแล้ว</w:t>
      </w:r>
    </w:p>
    <w:p w14:paraId="3220E0DF" w14:textId="77777777" w:rsidR="00FD12DF" w:rsidRPr="00FD12DF" w:rsidRDefault="00FD12DF" w:rsidP="00E93199">
      <w:pPr>
        <w:spacing w:line="235" w:lineRule="auto"/>
        <w:ind w:left="709" w:right="29" w:firstLine="731"/>
        <w:jc w:val="thaiDistribute"/>
        <w:rPr>
          <w:rFonts w:ascii="Angsana New" w:hAnsi="Angsana New" w:cs="Angsana New"/>
          <w:sz w:val="16"/>
          <w:szCs w:val="16"/>
        </w:rPr>
      </w:pPr>
    </w:p>
    <w:p w14:paraId="72C18423" w14:textId="77777777" w:rsidR="0059367A" w:rsidRPr="00E93199" w:rsidRDefault="0059367A" w:rsidP="0059367A">
      <w:pPr>
        <w:numPr>
          <w:ilvl w:val="0"/>
          <w:numId w:val="1"/>
        </w:numPr>
        <w:ind w:left="720" w:right="28" w:hanging="720"/>
        <w:rPr>
          <w:rFonts w:ascii="Angsana New" w:hAnsi="Angsana New" w:cs="Angsana New"/>
          <w:b/>
          <w:bCs/>
          <w:sz w:val="32"/>
          <w:szCs w:val="32"/>
        </w:rPr>
      </w:pPr>
      <w:r w:rsidRPr="00E93199">
        <w:rPr>
          <w:rFonts w:ascii="Angsana New" w:hAnsi="Angsana New" w:cs="Angsana New" w:hint="cs"/>
          <w:b/>
          <w:bCs/>
          <w:sz w:val="32"/>
          <w:szCs w:val="32"/>
          <w:cs/>
        </w:rPr>
        <w:t>ต้นทุนทางการเงิน</w:t>
      </w:r>
    </w:p>
    <w:p w14:paraId="04F72FED" w14:textId="77777777" w:rsidR="0059367A" w:rsidRPr="002E3BB7" w:rsidRDefault="0059367A" w:rsidP="002E3BB7">
      <w:pPr>
        <w:spacing w:line="235" w:lineRule="auto"/>
        <w:ind w:left="709" w:right="29" w:firstLine="731"/>
        <w:jc w:val="right"/>
        <w:rPr>
          <w:rFonts w:ascii="Angsana New" w:hAnsi="Angsana New"/>
          <w:sz w:val="30"/>
          <w:szCs w:val="30"/>
        </w:rPr>
      </w:pPr>
      <w:r w:rsidRPr="002E3BB7">
        <w:rPr>
          <w:rFonts w:ascii="Angsana New" w:hAnsi="Angsana New" w:cs="Angsana New"/>
          <w:sz w:val="30"/>
          <w:szCs w:val="30"/>
          <w:cs/>
        </w:rPr>
        <w:t>หน่วย : บาท</w:t>
      </w:r>
    </w:p>
    <w:tbl>
      <w:tblPr>
        <w:tblW w:w="8868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8"/>
        <w:gridCol w:w="2250"/>
        <w:gridCol w:w="2250"/>
      </w:tblGrid>
      <w:tr w:rsidR="002E3BB7" w:rsidRPr="00A76A95" w14:paraId="78AC16FE" w14:textId="77777777" w:rsidTr="001B6046">
        <w:tc>
          <w:tcPr>
            <w:tcW w:w="4368" w:type="dxa"/>
            <w:vMerge w:val="restart"/>
            <w:vAlign w:val="center"/>
          </w:tcPr>
          <w:p w14:paraId="19F6384B" w14:textId="77777777" w:rsidR="002E3BB7" w:rsidRPr="00A76A95" w:rsidRDefault="002E3BB7" w:rsidP="001B2447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รายการ</w:t>
            </w:r>
          </w:p>
        </w:tc>
        <w:tc>
          <w:tcPr>
            <w:tcW w:w="4500" w:type="dxa"/>
            <w:gridSpan w:val="2"/>
            <w:tcBorders>
              <w:bottom w:val="single" w:sz="4" w:space="0" w:color="auto"/>
            </w:tcBorders>
            <w:vAlign w:val="center"/>
          </w:tcPr>
          <w:p w14:paraId="15DA5AA2" w14:textId="293BB860" w:rsidR="002E3BB7" w:rsidRPr="00A76A95" w:rsidRDefault="002E3BB7" w:rsidP="001B244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  <w:r w:rsidR="001B6046">
              <w:rPr>
                <w:rFonts w:ascii="Angsana New" w:hAnsi="Angsana New" w:cs="Angsana New" w:hint="cs"/>
                <w:sz w:val="31"/>
                <w:szCs w:val="31"/>
                <w:cs/>
              </w:rPr>
              <w:t>และงบการเงินเฉพาะกิจการ</w:t>
            </w:r>
          </w:p>
        </w:tc>
      </w:tr>
      <w:tr w:rsidR="002E3BB7" w:rsidRPr="00A76A95" w14:paraId="51A74A06" w14:textId="77777777" w:rsidTr="001B6046">
        <w:trPr>
          <w:trHeight w:val="315"/>
        </w:trPr>
        <w:tc>
          <w:tcPr>
            <w:tcW w:w="4368" w:type="dxa"/>
            <w:vMerge/>
            <w:tcBorders>
              <w:bottom w:val="single" w:sz="4" w:space="0" w:color="auto"/>
            </w:tcBorders>
          </w:tcPr>
          <w:p w14:paraId="7CFB0FAC" w14:textId="77777777" w:rsidR="002E3BB7" w:rsidRPr="00A76A95" w:rsidRDefault="002E3BB7" w:rsidP="00FB5D9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2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952DFF" w14:textId="6C467C68" w:rsidR="002E3BB7" w:rsidRPr="00A76A95" w:rsidRDefault="002E3BB7" w:rsidP="00FB5D9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359FD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8</w:t>
            </w:r>
          </w:p>
        </w:tc>
        <w:tc>
          <w:tcPr>
            <w:tcW w:w="2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7ADB" w14:textId="3AFFF3E6" w:rsidR="002E3BB7" w:rsidRPr="00A76A95" w:rsidRDefault="002E3BB7" w:rsidP="00FB5D9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359FD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7</w:t>
            </w:r>
          </w:p>
        </w:tc>
      </w:tr>
      <w:tr w:rsidR="002E3BB7" w:rsidRPr="00A76A95" w14:paraId="46AB938B" w14:textId="77777777" w:rsidTr="001B6046">
        <w:tc>
          <w:tcPr>
            <w:tcW w:w="4368" w:type="dxa"/>
            <w:tcBorders>
              <w:bottom w:val="nil"/>
            </w:tcBorders>
            <w:vAlign w:val="center"/>
          </w:tcPr>
          <w:p w14:paraId="19CFAEE9" w14:textId="77777777" w:rsidR="002E3BB7" w:rsidRPr="00900D3D" w:rsidRDefault="002E3BB7" w:rsidP="00FB5D94">
            <w:pPr>
              <w:spacing w:line="276" w:lineRule="auto"/>
              <w:ind w:right="-100"/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</w:pPr>
            <w:r w:rsidRPr="00900D3D">
              <w:rPr>
                <w:rFonts w:ascii="Angsana New" w:hAnsi="Angsana New" w:cs="Angsana New" w:hint="cs"/>
                <w:spacing w:val="-4"/>
                <w:sz w:val="31"/>
                <w:szCs w:val="31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250" w:type="dxa"/>
            <w:tcBorders>
              <w:bottom w:val="nil"/>
              <w:right w:val="single" w:sz="4" w:space="0" w:color="auto"/>
            </w:tcBorders>
            <w:vAlign w:val="center"/>
          </w:tcPr>
          <w:p w14:paraId="4F75D53E" w14:textId="723AF24C" w:rsidR="002E3BB7" w:rsidRPr="00A76A95" w:rsidRDefault="002E3BB7" w:rsidP="001B6046">
            <w:pPr>
              <w:tabs>
                <w:tab w:val="decimal" w:pos="1409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20,45</w:t>
            </w:r>
            <w:r w:rsidR="001B6046">
              <w:rPr>
                <w:rFonts w:ascii="Angsana New" w:hAnsi="Angsana New" w:cs="Angsana New"/>
                <w:sz w:val="31"/>
                <w:szCs w:val="31"/>
              </w:rPr>
              <w:t>2</w:t>
            </w:r>
          </w:p>
        </w:tc>
        <w:tc>
          <w:tcPr>
            <w:tcW w:w="2250" w:type="dxa"/>
            <w:tcBorders>
              <w:bottom w:val="nil"/>
              <w:right w:val="single" w:sz="4" w:space="0" w:color="auto"/>
            </w:tcBorders>
            <w:vAlign w:val="center"/>
          </w:tcPr>
          <w:p w14:paraId="768298FE" w14:textId="14ACCF07" w:rsidR="002E3BB7" w:rsidRPr="00A76A95" w:rsidRDefault="002E3BB7" w:rsidP="001B6046">
            <w:pPr>
              <w:tabs>
                <w:tab w:val="decimal" w:pos="1409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32,423</w:t>
            </w:r>
          </w:p>
        </w:tc>
      </w:tr>
      <w:tr w:rsidR="002E3BB7" w:rsidRPr="00A76A95" w14:paraId="44877575" w14:textId="77777777" w:rsidTr="001B6046">
        <w:tc>
          <w:tcPr>
            <w:tcW w:w="4368" w:type="dxa"/>
            <w:tcBorders>
              <w:top w:val="nil"/>
              <w:bottom w:val="single" w:sz="4" w:space="0" w:color="auto"/>
            </w:tcBorders>
            <w:vAlign w:val="center"/>
          </w:tcPr>
          <w:p w14:paraId="3F480573" w14:textId="77777777" w:rsidR="002E3BB7" w:rsidRPr="00722DE8" w:rsidRDefault="002E3BB7" w:rsidP="00FB5D94">
            <w:pPr>
              <w:spacing w:line="276" w:lineRule="auto"/>
              <w:ind w:right="29"/>
              <w:rPr>
                <w:rFonts w:ascii="Angsana New" w:hAnsi="Angsana New" w:cs="Angsana New"/>
                <w:spacing w:val="-2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1"/>
                <w:szCs w:val="31"/>
                <w:cs/>
              </w:rPr>
              <w:t>ดอกเบี้ยจ่ายอื่นๆ</w:t>
            </w:r>
          </w:p>
        </w:tc>
        <w:tc>
          <w:tcPr>
            <w:tcW w:w="225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5F155" w14:textId="5538CFE5" w:rsidR="002E3BB7" w:rsidRPr="00A76A95" w:rsidRDefault="002E3BB7" w:rsidP="001B6046">
            <w:pPr>
              <w:tabs>
                <w:tab w:val="decimal" w:pos="1409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64,03</w:t>
            </w:r>
            <w:r w:rsidR="001B6046">
              <w:rPr>
                <w:rFonts w:ascii="Angsana New" w:hAnsi="Angsana New" w:cs="Angsana New"/>
                <w:sz w:val="31"/>
                <w:szCs w:val="31"/>
              </w:rPr>
              <w:t>4</w:t>
            </w:r>
          </w:p>
        </w:tc>
        <w:tc>
          <w:tcPr>
            <w:tcW w:w="225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81A95" w14:textId="39C6273B" w:rsidR="002E3BB7" w:rsidRPr="00A76A95" w:rsidRDefault="002E3BB7" w:rsidP="001B6046">
            <w:pPr>
              <w:tabs>
                <w:tab w:val="decimal" w:pos="1409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43,397</w:t>
            </w:r>
          </w:p>
        </w:tc>
      </w:tr>
      <w:tr w:rsidR="002E3BB7" w:rsidRPr="00A76A95" w14:paraId="2F759385" w14:textId="77777777" w:rsidTr="001B6046">
        <w:trPr>
          <w:trHeight w:val="401"/>
        </w:trPr>
        <w:tc>
          <w:tcPr>
            <w:tcW w:w="4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1DCE7" w14:textId="77777777" w:rsidR="002E3BB7" w:rsidRPr="00A76A95" w:rsidRDefault="002E3BB7" w:rsidP="00FB5D94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รวม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43C4" w14:textId="456B7B63" w:rsidR="002E3BB7" w:rsidRPr="00A76A95" w:rsidRDefault="002E3BB7" w:rsidP="001B6046">
            <w:pPr>
              <w:tabs>
                <w:tab w:val="decimal" w:pos="1409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84,486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8725F" w14:textId="6BF72B94" w:rsidR="002E3BB7" w:rsidRPr="00A76A95" w:rsidRDefault="002E3BB7" w:rsidP="001B6046">
            <w:pPr>
              <w:tabs>
                <w:tab w:val="decimal" w:pos="1409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75,820</w:t>
            </w:r>
          </w:p>
        </w:tc>
      </w:tr>
    </w:tbl>
    <w:p w14:paraId="4CA92E8E" w14:textId="77777777" w:rsidR="0059367A" w:rsidRPr="00FD12DF" w:rsidRDefault="0059367A" w:rsidP="00FD12DF">
      <w:pPr>
        <w:spacing w:line="235" w:lineRule="auto"/>
        <w:ind w:left="709" w:right="29" w:firstLine="731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116BE43E" w14:textId="77777777" w:rsidR="00D3794D" w:rsidRPr="000717DF" w:rsidRDefault="00D3794D" w:rsidP="00D3794D">
      <w:pPr>
        <w:pStyle w:val="ListParagraph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717D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31FCC27" w14:textId="21E1720A" w:rsidR="00B90055" w:rsidRDefault="00AC12B7" w:rsidP="002E3BB7">
      <w:pPr>
        <w:spacing w:line="235" w:lineRule="auto"/>
        <w:ind w:left="709" w:right="29" w:firstLine="731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ภาษีเงิน</w:t>
      </w:r>
      <w:r w:rsidRPr="00771A0E">
        <w:rPr>
          <w:rFonts w:ascii="Angsana New" w:hAnsi="Angsana New" w:cs="Angsana New"/>
          <w:spacing w:val="-4"/>
          <w:sz w:val="32"/>
          <w:szCs w:val="32"/>
          <w:cs/>
        </w:rPr>
        <w:t>ได้</w:t>
      </w:r>
      <w:r w:rsidRPr="00CF33ED">
        <w:rPr>
          <w:rFonts w:ascii="Angsana New" w:hAnsi="Angsana New" w:cs="Angsana New"/>
          <w:sz w:val="32"/>
          <w:szCs w:val="32"/>
          <w:cs/>
        </w:rPr>
        <w:t>นิติบุคคล</w:t>
      </w:r>
      <w:r w:rsidRPr="00CF33ED">
        <w:rPr>
          <w:rFonts w:ascii="Angsana New" w:hAnsi="Angsana New" w:cs="Angsana New" w:hint="cs"/>
          <w:sz w:val="32"/>
          <w:szCs w:val="32"/>
          <w:cs/>
        </w:rPr>
        <w:t>ทางภาษี</w:t>
      </w:r>
      <w:r w:rsidRPr="00CF33ED">
        <w:rPr>
          <w:rFonts w:ascii="Angsana New" w:hAnsi="Angsana New" w:cs="Angsana New"/>
          <w:sz w:val="32"/>
          <w:szCs w:val="32"/>
          <w:cs/>
        </w:rPr>
        <w:t>ของบริษัท สำหรับ</w:t>
      </w:r>
      <w:r w:rsidR="001267D0">
        <w:rPr>
          <w:rFonts w:ascii="Angsana New" w:hAnsi="Angsana New" w:cs="Angsana New" w:hint="cs"/>
          <w:sz w:val="32"/>
          <w:szCs w:val="32"/>
          <w:cs/>
        </w:rPr>
        <w:t>ปี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 </w:t>
      </w:r>
      <w:r w:rsidR="00617CBF">
        <w:rPr>
          <w:rFonts w:ascii="Angsana New" w:hAnsi="Angsana New" w:cs="Angsana New"/>
          <w:sz w:val="32"/>
          <w:szCs w:val="32"/>
        </w:rPr>
        <w:t>256</w:t>
      </w:r>
      <w:r w:rsidR="00FB5D94">
        <w:rPr>
          <w:rFonts w:ascii="Angsana New" w:hAnsi="Angsana New" w:cs="Angsana New"/>
          <w:sz w:val="32"/>
          <w:szCs w:val="32"/>
        </w:rPr>
        <w:t>8</w:t>
      </w:r>
      <w:r w:rsidR="00B11945"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617CBF">
        <w:rPr>
          <w:rFonts w:ascii="Angsana New" w:hAnsi="Angsana New" w:cs="Angsana New"/>
          <w:sz w:val="32"/>
          <w:szCs w:val="32"/>
        </w:rPr>
        <w:t>256</w:t>
      </w:r>
      <w:r w:rsidR="00FB5D94">
        <w:rPr>
          <w:rFonts w:ascii="Angsana New" w:hAnsi="Angsana New" w:cs="Angsana New"/>
          <w:sz w:val="32"/>
          <w:szCs w:val="32"/>
        </w:rPr>
        <w:t>7</w:t>
      </w:r>
      <w:r w:rsidR="006907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77D56">
        <w:rPr>
          <w:rFonts w:ascii="Angsana New" w:hAnsi="Angsana New" w:cs="Angsana New"/>
          <w:sz w:val="32"/>
          <w:szCs w:val="32"/>
          <w:cs/>
        </w:rPr>
        <w:t>คำนวณจาก</w:t>
      </w:r>
      <w:r w:rsidR="00835F22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CF33ED">
        <w:rPr>
          <w:rFonts w:ascii="Angsana New" w:hAnsi="Angsana New" w:cs="Angsana New"/>
          <w:sz w:val="32"/>
          <w:szCs w:val="32"/>
          <w:cs/>
        </w:rPr>
        <w:t>ทางบัญชี ปรับปรุงด้วยรายได้และรายจ่ายอื่นบางรายการที่ได้รับการยกเว้นภาษีเงินได้ หรือเป็นรายจ่ายที่ต้องห้ามในการคำนวณภาษีเงินได้</w:t>
      </w:r>
    </w:p>
    <w:p w14:paraId="25E7E5C3" w14:textId="77777777" w:rsidR="00AC12B7" w:rsidRPr="00CF33ED" w:rsidRDefault="00AC12B7" w:rsidP="002E3BB7">
      <w:pPr>
        <w:spacing w:line="235" w:lineRule="auto"/>
        <w:ind w:left="709" w:right="29" w:firstLine="731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กิจการที่ไม่ได้รับการส่งเสริมการลงทุน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หรือไม่ได้สิทธิประโยชน์ทางภาษีเงินได้แล้ว </w:t>
      </w:r>
      <w:r w:rsidR="00EE2256">
        <w:rPr>
          <w:rFonts w:ascii="Angsana New" w:hAnsi="Angsana New" w:cs="Angsana New" w:hint="cs"/>
          <w:sz w:val="32"/>
          <w:szCs w:val="32"/>
          <w:cs/>
        </w:rPr>
        <w:t>บริษัทคำนวณภาษีเงินได้ใน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อัตราร้อยละ </w:t>
      </w:r>
      <w:r w:rsidR="00DA4424">
        <w:rPr>
          <w:rFonts w:ascii="Angsana New" w:hAnsi="Angsana New" w:cs="Angsana New"/>
          <w:sz w:val="32"/>
          <w:szCs w:val="32"/>
        </w:rPr>
        <w:t>20</w:t>
      </w:r>
    </w:p>
    <w:p w14:paraId="4C662B67" w14:textId="2A2C8AA9" w:rsidR="00AC12B7" w:rsidRPr="008B34C6" w:rsidRDefault="00AC12B7" w:rsidP="002E3BB7">
      <w:pPr>
        <w:spacing w:line="235" w:lineRule="auto"/>
        <w:ind w:left="709" w:right="29" w:firstLine="731"/>
        <w:jc w:val="thaiDistribute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กิจการที่ได้รับการส่งเสริมการลงทุน บริษัทคำนวณตามสิทธิประโยชน์ทางภาษีเงินได้ตามบัตรส่งเสริมการ</w:t>
      </w:r>
      <w:r w:rsidRPr="008B34C6">
        <w:rPr>
          <w:rFonts w:ascii="Angsana New" w:hAnsi="Angsana New" w:cs="Angsana New"/>
          <w:sz w:val="32"/>
          <w:szCs w:val="32"/>
          <w:cs/>
        </w:rPr>
        <w:t>ลงทุน (</w:t>
      </w:r>
      <w:r w:rsidRPr="00EE5CE3">
        <w:rPr>
          <w:rFonts w:ascii="Angsana New" w:hAnsi="Angsana New" w:cs="Angsana New"/>
          <w:sz w:val="32"/>
          <w:szCs w:val="32"/>
          <w:cs/>
        </w:rPr>
        <w:t>ดูหมายเหตุ</w:t>
      </w:r>
      <w:r w:rsidR="00B840F2" w:rsidRPr="00EE5CE3">
        <w:rPr>
          <w:rFonts w:ascii="Angsana New" w:hAnsi="Angsana New" w:cs="Angsana New" w:hint="cs"/>
          <w:sz w:val="32"/>
          <w:szCs w:val="32"/>
          <w:cs/>
        </w:rPr>
        <w:t>ประกอบงบการเงินข้อ</w:t>
      </w:r>
      <w:r w:rsidR="00CB49D0" w:rsidRPr="00EE5C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A0138">
        <w:rPr>
          <w:rFonts w:ascii="Angsana New" w:hAnsi="Angsana New" w:cs="Angsana New"/>
          <w:sz w:val="32"/>
          <w:szCs w:val="32"/>
        </w:rPr>
        <w:t>19</w:t>
      </w:r>
      <w:r w:rsidR="00875562" w:rsidRPr="00EE5CE3">
        <w:rPr>
          <w:rFonts w:ascii="Angsana New" w:hAnsi="Angsana New" w:cs="Angsana New"/>
          <w:sz w:val="32"/>
          <w:szCs w:val="32"/>
        </w:rPr>
        <w:t xml:space="preserve"> </w:t>
      </w:r>
      <w:r w:rsidRPr="00EE5CE3">
        <w:rPr>
          <w:rFonts w:ascii="Angsana New" w:hAnsi="Angsana New" w:cs="Angsana New"/>
          <w:sz w:val="32"/>
          <w:szCs w:val="32"/>
          <w:cs/>
        </w:rPr>
        <w:t>ประกอบ)</w:t>
      </w:r>
    </w:p>
    <w:p w14:paraId="069BE5CA" w14:textId="77777777" w:rsidR="00135BFC" w:rsidRPr="008B34C6" w:rsidRDefault="00AC12B7" w:rsidP="002E3BB7">
      <w:pPr>
        <w:spacing w:line="235" w:lineRule="auto"/>
        <w:ind w:left="709" w:right="29" w:firstLine="731"/>
        <w:jc w:val="thaiDistribute"/>
        <w:rPr>
          <w:rFonts w:ascii="Angsana New" w:hAnsi="Angsana New" w:cs="Angsana New"/>
          <w:sz w:val="32"/>
          <w:szCs w:val="32"/>
        </w:rPr>
      </w:pPr>
      <w:r w:rsidRPr="008B34C6">
        <w:rPr>
          <w:rFonts w:ascii="Angsana New" w:hAnsi="Angsana New" w:cs="Angsana New" w:hint="cs"/>
          <w:sz w:val="32"/>
          <w:szCs w:val="32"/>
          <w:cs/>
        </w:rPr>
        <w:t>ภาษีเงินได้นิติบุคคลของบริษัทย่อยในต่างประเท</w:t>
      </w:r>
      <w:r w:rsidR="00CA12E0" w:rsidRPr="008B34C6">
        <w:rPr>
          <w:rFonts w:ascii="Angsana New" w:hAnsi="Angsana New" w:cs="Angsana New" w:hint="cs"/>
          <w:sz w:val="32"/>
          <w:szCs w:val="32"/>
          <w:cs/>
        </w:rPr>
        <w:t>ศ คำนวณโดยใช้อัตราตามกฎหมายของ</w:t>
      </w:r>
      <w:r w:rsidRPr="008B34C6">
        <w:rPr>
          <w:rFonts w:ascii="Angsana New" w:hAnsi="Angsana New" w:cs="Angsana New" w:hint="cs"/>
          <w:sz w:val="32"/>
          <w:szCs w:val="32"/>
          <w:cs/>
        </w:rPr>
        <w:t>ต่างประเทศ</w:t>
      </w:r>
    </w:p>
    <w:p w14:paraId="25CB21EB" w14:textId="1C4C7092" w:rsidR="00FE02A8" w:rsidRDefault="00B77D56" w:rsidP="002E3BB7">
      <w:pPr>
        <w:spacing w:line="235" w:lineRule="auto"/>
        <w:ind w:left="709" w:right="29" w:firstLine="731"/>
        <w:jc w:val="thaiDistribute"/>
        <w:rPr>
          <w:rFonts w:ascii="Angsana New" w:hAnsi="Angsana New" w:cs="Angsana New"/>
          <w:sz w:val="32"/>
          <w:szCs w:val="32"/>
        </w:rPr>
      </w:pPr>
      <w:r w:rsidRPr="008B34C6">
        <w:rPr>
          <w:rFonts w:ascii="Angsana New" w:hAnsi="Angsana New" w:cs="Angsana New" w:hint="cs"/>
          <w:sz w:val="32"/>
          <w:szCs w:val="32"/>
          <w:cs/>
        </w:rPr>
        <w:t>ค่าใช้จ่าย</w:t>
      </w:r>
      <w:r w:rsidR="00FD12DF">
        <w:rPr>
          <w:rFonts w:ascii="Angsana New" w:hAnsi="Angsana New" w:cs="Angsana New" w:hint="cs"/>
          <w:sz w:val="32"/>
          <w:szCs w:val="32"/>
          <w:cs/>
        </w:rPr>
        <w:t>(รายได้)</w:t>
      </w:r>
      <w:r w:rsidR="00AC12B7" w:rsidRPr="008B34C6">
        <w:rPr>
          <w:rFonts w:ascii="Angsana New" w:hAnsi="Angsana New" w:cs="Angsana New"/>
          <w:sz w:val="32"/>
          <w:szCs w:val="32"/>
          <w:cs/>
        </w:rPr>
        <w:t xml:space="preserve">ภาษีเงินได้ที่รับรู้ในงบกำไรขาดทุนเบ็ดเสร็จ </w:t>
      </w:r>
      <w:r w:rsidR="00910937" w:rsidRPr="008B34C6">
        <w:rPr>
          <w:rFonts w:ascii="Angsana New" w:hAnsi="Angsana New" w:cs="Angsana New" w:hint="cs"/>
          <w:sz w:val="32"/>
          <w:szCs w:val="32"/>
          <w:cs/>
        </w:rPr>
        <w:t>สำหรับปี</w:t>
      </w:r>
      <w:r w:rsidR="00FC6403" w:rsidRPr="008B34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17CBF" w:rsidRPr="008B34C6">
        <w:rPr>
          <w:rFonts w:ascii="Angsana New" w:hAnsi="Angsana New" w:cs="Angsana New"/>
          <w:sz w:val="32"/>
          <w:szCs w:val="32"/>
        </w:rPr>
        <w:t>256</w:t>
      </w:r>
      <w:r w:rsidR="00FB5D94">
        <w:rPr>
          <w:rFonts w:ascii="Angsana New" w:hAnsi="Angsana New" w:cs="Angsana New"/>
          <w:sz w:val="32"/>
          <w:szCs w:val="32"/>
        </w:rPr>
        <w:t>8</w:t>
      </w:r>
      <w:r w:rsidR="007E585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816AE" w:rsidRPr="008B34C6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617CBF" w:rsidRPr="008B34C6">
        <w:rPr>
          <w:rFonts w:ascii="Angsana New" w:hAnsi="Angsana New" w:cs="Angsana New"/>
          <w:sz w:val="32"/>
          <w:szCs w:val="32"/>
        </w:rPr>
        <w:t>256</w:t>
      </w:r>
      <w:r w:rsidR="00FB5D94">
        <w:rPr>
          <w:rFonts w:ascii="Angsana New" w:hAnsi="Angsana New" w:cs="Angsana New"/>
          <w:sz w:val="32"/>
          <w:szCs w:val="32"/>
        </w:rPr>
        <w:t>7</w:t>
      </w:r>
      <w:r w:rsidR="005816AE" w:rsidRPr="008B34C6">
        <w:rPr>
          <w:rFonts w:ascii="Angsana New" w:hAnsi="Angsana New" w:cs="Angsana New"/>
          <w:sz w:val="32"/>
          <w:szCs w:val="32"/>
        </w:rPr>
        <w:t xml:space="preserve"> </w:t>
      </w:r>
      <w:r w:rsidR="00AC12B7" w:rsidRPr="008B34C6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7CE0FC4D" w14:textId="77777777" w:rsidR="007038C7" w:rsidRPr="00150642" w:rsidRDefault="007038C7" w:rsidP="002E3BB7">
      <w:pPr>
        <w:spacing w:line="235" w:lineRule="auto"/>
        <w:ind w:left="709" w:right="29" w:firstLine="731"/>
        <w:jc w:val="right"/>
        <w:rPr>
          <w:rFonts w:ascii="Angsana New" w:hAnsi="Angsana New" w:cs="Angsana New"/>
          <w:sz w:val="30"/>
          <w:szCs w:val="30"/>
        </w:rPr>
      </w:pPr>
      <w:r w:rsidRPr="00150642">
        <w:rPr>
          <w:rFonts w:ascii="Angsana New" w:hAnsi="Angsana New" w:cs="Angsana New"/>
          <w:sz w:val="30"/>
          <w:szCs w:val="30"/>
          <w:cs/>
        </w:rPr>
        <w:t>หน่วย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50642">
        <w:rPr>
          <w:rFonts w:ascii="Angsana New" w:hAnsi="Angsana New" w:cs="Angsana New"/>
          <w:sz w:val="30"/>
          <w:szCs w:val="30"/>
        </w:rPr>
        <w:t xml:space="preserve">: </w:t>
      </w:r>
      <w:r w:rsidRPr="00150642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6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3"/>
        <w:gridCol w:w="1121"/>
        <w:gridCol w:w="1122"/>
        <w:gridCol w:w="1121"/>
        <w:gridCol w:w="1122"/>
      </w:tblGrid>
      <w:tr w:rsidR="00413745" w:rsidRPr="00FE02A8" w14:paraId="50A5FB7C" w14:textId="77777777" w:rsidTr="001B6046">
        <w:trPr>
          <w:trHeight w:val="422"/>
        </w:trPr>
        <w:tc>
          <w:tcPr>
            <w:tcW w:w="4383" w:type="dxa"/>
            <w:vMerge w:val="restart"/>
            <w:vAlign w:val="center"/>
          </w:tcPr>
          <w:p w14:paraId="5E3BFE32" w14:textId="77777777" w:rsidR="00413745" w:rsidRPr="007038C7" w:rsidRDefault="00413745" w:rsidP="00BA4579">
            <w:pPr>
              <w:ind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8C7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243" w:type="dxa"/>
            <w:gridSpan w:val="2"/>
            <w:tcBorders>
              <w:bottom w:val="single" w:sz="4" w:space="0" w:color="auto"/>
            </w:tcBorders>
            <w:vAlign w:val="center"/>
          </w:tcPr>
          <w:p w14:paraId="3E93B77B" w14:textId="77777777" w:rsidR="00413745" w:rsidRPr="007038C7" w:rsidRDefault="00413745" w:rsidP="007038C7">
            <w:pPr>
              <w:tabs>
                <w:tab w:val="left" w:pos="360"/>
                <w:tab w:val="left" w:pos="900"/>
                <w:tab w:val="left" w:pos="1440"/>
              </w:tabs>
              <w:ind w:left="-88" w:right="-158" w:hanging="96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7038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43" w:type="dxa"/>
            <w:gridSpan w:val="2"/>
            <w:tcBorders>
              <w:bottom w:val="single" w:sz="4" w:space="0" w:color="auto"/>
            </w:tcBorders>
          </w:tcPr>
          <w:p w14:paraId="43F2B210" w14:textId="77777777" w:rsidR="00413745" w:rsidRPr="007038C7" w:rsidRDefault="00413745" w:rsidP="007038C7">
            <w:pPr>
              <w:tabs>
                <w:tab w:val="left" w:pos="360"/>
                <w:tab w:val="left" w:pos="900"/>
                <w:tab w:val="left" w:pos="1440"/>
              </w:tabs>
              <w:ind w:left="-88" w:right="-158" w:hanging="96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038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2630" w:rsidRPr="008F33C5" w14:paraId="3EEC39D1" w14:textId="77777777" w:rsidTr="001B6046">
        <w:trPr>
          <w:trHeight w:val="153"/>
        </w:trPr>
        <w:tc>
          <w:tcPr>
            <w:tcW w:w="4383" w:type="dxa"/>
            <w:vMerge/>
            <w:tcBorders>
              <w:bottom w:val="single" w:sz="4" w:space="0" w:color="auto"/>
            </w:tcBorders>
          </w:tcPr>
          <w:p w14:paraId="0AAD9E90" w14:textId="77777777" w:rsidR="00F62630" w:rsidRPr="007038C7" w:rsidRDefault="00F62630" w:rsidP="00F62630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1" w:type="dxa"/>
            <w:tcBorders>
              <w:bottom w:val="single" w:sz="4" w:space="0" w:color="auto"/>
              <w:right w:val="single" w:sz="4" w:space="0" w:color="auto"/>
            </w:tcBorders>
          </w:tcPr>
          <w:p w14:paraId="41A8BDF9" w14:textId="273E3806" w:rsidR="00F62630" w:rsidRPr="008F33C5" w:rsidRDefault="00F62630" w:rsidP="00F62630">
            <w:pPr>
              <w:ind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33C5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122" w:type="dxa"/>
            <w:tcBorders>
              <w:left w:val="single" w:sz="4" w:space="0" w:color="auto"/>
              <w:bottom w:val="single" w:sz="4" w:space="0" w:color="auto"/>
            </w:tcBorders>
          </w:tcPr>
          <w:p w14:paraId="018CD420" w14:textId="40823750" w:rsidR="00F62630" w:rsidRPr="008F33C5" w:rsidRDefault="00F62630" w:rsidP="00F62630">
            <w:pPr>
              <w:ind w:left="-103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33C5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121" w:type="dxa"/>
            <w:tcBorders>
              <w:left w:val="single" w:sz="4" w:space="0" w:color="auto"/>
              <w:bottom w:val="single" w:sz="4" w:space="0" w:color="auto"/>
            </w:tcBorders>
          </w:tcPr>
          <w:p w14:paraId="12B27ADD" w14:textId="108D95A9" w:rsidR="00F62630" w:rsidRPr="008F33C5" w:rsidRDefault="00F62630" w:rsidP="00F62630">
            <w:pPr>
              <w:ind w:left="-103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33C5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122" w:type="dxa"/>
            <w:tcBorders>
              <w:left w:val="single" w:sz="4" w:space="0" w:color="auto"/>
              <w:bottom w:val="single" w:sz="4" w:space="0" w:color="auto"/>
            </w:tcBorders>
          </w:tcPr>
          <w:p w14:paraId="64201C58" w14:textId="16156791" w:rsidR="00F62630" w:rsidRPr="008F33C5" w:rsidRDefault="00F62630" w:rsidP="00F62630">
            <w:pPr>
              <w:ind w:left="-103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33C5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F62630" w:rsidRPr="008F33C5" w14:paraId="0230C32E" w14:textId="77777777" w:rsidTr="001B6046">
        <w:trPr>
          <w:trHeight w:val="297"/>
        </w:trPr>
        <w:tc>
          <w:tcPr>
            <w:tcW w:w="4383" w:type="dxa"/>
            <w:tcBorders>
              <w:top w:val="nil"/>
              <w:bottom w:val="nil"/>
            </w:tcBorders>
          </w:tcPr>
          <w:p w14:paraId="0772E0FE" w14:textId="77777777" w:rsidR="00F62630" w:rsidRPr="008F33C5" w:rsidRDefault="00F62630" w:rsidP="00F6263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33C5"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121" w:type="dxa"/>
            <w:tcBorders>
              <w:top w:val="nil"/>
              <w:bottom w:val="nil"/>
              <w:right w:val="single" w:sz="4" w:space="0" w:color="auto"/>
            </w:tcBorders>
          </w:tcPr>
          <w:p w14:paraId="5D2E307C" w14:textId="76B0053A" w:rsidR="00F62630" w:rsidRPr="008F33C5" w:rsidRDefault="00C82154" w:rsidP="00F62630">
            <w:pPr>
              <w:tabs>
                <w:tab w:val="decimal" w:pos="864"/>
              </w:tabs>
              <w:ind w:left="-137" w:right="-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6,782</w:t>
            </w:r>
          </w:p>
        </w:tc>
        <w:tc>
          <w:tcPr>
            <w:tcW w:w="1122" w:type="dxa"/>
            <w:tcBorders>
              <w:top w:val="nil"/>
              <w:bottom w:val="nil"/>
              <w:right w:val="single" w:sz="4" w:space="0" w:color="auto"/>
            </w:tcBorders>
          </w:tcPr>
          <w:p w14:paraId="5006F870" w14:textId="75DCB08F" w:rsidR="00F62630" w:rsidRPr="008F33C5" w:rsidRDefault="00F62630" w:rsidP="00F62630">
            <w:pPr>
              <w:tabs>
                <w:tab w:val="decimal" w:pos="864"/>
              </w:tabs>
              <w:ind w:left="-137" w:right="-10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4,507</w:t>
            </w:r>
          </w:p>
        </w:tc>
        <w:tc>
          <w:tcPr>
            <w:tcW w:w="1121" w:type="dxa"/>
            <w:tcBorders>
              <w:top w:val="nil"/>
              <w:bottom w:val="nil"/>
              <w:right w:val="single" w:sz="4" w:space="0" w:color="auto"/>
            </w:tcBorders>
          </w:tcPr>
          <w:p w14:paraId="3675B00A" w14:textId="77777777" w:rsidR="00F62630" w:rsidRPr="008F33C5" w:rsidRDefault="00F62630" w:rsidP="00F62630">
            <w:pPr>
              <w:tabs>
                <w:tab w:val="decimal" w:pos="864"/>
                <w:tab w:val="right" w:pos="903"/>
              </w:tabs>
              <w:ind w:left="-13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122" w:type="dxa"/>
            <w:tcBorders>
              <w:top w:val="nil"/>
              <w:bottom w:val="nil"/>
              <w:right w:val="single" w:sz="4" w:space="0" w:color="auto"/>
            </w:tcBorders>
          </w:tcPr>
          <w:p w14:paraId="5BEF30D2" w14:textId="77777777" w:rsidR="00F62630" w:rsidRPr="008F33C5" w:rsidRDefault="00F62630" w:rsidP="00F62630">
            <w:pPr>
              <w:tabs>
                <w:tab w:val="decimal" w:pos="864"/>
              </w:tabs>
              <w:ind w:right="-3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F62630" w:rsidRPr="008F33C5" w14:paraId="571C7DE1" w14:textId="77777777" w:rsidTr="001B6046">
        <w:trPr>
          <w:trHeight w:val="453"/>
        </w:trPr>
        <w:tc>
          <w:tcPr>
            <w:tcW w:w="4383" w:type="dxa"/>
            <w:tcBorders>
              <w:top w:val="nil"/>
              <w:bottom w:val="nil"/>
            </w:tcBorders>
          </w:tcPr>
          <w:p w14:paraId="23BC7BDA" w14:textId="77777777" w:rsidR="00F62630" w:rsidRPr="008F33C5" w:rsidRDefault="00F62630" w:rsidP="00F6263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33C5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121" w:type="dxa"/>
            <w:tcBorders>
              <w:top w:val="nil"/>
              <w:bottom w:val="nil"/>
              <w:right w:val="single" w:sz="4" w:space="0" w:color="auto"/>
            </w:tcBorders>
          </w:tcPr>
          <w:p w14:paraId="10E82042" w14:textId="77777777" w:rsidR="00F62630" w:rsidRPr="008F33C5" w:rsidRDefault="00F62630" w:rsidP="00F62630">
            <w:pPr>
              <w:tabs>
                <w:tab w:val="decimal" w:pos="864"/>
              </w:tabs>
              <w:ind w:left="-137" w:right="-1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2" w:type="dxa"/>
            <w:tcBorders>
              <w:top w:val="nil"/>
              <w:bottom w:val="nil"/>
              <w:right w:val="single" w:sz="4" w:space="0" w:color="auto"/>
            </w:tcBorders>
          </w:tcPr>
          <w:p w14:paraId="342A4816" w14:textId="77777777" w:rsidR="00F62630" w:rsidRPr="008F33C5" w:rsidRDefault="00F62630" w:rsidP="00F62630">
            <w:pPr>
              <w:tabs>
                <w:tab w:val="decimal" w:pos="864"/>
              </w:tabs>
              <w:ind w:left="-137" w:right="-1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1" w:type="dxa"/>
            <w:tcBorders>
              <w:top w:val="nil"/>
              <w:bottom w:val="nil"/>
              <w:right w:val="single" w:sz="4" w:space="0" w:color="auto"/>
            </w:tcBorders>
          </w:tcPr>
          <w:p w14:paraId="551C521A" w14:textId="77777777" w:rsidR="00F62630" w:rsidRPr="008F33C5" w:rsidRDefault="00F62630" w:rsidP="00F62630">
            <w:pPr>
              <w:tabs>
                <w:tab w:val="decimal" w:pos="864"/>
              </w:tabs>
              <w:ind w:left="-137" w:right="-14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2" w:type="dxa"/>
            <w:tcBorders>
              <w:top w:val="nil"/>
              <w:bottom w:val="nil"/>
              <w:right w:val="single" w:sz="4" w:space="0" w:color="auto"/>
            </w:tcBorders>
          </w:tcPr>
          <w:p w14:paraId="3A868EAE" w14:textId="77777777" w:rsidR="00F62630" w:rsidRPr="008F33C5" w:rsidRDefault="00F62630" w:rsidP="00F62630">
            <w:pPr>
              <w:tabs>
                <w:tab w:val="decimal" w:pos="864"/>
              </w:tabs>
              <w:ind w:left="-137" w:right="-169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62630" w:rsidRPr="008F33C5" w14:paraId="1D3F99DC" w14:textId="77777777" w:rsidTr="001B6046">
        <w:trPr>
          <w:trHeight w:val="453"/>
        </w:trPr>
        <w:tc>
          <w:tcPr>
            <w:tcW w:w="4383" w:type="dxa"/>
            <w:tcBorders>
              <w:top w:val="nil"/>
              <w:bottom w:val="nil"/>
            </w:tcBorders>
          </w:tcPr>
          <w:p w14:paraId="7B160451" w14:textId="77777777" w:rsidR="00F62630" w:rsidRPr="008F33C5" w:rsidRDefault="00F62630" w:rsidP="00F62630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33C5">
              <w:rPr>
                <w:rFonts w:ascii="Angsana New" w:hAnsi="Angsana New" w:cs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6B080A1" w14:textId="672CDE6D" w:rsidR="00F62630" w:rsidRPr="008F33C5" w:rsidRDefault="009D0A6D" w:rsidP="00F62630">
            <w:pPr>
              <w:tabs>
                <w:tab w:val="decimal" w:pos="864"/>
              </w:tabs>
              <w:ind w:left="-137" w:right="-10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(3,437,682)</w:t>
            </w:r>
          </w:p>
        </w:tc>
        <w:tc>
          <w:tcPr>
            <w:tcW w:w="112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C4354DE" w14:textId="5B1BF01E" w:rsidR="00F62630" w:rsidRPr="008F33C5" w:rsidRDefault="00F62630" w:rsidP="00F62630">
            <w:pPr>
              <w:tabs>
                <w:tab w:val="decimal" w:pos="864"/>
              </w:tabs>
              <w:ind w:left="-137" w:right="-106"/>
              <w:rPr>
                <w:rFonts w:ascii="Angsana New" w:hAnsi="Angsana New" w:cs="Angsana New"/>
                <w:sz w:val="32"/>
                <w:szCs w:val="32"/>
              </w:rPr>
            </w:pPr>
            <w:r w:rsidRPr="005E127A">
              <w:rPr>
                <w:rFonts w:ascii="Angsana New" w:hAnsi="Angsana New" w:cs="Angsana New"/>
                <w:sz w:val="32"/>
                <w:szCs w:val="32"/>
              </w:rPr>
              <w:t>237,20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1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E1B7ADB" w14:textId="37420B70" w:rsidR="00F62630" w:rsidRPr="008F33C5" w:rsidRDefault="00F773CE" w:rsidP="00F62630">
            <w:pPr>
              <w:tabs>
                <w:tab w:val="decimal" w:pos="864"/>
              </w:tabs>
              <w:ind w:left="-137" w:right="-7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9D0A6D">
              <w:rPr>
                <w:rFonts w:ascii="Angsana New" w:hAnsi="Angsana New" w:cs="Angsana New"/>
                <w:sz w:val="32"/>
                <w:szCs w:val="32"/>
              </w:rPr>
              <w:t>3,437,682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2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F44CB7F" w14:textId="5E982DC6" w:rsidR="00F62630" w:rsidRPr="008F33C5" w:rsidRDefault="00F62630" w:rsidP="00F62630">
            <w:pPr>
              <w:tabs>
                <w:tab w:val="decimal" w:pos="864"/>
              </w:tabs>
              <w:ind w:left="-137" w:right="-7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237,202</w:t>
            </w:r>
          </w:p>
        </w:tc>
      </w:tr>
      <w:tr w:rsidR="00F62630" w:rsidRPr="008F33C5" w14:paraId="670391FC" w14:textId="77777777" w:rsidTr="001B6046">
        <w:trPr>
          <w:trHeight w:val="453"/>
        </w:trPr>
        <w:tc>
          <w:tcPr>
            <w:tcW w:w="4383" w:type="dxa"/>
            <w:tcBorders>
              <w:top w:val="nil"/>
              <w:bottom w:val="single" w:sz="4" w:space="0" w:color="auto"/>
            </w:tcBorders>
            <w:vAlign w:val="center"/>
          </w:tcPr>
          <w:p w14:paraId="2BFE54C8" w14:textId="3E77C12F" w:rsidR="00F62630" w:rsidRPr="008F33C5" w:rsidRDefault="00F62630" w:rsidP="00F62630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33C5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</w:t>
            </w:r>
            <w:r w:rsidR="00C8215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C82154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</w:t>
            </w:r>
            <w:r w:rsidR="00C82154">
              <w:rPr>
                <w:rFonts w:ascii="Angsana New" w:hAnsi="Angsana New" w:cs="Angsana New"/>
                <w:sz w:val="32"/>
                <w:szCs w:val="32"/>
              </w:rPr>
              <w:t>)</w:t>
            </w:r>
            <w:r w:rsidRPr="008F33C5"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378C" w14:textId="09FB7FD9" w:rsidR="00F62630" w:rsidRPr="008F33C5" w:rsidRDefault="00C82154" w:rsidP="00F62630">
            <w:pPr>
              <w:tabs>
                <w:tab w:val="decimal" w:pos="864"/>
              </w:tabs>
              <w:ind w:left="-137" w:right="-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(3,430,900)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ED38" w14:textId="3F490DF1" w:rsidR="00F62630" w:rsidRPr="008F33C5" w:rsidRDefault="00F62630" w:rsidP="00F62630">
            <w:pPr>
              <w:tabs>
                <w:tab w:val="decimal" w:pos="864"/>
              </w:tabs>
              <w:ind w:left="-137" w:right="-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241,709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64BF" w14:textId="343B319B" w:rsidR="00F62630" w:rsidRPr="008F33C5" w:rsidRDefault="00F773CE" w:rsidP="00F62630">
            <w:pPr>
              <w:tabs>
                <w:tab w:val="decimal" w:pos="864"/>
              </w:tabs>
              <w:ind w:left="-137" w:right="-7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C82154">
              <w:rPr>
                <w:rFonts w:ascii="Angsana New" w:hAnsi="Angsana New" w:cs="Angsana New"/>
                <w:sz w:val="32"/>
                <w:szCs w:val="32"/>
              </w:rPr>
              <w:t>3,437,682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C057" w14:textId="7C428F66" w:rsidR="00F62630" w:rsidRPr="008F33C5" w:rsidRDefault="00F62630" w:rsidP="00F62630">
            <w:pPr>
              <w:tabs>
                <w:tab w:val="decimal" w:pos="864"/>
              </w:tabs>
              <w:ind w:left="-137" w:right="-7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237,202</w:t>
            </w:r>
          </w:p>
        </w:tc>
      </w:tr>
    </w:tbl>
    <w:p w14:paraId="3F717D95" w14:textId="63041058" w:rsidR="00E50CA4" w:rsidRDefault="00E50CA4" w:rsidP="00E50CA4">
      <w:pPr>
        <w:ind w:left="720" w:right="-11" w:firstLine="720"/>
        <w:jc w:val="thaiDistribute"/>
        <w:rPr>
          <w:rFonts w:ascii="Angsana New" w:hAnsi="Angsana New" w:cs="Angsana New"/>
          <w:sz w:val="30"/>
          <w:szCs w:val="30"/>
        </w:rPr>
      </w:pPr>
      <w:r w:rsidRPr="008F33C5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 w:rsidRPr="008F33C5">
        <w:rPr>
          <w:rFonts w:ascii="Angsana New" w:hAnsi="Angsana New" w:cs="Angsana New"/>
          <w:sz w:val="32"/>
          <w:szCs w:val="32"/>
        </w:rPr>
        <w:t>31</w:t>
      </w:r>
      <w:r w:rsidRPr="008F33C5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8F33C5">
        <w:rPr>
          <w:rFonts w:ascii="Angsana New" w:hAnsi="Angsana New" w:cs="Angsana New"/>
          <w:sz w:val="32"/>
          <w:szCs w:val="32"/>
        </w:rPr>
        <w:t>256</w:t>
      </w:r>
      <w:r w:rsidR="00F62630">
        <w:rPr>
          <w:rFonts w:ascii="Angsana New" w:hAnsi="Angsana New" w:cs="Angsana New"/>
          <w:sz w:val="32"/>
          <w:szCs w:val="32"/>
        </w:rPr>
        <w:t>8</w:t>
      </w:r>
      <w:r w:rsidRPr="008F33C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8F33C5">
        <w:rPr>
          <w:rFonts w:ascii="Angsana New" w:hAnsi="Angsana New" w:cs="Angsana New"/>
          <w:sz w:val="32"/>
          <w:szCs w:val="32"/>
        </w:rPr>
        <w:t>256</w:t>
      </w:r>
      <w:r w:rsidR="00F62630">
        <w:rPr>
          <w:rFonts w:ascii="Angsana New" w:hAnsi="Angsana New" w:cs="Angsana New"/>
          <w:sz w:val="32"/>
          <w:szCs w:val="32"/>
        </w:rPr>
        <w:t>7</w:t>
      </w:r>
      <w:r w:rsidRPr="008F33C5">
        <w:rPr>
          <w:rFonts w:ascii="Angsana New" w:hAnsi="Angsana New" w:cs="Angsana New" w:hint="cs"/>
          <w:sz w:val="32"/>
          <w:szCs w:val="32"/>
          <w:cs/>
        </w:rPr>
        <w:t xml:space="preserve"> สินทรัพย์/หนี้สินภาษีเงินได้รอการตัดบัญชี ประกอบด้วยผลแตกต่างชั่วคราว ดังต่อไปนี้</w:t>
      </w:r>
    </w:p>
    <w:p w14:paraId="7FEB97CA" w14:textId="77777777" w:rsidR="00E933F7" w:rsidRDefault="00E933F7" w:rsidP="001B6046">
      <w:pPr>
        <w:ind w:left="720" w:right="-11" w:firstLine="720"/>
        <w:jc w:val="right"/>
      </w:pPr>
      <w:r w:rsidRPr="00150642">
        <w:rPr>
          <w:rFonts w:ascii="Angsana New" w:hAnsi="Angsana New" w:cs="Angsana New"/>
          <w:sz w:val="30"/>
          <w:szCs w:val="30"/>
          <w:cs/>
        </w:rPr>
        <w:t>หน่วย</w:t>
      </w:r>
      <w:r w:rsidR="00131BD8">
        <w:rPr>
          <w:rFonts w:ascii="Angsana New" w:hAnsi="Angsana New" w:cs="Angsana New"/>
          <w:sz w:val="30"/>
          <w:szCs w:val="30"/>
        </w:rPr>
        <w:t xml:space="preserve"> </w:t>
      </w:r>
      <w:r w:rsidRPr="00150642">
        <w:rPr>
          <w:rFonts w:ascii="Angsana New" w:hAnsi="Angsana New" w:cs="Angsana New"/>
          <w:sz w:val="30"/>
          <w:szCs w:val="30"/>
        </w:rPr>
        <w:t xml:space="preserve">: </w:t>
      </w:r>
      <w:r w:rsidRPr="00150642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55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772"/>
        <w:gridCol w:w="1773"/>
      </w:tblGrid>
      <w:tr w:rsidR="00E933F7" w:rsidRPr="00FE02A8" w14:paraId="166B408C" w14:textId="77777777" w:rsidTr="00C9328A">
        <w:trPr>
          <w:trHeight w:val="85"/>
        </w:trPr>
        <w:tc>
          <w:tcPr>
            <w:tcW w:w="5310" w:type="dxa"/>
            <w:vMerge w:val="restart"/>
            <w:tcBorders>
              <w:top w:val="single" w:sz="4" w:space="0" w:color="auto"/>
            </w:tcBorders>
            <w:vAlign w:val="center"/>
          </w:tcPr>
          <w:p w14:paraId="0C2B1859" w14:textId="77777777" w:rsidR="00E933F7" w:rsidRPr="00FE02A8" w:rsidRDefault="00E933F7" w:rsidP="0050227E">
            <w:pPr>
              <w:ind w:right="-1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C51BA76" w14:textId="77777777" w:rsidR="00E933F7" w:rsidRDefault="00E933F7" w:rsidP="00413745">
            <w:pPr>
              <w:tabs>
                <w:tab w:val="decimal" w:pos="1239"/>
              </w:tabs>
              <w:ind w:left="-98"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62630" w:rsidRPr="00FE02A8" w14:paraId="41ECC8D0" w14:textId="77777777" w:rsidTr="00C9328A">
        <w:trPr>
          <w:trHeight w:val="85"/>
        </w:trPr>
        <w:tc>
          <w:tcPr>
            <w:tcW w:w="5310" w:type="dxa"/>
            <w:vMerge/>
            <w:tcBorders>
              <w:bottom w:val="single" w:sz="4" w:space="0" w:color="auto"/>
            </w:tcBorders>
            <w:vAlign w:val="center"/>
          </w:tcPr>
          <w:p w14:paraId="2B98021E" w14:textId="77777777" w:rsidR="00F62630" w:rsidRPr="00FE02A8" w:rsidRDefault="00F62630" w:rsidP="00F62630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08C7" w14:textId="7E822565" w:rsidR="00F62630" w:rsidRPr="00FE02A8" w:rsidRDefault="00F62630" w:rsidP="00F62630">
            <w:pPr>
              <w:ind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24D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2181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B5F88" w14:textId="7FE850C1" w:rsidR="00F62630" w:rsidRPr="00FE02A8" w:rsidRDefault="00F62630" w:rsidP="00F62630">
            <w:pPr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24D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F62630" w:rsidRPr="00FE02A8" w14:paraId="2505D763" w14:textId="77777777" w:rsidTr="00C9328A">
        <w:trPr>
          <w:trHeight w:val="85"/>
        </w:trPr>
        <w:tc>
          <w:tcPr>
            <w:tcW w:w="5310" w:type="dxa"/>
            <w:tcBorders>
              <w:top w:val="single" w:sz="4" w:space="0" w:color="auto"/>
              <w:bottom w:val="nil"/>
            </w:tcBorders>
            <w:vAlign w:val="center"/>
          </w:tcPr>
          <w:p w14:paraId="33E0A1DD" w14:textId="77777777" w:rsidR="00F62630" w:rsidRPr="00FE02A8" w:rsidRDefault="00F62630" w:rsidP="00F62630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20%</w:t>
            </w:r>
          </w:p>
        </w:tc>
        <w:tc>
          <w:tcPr>
            <w:tcW w:w="177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E6E01" w14:textId="77777777" w:rsidR="00F62630" w:rsidRDefault="00F62630" w:rsidP="00F6263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DBF0A94" w14:textId="77777777" w:rsidR="00F62630" w:rsidRDefault="00F62630" w:rsidP="00F6263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F62630" w:rsidRPr="00FE02A8" w14:paraId="029189D9" w14:textId="77777777" w:rsidTr="00C9328A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6C24C21C" w14:textId="77777777" w:rsidR="00F62630" w:rsidRPr="00FE02A8" w:rsidRDefault="00F62630" w:rsidP="00F62630">
            <w:pPr>
              <w:ind w:firstLine="1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937A182" w14:textId="77777777" w:rsidR="00F62630" w:rsidRDefault="00F62630" w:rsidP="00F6263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63BE373" w14:textId="77777777" w:rsidR="00F62630" w:rsidRDefault="00F62630" w:rsidP="00F6263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F62630" w:rsidRPr="00FE02A8" w14:paraId="09AF0556" w14:textId="77777777" w:rsidTr="00C9328A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2461FFDB" w14:textId="77777777" w:rsidR="00F62630" w:rsidRPr="00FE02A8" w:rsidRDefault="00F62630" w:rsidP="00F62630">
            <w:pPr>
              <w:ind w:firstLine="1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EA14CFA" w14:textId="1631DEB0" w:rsidR="00F62630" w:rsidRDefault="00AE2B08" w:rsidP="00F6263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2,118,792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D12EA2F" w14:textId="5217A9A7" w:rsidR="00F62630" w:rsidRDefault="00F62630" w:rsidP="00F6263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5,254,247</w:t>
            </w:r>
          </w:p>
        </w:tc>
      </w:tr>
      <w:tr w:rsidR="00F62630" w:rsidRPr="00FE02A8" w14:paraId="2FA8D9C1" w14:textId="77777777" w:rsidTr="00C9328A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1A6C7C40" w14:textId="77777777" w:rsidR="00F62630" w:rsidRPr="00FE02A8" w:rsidRDefault="00F62630" w:rsidP="00F62630">
            <w:pPr>
              <w:ind w:firstLine="1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ขาดทุนจากสินค้าเสื่อมสภาพ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EE76C14" w14:textId="000CE777" w:rsidR="00F62630" w:rsidRDefault="00AE2B08" w:rsidP="00F6263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1,614,704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F2A2A63" w14:textId="1C66E7C9" w:rsidR="00F62630" w:rsidRDefault="00F62630" w:rsidP="00F6263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685,157</w:t>
            </w:r>
          </w:p>
        </w:tc>
      </w:tr>
      <w:tr w:rsidR="00F62630" w:rsidRPr="00FE02A8" w14:paraId="239D8C6F" w14:textId="77777777" w:rsidTr="00C9328A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7BB68705" w14:textId="77777777" w:rsidR="00F62630" w:rsidRPr="00FE02A8" w:rsidRDefault="00F62630" w:rsidP="00F62630">
            <w:pPr>
              <w:ind w:firstLine="1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972FD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66B6B7" w14:textId="3DC124C9" w:rsidR="00F62630" w:rsidRDefault="00AE2B08" w:rsidP="00F6263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2,727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37C538A" w14:textId="76C299AE" w:rsidR="00F62630" w:rsidRDefault="00F62630" w:rsidP="00F6263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1,876</w:t>
            </w:r>
          </w:p>
        </w:tc>
      </w:tr>
      <w:tr w:rsidR="00F62630" w:rsidRPr="00FE02A8" w14:paraId="697281E0" w14:textId="77777777" w:rsidTr="00C9328A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6E2133BF" w14:textId="77777777" w:rsidR="00F62630" w:rsidRPr="00FE02A8" w:rsidRDefault="00F62630" w:rsidP="00F62630">
            <w:pPr>
              <w:ind w:firstLine="1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ACB13C9" w14:textId="669C0957" w:rsidR="00F62630" w:rsidRDefault="00AE2B08" w:rsidP="00F773CE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(69,484,558)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BC2C0FD" w14:textId="54E2C7A2" w:rsidR="00F62630" w:rsidRDefault="00F62630" w:rsidP="00F773CE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(69,520,272)</w:t>
            </w:r>
          </w:p>
        </w:tc>
      </w:tr>
      <w:tr w:rsidR="00F62630" w:rsidRPr="00FE02A8" w14:paraId="7C1F164B" w14:textId="77777777" w:rsidTr="00C9328A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68ED51A7" w14:textId="77777777" w:rsidR="00F62630" w:rsidRPr="00FE02A8" w:rsidRDefault="00F62630" w:rsidP="00F62630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362675B" w14:textId="40C2D054" w:rsidR="00F62630" w:rsidRPr="00FE02A8" w:rsidRDefault="00AE2B08" w:rsidP="00F6263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125,349,762</w:t>
            </w:r>
          </w:p>
        </w:tc>
        <w:tc>
          <w:tcPr>
            <w:tcW w:w="1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123F948" w14:textId="09F22DB9" w:rsidR="00F62630" w:rsidRPr="00FE02A8" w:rsidRDefault="00F62630" w:rsidP="00F6263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106,852,197</w:t>
            </w:r>
          </w:p>
        </w:tc>
      </w:tr>
      <w:tr w:rsidR="00F62630" w:rsidRPr="00FE02A8" w14:paraId="5570D488" w14:textId="77777777" w:rsidTr="00C9328A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10A94DB" w14:textId="77777777" w:rsidR="00F62630" w:rsidRPr="00FE02A8" w:rsidRDefault="00F62630" w:rsidP="00F62630">
            <w:pPr>
              <w:tabs>
                <w:tab w:val="left" w:pos="360"/>
                <w:tab w:val="left" w:pos="900"/>
                <w:tab w:val="left" w:pos="1440"/>
              </w:tabs>
              <w:ind w:right="-338" w:firstLine="15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9283D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5252" w14:textId="5652EFF4" w:rsidR="00F62630" w:rsidRPr="00FE02A8" w:rsidRDefault="00AE2B08" w:rsidP="00F6263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59,601,427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1FE7" w14:textId="124E0307" w:rsidR="00F62630" w:rsidRPr="00FE02A8" w:rsidRDefault="00F62630" w:rsidP="00F6263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43,273,205</w:t>
            </w:r>
          </w:p>
        </w:tc>
      </w:tr>
      <w:tr w:rsidR="00F62630" w:rsidRPr="00FE02A8" w14:paraId="112E8C4C" w14:textId="77777777" w:rsidTr="00C9328A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49649BC" w14:textId="77777777" w:rsidR="00F62630" w:rsidRPr="00FE02A8" w:rsidRDefault="00F62630" w:rsidP="00F62630">
            <w:pPr>
              <w:tabs>
                <w:tab w:val="left" w:pos="360"/>
                <w:tab w:val="left" w:pos="900"/>
                <w:tab w:val="left" w:pos="1440"/>
              </w:tabs>
              <w:ind w:right="-338" w:firstLine="16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sz w:val="30"/>
                <w:szCs w:val="30"/>
              </w:rPr>
              <w:br w:type="page"/>
            </w:r>
            <w:r w:rsidRPr="00FE02A8">
              <w:rPr>
                <w:sz w:val="30"/>
                <w:szCs w:val="30"/>
              </w:rPr>
              <w:br w:type="page"/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79373" w14:textId="77777777" w:rsidR="00F62630" w:rsidRPr="00FE02A8" w:rsidRDefault="00F62630" w:rsidP="00F6263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0A107" w14:textId="77777777" w:rsidR="00F62630" w:rsidRPr="00FE02A8" w:rsidRDefault="00F62630" w:rsidP="00F6263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F62630" w:rsidRPr="00FE02A8" w14:paraId="44C78761" w14:textId="77777777" w:rsidTr="00C9328A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1C8F1BD" w14:textId="77777777" w:rsidR="00F62630" w:rsidRPr="00FE02A8" w:rsidRDefault="00F62630" w:rsidP="00F62630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EA6FE" w14:textId="77777777" w:rsidR="00F62630" w:rsidRPr="00FE02A8" w:rsidRDefault="00F62630" w:rsidP="00F62630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9351D" w14:textId="77777777" w:rsidR="00F62630" w:rsidRPr="00FE02A8" w:rsidRDefault="00F62630" w:rsidP="00F62630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F62630" w:rsidRPr="00FE02A8" w14:paraId="0C55BF99" w14:textId="77777777" w:rsidTr="00C9328A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5A17905" w14:textId="77777777" w:rsidR="00F62630" w:rsidRPr="00FE02A8" w:rsidRDefault="00F62630" w:rsidP="001B6046">
            <w:pPr>
              <w:tabs>
                <w:tab w:val="left" w:pos="360"/>
                <w:tab w:val="left" w:pos="900"/>
                <w:tab w:val="left" w:pos="1440"/>
              </w:tabs>
              <w:ind w:right="-338" w:firstLine="44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C740F" w14:textId="62019650" w:rsidR="00F62630" w:rsidRPr="00FE02A8" w:rsidRDefault="00AE2B08" w:rsidP="00F6263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(77,229,840)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D229E" w14:textId="2CA21C66" w:rsidR="00F62630" w:rsidRPr="00FE02A8" w:rsidRDefault="00F62630" w:rsidP="00F773CE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(77,229,840)</w:t>
            </w:r>
          </w:p>
        </w:tc>
      </w:tr>
      <w:tr w:rsidR="00F62630" w:rsidRPr="00FE02A8" w14:paraId="1E16FFD2" w14:textId="77777777" w:rsidTr="00C9328A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0A40CE6" w14:textId="77777777" w:rsidR="00F62630" w:rsidRPr="00FE02A8" w:rsidRDefault="00F62630" w:rsidP="001B6046">
            <w:pPr>
              <w:tabs>
                <w:tab w:val="left" w:pos="360"/>
                <w:tab w:val="left" w:pos="900"/>
                <w:tab w:val="left" w:pos="1440"/>
              </w:tabs>
              <w:ind w:right="-338" w:firstLine="44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FB5DC" w14:textId="773F55AE" w:rsidR="00F62630" w:rsidRDefault="00AE2B08" w:rsidP="00F6263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(42,597,051)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09EBF" w14:textId="3ACFCDC2" w:rsidR="00F62630" w:rsidRDefault="00F62630" w:rsidP="00F773CE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(10,610,920)</w:t>
            </w:r>
          </w:p>
        </w:tc>
      </w:tr>
      <w:tr w:rsidR="00F62630" w:rsidRPr="00FE02A8" w14:paraId="1C5ED891" w14:textId="77777777" w:rsidTr="00C9328A">
        <w:trPr>
          <w:trHeight w:val="85"/>
        </w:trPr>
        <w:tc>
          <w:tcPr>
            <w:tcW w:w="531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0ED7C" w14:textId="77777777" w:rsidR="00F62630" w:rsidRPr="001B6046" w:rsidRDefault="00F62630" w:rsidP="001B6046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6046">
              <w:rPr>
                <w:rFonts w:ascii="Angsana New" w:hAnsi="Angsana New" w:cs="Angsana New" w:hint="cs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91D9" w14:textId="06DBF545" w:rsidR="00F62630" w:rsidRPr="0050227E" w:rsidRDefault="00AE2B08" w:rsidP="00F62630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(60,225,464)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2FF0" w14:textId="2D13C2A3" w:rsidR="00C16A0A" w:rsidRPr="0050227E" w:rsidRDefault="00F62630" w:rsidP="00F773CE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(44,567,555)</w:t>
            </w:r>
          </w:p>
        </w:tc>
      </w:tr>
      <w:tr w:rsidR="00C16A0A" w:rsidRPr="00FE02A8" w14:paraId="6E8A3BE8" w14:textId="77777777" w:rsidTr="00C9328A">
        <w:trPr>
          <w:trHeight w:val="85"/>
        </w:trPr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0BADE" w14:textId="245292A1" w:rsidR="00C16A0A" w:rsidRPr="001B6046" w:rsidRDefault="00C16A0A" w:rsidP="00C16A0A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0% (BOI-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ยกเว้นภาษี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100%)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D8FAB" w14:textId="77777777" w:rsidR="00C16A0A" w:rsidRDefault="00C16A0A" w:rsidP="00C16A0A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D75BA" w14:textId="77777777" w:rsidR="00C16A0A" w:rsidRDefault="00C16A0A" w:rsidP="00C16A0A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C16A0A" w:rsidRPr="00FE02A8" w14:paraId="151B2B9D" w14:textId="77777777" w:rsidTr="00C9328A">
        <w:trPr>
          <w:trHeight w:val="85"/>
        </w:trPr>
        <w:tc>
          <w:tcPr>
            <w:tcW w:w="5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5C178" w14:textId="0ECFFAF7" w:rsidR="00C16A0A" w:rsidRPr="001B6046" w:rsidRDefault="00C16A0A" w:rsidP="00C16A0A">
            <w:pPr>
              <w:tabs>
                <w:tab w:val="left" w:pos="360"/>
                <w:tab w:val="left" w:pos="900"/>
                <w:tab w:val="left" w:pos="1440"/>
              </w:tabs>
              <w:ind w:right="-338" w:firstLine="16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sz w:val="30"/>
                <w:szCs w:val="30"/>
              </w:rPr>
              <w:br w:type="page"/>
            </w:r>
            <w:r w:rsidRPr="00FE02A8">
              <w:rPr>
                <w:sz w:val="30"/>
                <w:szCs w:val="30"/>
              </w:rPr>
              <w:br w:type="page"/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</w:t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BFD00" w14:textId="77777777" w:rsidR="00C16A0A" w:rsidRDefault="00C16A0A" w:rsidP="00C16A0A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5ABC4" w14:textId="77777777" w:rsidR="00C16A0A" w:rsidRDefault="00C16A0A" w:rsidP="00C16A0A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C16A0A" w:rsidRPr="00FE02A8" w14:paraId="00BBDDBE" w14:textId="77777777" w:rsidTr="00C9328A">
        <w:trPr>
          <w:trHeight w:val="85"/>
        </w:trPr>
        <w:tc>
          <w:tcPr>
            <w:tcW w:w="5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27A77" w14:textId="5BDB8C5A" w:rsidR="00C16A0A" w:rsidRPr="001B6046" w:rsidRDefault="00C16A0A" w:rsidP="00C16A0A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0FA66" w14:textId="10A4427F" w:rsidR="00C16A0A" w:rsidRDefault="00C16A0A" w:rsidP="00C16A0A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25,814,017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30CB9" w14:textId="0897C7E6" w:rsidR="00C16A0A" w:rsidRDefault="00C16A0A" w:rsidP="00C16A0A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50,377,628</w:t>
            </w:r>
          </w:p>
        </w:tc>
      </w:tr>
      <w:tr w:rsidR="00C16A0A" w:rsidRPr="00FE02A8" w14:paraId="67EC03BC" w14:textId="77777777" w:rsidTr="00C9328A">
        <w:trPr>
          <w:trHeight w:val="85"/>
        </w:trPr>
        <w:tc>
          <w:tcPr>
            <w:tcW w:w="5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8FD55" w14:textId="41DC7A27" w:rsidR="00C16A0A" w:rsidRPr="001B6046" w:rsidRDefault="00C16A0A" w:rsidP="00C16A0A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ขาดทุนจากสินค้าเสื่อมสภาพ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B711B" w14:textId="4246FB77" w:rsidR="00C16A0A" w:rsidRDefault="00C16A0A" w:rsidP="00C16A0A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9,956,213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F00BC" w14:textId="3829E124" w:rsidR="00C16A0A" w:rsidRDefault="00C16A0A" w:rsidP="00C16A0A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10,323,451</w:t>
            </w:r>
          </w:p>
        </w:tc>
      </w:tr>
      <w:tr w:rsidR="00C16A0A" w:rsidRPr="00FE02A8" w14:paraId="12F79E6D" w14:textId="77777777" w:rsidTr="00C9328A">
        <w:trPr>
          <w:trHeight w:val="85"/>
        </w:trPr>
        <w:tc>
          <w:tcPr>
            <w:tcW w:w="5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EE37C" w14:textId="39AF04E9" w:rsidR="00C16A0A" w:rsidRPr="001B6046" w:rsidRDefault="00C16A0A" w:rsidP="00C16A0A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72FD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9EE94" w14:textId="0A5C2887" w:rsidR="00C16A0A" w:rsidRDefault="00C16A0A" w:rsidP="00C16A0A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198,576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27823" w14:textId="0C8B7A45" w:rsidR="00C16A0A" w:rsidRDefault="00C16A0A" w:rsidP="00C16A0A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136,581</w:t>
            </w:r>
          </w:p>
        </w:tc>
      </w:tr>
      <w:tr w:rsidR="00C16A0A" w:rsidRPr="00FE02A8" w14:paraId="17E1981E" w14:textId="77777777" w:rsidTr="00C9328A">
        <w:trPr>
          <w:trHeight w:val="85"/>
        </w:trPr>
        <w:tc>
          <w:tcPr>
            <w:tcW w:w="5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0DF59" w14:textId="44B04EEC" w:rsidR="00C16A0A" w:rsidRPr="001B6046" w:rsidRDefault="00C16A0A" w:rsidP="00C16A0A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54275" w14:textId="3AD083D5" w:rsidR="00C16A0A" w:rsidRDefault="00C16A0A" w:rsidP="00C16A0A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(9,155,859)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35647" w14:textId="6C5E62E2" w:rsidR="00C16A0A" w:rsidRDefault="00C16A0A" w:rsidP="00C16A0A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(7,697,301)</w:t>
            </w:r>
          </w:p>
        </w:tc>
      </w:tr>
      <w:tr w:rsidR="00C16A0A" w:rsidRPr="00FE02A8" w14:paraId="5AC33AF5" w14:textId="77777777" w:rsidTr="00C9328A">
        <w:trPr>
          <w:trHeight w:val="85"/>
        </w:trPr>
        <w:tc>
          <w:tcPr>
            <w:tcW w:w="5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4FF5D6" w14:textId="7C047681" w:rsidR="00C16A0A" w:rsidRPr="001B6046" w:rsidRDefault="00C16A0A" w:rsidP="00C16A0A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71186" w14:textId="52431D30" w:rsidR="00C16A0A" w:rsidRDefault="00C16A0A" w:rsidP="00C16A0A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33,287,631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8020A" w14:textId="73C38AAF" w:rsidR="00C16A0A" w:rsidRDefault="00C16A0A" w:rsidP="00C16A0A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44,783,644</w:t>
            </w:r>
          </w:p>
        </w:tc>
      </w:tr>
      <w:tr w:rsidR="00C16A0A" w:rsidRPr="00FE02A8" w14:paraId="4C10A621" w14:textId="77777777" w:rsidTr="00C9328A">
        <w:trPr>
          <w:trHeight w:val="85"/>
        </w:trPr>
        <w:tc>
          <w:tcPr>
            <w:tcW w:w="5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2A156" w14:textId="49393EC6" w:rsidR="00C16A0A" w:rsidRPr="001B6046" w:rsidRDefault="00C16A0A" w:rsidP="00C16A0A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283D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1D76" w14:textId="342A125D" w:rsidR="00C16A0A" w:rsidRDefault="00C16A0A" w:rsidP="00C16A0A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60,100,578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FAB4" w14:textId="4D0F4ADB" w:rsidR="00C16A0A" w:rsidRDefault="00C16A0A" w:rsidP="00C16A0A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97,924,003</w:t>
            </w:r>
          </w:p>
        </w:tc>
      </w:tr>
      <w:tr w:rsidR="00C16A0A" w:rsidRPr="00FE02A8" w14:paraId="26C02532" w14:textId="77777777" w:rsidTr="00C9328A">
        <w:trPr>
          <w:trHeight w:val="85"/>
        </w:trPr>
        <w:tc>
          <w:tcPr>
            <w:tcW w:w="5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FA257" w14:textId="5AF5EAE2" w:rsidR="00C16A0A" w:rsidRPr="00C16A0A" w:rsidRDefault="00C16A0A" w:rsidP="00C16A0A">
            <w:pPr>
              <w:tabs>
                <w:tab w:val="left" w:pos="360"/>
                <w:tab w:val="left" w:pos="900"/>
                <w:tab w:val="left" w:pos="1440"/>
              </w:tabs>
              <w:ind w:right="-338" w:firstLine="16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97903">
              <w:rPr>
                <w:rFonts w:ascii="Angsana New" w:hAnsi="Angsana New" w:cs="Angsana New"/>
                <w:b/>
                <w:bCs/>
                <w:sz w:val="30"/>
                <w:szCs w:val="30"/>
              </w:rPr>
              <w:br w:type="page"/>
            </w:r>
            <w:r w:rsidRPr="00497903">
              <w:rPr>
                <w:rFonts w:ascii="Angsana New" w:hAnsi="Angsana New" w:cs="Angsana New"/>
                <w:b/>
                <w:bCs/>
                <w:sz w:val="30"/>
                <w:szCs w:val="30"/>
              </w:rPr>
              <w:br w:type="page"/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39E0D" w14:textId="77777777" w:rsidR="00C16A0A" w:rsidRDefault="00C16A0A" w:rsidP="00C16A0A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32645" w14:textId="77777777" w:rsidR="00C16A0A" w:rsidRDefault="00C16A0A" w:rsidP="00C16A0A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C16A0A" w:rsidRPr="00FE02A8" w14:paraId="08D94167" w14:textId="77777777" w:rsidTr="00C9328A">
        <w:trPr>
          <w:trHeight w:val="85"/>
        </w:trPr>
        <w:tc>
          <w:tcPr>
            <w:tcW w:w="5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A8626" w14:textId="2740CC26" w:rsidR="00C16A0A" w:rsidRPr="00C16A0A" w:rsidRDefault="00C16A0A" w:rsidP="00C16A0A">
            <w:pPr>
              <w:tabs>
                <w:tab w:val="left" w:pos="360"/>
                <w:tab w:val="left" w:pos="900"/>
                <w:tab w:val="left" w:pos="1440"/>
              </w:tabs>
              <w:ind w:right="-338" w:firstLine="16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94C13" w14:textId="77777777" w:rsidR="00C16A0A" w:rsidRDefault="00C16A0A" w:rsidP="00C16A0A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860DF" w14:textId="77777777" w:rsidR="00C16A0A" w:rsidRDefault="00C16A0A" w:rsidP="00C16A0A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C16A0A" w:rsidRPr="00FE02A8" w14:paraId="5D01F17D" w14:textId="77777777" w:rsidTr="00C9328A">
        <w:trPr>
          <w:trHeight w:val="85"/>
        </w:trPr>
        <w:tc>
          <w:tcPr>
            <w:tcW w:w="5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48821E" w14:textId="366C9570" w:rsidR="00C16A0A" w:rsidRPr="00FE02A8" w:rsidRDefault="00C16A0A" w:rsidP="00EB63A0">
            <w:pPr>
              <w:tabs>
                <w:tab w:val="left" w:pos="360"/>
                <w:tab w:val="left" w:pos="900"/>
                <w:tab w:val="left" w:pos="1440"/>
              </w:tabs>
              <w:ind w:right="-338" w:firstLine="44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9763" w14:textId="7EADCCF7" w:rsidR="00C16A0A" w:rsidRDefault="00C16A0A" w:rsidP="00C16A0A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6651" w14:textId="6C9D136B" w:rsidR="00C16A0A" w:rsidRDefault="00C16A0A" w:rsidP="00C16A0A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(12,699,222)</w:t>
            </w:r>
          </w:p>
        </w:tc>
      </w:tr>
      <w:tr w:rsidR="00C16A0A" w:rsidRPr="00FE02A8" w14:paraId="4584B870" w14:textId="77777777" w:rsidTr="00C9328A">
        <w:trPr>
          <w:trHeight w:val="85"/>
        </w:trPr>
        <w:tc>
          <w:tcPr>
            <w:tcW w:w="5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7647" w14:textId="60FEDB18" w:rsidR="00C16A0A" w:rsidRPr="00FE02A8" w:rsidRDefault="00C16A0A" w:rsidP="00C16A0A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6B25" w14:textId="2C27FEDD" w:rsidR="00C16A0A" w:rsidRDefault="00C16A0A" w:rsidP="00C16A0A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60,100,578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2CC2" w14:textId="15692148" w:rsidR="00C16A0A" w:rsidRDefault="00C16A0A" w:rsidP="00C16A0A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85,224,781</w:t>
            </w:r>
          </w:p>
        </w:tc>
      </w:tr>
      <w:tr w:rsidR="00C9328A" w:rsidRPr="00FE02A8" w14:paraId="67F3B41C" w14:textId="77777777" w:rsidTr="00FD12DF">
        <w:trPr>
          <w:trHeight w:val="85"/>
        </w:trPr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8840E" w14:textId="15807A8A" w:rsidR="00C9328A" w:rsidRDefault="00C9328A" w:rsidP="00C9328A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หนี้สินภาษีเงินได้รอการตัดบัญชีซึ่งคำนวณ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F04F9" w14:textId="77777777" w:rsidR="00C9328A" w:rsidRDefault="00C9328A" w:rsidP="00C9328A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E8FE9" w14:textId="77777777" w:rsidR="00C9328A" w:rsidRDefault="00C9328A" w:rsidP="00C9328A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C9328A" w:rsidRPr="00FE02A8" w14:paraId="29CBAC76" w14:textId="77777777" w:rsidTr="00FD12DF">
        <w:trPr>
          <w:trHeight w:val="85"/>
        </w:trPr>
        <w:tc>
          <w:tcPr>
            <w:tcW w:w="5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669A" w14:textId="7CE9CAC2" w:rsidR="00C9328A" w:rsidRDefault="00C9328A" w:rsidP="00EB63A0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จากอัตราภาษีเงินได้ </w:t>
            </w:r>
            <w:r w:rsidRPr="00FE02A8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1076" w14:textId="30147162" w:rsidR="00C9328A" w:rsidRDefault="00C9328A" w:rsidP="00C9328A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(12,045,093)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7C12" w14:textId="1B4E8EA7" w:rsidR="00C9328A" w:rsidRDefault="00C9328A" w:rsidP="00C9328A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(8,913,511)</w:t>
            </w:r>
          </w:p>
        </w:tc>
      </w:tr>
    </w:tbl>
    <w:p w14:paraId="50FF13C4" w14:textId="046569D1" w:rsidR="00FD12DF" w:rsidRDefault="00FD12DF" w:rsidP="00D72239">
      <w:pPr>
        <w:pStyle w:val="ListParagraph"/>
        <w:tabs>
          <w:tab w:val="left" w:pos="-426"/>
        </w:tabs>
        <w:spacing w:line="238" w:lineRule="auto"/>
        <w:ind w:right="29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41992DB3" w14:textId="77777777" w:rsidR="00FD12DF" w:rsidRDefault="00FD12DF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74BB5B4" w14:textId="77777777" w:rsidR="00383330" w:rsidRPr="00934638" w:rsidRDefault="00383330" w:rsidP="00383330">
      <w:pPr>
        <w:pStyle w:val="ListParagraph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4638">
        <w:rPr>
          <w:rFonts w:ascii="Angsana New" w:hAnsi="Angsana New"/>
          <w:b/>
          <w:bCs/>
          <w:sz w:val="32"/>
          <w:szCs w:val="32"/>
          <w:cs/>
        </w:rPr>
        <w:lastRenderedPageBreak/>
        <w:t>การจำแนกค่าใช้จ่ายตามลักษณะของค่าใช้จ่าย</w:t>
      </w:r>
    </w:p>
    <w:p w14:paraId="4E867330" w14:textId="77777777" w:rsidR="00383330" w:rsidRPr="00A76A95" w:rsidRDefault="00383330" w:rsidP="001B6046">
      <w:pPr>
        <w:ind w:right="-24"/>
        <w:jc w:val="right"/>
        <w:rPr>
          <w:rFonts w:ascii="Angsana New" w:hAnsi="Angsana New" w:cs="Angsana New"/>
          <w:sz w:val="30"/>
          <w:szCs w:val="30"/>
        </w:rPr>
      </w:pPr>
      <w:r w:rsidRPr="00A76A95">
        <w:rPr>
          <w:rFonts w:ascii="Angsana New" w:hAnsi="Angsana New" w:cs="Angsana New"/>
          <w:sz w:val="30"/>
          <w:szCs w:val="30"/>
          <w:cs/>
        </w:rPr>
        <w:t>หน่วย : บาท</w:t>
      </w:r>
    </w:p>
    <w:tbl>
      <w:tblPr>
        <w:tblW w:w="8838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9"/>
        <w:gridCol w:w="1417"/>
        <w:gridCol w:w="1417"/>
        <w:gridCol w:w="1417"/>
        <w:gridCol w:w="1418"/>
      </w:tblGrid>
      <w:tr w:rsidR="00383330" w:rsidRPr="002F37CC" w14:paraId="23A40E24" w14:textId="77777777" w:rsidTr="001B6046">
        <w:tc>
          <w:tcPr>
            <w:tcW w:w="3169" w:type="dxa"/>
            <w:vMerge w:val="restart"/>
            <w:vAlign w:val="center"/>
          </w:tcPr>
          <w:p w14:paraId="16FDC624" w14:textId="77777777" w:rsidR="00383330" w:rsidRPr="00A76A95" w:rsidRDefault="00383330" w:rsidP="001B2447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รายการ</w:t>
            </w: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  <w:vAlign w:val="center"/>
          </w:tcPr>
          <w:p w14:paraId="20A7146B" w14:textId="77777777" w:rsidR="00383330" w:rsidRPr="00A76A95" w:rsidRDefault="00383330" w:rsidP="001B244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44C70F55" w14:textId="77777777" w:rsidR="00383330" w:rsidRPr="00A76A95" w:rsidRDefault="00383330" w:rsidP="001B244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F62630" w:rsidRPr="002F37CC" w14:paraId="791DC453" w14:textId="77777777" w:rsidTr="001B6046">
        <w:trPr>
          <w:trHeight w:val="315"/>
        </w:trPr>
        <w:tc>
          <w:tcPr>
            <w:tcW w:w="3169" w:type="dxa"/>
            <w:vMerge/>
            <w:tcBorders>
              <w:bottom w:val="single" w:sz="4" w:space="0" w:color="auto"/>
            </w:tcBorders>
          </w:tcPr>
          <w:p w14:paraId="67BF41E2" w14:textId="77777777" w:rsidR="00F62630" w:rsidRPr="00A76A95" w:rsidRDefault="00F62630" w:rsidP="00F6263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F4F6DE5" w14:textId="3B92F5BC" w:rsidR="00F62630" w:rsidRPr="007E0504" w:rsidRDefault="00F62630" w:rsidP="00F6263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E0504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A829" w14:textId="67082E24" w:rsidR="00F62630" w:rsidRPr="007E0504" w:rsidRDefault="00F62630" w:rsidP="00F6263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E0504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E8B1" w14:textId="193B4510" w:rsidR="00F62630" w:rsidRPr="007E0504" w:rsidRDefault="00F62630" w:rsidP="00F6263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E0504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FD7FD4" w14:textId="1FB7AF73" w:rsidR="00F62630" w:rsidRPr="00A76A95" w:rsidRDefault="00F62630" w:rsidP="00F6263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E0504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7</w:t>
            </w:r>
          </w:p>
        </w:tc>
      </w:tr>
      <w:tr w:rsidR="00F62630" w:rsidRPr="002F37CC" w14:paraId="4C54630B" w14:textId="77777777" w:rsidTr="001B6046">
        <w:tc>
          <w:tcPr>
            <w:tcW w:w="3169" w:type="dxa"/>
            <w:tcBorders>
              <w:bottom w:val="nil"/>
            </w:tcBorders>
            <w:vAlign w:val="center"/>
          </w:tcPr>
          <w:p w14:paraId="06019BF7" w14:textId="77777777" w:rsidR="00F62630" w:rsidRPr="00A76A95" w:rsidRDefault="00F62630" w:rsidP="00F62630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17" w:type="dxa"/>
            <w:tcBorders>
              <w:bottom w:val="nil"/>
              <w:right w:val="single" w:sz="4" w:space="0" w:color="auto"/>
            </w:tcBorders>
            <w:vAlign w:val="center"/>
          </w:tcPr>
          <w:p w14:paraId="06C9174B" w14:textId="77777777" w:rsidR="00F62630" w:rsidRPr="00A76A95" w:rsidRDefault="00F62630" w:rsidP="00F62630">
            <w:pPr>
              <w:tabs>
                <w:tab w:val="decimal" w:pos="1116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F5370" w14:textId="77777777" w:rsidR="00F62630" w:rsidRPr="00A76A95" w:rsidRDefault="00F62630" w:rsidP="00F62630">
            <w:pPr>
              <w:tabs>
                <w:tab w:val="decimal" w:pos="1116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0DC8E" w14:textId="77777777" w:rsidR="00F62630" w:rsidRPr="00A76A95" w:rsidRDefault="00F62630" w:rsidP="00F62630">
            <w:pPr>
              <w:tabs>
                <w:tab w:val="decimal" w:pos="1090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  <w:vAlign w:val="center"/>
          </w:tcPr>
          <w:p w14:paraId="0E9A30F2" w14:textId="77777777" w:rsidR="00F62630" w:rsidRPr="00A76A95" w:rsidRDefault="00F62630" w:rsidP="00F62630">
            <w:pPr>
              <w:tabs>
                <w:tab w:val="decimal" w:pos="1090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F62630" w:rsidRPr="002F37CC" w14:paraId="3855B7ED" w14:textId="77777777" w:rsidTr="001B6046">
        <w:tc>
          <w:tcPr>
            <w:tcW w:w="3169" w:type="dxa"/>
            <w:tcBorders>
              <w:top w:val="nil"/>
              <w:bottom w:val="nil"/>
            </w:tcBorders>
            <w:vAlign w:val="center"/>
          </w:tcPr>
          <w:p w14:paraId="5C688080" w14:textId="70AC941F" w:rsidR="00F62630" w:rsidRPr="00722DE8" w:rsidRDefault="00F62630" w:rsidP="00F62630">
            <w:pPr>
              <w:spacing w:line="276" w:lineRule="auto"/>
              <w:ind w:right="29" w:firstLine="187"/>
              <w:rPr>
                <w:rFonts w:ascii="Angsana New" w:hAnsi="Angsana New" w:cs="Angsana New"/>
                <w:spacing w:val="-2"/>
                <w:sz w:val="31"/>
                <w:szCs w:val="31"/>
                <w:cs/>
              </w:rPr>
            </w:pPr>
            <w:r w:rsidRPr="00722DE8">
              <w:rPr>
                <w:rFonts w:ascii="Angsana New" w:hAnsi="Angsana New" w:cs="Angsana New"/>
                <w:spacing w:val="-2"/>
                <w:sz w:val="31"/>
                <w:szCs w:val="31"/>
                <w:cs/>
              </w:rPr>
              <w:t>และงานระหว่างทำ</w:t>
            </w:r>
            <w:r>
              <w:rPr>
                <w:rFonts w:ascii="Angsana New" w:hAnsi="Angsana New" w:cs="Angsana New" w:hint="cs"/>
                <w:spacing w:val="-2"/>
                <w:sz w:val="31"/>
                <w:szCs w:val="31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01690BB" w14:textId="4D6F37A2" w:rsidR="00F62630" w:rsidRPr="00A76A95" w:rsidRDefault="00A45320" w:rsidP="00F62630">
            <w:pPr>
              <w:tabs>
                <w:tab w:val="decimal" w:pos="1180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34,744,119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CBB34CA" w14:textId="6912F9C5" w:rsidR="00F62630" w:rsidRPr="007819FF" w:rsidRDefault="00F62630" w:rsidP="00F62630">
            <w:pPr>
              <w:tabs>
                <w:tab w:val="decimal" w:pos="1180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9FF">
              <w:rPr>
                <w:rFonts w:ascii="Angsana New" w:hAnsi="Angsana New" w:cs="Angsana New"/>
                <w:sz w:val="30"/>
                <w:szCs w:val="30"/>
              </w:rPr>
              <w:t>83,603,245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527EF" w14:textId="00CA9097" w:rsidR="00F62630" w:rsidRPr="00A76A95" w:rsidRDefault="00A45320" w:rsidP="00F62630">
            <w:pPr>
              <w:tabs>
                <w:tab w:val="decimal" w:pos="1180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34,705,313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9F416" w14:textId="7FA7320F" w:rsidR="00F62630" w:rsidRPr="007819FF" w:rsidRDefault="00F62630" w:rsidP="00F62630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 w:rsidRPr="007819FF">
              <w:rPr>
                <w:rFonts w:ascii="Angsana New" w:hAnsi="Angsana New" w:cs="Angsana New"/>
                <w:sz w:val="30"/>
                <w:szCs w:val="30"/>
              </w:rPr>
              <w:t>83,247,568</w:t>
            </w:r>
          </w:p>
        </w:tc>
      </w:tr>
      <w:tr w:rsidR="00F62630" w:rsidRPr="002F37CC" w14:paraId="0F7A6922" w14:textId="77777777" w:rsidTr="001B6046">
        <w:trPr>
          <w:trHeight w:val="401"/>
        </w:trPr>
        <w:tc>
          <w:tcPr>
            <w:tcW w:w="3169" w:type="dxa"/>
            <w:tcBorders>
              <w:top w:val="nil"/>
              <w:bottom w:val="nil"/>
            </w:tcBorders>
            <w:vAlign w:val="center"/>
          </w:tcPr>
          <w:p w14:paraId="4B7DC0F6" w14:textId="77777777" w:rsidR="00F62630" w:rsidRPr="00A76A95" w:rsidRDefault="00F62630" w:rsidP="00F62630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2606A3F" w14:textId="782BBA9F" w:rsidR="00F62630" w:rsidRPr="00A76A95" w:rsidRDefault="00A45320" w:rsidP="00F62630">
            <w:pPr>
              <w:tabs>
                <w:tab w:val="decimal" w:pos="1168"/>
              </w:tabs>
              <w:spacing w:line="276" w:lineRule="auto"/>
              <w:ind w:right="-123" w:hanging="4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2,056,865,379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7D8B44D" w14:textId="11FB4A68" w:rsidR="00F62630" w:rsidRPr="007819FF" w:rsidRDefault="00F62630" w:rsidP="00F62630">
            <w:pPr>
              <w:tabs>
                <w:tab w:val="decimal" w:pos="1168"/>
              </w:tabs>
              <w:spacing w:line="276" w:lineRule="auto"/>
              <w:ind w:right="-123" w:hanging="43"/>
              <w:rPr>
                <w:rFonts w:ascii="Angsana New" w:hAnsi="Angsana New" w:cs="Angsana New"/>
                <w:sz w:val="30"/>
                <w:szCs w:val="30"/>
              </w:rPr>
            </w:pPr>
            <w:r w:rsidRPr="007819FF">
              <w:rPr>
                <w:rFonts w:ascii="Angsana New" w:hAnsi="Angsana New" w:cs="Angsana New"/>
                <w:sz w:val="30"/>
                <w:szCs w:val="30"/>
              </w:rPr>
              <w:t>2,122,048,148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9B768" w14:textId="26D93ACF" w:rsidR="00F62630" w:rsidRPr="00A76A95" w:rsidRDefault="00A45320" w:rsidP="00F62630">
            <w:pPr>
              <w:tabs>
                <w:tab w:val="decimal" w:pos="1168"/>
              </w:tabs>
              <w:spacing w:line="276" w:lineRule="auto"/>
              <w:ind w:right="-123" w:hanging="4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2,056,865,379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DC48F" w14:textId="2BE95574" w:rsidR="00F62630" w:rsidRPr="007819FF" w:rsidRDefault="00F62630" w:rsidP="00F62630">
            <w:pPr>
              <w:tabs>
                <w:tab w:val="decimal" w:pos="1168"/>
              </w:tabs>
              <w:spacing w:line="276" w:lineRule="auto"/>
              <w:ind w:right="-123" w:hanging="43"/>
              <w:rPr>
                <w:rFonts w:ascii="Angsana New" w:hAnsi="Angsana New" w:cs="Angsana New"/>
                <w:sz w:val="30"/>
                <w:szCs w:val="30"/>
              </w:rPr>
            </w:pPr>
            <w:r w:rsidRPr="007819FF">
              <w:rPr>
                <w:rFonts w:ascii="Angsana New" w:hAnsi="Angsana New" w:cs="Angsana New"/>
                <w:sz w:val="30"/>
                <w:szCs w:val="30"/>
              </w:rPr>
              <w:t>2,122,048,148</w:t>
            </w:r>
          </w:p>
        </w:tc>
      </w:tr>
      <w:tr w:rsidR="00F62630" w:rsidRPr="002F37CC" w14:paraId="3266C267" w14:textId="77777777" w:rsidTr="001B6046">
        <w:tc>
          <w:tcPr>
            <w:tcW w:w="3169" w:type="dxa"/>
            <w:tcBorders>
              <w:top w:val="nil"/>
              <w:bottom w:val="nil"/>
            </w:tcBorders>
            <w:vAlign w:val="center"/>
          </w:tcPr>
          <w:p w14:paraId="66200641" w14:textId="77777777" w:rsidR="00F62630" w:rsidRPr="00A76A95" w:rsidRDefault="00F62630" w:rsidP="00F62630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ค่าตอบแทนกรรมการและผู้บริหาร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59CE1B3" w14:textId="3BA421F8" w:rsidR="00F62630" w:rsidRPr="00F52B6A" w:rsidRDefault="00A45320" w:rsidP="00F62630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43,067,495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E8B740F" w14:textId="00E037A1" w:rsidR="00F62630" w:rsidRPr="007819FF" w:rsidRDefault="00F62630" w:rsidP="00F62630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 w:rsidRPr="007819FF">
              <w:rPr>
                <w:rFonts w:ascii="Angsana New" w:hAnsi="Angsana New" w:cs="Angsana New"/>
                <w:sz w:val="30"/>
                <w:szCs w:val="30"/>
              </w:rPr>
              <w:t>37,878,785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029CE" w14:textId="6A2CB3AF" w:rsidR="00F62630" w:rsidRPr="00A76A95" w:rsidRDefault="00A45320" w:rsidP="00F62630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43,067,495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0B32E" w14:textId="17A5E03C" w:rsidR="00F62630" w:rsidRPr="007819FF" w:rsidRDefault="00F62630" w:rsidP="00F62630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 w:rsidRPr="007819FF">
              <w:rPr>
                <w:rFonts w:ascii="Angsana New" w:hAnsi="Angsana New" w:cs="Angsana New"/>
                <w:sz w:val="30"/>
                <w:szCs w:val="30"/>
              </w:rPr>
              <w:t>37,878,785</w:t>
            </w:r>
          </w:p>
        </w:tc>
      </w:tr>
      <w:tr w:rsidR="00F62630" w:rsidRPr="002F37CC" w14:paraId="653867FD" w14:textId="77777777" w:rsidTr="001B6046">
        <w:tc>
          <w:tcPr>
            <w:tcW w:w="3169" w:type="dxa"/>
            <w:tcBorders>
              <w:top w:val="nil"/>
              <w:bottom w:val="nil"/>
            </w:tcBorders>
            <w:vAlign w:val="center"/>
          </w:tcPr>
          <w:p w14:paraId="2B3CC954" w14:textId="77777777" w:rsidR="00F62630" w:rsidRPr="00A76A95" w:rsidRDefault="00F62630" w:rsidP="00F62630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ค่าใช้จ่ายพนักงาน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604622C" w14:textId="19FB36BA" w:rsidR="00F62630" w:rsidRPr="00F52B6A" w:rsidRDefault="00A45320" w:rsidP="00F62630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330,326,997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13716D8" w14:textId="2D714F19" w:rsidR="00F62630" w:rsidRPr="007819FF" w:rsidRDefault="00F62630" w:rsidP="00F62630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 w:rsidRPr="007819FF">
              <w:rPr>
                <w:rFonts w:ascii="Angsana New" w:hAnsi="Angsana New" w:cs="Angsana New"/>
                <w:sz w:val="30"/>
                <w:szCs w:val="30"/>
              </w:rPr>
              <w:t>312,083,973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3FC50" w14:textId="025FE774" w:rsidR="00F62630" w:rsidRPr="00F071F5" w:rsidRDefault="00A45320" w:rsidP="00F62630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330,326,997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36A79" w14:textId="520C59E7" w:rsidR="00F62630" w:rsidRPr="007819FF" w:rsidRDefault="00F62630" w:rsidP="00F62630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 w:rsidRPr="007819FF">
              <w:rPr>
                <w:rFonts w:ascii="Angsana New" w:hAnsi="Angsana New" w:cs="Angsana New"/>
                <w:sz w:val="30"/>
                <w:szCs w:val="30"/>
              </w:rPr>
              <w:t>312,083,973</w:t>
            </w:r>
          </w:p>
        </w:tc>
      </w:tr>
      <w:tr w:rsidR="00F62630" w:rsidRPr="002F37CC" w14:paraId="78AD504D" w14:textId="77777777" w:rsidTr="001B6046">
        <w:tc>
          <w:tcPr>
            <w:tcW w:w="3169" w:type="dxa"/>
            <w:tcBorders>
              <w:top w:val="nil"/>
              <w:bottom w:val="single" w:sz="4" w:space="0" w:color="auto"/>
            </w:tcBorders>
            <w:vAlign w:val="center"/>
          </w:tcPr>
          <w:p w14:paraId="3FFA526A" w14:textId="77777777" w:rsidR="00F62630" w:rsidRPr="00A76A95" w:rsidRDefault="00F62630" w:rsidP="00F62630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88FDE" w14:textId="4F88A124" w:rsidR="00F62630" w:rsidRPr="00F52B6A" w:rsidRDefault="00A45320" w:rsidP="00F62630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44,273,857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3E594" w14:textId="2CB4029C" w:rsidR="00F62630" w:rsidRPr="007819FF" w:rsidRDefault="00F62630" w:rsidP="00F62630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 w:rsidRPr="007819FF">
              <w:rPr>
                <w:rFonts w:ascii="Angsana New" w:hAnsi="Angsana New" w:cs="Angsana New"/>
                <w:sz w:val="30"/>
                <w:szCs w:val="30"/>
              </w:rPr>
              <w:t>42,732,394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45DF" w14:textId="5362E3FC" w:rsidR="00F62630" w:rsidRPr="00F071F5" w:rsidRDefault="00A45320" w:rsidP="00F62630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44,273,857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38A2" w14:textId="78679569" w:rsidR="00F62630" w:rsidRPr="007819FF" w:rsidRDefault="00F62630" w:rsidP="00F62630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 w:rsidRPr="007819FF">
              <w:rPr>
                <w:rFonts w:ascii="Angsana New" w:hAnsi="Angsana New" w:cs="Angsana New"/>
                <w:sz w:val="30"/>
                <w:szCs w:val="30"/>
              </w:rPr>
              <w:t>42,732,394</w:t>
            </w:r>
          </w:p>
        </w:tc>
      </w:tr>
    </w:tbl>
    <w:p w14:paraId="63081626" w14:textId="5C1B459A" w:rsidR="001B6046" w:rsidRPr="00C9328A" w:rsidRDefault="00383330" w:rsidP="00C9328A">
      <w:pPr>
        <w:tabs>
          <w:tab w:val="left" w:pos="-426"/>
        </w:tabs>
        <w:ind w:right="29"/>
        <w:jc w:val="thaiDistribute"/>
        <w:rPr>
          <w:rFonts w:ascii="Angsana New" w:hAnsi="Angsana New"/>
          <w:sz w:val="18"/>
          <w:szCs w:val="18"/>
          <w:cs/>
        </w:rPr>
      </w:pPr>
      <w:r w:rsidRPr="00383330">
        <w:rPr>
          <w:rFonts w:ascii="Angsana New" w:hAnsi="Angsana New"/>
          <w:sz w:val="32"/>
          <w:szCs w:val="32"/>
        </w:rPr>
        <w:t xml:space="preserve"> </w:t>
      </w:r>
    </w:p>
    <w:p w14:paraId="7AF109DA" w14:textId="6F993160" w:rsidR="00DC11FC" w:rsidRDefault="00DC11FC" w:rsidP="00383330">
      <w:pPr>
        <w:pStyle w:val="ListParagraph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sz w:val="32"/>
          <w:szCs w:val="32"/>
        </w:rPr>
      </w:pPr>
      <w:r w:rsidRPr="00EB5181">
        <w:rPr>
          <w:rFonts w:ascii="Angsana New" w:hAnsi="Angsana New"/>
          <w:b/>
          <w:bCs/>
          <w:sz w:val="32"/>
          <w:szCs w:val="32"/>
          <w:cs/>
        </w:rPr>
        <w:t>สิทธิ</w:t>
      </w:r>
      <w:r w:rsidR="0090328F" w:rsidRPr="00EB5181">
        <w:rPr>
          <w:rFonts w:ascii="Angsana New" w:hAnsi="Angsana New"/>
          <w:b/>
          <w:bCs/>
          <w:sz w:val="32"/>
          <w:szCs w:val="32"/>
          <w:cs/>
        </w:rPr>
        <w:t>ประโยชน์</w:t>
      </w:r>
      <w:r w:rsidRPr="00EB5181">
        <w:rPr>
          <w:rFonts w:ascii="Angsana New" w:hAnsi="Angsana New"/>
          <w:b/>
          <w:bCs/>
          <w:sz w:val="32"/>
          <w:szCs w:val="32"/>
          <w:cs/>
        </w:rPr>
        <w:t>จากการได้รับการส่งเสริมการลงทุน</w:t>
      </w:r>
      <w:r w:rsidRPr="00A63755">
        <w:rPr>
          <w:rFonts w:ascii="Angsana New" w:hAnsi="Angsana New"/>
          <w:sz w:val="32"/>
          <w:szCs w:val="32"/>
        </w:rPr>
        <w:t xml:space="preserve"> </w:t>
      </w:r>
    </w:p>
    <w:p w14:paraId="0C13E1A4" w14:textId="77777777" w:rsidR="00617CBF" w:rsidRDefault="00617CBF" w:rsidP="00617CBF">
      <w:pPr>
        <w:spacing w:line="238" w:lineRule="auto"/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617CBF">
        <w:rPr>
          <w:rFonts w:ascii="Angsana New" w:hAnsi="Angsana New" w:cs="Angsana New"/>
          <w:sz w:val="32"/>
          <w:szCs w:val="32"/>
          <w:cs/>
        </w:rPr>
        <w:t xml:space="preserve">บริษัท ทีมพรีซิชั่น จำกัด (มหาชน) ได้รับการส่งเสริมการลงทุนจากสำนักงานคณะกรรมการส่งเสริมการลงทุน เป็นจำนวน </w:t>
      </w:r>
      <w:r w:rsidR="00365509">
        <w:rPr>
          <w:rFonts w:ascii="Angsana New" w:hAnsi="Angsana New" w:cs="Angsana New"/>
          <w:sz w:val="32"/>
          <w:szCs w:val="32"/>
        </w:rPr>
        <w:t>10</w:t>
      </w:r>
      <w:r w:rsidRPr="00617CBF">
        <w:rPr>
          <w:rFonts w:ascii="Angsana New" w:hAnsi="Angsana New" w:cs="Angsana New"/>
          <w:sz w:val="32"/>
          <w:szCs w:val="32"/>
        </w:rPr>
        <w:t xml:space="preserve"> </w:t>
      </w:r>
      <w:r w:rsidRPr="00617CBF">
        <w:rPr>
          <w:rFonts w:ascii="Angsana New" w:hAnsi="Angsana New" w:cs="Angsana New"/>
          <w:sz w:val="32"/>
          <w:szCs w:val="32"/>
          <w:cs/>
        </w:rPr>
        <w:t>บัตร ตามรายละเอียดดังนี้</w:t>
      </w:r>
    </w:p>
    <w:p w14:paraId="71C4045A" w14:textId="77777777" w:rsidR="00617CBF" w:rsidRPr="00617CBF" w:rsidRDefault="00617CBF" w:rsidP="00617CBF">
      <w:pPr>
        <w:spacing w:line="238" w:lineRule="auto"/>
        <w:ind w:left="720" w:right="-11" w:firstLine="72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95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1440"/>
        <w:gridCol w:w="4410"/>
        <w:gridCol w:w="2001"/>
      </w:tblGrid>
      <w:tr w:rsidR="00617CBF" w:rsidRPr="0052493F" w14:paraId="2E500E10" w14:textId="77777777" w:rsidTr="001B6046">
        <w:tc>
          <w:tcPr>
            <w:tcW w:w="1710" w:type="dxa"/>
          </w:tcPr>
          <w:p w14:paraId="07E7DE3F" w14:textId="77777777" w:rsidR="00617CBF" w:rsidRDefault="00365509" w:rsidP="00617CBF">
            <w:pPr>
              <w:spacing w:line="238" w:lineRule="auto"/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 w:rsidR="00617CBF" w:rsidRPr="0052493F">
              <w:rPr>
                <w:rFonts w:ascii="Angsana New" w:eastAsia="SimSun" w:hAnsi="Angsana New" w:cs="Angsana New"/>
                <w:sz w:val="25"/>
                <w:szCs w:val="25"/>
              </w:rPr>
              <w:t>.</w:t>
            </w:r>
            <w:r w:rsidR="00617CBF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บัตรส่งเสริมเลขที่</w:t>
            </w:r>
          </w:p>
          <w:p w14:paraId="6545B994" w14:textId="77777777" w:rsidR="00617CBF" w:rsidRPr="0052493F" w:rsidRDefault="00617CBF" w:rsidP="00617CBF">
            <w:pPr>
              <w:spacing w:line="238" w:lineRule="auto"/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ลงวันที่</w:t>
            </w:r>
          </w:p>
        </w:tc>
        <w:tc>
          <w:tcPr>
            <w:tcW w:w="1440" w:type="dxa"/>
          </w:tcPr>
          <w:p w14:paraId="3EED406D" w14:textId="77777777" w:rsidR="00617CBF" w:rsidRPr="0052493F" w:rsidRDefault="002515CD" w:rsidP="00617CBF">
            <w:pPr>
              <w:spacing w:line="238" w:lineRule="auto"/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="00617CBF">
              <w:rPr>
                <w:rFonts w:ascii="Angsana New" w:eastAsia="SimSun" w:hAnsi="Angsana New" w:cs="Angsana New"/>
                <w:sz w:val="25"/>
                <w:szCs w:val="25"/>
                <w:cs/>
              </w:rPr>
              <w:t>.</w:t>
            </w:r>
            <w:r w:rsidR="00617CBF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วันที่เริ่มใช้สิทธิในบัตรส่งเสริม</w:t>
            </w:r>
          </w:p>
        </w:tc>
        <w:tc>
          <w:tcPr>
            <w:tcW w:w="4410" w:type="dxa"/>
          </w:tcPr>
          <w:p w14:paraId="2ECD7163" w14:textId="77777777" w:rsidR="00617CBF" w:rsidRPr="0052493F" w:rsidRDefault="00365509" w:rsidP="00617CBF">
            <w:pPr>
              <w:spacing w:line="238" w:lineRule="auto"/>
              <w:ind w:left="-87" w:right="-108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3</w:t>
            </w:r>
            <w:r w:rsidR="00617CBF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. เพื่อส่งเสริมการลงทุนในกิจการ</w:t>
            </w:r>
          </w:p>
        </w:tc>
        <w:tc>
          <w:tcPr>
            <w:tcW w:w="2001" w:type="dxa"/>
          </w:tcPr>
          <w:p w14:paraId="1A83AA00" w14:textId="77777777" w:rsidR="00617CBF" w:rsidRPr="0052493F" w:rsidRDefault="00365509" w:rsidP="00617CBF">
            <w:pPr>
              <w:spacing w:line="238" w:lineRule="auto"/>
              <w:ind w:left="-57" w:right="-57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4</w:t>
            </w:r>
            <w:r w:rsidR="00617CBF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. วันที่ครบกำหนดตาม</w:t>
            </w:r>
          </w:p>
          <w:p w14:paraId="481D7CF8" w14:textId="77777777" w:rsidR="00617CBF" w:rsidRPr="0052493F" w:rsidRDefault="00617CBF" w:rsidP="00617CBF">
            <w:pPr>
              <w:spacing w:line="238" w:lineRule="auto"/>
              <w:ind w:left="-57" w:right="-57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ข้อ </w:t>
            </w:r>
            <w:r w:rsidR="00365509"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และ </w:t>
            </w:r>
            <w:r w:rsidR="00365509">
              <w:rPr>
                <w:rFonts w:ascii="Angsana New" w:eastAsia="SimSun" w:hAnsi="Angsana New" w:cs="Angsana New"/>
                <w:sz w:val="25"/>
                <w:szCs w:val="25"/>
              </w:rPr>
              <w:t>5.3</w:t>
            </w:r>
          </w:p>
        </w:tc>
      </w:tr>
      <w:tr w:rsidR="00617CBF" w:rsidRPr="00F878F2" w14:paraId="74BB02B9" w14:textId="77777777" w:rsidTr="001B6046">
        <w:tc>
          <w:tcPr>
            <w:tcW w:w="1710" w:type="dxa"/>
          </w:tcPr>
          <w:p w14:paraId="503838BB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1759/2539</w:t>
            </w:r>
          </w:p>
          <w:p w14:paraId="17E52B43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="00365509">
              <w:rPr>
                <w:rFonts w:ascii="Angsana New" w:eastAsia="SimSun" w:hAnsi="Angsana New" w:cs="Angsana New"/>
                <w:sz w:val="26"/>
                <w:szCs w:val="26"/>
              </w:rPr>
              <w:t>12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พ.ย. </w:t>
            </w:r>
            <w:r w:rsidR="00365509">
              <w:rPr>
                <w:rFonts w:ascii="Angsana New" w:eastAsia="SimSun" w:hAnsi="Angsana New" w:cs="Angsana New"/>
                <w:sz w:val="26"/>
                <w:szCs w:val="26"/>
              </w:rPr>
              <w:t>2539</w:t>
            </w:r>
          </w:p>
        </w:tc>
        <w:tc>
          <w:tcPr>
            <w:tcW w:w="1440" w:type="dxa"/>
          </w:tcPr>
          <w:p w14:paraId="4DB96E33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1</w:t>
            </w:r>
            <w:r w:rsidR="00617CBF" w:rsidRPr="00F878F2">
              <w:rPr>
                <w:rFonts w:ascii="Angsana New" w:eastAsia="SimSun" w:hAnsi="Angsana New" w:cs="Angsana New"/>
                <w:sz w:val="26"/>
                <w:szCs w:val="26"/>
              </w:rPr>
              <w:t xml:space="preserve"> 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ธ.ค.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39</w:t>
            </w:r>
          </w:p>
        </w:tc>
        <w:tc>
          <w:tcPr>
            <w:tcW w:w="4410" w:type="dxa"/>
          </w:tcPr>
          <w:p w14:paraId="5DC57198" w14:textId="77777777"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ผลิตชิ้นส่วนหรืออุปกรณ์ที่ใช้กับผลิตภัณฑ์อิเล็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</w:p>
        </w:tc>
        <w:tc>
          <w:tcPr>
            <w:tcW w:w="2001" w:type="dxa"/>
          </w:tcPr>
          <w:p w14:paraId="7AA3B09A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30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พ.ย.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47</w:t>
            </w:r>
          </w:p>
        </w:tc>
      </w:tr>
      <w:tr w:rsidR="00617CBF" w:rsidRPr="00F878F2" w14:paraId="5949E464" w14:textId="77777777" w:rsidTr="001B6046">
        <w:tc>
          <w:tcPr>
            <w:tcW w:w="1710" w:type="dxa"/>
          </w:tcPr>
          <w:p w14:paraId="456459EF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1760/2543</w:t>
            </w:r>
          </w:p>
          <w:p w14:paraId="35DB00DD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="00365509">
              <w:rPr>
                <w:rFonts w:ascii="Angsana New" w:eastAsia="SimSun" w:hAnsi="Angsana New" w:cs="Angsana New"/>
                <w:sz w:val="26"/>
                <w:szCs w:val="26"/>
              </w:rPr>
              <w:t>4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ต.ค. </w:t>
            </w:r>
            <w:r w:rsidR="00365509">
              <w:rPr>
                <w:rFonts w:ascii="Angsana New" w:eastAsia="SimSun" w:hAnsi="Angsana New" w:cs="Angsana New"/>
                <w:sz w:val="26"/>
                <w:szCs w:val="26"/>
              </w:rPr>
              <w:t>2543</w:t>
            </w:r>
          </w:p>
        </w:tc>
        <w:tc>
          <w:tcPr>
            <w:tcW w:w="1440" w:type="dxa"/>
          </w:tcPr>
          <w:p w14:paraId="2DBCEC5D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10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พ.ย.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47</w:t>
            </w:r>
          </w:p>
        </w:tc>
        <w:tc>
          <w:tcPr>
            <w:tcW w:w="4410" w:type="dxa"/>
          </w:tcPr>
          <w:p w14:paraId="43C4699A" w14:textId="77777777"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ผลิต 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>PRINTED CIRCUIT BOARD ASSEMBLY (PCBA)</w:t>
            </w:r>
          </w:p>
        </w:tc>
        <w:tc>
          <w:tcPr>
            <w:tcW w:w="2001" w:type="dxa"/>
          </w:tcPr>
          <w:p w14:paraId="61140D2A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9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พ.ย.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55</w:t>
            </w:r>
          </w:p>
        </w:tc>
      </w:tr>
      <w:tr w:rsidR="00617CBF" w:rsidRPr="00F878F2" w14:paraId="1BB20840" w14:textId="77777777" w:rsidTr="001B6046">
        <w:tc>
          <w:tcPr>
            <w:tcW w:w="1710" w:type="dxa"/>
          </w:tcPr>
          <w:p w14:paraId="02CBABE5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1696/</w:t>
            </w:r>
            <w:r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อ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./2546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</w:t>
            </w:r>
            <w:r w:rsidR="00617CBF" w:rsidRPr="00F878F2">
              <w:rPr>
                <w:rFonts w:ascii="Angsana New" w:eastAsia="SimSun" w:hAnsi="Angsana New" w:cs="Angsana New"/>
                <w:sz w:val="26"/>
                <w:szCs w:val="26"/>
                <w:cs/>
              </w:rPr>
              <w:br/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(แทนบัตรเดิมเลขที่</w:t>
            </w:r>
          </w:p>
          <w:p w14:paraId="5A8E2251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1057/2534</w:t>
            </w:r>
            <w:r w:rsidR="00617CBF" w:rsidRPr="00F878F2">
              <w:rPr>
                <w:rFonts w:ascii="Angsana New" w:eastAsia="SimSun" w:hAnsi="Angsana New" w:cs="Angsana New"/>
                <w:sz w:val="26"/>
                <w:szCs w:val="26"/>
              </w:rPr>
              <w:t>)</w:t>
            </w:r>
          </w:p>
          <w:p w14:paraId="19C76B20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="00365509">
              <w:rPr>
                <w:rFonts w:ascii="Angsana New" w:eastAsia="SimSun" w:hAnsi="Angsana New" w:cs="Angsana New"/>
                <w:sz w:val="26"/>
                <w:szCs w:val="26"/>
              </w:rPr>
              <w:t>21</w:t>
            </w:r>
            <w:r w:rsidRPr="00281425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มี.ค. </w:t>
            </w:r>
            <w:r w:rsidR="00365509">
              <w:rPr>
                <w:rFonts w:ascii="Angsana New" w:eastAsia="SimSun" w:hAnsi="Angsana New" w:cs="Angsana New"/>
                <w:sz w:val="26"/>
                <w:szCs w:val="26"/>
              </w:rPr>
              <w:t>34</w:t>
            </w:r>
          </w:p>
        </w:tc>
        <w:tc>
          <w:tcPr>
            <w:tcW w:w="1440" w:type="dxa"/>
          </w:tcPr>
          <w:p w14:paraId="1265721C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13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พ.ย.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33</w:t>
            </w:r>
          </w:p>
        </w:tc>
        <w:tc>
          <w:tcPr>
            <w:tcW w:w="4410" w:type="dxa"/>
          </w:tcPr>
          <w:p w14:paraId="58D75A96" w14:textId="77777777"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ผลิตหรือประกอบผลิตภัณฑ์อิเล็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</w:p>
        </w:tc>
        <w:tc>
          <w:tcPr>
            <w:tcW w:w="2001" w:type="dxa"/>
          </w:tcPr>
          <w:p w14:paraId="58BB1218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--</w:t>
            </w:r>
          </w:p>
        </w:tc>
      </w:tr>
      <w:tr w:rsidR="00617CBF" w:rsidRPr="00F878F2" w14:paraId="78876623" w14:textId="77777777" w:rsidTr="001B6046">
        <w:tc>
          <w:tcPr>
            <w:tcW w:w="1710" w:type="dxa"/>
            <w:tcBorders>
              <w:bottom w:val="single" w:sz="4" w:space="0" w:color="auto"/>
            </w:tcBorders>
          </w:tcPr>
          <w:p w14:paraId="17F33773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1218(2)/2550</w:t>
            </w:r>
          </w:p>
          <w:p w14:paraId="68A2F318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="00365509">
              <w:rPr>
                <w:rFonts w:ascii="Angsana New" w:eastAsia="SimSun" w:hAnsi="Angsana New" w:cs="Angsana New"/>
                <w:sz w:val="26"/>
                <w:szCs w:val="26"/>
              </w:rPr>
              <w:t>6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มี.ค. </w:t>
            </w:r>
            <w:r w:rsidR="00365509">
              <w:rPr>
                <w:rFonts w:ascii="Angsana New" w:eastAsia="SimSun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54C206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6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ก.ค.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50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14:paraId="24A44602" w14:textId="77777777"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ผลิต 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>PRINTED CIRCUIT BOARD ASSEMBLY (PCBA)</w:t>
            </w:r>
          </w:p>
          <w:p w14:paraId="4D1E8ECC" w14:textId="77777777"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และ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</w:p>
        </w:tc>
        <w:tc>
          <w:tcPr>
            <w:tcW w:w="2001" w:type="dxa"/>
            <w:tcBorders>
              <w:bottom w:val="single" w:sz="4" w:space="0" w:color="auto"/>
            </w:tcBorders>
          </w:tcPr>
          <w:p w14:paraId="2858FA4F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5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ก.ค.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55</w:t>
            </w:r>
          </w:p>
        </w:tc>
      </w:tr>
      <w:tr w:rsidR="00617CBF" w:rsidRPr="00F878F2" w14:paraId="270594C2" w14:textId="77777777" w:rsidTr="001B6046"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64AD1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1355(1)/2553</w:t>
            </w:r>
          </w:p>
          <w:p w14:paraId="585128BD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="00365509">
              <w:rPr>
                <w:rFonts w:ascii="Angsana New" w:eastAsia="SimSun" w:hAnsi="Angsana New" w:cs="Angsana New"/>
                <w:sz w:val="26"/>
                <w:szCs w:val="26"/>
              </w:rPr>
              <w:t>24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มี.ค. </w:t>
            </w:r>
            <w:r w:rsidR="00365509">
              <w:rPr>
                <w:rFonts w:ascii="Angsana New" w:eastAsia="SimSun" w:hAnsi="Angsana New" w:cs="Angsana New"/>
                <w:sz w:val="26"/>
                <w:szCs w:val="26"/>
              </w:rPr>
              <w:t>53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4BB65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17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ก.พ.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54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E5D846" w14:textId="77777777"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ผลิตเครื่องมือ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แพทย์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A6D350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16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ก.พ.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62</w:t>
            </w:r>
          </w:p>
        </w:tc>
      </w:tr>
      <w:tr w:rsidR="00617CBF" w:rsidRPr="00F878F2" w14:paraId="01BEDE54" w14:textId="77777777" w:rsidTr="001B6046"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9126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1AE5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</w:p>
        </w:tc>
        <w:tc>
          <w:tcPr>
            <w:tcW w:w="44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B6F4" w14:textId="77777777"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ผลิต 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>PRINTED CIRCUIT BOARD ASSEMBLY (PCBA)</w:t>
            </w:r>
          </w:p>
        </w:tc>
        <w:tc>
          <w:tcPr>
            <w:tcW w:w="20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A0D4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16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ก.พ.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59</w:t>
            </w:r>
          </w:p>
        </w:tc>
      </w:tr>
      <w:tr w:rsidR="00617CBF" w:rsidRPr="00F878F2" w14:paraId="29424DA9" w14:textId="77777777" w:rsidTr="001B6046">
        <w:trPr>
          <w:trHeight w:val="299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3F2FE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1356(1)/2553</w:t>
            </w:r>
          </w:p>
          <w:p w14:paraId="1F6DAFC7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="00365509">
              <w:rPr>
                <w:rFonts w:ascii="Angsana New" w:eastAsia="SimSun" w:hAnsi="Angsana New" w:cs="Angsana New"/>
                <w:sz w:val="26"/>
                <w:szCs w:val="26"/>
              </w:rPr>
              <w:t>24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มี.ค. </w:t>
            </w:r>
            <w:r w:rsidR="00365509">
              <w:rPr>
                <w:rFonts w:ascii="Angsana New" w:eastAsia="SimSun" w:hAnsi="Angsana New" w:cs="Angsana New"/>
                <w:sz w:val="26"/>
                <w:szCs w:val="26"/>
              </w:rPr>
              <w:t>53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D23EF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23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ก.พ.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54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585BF9" w14:textId="77777777"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สำหรับงานอุตสาหกรรม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CD1241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22</w:t>
            </w:r>
            <w:r w:rsidR="00617CBF" w:rsidRPr="00F878F2">
              <w:rPr>
                <w:rFonts w:ascii="Angsana New" w:eastAsia="SimSun" w:hAnsi="Angsana New" w:cs="Angsana New"/>
                <w:sz w:val="26"/>
                <w:szCs w:val="26"/>
              </w:rPr>
              <w:t xml:space="preserve"> 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ก.พ.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62</w:t>
            </w:r>
          </w:p>
        </w:tc>
      </w:tr>
      <w:tr w:rsidR="00617CBF" w:rsidRPr="00F878F2" w14:paraId="33500770" w14:textId="77777777" w:rsidTr="001B6046">
        <w:trPr>
          <w:trHeight w:val="276"/>
        </w:trPr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2495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6050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</w:p>
        </w:tc>
        <w:tc>
          <w:tcPr>
            <w:tcW w:w="44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463" w14:textId="77777777" w:rsidR="00617CBF" w:rsidRPr="00F878F2" w:rsidRDefault="00617CBF" w:rsidP="00617CBF">
            <w:pPr>
              <w:spacing w:line="238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ผลิต 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>PRINTED CIRCUIT BOARD ASSEMBLY (PCBA)</w:t>
            </w:r>
          </w:p>
        </w:tc>
        <w:tc>
          <w:tcPr>
            <w:tcW w:w="20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F662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22</w:t>
            </w:r>
            <w:r w:rsidR="00617CBF">
              <w:rPr>
                <w:rFonts w:ascii="Angsana New" w:eastAsia="SimSun" w:hAnsi="Angsana New" w:cs="Angsana New"/>
                <w:sz w:val="26"/>
                <w:szCs w:val="26"/>
              </w:rPr>
              <w:t xml:space="preserve"> </w:t>
            </w:r>
            <w:r w:rsidR="00617CBF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ก.พ.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62</w:t>
            </w:r>
          </w:p>
        </w:tc>
      </w:tr>
      <w:tr w:rsidR="00617CBF" w:rsidRPr="00F878F2" w14:paraId="2F10E3F0" w14:textId="77777777" w:rsidTr="001B6046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14A7" w14:textId="77777777" w:rsidR="00617CBF" w:rsidRPr="003A5AE8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3A5AE8">
              <w:rPr>
                <w:rFonts w:ascii="Angsana New" w:eastAsia="SimSun" w:hAnsi="Angsana New" w:cs="Angsana New"/>
                <w:sz w:val="26"/>
                <w:szCs w:val="26"/>
              </w:rPr>
              <w:t>59-1112-0-00-1-0</w:t>
            </w:r>
          </w:p>
          <w:p w14:paraId="6F3710A6" w14:textId="77777777" w:rsidR="00617CBF" w:rsidRPr="003A5AE8" w:rsidRDefault="00617CBF" w:rsidP="0014058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3A5AE8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="00365509" w:rsidRPr="003A5AE8">
              <w:rPr>
                <w:rFonts w:ascii="Angsana New" w:eastAsia="SimSun" w:hAnsi="Angsana New" w:cs="Angsana New"/>
                <w:sz w:val="26"/>
                <w:szCs w:val="26"/>
              </w:rPr>
              <w:t>29</w:t>
            </w:r>
            <w:r w:rsidR="0014058F" w:rsidRPr="003A5AE8">
              <w:rPr>
                <w:rFonts w:ascii="Angsana New" w:eastAsia="SimSun" w:hAnsi="Angsana New" w:cs="Angsana New"/>
                <w:sz w:val="26"/>
                <w:szCs w:val="26"/>
              </w:rPr>
              <w:t xml:space="preserve"> </w:t>
            </w:r>
            <w:r w:rsidR="0014058F" w:rsidRPr="003A5AE8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ส.ค</w:t>
            </w:r>
            <w:r w:rsidRPr="003A5AE8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. </w:t>
            </w:r>
            <w:r w:rsidR="00365509" w:rsidRPr="003A5AE8">
              <w:rPr>
                <w:rFonts w:ascii="Angsana New" w:eastAsia="SimSun" w:hAnsi="Angsana New" w:cs="Angsana New"/>
                <w:sz w:val="26"/>
                <w:szCs w:val="26"/>
              </w:rPr>
              <w:t>59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A32C" w14:textId="77777777" w:rsidR="00617CBF" w:rsidRPr="003A5AE8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3A5AE8">
              <w:rPr>
                <w:rFonts w:ascii="Angsana New" w:eastAsia="SimSun" w:hAnsi="Angsana New" w:cs="Angsana New"/>
                <w:sz w:val="26"/>
                <w:szCs w:val="26"/>
              </w:rPr>
              <w:t>2</w:t>
            </w:r>
            <w:r w:rsidR="00617CBF" w:rsidRPr="003A5AE8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ส.ค. </w:t>
            </w:r>
            <w:r w:rsidRPr="003A5AE8">
              <w:rPr>
                <w:rFonts w:ascii="Angsana New" w:eastAsia="SimSun" w:hAnsi="Angsana New" w:cs="Angsana New"/>
                <w:sz w:val="26"/>
                <w:szCs w:val="26"/>
              </w:rPr>
              <w:t>64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93FD" w14:textId="77777777"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ผลิตชิ้นส่วน และ/หรืออุปกรณ์อิเล็กทรอนิกส์หรือชิ้นส่วนและ/หรืออุปกรณ์ที่ใช้กับผลิตภัณฑ์อิเล็กทรอนิกส์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5C47" w14:textId="5B72FCD3" w:rsidR="00617CBF" w:rsidRPr="00F878F2" w:rsidRDefault="00365509" w:rsidP="007B483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1</w:t>
            </w:r>
            <w:r w:rsidR="00617CBF">
              <w:rPr>
                <w:rFonts w:ascii="Angsana New" w:eastAsia="SimSun" w:hAnsi="Angsana New" w:cs="Angsana New"/>
                <w:sz w:val="26"/>
                <w:szCs w:val="26"/>
              </w:rPr>
              <w:t xml:space="preserve"> </w:t>
            </w:r>
            <w:r w:rsidR="00F947FB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ส</w:t>
            </w:r>
            <w:r w:rsidR="00617CBF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.ค.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7</w:t>
            </w:r>
            <w:r w:rsidR="00543312">
              <w:rPr>
                <w:rFonts w:ascii="Angsana New" w:eastAsia="SimSun" w:hAnsi="Angsana New" w:cs="Angsana New"/>
                <w:sz w:val="26"/>
                <w:szCs w:val="26"/>
              </w:rPr>
              <w:t>7</w:t>
            </w:r>
            <w:r w:rsidR="00617CBF" w:rsidRPr="00F878F2">
              <w:rPr>
                <w:rFonts w:ascii="Angsana New" w:eastAsia="SimSun" w:hAnsi="Angsana New" w:cs="Angsana New"/>
                <w:sz w:val="26"/>
                <w:szCs w:val="26"/>
                <w:cs/>
              </w:rPr>
              <w:br/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หรือมีมูลค่าภาษีไม่เกิน </w:t>
            </w:r>
            <w:r w:rsidR="00000BC9">
              <w:rPr>
                <w:rFonts w:ascii="Angsana New" w:eastAsia="SimSun" w:hAnsi="Angsana New" w:cs="Angsana New"/>
                <w:sz w:val="26"/>
                <w:szCs w:val="26"/>
              </w:rPr>
              <w:t>592.33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617CBF" w:rsidRPr="00506572" w14:paraId="714E6D53" w14:textId="77777777" w:rsidTr="001B6046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475A" w14:textId="77777777" w:rsidR="00617CBF" w:rsidRPr="001F5B3B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59-1186-0-00-1-0</w:t>
            </w:r>
          </w:p>
          <w:p w14:paraId="038F2762" w14:textId="77777777" w:rsidR="00617CBF" w:rsidRPr="001F5B3B" w:rsidRDefault="00617CBF" w:rsidP="0014058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1F5B3B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 w:rsidR="00365509">
              <w:rPr>
                <w:rFonts w:ascii="Angsana New" w:eastAsia="SimSun" w:hAnsi="Angsana New" w:cs="Angsana New"/>
                <w:sz w:val="25"/>
                <w:szCs w:val="25"/>
              </w:rPr>
              <w:t>15</w:t>
            </w:r>
            <w:r w:rsidR="0014058F" w:rsidRPr="001F5B3B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ก.ย.</w:t>
            </w:r>
            <w:r w:rsidRPr="001F5B3B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 w:rsidR="00365509">
              <w:rPr>
                <w:rFonts w:ascii="Angsana New" w:eastAsia="SimSun" w:hAnsi="Angsana New" w:cs="Angsana New"/>
                <w:sz w:val="25"/>
                <w:szCs w:val="25"/>
              </w:rPr>
              <w:t>59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8C5B" w14:textId="77777777" w:rsidR="00617CBF" w:rsidRPr="0050657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2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ส.ค.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64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49EA" w14:textId="77777777" w:rsidR="00617CBF" w:rsidRPr="00ED7794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ผลิต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เครื่องมือแพทย์ผลิตภัณฑ์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ผลิตชิ้นส่วน และ/หรืออุปกรณ์อิเล็กทรอนิกส์หรือชิ้นส่วนและ/หรืออุปกรณ์ที่ใช้กับผลิตภัณฑ์อิเล็กทรอนิกส์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5B17" w14:textId="459AF85E" w:rsidR="00617CBF" w:rsidRPr="00506572" w:rsidRDefault="00365509" w:rsidP="007B483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1</w:t>
            </w:r>
            <w:r w:rsidR="00617CBF">
              <w:rPr>
                <w:rFonts w:ascii="Angsana New" w:eastAsia="SimSun" w:hAnsi="Angsana New" w:cs="Angsana New"/>
                <w:sz w:val="26"/>
                <w:szCs w:val="26"/>
              </w:rPr>
              <w:t xml:space="preserve"> </w:t>
            </w:r>
            <w:r w:rsidR="00617CBF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ส.ค. </w:t>
            </w:r>
            <w:r w:rsidR="002515CD">
              <w:rPr>
                <w:rFonts w:ascii="Angsana New" w:eastAsia="SimSun" w:hAnsi="Angsana New" w:cs="Angsana New"/>
                <w:sz w:val="26"/>
                <w:szCs w:val="26"/>
              </w:rPr>
              <w:t>7</w:t>
            </w:r>
            <w:r w:rsidR="00543312">
              <w:rPr>
                <w:rFonts w:ascii="Angsana New" w:eastAsia="SimSun" w:hAnsi="Angsana New" w:cs="Angsana New"/>
                <w:sz w:val="26"/>
                <w:szCs w:val="26"/>
              </w:rPr>
              <w:t>7</w:t>
            </w:r>
            <w:r w:rsidR="00617CBF" w:rsidRPr="00F878F2">
              <w:rPr>
                <w:rFonts w:ascii="Angsana New" w:eastAsia="SimSun" w:hAnsi="Angsana New" w:cs="Angsana New"/>
                <w:sz w:val="26"/>
                <w:szCs w:val="26"/>
                <w:cs/>
              </w:rPr>
              <w:br/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หรือมีมูลค่าภาษีไม่เกิน </w:t>
            </w:r>
            <w:r w:rsidR="00E23EB9">
              <w:rPr>
                <w:rFonts w:ascii="Angsana New" w:eastAsia="SimSun" w:hAnsi="Angsana New" w:cs="Angsana New"/>
                <w:sz w:val="26"/>
                <w:szCs w:val="26"/>
              </w:rPr>
              <w:t>446.58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ล้านบาท</w:t>
            </w:r>
          </w:p>
        </w:tc>
      </w:tr>
    </w:tbl>
    <w:p w14:paraId="46274556" w14:textId="5D62592B" w:rsidR="00EB63A0" w:rsidRPr="00EB63A0" w:rsidRDefault="00EB63A0">
      <w:pPr>
        <w:rPr>
          <w:sz w:val="10"/>
          <w:szCs w:val="10"/>
        </w:rPr>
      </w:pPr>
    </w:p>
    <w:tbl>
      <w:tblPr>
        <w:tblW w:w="95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1440"/>
        <w:gridCol w:w="4410"/>
        <w:gridCol w:w="2001"/>
      </w:tblGrid>
      <w:tr w:rsidR="00EB63A0" w:rsidRPr="0052493F" w14:paraId="16900375" w14:textId="77777777" w:rsidTr="00215E23">
        <w:tc>
          <w:tcPr>
            <w:tcW w:w="1710" w:type="dxa"/>
          </w:tcPr>
          <w:p w14:paraId="6B9BDBDE" w14:textId="77777777" w:rsidR="00EB63A0" w:rsidRDefault="00EB63A0" w:rsidP="00215E23">
            <w:pPr>
              <w:spacing w:line="238" w:lineRule="auto"/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lastRenderedPageBreak/>
              <w:t>1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.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บัตรส่งเสริมเลขที่</w:t>
            </w:r>
          </w:p>
          <w:p w14:paraId="554EB581" w14:textId="77777777" w:rsidR="00EB63A0" w:rsidRPr="0052493F" w:rsidRDefault="00EB63A0" w:rsidP="00215E23">
            <w:pPr>
              <w:spacing w:line="238" w:lineRule="auto"/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ลงวันที่</w:t>
            </w:r>
          </w:p>
        </w:tc>
        <w:tc>
          <w:tcPr>
            <w:tcW w:w="1440" w:type="dxa"/>
          </w:tcPr>
          <w:p w14:paraId="4795F865" w14:textId="77777777" w:rsidR="00EB63A0" w:rsidRPr="0052493F" w:rsidRDefault="00EB63A0" w:rsidP="00215E23">
            <w:pPr>
              <w:spacing w:line="238" w:lineRule="auto"/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.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วันที่เริ่มใช้สิทธิในบัตรส่งเสริม</w:t>
            </w:r>
          </w:p>
        </w:tc>
        <w:tc>
          <w:tcPr>
            <w:tcW w:w="4410" w:type="dxa"/>
          </w:tcPr>
          <w:p w14:paraId="5F670F0F" w14:textId="77777777" w:rsidR="00EB63A0" w:rsidRPr="0052493F" w:rsidRDefault="00EB63A0" w:rsidP="00215E23">
            <w:pPr>
              <w:spacing w:line="238" w:lineRule="auto"/>
              <w:ind w:left="-87" w:right="-108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3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. เพื่อส่งเสริมการลงทุนในกิจการ</w:t>
            </w:r>
          </w:p>
        </w:tc>
        <w:tc>
          <w:tcPr>
            <w:tcW w:w="2001" w:type="dxa"/>
          </w:tcPr>
          <w:p w14:paraId="0FB9A086" w14:textId="77777777" w:rsidR="00EB63A0" w:rsidRPr="0052493F" w:rsidRDefault="00EB63A0" w:rsidP="00215E23">
            <w:pPr>
              <w:spacing w:line="238" w:lineRule="auto"/>
              <w:ind w:left="-57" w:right="-57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4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. วันที่ครบกำหนดตาม</w:t>
            </w:r>
          </w:p>
          <w:p w14:paraId="5F4FE1A3" w14:textId="77777777" w:rsidR="00EB63A0" w:rsidRPr="0052493F" w:rsidRDefault="00EB63A0" w:rsidP="00215E23">
            <w:pPr>
              <w:spacing w:line="238" w:lineRule="auto"/>
              <w:ind w:left="-57" w:right="-57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ข้อ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5.3</w:t>
            </w:r>
          </w:p>
        </w:tc>
      </w:tr>
      <w:tr w:rsidR="00EB63A0" w:rsidRPr="00506572" w14:paraId="789FBAE4" w14:textId="77777777" w:rsidTr="00215E23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501A" w14:textId="77777777" w:rsidR="00EB63A0" w:rsidRDefault="00EB63A0" w:rsidP="00215E23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66-1069-1-07-1-0</w:t>
            </w:r>
          </w:p>
          <w:p w14:paraId="16C9B85C" w14:textId="77777777" w:rsidR="00EB63A0" w:rsidRDefault="00EB63A0" w:rsidP="00215E23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17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ส.ค.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5CC4" w14:textId="77777777" w:rsidR="00EB63A0" w:rsidRDefault="00EB63A0" w:rsidP="00215E23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1</w:t>
            </w:r>
            <w:r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ก.พ.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67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9FA5" w14:textId="77777777" w:rsidR="00EB63A0" w:rsidRDefault="00EB63A0" w:rsidP="00215E23">
            <w:pPr>
              <w:spacing w:line="238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ผลิต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PRINTED CIRCUIT BOARD ASSEMBLY (PCBA)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หรือผลิตภัณฑ์ที่ต่อเนื่องจากการผลิต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PCBA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ในโครงการเดียวกัน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71FB" w14:textId="77777777" w:rsidR="00EB63A0" w:rsidRDefault="00EB63A0" w:rsidP="00215E23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31</w:t>
            </w:r>
            <w:r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ม.ค.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70</w:t>
            </w:r>
          </w:p>
          <w:p w14:paraId="66DB7988" w14:textId="77777777" w:rsidR="00EB63A0" w:rsidRDefault="00EB63A0" w:rsidP="00215E23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หรือมีมูลค่าภาษีไม่เกิน</w:t>
            </w:r>
          </w:p>
          <w:p w14:paraId="0CD23DF6" w14:textId="77777777" w:rsidR="00EB63A0" w:rsidRDefault="00EB63A0" w:rsidP="00215E23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34.50</w:t>
            </w:r>
            <w:r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EB63A0" w:rsidRPr="00506572" w14:paraId="2BC5C6A4" w14:textId="77777777" w:rsidTr="00215E23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A355" w14:textId="77777777" w:rsidR="00EB63A0" w:rsidRDefault="00EB63A0" w:rsidP="00215E23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66-1356-1-07-1-0</w:t>
            </w:r>
          </w:p>
          <w:p w14:paraId="5F73B9EF" w14:textId="77777777" w:rsidR="00EB63A0" w:rsidRDefault="00EB63A0" w:rsidP="00215E23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ต.ค.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FFA8" w14:textId="77777777" w:rsidR="00EB63A0" w:rsidRDefault="00EB63A0" w:rsidP="00215E23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ก.พ.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67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B736" w14:textId="77777777" w:rsidR="00EB63A0" w:rsidRDefault="00EB63A0" w:rsidP="00215E23">
            <w:pPr>
              <w:spacing w:line="238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ผลิต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PRINTED CIRCUIT BOARD ASSEMBLY (PCBA)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หรือผลิตภัณฑ์ที่ต่อเนื่องจากการผลิต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PCBA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ในโครงการเดียวกัน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4ABC" w14:textId="77777777" w:rsidR="00EB63A0" w:rsidRDefault="00EB63A0" w:rsidP="00215E23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31</w:t>
            </w:r>
            <w:r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ม.ค.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70</w:t>
            </w:r>
          </w:p>
          <w:p w14:paraId="22C91060" w14:textId="77777777" w:rsidR="00EB63A0" w:rsidRDefault="00EB63A0" w:rsidP="00215E23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หรือมีมูลค่าภาษีไม่เกิน</w:t>
            </w:r>
          </w:p>
          <w:p w14:paraId="1685F2F1" w14:textId="77777777" w:rsidR="00EB63A0" w:rsidRDefault="00EB63A0" w:rsidP="00215E23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32.56</w:t>
            </w:r>
            <w:r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4A069E" w:rsidRPr="00432DA2" w14:paraId="55D213C7" w14:textId="77777777" w:rsidTr="00FD12DF">
        <w:tc>
          <w:tcPr>
            <w:tcW w:w="956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E4DBD3" w14:textId="77777777" w:rsidR="004A069E" w:rsidRPr="00432DA2" w:rsidRDefault="002515CD" w:rsidP="004A069E">
            <w:pPr>
              <w:tabs>
                <w:tab w:val="left" w:pos="432"/>
              </w:tabs>
              <w:spacing w:line="238" w:lineRule="auto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="004A069E">
              <w:rPr>
                <w:rFonts w:ascii="Angsana New" w:eastAsia="SimSun" w:hAnsi="Angsana New" w:cs="Angsana New"/>
                <w:sz w:val="25"/>
                <w:szCs w:val="25"/>
              </w:rPr>
              <w:t>.</w:t>
            </w:r>
            <w:r w:rsidR="004A069E"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>สิทธิประโยชน์สำคัญที่บริษัทได้รับ</w:t>
            </w:r>
          </w:p>
        </w:tc>
      </w:tr>
      <w:tr w:rsidR="004A069E" w:rsidRPr="00432DA2" w14:paraId="6F9CF706" w14:textId="77777777" w:rsidTr="00FD12DF">
        <w:tc>
          <w:tcPr>
            <w:tcW w:w="95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7EB92" w14:textId="56DF7107" w:rsidR="003A5AE8" w:rsidRDefault="004A069E" w:rsidP="003C5938">
            <w:pPr>
              <w:spacing w:line="238" w:lineRule="auto"/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</w:r>
            <w:r w:rsidR="00B32116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 ดังนี้</w:t>
            </w:r>
          </w:p>
          <w:p w14:paraId="39D4C83A" w14:textId="1680B34C" w:rsidR="00C7078B" w:rsidRDefault="00B32116" w:rsidP="00C7078B">
            <w:pPr>
              <w:spacing w:line="238" w:lineRule="auto"/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5.1.</w:t>
            </w:r>
            <w:r w:rsidR="003C5938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</w:r>
            <w:r w:rsidR="004A069E"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เวลา </w:t>
            </w:r>
            <w:r w:rsidR="00543312">
              <w:rPr>
                <w:rFonts w:ascii="Angsana New" w:eastAsia="SimSun" w:hAnsi="Angsana New" w:cs="Angsana New"/>
                <w:sz w:val="25"/>
                <w:szCs w:val="25"/>
              </w:rPr>
              <w:t>13</w:t>
            </w:r>
            <w:r w:rsidR="004A069E"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โดย</w:t>
            </w:r>
            <w:r w:rsidR="00FD12DF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</w:r>
            <w:r w:rsidR="004A069E"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บัตรส่งเสริมเลขที่ </w:t>
            </w:r>
            <w:r w:rsidR="003C5938">
              <w:rPr>
                <w:rFonts w:ascii="Angsana New" w:eastAsia="SimSun" w:hAnsi="Angsana New" w:cs="Angsana New"/>
                <w:sz w:val="25"/>
                <w:szCs w:val="25"/>
              </w:rPr>
              <w:t>59-1112-0-00-1-0</w:t>
            </w:r>
            <w:r w:rsidR="003C5938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และ </w:t>
            </w:r>
            <w:r w:rsidR="004A069E">
              <w:rPr>
                <w:rFonts w:ascii="Angsana New" w:eastAsia="SimSun" w:hAnsi="Angsana New" w:cs="Angsana New"/>
                <w:sz w:val="25"/>
                <w:szCs w:val="25"/>
              </w:rPr>
              <w:t>59-1186-0-00-1-0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 w:rsidR="004A069E"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มีการจำกัดวงเงินได้รับยกเว้นภาษีเงินได้นิติบุคคลไม่เกิน </w:t>
            </w:r>
            <w:r w:rsidR="003C5938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</w:r>
            <w:r w:rsidR="003C5938">
              <w:rPr>
                <w:rFonts w:ascii="Angsana New" w:eastAsia="SimSun" w:hAnsi="Angsana New" w:cs="Angsana New"/>
                <w:sz w:val="25"/>
                <w:szCs w:val="25"/>
              </w:rPr>
              <w:t xml:space="preserve">592.33 </w:t>
            </w:r>
            <w:r w:rsidR="003C5938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ล้านบาท และ </w:t>
            </w:r>
            <w:r w:rsidR="00E23EB9">
              <w:rPr>
                <w:rFonts w:ascii="Angsana New" w:eastAsia="SimSun" w:hAnsi="Angsana New" w:cs="Angsana New"/>
                <w:sz w:val="25"/>
                <w:szCs w:val="25"/>
              </w:rPr>
              <w:t>446.58</w:t>
            </w:r>
            <w:r w:rsidR="004A069E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="004A069E"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 w:rsidR="004A069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 w:rsidR="003C5938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ตามลำดับ </w:t>
            </w:r>
            <w:r w:rsidR="004A069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ทั้งนี้ให้ได้รับยกเว้นภาษีเงินได้นิติบุคคลสำหรับกำไร</w:t>
            </w:r>
            <w:r w:rsidR="00AA6857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สุทธิที่ได้จากการ</w:t>
            </w:r>
            <w:r w:rsidR="003C5938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</w:r>
            <w:r w:rsidR="00AA6857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ประกอบกิจการที่ได้รับส่งเสริมรวมกันไม่เกินร้อยละ </w:t>
            </w:r>
            <w:r w:rsidR="002515CD">
              <w:rPr>
                <w:rFonts w:ascii="Angsana New" w:eastAsia="SimSun" w:hAnsi="Angsana New" w:cs="Angsana New"/>
                <w:sz w:val="25"/>
                <w:szCs w:val="25"/>
              </w:rPr>
              <w:t>100</w:t>
            </w:r>
            <w:r w:rsidR="00AA6857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ของเงินลงทุน </w:t>
            </w:r>
            <w:r w:rsidR="00EB5181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ไม่รวมค่าที่ดินและทุนหมุนเวียน</w:t>
            </w:r>
            <w:r w:rsidR="00543312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="0054331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และร้อยละ </w:t>
            </w:r>
            <w:r w:rsidR="0054331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</w:r>
            <w:r w:rsidR="00543312">
              <w:rPr>
                <w:rFonts w:ascii="Angsana New" w:eastAsia="SimSun" w:hAnsi="Angsana New" w:cs="Angsana New"/>
                <w:sz w:val="25"/>
                <w:szCs w:val="25"/>
              </w:rPr>
              <w:t xml:space="preserve">200 </w:t>
            </w:r>
            <w:r w:rsidR="0054331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ของเงินลงทุนหรือค่าใช้จ่ายตามมาตรการเสริมสร้างขีดความสามารถในการแข่งขัน</w:t>
            </w:r>
            <w:r w:rsidR="00EB5181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มีกำหนดเวลา </w:t>
            </w:r>
            <w:r w:rsidR="00543312">
              <w:rPr>
                <w:rFonts w:ascii="Angsana New" w:eastAsia="SimSun" w:hAnsi="Angsana New" w:cs="Angsana New"/>
                <w:sz w:val="25"/>
                <w:szCs w:val="25"/>
              </w:rPr>
              <w:t>13</w:t>
            </w:r>
            <w:r w:rsidR="00EB5181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ปี นับแต่วันที่</w:t>
            </w:r>
            <w:r w:rsidR="00543312">
              <w:rPr>
                <w:rFonts w:ascii="Angsana New" w:eastAsia="SimSun" w:hAnsi="Angsana New" w:cs="Angsana New"/>
                <w:sz w:val="25"/>
                <w:szCs w:val="25"/>
              </w:rPr>
              <w:tab/>
            </w:r>
            <w:r w:rsidR="00EB5181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เริ่มมีรายได้จากการประกอบกิจการนั้น</w:t>
            </w:r>
            <w:r w:rsidR="003C5938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 w:rsidR="00C7078B">
              <w:rPr>
                <w:rFonts w:ascii="Angsana New" w:eastAsia="SimSun" w:hAnsi="Angsana New" w:cs="Angsana New"/>
                <w:sz w:val="25"/>
                <w:szCs w:val="25"/>
              </w:rPr>
              <w:t>(</w:t>
            </w:r>
            <w:r w:rsidR="00C7078B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แก้ไขเพิ่มเติม เมื่อ </w:t>
            </w:r>
            <w:r w:rsidR="00C7078B">
              <w:rPr>
                <w:rFonts w:ascii="Angsana New" w:eastAsia="SimSun" w:hAnsi="Angsana New" w:cs="Angsana New"/>
                <w:sz w:val="25"/>
                <w:szCs w:val="25"/>
              </w:rPr>
              <w:t>27/10/68)</w:t>
            </w:r>
          </w:p>
          <w:p w14:paraId="4ADF3264" w14:textId="435AB603" w:rsidR="00B32116" w:rsidRPr="00432DA2" w:rsidRDefault="00B32116" w:rsidP="00B32116">
            <w:pPr>
              <w:spacing w:line="238" w:lineRule="auto"/>
              <w:ind w:left="885" w:hanging="426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5.1.</w:t>
            </w:r>
            <w:r w:rsidR="003C5938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เวลา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3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โดย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บัตรส่งเสริมเลขที่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66-1069-1-07-1-0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66-1356-1-07-1-0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มีการจำกัดวงเงินได้รับยกเว้นภาษีเงินได้นิติบุคคลไม่เกิน 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34.50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ล้านบาท 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32.56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 ตามลำดับ ทั้งนี้ให้ได้รับยกเว้นภาษีเงินได้นิติบุคคลสำหรับกำไรสุทธิที่ได้จากการ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ประกอบกิจการที่ได้รับการส่งเสริมรวมกันไม่เกินร้อยละ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50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ของเงินลงทุน</w:t>
            </w:r>
            <w:r w:rsidR="003F7B25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ไม่รวมค่าที่ดินและทุนหมุนเวียนมี</w:t>
            </w:r>
            <w:r w:rsidR="003F7B25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</w:r>
            <w:r w:rsidR="003F7B25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กำหนดเวลา </w:t>
            </w:r>
            <w:r w:rsidR="003F7B25">
              <w:rPr>
                <w:rFonts w:ascii="Angsana New" w:eastAsia="SimSun" w:hAnsi="Angsana New" w:cs="Angsana New"/>
                <w:sz w:val="25"/>
                <w:szCs w:val="25"/>
              </w:rPr>
              <w:t xml:space="preserve">3 </w:t>
            </w:r>
            <w:r w:rsidR="003F7B25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ปี นับแต่วันที่เริ่มมีรายได้จากการประกอบกิจการนั้น</w:t>
            </w:r>
          </w:p>
        </w:tc>
      </w:tr>
      <w:tr w:rsidR="00EB5181" w:rsidRPr="00432DA2" w14:paraId="64CEFBA8" w14:textId="77777777" w:rsidTr="00FD12DF">
        <w:tc>
          <w:tcPr>
            <w:tcW w:w="956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F6F9" w14:textId="3AD4CBE4" w:rsidR="00EB5181" w:rsidRDefault="00EB5181" w:rsidP="00EB5181">
            <w:pPr>
              <w:spacing w:line="238" w:lineRule="auto"/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5.</w:t>
            </w:r>
            <w:r w:rsidR="00B1126B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ได้รับยกเว้นไม่ต้องนำเงินปันผลจากกิจการที่ได้รับการส่งเสริม ซึ่งได้รับยกเว้นภาษีเงินได้นิติบุคคลตามข้อ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ไปรวมคำนว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ณ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br/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เพื่อเสียภาษีเงินได้ตามระยะเวลาที่ได้รับยกเว้นภาษีเงินได้ในแต่ละบัตร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</w:p>
          <w:p w14:paraId="41729BC7" w14:textId="36F61217" w:rsidR="00EB5181" w:rsidRDefault="00EB5181" w:rsidP="00B32116">
            <w:pPr>
              <w:spacing w:line="238" w:lineRule="auto"/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5.</w:t>
            </w:r>
            <w:r w:rsidR="00B1126B">
              <w:rPr>
                <w:rFonts w:ascii="Angsana New" w:eastAsia="SimSun" w:hAnsi="Angsana New" w:cs="Angsana New"/>
                <w:sz w:val="25"/>
                <w:szCs w:val="25"/>
              </w:rPr>
              <w:t>3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ได้รับอนุญาตให้นำผลขาดทุนประจำปีที่เกิดขึ้นในระหว่างเวลาได้รับยกเว้นภาษีเงินได้ตามข้อ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ไปหักออกจากกำไรสุทธิ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br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ที่เกิดขึ้น นับแต่วันที่พ้นกำหนดเวลายกเว้นภาษีเงินได้นิติบุคคล เป็นระยะเวลาไม่เกิน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โดยจะเลือกหักจากกำไรสุทธิของปีใด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br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ปีหนึ่งหรือหลายปีก็ได้</w:t>
            </w:r>
          </w:p>
        </w:tc>
      </w:tr>
    </w:tbl>
    <w:p w14:paraId="7399381E" w14:textId="77777777" w:rsidR="00BE147A" w:rsidRPr="00EB5181" w:rsidRDefault="00BE147A" w:rsidP="00EB5181"/>
    <w:p w14:paraId="580AB9CD" w14:textId="77777777" w:rsidR="00617CBF" w:rsidRPr="00617CBF" w:rsidRDefault="00617CBF" w:rsidP="00617CBF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6F2D03">
        <w:rPr>
          <w:rFonts w:ascii="Angsana New" w:hAnsi="Angsana New" w:cs="Angsana New"/>
          <w:sz w:val="32"/>
          <w:szCs w:val="32"/>
          <w:cs/>
        </w:rPr>
        <w:t>ใ</w:t>
      </w:r>
      <w:r w:rsidRPr="00617CBF">
        <w:rPr>
          <w:rFonts w:ascii="Angsana New" w:hAnsi="Angsana New" w:cs="Angsana New" w:hint="cs"/>
          <w:sz w:val="32"/>
          <w:szCs w:val="32"/>
          <w:cs/>
        </w:rPr>
        <w:t>นฐานะที่เป็นกิจการที่ได้รับการส่งเสริมการลงทุน บริษัทจะต้องปฏิบัติตามเงื่อนไขและข้อกำหนดต่างๆ เกี่ยวกับการส่งเสริมการลงทุนโดยเคร่งครัด</w:t>
      </w:r>
    </w:p>
    <w:p w14:paraId="2E86E4AF" w14:textId="51BF4E5F" w:rsidR="00617CBF" w:rsidRPr="00934638" w:rsidRDefault="00617CBF" w:rsidP="00617CBF">
      <w:pPr>
        <w:ind w:left="709" w:firstLine="709"/>
        <w:jc w:val="thaiDistribute"/>
        <w:rPr>
          <w:rFonts w:ascii="Angsana New" w:hAnsi="Angsana New" w:cs="Angsana New"/>
          <w:sz w:val="32"/>
          <w:szCs w:val="32"/>
        </w:rPr>
      </w:pPr>
      <w:r w:rsidRPr="00934638">
        <w:rPr>
          <w:rFonts w:ascii="Angsana New" w:hAnsi="Angsana New" w:cs="Angsana New" w:hint="cs"/>
          <w:sz w:val="32"/>
          <w:szCs w:val="32"/>
          <w:cs/>
        </w:rPr>
        <w:t xml:space="preserve">บริษัทมียอดขายในประเทศและต่างประเทศ สำหรับปีสิ้นสุดวันที่ </w:t>
      </w:r>
      <w:r w:rsidRPr="00934638">
        <w:rPr>
          <w:rFonts w:ascii="Angsana New" w:hAnsi="Angsana New" w:cs="Angsana New"/>
          <w:sz w:val="32"/>
          <w:szCs w:val="32"/>
        </w:rPr>
        <w:t xml:space="preserve">31 </w:t>
      </w:r>
      <w:r w:rsidRPr="00EA3FFC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EA3FFC">
        <w:rPr>
          <w:rFonts w:ascii="Angsana New" w:hAnsi="Angsana New" w:cs="Angsana New"/>
          <w:sz w:val="32"/>
          <w:szCs w:val="32"/>
        </w:rPr>
        <w:t>256</w:t>
      </w:r>
      <w:r w:rsidR="00EA3FFC">
        <w:rPr>
          <w:rFonts w:ascii="Angsana New" w:hAnsi="Angsana New" w:cs="Angsana New"/>
          <w:sz w:val="32"/>
          <w:szCs w:val="32"/>
        </w:rPr>
        <w:t>8</w:t>
      </w:r>
      <w:r w:rsidRPr="00EA3FFC">
        <w:rPr>
          <w:rFonts w:ascii="Angsana New" w:hAnsi="Angsana New" w:cs="Angsana New"/>
          <w:sz w:val="32"/>
          <w:szCs w:val="32"/>
        </w:rPr>
        <w:t xml:space="preserve"> </w:t>
      </w:r>
      <w:r w:rsidRPr="00EA3FFC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EA3FFC">
        <w:rPr>
          <w:rFonts w:ascii="Angsana New" w:hAnsi="Angsana New" w:cs="Angsana New"/>
          <w:sz w:val="32"/>
          <w:szCs w:val="32"/>
        </w:rPr>
        <w:t>256</w:t>
      </w:r>
      <w:r w:rsidR="00EA3FFC">
        <w:rPr>
          <w:rFonts w:ascii="Angsana New" w:hAnsi="Angsana New" w:cs="Angsana New"/>
          <w:sz w:val="32"/>
          <w:szCs w:val="32"/>
        </w:rPr>
        <w:t>7</w:t>
      </w:r>
      <w:r w:rsidRPr="00934638">
        <w:rPr>
          <w:rFonts w:ascii="Angsana New" w:hAnsi="Angsana New" w:cs="Angsana New"/>
          <w:sz w:val="32"/>
          <w:szCs w:val="32"/>
        </w:rPr>
        <w:t xml:space="preserve"> </w:t>
      </w:r>
      <w:r w:rsidRPr="00934638">
        <w:rPr>
          <w:rFonts w:ascii="Angsana New" w:hAnsi="Angsana New" w:cs="Angsana New" w:hint="cs"/>
          <w:sz w:val="32"/>
          <w:szCs w:val="32"/>
          <w:cs/>
        </w:rPr>
        <w:t xml:space="preserve">ตามหมายเหตุประกอบงบการเงินข้อ </w:t>
      </w:r>
      <w:r w:rsidR="00462EEE">
        <w:rPr>
          <w:rFonts w:ascii="Angsana New" w:hAnsi="Angsana New" w:cs="Angsana New"/>
          <w:sz w:val="32"/>
          <w:szCs w:val="32"/>
        </w:rPr>
        <w:t>20</w:t>
      </w:r>
    </w:p>
    <w:p w14:paraId="07FFE70B" w14:textId="1920BDD8" w:rsidR="00B1126B" w:rsidRDefault="00B1126B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E506FA6" w14:textId="77777777" w:rsidR="00BA447B" w:rsidRPr="00F514AE" w:rsidRDefault="00BA447B" w:rsidP="00BA447B">
      <w:pPr>
        <w:pStyle w:val="ListParagraph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14AE">
        <w:rPr>
          <w:rFonts w:ascii="Angsana New" w:hAnsi="Angsana New"/>
          <w:b/>
          <w:bCs/>
          <w:sz w:val="32"/>
          <w:szCs w:val="32"/>
          <w:cs/>
        </w:rPr>
        <w:lastRenderedPageBreak/>
        <w:t>การเสนอข้อมูลทางการเงินจำแนกตามส่วนงาน</w:t>
      </w:r>
    </w:p>
    <w:p w14:paraId="0ED7FFA9" w14:textId="156CA6AF" w:rsidR="00BA447B" w:rsidRPr="00A31A05" w:rsidRDefault="00BA447B" w:rsidP="00BA447B">
      <w:pPr>
        <w:ind w:left="720" w:right="29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1A05">
        <w:rPr>
          <w:rFonts w:ascii="Angsana New" w:hAnsi="Angsana New" w:cs="Angsana New"/>
          <w:sz w:val="32"/>
          <w:szCs w:val="32"/>
          <w:cs/>
        </w:rPr>
        <w:t>บริษัทและบริษัทย่อยดำเนินธุรกิจผลิตและประกอบแผงวงจรไฟฟ้า</w:t>
      </w:r>
      <w:r w:rsidRPr="00A31A05">
        <w:rPr>
          <w:rFonts w:ascii="Angsana New" w:hAnsi="Angsana New" w:cs="Angsana New"/>
          <w:sz w:val="32"/>
          <w:szCs w:val="32"/>
        </w:rPr>
        <w:t xml:space="preserve"> </w:t>
      </w:r>
      <w:r w:rsidRPr="00A31A05">
        <w:rPr>
          <w:rFonts w:ascii="Angsana New" w:hAnsi="Angsana New" w:cs="Angsana New"/>
          <w:sz w:val="32"/>
          <w:szCs w:val="32"/>
          <w:cs/>
        </w:rPr>
        <w:t>หรือแผงวงจรอิเล็</w:t>
      </w:r>
      <w:r w:rsidRPr="00A31A05">
        <w:rPr>
          <w:rFonts w:ascii="Angsana New" w:hAnsi="Angsana New" w:cs="Angsana New" w:hint="cs"/>
          <w:sz w:val="32"/>
          <w:szCs w:val="32"/>
          <w:cs/>
        </w:rPr>
        <w:t>ก</w:t>
      </w:r>
      <w:r w:rsidRPr="00A31A05">
        <w:rPr>
          <w:rFonts w:ascii="Angsana New" w:hAnsi="Angsana New" w:cs="Angsana New"/>
          <w:sz w:val="32"/>
          <w:szCs w:val="32"/>
          <w:cs/>
        </w:rPr>
        <w:t>ทรอนิ</w:t>
      </w:r>
      <w:r w:rsidRPr="00A31A05">
        <w:rPr>
          <w:rFonts w:ascii="Angsana New" w:hAnsi="Angsana New" w:cs="Angsana New" w:hint="cs"/>
          <w:sz w:val="32"/>
          <w:szCs w:val="32"/>
          <w:cs/>
        </w:rPr>
        <w:t>ก</w:t>
      </w:r>
      <w:r w:rsidRPr="00A31A05">
        <w:rPr>
          <w:rFonts w:ascii="Angsana New" w:hAnsi="Angsana New" w:cs="Angsana New"/>
          <w:sz w:val="32"/>
          <w:szCs w:val="32"/>
          <w:cs/>
        </w:rPr>
        <w:t>ส์</w:t>
      </w:r>
      <w:r w:rsidRPr="00A31A0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31A05">
        <w:rPr>
          <w:rFonts w:ascii="Angsana New" w:hAnsi="Angsana New" w:cs="Angsana New"/>
          <w:sz w:val="32"/>
          <w:szCs w:val="32"/>
          <w:cs/>
        </w:rPr>
        <w:t>เพียงธุรกิจเดียว</w:t>
      </w:r>
      <w:r w:rsidRPr="00A31A05">
        <w:rPr>
          <w:rFonts w:ascii="Angsana New" w:hAnsi="Angsana New" w:cs="Angsana New"/>
          <w:sz w:val="32"/>
          <w:szCs w:val="32"/>
        </w:rPr>
        <w:t xml:space="preserve"> </w:t>
      </w:r>
      <w:r w:rsidRPr="00A31A05">
        <w:rPr>
          <w:rFonts w:ascii="Angsana New" w:hAnsi="Angsana New" w:cs="Angsana New"/>
          <w:sz w:val="32"/>
          <w:szCs w:val="32"/>
          <w:cs/>
        </w:rPr>
        <w:t>และดำเนินธุรกิจในส่วนงานทางภูมิศาสตร์คือทั้งในประเทศและต่างประเทศ</w:t>
      </w:r>
      <w:r w:rsidRPr="00A31A05">
        <w:rPr>
          <w:rFonts w:ascii="Angsana New" w:hAnsi="Angsana New" w:cs="Angsana New"/>
          <w:sz w:val="32"/>
          <w:szCs w:val="32"/>
        </w:rPr>
        <w:t xml:space="preserve"> </w:t>
      </w:r>
      <w:r w:rsidRPr="00A31A05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Pr="00A31A05">
        <w:rPr>
          <w:rFonts w:ascii="Angsana New" w:hAnsi="Angsana New" w:cs="Angsana New"/>
          <w:sz w:val="32"/>
          <w:szCs w:val="32"/>
        </w:rPr>
        <w:t>31</w:t>
      </w:r>
      <w:r w:rsidRPr="00A31A05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A31A05">
        <w:rPr>
          <w:rFonts w:ascii="Angsana New" w:hAnsi="Angsana New" w:cs="Angsana New"/>
          <w:sz w:val="32"/>
          <w:szCs w:val="32"/>
        </w:rPr>
        <w:t>256</w:t>
      </w:r>
      <w:r w:rsidR="00F62630">
        <w:rPr>
          <w:rFonts w:ascii="Angsana New" w:hAnsi="Angsana New" w:cs="Angsana New"/>
          <w:sz w:val="32"/>
          <w:szCs w:val="32"/>
        </w:rPr>
        <w:t>8</w:t>
      </w:r>
      <w:r w:rsidRPr="00A31A0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A31A05">
        <w:rPr>
          <w:rFonts w:ascii="Angsana New" w:hAnsi="Angsana New" w:cs="Angsana New"/>
          <w:sz w:val="32"/>
          <w:szCs w:val="32"/>
        </w:rPr>
        <w:t>256</w:t>
      </w:r>
      <w:r w:rsidR="00F62630">
        <w:rPr>
          <w:rFonts w:ascii="Angsana New" w:hAnsi="Angsana New" w:cs="Angsana New"/>
          <w:sz w:val="32"/>
          <w:szCs w:val="32"/>
        </w:rPr>
        <w:t>7</w:t>
      </w:r>
      <w:r w:rsidRPr="00A31A05"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p w14:paraId="0F77AD65" w14:textId="77777777" w:rsidR="00BA447B" w:rsidRPr="00EB493A" w:rsidRDefault="00BA447B" w:rsidP="00EB63A0">
      <w:pPr>
        <w:tabs>
          <w:tab w:val="left" w:pos="1440"/>
        </w:tabs>
        <w:ind w:left="720" w:right="-38"/>
        <w:jc w:val="right"/>
        <w:rPr>
          <w:rFonts w:ascii="Angsana New" w:hAnsi="Angsana New" w:cs="Angsana New"/>
          <w:sz w:val="28"/>
          <w:szCs w:val="28"/>
          <w:cs/>
        </w:rPr>
      </w:pPr>
      <w:r w:rsidRPr="00EB493A">
        <w:rPr>
          <w:rFonts w:ascii="Angsana New" w:hAnsi="Angsana New" w:cs="Angsana New" w:hint="cs"/>
          <w:sz w:val="28"/>
          <w:szCs w:val="28"/>
          <w:cs/>
        </w:rPr>
        <w:t xml:space="preserve">หน่วย </w:t>
      </w:r>
      <w:r w:rsidRPr="00EB493A">
        <w:rPr>
          <w:rFonts w:ascii="Angsana New" w:hAnsi="Angsana New" w:cs="Angsana New"/>
          <w:sz w:val="28"/>
          <w:szCs w:val="28"/>
        </w:rPr>
        <w:t xml:space="preserve">: </w:t>
      </w:r>
      <w:r w:rsidRPr="00EB493A">
        <w:rPr>
          <w:rFonts w:ascii="Angsana New" w:hAnsi="Angsana New" w:cs="Angsana New" w:hint="cs"/>
          <w:sz w:val="28"/>
          <w:szCs w:val="28"/>
          <w:cs/>
        </w:rPr>
        <w:t>ล้าน</w:t>
      </w:r>
      <w:r w:rsidRPr="00861EE9">
        <w:rPr>
          <w:rFonts w:ascii="Angsana New" w:hAnsi="Angsana New" w:cs="Angsana New" w:hint="cs"/>
          <w:sz w:val="29"/>
          <w:szCs w:val="29"/>
          <w:cs/>
        </w:rPr>
        <w:t>บาท</w:t>
      </w:r>
    </w:p>
    <w:tbl>
      <w:tblPr>
        <w:tblW w:w="95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1170"/>
        <w:gridCol w:w="1171"/>
        <w:gridCol w:w="1172"/>
        <w:gridCol w:w="1171"/>
        <w:gridCol w:w="1171"/>
        <w:gridCol w:w="1171"/>
      </w:tblGrid>
      <w:tr w:rsidR="00BA447B" w:rsidRPr="00530DA8" w14:paraId="32097E7D" w14:textId="77777777" w:rsidTr="00D275E3">
        <w:trPr>
          <w:cantSplit/>
          <w:trHeight w:val="188"/>
        </w:trPr>
        <w:tc>
          <w:tcPr>
            <w:tcW w:w="2550" w:type="dxa"/>
            <w:vMerge w:val="restart"/>
            <w:vAlign w:val="center"/>
          </w:tcPr>
          <w:p w14:paraId="7D43BB9A" w14:textId="77777777" w:rsidR="00BA447B" w:rsidRPr="00F91091" w:rsidRDefault="00BA447B" w:rsidP="001B2447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7025" w:type="dxa"/>
            <w:gridSpan w:val="6"/>
            <w:tcBorders>
              <w:right w:val="single" w:sz="4" w:space="0" w:color="auto"/>
            </w:tcBorders>
          </w:tcPr>
          <w:p w14:paraId="2A8100D4" w14:textId="77777777" w:rsidR="00BA447B" w:rsidRPr="00F91091" w:rsidRDefault="00BA447B" w:rsidP="001B244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A447B" w:rsidRPr="00530DA8" w14:paraId="7A8DAD15" w14:textId="77777777" w:rsidTr="00D275E3">
        <w:trPr>
          <w:cantSplit/>
          <w:trHeight w:val="187"/>
        </w:trPr>
        <w:tc>
          <w:tcPr>
            <w:tcW w:w="2550" w:type="dxa"/>
            <w:vMerge/>
            <w:vAlign w:val="center"/>
          </w:tcPr>
          <w:p w14:paraId="3146411A" w14:textId="77777777" w:rsidR="00BA447B" w:rsidRPr="00F91091" w:rsidRDefault="00BA447B" w:rsidP="001B2447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3" w:type="dxa"/>
            <w:gridSpan w:val="3"/>
            <w:tcBorders>
              <w:right w:val="single" w:sz="4" w:space="0" w:color="auto"/>
            </w:tcBorders>
          </w:tcPr>
          <w:p w14:paraId="6F3C450E" w14:textId="46B9386F" w:rsidR="00BA447B" w:rsidRPr="00F91091" w:rsidRDefault="00BA447B" w:rsidP="001B244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62630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3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6321648" w14:textId="61E7ED16" w:rsidR="00BA447B" w:rsidRPr="00F91091" w:rsidRDefault="00BA447B" w:rsidP="001B244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62630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BA447B" w:rsidRPr="00530DA8" w14:paraId="104D14F4" w14:textId="77777777" w:rsidTr="00D275E3">
        <w:trPr>
          <w:cantSplit/>
        </w:trPr>
        <w:tc>
          <w:tcPr>
            <w:tcW w:w="2550" w:type="dxa"/>
            <w:vMerge/>
            <w:tcBorders>
              <w:bottom w:val="single" w:sz="4" w:space="0" w:color="auto"/>
            </w:tcBorders>
          </w:tcPr>
          <w:p w14:paraId="2835F23F" w14:textId="77777777" w:rsidR="00BA447B" w:rsidRPr="00F91091" w:rsidRDefault="00BA447B" w:rsidP="001B2447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9B18DA" w14:textId="77777777" w:rsidR="00BA447B" w:rsidRPr="00F91091" w:rsidRDefault="00BA447B" w:rsidP="001B244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3115455A" w14:textId="77777777" w:rsidR="00BA447B" w:rsidRPr="00F91091" w:rsidRDefault="00BA447B" w:rsidP="001B2447">
            <w:pPr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18126597" w14:textId="77777777" w:rsidR="00BA447B" w:rsidRPr="00F91091" w:rsidRDefault="00BA447B" w:rsidP="001B244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14D007CF" w14:textId="77777777" w:rsidR="00BA447B" w:rsidRPr="00F91091" w:rsidRDefault="00BA447B" w:rsidP="001B244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C83B49" w14:textId="77777777" w:rsidR="00BA447B" w:rsidRPr="00F91091" w:rsidRDefault="00BA447B" w:rsidP="001B244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1B972402" w14:textId="77777777" w:rsidR="00BA447B" w:rsidRPr="00F91091" w:rsidRDefault="00BA447B" w:rsidP="001B2447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62630" w:rsidRPr="00F82A12" w14:paraId="4C4C6D61" w14:textId="77777777" w:rsidTr="00D275E3">
        <w:tc>
          <w:tcPr>
            <w:tcW w:w="2550" w:type="dxa"/>
            <w:tcBorders>
              <w:top w:val="nil"/>
              <w:bottom w:val="nil"/>
            </w:tcBorders>
          </w:tcPr>
          <w:p w14:paraId="78299F44" w14:textId="77777777" w:rsidR="00F62630" w:rsidRPr="00F91091" w:rsidRDefault="00F62630" w:rsidP="00F62630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FCFF09B" w14:textId="4C8C6170" w:rsidR="00F62630" w:rsidRPr="00F91091" w:rsidRDefault="00567A70" w:rsidP="00F62630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31.38</w:t>
            </w: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174E62B9" w14:textId="2296C5D4" w:rsidR="00F62630" w:rsidRPr="00F91091" w:rsidRDefault="00567A70" w:rsidP="00F62630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2,797.30</w:t>
            </w:r>
          </w:p>
        </w:tc>
        <w:tc>
          <w:tcPr>
            <w:tcW w:w="1172" w:type="dxa"/>
            <w:tcBorders>
              <w:top w:val="nil"/>
              <w:bottom w:val="nil"/>
            </w:tcBorders>
          </w:tcPr>
          <w:p w14:paraId="352E02CA" w14:textId="7856518E" w:rsidR="00F62630" w:rsidRPr="00F91091" w:rsidRDefault="00567A70" w:rsidP="00F62630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2,828.6</w:t>
            </w:r>
            <w:r w:rsidR="007878D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412DBFF9" w14:textId="754E74D7" w:rsidR="00F62630" w:rsidRPr="00F91091" w:rsidRDefault="00F62630" w:rsidP="00F62630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41.96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32A7CF7" w14:textId="4218FF9F" w:rsidR="00F62630" w:rsidRPr="00F91091" w:rsidRDefault="00F62630" w:rsidP="00F62630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2,911.97</w:t>
            </w: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6008CA79" w14:textId="05F37F82" w:rsidR="00F62630" w:rsidRPr="00F91091" w:rsidRDefault="00F62630" w:rsidP="00F62630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2,953.93</w:t>
            </w:r>
          </w:p>
        </w:tc>
      </w:tr>
      <w:tr w:rsidR="00F62630" w:rsidRPr="00C93D78" w14:paraId="749F779D" w14:textId="77777777" w:rsidTr="00D275E3">
        <w:tc>
          <w:tcPr>
            <w:tcW w:w="2550" w:type="dxa"/>
            <w:tcBorders>
              <w:top w:val="nil"/>
              <w:bottom w:val="nil"/>
            </w:tcBorders>
          </w:tcPr>
          <w:p w14:paraId="2B0D11E2" w14:textId="77777777" w:rsidR="00F62630" w:rsidRPr="00F91091" w:rsidRDefault="00F62630" w:rsidP="00F62630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F73D74E" w14:textId="4D76D63C" w:rsidR="00F62630" w:rsidRPr="00F91091" w:rsidRDefault="00567A70" w:rsidP="00F62630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(27.99)</w:t>
            </w: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0A179AC3" w14:textId="324EF235" w:rsidR="00F62630" w:rsidRPr="00F91091" w:rsidRDefault="00567A70" w:rsidP="00F62630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(2,494.29)</w:t>
            </w:r>
          </w:p>
        </w:tc>
        <w:tc>
          <w:tcPr>
            <w:tcW w:w="1172" w:type="dxa"/>
            <w:tcBorders>
              <w:top w:val="nil"/>
              <w:bottom w:val="nil"/>
            </w:tcBorders>
          </w:tcPr>
          <w:p w14:paraId="4698F2FF" w14:textId="327372DB" w:rsidR="00F62630" w:rsidRPr="00F91091" w:rsidRDefault="00567A70" w:rsidP="00F62630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(2,522.2</w:t>
            </w:r>
            <w:r w:rsidR="007878D8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74AEF767" w14:textId="6C6DB147" w:rsidR="00F62630" w:rsidRPr="00F91091" w:rsidRDefault="00F62630" w:rsidP="00F62630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(37.01)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756114B" w14:textId="21695CBA" w:rsidR="00F62630" w:rsidRPr="00F91091" w:rsidRDefault="00F62630" w:rsidP="00F62630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(2,567.55)</w:t>
            </w: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3BE25339" w14:textId="2C6AA5AC" w:rsidR="00F62630" w:rsidRPr="00F91091" w:rsidRDefault="00F62630" w:rsidP="00F62630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(2,604.56)</w:t>
            </w:r>
          </w:p>
        </w:tc>
      </w:tr>
      <w:tr w:rsidR="00F62630" w:rsidRPr="00C93D78" w14:paraId="751363C4" w14:textId="77777777" w:rsidTr="00D275E3">
        <w:tc>
          <w:tcPr>
            <w:tcW w:w="2550" w:type="dxa"/>
            <w:tcBorders>
              <w:top w:val="nil"/>
              <w:bottom w:val="nil"/>
            </w:tcBorders>
          </w:tcPr>
          <w:p w14:paraId="24BCADEF" w14:textId="77777777" w:rsidR="00F62630" w:rsidRPr="00F91091" w:rsidRDefault="00F62630" w:rsidP="00F62630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93E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56972E0" w14:textId="1D2C2DD4" w:rsidR="00F62630" w:rsidRPr="00F91091" w:rsidRDefault="00567A70" w:rsidP="00F62630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(0.12)</w:t>
            </w: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6968FF65" w14:textId="2FD1A7C4" w:rsidR="00F62630" w:rsidRPr="00F91091" w:rsidRDefault="00567A70" w:rsidP="00F62630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(36.</w:t>
            </w:r>
            <w:r w:rsidR="00A22AA0">
              <w:rPr>
                <w:rFonts w:ascii="Angsana New" w:hAnsi="Angsana New"/>
                <w:sz w:val="28"/>
                <w:szCs w:val="28"/>
              </w:rPr>
              <w:t>26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2" w:type="dxa"/>
            <w:tcBorders>
              <w:top w:val="nil"/>
              <w:bottom w:val="nil"/>
            </w:tcBorders>
          </w:tcPr>
          <w:p w14:paraId="7C1AC7FD" w14:textId="2FC09873" w:rsidR="00F62630" w:rsidRPr="00F91091" w:rsidRDefault="00567A70" w:rsidP="00F62630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(36.3</w:t>
            </w:r>
            <w:r w:rsidR="00D275E3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2A77303E" w14:textId="689963E7" w:rsidR="00F62630" w:rsidRPr="00F91091" w:rsidRDefault="00F62630" w:rsidP="00F62630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(0.17)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98293C4" w14:textId="4574D92C" w:rsidR="00F62630" w:rsidRPr="00F91091" w:rsidRDefault="00F62630" w:rsidP="00F62630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(37.04)</w:t>
            </w: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616B867D" w14:textId="05A2D919" w:rsidR="00F62630" w:rsidRPr="00F91091" w:rsidRDefault="00F62630" w:rsidP="00F62630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(37.21)</w:t>
            </w:r>
          </w:p>
        </w:tc>
      </w:tr>
      <w:tr w:rsidR="00F62630" w:rsidRPr="00D515D9" w14:paraId="3EA3A3EF" w14:textId="77777777" w:rsidTr="00D275E3">
        <w:tc>
          <w:tcPr>
            <w:tcW w:w="2550" w:type="dxa"/>
            <w:tcBorders>
              <w:top w:val="nil"/>
              <w:bottom w:val="nil"/>
              <w:right w:val="single" w:sz="4" w:space="0" w:color="auto"/>
            </w:tcBorders>
          </w:tcPr>
          <w:p w14:paraId="03E747CC" w14:textId="77777777" w:rsidR="00F62630" w:rsidRPr="00F91091" w:rsidRDefault="00F62630" w:rsidP="00F62630">
            <w:pPr>
              <w:tabs>
                <w:tab w:val="left" w:pos="277"/>
              </w:tabs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จำแนกตามส่วนงาน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A1EAC" w14:textId="66C1182A" w:rsidR="00F62630" w:rsidRPr="00F91091" w:rsidRDefault="00567A70" w:rsidP="00F62630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3.27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783DA" w14:textId="2ED5580A" w:rsidR="00F62630" w:rsidRPr="00F91091" w:rsidRDefault="00567A70" w:rsidP="00F62630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266.</w:t>
            </w:r>
            <w:r w:rsidR="00A22AA0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A1418" w14:textId="01A56353" w:rsidR="00F62630" w:rsidRPr="00F91091" w:rsidRDefault="00567A70" w:rsidP="00F62630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270.0</w:t>
            </w:r>
            <w:r w:rsidR="00D275E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1A4A7" w14:textId="70639BBF" w:rsidR="00F62630" w:rsidRPr="00F91091" w:rsidRDefault="00F62630" w:rsidP="00F62630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4.78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65C87" w14:textId="116660B7" w:rsidR="00F62630" w:rsidRPr="00F91091" w:rsidRDefault="00F62630" w:rsidP="00F62630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307.38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89A49" w14:textId="4C1046A2" w:rsidR="00F62630" w:rsidRPr="00F91091" w:rsidRDefault="00F62630" w:rsidP="00F62630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312.16</w:t>
            </w:r>
          </w:p>
        </w:tc>
      </w:tr>
      <w:tr w:rsidR="00F62630" w:rsidRPr="00F82A12" w14:paraId="13A13832" w14:textId="77777777" w:rsidTr="00D275E3">
        <w:trPr>
          <w:trHeight w:val="187"/>
        </w:trPr>
        <w:tc>
          <w:tcPr>
            <w:tcW w:w="2550" w:type="dxa"/>
            <w:tcBorders>
              <w:top w:val="nil"/>
              <w:bottom w:val="nil"/>
              <w:right w:val="nil"/>
            </w:tcBorders>
          </w:tcPr>
          <w:p w14:paraId="26D4D141" w14:textId="77777777" w:rsidR="00F62630" w:rsidRPr="00F91091" w:rsidRDefault="00F62630" w:rsidP="00F62630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ส</w:t>
            </w: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ำหรับปี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C84C0" w14:textId="77777777" w:rsidR="00F62630" w:rsidRPr="00F91091" w:rsidRDefault="00F62630" w:rsidP="00F62630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72DA74B" w14:textId="77777777" w:rsidR="00F62630" w:rsidRPr="00F91091" w:rsidRDefault="00F62630" w:rsidP="00F62630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7D785" w14:textId="1F6AD267" w:rsidR="00F62630" w:rsidRPr="00522D6D" w:rsidRDefault="00567A70" w:rsidP="00F62630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194.5</w:t>
            </w:r>
            <w:r w:rsidR="0035219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3B2AD" w14:textId="77777777" w:rsidR="00F62630" w:rsidRPr="00522D6D" w:rsidRDefault="00F62630" w:rsidP="00F62630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</w:tcBorders>
          </w:tcPr>
          <w:p w14:paraId="423A7AE1" w14:textId="77777777" w:rsidR="00F62630" w:rsidRPr="00F91091" w:rsidRDefault="00F62630" w:rsidP="00F62630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888D005" w14:textId="6783C219" w:rsidR="00F62630" w:rsidRPr="00F91091" w:rsidRDefault="00F62630" w:rsidP="00F62630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224.6</w:t>
            </w:r>
            <w:r w:rsidR="00567A7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D275E3" w:rsidRPr="00F82A12" w14:paraId="526A379E" w14:textId="77777777" w:rsidTr="00D275E3">
        <w:tc>
          <w:tcPr>
            <w:tcW w:w="2550" w:type="dxa"/>
            <w:tcBorders>
              <w:top w:val="nil"/>
              <w:bottom w:val="single" w:sz="4" w:space="0" w:color="auto"/>
              <w:right w:val="nil"/>
            </w:tcBorders>
          </w:tcPr>
          <w:p w14:paraId="344F8B6D" w14:textId="77777777" w:rsidR="00D275E3" w:rsidRPr="00F91091" w:rsidRDefault="00D275E3" w:rsidP="00F62630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4A179" w14:textId="77777777" w:rsidR="00D275E3" w:rsidRPr="00F91091" w:rsidRDefault="00D275E3" w:rsidP="00F62630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F58A9E" w14:textId="2C7C36D0" w:rsidR="00D275E3" w:rsidRPr="00F91091" w:rsidRDefault="00D275E3" w:rsidP="00F62630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D38892" w14:textId="12221C8B" w:rsidR="00D275E3" w:rsidRPr="00F91091" w:rsidRDefault="00D275E3" w:rsidP="00F62630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398.03</w:t>
            </w:r>
          </w:p>
        </w:tc>
        <w:tc>
          <w:tcPr>
            <w:tcW w:w="1171" w:type="dxa"/>
            <w:tcBorders>
              <w:top w:val="nil"/>
              <w:bottom w:val="single" w:sz="4" w:space="0" w:color="auto"/>
              <w:right w:val="nil"/>
            </w:tcBorders>
          </w:tcPr>
          <w:p w14:paraId="562B1338" w14:textId="77777777" w:rsidR="00D275E3" w:rsidRPr="00F91091" w:rsidRDefault="00D275E3" w:rsidP="00F62630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</w:tcBorders>
          </w:tcPr>
          <w:p w14:paraId="4D8D1E70" w14:textId="77777777" w:rsidR="00D275E3" w:rsidRPr="00F91091" w:rsidRDefault="00D275E3" w:rsidP="00F62630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9D59963" w14:textId="26F4126F" w:rsidR="00D275E3" w:rsidRPr="00F91091" w:rsidRDefault="00D275E3" w:rsidP="00F62630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402.18</w:t>
            </w:r>
          </w:p>
        </w:tc>
      </w:tr>
    </w:tbl>
    <w:p w14:paraId="0B59DBDD" w14:textId="77777777" w:rsidR="00BA447B" w:rsidRPr="00BA447B" w:rsidRDefault="00BA447B" w:rsidP="00BA447B">
      <w:pPr>
        <w:pStyle w:val="ListParagraph"/>
        <w:tabs>
          <w:tab w:val="left" w:pos="-426"/>
        </w:tabs>
        <w:ind w:right="29"/>
        <w:jc w:val="thaiDistribute"/>
        <w:rPr>
          <w:rFonts w:ascii="Angsana New" w:hAnsi="Angsana New"/>
          <w:sz w:val="8"/>
          <w:szCs w:val="8"/>
        </w:rPr>
      </w:pPr>
    </w:p>
    <w:p w14:paraId="11545FF1" w14:textId="77777777" w:rsidR="00A666E9" w:rsidRPr="00B840F2" w:rsidRDefault="00A666E9" w:rsidP="00383330">
      <w:pPr>
        <w:pStyle w:val="ListParagraph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sz w:val="32"/>
          <w:szCs w:val="32"/>
        </w:rPr>
      </w:pPr>
      <w:r w:rsidRPr="00A63755">
        <w:rPr>
          <w:rFonts w:ascii="Angsana New" w:hAnsi="Angsana New"/>
          <w:b/>
          <w:bCs/>
          <w:sz w:val="32"/>
          <w:szCs w:val="32"/>
          <w:cs/>
        </w:rPr>
        <w:t>รายการที่เป็นเงินตราต่างประเทศ</w:t>
      </w:r>
    </w:p>
    <w:p w14:paraId="6CF14BEF" w14:textId="77777777" w:rsidR="00834DF9" w:rsidRDefault="00D32FEE" w:rsidP="00AD527C">
      <w:pPr>
        <w:tabs>
          <w:tab w:val="left" w:pos="1440"/>
        </w:tabs>
        <w:ind w:left="720" w:right="2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</w:rPr>
        <w:tab/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บริษัทมีนโยบายการบริหารสินทรัพย์และหนี้สินที่เป็นเงินตราต่างประเทศ</w:t>
      </w:r>
      <w:r w:rsidR="00A666E9" w:rsidRPr="00B840F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โดยบริษัทจะนำเงินรับชำร</w:t>
      </w:r>
      <w:r w:rsidR="00410A98" w:rsidRPr="00B840F2">
        <w:rPr>
          <w:rFonts w:ascii="Angsana New" w:hAnsi="Angsana New" w:cs="Angsana New" w:hint="cs"/>
          <w:spacing w:val="-4"/>
          <w:sz w:val="32"/>
          <w:szCs w:val="32"/>
          <w:cs/>
        </w:rPr>
        <w:t>ะ</w:t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หนี้</w:t>
      </w:r>
      <w:r w:rsidR="00A666E9" w:rsidRPr="00B840F2">
        <w:rPr>
          <w:rFonts w:ascii="Angsana New" w:hAnsi="Angsana New" w:cs="Angsana New"/>
          <w:sz w:val="32"/>
          <w:szCs w:val="32"/>
          <w:cs/>
        </w:rPr>
        <w:t xml:space="preserve">ค่าขายสินค้าที่เป็นเงินตราต่างประเทศ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 </w:t>
      </w:r>
    </w:p>
    <w:p w14:paraId="7FFAF02E" w14:textId="77777777" w:rsidR="00B840F2" w:rsidRPr="006639FF" w:rsidRDefault="00B840F2" w:rsidP="00AD527C">
      <w:pPr>
        <w:ind w:left="1440" w:right="28"/>
        <w:rPr>
          <w:rFonts w:ascii="Angsana New" w:hAnsi="Angsana New" w:cs="Angsana New"/>
          <w:sz w:val="6"/>
          <w:szCs w:val="6"/>
        </w:rPr>
      </w:pPr>
    </w:p>
    <w:p w14:paraId="58DD0554" w14:textId="72E33E3E" w:rsidR="00D825B7" w:rsidRDefault="00A666E9" w:rsidP="00AD527C">
      <w:pPr>
        <w:ind w:left="72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3755">
        <w:rPr>
          <w:rFonts w:ascii="Angsana New" w:hAnsi="Angsana New" w:cs="Angsana New"/>
          <w:sz w:val="32"/>
          <w:szCs w:val="32"/>
          <w:cs/>
        </w:rPr>
        <w:t xml:space="preserve">ณ 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720058">
        <w:rPr>
          <w:rFonts w:ascii="Angsana New" w:hAnsi="Angsana New" w:cs="Angsana New"/>
          <w:sz w:val="32"/>
          <w:szCs w:val="32"/>
        </w:rPr>
        <w:t>31</w:t>
      </w:r>
      <w:r w:rsidR="00617CB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D2C2B">
        <w:rPr>
          <w:rFonts w:ascii="Angsana New" w:hAnsi="Angsana New" w:cs="Angsana New"/>
          <w:sz w:val="32"/>
          <w:szCs w:val="32"/>
        </w:rPr>
        <w:t>256</w:t>
      </w:r>
      <w:r w:rsidR="00F62630">
        <w:rPr>
          <w:rFonts w:ascii="Angsana New" w:hAnsi="Angsana New" w:cs="Angsana New"/>
          <w:sz w:val="32"/>
          <w:szCs w:val="32"/>
        </w:rPr>
        <w:t>8</w:t>
      </w:r>
      <w:r w:rsidR="00A475E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F4663">
        <w:rPr>
          <w:rFonts w:ascii="Angsana New" w:hAnsi="Angsana New" w:cs="Angsana New" w:hint="cs"/>
          <w:sz w:val="32"/>
          <w:szCs w:val="32"/>
          <w:cs/>
        </w:rPr>
        <w:t>และ</w:t>
      </w:r>
      <w:r w:rsidR="00A475E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2C2B">
        <w:rPr>
          <w:rFonts w:ascii="Angsana New" w:hAnsi="Angsana New" w:cs="Angsana New"/>
          <w:sz w:val="32"/>
          <w:szCs w:val="32"/>
        </w:rPr>
        <w:t>256</w:t>
      </w:r>
      <w:r w:rsidR="00F62630">
        <w:rPr>
          <w:rFonts w:ascii="Angsana New" w:hAnsi="Angsana New" w:cs="Angsana New"/>
          <w:sz w:val="32"/>
          <w:szCs w:val="32"/>
        </w:rPr>
        <w:t>7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บร</w:t>
      </w:r>
      <w:r w:rsidR="00521A85">
        <w:rPr>
          <w:rFonts w:ascii="Angsana New" w:hAnsi="Angsana New" w:cs="Angsana New"/>
          <w:sz w:val="32"/>
          <w:szCs w:val="32"/>
          <w:cs/>
        </w:rPr>
        <w:t>ิษัทและบริษัทย่อยมียอดคงเหลือขอ</w:t>
      </w:r>
      <w:r w:rsidR="001D23D5">
        <w:rPr>
          <w:rFonts w:ascii="Angsana New" w:hAnsi="Angsana New" w:cs="Angsana New" w:hint="cs"/>
          <w:sz w:val="32"/>
          <w:szCs w:val="32"/>
          <w:cs/>
        </w:rPr>
        <w:t>ง</w:t>
      </w:r>
      <w:r w:rsidRPr="00A63755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สินทรัพย์และหนี้สินทางการเงินที่เป็นสกุลเงินตราต่างประเทศ ดังต่อไปนี้</w:t>
      </w:r>
    </w:p>
    <w:p w14:paraId="322241A8" w14:textId="77777777" w:rsidR="00A666E9" w:rsidRPr="00441473" w:rsidRDefault="00A666E9" w:rsidP="00D275E3">
      <w:pPr>
        <w:ind w:left="360" w:right="39"/>
        <w:jc w:val="right"/>
        <w:rPr>
          <w:rFonts w:ascii="Angsana New" w:hAnsi="Angsana New" w:cs="Angsana New"/>
          <w:sz w:val="30"/>
          <w:szCs w:val="30"/>
          <w:cs/>
        </w:rPr>
      </w:pPr>
      <w:r w:rsidRPr="00441473">
        <w:rPr>
          <w:rFonts w:ascii="Angsana New" w:hAnsi="Angsana New" w:cs="Angsana New"/>
          <w:sz w:val="30"/>
          <w:szCs w:val="30"/>
          <w:cs/>
        </w:rPr>
        <w:t xml:space="preserve">หน่วย : </w:t>
      </w:r>
      <w:r w:rsidRPr="00441473">
        <w:rPr>
          <w:rFonts w:ascii="Angsana New" w:hAnsi="Angsana New" w:cs="Angsana New" w:hint="cs"/>
          <w:sz w:val="30"/>
          <w:szCs w:val="30"/>
          <w:cs/>
        </w:rPr>
        <w:t>พัน</w:t>
      </w:r>
    </w:p>
    <w:tbl>
      <w:tblPr>
        <w:tblW w:w="95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59"/>
        <w:gridCol w:w="1580"/>
        <w:gridCol w:w="1558"/>
        <w:gridCol w:w="1558"/>
        <w:gridCol w:w="1553"/>
      </w:tblGrid>
      <w:tr w:rsidR="00694223" w:rsidRPr="00441473" w14:paraId="51FAA477" w14:textId="77777777" w:rsidTr="000D2C2B">
        <w:trPr>
          <w:trHeight w:val="398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73D9136" w14:textId="77777777" w:rsidR="00694223" w:rsidRPr="00441473" w:rsidRDefault="00694223" w:rsidP="00D43867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รายการ </w:t>
            </w:r>
          </w:p>
        </w:tc>
        <w:tc>
          <w:tcPr>
            <w:tcW w:w="31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F8B3E3" w14:textId="77777777"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3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319DB30" w14:textId="77777777"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แปลงค่าเป็นเงินบาท</w:t>
            </w:r>
          </w:p>
        </w:tc>
      </w:tr>
      <w:tr w:rsidR="00F62630" w:rsidRPr="00441473" w14:paraId="6891BE21" w14:textId="77777777" w:rsidTr="000D2C2B">
        <w:trPr>
          <w:trHeight w:val="20"/>
        </w:trPr>
        <w:tc>
          <w:tcPr>
            <w:tcW w:w="32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8455E1" w14:textId="77777777" w:rsidR="00F62630" w:rsidRPr="00441473" w:rsidRDefault="00F62630" w:rsidP="00F62630">
            <w:pPr>
              <w:spacing w:before="30" w:line="21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F5AC0" w14:textId="2176CBAD" w:rsidR="00F62630" w:rsidRPr="005D1B24" w:rsidRDefault="00F62630" w:rsidP="00F62630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1B2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9528F" w14:textId="32B3EB7B" w:rsidR="00F62630" w:rsidRPr="005D1B24" w:rsidRDefault="00F62630" w:rsidP="00F62630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1B2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13DD8" w14:textId="3811F11C" w:rsidR="00F62630" w:rsidRPr="005D1B24" w:rsidRDefault="00F62630" w:rsidP="00F62630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1B2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E7817" w14:textId="25BA3FF7" w:rsidR="00F62630" w:rsidRPr="00441473" w:rsidRDefault="00F62630" w:rsidP="00F62630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1B2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F62630" w:rsidRPr="00441473" w14:paraId="1447A2AB" w14:textId="77777777" w:rsidTr="00A475E7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3A37E589" w14:textId="77777777" w:rsidR="00F62630" w:rsidRPr="00694223" w:rsidRDefault="00F62630" w:rsidP="00EB63A0">
            <w:pPr>
              <w:spacing w:before="12" w:line="21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94223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D6D81AE" w14:textId="77777777" w:rsidR="00F62630" w:rsidRPr="00441473" w:rsidRDefault="00F62630" w:rsidP="00EB63A0">
            <w:pPr>
              <w:tabs>
                <w:tab w:val="decimal" w:pos="788"/>
              </w:tabs>
              <w:spacing w:before="12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3D149992" w14:textId="77777777" w:rsidR="00F62630" w:rsidRPr="00441473" w:rsidRDefault="00F62630" w:rsidP="00EB63A0">
            <w:pPr>
              <w:tabs>
                <w:tab w:val="decimal" w:pos="788"/>
              </w:tabs>
              <w:spacing w:before="12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5A545A11" w14:textId="77777777" w:rsidR="00F62630" w:rsidRPr="00441473" w:rsidRDefault="00F62630" w:rsidP="00EB63A0">
            <w:pPr>
              <w:tabs>
                <w:tab w:val="decimal" w:pos="871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1102AD2" w14:textId="77777777" w:rsidR="00F62630" w:rsidRPr="00441473" w:rsidRDefault="00F62630" w:rsidP="00EB63A0">
            <w:pPr>
              <w:tabs>
                <w:tab w:val="decimal" w:pos="871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62630" w:rsidRPr="00441473" w14:paraId="1E703057" w14:textId="77777777" w:rsidTr="00A475E7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1B382EA6" w14:textId="77777777" w:rsidR="00F62630" w:rsidRPr="00441473" w:rsidRDefault="00F62630" w:rsidP="00EB63A0">
            <w:pPr>
              <w:spacing w:before="12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55625671" w14:textId="77777777" w:rsidR="00F62630" w:rsidRPr="00441473" w:rsidRDefault="00F62630" w:rsidP="00EB63A0">
            <w:pPr>
              <w:tabs>
                <w:tab w:val="decimal" w:pos="788"/>
              </w:tabs>
              <w:spacing w:before="12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389B1979" w14:textId="77777777" w:rsidR="00F62630" w:rsidRPr="00441473" w:rsidRDefault="00F62630" w:rsidP="00EB63A0">
            <w:pPr>
              <w:tabs>
                <w:tab w:val="decimal" w:pos="788"/>
              </w:tabs>
              <w:spacing w:before="12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312D0A6E" w14:textId="77777777" w:rsidR="00F62630" w:rsidRPr="00441473" w:rsidRDefault="00F62630" w:rsidP="00EB63A0">
            <w:pPr>
              <w:tabs>
                <w:tab w:val="decimal" w:pos="871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14:paraId="27F5DEC7" w14:textId="77777777" w:rsidR="00F62630" w:rsidRPr="00441473" w:rsidRDefault="00F62630" w:rsidP="00EB63A0">
            <w:pPr>
              <w:tabs>
                <w:tab w:val="decimal" w:pos="871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62630" w:rsidRPr="00441473" w14:paraId="55A227E8" w14:textId="77777777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50FB4E59" w14:textId="77777777" w:rsidR="00F62630" w:rsidRPr="00441473" w:rsidRDefault="00F62630" w:rsidP="00EB63A0">
            <w:pPr>
              <w:spacing w:before="12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53F996E1" w14:textId="2B157CF1" w:rsidR="00F62630" w:rsidRPr="00441473" w:rsidRDefault="006A0AB3" w:rsidP="00EB63A0">
            <w:pPr>
              <w:tabs>
                <w:tab w:val="decimal" w:pos="1027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33,898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291E1AD1" w14:textId="0F335C6C" w:rsidR="00F62630" w:rsidRPr="00441473" w:rsidRDefault="00F62630" w:rsidP="00EB63A0">
            <w:pPr>
              <w:tabs>
                <w:tab w:val="decimal" w:pos="1027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27,744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02F79F0B" w14:textId="7DAB3531" w:rsidR="00F62630" w:rsidRPr="00441473" w:rsidRDefault="006A0AB3" w:rsidP="00EB63A0">
            <w:pPr>
              <w:tabs>
                <w:tab w:val="decimal" w:pos="1027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1,065,138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14:paraId="709D17AC" w14:textId="03C3D31A" w:rsidR="00F62630" w:rsidRPr="00441473" w:rsidRDefault="00F62630" w:rsidP="00EB63A0">
            <w:pPr>
              <w:tabs>
                <w:tab w:val="decimal" w:pos="1027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938,561</w:t>
            </w:r>
          </w:p>
        </w:tc>
      </w:tr>
      <w:tr w:rsidR="00F62630" w:rsidRPr="00441473" w14:paraId="073FDE42" w14:textId="77777777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48E1DAF4" w14:textId="77777777" w:rsidR="00F62630" w:rsidRPr="00441473" w:rsidRDefault="00F62630" w:rsidP="00EB63A0">
            <w:pPr>
              <w:spacing w:before="12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999D28" w14:textId="6961F317" w:rsidR="00F62630" w:rsidRPr="00441473" w:rsidRDefault="006A0AB3" w:rsidP="00EB63A0">
            <w:pPr>
              <w:tabs>
                <w:tab w:val="decimal" w:pos="1027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2ECB30" w14:textId="3B0FDDB2" w:rsidR="00F62630" w:rsidRPr="00441473" w:rsidRDefault="00F62630" w:rsidP="00EB63A0">
            <w:pPr>
              <w:tabs>
                <w:tab w:val="decimal" w:pos="1027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35F176" w14:textId="35F50CDE" w:rsidR="00F62630" w:rsidRPr="00441473" w:rsidRDefault="006A0AB3" w:rsidP="00EB63A0">
            <w:pPr>
              <w:tabs>
                <w:tab w:val="decimal" w:pos="1027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7D33FA" w14:textId="5D1AFDB6" w:rsidR="00F62630" w:rsidRPr="00441473" w:rsidRDefault="00F62630" w:rsidP="00EB63A0">
            <w:pPr>
              <w:tabs>
                <w:tab w:val="decimal" w:pos="1027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F62630" w:rsidRPr="00441473" w14:paraId="46377557" w14:textId="77777777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383E34B0" w14:textId="77777777" w:rsidR="00F62630" w:rsidRPr="00441473" w:rsidRDefault="00F62630" w:rsidP="00EB63A0">
            <w:pPr>
              <w:spacing w:before="12" w:line="216" w:lineRule="auto"/>
              <w:ind w:right="29" w:firstLine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45780BF2" w14:textId="18DE124A" w:rsidR="00F62630" w:rsidRPr="00441473" w:rsidRDefault="00F62630" w:rsidP="00EB63A0">
            <w:pPr>
              <w:tabs>
                <w:tab w:val="decimal" w:pos="871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296F0BBF" w14:textId="77777777" w:rsidR="00F62630" w:rsidRPr="00441473" w:rsidRDefault="00F62630" w:rsidP="00EB63A0">
            <w:pPr>
              <w:tabs>
                <w:tab w:val="decimal" w:pos="871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26725" w14:textId="79A29714" w:rsidR="00F62630" w:rsidRPr="00441473" w:rsidRDefault="006A0AB3" w:rsidP="00EB63A0">
            <w:pPr>
              <w:tabs>
                <w:tab w:val="decimal" w:pos="1027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1,065,211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BB83A" w14:textId="3BF2FBA7" w:rsidR="00F62630" w:rsidRPr="00441473" w:rsidRDefault="00F62630" w:rsidP="00EB63A0">
            <w:pPr>
              <w:tabs>
                <w:tab w:val="decimal" w:pos="1027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938,561</w:t>
            </w:r>
          </w:p>
        </w:tc>
      </w:tr>
      <w:tr w:rsidR="00F62630" w:rsidRPr="00441473" w14:paraId="5C96A6FF" w14:textId="77777777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589D7680" w14:textId="77777777" w:rsidR="00F62630" w:rsidRPr="00441473" w:rsidRDefault="00F62630" w:rsidP="00EB63A0">
            <w:pPr>
              <w:spacing w:before="12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2BD7FBEC" w14:textId="77777777" w:rsidR="00F62630" w:rsidRPr="00441473" w:rsidRDefault="00F62630" w:rsidP="00EB63A0">
            <w:pPr>
              <w:tabs>
                <w:tab w:val="decimal" w:pos="871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17E84409" w14:textId="77777777" w:rsidR="00F62630" w:rsidRPr="00441473" w:rsidRDefault="00F62630" w:rsidP="00EB63A0">
            <w:pPr>
              <w:tabs>
                <w:tab w:val="decimal" w:pos="871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86C2B2" w14:textId="77777777" w:rsidR="00F62630" w:rsidRPr="00441473" w:rsidRDefault="00F62630" w:rsidP="00EB63A0">
            <w:pPr>
              <w:tabs>
                <w:tab w:val="decimal" w:pos="871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E7EDB3" w14:textId="77777777" w:rsidR="00F62630" w:rsidRPr="00441473" w:rsidRDefault="00F62630" w:rsidP="00EB63A0">
            <w:pPr>
              <w:tabs>
                <w:tab w:val="decimal" w:pos="871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62630" w:rsidRPr="00441473" w14:paraId="4C6232BF" w14:textId="77777777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1A915C9B" w14:textId="77777777" w:rsidR="00F62630" w:rsidRPr="00694223" w:rsidRDefault="00F62630" w:rsidP="00EB63A0">
            <w:pPr>
              <w:spacing w:before="12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4223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559A6EB0" w14:textId="77777777" w:rsidR="00F62630" w:rsidRPr="00441473" w:rsidRDefault="00F62630" w:rsidP="00EB63A0">
            <w:pPr>
              <w:tabs>
                <w:tab w:val="decimal" w:pos="871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2095419D" w14:textId="77777777" w:rsidR="00F62630" w:rsidRPr="00441473" w:rsidRDefault="00F62630" w:rsidP="00EB63A0">
            <w:pPr>
              <w:tabs>
                <w:tab w:val="decimal" w:pos="871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1902D830" w14:textId="77777777" w:rsidR="00F62630" w:rsidRPr="00441473" w:rsidRDefault="00F62630" w:rsidP="00EB63A0">
            <w:pPr>
              <w:tabs>
                <w:tab w:val="decimal" w:pos="871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14:paraId="1D2C6D1A" w14:textId="77777777" w:rsidR="00F62630" w:rsidRPr="00441473" w:rsidRDefault="00F62630" w:rsidP="00EB63A0">
            <w:pPr>
              <w:tabs>
                <w:tab w:val="decimal" w:pos="871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62630" w:rsidRPr="00441473" w14:paraId="3379E9FE" w14:textId="77777777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6E419AFB" w14:textId="77777777" w:rsidR="00F62630" w:rsidRPr="00441473" w:rsidRDefault="00F62630" w:rsidP="00EB63A0">
            <w:pPr>
              <w:spacing w:before="12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65E387F7" w14:textId="57A3B47E" w:rsidR="00F62630" w:rsidRPr="00441473" w:rsidRDefault="006A0AB3" w:rsidP="00EB63A0">
            <w:pPr>
              <w:tabs>
                <w:tab w:val="decimal" w:pos="1027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11,472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64E40770" w14:textId="50256C37" w:rsidR="00F62630" w:rsidRPr="00441473" w:rsidRDefault="00F62630" w:rsidP="00EB63A0">
            <w:pPr>
              <w:tabs>
                <w:tab w:val="decimal" w:pos="1027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10,550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1AFE456E" w14:textId="669D31E1" w:rsidR="00F62630" w:rsidRPr="00441473" w:rsidRDefault="006A0AB3" w:rsidP="00EB63A0">
            <w:pPr>
              <w:tabs>
                <w:tab w:val="decimal" w:pos="1027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E639F">
              <w:rPr>
                <w:rFonts w:ascii="Angsana New" w:hAnsi="Angsana New" w:cs="Angsana New"/>
                <w:sz w:val="30"/>
                <w:szCs w:val="30"/>
              </w:rPr>
              <w:t>64,166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14:paraId="27BA5C76" w14:textId="50E84385" w:rsidR="00F62630" w:rsidRPr="00441473" w:rsidRDefault="00F62630" w:rsidP="00EB63A0">
            <w:pPr>
              <w:tabs>
                <w:tab w:val="decimal" w:pos="1027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360,247</w:t>
            </w:r>
          </w:p>
        </w:tc>
      </w:tr>
      <w:tr w:rsidR="00F62630" w:rsidRPr="00441473" w14:paraId="6700A7E8" w14:textId="77777777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671287EB" w14:textId="77777777" w:rsidR="00F62630" w:rsidRPr="00441473" w:rsidRDefault="00F62630" w:rsidP="00EB63A0">
            <w:pPr>
              <w:spacing w:before="12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4CF5299F" w14:textId="66FEEBAC" w:rsidR="00F62630" w:rsidRDefault="006A0AB3" w:rsidP="00EB63A0">
            <w:pPr>
              <w:tabs>
                <w:tab w:val="decimal" w:pos="1027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744A9E23" w14:textId="34ED5601" w:rsidR="00F62630" w:rsidRDefault="00F62630" w:rsidP="00EB63A0">
            <w:pPr>
              <w:tabs>
                <w:tab w:val="decimal" w:pos="1027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6DA19BB3" w14:textId="42591C8A" w:rsidR="00F62630" w:rsidRDefault="005E639F" w:rsidP="00EB63A0">
            <w:pPr>
              <w:tabs>
                <w:tab w:val="decimal" w:pos="1027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174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14:paraId="6BDF0CF3" w14:textId="507F1334" w:rsidR="00F62630" w:rsidRDefault="00F62630" w:rsidP="00EB63A0">
            <w:pPr>
              <w:tabs>
                <w:tab w:val="decimal" w:pos="1027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</w:tr>
      <w:tr w:rsidR="00F62630" w:rsidRPr="00441473" w14:paraId="1D655E26" w14:textId="77777777" w:rsidTr="00A475E7">
        <w:trPr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1F366333" w14:textId="37EF9E0F" w:rsidR="00D825B7" w:rsidRPr="00441473" w:rsidRDefault="00F62630" w:rsidP="0077710A">
            <w:pPr>
              <w:spacing w:before="12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04884EEF" w14:textId="2C12C99A" w:rsidR="00D825B7" w:rsidRPr="00441473" w:rsidRDefault="006A0AB3" w:rsidP="00EB63A0">
            <w:pPr>
              <w:tabs>
                <w:tab w:val="decimal" w:pos="1027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419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7C48CB29" w14:textId="156D2518" w:rsidR="00D825B7" w:rsidRPr="00441473" w:rsidRDefault="00F62630" w:rsidP="00EB63A0">
            <w:pPr>
              <w:tabs>
                <w:tab w:val="decimal" w:pos="1027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467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0FA6E7C6" w14:textId="1734C19E" w:rsidR="00D825B7" w:rsidRPr="00441473" w:rsidRDefault="006A0AB3" w:rsidP="00EB63A0">
            <w:pPr>
              <w:tabs>
                <w:tab w:val="decimal" w:pos="1027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E639F">
              <w:rPr>
                <w:rFonts w:ascii="Angsana New" w:hAnsi="Angsana New" w:cs="Angsana New"/>
                <w:sz w:val="30"/>
                <w:szCs w:val="30"/>
              </w:rPr>
              <w:t>5,725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14:paraId="11163E6C" w14:textId="5DF49134" w:rsidR="00D825B7" w:rsidRPr="00441473" w:rsidRDefault="00F62630" w:rsidP="00EB63A0">
            <w:pPr>
              <w:tabs>
                <w:tab w:val="decimal" w:pos="1027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16,724</w:t>
            </w:r>
          </w:p>
        </w:tc>
      </w:tr>
      <w:tr w:rsidR="002E7DC0" w:rsidRPr="00441473" w14:paraId="2BF0B07C" w14:textId="77777777" w:rsidTr="00630461">
        <w:trPr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255ADC9C" w14:textId="1AAADF29" w:rsidR="002E7DC0" w:rsidRPr="00441473" w:rsidRDefault="002E7DC0" w:rsidP="002E7DC0">
            <w:pPr>
              <w:spacing w:before="12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โครนเดนมาร์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29CE1128" w14:textId="33E107EB" w:rsidR="002E7DC0" w:rsidRDefault="002E7DC0" w:rsidP="002E7DC0">
            <w:pPr>
              <w:tabs>
                <w:tab w:val="decimal" w:pos="1027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5061E" w14:textId="3F27EBCA" w:rsidR="002E7DC0" w:rsidRDefault="002E7DC0" w:rsidP="002E7DC0">
            <w:pPr>
              <w:tabs>
                <w:tab w:val="decimal" w:pos="1027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89DE3" w14:textId="64A65A01" w:rsidR="002E7DC0" w:rsidRDefault="00BC5114" w:rsidP="002E7DC0">
            <w:pPr>
              <w:tabs>
                <w:tab w:val="decimal" w:pos="1027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4E0A5E" w14:textId="4355AC35" w:rsidR="002E7DC0" w:rsidRDefault="002E7DC0" w:rsidP="002E7DC0">
            <w:pPr>
              <w:tabs>
                <w:tab w:val="decimal" w:pos="1027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2E7DC0" w:rsidRPr="00441473" w14:paraId="13EE4C3E" w14:textId="77777777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D99206" w14:textId="77777777" w:rsidR="002E7DC0" w:rsidRPr="00441473" w:rsidRDefault="002E7DC0" w:rsidP="002E7DC0">
            <w:pPr>
              <w:spacing w:before="12" w:line="216" w:lineRule="auto"/>
              <w:ind w:right="29" w:firstLine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C3CF31" w14:textId="77777777" w:rsidR="002E7DC0" w:rsidRPr="00441473" w:rsidRDefault="002E7DC0" w:rsidP="002E7DC0">
            <w:pPr>
              <w:tabs>
                <w:tab w:val="decimal" w:pos="788"/>
              </w:tabs>
              <w:spacing w:before="12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F04A91" w14:textId="77777777" w:rsidR="002E7DC0" w:rsidRPr="00441473" w:rsidRDefault="002E7DC0" w:rsidP="002E7DC0">
            <w:pPr>
              <w:tabs>
                <w:tab w:val="decimal" w:pos="813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696641" w14:textId="200038AA" w:rsidR="002E7DC0" w:rsidRPr="00441473" w:rsidRDefault="002E7DC0" w:rsidP="002E7DC0">
            <w:pPr>
              <w:tabs>
                <w:tab w:val="decimal" w:pos="1027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380,</w:t>
            </w:r>
            <w:r w:rsidR="00BC5114">
              <w:rPr>
                <w:rFonts w:ascii="Angsana New" w:hAnsi="Angsana New" w:cs="Angsana New"/>
                <w:sz w:val="30"/>
                <w:szCs w:val="30"/>
              </w:rPr>
              <w:t>173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84B3B1" w14:textId="3399CD71" w:rsidR="002E7DC0" w:rsidRPr="00441473" w:rsidRDefault="002E7DC0" w:rsidP="002E7DC0">
            <w:pPr>
              <w:tabs>
                <w:tab w:val="decimal" w:pos="1027"/>
              </w:tabs>
              <w:spacing w:before="12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377,022</w:t>
            </w:r>
          </w:p>
        </w:tc>
      </w:tr>
    </w:tbl>
    <w:p w14:paraId="37EFB02E" w14:textId="77777777" w:rsidR="00DF4352" w:rsidRPr="00BA447B" w:rsidRDefault="00BA447B" w:rsidP="00D275E3">
      <w:pPr>
        <w:ind w:left="360" w:right="39"/>
        <w:jc w:val="right"/>
        <w:rPr>
          <w:rFonts w:ascii="Angsana New" w:hAnsi="Angsana New" w:cs="Angsana New"/>
          <w:sz w:val="30"/>
          <w:szCs w:val="30"/>
        </w:rPr>
      </w:pPr>
      <w:r w:rsidRPr="00441473">
        <w:rPr>
          <w:rFonts w:ascii="Angsana New" w:hAnsi="Angsana New" w:cs="Angsana New"/>
          <w:sz w:val="30"/>
          <w:szCs w:val="30"/>
          <w:cs/>
        </w:rPr>
        <w:lastRenderedPageBreak/>
        <w:t xml:space="preserve">หน่วย : </w:t>
      </w:r>
      <w:r w:rsidRPr="00441473">
        <w:rPr>
          <w:rFonts w:ascii="Angsana New" w:hAnsi="Angsana New" w:cs="Angsana New" w:hint="cs"/>
          <w:sz w:val="30"/>
          <w:szCs w:val="30"/>
          <w:cs/>
        </w:rPr>
        <w:t>พัน</w:t>
      </w:r>
    </w:p>
    <w:tbl>
      <w:tblPr>
        <w:tblW w:w="95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59"/>
        <w:gridCol w:w="1580"/>
        <w:gridCol w:w="1558"/>
        <w:gridCol w:w="1558"/>
        <w:gridCol w:w="1553"/>
      </w:tblGrid>
      <w:tr w:rsidR="00DF4352" w:rsidRPr="00441473" w14:paraId="1BE0196D" w14:textId="77777777" w:rsidTr="00D713CD">
        <w:trPr>
          <w:trHeight w:val="398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1469D65" w14:textId="77777777" w:rsidR="00DF4352" w:rsidRPr="00441473" w:rsidRDefault="00DF4352" w:rsidP="00D713CD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รายการ </w:t>
            </w:r>
          </w:p>
        </w:tc>
        <w:tc>
          <w:tcPr>
            <w:tcW w:w="31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10E683" w14:textId="77777777" w:rsidR="00DF4352" w:rsidRPr="00441473" w:rsidRDefault="00DF4352" w:rsidP="00D713CD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3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C67F99E" w14:textId="77777777" w:rsidR="00DF4352" w:rsidRPr="00441473" w:rsidRDefault="00DF4352" w:rsidP="00D713CD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แปลงค่าเป็นเงินบาท</w:t>
            </w:r>
          </w:p>
        </w:tc>
      </w:tr>
      <w:tr w:rsidR="00F62630" w:rsidRPr="00441473" w14:paraId="74E70804" w14:textId="77777777" w:rsidTr="00D713CD">
        <w:trPr>
          <w:trHeight w:val="20"/>
        </w:trPr>
        <w:tc>
          <w:tcPr>
            <w:tcW w:w="32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3C1F7E" w14:textId="77777777" w:rsidR="00F62630" w:rsidRPr="00441473" w:rsidRDefault="00F62630" w:rsidP="00F62630">
            <w:pPr>
              <w:spacing w:before="30" w:line="21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12E1E" w14:textId="16255B36" w:rsidR="00F62630" w:rsidRPr="005D1B24" w:rsidRDefault="00F62630" w:rsidP="00F62630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1B2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30CCB" w14:textId="4A37E91A" w:rsidR="00F62630" w:rsidRPr="005D1B24" w:rsidRDefault="00F62630" w:rsidP="00F62630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1B2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E7DB2" w14:textId="2FA61DF8" w:rsidR="00F62630" w:rsidRPr="005D1B24" w:rsidRDefault="00F62630" w:rsidP="00F62630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1B2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8E71D" w14:textId="20A28241" w:rsidR="00F62630" w:rsidRPr="00441473" w:rsidRDefault="00F62630" w:rsidP="00F62630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1B2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F62630" w:rsidRPr="00441473" w14:paraId="21A9D21F" w14:textId="77777777" w:rsidTr="00D713CD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5E2B8267" w14:textId="77777777" w:rsidR="00F62630" w:rsidRPr="00694223" w:rsidRDefault="00F62630" w:rsidP="00EB63A0">
            <w:pPr>
              <w:spacing w:before="20" w:line="21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94223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เฉพาะกิจการ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369A7C" w14:textId="77777777" w:rsidR="00F62630" w:rsidRPr="00441473" w:rsidRDefault="00F62630" w:rsidP="00EB63A0">
            <w:pPr>
              <w:tabs>
                <w:tab w:val="decimal" w:pos="788"/>
              </w:tabs>
              <w:spacing w:before="2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D1648F" w14:textId="77777777" w:rsidR="00F62630" w:rsidRPr="00441473" w:rsidRDefault="00F62630" w:rsidP="00EB63A0">
            <w:pPr>
              <w:tabs>
                <w:tab w:val="decimal" w:pos="788"/>
              </w:tabs>
              <w:spacing w:before="2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770B8FCC" w14:textId="77777777" w:rsidR="00F62630" w:rsidRPr="00441473" w:rsidRDefault="00F62630" w:rsidP="00EB63A0">
            <w:pPr>
              <w:tabs>
                <w:tab w:val="decimal" w:pos="871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14:paraId="11987AC0" w14:textId="77777777" w:rsidR="00F62630" w:rsidRPr="00441473" w:rsidRDefault="00F62630" w:rsidP="00EB63A0">
            <w:pPr>
              <w:tabs>
                <w:tab w:val="decimal" w:pos="871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62630" w:rsidRPr="00441473" w14:paraId="7690876A" w14:textId="77777777" w:rsidTr="00D713CD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0AEEB5D9" w14:textId="77777777" w:rsidR="00F62630" w:rsidRPr="00441473" w:rsidRDefault="00F62630" w:rsidP="00EB63A0">
            <w:pPr>
              <w:spacing w:before="2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02C2FD5C" w14:textId="77777777" w:rsidR="00F62630" w:rsidRPr="00441473" w:rsidRDefault="00F62630" w:rsidP="00EB63A0">
            <w:pPr>
              <w:tabs>
                <w:tab w:val="decimal" w:pos="788"/>
              </w:tabs>
              <w:spacing w:before="2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0D7E5664" w14:textId="77777777" w:rsidR="00F62630" w:rsidRPr="00441473" w:rsidRDefault="00F62630" w:rsidP="00EB63A0">
            <w:pPr>
              <w:tabs>
                <w:tab w:val="decimal" w:pos="788"/>
              </w:tabs>
              <w:spacing w:before="2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42C4F500" w14:textId="77777777" w:rsidR="00F62630" w:rsidRPr="00441473" w:rsidRDefault="00F62630" w:rsidP="00EB63A0">
            <w:pPr>
              <w:tabs>
                <w:tab w:val="decimal" w:pos="871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14:paraId="18F7D419" w14:textId="77777777" w:rsidR="00F62630" w:rsidRPr="00441473" w:rsidRDefault="00F62630" w:rsidP="00EB63A0">
            <w:pPr>
              <w:tabs>
                <w:tab w:val="decimal" w:pos="871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62630" w:rsidRPr="00441473" w14:paraId="606B8655" w14:textId="77777777" w:rsidTr="00D713CD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21A7E086" w14:textId="77777777" w:rsidR="00F62630" w:rsidRPr="00441473" w:rsidRDefault="00F62630" w:rsidP="00EB63A0">
            <w:pPr>
              <w:spacing w:before="2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5D47A0" w14:textId="1ADA91E6" w:rsidR="00F62630" w:rsidRPr="00441473" w:rsidRDefault="00D825B7" w:rsidP="00EB63A0">
            <w:pPr>
              <w:tabs>
                <w:tab w:val="decimal" w:pos="1027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33,844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91A1E3" w14:textId="4E21F0D5" w:rsidR="00F62630" w:rsidRPr="00441473" w:rsidRDefault="00F62630" w:rsidP="00EB63A0">
            <w:pPr>
              <w:tabs>
                <w:tab w:val="decimal" w:pos="1027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47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FC565C" w14:textId="34B261C8" w:rsidR="00F62630" w:rsidRPr="00441473" w:rsidRDefault="00D825B7" w:rsidP="00EB63A0">
            <w:pPr>
              <w:tabs>
                <w:tab w:val="decimal" w:pos="1027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1,063,415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89D98B" w14:textId="610D8651" w:rsidR="00F62630" w:rsidRPr="00441473" w:rsidRDefault="00F62630" w:rsidP="00EB63A0">
            <w:pPr>
              <w:tabs>
                <w:tab w:val="decimal" w:pos="1027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938,663</w:t>
            </w:r>
          </w:p>
        </w:tc>
      </w:tr>
      <w:tr w:rsidR="00F62630" w:rsidRPr="00441473" w14:paraId="2508643F" w14:textId="77777777" w:rsidTr="00D713CD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1F2EFAAF" w14:textId="77777777" w:rsidR="00F62630" w:rsidRPr="00441473" w:rsidRDefault="00F62630" w:rsidP="00EB63A0">
            <w:pPr>
              <w:spacing w:before="20" w:line="216" w:lineRule="auto"/>
              <w:ind w:right="29" w:firstLine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53D1EE" w14:textId="77777777" w:rsidR="00F62630" w:rsidRPr="002159C9" w:rsidRDefault="00F62630" w:rsidP="00EB63A0">
            <w:pPr>
              <w:tabs>
                <w:tab w:val="decimal" w:pos="1027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A986CD" w14:textId="77777777" w:rsidR="00F62630" w:rsidRDefault="00F62630" w:rsidP="00EB63A0">
            <w:pPr>
              <w:tabs>
                <w:tab w:val="decimal" w:pos="1027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56387" w14:textId="4E068684" w:rsidR="00F62630" w:rsidRPr="002159C9" w:rsidRDefault="00D825B7" w:rsidP="00EB63A0">
            <w:pPr>
              <w:tabs>
                <w:tab w:val="decimal" w:pos="1027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1,063,415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81207" w14:textId="2CFE4287" w:rsidR="00F62630" w:rsidRDefault="00F62630" w:rsidP="00EB63A0">
            <w:pPr>
              <w:tabs>
                <w:tab w:val="decimal" w:pos="1027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938,663</w:t>
            </w:r>
          </w:p>
        </w:tc>
      </w:tr>
      <w:tr w:rsidR="00F62630" w:rsidRPr="00441473" w14:paraId="3CBE08CB" w14:textId="77777777" w:rsidTr="00D713CD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4DFA8639" w14:textId="77777777" w:rsidR="00F62630" w:rsidRPr="00441473" w:rsidRDefault="00F62630" w:rsidP="00EB63A0">
            <w:pPr>
              <w:spacing w:before="2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1EFC2189" w14:textId="77777777" w:rsidR="00F62630" w:rsidRPr="00441473" w:rsidRDefault="00F62630" w:rsidP="00EB63A0">
            <w:pPr>
              <w:tabs>
                <w:tab w:val="decimal" w:pos="788"/>
              </w:tabs>
              <w:spacing w:before="2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499F3CAA" w14:textId="77777777" w:rsidR="00F62630" w:rsidRPr="00441473" w:rsidRDefault="00F62630" w:rsidP="00EB63A0">
            <w:pPr>
              <w:tabs>
                <w:tab w:val="decimal" w:pos="788"/>
              </w:tabs>
              <w:spacing w:before="2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CE732ED" w14:textId="77777777" w:rsidR="00F62630" w:rsidRPr="00441473" w:rsidRDefault="00F62630" w:rsidP="00EB63A0">
            <w:pPr>
              <w:tabs>
                <w:tab w:val="decimal" w:pos="1027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99A0E3" w14:textId="77777777" w:rsidR="00F62630" w:rsidRPr="00441473" w:rsidRDefault="00F62630" w:rsidP="00EB63A0">
            <w:pPr>
              <w:tabs>
                <w:tab w:val="decimal" w:pos="1027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62630" w:rsidRPr="00441473" w14:paraId="0EDF537D" w14:textId="77777777" w:rsidTr="00D713CD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616435E7" w14:textId="77777777" w:rsidR="00F62630" w:rsidRPr="00694223" w:rsidRDefault="00F62630" w:rsidP="00EB63A0">
            <w:pPr>
              <w:spacing w:before="2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4223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5C74B6CF" w14:textId="77777777" w:rsidR="00F62630" w:rsidRPr="00441473" w:rsidRDefault="00F62630" w:rsidP="00EB63A0">
            <w:pPr>
              <w:tabs>
                <w:tab w:val="decimal" w:pos="788"/>
              </w:tabs>
              <w:spacing w:before="2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0495FF84" w14:textId="77777777" w:rsidR="00F62630" w:rsidRPr="00441473" w:rsidRDefault="00F62630" w:rsidP="00EB63A0">
            <w:pPr>
              <w:tabs>
                <w:tab w:val="decimal" w:pos="788"/>
              </w:tabs>
              <w:spacing w:before="2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0978160A" w14:textId="77777777" w:rsidR="00F62630" w:rsidRPr="00441473" w:rsidRDefault="00F62630" w:rsidP="00EB63A0">
            <w:pPr>
              <w:tabs>
                <w:tab w:val="decimal" w:pos="1027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14:paraId="5EF2421E" w14:textId="77777777" w:rsidR="00F62630" w:rsidRPr="00441473" w:rsidRDefault="00F62630" w:rsidP="00EB63A0">
            <w:pPr>
              <w:tabs>
                <w:tab w:val="decimal" w:pos="1027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62630" w:rsidRPr="00441473" w14:paraId="79DC2E3E" w14:textId="77777777" w:rsidTr="00D713CD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2892AD0A" w14:textId="77777777" w:rsidR="00F62630" w:rsidRPr="00441473" w:rsidRDefault="00F62630" w:rsidP="00EB63A0">
            <w:pPr>
              <w:spacing w:before="2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052F2D" w14:textId="7CB3EF25" w:rsidR="00F62630" w:rsidRPr="00492A07" w:rsidRDefault="00D825B7" w:rsidP="00EB63A0">
            <w:pPr>
              <w:tabs>
                <w:tab w:val="decimal" w:pos="1027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11,476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EFA352" w14:textId="3C7091DC" w:rsidR="00F62630" w:rsidRPr="00441473" w:rsidRDefault="00F62630" w:rsidP="00EB63A0">
            <w:pPr>
              <w:tabs>
                <w:tab w:val="decimal" w:pos="1027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10,644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594FB0" w14:textId="478B0EAF" w:rsidR="00F62630" w:rsidRPr="00441473" w:rsidRDefault="00D825B7" w:rsidP="00EB63A0">
            <w:pPr>
              <w:tabs>
                <w:tab w:val="decimal" w:pos="1027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364,274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52F70B" w14:textId="27A94439" w:rsidR="00F62630" w:rsidRPr="00441473" w:rsidRDefault="00F62630" w:rsidP="00EB63A0">
            <w:pPr>
              <w:tabs>
                <w:tab w:val="decimal" w:pos="1027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363,453</w:t>
            </w:r>
          </w:p>
        </w:tc>
      </w:tr>
      <w:tr w:rsidR="00F62630" w:rsidRPr="00441473" w14:paraId="62F43BEE" w14:textId="77777777" w:rsidTr="00D713CD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0EE70B25" w14:textId="77777777" w:rsidR="00F62630" w:rsidRPr="00441473" w:rsidRDefault="00F62630" w:rsidP="00EB63A0">
            <w:pPr>
              <w:spacing w:before="2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A33F6A" w14:textId="1DEA4E50" w:rsidR="00F62630" w:rsidRPr="00492A07" w:rsidRDefault="00D825B7" w:rsidP="00EB63A0">
            <w:pPr>
              <w:tabs>
                <w:tab w:val="decimal" w:pos="1027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C4AF75" w14:textId="06FBC83D" w:rsidR="00F62630" w:rsidRDefault="00F62630" w:rsidP="00EB63A0">
            <w:pPr>
              <w:tabs>
                <w:tab w:val="decimal" w:pos="1027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8BEF34" w14:textId="26FAC697" w:rsidR="00F62630" w:rsidRDefault="00D825B7" w:rsidP="00EB63A0">
            <w:pPr>
              <w:tabs>
                <w:tab w:val="decimal" w:pos="1027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174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644D3F" w14:textId="741ED872" w:rsidR="00F62630" w:rsidRDefault="00F62630" w:rsidP="00EB63A0">
            <w:pPr>
              <w:tabs>
                <w:tab w:val="decimal" w:pos="1027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</w:tr>
      <w:tr w:rsidR="00F62630" w:rsidRPr="00441473" w14:paraId="33E8B559" w14:textId="77777777" w:rsidTr="00D713CD">
        <w:trPr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AC15B1" w14:textId="77777777" w:rsidR="00F62630" w:rsidRPr="00441473" w:rsidRDefault="00F62630" w:rsidP="00EB63A0">
            <w:pPr>
              <w:spacing w:before="2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C90749" w14:textId="62FB1A82" w:rsidR="00F62630" w:rsidRPr="00492A07" w:rsidRDefault="00D825B7" w:rsidP="00EB63A0">
            <w:pPr>
              <w:tabs>
                <w:tab w:val="decimal" w:pos="1027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443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294925" w14:textId="46FD1A63" w:rsidR="00F62630" w:rsidRPr="00441473" w:rsidRDefault="00F62630" w:rsidP="00EB63A0">
            <w:pPr>
              <w:tabs>
                <w:tab w:val="decimal" w:pos="1027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467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E7F12D" w14:textId="04FC8A25" w:rsidR="00F62630" w:rsidRPr="00441473" w:rsidRDefault="00D825B7" w:rsidP="00EB63A0">
            <w:pPr>
              <w:tabs>
                <w:tab w:val="decimal" w:pos="1027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16,631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1C11EE" w14:textId="032DD730" w:rsidR="00F62630" w:rsidRPr="00441473" w:rsidRDefault="00F62630" w:rsidP="00EB63A0">
            <w:pPr>
              <w:tabs>
                <w:tab w:val="decimal" w:pos="1027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16,724</w:t>
            </w:r>
          </w:p>
        </w:tc>
      </w:tr>
      <w:tr w:rsidR="00F62630" w:rsidRPr="00441473" w14:paraId="13582445" w14:textId="77777777" w:rsidTr="00D713CD">
        <w:trPr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0181E1AA" w14:textId="77777777" w:rsidR="00F62630" w:rsidRPr="00441473" w:rsidRDefault="00F62630" w:rsidP="00EB63A0">
            <w:pPr>
              <w:spacing w:before="2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โครนเดนมาร์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BAF16D" w14:textId="45889D86" w:rsidR="00F62630" w:rsidRPr="00492A07" w:rsidRDefault="00D825B7" w:rsidP="00EB63A0">
            <w:pPr>
              <w:tabs>
                <w:tab w:val="decimal" w:pos="1027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CCC50F" w14:textId="0DBB3D8C" w:rsidR="00F62630" w:rsidRPr="00441473" w:rsidRDefault="00F62630" w:rsidP="00EB63A0">
            <w:pPr>
              <w:tabs>
                <w:tab w:val="decimal" w:pos="1027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B08307" w14:textId="53E52DA5" w:rsidR="00F62630" w:rsidRPr="00441473" w:rsidRDefault="00D825B7" w:rsidP="00EB63A0">
            <w:pPr>
              <w:tabs>
                <w:tab w:val="decimal" w:pos="1027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278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9F6E53" w14:textId="24B2A8EB" w:rsidR="00F62630" w:rsidRPr="00441473" w:rsidRDefault="00F62630" w:rsidP="00EB63A0">
            <w:pPr>
              <w:tabs>
                <w:tab w:val="decimal" w:pos="1027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315</w:t>
            </w:r>
          </w:p>
        </w:tc>
      </w:tr>
      <w:tr w:rsidR="00F62630" w:rsidRPr="00441473" w14:paraId="088F7A1A" w14:textId="77777777" w:rsidTr="00D713CD">
        <w:trPr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7434CC" w14:textId="77777777" w:rsidR="00F62630" w:rsidRPr="00441473" w:rsidRDefault="00F62630" w:rsidP="00EB63A0">
            <w:pPr>
              <w:spacing w:before="20" w:line="216" w:lineRule="auto"/>
              <w:ind w:right="29" w:firstLine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1A45C3" w14:textId="77777777" w:rsidR="00F62630" w:rsidRPr="00441473" w:rsidRDefault="00F62630" w:rsidP="00EB63A0">
            <w:pPr>
              <w:tabs>
                <w:tab w:val="decimal" w:pos="788"/>
              </w:tabs>
              <w:spacing w:before="2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F3008B" w14:textId="77777777" w:rsidR="00F62630" w:rsidRPr="00441473" w:rsidRDefault="00F62630" w:rsidP="00EB63A0">
            <w:pPr>
              <w:tabs>
                <w:tab w:val="decimal" w:pos="1027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68788A" w14:textId="42FBF255" w:rsidR="00F62630" w:rsidRPr="00441473" w:rsidRDefault="00D825B7" w:rsidP="00EB63A0">
            <w:pPr>
              <w:tabs>
                <w:tab w:val="decimal" w:pos="1027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381,357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E51625" w14:textId="2831AE66" w:rsidR="00F62630" w:rsidRPr="00441473" w:rsidRDefault="00F62630" w:rsidP="00EB63A0">
            <w:pPr>
              <w:tabs>
                <w:tab w:val="decimal" w:pos="1027"/>
              </w:tabs>
              <w:spacing w:before="2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380,543</w:t>
            </w:r>
          </w:p>
        </w:tc>
      </w:tr>
    </w:tbl>
    <w:p w14:paraId="034BDB7D" w14:textId="7D563421" w:rsidR="00D825B7" w:rsidRDefault="00D825B7" w:rsidP="00BA447B">
      <w:pPr>
        <w:spacing w:before="60"/>
        <w:ind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0300C0D" w14:textId="77777777" w:rsidR="00EF0C7A" w:rsidRPr="005C2EED" w:rsidRDefault="00EF0C7A" w:rsidP="005C2EED">
      <w:pPr>
        <w:pStyle w:val="ListParagraph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2EED">
        <w:rPr>
          <w:rFonts w:ascii="Angsana New" w:hAnsi="Angsana New"/>
          <w:b/>
          <w:bCs/>
          <w:sz w:val="32"/>
          <w:szCs w:val="32"/>
          <w:cs/>
        </w:rPr>
        <w:t>รายการบัญชีกับกิจการที่เกี่ยวข้องกัน</w:t>
      </w:r>
    </w:p>
    <w:p w14:paraId="1E4B06B3" w14:textId="77777777" w:rsidR="008C2385" w:rsidRPr="0057616C" w:rsidRDefault="003D670E" w:rsidP="00AD527C">
      <w:pPr>
        <w:pStyle w:val="BlockText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  <w:spacing w:val="-2"/>
        </w:rPr>
      </w:pPr>
      <w:r w:rsidRPr="005C2EED">
        <w:rPr>
          <w:rFonts w:ascii="Angsana New" w:hAnsi="Angsana New" w:cs="Angsana New"/>
          <w:spacing w:val="-2"/>
          <w:cs/>
        </w:rPr>
        <w:t>บริษัทมีรายการบัญชีกับกิจการที่เกี่ยวข้องกัน ซึ่งเกี่ยวข้องกันโดยการถือหุ้นหรือการมีผู้บริหารหรือกรรมการ</w:t>
      </w:r>
      <w:r w:rsidRPr="0057616C">
        <w:rPr>
          <w:rFonts w:ascii="Angsana New" w:hAnsi="Angsana New" w:cs="Angsana New"/>
          <w:spacing w:val="-2"/>
          <w:cs/>
        </w:rPr>
        <w:t>บางส่วนร่วมกัน ดังนั้นงบการเงินนี้จึงแสดงรวมถึงผลของรายการดังกล่าว ซึ่งเป็นไปตามข้อตกลงร่วมกันและเป็นไปตามปกติธุรกิจ</w:t>
      </w:r>
    </w:p>
    <w:p w14:paraId="3F4CBF71" w14:textId="77777777" w:rsidR="00B21C4D" w:rsidRPr="0057616C" w:rsidRDefault="00B21C4D" w:rsidP="00AD527C">
      <w:pPr>
        <w:pStyle w:val="BlockText"/>
        <w:tabs>
          <w:tab w:val="clear" w:pos="900"/>
        </w:tabs>
        <w:ind w:right="-13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8820" w:type="dxa"/>
        <w:tblInd w:w="7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1"/>
        <w:gridCol w:w="2758"/>
        <w:gridCol w:w="2271"/>
      </w:tblGrid>
      <w:tr w:rsidR="005155C9" w:rsidRPr="0057616C" w14:paraId="5AF146C2" w14:textId="77777777" w:rsidTr="00861EE9">
        <w:trPr>
          <w:trHeight w:val="360"/>
        </w:trPr>
        <w:tc>
          <w:tcPr>
            <w:tcW w:w="3791" w:type="dxa"/>
            <w:tcBorders>
              <w:bottom w:val="single" w:sz="6" w:space="0" w:color="auto"/>
            </w:tcBorders>
          </w:tcPr>
          <w:p w14:paraId="7E5937A6" w14:textId="77777777" w:rsidR="005155C9" w:rsidRPr="0057616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758" w:type="dxa"/>
            <w:tcBorders>
              <w:bottom w:val="single" w:sz="6" w:space="0" w:color="auto"/>
            </w:tcBorders>
          </w:tcPr>
          <w:p w14:paraId="3FB8E732" w14:textId="77777777" w:rsidR="005155C9" w:rsidRPr="0057616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271" w:type="dxa"/>
            <w:tcBorders>
              <w:bottom w:val="single" w:sz="6" w:space="0" w:color="auto"/>
            </w:tcBorders>
          </w:tcPr>
          <w:p w14:paraId="338A47CD" w14:textId="77777777" w:rsidR="005155C9" w:rsidRPr="0057616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155C9" w:rsidRPr="0057616C" w14:paraId="02CF7306" w14:textId="77777777" w:rsidTr="00861EE9">
        <w:trPr>
          <w:trHeight w:val="485"/>
        </w:trPr>
        <w:tc>
          <w:tcPr>
            <w:tcW w:w="3791" w:type="dxa"/>
            <w:tcBorders>
              <w:top w:val="single" w:sz="6" w:space="0" w:color="auto"/>
              <w:bottom w:val="nil"/>
            </w:tcBorders>
            <w:vAlign w:val="center"/>
          </w:tcPr>
          <w:p w14:paraId="75345EA9" w14:textId="77777777" w:rsidR="005155C9" w:rsidRPr="0057616C" w:rsidRDefault="006A678D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</w:t>
            </w:r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5155C9" w:rsidRPr="0057616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733529"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5155C9" w:rsidRPr="0057616C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="005155C9" w:rsidRPr="0057616C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2758" w:type="dxa"/>
            <w:tcBorders>
              <w:top w:val="single" w:sz="6" w:space="0" w:color="auto"/>
              <w:bottom w:val="nil"/>
            </w:tcBorders>
            <w:vAlign w:val="center"/>
          </w:tcPr>
          <w:p w14:paraId="75205F98" w14:textId="77777777" w:rsidR="005155C9" w:rsidRPr="0057616C" w:rsidRDefault="005155C9" w:rsidP="00EE5CE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="007B19CB" w:rsidRPr="0057616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E5CE3" w:rsidRPr="0057616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271" w:type="dxa"/>
            <w:tcBorders>
              <w:top w:val="single" w:sz="6" w:space="0" w:color="auto"/>
              <w:bottom w:val="nil"/>
            </w:tcBorders>
            <w:vAlign w:val="center"/>
          </w:tcPr>
          <w:p w14:paraId="76004121" w14:textId="77777777" w:rsidR="005155C9" w:rsidRPr="0057616C" w:rsidRDefault="005155C9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90F51" w:rsidRPr="0057616C" w14:paraId="4F8A4254" w14:textId="77777777" w:rsidTr="00861EE9">
        <w:trPr>
          <w:trHeight w:val="679"/>
        </w:trPr>
        <w:tc>
          <w:tcPr>
            <w:tcW w:w="3791" w:type="dxa"/>
            <w:tcBorders>
              <w:top w:val="dotted" w:sz="4" w:space="0" w:color="auto"/>
              <w:bottom w:val="nil"/>
            </w:tcBorders>
          </w:tcPr>
          <w:p w14:paraId="6B7C4D2C" w14:textId="77777777" w:rsidR="00F90F51" w:rsidRPr="0057616C" w:rsidRDefault="000622E0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A678D" w:rsidRPr="0057616C"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="00F90F51" w:rsidRPr="0057616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33529" w:rsidRPr="0057616C"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F90F51" w:rsidRPr="0057616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บริษัท</w:t>
            </w:r>
            <w:r w:rsidR="00F90F51" w:rsidRPr="0057616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เอ็นเนอร์ยี อินโนเวชั่น จำกัด</w:t>
            </w:r>
          </w:p>
        </w:tc>
        <w:tc>
          <w:tcPr>
            <w:tcW w:w="2758" w:type="dxa"/>
            <w:tcBorders>
              <w:top w:val="dotted" w:sz="4" w:space="0" w:color="auto"/>
              <w:bottom w:val="nil"/>
            </w:tcBorders>
            <w:vAlign w:val="center"/>
          </w:tcPr>
          <w:p w14:paraId="1AA98055" w14:textId="77777777" w:rsidR="00F90F51" w:rsidRPr="0057616C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จำหน่ายเครื่องมืออุปกรณ์ไฟฟ้า</w:t>
            </w:r>
            <w:r w:rsidR="0066449A" w:rsidRPr="0057616C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และอิเล็กทรอนิก</w:t>
            </w:r>
            <w:r w:rsidRPr="0057616C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ส์</w:t>
            </w:r>
          </w:p>
        </w:tc>
        <w:tc>
          <w:tcPr>
            <w:tcW w:w="2271" w:type="dxa"/>
            <w:tcBorders>
              <w:top w:val="dotted" w:sz="4" w:space="0" w:color="auto"/>
              <w:bottom w:val="nil"/>
            </w:tcBorders>
          </w:tcPr>
          <w:p w14:paraId="73AD0448" w14:textId="77777777" w:rsidR="00F90F51" w:rsidRPr="0057616C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กรรมการเป็นผู้ถือหุ้น</w:t>
            </w:r>
          </w:p>
        </w:tc>
      </w:tr>
      <w:tr w:rsidR="00F90F51" w:rsidRPr="0057616C" w14:paraId="75CD73A0" w14:textId="77777777" w:rsidTr="00861EE9">
        <w:trPr>
          <w:trHeight w:val="742"/>
        </w:trPr>
        <w:tc>
          <w:tcPr>
            <w:tcW w:w="379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1F7A3E" w14:textId="77777777" w:rsidR="00F90F51" w:rsidRPr="0057616C" w:rsidRDefault="000622E0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="006A678D"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F90F51"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33529"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บริษัท แอล</w:t>
            </w:r>
            <w:r w:rsidR="00F90F51"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ไพน์</w:t>
            </w:r>
            <w:r w:rsidR="00F90F51"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เทคโนโลยี แมนูแฟคเจอริ่ง </w:t>
            </w:r>
          </w:p>
          <w:p w14:paraId="00A15B51" w14:textId="77777777" w:rsidR="00F90F51" w:rsidRPr="0057616C" w:rsidRDefault="00733529" w:rsidP="00733529">
            <w:pPr>
              <w:tabs>
                <w:tab w:val="left" w:pos="252"/>
              </w:tabs>
              <w:spacing w:line="276" w:lineRule="auto"/>
              <w:ind w:left="214"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27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938EE25" w14:textId="77777777" w:rsidR="00F90F51" w:rsidRPr="0057616C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จำหน่ายเครื่</w:t>
            </w:r>
            <w:r w:rsidR="0066449A"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องมืออุปกรณ์ไฟฟ้าและอิเล็กทรอนิก</w:t>
            </w:r>
            <w:r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ส์</w:t>
            </w:r>
          </w:p>
        </w:tc>
        <w:tc>
          <w:tcPr>
            <w:tcW w:w="22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814D25E" w14:textId="77777777" w:rsidR="00F01F8B" w:rsidRPr="0057616C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กรรมการเป็นกรรมการ</w:t>
            </w:r>
          </w:p>
          <w:p w14:paraId="41D725AF" w14:textId="77777777" w:rsidR="00F90F51" w:rsidRPr="0057616C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และผู้ถือหุ้น</w:t>
            </w:r>
          </w:p>
        </w:tc>
      </w:tr>
      <w:tr w:rsidR="00F90F51" w:rsidRPr="0057616C" w14:paraId="23365664" w14:textId="77777777" w:rsidTr="00861EE9">
        <w:trPr>
          <w:trHeight w:val="395"/>
        </w:trPr>
        <w:tc>
          <w:tcPr>
            <w:tcW w:w="379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5D9C526" w14:textId="77777777" w:rsidR="00F90F51" w:rsidRPr="0057616C" w:rsidRDefault="000622E0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>4</w:t>
            </w:r>
            <w:r w:rsidR="006A678D"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F90F51"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33529"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บริษัท ไฟน์เนส เมด ดีไซน์ จำกัด</w:t>
            </w:r>
          </w:p>
          <w:p w14:paraId="6E6D1EBD" w14:textId="77777777" w:rsidR="00F90F51" w:rsidRPr="0057616C" w:rsidRDefault="00F90F51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5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B4133FD" w14:textId="77777777" w:rsidR="00F90F51" w:rsidRPr="0057616C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ออกแบบและค้าชิ้นส่วนแผงวงจรไฟฟ้า </w:t>
            </w:r>
            <w:r w:rsidR="0066449A"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แผงวงจรอิเล็กทรอนิก</w:t>
            </w:r>
            <w:r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ส์</w:t>
            </w:r>
          </w:p>
        </w:tc>
        <w:tc>
          <w:tcPr>
            <w:tcW w:w="227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F747083" w14:textId="77777777" w:rsidR="00E778E8" w:rsidRDefault="008E4017" w:rsidP="006A678D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กรรมการเป็นกรรมการ</w:t>
            </w:r>
          </w:p>
          <w:p w14:paraId="710D3850" w14:textId="77777777" w:rsidR="00F90F51" w:rsidRPr="0057616C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และผู้ถือหุ้น</w:t>
            </w:r>
          </w:p>
        </w:tc>
      </w:tr>
    </w:tbl>
    <w:p w14:paraId="55D83A90" w14:textId="77777777" w:rsidR="00F565C5" w:rsidRDefault="00F565C5" w:rsidP="00AD527C">
      <w:pPr>
        <w:ind w:firstLine="1418"/>
        <w:rPr>
          <w:rFonts w:ascii="Angsana New" w:hAnsi="Angsana New" w:cs="Angsana New"/>
          <w:spacing w:val="-2"/>
          <w:sz w:val="32"/>
          <w:szCs w:val="32"/>
        </w:rPr>
      </w:pPr>
    </w:p>
    <w:p w14:paraId="653FE347" w14:textId="77777777" w:rsidR="00EB63A0" w:rsidRDefault="00EB63A0">
      <w:pPr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7DEB8CE6" w14:textId="315000EA" w:rsidR="003D670E" w:rsidRPr="0057616C" w:rsidRDefault="003D670E" w:rsidP="00AD527C">
      <w:pPr>
        <w:ind w:firstLine="1418"/>
        <w:rPr>
          <w:rFonts w:ascii="Angsana New" w:hAnsi="Angsana New" w:cs="Angsana New"/>
          <w:spacing w:val="-2"/>
          <w:sz w:val="32"/>
          <w:szCs w:val="32"/>
        </w:rPr>
      </w:pPr>
      <w:r w:rsidRPr="0057616C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รายการบัญชีกับกิจการที่เกี่ยวข้องกันที่สำคัญ มีดังนี้</w:t>
      </w:r>
    </w:p>
    <w:p w14:paraId="508945E5" w14:textId="77777777" w:rsidR="00DD4911" w:rsidRPr="0057616C" w:rsidRDefault="00DD4911" w:rsidP="00CB55F7">
      <w:pPr>
        <w:pStyle w:val="BlockText"/>
        <w:tabs>
          <w:tab w:val="clear" w:pos="900"/>
          <w:tab w:val="decimal" w:pos="9356"/>
        </w:tabs>
        <w:ind w:left="7952" w:right="90" w:firstLine="0"/>
        <w:jc w:val="right"/>
        <w:rPr>
          <w:rFonts w:ascii="Angsana New" w:hAnsi="Angsana New" w:cs="Angsana New"/>
          <w:spacing w:val="-2"/>
          <w:sz w:val="28"/>
          <w:szCs w:val="28"/>
          <w:cs/>
        </w:rPr>
      </w:pPr>
      <w:r w:rsidRPr="0057616C">
        <w:rPr>
          <w:rFonts w:ascii="Angsana New" w:hAnsi="Angsana New" w:cs="Angsana New"/>
          <w:spacing w:val="-2"/>
          <w:sz w:val="28"/>
          <w:szCs w:val="28"/>
          <w:cs/>
        </w:rPr>
        <w:t xml:space="preserve">หน่วย </w:t>
      </w:r>
      <w:r w:rsidRPr="0057616C"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Pr="0057616C">
        <w:rPr>
          <w:rFonts w:ascii="Angsana New" w:hAnsi="Angsana New" w:cs="Angsana New"/>
          <w:spacing w:val="-2"/>
          <w:sz w:val="28"/>
          <w:szCs w:val="28"/>
          <w:cs/>
        </w:rPr>
        <w:t>บาท</w:t>
      </w:r>
    </w:p>
    <w:tbl>
      <w:tblPr>
        <w:tblW w:w="4586" w:type="pct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657"/>
        <w:gridCol w:w="1322"/>
        <w:gridCol w:w="1322"/>
        <w:gridCol w:w="1322"/>
        <w:gridCol w:w="1322"/>
      </w:tblGrid>
      <w:tr w:rsidR="00CB55F7" w:rsidRPr="0057616C" w14:paraId="596541BF" w14:textId="77777777" w:rsidTr="00202204">
        <w:trPr>
          <w:trHeight w:val="360"/>
        </w:trPr>
        <w:tc>
          <w:tcPr>
            <w:tcW w:w="2044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D4B5176" w14:textId="77777777" w:rsidR="00D70DB5" w:rsidRPr="0057616C" w:rsidRDefault="00D70DB5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80EB98" w14:textId="77777777" w:rsidR="00D70DB5" w:rsidRPr="0057616C" w:rsidRDefault="00D70DB5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DAE3E3" w14:textId="77777777" w:rsidR="00D70DB5" w:rsidRPr="0057616C" w:rsidRDefault="00D70DB5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630" w:rsidRPr="0057616C" w14:paraId="3965D48D" w14:textId="77777777" w:rsidTr="00202204">
        <w:trPr>
          <w:trHeight w:val="360"/>
        </w:trPr>
        <w:tc>
          <w:tcPr>
            <w:tcW w:w="2044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9824C4" w14:textId="77777777" w:rsidR="00F62630" w:rsidRPr="0057616C" w:rsidRDefault="00F62630" w:rsidP="00F62630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27A8" w14:textId="68AFE132" w:rsidR="00F62630" w:rsidRPr="0057616C" w:rsidRDefault="00F62630" w:rsidP="00F62630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7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1133" w14:textId="6894A811" w:rsidR="00F62630" w:rsidRPr="0057616C" w:rsidRDefault="00F62630" w:rsidP="00F62630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7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C212" w14:textId="7B561D86" w:rsidR="00F62630" w:rsidRPr="0057616C" w:rsidRDefault="00F62630" w:rsidP="00F62630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73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392FFA3" w14:textId="4708869D" w:rsidR="00F62630" w:rsidRPr="0057616C" w:rsidRDefault="00F62630" w:rsidP="00F62630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F62630" w:rsidRPr="0057616C" w14:paraId="59F4D748" w14:textId="77777777" w:rsidTr="00202204">
        <w:trPr>
          <w:trHeight w:val="266"/>
        </w:trPr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7F1E1" w14:textId="77777777" w:rsidR="00F62630" w:rsidRPr="0057616C" w:rsidRDefault="00F62630" w:rsidP="00114EF1">
            <w:pPr>
              <w:spacing w:before="30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6F13E" w14:textId="77777777" w:rsidR="00F62630" w:rsidRPr="0057616C" w:rsidRDefault="00F62630" w:rsidP="00114EF1">
            <w:pPr>
              <w:spacing w:before="30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1D3AD" w14:textId="77777777" w:rsidR="00F62630" w:rsidRPr="0057616C" w:rsidRDefault="00F62630" w:rsidP="00114EF1">
            <w:pPr>
              <w:tabs>
                <w:tab w:val="decimal" w:pos="475"/>
              </w:tabs>
              <w:spacing w:before="30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2933A" w14:textId="77777777" w:rsidR="00F62630" w:rsidRPr="0057616C" w:rsidRDefault="00F62630" w:rsidP="00114EF1">
            <w:pPr>
              <w:tabs>
                <w:tab w:val="decimal" w:pos="746"/>
              </w:tabs>
              <w:spacing w:before="30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6E9D1" w14:textId="77777777" w:rsidR="00F62630" w:rsidRPr="0057616C" w:rsidRDefault="00F62630" w:rsidP="00114EF1">
            <w:pPr>
              <w:tabs>
                <w:tab w:val="decimal" w:pos="562"/>
              </w:tabs>
              <w:spacing w:before="30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62630" w:rsidRPr="0057616C" w14:paraId="583BF8D3" w14:textId="77777777" w:rsidTr="00202204">
        <w:trPr>
          <w:trHeight w:val="266"/>
        </w:trPr>
        <w:tc>
          <w:tcPr>
            <w:tcW w:w="20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3D5A0" w14:textId="77777777" w:rsidR="00F62630" w:rsidRPr="00982754" w:rsidRDefault="00F62630" w:rsidP="00114EF1">
            <w:pPr>
              <w:spacing w:before="30"/>
              <w:ind w:right="29" w:firstLine="122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9827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72741" w14:textId="77777777" w:rsidR="00F62630" w:rsidRPr="0057616C" w:rsidRDefault="00F62630" w:rsidP="00114EF1">
            <w:pPr>
              <w:spacing w:before="30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9B112" w14:textId="77777777" w:rsidR="00F62630" w:rsidRPr="0057616C" w:rsidRDefault="00F62630" w:rsidP="00114EF1">
            <w:pPr>
              <w:tabs>
                <w:tab w:val="decimal" w:pos="475"/>
              </w:tabs>
              <w:spacing w:before="30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ACBD1" w14:textId="77777777" w:rsidR="00F62630" w:rsidRPr="0057616C" w:rsidRDefault="00F62630" w:rsidP="00114EF1">
            <w:pPr>
              <w:tabs>
                <w:tab w:val="decimal" w:pos="746"/>
              </w:tabs>
              <w:spacing w:before="30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9E752" w14:textId="77777777" w:rsidR="00F62630" w:rsidRPr="0057616C" w:rsidRDefault="00F62630" w:rsidP="00114EF1">
            <w:pPr>
              <w:tabs>
                <w:tab w:val="decimal" w:pos="562"/>
              </w:tabs>
              <w:spacing w:before="30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275E3" w:rsidRPr="0057616C" w14:paraId="224E81EA" w14:textId="77777777" w:rsidTr="00202204">
        <w:trPr>
          <w:trHeight w:val="266"/>
        </w:trPr>
        <w:tc>
          <w:tcPr>
            <w:tcW w:w="20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1E1F9" w14:textId="790F9893" w:rsidR="00D275E3" w:rsidRPr="00982754" w:rsidRDefault="00D275E3" w:rsidP="00114EF1">
            <w:pPr>
              <w:spacing w:before="30"/>
              <w:ind w:right="29" w:firstLine="1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275E3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Pr="00D275E3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6D40A" w14:textId="295D2B77" w:rsidR="00D275E3" w:rsidRPr="0057616C" w:rsidRDefault="00D275E3" w:rsidP="00202204">
            <w:pPr>
              <w:tabs>
                <w:tab w:val="decimal" w:pos="1080"/>
              </w:tabs>
              <w:spacing w:before="30" w:line="233" w:lineRule="auto"/>
              <w:ind w:right="-21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16184" w14:textId="64A9ACEC" w:rsidR="00D275E3" w:rsidRPr="0057616C" w:rsidRDefault="00D275E3" w:rsidP="00202204">
            <w:pPr>
              <w:tabs>
                <w:tab w:val="decimal" w:pos="1080"/>
              </w:tabs>
              <w:spacing w:before="30" w:line="233" w:lineRule="auto"/>
              <w:ind w:right="-21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46F5A6" w14:textId="4092C3F6" w:rsidR="00D275E3" w:rsidRPr="0057616C" w:rsidRDefault="00114EF1" w:rsidP="00202204">
            <w:pPr>
              <w:tabs>
                <w:tab w:val="decimal" w:pos="1080"/>
              </w:tabs>
              <w:spacing w:before="30" w:line="233" w:lineRule="auto"/>
              <w:ind w:right="-21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67,604</w:t>
            </w: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A9BFA" w14:textId="4AAABF06" w:rsidR="00D275E3" w:rsidRPr="0057616C" w:rsidRDefault="00D275E3" w:rsidP="00202204">
            <w:pPr>
              <w:tabs>
                <w:tab w:val="decimal" w:pos="1080"/>
              </w:tabs>
              <w:spacing w:before="30" w:line="233" w:lineRule="auto"/>
              <w:ind w:right="-21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F62630" w:rsidRPr="0057616C" w14:paraId="22742A08" w14:textId="77777777" w:rsidTr="00202204">
        <w:trPr>
          <w:trHeight w:val="266"/>
        </w:trPr>
        <w:tc>
          <w:tcPr>
            <w:tcW w:w="204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60F7EFD" w14:textId="77777777" w:rsidR="00F62630" w:rsidRPr="0057616C" w:rsidRDefault="00F62630" w:rsidP="00114EF1">
            <w:pPr>
              <w:spacing w:before="30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บจก. แอลไพน์ เทคโนโลยี แมนูแฟคเจอริ่ง</w:t>
            </w: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79882" w14:textId="77777777" w:rsidR="00F62630" w:rsidRPr="0057616C" w:rsidRDefault="00F62630" w:rsidP="00114EF1">
            <w:pPr>
              <w:spacing w:before="30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2A2F2" w14:textId="77777777" w:rsidR="00F62630" w:rsidRPr="0057616C" w:rsidRDefault="00F62630" w:rsidP="00114EF1">
            <w:pPr>
              <w:spacing w:before="30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1F129" w14:textId="77777777" w:rsidR="00F62630" w:rsidRPr="0057616C" w:rsidRDefault="00F62630" w:rsidP="00114EF1">
            <w:pPr>
              <w:tabs>
                <w:tab w:val="decimal" w:pos="1090"/>
              </w:tabs>
              <w:spacing w:before="30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D842B" w14:textId="77777777" w:rsidR="00F62630" w:rsidRPr="0057616C" w:rsidRDefault="00F62630" w:rsidP="00114EF1">
            <w:pPr>
              <w:spacing w:before="30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62630" w:rsidRPr="0057616C" w14:paraId="7BDF4E76" w14:textId="77777777" w:rsidTr="00202204">
        <w:trPr>
          <w:trHeight w:val="266"/>
        </w:trPr>
        <w:tc>
          <w:tcPr>
            <w:tcW w:w="204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D7D4886" w14:textId="77777777" w:rsidR="00F62630" w:rsidRPr="0057616C" w:rsidRDefault="00F62630" w:rsidP="00114EF1">
            <w:pPr>
              <w:spacing w:before="30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 (ประเทศ</w:t>
            </w:r>
            <w:r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  <w:r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31CB" w14:textId="7F66062A" w:rsidR="00F62630" w:rsidRPr="004342A3" w:rsidRDefault="007F3EEF" w:rsidP="00202204">
            <w:pPr>
              <w:tabs>
                <w:tab w:val="decimal" w:pos="1080"/>
              </w:tabs>
              <w:spacing w:before="30" w:line="233" w:lineRule="auto"/>
              <w:ind w:right="-2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0EE9" w14:textId="609B79AE" w:rsidR="00F62630" w:rsidRPr="0057616C" w:rsidRDefault="00F62630" w:rsidP="00202204">
            <w:pPr>
              <w:tabs>
                <w:tab w:val="decimal" w:pos="1080"/>
              </w:tabs>
              <w:spacing w:before="30" w:line="233" w:lineRule="auto"/>
              <w:ind w:right="-2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846,769</w:t>
            </w: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FC80" w14:textId="07C9AE37" w:rsidR="00F62630" w:rsidRPr="0057616C" w:rsidRDefault="00211858" w:rsidP="00202204">
            <w:pPr>
              <w:tabs>
                <w:tab w:val="decimal" w:pos="1080"/>
              </w:tabs>
              <w:spacing w:before="30" w:line="233" w:lineRule="auto"/>
              <w:ind w:right="-2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9E14" w14:textId="70ED4FB9" w:rsidR="00F62630" w:rsidRPr="00134536" w:rsidRDefault="00F62630" w:rsidP="00202204">
            <w:pPr>
              <w:tabs>
                <w:tab w:val="decimal" w:pos="1080"/>
              </w:tabs>
              <w:spacing w:before="30" w:line="233" w:lineRule="auto"/>
              <w:ind w:right="-2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846,769</w:t>
            </w:r>
          </w:p>
        </w:tc>
      </w:tr>
      <w:tr w:rsidR="00F62630" w:rsidRPr="0057616C" w14:paraId="0B2BD8EB" w14:textId="77777777" w:rsidTr="00202204">
        <w:trPr>
          <w:trHeight w:val="266"/>
        </w:trPr>
        <w:tc>
          <w:tcPr>
            <w:tcW w:w="20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205F8" w14:textId="77777777" w:rsidR="00F62630" w:rsidRPr="0057616C" w:rsidRDefault="00F62630" w:rsidP="00114EF1">
            <w:pPr>
              <w:spacing w:before="30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D3BC" w14:textId="20A362DD" w:rsidR="00F62630" w:rsidRPr="000539B3" w:rsidRDefault="007F3EEF" w:rsidP="00202204">
            <w:pPr>
              <w:tabs>
                <w:tab w:val="decimal" w:pos="1080"/>
              </w:tabs>
              <w:spacing w:before="30" w:line="233" w:lineRule="auto"/>
              <w:ind w:right="-2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A891" w14:textId="28ADFF8F" w:rsidR="00F62630" w:rsidRPr="000539B3" w:rsidRDefault="00F62630" w:rsidP="00202204">
            <w:pPr>
              <w:tabs>
                <w:tab w:val="decimal" w:pos="1080"/>
              </w:tabs>
              <w:spacing w:before="30" w:line="233" w:lineRule="auto"/>
              <w:ind w:right="-214"/>
              <w:rPr>
                <w:rFonts w:ascii="Angsana New" w:hAnsi="Angsana New" w:cs="Angsana New"/>
                <w:sz w:val="28"/>
                <w:szCs w:val="28"/>
              </w:rPr>
            </w:pPr>
            <w:r w:rsidRPr="000539B3">
              <w:rPr>
                <w:rFonts w:ascii="Angsana New" w:hAnsi="Angsana New" w:cs="Angsana New"/>
                <w:sz w:val="28"/>
                <w:szCs w:val="28"/>
              </w:rPr>
              <w:t>846,769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9146" w14:textId="7C700776" w:rsidR="00F62630" w:rsidRPr="000539B3" w:rsidRDefault="00114EF1" w:rsidP="00202204">
            <w:pPr>
              <w:tabs>
                <w:tab w:val="decimal" w:pos="1080"/>
              </w:tabs>
              <w:spacing w:before="30" w:line="233" w:lineRule="auto"/>
              <w:ind w:right="-2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67,604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1906" w14:textId="52DE6BA6" w:rsidR="00F62630" w:rsidRPr="000539B3" w:rsidRDefault="00F62630" w:rsidP="00202204">
            <w:pPr>
              <w:tabs>
                <w:tab w:val="decimal" w:pos="1080"/>
              </w:tabs>
              <w:spacing w:before="30" w:line="233" w:lineRule="auto"/>
              <w:ind w:right="-214"/>
              <w:rPr>
                <w:rFonts w:ascii="Angsana New" w:hAnsi="Angsana New" w:cs="Angsana New"/>
                <w:sz w:val="28"/>
                <w:szCs w:val="28"/>
              </w:rPr>
            </w:pPr>
            <w:r w:rsidRPr="000539B3">
              <w:rPr>
                <w:rFonts w:ascii="Angsana New" w:hAnsi="Angsana New" w:cs="Angsana New"/>
                <w:sz w:val="28"/>
                <w:szCs w:val="28"/>
              </w:rPr>
              <w:t>846,769</w:t>
            </w:r>
          </w:p>
        </w:tc>
      </w:tr>
      <w:tr w:rsidR="00F62630" w:rsidRPr="0057616C" w14:paraId="07FEEDC5" w14:textId="77777777" w:rsidTr="00202204">
        <w:trPr>
          <w:trHeight w:val="266"/>
        </w:trPr>
        <w:tc>
          <w:tcPr>
            <w:tcW w:w="20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D6BC4" w14:textId="77777777" w:rsidR="00F62630" w:rsidRPr="00982754" w:rsidRDefault="00F62630" w:rsidP="00114EF1">
            <w:pPr>
              <w:spacing w:before="30"/>
              <w:ind w:right="29" w:firstLine="1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827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9827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C011D" w14:textId="77777777" w:rsidR="00F62630" w:rsidRPr="0057616C" w:rsidRDefault="00F62630" w:rsidP="00114EF1">
            <w:pPr>
              <w:tabs>
                <w:tab w:val="decimal" w:pos="952"/>
              </w:tabs>
              <w:spacing w:before="30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3973E" w14:textId="77777777" w:rsidR="00F62630" w:rsidRPr="0057616C" w:rsidRDefault="00F62630" w:rsidP="00114EF1">
            <w:pPr>
              <w:tabs>
                <w:tab w:val="decimal" w:pos="952"/>
              </w:tabs>
              <w:spacing w:before="30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DF9F7" w14:textId="77777777" w:rsidR="00F62630" w:rsidRPr="0057616C" w:rsidRDefault="00F62630" w:rsidP="00114EF1">
            <w:pPr>
              <w:tabs>
                <w:tab w:val="decimal" w:pos="952"/>
              </w:tabs>
              <w:spacing w:before="30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B6DC5" w14:textId="77777777" w:rsidR="00F62630" w:rsidRPr="0057616C" w:rsidRDefault="00F62630" w:rsidP="00114EF1">
            <w:pPr>
              <w:tabs>
                <w:tab w:val="decimal" w:pos="952"/>
              </w:tabs>
              <w:spacing w:before="30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62630" w:rsidRPr="0057616C" w14:paraId="46161457" w14:textId="77777777" w:rsidTr="00202204">
        <w:trPr>
          <w:trHeight w:val="266"/>
        </w:trPr>
        <w:tc>
          <w:tcPr>
            <w:tcW w:w="20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451D1" w14:textId="77777777" w:rsidR="00F62630" w:rsidRPr="007D37EC" w:rsidRDefault="00F62630" w:rsidP="00114EF1">
            <w:pPr>
              <w:spacing w:before="30"/>
              <w:ind w:right="29" w:firstLine="12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D37E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3A20F" w14:textId="77777777" w:rsidR="00F62630" w:rsidRPr="0010403D" w:rsidRDefault="00F62630" w:rsidP="00114EF1">
            <w:pPr>
              <w:tabs>
                <w:tab w:val="decimal" w:pos="952"/>
              </w:tabs>
              <w:spacing w:before="30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CD8D6" w14:textId="77777777" w:rsidR="00F62630" w:rsidRPr="0010403D" w:rsidRDefault="00F62630" w:rsidP="00114EF1">
            <w:pPr>
              <w:tabs>
                <w:tab w:val="decimal" w:pos="952"/>
              </w:tabs>
              <w:spacing w:before="30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77D36" w14:textId="77777777" w:rsidR="00F62630" w:rsidRPr="0010403D" w:rsidRDefault="00F62630" w:rsidP="00114EF1">
            <w:pPr>
              <w:tabs>
                <w:tab w:val="decimal" w:pos="952"/>
              </w:tabs>
              <w:spacing w:before="30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B30A6" w14:textId="77777777" w:rsidR="00F62630" w:rsidRPr="0010403D" w:rsidRDefault="00F62630" w:rsidP="00114EF1">
            <w:pPr>
              <w:tabs>
                <w:tab w:val="decimal" w:pos="952"/>
              </w:tabs>
              <w:spacing w:before="30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62630" w:rsidRPr="0057616C" w14:paraId="7EDDC8E9" w14:textId="77777777" w:rsidTr="00202204">
        <w:trPr>
          <w:trHeight w:val="266"/>
        </w:trPr>
        <w:tc>
          <w:tcPr>
            <w:tcW w:w="20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724BF" w14:textId="77777777" w:rsidR="00F62630" w:rsidRDefault="00F62630" w:rsidP="00114EF1">
            <w:pPr>
              <w:spacing w:before="30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- </w:t>
            </w:r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Team Precision (Europe) </w:t>
            </w:r>
            <w:proofErr w:type="spellStart"/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996BF" w14:textId="77777777" w:rsidR="00F62630" w:rsidRPr="00202204" w:rsidRDefault="00F62630" w:rsidP="00202204">
            <w:pPr>
              <w:tabs>
                <w:tab w:val="decimal" w:pos="1080"/>
              </w:tabs>
              <w:spacing w:before="30" w:line="233" w:lineRule="auto"/>
              <w:ind w:right="-214"/>
              <w:rPr>
                <w:rFonts w:ascii="Angsana New" w:hAnsi="Angsana New" w:cs="Angsana New"/>
                <w:sz w:val="28"/>
                <w:szCs w:val="28"/>
              </w:rPr>
            </w:pPr>
            <w:r w:rsidRPr="00202204"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8CB51" w14:textId="33C6FC08" w:rsidR="00F62630" w:rsidRPr="00202204" w:rsidRDefault="00F62630" w:rsidP="00202204">
            <w:pPr>
              <w:tabs>
                <w:tab w:val="decimal" w:pos="1080"/>
              </w:tabs>
              <w:spacing w:before="30" w:line="233" w:lineRule="auto"/>
              <w:ind w:right="-214"/>
              <w:rPr>
                <w:rFonts w:ascii="Angsana New" w:hAnsi="Angsana New" w:cs="Angsana New"/>
                <w:sz w:val="28"/>
                <w:szCs w:val="28"/>
              </w:rPr>
            </w:pPr>
            <w:r w:rsidRPr="00202204"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CC988" w14:textId="19E0E270" w:rsidR="00F62630" w:rsidRPr="00202204" w:rsidRDefault="00211858" w:rsidP="00202204">
            <w:pPr>
              <w:tabs>
                <w:tab w:val="decimal" w:pos="1080"/>
              </w:tabs>
              <w:spacing w:before="30" w:line="233" w:lineRule="auto"/>
              <w:ind w:right="-214"/>
              <w:rPr>
                <w:rFonts w:ascii="Angsana New" w:hAnsi="Angsana New" w:cs="Angsana New"/>
                <w:sz w:val="28"/>
                <w:szCs w:val="28"/>
              </w:rPr>
            </w:pPr>
            <w:r w:rsidRPr="00202204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C177C" w14:textId="2A9122CC" w:rsidR="00F62630" w:rsidRPr="00202204" w:rsidRDefault="00F62630" w:rsidP="00202204">
            <w:pPr>
              <w:tabs>
                <w:tab w:val="decimal" w:pos="1080"/>
              </w:tabs>
              <w:spacing w:before="30"/>
              <w:ind w:right="-214"/>
              <w:rPr>
                <w:rFonts w:ascii="Angsana New" w:hAnsi="Angsana New" w:cs="Angsana New"/>
                <w:sz w:val="28"/>
                <w:szCs w:val="28"/>
              </w:rPr>
            </w:pPr>
            <w:r w:rsidRPr="00202204">
              <w:rPr>
                <w:rFonts w:ascii="Angsana New" w:hAnsi="Angsana New" w:cs="Angsana New"/>
                <w:sz w:val="28"/>
                <w:szCs w:val="28"/>
              </w:rPr>
              <w:t>191,089</w:t>
            </w:r>
          </w:p>
        </w:tc>
      </w:tr>
      <w:tr w:rsidR="00F62630" w:rsidRPr="0057616C" w14:paraId="6D655A77" w14:textId="77777777" w:rsidTr="00202204">
        <w:trPr>
          <w:trHeight w:val="266"/>
        </w:trPr>
        <w:tc>
          <w:tcPr>
            <w:tcW w:w="20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8EB1" w14:textId="77777777" w:rsidR="00F62630" w:rsidRPr="0057616C" w:rsidRDefault="00F62630" w:rsidP="00114EF1">
            <w:pPr>
              <w:spacing w:before="30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982754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1310" w14:textId="25C48606" w:rsidR="00F62630" w:rsidRDefault="007F3EEF" w:rsidP="00202204">
            <w:pPr>
              <w:tabs>
                <w:tab w:val="decimal" w:pos="1080"/>
              </w:tabs>
              <w:spacing w:before="30" w:line="233" w:lineRule="auto"/>
              <w:ind w:right="-2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22D4" w14:textId="101D870A" w:rsidR="00F62630" w:rsidRDefault="00F62630" w:rsidP="00202204">
            <w:pPr>
              <w:tabs>
                <w:tab w:val="decimal" w:pos="1080"/>
              </w:tabs>
              <w:spacing w:before="30"/>
              <w:ind w:right="-2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846,769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0CEF" w14:textId="037657A2" w:rsidR="00F62630" w:rsidRPr="00982754" w:rsidRDefault="00114EF1" w:rsidP="00202204">
            <w:pPr>
              <w:tabs>
                <w:tab w:val="decimal" w:pos="1080"/>
              </w:tabs>
              <w:spacing w:before="30"/>
              <w:ind w:right="-2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67,604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18A5" w14:textId="08433155" w:rsidR="00F62630" w:rsidRDefault="00F62630" w:rsidP="00202204">
            <w:pPr>
              <w:tabs>
                <w:tab w:val="decimal" w:pos="1080"/>
              </w:tabs>
              <w:spacing w:before="30"/>
              <w:ind w:right="-2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275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,037,858</w:t>
            </w:r>
          </w:p>
        </w:tc>
      </w:tr>
      <w:tr w:rsidR="00F62630" w:rsidRPr="0057616C" w14:paraId="721C2753" w14:textId="77777777" w:rsidTr="00202204">
        <w:trPr>
          <w:trHeight w:val="266"/>
        </w:trPr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C700E" w14:textId="77777777" w:rsidR="00F62630" w:rsidRPr="00982754" w:rsidRDefault="00F62630" w:rsidP="00114EF1">
            <w:pPr>
              <w:spacing w:before="30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3A76B" w14:textId="77777777" w:rsidR="00F62630" w:rsidRDefault="00F62630" w:rsidP="00114EF1">
            <w:pPr>
              <w:tabs>
                <w:tab w:val="decimal" w:pos="952"/>
              </w:tabs>
              <w:spacing w:before="30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AA802" w14:textId="77777777" w:rsidR="00F62630" w:rsidRDefault="00F62630" w:rsidP="00114EF1">
            <w:pPr>
              <w:tabs>
                <w:tab w:val="decimal" w:pos="952"/>
              </w:tabs>
              <w:spacing w:before="30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C4365" w14:textId="77777777" w:rsidR="00F62630" w:rsidRPr="00982754" w:rsidRDefault="00F62630" w:rsidP="00114EF1">
            <w:pPr>
              <w:tabs>
                <w:tab w:val="decimal" w:pos="952"/>
              </w:tabs>
              <w:spacing w:before="30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25E65" w14:textId="77777777" w:rsidR="00F62630" w:rsidRDefault="00F62630" w:rsidP="00114EF1">
            <w:pPr>
              <w:tabs>
                <w:tab w:val="decimal" w:pos="952"/>
              </w:tabs>
              <w:spacing w:before="30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62630" w:rsidRPr="0057616C" w14:paraId="4FBAA026" w14:textId="77777777" w:rsidTr="00202204">
        <w:trPr>
          <w:trHeight w:val="266"/>
        </w:trPr>
        <w:tc>
          <w:tcPr>
            <w:tcW w:w="20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84CD" w14:textId="77777777" w:rsidR="00F62630" w:rsidRPr="00982754" w:rsidRDefault="00F62630" w:rsidP="00114EF1">
            <w:pPr>
              <w:spacing w:before="30"/>
              <w:ind w:right="29" w:firstLine="122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- </w:t>
            </w:r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Team Precision (Europe) </w:t>
            </w:r>
            <w:proofErr w:type="spellStart"/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8ACF" w14:textId="77777777" w:rsidR="00F62630" w:rsidRPr="00120EE3" w:rsidRDefault="00F62630" w:rsidP="00202204">
            <w:pPr>
              <w:tabs>
                <w:tab w:val="decimal" w:pos="1080"/>
              </w:tabs>
              <w:spacing w:before="30" w:line="233" w:lineRule="auto"/>
              <w:ind w:right="-2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20E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F4FA" w14:textId="37608CF3" w:rsidR="00F62630" w:rsidRPr="00120EE3" w:rsidRDefault="00F62630" w:rsidP="00202204">
            <w:pPr>
              <w:tabs>
                <w:tab w:val="decimal" w:pos="1080"/>
              </w:tabs>
              <w:spacing w:before="30" w:line="233" w:lineRule="auto"/>
              <w:ind w:right="-2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20E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E320" w14:textId="328A5A20" w:rsidR="00F62630" w:rsidRPr="00120EE3" w:rsidRDefault="00211858" w:rsidP="00202204">
            <w:pPr>
              <w:tabs>
                <w:tab w:val="decimal" w:pos="1080"/>
              </w:tabs>
              <w:spacing w:before="30" w:line="233" w:lineRule="auto"/>
              <w:ind w:right="-2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2754" w14:textId="603D055C" w:rsidR="00F62630" w:rsidRPr="00120EE3" w:rsidRDefault="00F62630" w:rsidP="00202204">
            <w:pPr>
              <w:tabs>
                <w:tab w:val="decimal" w:pos="1080"/>
              </w:tabs>
              <w:spacing w:before="30"/>
              <w:ind w:right="-2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20E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168,835</w:t>
            </w:r>
          </w:p>
        </w:tc>
      </w:tr>
      <w:tr w:rsidR="00F62630" w:rsidRPr="0057616C" w14:paraId="12BD2E05" w14:textId="77777777" w:rsidTr="00202204">
        <w:trPr>
          <w:trHeight w:val="266"/>
        </w:trPr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EBB74" w14:textId="77777777" w:rsidR="00F62630" w:rsidRPr="0057616C" w:rsidRDefault="00F62630" w:rsidP="00114EF1">
            <w:pPr>
              <w:spacing w:before="30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A2F53" w14:textId="77777777" w:rsidR="00F62630" w:rsidRPr="0057616C" w:rsidRDefault="00F62630" w:rsidP="00114EF1">
            <w:pPr>
              <w:tabs>
                <w:tab w:val="decimal" w:pos="952"/>
              </w:tabs>
              <w:spacing w:before="30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46695B" w14:textId="77777777" w:rsidR="00F62630" w:rsidRPr="0057616C" w:rsidRDefault="00F62630" w:rsidP="00114EF1">
            <w:pPr>
              <w:tabs>
                <w:tab w:val="decimal" w:pos="952"/>
              </w:tabs>
              <w:spacing w:before="30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4989C" w14:textId="77777777" w:rsidR="00F62630" w:rsidRPr="0057616C" w:rsidRDefault="00F62630" w:rsidP="00114EF1">
            <w:pPr>
              <w:tabs>
                <w:tab w:val="decimal" w:pos="952"/>
              </w:tabs>
              <w:spacing w:before="30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F5644" w14:textId="77777777" w:rsidR="00F62630" w:rsidRPr="0057616C" w:rsidRDefault="00F62630" w:rsidP="00114EF1">
            <w:pPr>
              <w:tabs>
                <w:tab w:val="decimal" w:pos="952"/>
              </w:tabs>
              <w:spacing w:before="30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62630" w:rsidRPr="0057616C" w14:paraId="1011A759" w14:textId="77777777" w:rsidTr="00202204">
        <w:trPr>
          <w:trHeight w:val="266"/>
        </w:trPr>
        <w:tc>
          <w:tcPr>
            <w:tcW w:w="20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3BF2" w14:textId="77777777" w:rsidR="00F62630" w:rsidRPr="0057616C" w:rsidRDefault="00F62630" w:rsidP="00114EF1">
            <w:pPr>
              <w:spacing w:before="30"/>
              <w:ind w:right="29" w:firstLine="12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- </w:t>
            </w:r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Team Precision (Europe) </w:t>
            </w:r>
            <w:proofErr w:type="spellStart"/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B3B8" w14:textId="77777777" w:rsidR="00F62630" w:rsidRPr="0057616C" w:rsidRDefault="00F62630" w:rsidP="00202204">
            <w:pPr>
              <w:tabs>
                <w:tab w:val="decimal" w:pos="1080"/>
              </w:tabs>
              <w:spacing w:before="30" w:line="233" w:lineRule="auto"/>
              <w:ind w:right="-2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569C" w14:textId="7FBACD47" w:rsidR="00F62630" w:rsidRPr="0057616C" w:rsidRDefault="00F62630" w:rsidP="00202204">
            <w:pPr>
              <w:tabs>
                <w:tab w:val="decimal" w:pos="1080"/>
              </w:tabs>
              <w:spacing w:before="30" w:line="233" w:lineRule="auto"/>
              <w:ind w:right="-2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846D" w14:textId="2DA4E1CB" w:rsidR="00F62630" w:rsidRPr="0057616C" w:rsidRDefault="00211858" w:rsidP="00202204">
            <w:pPr>
              <w:tabs>
                <w:tab w:val="decimal" w:pos="1080"/>
              </w:tabs>
              <w:spacing w:before="30"/>
              <w:ind w:right="-2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8,073,961</w:t>
            </w: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16B3" w14:textId="41700A6A" w:rsidR="00F62630" w:rsidRPr="0057616C" w:rsidRDefault="00F62630" w:rsidP="00202204">
            <w:pPr>
              <w:tabs>
                <w:tab w:val="decimal" w:pos="1080"/>
              </w:tabs>
              <w:spacing w:before="30"/>
              <w:ind w:right="-21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3,521,599</w:t>
            </w:r>
          </w:p>
        </w:tc>
      </w:tr>
    </w:tbl>
    <w:p w14:paraId="3B56B4C9" w14:textId="77777777" w:rsidR="000539B3" w:rsidRPr="00EB63A0" w:rsidRDefault="000539B3">
      <w:pPr>
        <w:rPr>
          <w:sz w:val="10"/>
          <w:szCs w:val="10"/>
          <w:cs/>
        </w:rPr>
      </w:pPr>
    </w:p>
    <w:p w14:paraId="7322D0B0" w14:textId="77777777" w:rsidR="00114EF1" w:rsidRDefault="00114EF1">
      <w:pPr>
        <w:rPr>
          <w:rFonts w:ascii="Angsana New" w:hAnsi="Angsana New" w:cs="Angsana New"/>
          <w:spacing w:val="-2"/>
          <w:sz w:val="28"/>
          <w:szCs w:val="28"/>
          <w:cs/>
        </w:rPr>
      </w:pPr>
      <w:r>
        <w:rPr>
          <w:rFonts w:ascii="Angsana New" w:hAnsi="Angsana New" w:cs="Angsana New"/>
          <w:spacing w:val="-2"/>
          <w:sz w:val="28"/>
          <w:szCs w:val="28"/>
          <w:cs/>
        </w:rPr>
        <w:br w:type="page"/>
      </w:r>
    </w:p>
    <w:p w14:paraId="40DBF23B" w14:textId="6E0C90FB" w:rsidR="00D70DB5" w:rsidRPr="00114EF1" w:rsidRDefault="001100B1" w:rsidP="00114EF1">
      <w:pPr>
        <w:pStyle w:val="BlockText"/>
        <w:tabs>
          <w:tab w:val="clear" w:pos="900"/>
        </w:tabs>
        <w:ind w:left="7952" w:right="-35" w:firstLine="0"/>
        <w:jc w:val="right"/>
        <w:rPr>
          <w:rFonts w:ascii="Angsana New" w:hAnsi="Angsana New" w:cs="Angsana New"/>
          <w:spacing w:val="-2"/>
          <w:sz w:val="28"/>
          <w:szCs w:val="28"/>
          <w:cs/>
        </w:rPr>
      </w:pPr>
      <w:r w:rsidRPr="00114EF1">
        <w:rPr>
          <w:rFonts w:ascii="Angsana New" w:hAnsi="Angsana New" w:cs="Angsana New" w:hint="cs"/>
          <w:spacing w:val="-2"/>
          <w:sz w:val="28"/>
          <w:szCs w:val="28"/>
          <w:cs/>
        </w:rPr>
        <w:lastRenderedPageBreak/>
        <w:t xml:space="preserve">หน่วย </w:t>
      </w:r>
      <w:r w:rsidRPr="00114EF1"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="00D70DB5" w:rsidRPr="00114EF1">
        <w:rPr>
          <w:rFonts w:ascii="Angsana New" w:hAnsi="Angsana New" w:cs="Angsana New"/>
          <w:spacing w:val="-2"/>
          <w:sz w:val="28"/>
          <w:szCs w:val="28"/>
          <w:cs/>
        </w:rPr>
        <w:t>บาท</w:t>
      </w:r>
    </w:p>
    <w:tbl>
      <w:tblPr>
        <w:tblW w:w="8965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319"/>
        <w:gridCol w:w="1320"/>
        <w:gridCol w:w="1320"/>
        <w:gridCol w:w="1320"/>
      </w:tblGrid>
      <w:tr w:rsidR="00D70DB5" w:rsidRPr="0057616C" w14:paraId="3088483F" w14:textId="77777777" w:rsidTr="00B1126B">
        <w:trPr>
          <w:trHeight w:val="360"/>
        </w:trPr>
        <w:tc>
          <w:tcPr>
            <w:tcW w:w="3686" w:type="dxa"/>
            <w:vMerge w:val="restart"/>
            <w:tcBorders>
              <w:right w:val="single" w:sz="4" w:space="0" w:color="auto"/>
            </w:tcBorders>
            <w:vAlign w:val="center"/>
          </w:tcPr>
          <w:p w14:paraId="50E8A2C4" w14:textId="77777777" w:rsidR="00D70DB5" w:rsidRPr="0057616C" w:rsidRDefault="00D70DB5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63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B9112C" w14:textId="77777777" w:rsidR="00D70DB5" w:rsidRPr="0057616C" w:rsidRDefault="00D70DB5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1D481E6" w14:textId="77777777" w:rsidR="00D70DB5" w:rsidRPr="0057616C" w:rsidRDefault="00D70DB5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630" w:rsidRPr="0057616C" w14:paraId="0ADA35E1" w14:textId="77777777" w:rsidTr="00B1126B">
        <w:trPr>
          <w:trHeight w:val="360"/>
        </w:trPr>
        <w:tc>
          <w:tcPr>
            <w:tcW w:w="368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485DBE" w14:textId="77777777" w:rsidR="00F62630" w:rsidRPr="0057616C" w:rsidRDefault="00F62630" w:rsidP="00F62630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3F74" w14:textId="29100B4D" w:rsidR="00F62630" w:rsidRPr="0057616C" w:rsidRDefault="00F62630" w:rsidP="00F62630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21AE" w14:textId="0A0B7CE3" w:rsidR="00F62630" w:rsidRPr="0057616C" w:rsidRDefault="00F62630" w:rsidP="00F62630">
            <w:pPr>
              <w:tabs>
                <w:tab w:val="left" w:pos="717"/>
              </w:tabs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D032" w14:textId="2B4CFD71" w:rsidR="00F62630" w:rsidRPr="0057616C" w:rsidRDefault="00F62630" w:rsidP="00F62630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9841302" w14:textId="04E84AA5" w:rsidR="00F62630" w:rsidRPr="0057616C" w:rsidRDefault="00F62630" w:rsidP="00F62630">
            <w:pPr>
              <w:tabs>
                <w:tab w:val="left" w:pos="717"/>
              </w:tabs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F62630" w:rsidRPr="0057616C" w14:paraId="2B614EB5" w14:textId="77777777" w:rsidTr="00B1126B">
        <w:trPr>
          <w:trHeight w:val="360"/>
        </w:trPr>
        <w:tc>
          <w:tcPr>
            <w:tcW w:w="36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051BFC5" w14:textId="77777777" w:rsidR="00F62630" w:rsidRPr="0057616C" w:rsidRDefault="00F62630" w:rsidP="00114EF1">
            <w:pPr>
              <w:spacing w:before="30" w:line="233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6C9E7" w14:textId="77777777" w:rsidR="00F62630" w:rsidRPr="0057616C" w:rsidRDefault="00F62630" w:rsidP="00114EF1">
            <w:pPr>
              <w:tabs>
                <w:tab w:val="decimal" w:pos="732"/>
              </w:tabs>
              <w:spacing w:before="30"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C5498" w14:textId="77777777" w:rsidR="00F62630" w:rsidRPr="0057616C" w:rsidRDefault="00F62630" w:rsidP="00114EF1">
            <w:pPr>
              <w:tabs>
                <w:tab w:val="decimal" w:pos="804"/>
              </w:tabs>
              <w:spacing w:before="30"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63578" w14:textId="77777777" w:rsidR="00F62630" w:rsidRPr="0057616C" w:rsidRDefault="00F62630" w:rsidP="00114EF1">
            <w:pPr>
              <w:tabs>
                <w:tab w:val="decimal" w:pos="736"/>
                <w:tab w:val="decimal" w:pos="792"/>
              </w:tabs>
              <w:spacing w:before="30" w:line="233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9EE05CD" w14:textId="77777777" w:rsidR="00F62630" w:rsidRPr="0057616C" w:rsidRDefault="00F62630" w:rsidP="00114EF1">
            <w:pPr>
              <w:tabs>
                <w:tab w:val="decimal" w:pos="759"/>
              </w:tabs>
              <w:spacing w:before="30" w:line="233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62630" w:rsidRPr="0057616C" w14:paraId="1892BA7A" w14:textId="77777777" w:rsidTr="00B1126B">
        <w:trPr>
          <w:trHeight w:val="360"/>
        </w:trPr>
        <w:tc>
          <w:tcPr>
            <w:tcW w:w="36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F15494C" w14:textId="77777777" w:rsidR="00F62630" w:rsidRPr="0057616C" w:rsidRDefault="00F62630" w:rsidP="00114EF1">
            <w:pPr>
              <w:spacing w:before="30" w:line="233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บจก. แอลไพน์ เทคโนโลยี แมนูแฟคเจอริ่ง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9D6C0" w14:textId="77777777" w:rsidR="00F62630" w:rsidRPr="0057616C" w:rsidRDefault="00F62630" w:rsidP="00114EF1">
            <w:pPr>
              <w:tabs>
                <w:tab w:val="decimal" w:pos="1090"/>
              </w:tabs>
              <w:spacing w:before="30"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08467" w14:textId="77777777" w:rsidR="00F62630" w:rsidRPr="0057616C" w:rsidRDefault="00F62630" w:rsidP="00114EF1">
            <w:pPr>
              <w:tabs>
                <w:tab w:val="decimal" w:pos="1090"/>
              </w:tabs>
              <w:spacing w:before="30"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4389D" w14:textId="77777777" w:rsidR="00F62630" w:rsidRPr="0057616C" w:rsidRDefault="00F62630" w:rsidP="00114EF1">
            <w:pPr>
              <w:tabs>
                <w:tab w:val="decimal" w:pos="1090"/>
              </w:tabs>
              <w:spacing w:before="30"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5FCA6AB" w14:textId="77777777" w:rsidR="00F62630" w:rsidRPr="0057616C" w:rsidRDefault="00F62630" w:rsidP="00114EF1">
            <w:pPr>
              <w:tabs>
                <w:tab w:val="decimal" w:pos="952"/>
              </w:tabs>
              <w:spacing w:before="30"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62630" w:rsidRPr="0057616C" w14:paraId="34D75378" w14:textId="77777777" w:rsidTr="00B1126B">
        <w:trPr>
          <w:trHeight w:val="360"/>
        </w:trPr>
        <w:tc>
          <w:tcPr>
            <w:tcW w:w="36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0089151" w14:textId="77777777" w:rsidR="00F62630" w:rsidRPr="0057616C" w:rsidRDefault="00F62630" w:rsidP="00114EF1">
            <w:pPr>
              <w:spacing w:before="30" w:line="233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 (ประเทศ</w:t>
            </w:r>
            <w:r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  <w:r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BB6B3" w14:textId="790725F8" w:rsidR="00F62630" w:rsidRPr="003E2227" w:rsidRDefault="007F3EEF" w:rsidP="00B1126B">
            <w:pPr>
              <w:tabs>
                <w:tab w:val="decimal" w:pos="952"/>
              </w:tabs>
              <w:spacing w:before="30"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899,952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CEEE9" w14:textId="4E1CEC9E" w:rsidR="00F62630" w:rsidRPr="003E2227" w:rsidRDefault="00F62630" w:rsidP="00B1126B">
            <w:pPr>
              <w:tabs>
                <w:tab w:val="decimal" w:pos="952"/>
              </w:tabs>
              <w:spacing w:before="30"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10,919,011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61A1E" w14:textId="268A31C1" w:rsidR="00F62630" w:rsidRPr="003E2227" w:rsidRDefault="00211858" w:rsidP="00B1126B">
            <w:pPr>
              <w:tabs>
                <w:tab w:val="decimal" w:pos="952"/>
              </w:tabs>
              <w:spacing w:before="30"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899,952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4B096" w14:textId="1560481D" w:rsidR="00F62630" w:rsidRPr="003E2227" w:rsidRDefault="00F62630" w:rsidP="00B1126B">
            <w:pPr>
              <w:tabs>
                <w:tab w:val="decimal" w:pos="970"/>
              </w:tabs>
              <w:spacing w:before="30"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10,919,011</w:t>
            </w:r>
          </w:p>
        </w:tc>
      </w:tr>
      <w:tr w:rsidR="00F62630" w:rsidRPr="0057616C" w14:paraId="16E9439F" w14:textId="77777777" w:rsidTr="00B1126B">
        <w:trPr>
          <w:trHeight w:val="360"/>
        </w:trPr>
        <w:tc>
          <w:tcPr>
            <w:tcW w:w="36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3A9E86D" w14:textId="77777777" w:rsidR="00F62630" w:rsidRPr="0057616C" w:rsidRDefault="00F62630" w:rsidP="00114EF1">
            <w:pPr>
              <w:spacing w:before="30" w:line="233" w:lineRule="auto"/>
              <w:ind w:right="29" w:firstLine="12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จก.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เอ็นเนอร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์ยี อินโนเวชั่น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68286" w14:textId="2A011ECB" w:rsidR="00F62630" w:rsidRPr="00A62E22" w:rsidRDefault="007F3EEF" w:rsidP="00114EF1">
            <w:pPr>
              <w:tabs>
                <w:tab w:val="decimal" w:pos="952"/>
              </w:tabs>
              <w:spacing w:before="30"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3,000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A4237" w14:textId="24B85F75" w:rsidR="00F62630" w:rsidRPr="00A62E22" w:rsidRDefault="00F62630" w:rsidP="00114EF1">
            <w:pPr>
              <w:tabs>
                <w:tab w:val="decimal" w:pos="952"/>
              </w:tabs>
              <w:spacing w:before="30"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9,800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B3BA1" w14:textId="720665C2" w:rsidR="00F62630" w:rsidRPr="00A62E22" w:rsidRDefault="00211858" w:rsidP="00114EF1">
            <w:pPr>
              <w:tabs>
                <w:tab w:val="decimal" w:pos="952"/>
              </w:tabs>
              <w:spacing w:before="30"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3,000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B6EE0" w14:textId="10848936" w:rsidR="00F62630" w:rsidRPr="00A62E22" w:rsidRDefault="00F62630" w:rsidP="00114EF1">
            <w:pPr>
              <w:tabs>
                <w:tab w:val="decimal" w:pos="970"/>
              </w:tabs>
              <w:spacing w:before="30"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9,800</w:t>
            </w:r>
          </w:p>
        </w:tc>
      </w:tr>
      <w:tr w:rsidR="00F62630" w:rsidRPr="00216A77" w14:paraId="7428B9AE" w14:textId="77777777" w:rsidTr="00B1126B">
        <w:trPr>
          <w:trHeight w:val="360"/>
        </w:trPr>
        <w:tc>
          <w:tcPr>
            <w:tcW w:w="36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DD3DFBD" w14:textId="77777777" w:rsidR="00F62630" w:rsidRPr="00266DBF" w:rsidRDefault="00F62630" w:rsidP="00114EF1">
            <w:pPr>
              <w:spacing w:before="30" w:line="233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(ราคา</w:t>
            </w:r>
            <w:r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ขาย</w:t>
            </w: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1940" w14:textId="77777777" w:rsidR="00F62630" w:rsidRPr="00A62E22" w:rsidRDefault="00F62630" w:rsidP="00114EF1">
            <w:pPr>
              <w:tabs>
                <w:tab w:val="decimal" w:pos="952"/>
              </w:tabs>
              <w:spacing w:before="30"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5995" w14:textId="77777777" w:rsidR="00F62630" w:rsidRPr="00A62E22" w:rsidRDefault="00F62630" w:rsidP="00114EF1">
            <w:pPr>
              <w:tabs>
                <w:tab w:val="decimal" w:pos="962"/>
              </w:tabs>
              <w:spacing w:before="30"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7ED8" w14:textId="77777777" w:rsidR="00F62630" w:rsidRPr="00A62E22" w:rsidRDefault="00F62630" w:rsidP="00114EF1">
            <w:pPr>
              <w:tabs>
                <w:tab w:val="decimal" w:pos="840"/>
                <w:tab w:val="decimal" w:pos="952"/>
              </w:tabs>
              <w:spacing w:before="30"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1CE1" w14:textId="77777777" w:rsidR="00F62630" w:rsidRPr="00A62E22" w:rsidRDefault="00F62630" w:rsidP="00114EF1">
            <w:pPr>
              <w:tabs>
                <w:tab w:val="decimal" w:pos="840"/>
                <w:tab w:val="decimal" w:pos="970"/>
              </w:tabs>
              <w:spacing w:before="30"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62630" w:rsidRPr="00216A77" w14:paraId="18C75247" w14:textId="77777777" w:rsidTr="00B1126B">
        <w:trPr>
          <w:trHeight w:val="360"/>
        </w:trPr>
        <w:tc>
          <w:tcPr>
            <w:tcW w:w="368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82F29" w14:textId="77777777" w:rsidR="00F62630" w:rsidRPr="0057616C" w:rsidRDefault="00F62630" w:rsidP="00114EF1">
            <w:pPr>
              <w:spacing w:before="30" w:line="233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82754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รวมขายสินค้า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27EA" w14:textId="10C7CC9A" w:rsidR="00F62630" w:rsidRPr="00982754" w:rsidRDefault="007F3EEF" w:rsidP="00114EF1">
            <w:pPr>
              <w:tabs>
                <w:tab w:val="decimal" w:pos="1080"/>
              </w:tabs>
              <w:spacing w:before="30" w:line="233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902,952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04AF" w14:textId="48761698" w:rsidR="00F62630" w:rsidRPr="00982754" w:rsidRDefault="00F62630" w:rsidP="00202204">
            <w:pPr>
              <w:tabs>
                <w:tab w:val="decimal" w:pos="1080"/>
              </w:tabs>
              <w:spacing w:before="30" w:line="233" w:lineRule="auto"/>
              <w:ind w:right="-2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275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28,8</w:t>
            </w:r>
            <w:r w:rsidRPr="0098275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B51F" w14:textId="62516B3B" w:rsidR="00F62630" w:rsidRPr="00982754" w:rsidRDefault="00211858" w:rsidP="00B1126B">
            <w:pPr>
              <w:tabs>
                <w:tab w:val="decimal" w:pos="1080"/>
              </w:tabs>
              <w:spacing w:before="30" w:line="233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902,952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305E" w14:textId="0EAD0923" w:rsidR="00F62630" w:rsidRPr="00982754" w:rsidRDefault="00F62630" w:rsidP="00B1126B">
            <w:pPr>
              <w:tabs>
                <w:tab w:val="decimal" w:pos="1112"/>
              </w:tabs>
              <w:spacing w:before="30" w:line="233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275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10,92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8,8</w:t>
            </w:r>
            <w:r w:rsidRPr="0098275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</w:p>
        </w:tc>
      </w:tr>
      <w:tr w:rsidR="00F62630" w:rsidRPr="00216A77" w14:paraId="13E49BB1" w14:textId="77777777" w:rsidTr="00B1126B">
        <w:trPr>
          <w:trHeight w:val="360"/>
        </w:trPr>
        <w:tc>
          <w:tcPr>
            <w:tcW w:w="368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C3640" w14:textId="77777777" w:rsidR="00F62630" w:rsidRPr="007958CB" w:rsidRDefault="00F62630" w:rsidP="00114EF1">
            <w:pPr>
              <w:spacing w:before="30"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958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A0187" w14:textId="77777777" w:rsidR="00F62630" w:rsidRPr="007B2ECC" w:rsidRDefault="00F62630" w:rsidP="00114EF1">
            <w:pPr>
              <w:spacing w:before="30"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96E70" w14:textId="77777777" w:rsidR="00F62630" w:rsidRPr="007B2ECC" w:rsidRDefault="00F62630" w:rsidP="00114EF1">
            <w:pPr>
              <w:spacing w:before="30"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E82BA" w14:textId="77777777" w:rsidR="00F62630" w:rsidRPr="007B2ECC" w:rsidRDefault="00F62630" w:rsidP="00114EF1">
            <w:pPr>
              <w:tabs>
                <w:tab w:val="decimal" w:pos="840"/>
              </w:tabs>
              <w:spacing w:before="30"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9CA59" w14:textId="77777777" w:rsidR="00F62630" w:rsidRPr="007B2ECC" w:rsidRDefault="00F62630" w:rsidP="00114EF1">
            <w:pPr>
              <w:tabs>
                <w:tab w:val="decimal" w:pos="840"/>
              </w:tabs>
              <w:spacing w:before="30"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62630" w:rsidRPr="00216A77" w14:paraId="74DCE7F8" w14:textId="77777777" w:rsidTr="00B1126B">
        <w:trPr>
          <w:trHeight w:val="360"/>
        </w:trPr>
        <w:tc>
          <w:tcPr>
            <w:tcW w:w="36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4358362" w14:textId="77777777" w:rsidR="00F62630" w:rsidRPr="00266DBF" w:rsidRDefault="00F62630" w:rsidP="00114EF1">
            <w:pPr>
              <w:spacing w:before="30" w:line="233" w:lineRule="auto"/>
              <w:ind w:right="29" w:firstLine="12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บจก. 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แอล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ไพน์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เทคโนโลยี แมนูแฟคเจอริ่ง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E1546" w14:textId="77777777" w:rsidR="00F62630" w:rsidRPr="007B2ECC" w:rsidRDefault="00F62630" w:rsidP="00114EF1">
            <w:pPr>
              <w:tabs>
                <w:tab w:val="decimal" w:pos="1090"/>
              </w:tabs>
              <w:spacing w:before="30"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313FE" w14:textId="77777777" w:rsidR="00F62630" w:rsidRPr="007B2ECC" w:rsidRDefault="00F62630" w:rsidP="00114EF1">
            <w:pPr>
              <w:tabs>
                <w:tab w:val="decimal" w:pos="1090"/>
              </w:tabs>
              <w:spacing w:before="30"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2D0E4" w14:textId="77777777" w:rsidR="00F62630" w:rsidRPr="007B2ECC" w:rsidRDefault="00F62630" w:rsidP="00114EF1">
            <w:pPr>
              <w:tabs>
                <w:tab w:val="decimal" w:pos="1090"/>
              </w:tabs>
              <w:spacing w:before="30"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47799" w14:textId="77777777" w:rsidR="00F62630" w:rsidRPr="007B2ECC" w:rsidRDefault="00F62630" w:rsidP="00114EF1">
            <w:pPr>
              <w:tabs>
                <w:tab w:val="decimal" w:pos="1090"/>
              </w:tabs>
              <w:spacing w:before="30"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62630" w:rsidRPr="00216A77" w14:paraId="487FE5A3" w14:textId="77777777" w:rsidTr="00B1126B">
        <w:trPr>
          <w:trHeight w:val="360"/>
        </w:trPr>
        <w:tc>
          <w:tcPr>
            <w:tcW w:w="36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9BC088F" w14:textId="77777777" w:rsidR="00F62630" w:rsidRPr="00266DBF" w:rsidRDefault="00F62630" w:rsidP="00114EF1">
            <w:pPr>
              <w:spacing w:before="30" w:line="233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 (ประเทศ</w:t>
            </w:r>
            <w:r w:rsidRPr="00BE58BA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12C58" w14:textId="0F09A643" w:rsidR="00F62630" w:rsidRPr="007958CB" w:rsidRDefault="007F3EEF" w:rsidP="00114EF1">
            <w:pPr>
              <w:tabs>
                <w:tab w:val="decimal" w:pos="952"/>
              </w:tabs>
              <w:spacing w:before="30"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180,000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EF001" w14:textId="3D015DF3" w:rsidR="00F62630" w:rsidRPr="007958CB" w:rsidRDefault="00F62630" w:rsidP="00114EF1">
            <w:pPr>
              <w:tabs>
                <w:tab w:val="decimal" w:pos="952"/>
              </w:tabs>
              <w:spacing w:before="30"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180,000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A2D81" w14:textId="7A5021EE" w:rsidR="00F62630" w:rsidRPr="007958CB" w:rsidRDefault="00C6423F" w:rsidP="00114EF1">
            <w:pPr>
              <w:tabs>
                <w:tab w:val="decimal" w:pos="952"/>
              </w:tabs>
              <w:spacing w:before="30"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180,000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09139" w14:textId="185F14F5" w:rsidR="00F62630" w:rsidRPr="007958CB" w:rsidRDefault="00F62630" w:rsidP="00114EF1">
            <w:pPr>
              <w:tabs>
                <w:tab w:val="decimal" w:pos="952"/>
              </w:tabs>
              <w:spacing w:before="30"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180,000</w:t>
            </w:r>
          </w:p>
        </w:tc>
      </w:tr>
      <w:tr w:rsidR="00F62630" w:rsidRPr="00216A77" w14:paraId="421EF49C" w14:textId="77777777" w:rsidTr="00B1126B">
        <w:trPr>
          <w:trHeight w:val="360"/>
        </w:trPr>
        <w:tc>
          <w:tcPr>
            <w:tcW w:w="368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98550" w14:textId="77777777" w:rsidR="00F62630" w:rsidRDefault="00F62630" w:rsidP="00114EF1">
            <w:pPr>
              <w:spacing w:before="30" w:line="233" w:lineRule="auto"/>
              <w:ind w:left="97"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4BDE" w14:textId="77777777" w:rsidR="00F62630" w:rsidRPr="007B2ECC" w:rsidRDefault="00F62630" w:rsidP="00114EF1">
            <w:pPr>
              <w:tabs>
                <w:tab w:val="decimal" w:pos="897"/>
              </w:tabs>
              <w:spacing w:before="30"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5C97" w14:textId="77777777" w:rsidR="00F62630" w:rsidRPr="007B2ECC" w:rsidRDefault="00F62630" w:rsidP="00114EF1">
            <w:pPr>
              <w:tabs>
                <w:tab w:val="decimal" w:pos="897"/>
              </w:tabs>
              <w:spacing w:before="30"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D7A2" w14:textId="77777777" w:rsidR="00F62630" w:rsidRPr="007B2ECC" w:rsidRDefault="00F62630" w:rsidP="00114EF1">
            <w:pPr>
              <w:tabs>
                <w:tab w:val="decimal" w:pos="840"/>
              </w:tabs>
              <w:spacing w:before="30"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4655" w14:textId="77777777" w:rsidR="00F62630" w:rsidRPr="007B2ECC" w:rsidRDefault="00F62630" w:rsidP="00114EF1">
            <w:pPr>
              <w:tabs>
                <w:tab w:val="decimal" w:pos="897"/>
              </w:tabs>
              <w:spacing w:before="30"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62630" w:rsidRPr="00216A77" w14:paraId="09DA9D02" w14:textId="77777777" w:rsidTr="00B1126B">
        <w:trPr>
          <w:trHeight w:val="360"/>
        </w:trPr>
        <w:tc>
          <w:tcPr>
            <w:tcW w:w="368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AD452" w14:textId="77777777" w:rsidR="00F62630" w:rsidRPr="007958CB" w:rsidRDefault="00F62630" w:rsidP="00114EF1">
            <w:pPr>
              <w:spacing w:before="30" w:line="233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7958CB"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02ADA" w14:textId="77777777" w:rsidR="00F62630" w:rsidRPr="003718A2" w:rsidRDefault="00F62630" w:rsidP="00114EF1">
            <w:pPr>
              <w:tabs>
                <w:tab w:val="decimal" w:pos="732"/>
              </w:tabs>
              <w:spacing w:before="30"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8B79A" w14:textId="77777777" w:rsidR="00F62630" w:rsidRPr="003718A2" w:rsidRDefault="00F62630" w:rsidP="00114EF1">
            <w:pPr>
              <w:tabs>
                <w:tab w:val="decimal" w:pos="804"/>
              </w:tabs>
              <w:spacing w:before="30"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85095" w14:textId="77777777" w:rsidR="00F62630" w:rsidRPr="003718A2" w:rsidRDefault="00F62630" w:rsidP="00114EF1">
            <w:pPr>
              <w:tabs>
                <w:tab w:val="decimal" w:pos="736"/>
                <w:tab w:val="decimal" w:pos="792"/>
              </w:tabs>
              <w:spacing w:before="30" w:line="233" w:lineRule="auto"/>
              <w:ind w:right="-6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84276" w14:textId="77777777" w:rsidR="00F62630" w:rsidRPr="003718A2" w:rsidRDefault="00F62630" w:rsidP="00114EF1">
            <w:pPr>
              <w:tabs>
                <w:tab w:val="decimal" w:pos="804"/>
              </w:tabs>
              <w:spacing w:before="30"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62630" w:rsidRPr="00216A77" w14:paraId="22A5D7F3" w14:textId="77777777" w:rsidTr="00B1126B">
        <w:trPr>
          <w:trHeight w:val="360"/>
        </w:trPr>
        <w:tc>
          <w:tcPr>
            <w:tcW w:w="36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2C61E2F" w14:textId="77777777" w:rsidR="00F62630" w:rsidRPr="00266DBF" w:rsidRDefault="00F62630" w:rsidP="00114EF1">
            <w:pPr>
              <w:spacing w:before="30" w:line="233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Pr="00266DBF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0BD5A" w14:textId="77777777" w:rsidR="00F62630" w:rsidRPr="003718A2" w:rsidRDefault="00F62630" w:rsidP="00B1126B">
            <w:pPr>
              <w:tabs>
                <w:tab w:val="decimal" w:pos="952"/>
              </w:tabs>
              <w:spacing w:before="30" w:line="233" w:lineRule="auto"/>
              <w:ind w:right="-3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CFC16" w14:textId="17AFFF3A" w:rsidR="00F62630" w:rsidRPr="003718A2" w:rsidRDefault="00F62630" w:rsidP="00202204">
            <w:pPr>
              <w:tabs>
                <w:tab w:val="decimal" w:pos="952"/>
              </w:tabs>
              <w:spacing w:before="30" w:line="233" w:lineRule="auto"/>
              <w:ind w:right="-3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FC264" w14:textId="0D4F7AA0" w:rsidR="00F62630" w:rsidRPr="003718A2" w:rsidRDefault="00C6423F" w:rsidP="00114EF1">
            <w:pPr>
              <w:tabs>
                <w:tab w:val="decimal" w:pos="952"/>
              </w:tabs>
              <w:spacing w:before="30"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42,738,305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14D79" w14:textId="12C92FE4" w:rsidR="00F62630" w:rsidRPr="003718A2" w:rsidRDefault="00F62630" w:rsidP="00114EF1">
            <w:pPr>
              <w:tabs>
                <w:tab w:val="decimal" w:pos="952"/>
              </w:tabs>
              <w:spacing w:before="30"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30,122,199</w:t>
            </w:r>
          </w:p>
        </w:tc>
      </w:tr>
      <w:tr w:rsidR="00F62630" w:rsidRPr="00216A77" w14:paraId="08B4B4B5" w14:textId="77777777" w:rsidTr="00B1126B">
        <w:trPr>
          <w:trHeight w:val="360"/>
        </w:trPr>
        <w:tc>
          <w:tcPr>
            <w:tcW w:w="368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A5992" w14:textId="77777777" w:rsidR="00F62630" w:rsidRPr="00266DBF" w:rsidRDefault="00F62630" w:rsidP="00114EF1">
            <w:pPr>
              <w:spacing w:before="30" w:line="233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(ราคาซื้อเป็นไปตามข้อตกลงร่วมกัน)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1D24" w14:textId="77777777" w:rsidR="00F62630" w:rsidRPr="007B2ECC" w:rsidRDefault="00F62630" w:rsidP="00114EF1">
            <w:pPr>
              <w:tabs>
                <w:tab w:val="decimal" w:pos="612"/>
              </w:tabs>
              <w:spacing w:before="30"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C586" w14:textId="77777777" w:rsidR="00F62630" w:rsidRPr="007B2ECC" w:rsidRDefault="00F62630" w:rsidP="00114EF1">
            <w:pPr>
              <w:tabs>
                <w:tab w:val="decimal" w:pos="612"/>
              </w:tabs>
              <w:spacing w:before="30"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582E" w14:textId="77777777" w:rsidR="00F62630" w:rsidRPr="007B2ECC" w:rsidRDefault="00F62630" w:rsidP="00114EF1">
            <w:pPr>
              <w:tabs>
                <w:tab w:val="decimal" w:pos="612"/>
              </w:tabs>
              <w:spacing w:before="30" w:line="233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C6E3" w14:textId="77777777" w:rsidR="00F62630" w:rsidRPr="007B2ECC" w:rsidRDefault="00F62630" w:rsidP="00114EF1">
            <w:pPr>
              <w:tabs>
                <w:tab w:val="decimal" w:pos="612"/>
              </w:tabs>
              <w:spacing w:before="30" w:line="233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62630" w:rsidRPr="00216A77" w14:paraId="4577EB35" w14:textId="77777777" w:rsidTr="00B1126B">
        <w:trPr>
          <w:trHeight w:val="360"/>
        </w:trPr>
        <w:tc>
          <w:tcPr>
            <w:tcW w:w="368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526C0" w14:textId="77777777" w:rsidR="00F62630" w:rsidRPr="007958CB" w:rsidRDefault="00F62630" w:rsidP="00114EF1">
            <w:pPr>
              <w:spacing w:before="30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958CB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C408E" w14:textId="77777777" w:rsidR="00F62630" w:rsidRPr="007B2ECC" w:rsidRDefault="00F62630" w:rsidP="00114EF1">
            <w:pPr>
              <w:tabs>
                <w:tab w:val="decimal" w:pos="714"/>
              </w:tabs>
              <w:spacing w:before="30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57941" w14:textId="77777777" w:rsidR="00F62630" w:rsidRPr="007B2ECC" w:rsidRDefault="00F62630" w:rsidP="00114EF1">
            <w:pPr>
              <w:tabs>
                <w:tab w:val="decimal" w:pos="714"/>
              </w:tabs>
              <w:spacing w:before="30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97B25" w14:textId="77777777" w:rsidR="00F62630" w:rsidRPr="007B2ECC" w:rsidRDefault="00F62630" w:rsidP="00114EF1">
            <w:pPr>
              <w:tabs>
                <w:tab w:val="decimal" w:pos="826"/>
              </w:tabs>
              <w:spacing w:before="30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60DB0" w14:textId="77777777" w:rsidR="00F62630" w:rsidRPr="007B2ECC" w:rsidRDefault="00F62630" w:rsidP="00114EF1">
            <w:pPr>
              <w:tabs>
                <w:tab w:val="decimal" w:pos="826"/>
              </w:tabs>
              <w:spacing w:before="30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62630" w:rsidRPr="00216A77" w14:paraId="7E4507F7" w14:textId="77777777" w:rsidTr="00B1126B">
        <w:trPr>
          <w:trHeight w:val="360"/>
        </w:trPr>
        <w:tc>
          <w:tcPr>
            <w:tcW w:w="3686" w:type="dxa"/>
            <w:tcBorders>
              <w:top w:val="nil"/>
              <w:bottom w:val="nil"/>
              <w:right w:val="single" w:sz="4" w:space="0" w:color="auto"/>
            </w:tcBorders>
          </w:tcPr>
          <w:p w14:paraId="24873B07" w14:textId="77777777" w:rsidR="00F62630" w:rsidRPr="00266DBF" w:rsidRDefault="00F62630" w:rsidP="00114EF1">
            <w:pPr>
              <w:spacing w:before="30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จก.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เอ็นเนอร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์ยี อินโนเวชั่น 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04F29" w14:textId="0DFCE408" w:rsidR="00F62630" w:rsidRPr="007B2ECC" w:rsidRDefault="007F3EEF" w:rsidP="00114EF1">
            <w:pPr>
              <w:tabs>
                <w:tab w:val="decimal" w:pos="952"/>
              </w:tabs>
              <w:spacing w:before="30"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241,541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9CD03" w14:textId="6A7BBD25" w:rsidR="00F62630" w:rsidRPr="007B2ECC" w:rsidRDefault="00F62630" w:rsidP="00114EF1">
            <w:pPr>
              <w:tabs>
                <w:tab w:val="decimal" w:pos="952"/>
              </w:tabs>
              <w:spacing w:before="30"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256,311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A9BF8" w14:textId="272A4B4D" w:rsidR="00F62630" w:rsidRPr="007B2ECC" w:rsidRDefault="00C6423F" w:rsidP="00114EF1">
            <w:pPr>
              <w:tabs>
                <w:tab w:val="decimal" w:pos="952"/>
              </w:tabs>
              <w:spacing w:before="30"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241,541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E558E" w14:textId="4C486624" w:rsidR="00F62630" w:rsidRPr="007B2ECC" w:rsidRDefault="00F62630" w:rsidP="00114EF1">
            <w:pPr>
              <w:tabs>
                <w:tab w:val="decimal" w:pos="952"/>
              </w:tabs>
              <w:spacing w:before="30"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256,311</w:t>
            </w:r>
          </w:p>
        </w:tc>
      </w:tr>
      <w:tr w:rsidR="00F62630" w:rsidRPr="00216A77" w14:paraId="45296052" w14:textId="77777777" w:rsidTr="00B1126B">
        <w:trPr>
          <w:trHeight w:val="360"/>
        </w:trPr>
        <w:tc>
          <w:tcPr>
            <w:tcW w:w="368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94F97B3" w14:textId="77777777" w:rsidR="00F62630" w:rsidRPr="00266DBF" w:rsidRDefault="00F62630" w:rsidP="00114EF1">
            <w:pPr>
              <w:spacing w:before="30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895E" w14:textId="77777777" w:rsidR="00F62630" w:rsidRPr="007B2ECC" w:rsidRDefault="00F62630" w:rsidP="00114EF1">
            <w:pPr>
              <w:tabs>
                <w:tab w:val="decimal" w:pos="714"/>
              </w:tabs>
              <w:spacing w:before="30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9EBC" w14:textId="77777777" w:rsidR="00F62630" w:rsidRPr="007B2ECC" w:rsidRDefault="00F62630" w:rsidP="00114EF1">
            <w:pPr>
              <w:tabs>
                <w:tab w:val="decimal" w:pos="804"/>
              </w:tabs>
              <w:spacing w:before="30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65FE" w14:textId="77777777" w:rsidR="00F62630" w:rsidRPr="007B2ECC" w:rsidRDefault="00F62630" w:rsidP="00114EF1">
            <w:pPr>
              <w:tabs>
                <w:tab w:val="decimal" w:pos="826"/>
              </w:tabs>
              <w:spacing w:before="30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96FE" w14:textId="77777777" w:rsidR="00F62630" w:rsidRPr="007B2ECC" w:rsidRDefault="00F62630" w:rsidP="00114EF1">
            <w:pPr>
              <w:tabs>
                <w:tab w:val="decimal" w:pos="601"/>
              </w:tabs>
              <w:spacing w:before="30"/>
              <w:ind w:right="-6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5F60FFA8" w14:textId="77777777" w:rsidR="003A030B" w:rsidRDefault="003A030B" w:rsidP="003A030B">
      <w:pPr>
        <w:spacing w:before="60"/>
        <w:ind w:left="720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F552F39" w14:textId="225D0C9D" w:rsidR="005F7521" w:rsidRPr="003D3746" w:rsidRDefault="005F7521" w:rsidP="005F7521">
      <w:pPr>
        <w:numPr>
          <w:ilvl w:val="0"/>
          <w:numId w:val="1"/>
        </w:numPr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ภาระผูกพันและหนี้สินที่อาจเกิดขึ้นในภายหน้า</w:t>
      </w:r>
    </w:p>
    <w:p w14:paraId="07836D8C" w14:textId="77777777" w:rsidR="00F0049E" w:rsidRPr="003B016F" w:rsidRDefault="00F0049E" w:rsidP="00F0049E">
      <w:pPr>
        <w:pStyle w:val="ListParagraph"/>
        <w:numPr>
          <w:ilvl w:val="1"/>
          <w:numId w:val="1"/>
        </w:numPr>
        <w:tabs>
          <w:tab w:val="left" w:pos="720"/>
          <w:tab w:val="decimal" w:pos="1418"/>
        </w:tabs>
        <w:spacing w:before="60"/>
        <w:ind w:left="1276" w:right="29" w:hanging="567"/>
        <w:jc w:val="thaiDistribute"/>
        <w:rPr>
          <w:rFonts w:ascii="Angsana New" w:hAnsi="Angsana New"/>
          <w:sz w:val="32"/>
          <w:szCs w:val="32"/>
        </w:rPr>
      </w:pPr>
      <w:r w:rsidRPr="003B016F">
        <w:rPr>
          <w:rFonts w:ascii="Angsana New" w:hAnsi="Angsana New"/>
          <w:b/>
          <w:bCs/>
          <w:sz w:val="32"/>
          <w:szCs w:val="32"/>
          <w:cs/>
        </w:rPr>
        <w:t xml:space="preserve">บริษัทมีภาระผูกพันและหนี้สินที่อาจเกิดขึ้นภายหน้า </w:t>
      </w:r>
      <w:r w:rsidRPr="003B016F">
        <w:rPr>
          <w:rFonts w:ascii="Angsana New" w:hAnsi="Angsana New"/>
          <w:sz w:val="32"/>
          <w:szCs w:val="32"/>
          <w:cs/>
        </w:rPr>
        <w:t>ดังนี้</w:t>
      </w:r>
    </w:p>
    <w:p w14:paraId="580E50DA" w14:textId="77777777" w:rsidR="00F0049E" w:rsidRPr="00562049" w:rsidRDefault="00F0049E" w:rsidP="00F0049E">
      <w:pPr>
        <w:pStyle w:val="BlockText"/>
        <w:tabs>
          <w:tab w:val="clear" w:pos="900"/>
        </w:tabs>
        <w:ind w:left="7952" w:right="-35" w:firstLine="0"/>
        <w:jc w:val="right"/>
        <w:rPr>
          <w:rFonts w:ascii="Angsana New" w:hAnsi="Angsana New" w:cs="Angsana New"/>
          <w:spacing w:val="-2"/>
          <w:sz w:val="30"/>
          <w:szCs w:val="30"/>
          <w:cs/>
        </w:rPr>
      </w:pPr>
      <w:r w:rsidRPr="0056204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หน่วย </w:t>
      </w:r>
      <w:r w:rsidRPr="00562049">
        <w:rPr>
          <w:rFonts w:ascii="Angsana New" w:hAnsi="Angsana New" w:cs="Angsana New"/>
          <w:spacing w:val="-2"/>
          <w:sz w:val="30"/>
          <w:szCs w:val="30"/>
        </w:rPr>
        <w:t xml:space="preserve">: </w:t>
      </w:r>
      <w:r w:rsidRPr="00562049">
        <w:rPr>
          <w:rFonts w:ascii="Angsana New" w:hAnsi="Angsana New" w:cs="Angsana New" w:hint="cs"/>
          <w:spacing w:val="-2"/>
          <w:sz w:val="30"/>
          <w:szCs w:val="30"/>
          <w:cs/>
        </w:rPr>
        <w:t>ล้าน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บาท</w:t>
      </w:r>
    </w:p>
    <w:tbl>
      <w:tblPr>
        <w:tblW w:w="8894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4961"/>
        <w:gridCol w:w="1945"/>
        <w:gridCol w:w="1988"/>
      </w:tblGrid>
      <w:tr w:rsidR="00F0049E" w:rsidRPr="005112AB" w14:paraId="2CED9A08" w14:textId="77777777" w:rsidTr="006118F9">
        <w:trPr>
          <w:cantSplit/>
          <w:trHeight w:val="20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408F7E" w14:textId="77777777" w:rsidR="00F0049E" w:rsidRPr="000B75CB" w:rsidRDefault="00F0049E" w:rsidP="006118F9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75C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รายการ 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9584" w14:textId="77777777" w:rsidR="00F0049E" w:rsidRPr="000B75CB" w:rsidRDefault="00F0049E" w:rsidP="006118F9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75C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F0049E" w:rsidRPr="005112AB" w14:paraId="28E65AB2" w14:textId="77777777" w:rsidTr="00F0049E">
        <w:trPr>
          <w:cantSplit/>
          <w:trHeight w:val="303"/>
        </w:trPr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FDC6" w14:textId="77777777" w:rsidR="00F0049E" w:rsidRPr="000B75CB" w:rsidRDefault="00F0049E" w:rsidP="006118F9">
            <w:pPr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58BE" w14:textId="42178364" w:rsidR="00F0049E" w:rsidRPr="007F2DA8" w:rsidRDefault="00F0049E" w:rsidP="006118F9">
            <w:pPr>
              <w:ind w:left="-103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3344" w14:textId="1B185AD0" w:rsidR="00F0049E" w:rsidRPr="00A70900" w:rsidRDefault="00F0049E" w:rsidP="006118F9">
            <w:pPr>
              <w:ind w:left="-103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F0049E" w:rsidRPr="005112AB" w14:paraId="54183C13" w14:textId="77777777" w:rsidTr="00F0049E">
        <w:trPr>
          <w:trHeight w:val="178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3231D6" w14:textId="505BCFA2" w:rsidR="00F0049E" w:rsidRPr="00463A34" w:rsidRDefault="00F0049E" w:rsidP="00F0049E">
            <w:pPr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17522A">
              <w:rPr>
                <w:rFonts w:ascii="Angsana New" w:hAnsi="Angsana New" w:cs="Angsana New"/>
                <w:sz w:val="32"/>
                <w:szCs w:val="32"/>
                <w:cs/>
              </w:rPr>
              <w:t>เลตเตอร์ออฟเครดิต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AEAA0C" w14:textId="4DF00095" w:rsidR="00F0049E" w:rsidRPr="0010493C" w:rsidRDefault="00F0049E" w:rsidP="00F0049E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7.34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BE56E4" w14:textId="0FA1A595" w:rsidR="00F0049E" w:rsidRPr="000B75CB" w:rsidRDefault="00F0049E" w:rsidP="00F0049E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6.23</w:t>
            </w:r>
          </w:p>
        </w:tc>
      </w:tr>
      <w:tr w:rsidR="00F0049E" w:rsidRPr="005112AB" w14:paraId="5BD3D77D" w14:textId="77777777" w:rsidTr="00F0049E">
        <w:trPr>
          <w:trHeight w:val="178"/>
        </w:trPr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80934" w14:textId="4759F6CE" w:rsidR="00F0049E" w:rsidRDefault="00F0049E" w:rsidP="00F0049E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522A"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19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5FD10" w14:textId="615E2715" w:rsidR="00F0049E" w:rsidRDefault="00F0049E" w:rsidP="00F0049E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2.97</w:t>
            </w:r>
          </w:p>
        </w:tc>
        <w:tc>
          <w:tcPr>
            <w:tcW w:w="19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A1B3D" w14:textId="740E4032" w:rsidR="00F0049E" w:rsidRDefault="00F0049E" w:rsidP="00F0049E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4.15</w:t>
            </w:r>
          </w:p>
        </w:tc>
      </w:tr>
      <w:tr w:rsidR="00F0049E" w:rsidRPr="005112AB" w14:paraId="314C60C8" w14:textId="77777777" w:rsidTr="00F0049E">
        <w:trPr>
          <w:trHeight w:val="178"/>
        </w:trPr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EBE5" w14:textId="19A0B4A5" w:rsidR="00F0049E" w:rsidRDefault="00F0049E" w:rsidP="00F0049E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ภาระผูกพันตามสัญญาซื้อทรัพย์สิน</w:t>
            </w:r>
          </w:p>
        </w:tc>
        <w:tc>
          <w:tcPr>
            <w:tcW w:w="1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8D08" w14:textId="173C78CD" w:rsidR="00F0049E" w:rsidRDefault="00F0049E" w:rsidP="00F0049E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0.86</w:t>
            </w: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2169" w14:textId="5B2FA1CE" w:rsidR="00F0049E" w:rsidRDefault="00F0049E" w:rsidP="00F0049E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0.82</w:t>
            </w:r>
          </w:p>
        </w:tc>
      </w:tr>
    </w:tbl>
    <w:p w14:paraId="60DA418B" w14:textId="77777777" w:rsidR="00F0049E" w:rsidRPr="00114EF1" w:rsidRDefault="00F0049E" w:rsidP="00F0049E">
      <w:pPr>
        <w:ind w:right="28" w:firstLine="448"/>
        <w:jc w:val="thaiDistribute"/>
        <w:rPr>
          <w:rFonts w:ascii="Angsana New" w:hAnsi="Angsana New" w:cs="Angsana New"/>
          <w:sz w:val="16"/>
          <w:szCs w:val="16"/>
          <w:highlight w:val="yellow"/>
          <w:cs/>
        </w:rPr>
      </w:pPr>
    </w:p>
    <w:p w14:paraId="30116D81" w14:textId="1B69C8FB" w:rsidR="00F0049E" w:rsidRDefault="00F0049E" w:rsidP="00F0049E">
      <w:pPr>
        <w:tabs>
          <w:tab w:val="left" w:pos="1440"/>
        </w:tabs>
        <w:ind w:left="709" w:right="-90" w:firstLine="709"/>
        <w:jc w:val="thaiDistribute"/>
        <w:rPr>
          <w:rFonts w:ascii="Angsana New" w:hAnsi="Angsana New" w:cs="Angsana New"/>
          <w:sz w:val="32"/>
          <w:szCs w:val="32"/>
        </w:rPr>
      </w:pPr>
      <w:r w:rsidRPr="00D86101">
        <w:rPr>
          <w:rFonts w:ascii="Angsana New" w:hAnsi="Angsana New" w:cs="Angsana New"/>
          <w:sz w:val="32"/>
          <w:szCs w:val="32"/>
          <w:cs/>
        </w:rPr>
        <w:t>ณ</w:t>
      </w:r>
      <w:r w:rsidRPr="00D8610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41675">
        <w:rPr>
          <w:rFonts w:ascii="Angsana New" w:hAnsi="Angsana New" w:cs="Angsana New"/>
          <w:sz w:val="32"/>
          <w:szCs w:val="32"/>
          <w:cs/>
        </w:rPr>
        <w:t>วันที่</w:t>
      </w:r>
      <w:r w:rsidRPr="00E41675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 xml:space="preserve">2568 </w:t>
      </w:r>
      <w:r w:rsidRPr="00E41675">
        <w:rPr>
          <w:rFonts w:ascii="Angsana New" w:hAnsi="Angsana New" w:cs="Angsana New"/>
          <w:sz w:val="32"/>
          <w:szCs w:val="32"/>
          <w:cs/>
        </w:rPr>
        <w:t>และ</w:t>
      </w:r>
      <w:r w:rsidRPr="00E41675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2567 </w:t>
      </w:r>
      <w:r w:rsidRPr="00E41675">
        <w:rPr>
          <w:rFonts w:ascii="Angsana New" w:hAnsi="Angsana New" w:cs="Angsana New"/>
          <w:sz w:val="32"/>
          <w:szCs w:val="32"/>
          <w:cs/>
        </w:rPr>
        <w:t>บริษัทมีวงเงินเลตเตอร์ออฟเครดิต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41675">
        <w:rPr>
          <w:rFonts w:ascii="Angsana New" w:hAnsi="Angsana New" w:cs="Angsana New"/>
          <w:sz w:val="32"/>
          <w:szCs w:val="32"/>
          <w:cs/>
        </w:rPr>
        <w:t>วงเงินทรัสต์รีซีท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และวงเงิน</w:t>
      </w:r>
      <w:r w:rsidRPr="00752E61">
        <w:rPr>
          <w:rFonts w:ascii="Angsana New" w:hAnsi="Angsana New" w:cs="Angsana New"/>
          <w:sz w:val="32"/>
          <w:szCs w:val="32"/>
          <w:cs/>
        </w:rPr>
        <w:t>สัญญาซื้อขายเงินตราต่างประเทศล่วงหน้า</w:t>
      </w:r>
      <w:r w:rsidRPr="00E41675">
        <w:rPr>
          <w:rFonts w:ascii="Angsana New" w:hAnsi="Angsana New" w:cs="Angsana New"/>
          <w:sz w:val="32"/>
          <w:szCs w:val="32"/>
          <w:cs/>
        </w:rPr>
        <w:t>รวมกัน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1,316</w:t>
      </w:r>
      <w:r w:rsidRPr="00E41675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E27644">
        <w:rPr>
          <w:rFonts w:ascii="Angsana New" w:hAnsi="Angsana New" w:cs="Angsana New" w:hint="cs"/>
          <w:sz w:val="32"/>
          <w:szCs w:val="32"/>
          <w:cs/>
        </w:rPr>
        <w:t xml:space="preserve">วงเงินกู้ยืมระยะสั้น </w:t>
      </w:r>
      <w:r w:rsidR="00E27644">
        <w:rPr>
          <w:rFonts w:ascii="Angsana New" w:hAnsi="Angsana New" w:cs="Angsana New"/>
          <w:sz w:val="32"/>
          <w:szCs w:val="32"/>
        </w:rPr>
        <w:t xml:space="preserve">150 </w:t>
      </w:r>
      <w:r w:rsidR="00E27644">
        <w:rPr>
          <w:rFonts w:ascii="Angsana New" w:hAnsi="Angsana New" w:cs="Angsana New" w:hint="cs"/>
          <w:sz w:val="32"/>
          <w:szCs w:val="32"/>
          <w:cs/>
        </w:rPr>
        <w:t>ล้านบาท</w:t>
      </w:r>
      <w:r>
        <w:rPr>
          <w:rFonts w:ascii="Angsana New" w:hAnsi="Angsana New" w:cs="Angsana New" w:hint="cs"/>
          <w:sz w:val="32"/>
          <w:szCs w:val="32"/>
          <w:cs/>
        </w:rPr>
        <w:t>และวงเงิน</w:t>
      </w:r>
      <w:r w:rsidRPr="00752E61">
        <w:rPr>
          <w:rFonts w:ascii="Angsana New" w:hAnsi="Angsana New" w:cs="Angsana New"/>
          <w:sz w:val="32"/>
          <w:szCs w:val="32"/>
          <w:cs/>
        </w:rPr>
        <w:t>สัญญาซื้อขายเงินตราต่างประเทศล่วง</w:t>
      </w:r>
      <w:r>
        <w:rPr>
          <w:rFonts w:ascii="Angsana New" w:hAnsi="Angsana New" w:cs="Angsana New" w:hint="cs"/>
          <w:sz w:val="32"/>
          <w:szCs w:val="32"/>
          <w:cs/>
        </w:rPr>
        <w:t xml:space="preserve">หน้า </w:t>
      </w:r>
      <w:r>
        <w:rPr>
          <w:rFonts w:ascii="Angsana New" w:hAnsi="Angsana New" w:cs="Angsana New"/>
          <w:sz w:val="32"/>
          <w:szCs w:val="32"/>
        </w:rPr>
        <w:t>200,000 USD</w:t>
      </w:r>
    </w:p>
    <w:p w14:paraId="78B831C3" w14:textId="4D5A018C" w:rsidR="00F0049E" w:rsidRPr="003B016F" w:rsidRDefault="00F0049E" w:rsidP="00F0049E">
      <w:pPr>
        <w:rPr>
          <w:rFonts w:ascii="Angsana New" w:hAnsi="Angsana New" w:cs="Angsana New"/>
          <w:sz w:val="8"/>
          <w:szCs w:val="8"/>
        </w:rPr>
      </w:pPr>
      <w:r>
        <w:rPr>
          <w:rFonts w:ascii="Angsana New" w:hAnsi="Angsana New" w:cs="Angsana New"/>
          <w:sz w:val="8"/>
          <w:szCs w:val="8"/>
        </w:rPr>
        <w:br w:type="page"/>
      </w:r>
    </w:p>
    <w:p w14:paraId="289DCF8B" w14:textId="77777777" w:rsidR="00F0049E" w:rsidRDefault="00F0049E" w:rsidP="00F0049E">
      <w:pPr>
        <w:pStyle w:val="ListParagraph"/>
        <w:numPr>
          <w:ilvl w:val="1"/>
          <w:numId w:val="1"/>
        </w:numPr>
        <w:tabs>
          <w:tab w:val="left" w:pos="720"/>
          <w:tab w:val="decimal" w:pos="1418"/>
        </w:tabs>
        <w:spacing w:before="60"/>
        <w:ind w:left="1276" w:right="29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สัญญาการให้บริการวางระบบ </w:t>
      </w:r>
      <w:r>
        <w:rPr>
          <w:rFonts w:ascii="Angsana New" w:hAnsi="Angsana New"/>
          <w:b/>
          <w:bCs/>
          <w:sz w:val="32"/>
          <w:szCs w:val="32"/>
        </w:rPr>
        <w:t>ERP</w:t>
      </w:r>
    </w:p>
    <w:p w14:paraId="492FC0BE" w14:textId="6BACFC22" w:rsidR="00F0049E" w:rsidRDefault="00F0049E" w:rsidP="00F0049E">
      <w:pPr>
        <w:tabs>
          <w:tab w:val="left" w:pos="1440"/>
        </w:tabs>
        <w:ind w:left="709" w:right="-90" w:firstLine="709"/>
        <w:jc w:val="thaiDistribute"/>
        <w:rPr>
          <w:rFonts w:ascii="Angsana New" w:hAnsi="Angsana New" w:cs="Angsana New"/>
          <w:sz w:val="32"/>
          <w:szCs w:val="32"/>
        </w:rPr>
      </w:pPr>
      <w:r w:rsidRPr="00D86101">
        <w:rPr>
          <w:rFonts w:ascii="Angsana New" w:hAnsi="Angsana New" w:cs="Angsana New"/>
          <w:sz w:val="32"/>
          <w:szCs w:val="32"/>
          <w:cs/>
        </w:rPr>
        <w:t>ณ</w:t>
      </w:r>
      <w:r w:rsidRPr="00D8610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41675">
        <w:rPr>
          <w:rFonts w:ascii="Angsana New" w:hAnsi="Angsana New" w:cs="Angsana New"/>
          <w:sz w:val="32"/>
          <w:szCs w:val="32"/>
          <w:cs/>
        </w:rPr>
        <w:t>วันที่</w:t>
      </w:r>
      <w:r w:rsidRPr="00E41675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E416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41675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>568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41675">
        <w:rPr>
          <w:rFonts w:ascii="Angsana New" w:hAnsi="Angsana New" w:cs="Angsana New"/>
          <w:sz w:val="32"/>
          <w:szCs w:val="32"/>
          <w:cs/>
        </w:rPr>
        <w:t>บริษัทมี</w:t>
      </w:r>
      <w:r>
        <w:rPr>
          <w:rFonts w:ascii="Angsana New" w:hAnsi="Angsana New" w:cs="Angsana New" w:hint="cs"/>
          <w:sz w:val="32"/>
          <w:szCs w:val="32"/>
          <w:cs/>
        </w:rPr>
        <w:t xml:space="preserve">สัญญาการให้บริการวางระบบ </w:t>
      </w:r>
      <w:r>
        <w:rPr>
          <w:rFonts w:ascii="Angsana New" w:hAnsi="Angsana New" w:cs="Angsana New"/>
          <w:sz w:val="32"/>
          <w:szCs w:val="32"/>
        </w:rPr>
        <w:t>ERP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ซึ่งบันทึกเป็นสินทรัพย์แล้วดังนี้</w:t>
      </w:r>
    </w:p>
    <w:p w14:paraId="48020A2C" w14:textId="77777777" w:rsidR="00F0049E" w:rsidRPr="00645D0B" w:rsidRDefault="00F0049E" w:rsidP="00F0049E">
      <w:pPr>
        <w:tabs>
          <w:tab w:val="left" w:pos="1440"/>
        </w:tabs>
        <w:ind w:left="709" w:right="-90" w:firstLine="709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889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8"/>
        <w:gridCol w:w="2223"/>
        <w:gridCol w:w="2011"/>
        <w:gridCol w:w="2012"/>
      </w:tblGrid>
      <w:tr w:rsidR="00F0049E" w14:paraId="4686EA65" w14:textId="77777777" w:rsidTr="006118F9">
        <w:trPr>
          <w:trHeight w:val="432"/>
        </w:trPr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08F6" w14:textId="77777777" w:rsidR="00F0049E" w:rsidRDefault="00F0049E" w:rsidP="006118F9">
            <w:pPr>
              <w:ind w:right="62"/>
              <w:jc w:val="center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วันที่ทำสัญญา</w:t>
            </w:r>
          </w:p>
        </w:tc>
        <w:tc>
          <w:tcPr>
            <w:tcW w:w="6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D8A13" w14:textId="77777777" w:rsidR="00F0049E" w:rsidRDefault="00F0049E" w:rsidP="006118F9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หน่วย : ล้าน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</w:tr>
      <w:tr w:rsidR="00F0049E" w14:paraId="36539175" w14:textId="77777777" w:rsidTr="006118F9">
        <w:trPr>
          <w:trHeight w:val="432"/>
        </w:trPr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B0952" w14:textId="77777777" w:rsidR="00F0049E" w:rsidRDefault="00F0049E" w:rsidP="006118F9">
            <w:pPr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2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6675" w14:textId="77777777" w:rsidR="00F0049E" w:rsidRDefault="00F0049E" w:rsidP="006118F9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มูลค่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าสัญญา</w:t>
            </w:r>
          </w:p>
        </w:tc>
        <w:tc>
          <w:tcPr>
            <w:tcW w:w="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45DEA" w14:textId="77777777" w:rsidR="00F0049E" w:rsidRDefault="00F0049E" w:rsidP="006118F9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บันทึกเป็นสินทรัพย์แล้ว</w:t>
            </w:r>
          </w:p>
        </w:tc>
      </w:tr>
      <w:tr w:rsidR="00F0049E" w14:paraId="2813BAB7" w14:textId="77777777" w:rsidTr="006118F9">
        <w:trPr>
          <w:trHeight w:val="432"/>
        </w:trPr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F8DD" w14:textId="77777777" w:rsidR="00F0049E" w:rsidRDefault="00F0049E" w:rsidP="006118F9">
            <w:pPr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2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B1B6F" w14:textId="77777777" w:rsidR="00F0049E" w:rsidRDefault="00F0049E" w:rsidP="006118F9">
            <w:pPr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79C5" w14:textId="77777777" w:rsidR="00F0049E" w:rsidRDefault="00F0049E" w:rsidP="006118F9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4B91" w14:textId="77777777" w:rsidR="00F0049E" w:rsidRDefault="00F0049E" w:rsidP="006118F9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F0049E" w14:paraId="328B342D" w14:textId="77777777" w:rsidTr="006118F9">
        <w:trPr>
          <w:trHeight w:val="433"/>
        </w:trPr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CB6F" w14:textId="77777777" w:rsidR="00F0049E" w:rsidRPr="00B3519C" w:rsidRDefault="00F0049E" w:rsidP="006118F9">
            <w:pPr>
              <w:ind w:left="722" w:hanging="22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28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B3519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B3519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29B5" w14:textId="77777777" w:rsidR="00F0049E" w:rsidRPr="00B3519C" w:rsidRDefault="00F0049E" w:rsidP="006118F9">
            <w:pPr>
              <w:ind w:right="7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43.11</w:t>
            </w: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FCA10" w14:textId="77777777" w:rsidR="00F0049E" w:rsidRPr="00B3519C" w:rsidRDefault="00F0049E" w:rsidP="006118F9">
            <w:pPr>
              <w:ind w:right="625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13.54</w:t>
            </w: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A253" w14:textId="77777777" w:rsidR="00F0049E" w:rsidRPr="00B3519C" w:rsidRDefault="00F0049E" w:rsidP="006118F9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31</w:t>
            </w:r>
          </w:p>
        </w:tc>
      </w:tr>
    </w:tbl>
    <w:p w14:paraId="4BEC959A" w14:textId="77777777" w:rsidR="00F0049E" w:rsidRPr="00F0049E" w:rsidRDefault="00F0049E" w:rsidP="00F0049E">
      <w:pPr>
        <w:ind w:left="720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0DB6DFF" w14:textId="3E07CA67" w:rsidR="006D1A97" w:rsidRPr="003D3746" w:rsidRDefault="006D1A97" w:rsidP="00702FB4">
      <w:pPr>
        <w:numPr>
          <w:ilvl w:val="0"/>
          <w:numId w:val="1"/>
        </w:numPr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D3746">
        <w:rPr>
          <w:rFonts w:ascii="Angsana New" w:hAnsi="Angsana New" w:cs="Angsana New"/>
          <w:b/>
          <w:bCs/>
          <w:sz w:val="32"/>
          <w:szCs w:val="32"/>
          <w:cs/>
        </w:rPr>
        <w:t>กองทุนสำรองเลี้ยงชีพ</w:t>
      </w:r>
    </w:p>
    <w:p w14:paraId="5D17BC95" w14:textId="77777777" w:rsidR="006D1A97" w:rsidRPr="00530DA8" w:rsidRDefault="006D1A97" w:rsidP="00D644B9">
      <w:pPr>
        <w:pStyle w:val="BlockText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530DA8">
        <w:rPr>
          <w:rFonts w:ascii="Angsana New" w:hAnsi="Angsana New" w:cs="Angsana New" w:hint="cs"/>
          <w:cs/>
        </w:rPr>
        <w:t>บริษัทได้จัดตั้งกองทุนสำรองเลี้ยงชีพ ตามพระราชบัญญัต</w:t>
      </w:r>
      <w:r>
        <w:rPr>
          <w:rFonts w:ascii="Angsana New" w:hAnsi="Angsana New" w:cs="Angsana New" w:hint="cs"/>
          <w:cs/>
        </w:rPr>
        <w:t>ิกองทุนสำรองเลี้ยงชีพ พ.ศ.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2530</w:t>
      </w:r>
      <w:r>
        <w:rPr>
          <w:rFonts w:ascii="Angsana New" w:hAnsi="Angsana New" w:cs="Angsana New"/>
        </w:rPr>
        <w:t xml:space="preserve"> </w:t>
      </w:r>
      <w:r w:rsidRPr="00530DA8">
        <w:rPr>
          <w:rFonts w:ascii="Angsana New" w:hAnsi="Angsana New" w:cs="Angsana New" w:hint="cs"/>
          <w:cs/>
        </w:rPr>
        <w:t>เพื่อเป็นสวัสดิการตลอดจนเป็นหลักประกันแก่พนักงานเมื่อลาออกจากงานหรือครบอายุการทำงาน (เกษียณ) ตามระเบียบของบริษัท โดยพนักงานจ่ายสะสมส่วนหนึ่ง และบริษัทจ่ายสมทบอีกส่วนหนึ่ง</w:t>
      </w:r>
      <w:r>
        <w:rPr>
          <w:rFonts w:ascii="Angsana New" w:hAnsi="Angsana New" w:cs="Angsana New" w:hint="cs"/>
          <w:cs/>
        </w:rPr>
        <w:t xml:space="preserve">ในอัตราร้อยละ </w:t>
      </w:r>
      <w:r>
        <w:rPr>
          <w:rFonts w:ascii="Angsana New" w:hAnsi="Angsana New" w:cs="Angsana New"/>
        </w:rPr>
        <w:t>3</w:t>
      </w:r>
      <w:r w:rsidRPr="00530DA8">
        <w:rPr>
          <w:rFonts w:ascii="Angsana New" w:hAnsi="Angsana New" w:cs="Angsana New" w:hint="cs"/>
          <w:cs/>
        </w:rPr>
        <w:t xml:space="preserve"> ของเงินเดือน ทั้งนี้บริษัทได้แต่งตั้งบริษัทหลักทรัพย์จัดการกองทุน </w:t>
      </w:r>
      <w:r>
        <w:rPr>
          <w:rFonts w:ascii="Angsana New" w:hAnsi="Angsana New" w:cs="Angsana New" w:hint="cs"/>
          <w:cs/>
        </w:rPr>
        <w:t>ไทยพาณิชย์</w:t>
      </w:r>
      <w:r w:rsidRPr="00530DA8">
        <w:rPr>
          <w:rFonts w:ascii="Angsana New" w:hAnsi="Angsana New" w:cs="Angsana New" w:hint="cs"/>
          <w:cs/>
        </w:rPr>
        <w:t xml:space="preserve"> จำกัด เป็นผู้จัดการกองทุนเพื่อบริหารกองทุนดังกล่าว</w:t>
      </w:r>
    </w:p>
    <w:p w14:paraId="72AA7E03" w14:textId="784FD563" w:rsidR="006D1A97" w:rsidRPr="00530DA8" w:rsidRDefault="006D1A97" w:rsidP="00D644B9">
      <w:pPr>
        <w:pStyle w:val="BlockText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284E5B">
        <w:rPr>
          <w:rFonts w:ascii="Angsana New" w:hAnsi="Angsana New" w:cs="Angsana New" w:hint="cs"/>
          <w:cs/>
        </w:rPr>
        <w:t>เงินสมทบกองทุนสำรองเลี้ยงชีพในส่วนของบริษัทที่จ่าย</w:t>
      </w:r>
      <w:r w:rsidR="008B3D5D">
        <w:rPr>
          <w:rFonts w:ascii="Angsana New" w:hAnsi="Angsana New" w:cs="Angsana New" w:hint="cs"/>
          <w:cs/>
        </w:rPr>
        <w:t>สมทบให้</w:t>
      </w:r>
      <w:r w:rsidRPr="00284E5B">
        <w:rPr>
          <w:rFonts w:ascii="Angsana New" w:hAnsi="Angsana New" w:cs="Angsana New" w:hint="cs"/>
          <w:cs/>
        </w:rPr>
        <w:t>พนักงาน และได้บันทึกเป็นค่าใช้จ่ายในงบกำไรขาดทุนเบ็ดเสร็จสำหรับปีสิ้นสุด</w:t>
      </w:r>
      <w:r w:rsidR="00FC6403" w:rsidRPr="00284E5B">
        <w:rPr>
          <w:rFonts w:ascii="Angsana New" w:hAnsi="Angsana New" w:cs="Angsana New" w:hint="cs"/>
          <w:cs/>
        </w:rPr>
        <w:t xml:space="preserve">วันที่ </w:t>
      </w:r>
      <w:r w:rsidR="006D18CF" w:rsidRPr="00284E5B">
        <w:rPr>
          <w:rFonts w:ascii="Angsana New" w:hAnsi="Angsana New" w:cs="Angsana New"/>
        </w:rPr>
        <w:t>31</w:t>
      </w:r>
      <w:r w:rsidR="00FC6403" w:rsidRPr="00284E5B">
        <w:rPr>
          <w:rFonts w:ascii="Angsana New" w:hAnsi="Angsana New" w:cs="Angsana New" w:hint="cs"/>
          <w:cs/>
        </w:rPr>
        <w:t xml:space="preserve"> ธันวาคม </w:t>
      </w:r>
      <w:r w:rsidR="004F726A" w:rsidRPr="00284E5B">
        <w:rPr>
          <w:rFonts w:ascii="Angsana New" w:hAnsi="Angsana New" w:cs="Angsana New"/>
        </w:rPr>
        <w:t>256</w:t>
      </w:r>
      <w:r w:rsidR="009D0A6D">
        <w:rPr>
          <w:rFonts w:ascii="Angsana New" w:hAnsi="Angsana New" w:cs="Angsana New"/>
        </w:rPr>
        <w:t>8</w:t>
      </w:r>
      <w:r w:rsidRPr="00284E5B">
        <w:rPr>
          <w:rFonts w:ascii="Angsana New" w:hAnsi="Angsana New" w:cs="Angsana New" w:hint="cs"/>
          <w:cs/>
        </w:rPr>
        <w:t xml:space="preserve"> และ </w:t>
      </w:r>
      <w:r w:rsidR="004F726A" w:rsidRPr="00311BB3">
        <w:rPr>
          <w:rFonts w:ascii="Angsana New" w:hAnsi="Angsana New" w:cs="Angsana New"/>
        </w:rPr>
        <w:t>256</w:t>
      </w:r>
      <w:r w:rsidR="009D0A6D">
        <w:rPr>
          <w:rFonts w:ascii="Angsana New" w:hAnsi="Angsana New" w:cs="Angsana New"/>
        </w:rPr>
        <w:t>7</w:t>
      </w:r>
      <w:r w:rsidRPr="00311BB3">
        <w:rPr>
          <w:rFonts w:ascii="Angsana New" w:hAnsi="Angsana New" w:cs="Angsana New" w:hint="cs"/>
          <w:cs/>
        </w:rPr>
        <w:t xml:space="preserve"> มีจำนวน</w:t>
      </w:r>
      <w:r w:rsidR="002A26E1" w:rsidRPr="00311BB3">
        <w:rPr>
          <w:rFonts w:ascii="Angsana New" w:hAnsi="Angsana New" w:cs="Angsana New" w:hint="cs"/>
          <w:cs/>
        </w:rPr>
        <w:t xml:space="preserve"> </w:t>
      </w:r>
      <w:r w:rsidR="00BD1E7B">
        <w:rPr>
          <w:rFonts w:ascii="Angsana New" w:hAnsi="Angsana New" w:cs="Angsana New"/>
        </w:rPr>
        <w:t>5.35</w:t>
      </w:r>
      <w:r w:rsidR="002A26E1" w:rsidRPr="00311BB3">
        <w:rPr>
          <w:rFonts w:ascii="Angsana New" w:hAnsi="Angsana New" w:cs="Angsana New" w:hint="cs"/>
          <w:cs/>
        </w:rPr>
        <w:t xml:space="preserve"> </w:t>
      </w:r>
      <w:r w:rsidRPr="00311BB3">
        <w:rPr>
          <w:rFonts w:ascii="Angsana New" w:hAnsi="Angsana New" w:cs="Angsana New" w:hint="cs"/>
          <w:cs/>
        </w:rPr>
        <w:t xml:space="preserve">ล้านบาท และ </w:t>
      </w:r>
      <w:r w:rsidR="009D0A6D">
        <w:rPr>
          <w:rFonts w:ascii="Angsana New" w:hAnsi="Angsana New" w:cs="Angsana New"/>
        </w:rPr>
        <w:t>5.20</w:t>
      </w:r>
      <w:r w:rsidRPr="00311BB3">
        <w:rPr>
          <w:rFonts w:ascii="Angsana New" w:hAnsi="Angsana New" w:cs="Angsana New" w:hint="cs"/>
          <w:cs/>
        </w:rPr>
        <w:t xml:space="preserve"> ล้านบาท ตามลำดับ</w:t>
      </w:r>
    </w:p>
    <w:p w14:paraId="11B129C9" w14:textId="77777777" w:rsidR="006D1A97" w:rsidRPr="00875C99" w:rsidRDefault="006D1A97" w:rsidP="00D644B9">
      <w:pPr>
        <w:ind w:left="720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49CBEB0" w14:textId="77777777" w:rsidR="00A23599" w:rsidRDefault="00A23599" w:rsidP="00702FB4">
      <w:pPr>
        <w:numPr>
          <w:ilvl w:val="0"/>
          <w:numId w:val="1"/>
        </w:numPr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B049C">
        <w:rPr>
          <w:rFonts w:ascii="Angsana New" w:hAnsi="Angsana New" w:cs="Angsana New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1C4C4865" w14:textId="77777777" w:rsidR="00A23599" w:rsidRPr="002F37CC" w:rsidRDefault="00A23599" w:rsidP="00D644B9">
      <w:pPr>
        <w:pStyle w:val="BlockText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2D3A2B">
        <w:rPr>
          <w:rFonts w:ascii="Angsana New" w:hAnsi="Angsana New" w:cs="Angsana New"/>
          <w:spacing w:val="-2"/>
          <w:cs/>
        </w:rPr>
        <w:t>บริษัท</w:t>
      </w:r>
      <w:r w:rsidRPr="001B049C">
        <w:rPr>
          <w:rFonts w:ascii="Angsana New" w:hAnsi="Angsana New" w:cs="Angsana New"/>
          <w:cs/>
        </w:rPr>
        <w:t>และบริษัทย่อยมีข้อมูลเกี่ยวกับเครื่องมือทางการเงินทั้งในงบฐานะการเงินและนอกงบฐานะการเงินดังนี้</w:t>
      </w:r>
    </w:p>
    <w:p w14:paraId="35821818" w14:textId="77777777" w:rsidR="00A23599" w:rsidRPr="002F37CC" w:rsidRDefault="00A23599" w:rsidP="00702FB4">
      <w:pPr>
        <w:numPr>
          <w:ilvl w:val="1"/>
          <w:numId w:val="1"/>
        </w:numPr>
        <w:ind w:right="29" w:hanging="731"/>
        <w:jc w:val="thaiDistribute"/>
        <w:rPr>
          <w:rFonts w:ascii="Angsana New" w:hAnsi="Angsana New" w:cs="Angsana New"/>
          <w:sz w:val="32"/>
          <w:szCs w:val="32"/>
        </w:rPr>
      </w:pPr>
      <w:r w:rsidRPr="00F6207A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นโยบายการบัญชีและวิธีการปฏิบัติทางการบัญชี</w:t>
      </w:r>
    </w:p>
    <w:p w14:paraId="5AE31C8B" w14:textId="77777777" w:rsidR="007A70FF" w:rsidRDefault="001D23D5" w:rsidP="00D644B9">
      <w:pPr>
        <w:numPr>
          <w:ilvl w:val="0"/>
          <w:numId w:val="28"/>
        </w:numPr>
        <w:ind w:left="1800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1D23D5">
        <w:rPr>
          <w:rFonts w:ascii="Angsana New" w:hAnsi="Angsana New" w:cs="Angsana New" w:hint="cs"/>
          <w:sz w:val="32"/>
          <w:szCs w:val="32"/>
          <w:cs/>
        </w:rPr>
        <w:t>นโยบายการบัญชีได้เปิดเผยใน</w:t>
      </w:r>
      <w:r w:rsidRPr="001A0A36">
        <w:rPr>
          <w:rFonts w:ascii="Angsana New" w:hAnsi="Angsana New" w:cs="Angsana New" w:hint="cs"/>
          <w:sz w:val="32"/>
          <w:szCs w:val="32"/>
          <w:cs/>
        </w:rPr>
        <w:t xml:space="preserve">หมายเหตุประกอบงบการเงินข้อ </w:t>
      </w:r>
      <w:r w:rsidR="002526FE">
        <w:rPr>
          <w:rFonts w:ascii="Angsana New" w:hAnsi="Angsana New" w:cs="Angsana New"/>
          <w:sz w:val="32"/>
          <w:szCs w:val="32"/>
        </w:rPr>
        <w:t>3</w:t>
      </w:r>
      <w:r w:rsidRPr="001A0A36">
        <w:rPr>
          <w:rFonts w:ascii="Angsana New" w:hAnsi="Angsana New" w:cs="Angsana New"/>
          <w:sz w:val="32"/>
          <w:szCs w:val="32"/>
        </w:rPr>
        <w:t xml:space="preserve"> </w:t>
      </w:r>
    </w:p>
    <w:p w14:paraId="55CAF9CE" w14:textId="77777777" w:rsidR="007A70FF" w:rsidRPr="00530EC8" w:rsidRDefault="007A70FF" w:rsidP="00D644B9">
      <w:pPr>
        <w:rPr>
          <w:rFonts w:ascii="Angsana New" w:hAnsi="Angsana New" w:cs="Angsana New"/>
          <w:sz w:val="12"/>
          <w:szCs w:val="12"/>
          <w:cs/>
        </w:rPr>
      </w:pPr>
    </w:p>
    <w:p w14:paraId="66DE3098" w14:textId="77777777" w:rsidR="00A23599" w:rsidRPr="002F37CC" w:rsidRDefault="00A23599" w:rsidP="00702FB4">
      <w:pPr>
        <w:numPr>
          <w:ilvl w:val="1"/>
          <w:numId w:val="1"/>
        </w:numPr>
        <w:ind w:right="29"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6207A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ความเสี่ยงจากการไม่ปฏิบัติตามสัญญา</w:t>
      </w:r>
    </w:p>
    <w:p w14:paraId="74FB3279" w14:textId="77777777" w:rsidR="00A23599" w:rsidRPr="002F37CC" w:rsidRDefault="00A23599" w:rsidP="00D644B9">
      <w:pPr>
        <w:numPr>
          <w:ilvl w:val="0"/>
          <w:numId w:val="28"/>
        </w:numPr>
        <w:ind w:left="1800" w:right="29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ความเสี่ยงจากการไม่ปฏิบัติตามสัญญา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เกิดจากการที่คู่สัญญาไม่ปฏิบัติตามข้อกำหนดในสัญญา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ซึ่งก่อให้เกิดความเสียหายแก่บริษัทและบริษัทย่อย</w:t>
      </w:r>
    </w:p>
    <w:p w14:paraId="63CC4471" w14:textId="77777777" w:rsidR="00A23599" w:rsidRPr="002F37CC" w:rsidRDefault="00A23599" w:rsidP="00D644B9">
      <w:pPr>
        <w:numPr>
          <w:ilvl w:val="0"/>
          <w:numId w:val="28"/>
        </w:numPr>
        <w:ind w:left="1800" w:right="29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ความเสี่ยงจากลูกค้าไม่ได้เปิดเลตเตอร์ออฟเครดิตของธนาคาร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เพื่อลดความเสี่ยงดังกล่าว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บริษัทมีนโยบายในการให้สินเชื่ออย่างระมัดระวัง นอกจากนี้บริษัทยังมีการวิเคราะห์ฐานะทางการเงินของลูกค้าอย่างสม่ำเสมอ</w:t>
      </w:r>
    </w:p>
    <w:p w14:paraId="2E6A7FE3" w14:textId="77777777" w:rsidR="00A23599" w:rsidRPr="002F37CC" w:rsidRDefault="00A23599" w:rsidP="00D644B9">
      <w:pPr>
        <w:numPr>
          <w:ilvl w:val="0"/>
          <w:numId w:val="28"/>
        </w:numPr>
        <w:ind w:left="1800" w:right="29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บริษัทมีความเสี่ยงด้านสินเชื่อที่เกี่ยวเนื่องกับบัญชีลูกหนี้การค้า ซึ่งส่วนใหญ่เกิดจากการขายให้กับลูกค้าจำนวนน้อยราย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เพื่อลดความเสี่ยงดังกล่าว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บริษัทมีนโยบายที่จะเพิ่มกำลังการ</w:t>
      </w:r>
      <w:r w:rsidRPr="002F37CC">
        <w:rPr>
          <w:rFonts w:ascii="Angsana New" w:hAnsi="Angsana New" w:cs="Angsana New"/>
          <w:sz w:val="32"/>
          <w:szCs w:val="32"/>
          <w:cs/>
        </w:rPr>
        <w:lastRenderedPageBreak/>
        <w:t>ผลิตเพื่อตอบสนองลูกค้ารายอื่น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ๆ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และขยายฐานลูกค้าให้กว้างขึ้น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เพื่อปรับสัดส่วนของลูกค้าให้เหมาะสม</w:t>
      </w:r>
    </w:p>
    <w:p w14:paraId="46B90354" w14:textId="77777777" w:rsidR="00DF4352" w:rsidRDefault="00A23599" w:rsidP="009A1C52">
      <w:pPr>
        <w:numPr>
          <w:ilvl w:val="0"/>
          <w:numId w:val="28"/>
        </w:numPr>
        <w:ind w:left="1800" w:right="29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สำหรับสินทรัพย์ทางการเงินที่แสดงในงบฐานะการเงิน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ราคาตามบัญชีของสินทรัพย์ดังกล่าวได้หักสำรองต่าง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ๆ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เพื่อให้เป็นราคายุติธรรมโดยประมาณ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โดยสำรองดังกล่าวถือเป็นมูลค่าสูงสุดของความเสี่ยงที่จะเกิดจากการไม่ปฏิบัติตามสัญญา</w:t>
      </w:r>
    </w:p>
    <w:p w14:paraId="42C17B84" w14:textId="77777777" w:rsidR="009A1C52" w:rsidRPr="00FA0138" w:rsidRDefault="009A1C52" w:rsidP="009A1C52">
      <w:pPr>
        <w:ind w:left="1800" w:right="29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13AC542B" w14:textId="77777777" w:rsidR="00A23599" w:rsidRPr="002F37CC" w:rsidRDefault="00A23599" w:rsidP="00702FB4">
      <w:pPr>
        <w:numPr>
          <w:ilvl w:val="1"/>
          <w:numId w:val="1"/>
        </w:numPr>
        <w:ind w:right="29"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DC4">
        <w:rPr>
          <w:rFonts w:ascii="Angsana New" w:hAnsi="Angsana New" w:cs="Angsana New"/>
          <w:b/>
          <w:bCs/>
          <w:sz w:val="32"/>
          <w:szCs w:val="32"/>
          <w:cs/>
        </w:rPr>
        <w:t>ความเสี่ยงเกี่ยวกับอัตราดอกเบี้ย</w:t>
      </w:r>
    </w:p>
    <w:p w14:paraId="5525A799" w14:textId="77777777" w:rsidR="00A23599" w:rsidRDefault="00A23599" w:rsidP="00D644B9">
      <w:pPr>
        <w:pStyle w:val="BlockText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2F37CC">
        <w:rPr>
          <w:rFonts w:ascii="Angsana New" w:hAnsi="Angsana New" w:cs="Angsana New"/>
          <w:cs/>
        </w:rPr>
        <w:t>ความ</w:t>
      </w:r>
      <w:r w:rsidRPr="00077DC4">
        <w:rPr>
          <w:rFonts w:ascii="Angsana New" w:hAnsi="Angsana New" w:cs="Angsana New"/>
          <w:spacing w:val="-2"/>
          <w:cs/>
        </w:rPr>
        <w:t>เสี่ยง</w:t>
      </w:r>
      <w:r w:rsidRPr="002F37CC">
        <w:rPr>
          <w:rFonts w:ascii="Angsana New" w:hAnsi="Angsana New" w:cs="Angsana New"/>
          <w:cs/>
        </w:rPr>
        <w:t>ที่จะเกิดจากการเปลี่ยนแปลงของอัตราดอกเบี้ย</w:t>
      </w:r>
      <w:r w:rsidRPr="002F37CC">
        <w:rPr>
          <w:rFonts w:ascii="Angsana New" w:hAnsi="Angsana New" w:cs="Angsana New"/>
        </w:rPr>
        <w:t xml:space="preserve"> </w:t>
      </w:r>
      <w:r w:rsidRPr="002F37CC">
        <w:rPr>
          <w:rFonts w:ascii="Angsana New" w:hAnsi="Angsana New" w:cs="Angsana New"/>
          <w:cs/>
        </w:rPr>
        <w:t>ซึ่งอาจก่อให้เกิดผลเสียหายแก่บริษัทในงวดปัจจุบันและงวดต่อๆ</w:t>
      </w:r>
      <w:r w:rsidR="00826B8A">
        <w:rPr>
          <w:rFonts w:ascii="Angsana New" w:hAnsi="Angsana New" w:cs="Angsana New" w:hint="cs"/>
          <w:cs/>
        </w:rPr>
        <w:t xml:space="preserve"> </w:t>
      </w:r>
      <w:r w:rsidRPr="002F37CC">
        <w:rPr>
          <w:rFonts w:ascii="Angsana New" w:hAnsi="Angsana New" w:cs="Angsana New"/>
          <w:cs/>
        </w:rPr>
        <w:t>ไป</w:t>
      </w:r>
      <w:r w:rsidRPr="002F37CC">
        <w:rPr>
          <w:rFonts w:ascii="Angsana New" w:hAnsi="Angsana New" w:cs="Angsana New"/>
        </w:rPr>
        <w:t xml:space="preserve"> </w:t>
      </w:r>
      <w:r w:rsidRPr="002F37CC">
        <w:rPr>
          <w:rFonts w:ascii="Angsana New" w:hAnsi="Angsana New" w:cs="Angsana New"/>
          <w:cs/>
        </w:rPr>
        <w:t>บริษัทคาดว่าจะสามารถบริหารความเสี่ยงที่อาจเกิดขึ้นได้</w:t>
      </w:r>
      <w:r w:rsidRPr="002F37CC">
        <w:rPr>
          <w:rFonts w:ascii="Angsana New" w:hAnsi="Angsana New" w:cs="Angsana New"/>
        </w:rPr>
        <w:t xml:space="preserve"> </w:t>
      </w:r>
      <w:r w:rsidRPr="002F37CC">
        <w:rPr>
          <w:rFonts w:ascii="Angsana New" w:hAnsi="Angsana New" w:cs="Angsana New"/>
          <w:cs/>
        </w:rPr>
        <w:t>เนื่องจากบริษัทได้มีการวางแผนและติดตามสถานการณ์อยู่ตลอดเวลา</w:t>
      </w:r>
    </w:p>
    <w:p w14:paraId="209B7858" w14:textId="77777777" w:rsidR="001A0A36" w:rsidRPr="00FA0138" w:rsidRDefault="001A0A36" w:rsidP="00D644B9">
      <w:pPr>
        <w:tabs>
          <w:tab w:val="left" w:pos="1440"/>
        </w:tabs>
        <w:ind w:left="1080" w:right="-90" w:hanging="360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p w14:paraId="076480B1" w14:textId="77777777" w:rsidR="00A23599" w:rsidRPr="002F37CC" w:rsidRDefault="00A23599" w:rsidP="00702FB4">
      <w:pPr>
        <w:numPr>
          <w:ilvl w:val="1"/>
          <w:numId w:val="1"/>
        </w:numPr>
        <w:ind w:right="29"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DC4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35A9CD09" w14:textId="77777777" w:rsidR="0043617F" w:rsidRPr="00BA0B0C" w:rsidRDefault="00A23599" w:rsidP="00BA0B0C">
      <w:pPr>
        <w:pStyle w:val="BlockText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2F37CC">
        <w:rPr>
          <w:rFonts w:ascii="Angsana New" w:hAnsi="Angsana New" w:cs="Angsana New"/>
          <w:cs/>
        </w:rPr>
        <w:t>บริษัทและบริษัทย่อยมีความเสี่ยงจากการเปลี่ยนแปลงของอัตราแลกเปลี่ยนในสกุลเงินตราต่างประเทศ เนื่องจากมีลูกหนี้ เจ้าหนี้ที่เกิดจากการซื้อ ขาย ในสกุลเงินตราต่างประเทศ ซึ่งบริษัทจะพิจารณาการจัดทำสัญญาประกันความเสี่ยงเป็นการล่วงหน้า ในกรณีที่ภาวะเงินบาทมีความผันผวนและบริษัทเห็นว่าเหมาะสม</w:t>
      </w:r>
    </w:p>
    <w:p w14:paraId="4E2B97BA" w14:textId="77777777" w:rsidR="00861EE9" w:rsidRPr="00FA0138" w:rsidRDefault="00861EE9" w:rsidP="00875C99">
      <w:pPr>
        <w:tabs>
          <w:tab w:val="left" w:pos="-1890"/>
        </w:tabs>
        <w:ind w:left="720" w:right="28"/>
        <w:jc w:val="thaiDistribute"/>
        <w:rPr>
          <w:rFonts w:ascii="Angsana New" w:hAnsi="Angsana New" w:cs="Angsana New"/>
          <w:sz w:val="10"/>
          <w:szCs w:val="10"/>
        </w:rPr>
      </w:pPr>
    </w:p>
    <w:p w14:paraId="7968A304" w14:textId="77777777" w:rsidR="00861EE9" w:rsidRPr="00032D21" w:rsidRDefault="00861EE9" w:rsidP="00702FB4">
      <w:pPr>
        <w:numPr>
          <w:ilvl w:val="0"/>
          <w:numId w:val="1"/>
        </w:numPr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2D21">
        <w:rPr>
          <w:rFonts w:ascii="Angsana New" w:hAnsi="Angsana New" w:cs="Angsana New"/>
          <w:b/>
          <w:bCs/>
          <w:sz w:val="32"/>
          <w:szCs w:val="32"/>
          <w:cs/>
        </w:rPr>
        <w:t>การบริหารจัดการทุน</w:t>
      </w:r>
    </w:p>
    <w:p w14:paraId="3E42D899" w14:textId="77777777" w:rsidR="00861EE9" w:rsidRDefault="00B6509A" w:rsidP="00B6509A">
      <w:pPr>
        <w:tabs>
          <w:tab w:val="left" w:pos="-1890"/>
        </w:tabs>
        <w:ind w:left="720" w:right="2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861EE9" w:rsidRPr="00861EE9">
        <w:rPr>
          <w:rFonts w:ascii="Angsana New" w:hAnsi="Angsana New" w:cs="Angsana New"/>
          <w:sz w:val="32"/>
          <w:szCs w:val="32"/>
          <w:cs/>
        </w:rPr>
        <w:t>วัตถุประสงค์ของบริษัทในการบริหารจัดการทุนนั้น บริษัทจะต้องจัดให้มีโครงสร้างทางการเงินที่เหมาะสม และการดำรงไว้ซึ่งความสามารถในการดำเนินงานอย่างต่อเนื่อง เพื่อก่อให้เกิดผลตอบแทนแก่ผู้ถือหุ้นและผู้มีส่วนได้เสียอื่น</w:t>
      </w:r>
    </w:p>
    <w:p w14:paraId="257C4112" w14:textId="77777777" w:rsidR="00BA5B2A" w:rsidRPr="00FA0138" w:rsidRDefault="00BA5B2A" w:rsidP="00B6509A">
      <w:pPr>
        <w:tabs>
          <w:tab w:val="left" w:pos="-1890"/>
        </w:tabs>
        <w:ind w:left="720" w:right="28"/>
        <w:jc w:val="thaiDistribute"/>
        <w:rPr>
          <w:rFonts w:ascii="Angsana New" w:hAnsi="Angsana New" w:cs="Angsana New"/>
          <w:sz w:val="10"/>
          <w:szCs w:val="10"/>
        </w:rPr>
      </w:pPr>
    </w:p>
    <w:p w14:paraId="2AD92110" w14:textId="77777777" w:rsidR="00BA5B2A" w:rsidRPr="005A487C" w:rsidRDefault="00BA5B2A" w:rsidP="00702FB4">
      <w:pPr>
        <w:numPr>
          <w:ilvl w:val="0"/>
          <w:numId w:val="1"/>
        </w:numPr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A487C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02EFFF6" w14:textId="71360619" w:rsidR="0077400E" w:rsidRDefault="00BA5B2A" w:rsidP="00D77206">
      <w:pPr>
        <w:numPr>
          <w:ilvl w:val="1"/>
          <w:numId w:val="1"/>
        </w:numPr>
        <w:ind w:right="29" w:hanging="731"/>
        <w:jc w:val="thaiDistribute"/>
        <w:rPr>
          <w:rFonts w:ascii="Angsana New" w:hAnsi="Angsana New" w:cs="Angsana New"/>
          <w:sz w:val="32"/>
          <w:szCs w:val="32"/>
        </w:rPr>
      </w:pPr>
      <w:r w:rsidRPr="00442CE6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442CE6">
        <w:rPr>
          <w:rFonts w:ascii="Angsana New" w:hAnsi="Angsana New" w:cs="Angsana New"/>
          <w:sz w:val="32"/>
          <w:szCs w:val="32"/>
        </w:rPr>
        <w:t>2</w:t>
      </w:r>
      <w:r w:rsidR="00071399">
        <w:rPr>
          <w:rFonts w:ascii="Angsana New" w:hAnsi="Angsana New" w:cs="Angsana New"/>
          <w:sz w:val="32"/>
          <w:szCs w:val="32"/>
        </w:rPr>
        <w:t>7</w:t>
      </w:r>
      <w:r w:rsidRPr="00442CE6"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 w:rsidRPr="00442CE6">
        <w:rPr>
          <w:rFonts w:ascii="Angsana New" w:hAnsi="Angsana New" w:cs="Angsana New"/>
          <w:sz w:val="32"/>
          <w:szCs w:val="32"/>
        </w:rPr>
        <w:t>256</w:t>
      </w:r>
      <w:r w:rsidR="00114EF1">
        <w:rPr>
          <w:rFonts w:ascii="Angsana New" w:hAnsi="Angsana New" w:cs="Angsana New"/>
          <w:sz w:val="32"/>
          <w:szCs w:val="32"/>
        </w:rPr>
        <w:t>9</w:t>
      </w:r>
      <w:r w:rsidRPr="00442CE6">
        <w:rPr>
          <w:rFonts w:ascii="Angsana New" w:hAnsi="Angsana New" w:cs="Angsana New" w:hint="cs"/>
          <w:sz w:val="32"/>
          <w:szCs w:val="32"/>
          <w:cs/>
        </w:rPr>
        <w:t xml:space="preserve"> ที่ประชุมคณะกรรมการของบริษัท ครั้งที่ </w:t>
      </w:r>
      <w:r w:rsidRPr="00442CE6">
        <w:rPr>
          <w:rFonts w:ascii="Angsana New" w:hAnsi="Angsana New" w:cs="Angsana New"/>
          <w:sz w:val="32"/>
          <w:szCs w:val="32"/>
        </w:rPr>
        <w:t>1/256</w:t>
      </w:r>
      <w:r w:rsidR="00114EF1">
        <w:rPr>
          <w:rFonts w:ascii="Angsana New" w:hAnsi="Angsana New" w:cs="Angsana New"/>
          <w:sz w:val="32"/>
          <w:szCs w:val="32"/>
        </w:rPr>
        <w:t>9</w:t>
      </w:r>
      <w:r w:rsidRPr="00442CE6">
        <w:rPr>
          <w:rFonts w:ascii="Angsana New" w:hAnsi="Angsana New" w:cs="Angsana New" w:hint="cs"/>
          <w:sz w:val="32"/>
          <w:szCs w:val="32"/>
          <w:cs/>
        </w:rPr>
        <w:t xml:space="preserve"> ได้มีมติให้จ่า</w:t>
      </w:r>
      <w:r w:rsidR="0098016F">
        <w:rPr>
          <w:rFonts w:ascii="Angsana New" w:hAnsi="Angsana New" w:cs="Angsana New" w:hint="cs"/>
          <w:sz w:val="32"/>
          <w:szCs w:val="32"/>
          <w:cs/>
        </w:rPr>
        <w:t>ย</w:t>
      </w:r>
      <w:r w:rsidRPr="00442CE6">
        <w:rPr>
          <w:rFonts w:ascii="Angsana New" w:hAnsi="Angsana New" w:cs="Angsana New" w:hint="cs"/>
          <w:sz w:val="32"/>
          <w:szCs w:val="32"/>
          <w:cs/>
        </w:rPr>
        <w:t xml:space="preserve">ปันผลสำหรับปี </w:t>
      </w:r>
      <w:r w:rsidRPr="00442CE6">
        <w:rPr>
          <w:rFonts w:ascii="Angsana New" w:hAnsi="Angsana New" w:cs="Angsana New"/>
          <w:sz w:val="32"/>
          <w:szCs w:val="32"/>
        </w:rPr>
        <w:t>256</w:t>
      </w:r>
      <w:r w:rsidR="00114EF1">
        <w:rPr>
          <w:rFonts w:ascii="Angsana New" w:hAnsi="Angsana New" w:cs="Angsana New"/>
          <w:sz w:val="32"/>
          <w:szCs w:val="32"/>
        </w:rPr>
        <w:t>8</w:t>
      </w:r>
      <w:r w:rsidRPr="00442CE6">
        <w:rPr>
          <w:rFonts w:ascii="Angsana New" w:hAnsi="Angsana New" w:cs="Angsana New" w:hint="cs"/>
          <w:sz w:val="32"/>
          <w:szCs w:val="32"/>
          <w:cs/>
        </w:rPr>
        <w:t xml:space="preserve"> จำนวน </w:t>
      </w:r>
      <w:r w:rsidRPr="00442CE6">
        <w:rPr>
          <w:rFonts w:ascii="Angsana New" w:hAnsi="Angsana New" w:cs="Angsana New"/>
          <w:sz w:val="32"/>
          <w:szCs w:val="32"/>
        </w:rPr>
        <w:t>637,063,385</w:t>
      </w:r>
      <w:r w:rsidRPr="00442CE6">
        <w:rPr>
          <w:rFonts w:ascii="Angsana New" w:hAnsi="Angsana New" w:cs="Angsana New" w:hint="cs"/>
          <w:sz w:val="32"/>
          <w:szCs w:val="32"/>
          <w:cs/>
        </w:rPr>
        <w:t xml:space="preserve"> หุ้น ในอัตราหุ้นละ</w:t>
      </w:r>
      <w:r w:rsidR="00D310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310BC">
        <w:rPr>
          <w:rFonts w:ascii="Angsana New" w:hAnsi="Angsana New" w:cs="Angsana New"/>
          <w:sz w:val="32"/>
          <w:szCs w:val="32"/>
        </w:rPr>
        <w:t>0.15</w:t>
      </w:r>
      <w:r w:rsidR="00D310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42CE6">
        <w:rPr>
          <w:rFonts w:ascii="Angsana New" w:hAnsi="Angsana New" w:cs="Angsana New" w:hint="cs"/>
          <w:sz w:val="32"/>
          <w:szCs w:val="32"/>
          <w:cs/>
        </w:rPr>
        <w:t>บาท เป็นจำนวนเงิน</w:t>
      </w:r>
      <w:r w:rsidR="00D310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310BC">
        <w:rPr>
          <w:rFonts w:ascii="Angsana New" w:hAnsi="Angsana New" w:cs="Angsana New"/>
          <w:sz w:val="32"/>
          <w:szCs w:val="32"/>
        </w:rPr>
        <w:t>95,559,507.75</w:t>
      </w:r>
      <w:r w:rsidR="00D310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42CE6">
        <w:rPr>
          <w:rFonts w:ascii="Angsana New" w:hAnsi="Angsana New" w:cs="Angsana New" w:hint="cs"/>
          <w:sz w:val="32"/>
          <w:szCs w:val="32"/>
          <w:cs/>
        </w:rPr>
        <w:t>บาท โดยมีกำหนดจ่ายเงินปันผลในวันที่</w:t>
      </w:r>
      <w:r w:rsidR="00D310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310BC">
        <w:rPr>
          <w:rFonts w:ascii="Angsana New" w:hAnsi="Angsana New" w:cs="Angsana New"/>
          <w:sz w:val="32"/>
          <w:szCs w:val="32"/>
        </w:rPr>
        <w:t>21</w:t>
      </w:r>
      <w:r w:rsidR="00D310BC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="00D310BC">
        <w:rPr>
          <w:rFonts w:ascii="Angsana New" w:hAnsi="Angsana New" w:cs="Angsana New"/>
          <w:sz w:val="32"/>
          <w:szCs w:val="32"/>
        </w:rPr>
        <w:t>2569</w:t>
      </w:r>
      <w:r w:rsidR="00D310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42CE6">
        <w:rPr>
          <w:rFonts w:ascii="Angsana New" w:hAnsi="Angsana New" w:cs="Angsana New" w:hint="cs"/>
          <w:sz w:val="32"/>
          <w:szCs w:val="32"/>
          <w:cs/>
        </w:rPr>
        <w:t>บริษัทจะนำเสนอเพื่อขออนุมัติการจ่ายเงินปันผล ในที่ประชุมสามัญประจำปีผู้ถือหุ้นของบริษัทต่อไป</w:t>
      </w:r>
    </w:p>
    <w:p w14:paraId="49DA1A1F" w14:textId="69379FE4" w:rsidR="00D77206" w:rsidRPr="00202204" w:rsidRDefault="00202204" w:rsidP="009337D0">
      <w:pPr>
        <w:numPr>
          <w:ilvl w:val="1"/>
          <w:numId w:val="1"/>
        </w:numPr>
        <w:ind w:right="29" w:hanging="73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="Angsana New"/>
          <w:sz w:val="32"/>
          <w:szCs w:val="32"/>
        </w:rPr>
        <w:t xml:space="preserve">25 </w:t>
      </w:r>
      <w:r w:rsidR="009337D0" w:rsidRPr="009337D0">
        <w:rPr>
          <w:rFonts w:asciiTheme="majorBidi" w:hAnsiTheme="majorBidi" w:cs="Angsana New" w:hint="cs"/>
          <w:sz w:val="32"/>
          <w:szCs w:val="32"/>
          <w:cs/>
        </w:rPr>
        <w:t>ธันวาคม</w:t>
      </w:r>
      <w:r w:rsidR="009337D0" w:rsidRPr="009337D0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337D0" w:rsidRPr="009337D0">
        <w:rPr>
          <w:rFonts w:asciiTheme="majorBidi" w:hAnsiTheme="majorBidi" w:cs="Angsana New"/>
          <w:sz w:val="32"/>
          <w:szCs w:val="32"/>
        </w:rPr>
        <w:t>2568</w:t>
      </w:r>
      <w:r w:rsidR="009337D0" w:rsidRPr="009337D0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337D0" w:rsidRPr="009337D0">
        <w:rPr>
          <w:rFonts w:asciiTheme="majorBidi" w:hAnsiTheme="majorBidi" w:cs="Angsana New" w:hint="cs"/>
          <w:sz w:val="32"/>
          <w:szCs w:val="32"/>
          <w:cs/>
        </w:rPr>
        <w:t>ที่ประชุมคณะกรรมการของบริษัทได้มีมติอนุมัติโครงการซื้อหุ้นคืน</w:t>
      </w:r>
      <w:r w:rsidR="009337D0" w:rsidRPr="009337D0">
        <w:rPr>
          <w:rFonts w:asciiTheme="majorBidi" w:hAnsiTheme="majorBidi" w:cs="Angsana New"/>
          <w:sz w:val="32"/>
          <w:szCs w:val="32"/>
          <w:cs/>
        </w:rPr>
        <w:t xml:space="preserve"> (</w:t>
      </w:r>
      <w:r w:rsidR="009337D0" w:rsidRPr="009337D0">
        <w:rPr>
          <w:rFonts w:asciiTheme="majorBidi" w:hAnsiTheme="majorBidi" w:cstheme="majorBidi"/>
          <w:sz w:val="32"/>
          <w:szCs w:val="32"/>
        </w:rPr>
        <w:t xml:space="preserve">Treasury shares) </w:t>
      </w:r>
      <w:r w:rsidR="009337D0" w:rsidRPr="009337D0">
        <w:rPr>
          <w:rFonts w:asciiTheme="majorBidi" w:hAnsiTheme="majorBidi" w:cs="Angsana New" w:hint="cs"/>
          <w:sz w:val="32"/>
          <w:szCs w:val="32"/>
          <w:cs/>
        </w:rPr>
        <w:t>ในวงเงินไม่เกิน</w:t>
      </w:r>
      <w:r w:rsidR="009337D0" w:rsidRPr="009337D0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337D0" w:rsidRPr="009337D0">
        <w:rPr>
          <w:rFonts w:asciiTheme="majorBidi" w:hAnsiTheme="majorBidi" w:cs="Angsana New"/>
          <w:sz w:val="32"/>
          <w:szCs w:val="32"/>
        </w:rPr>
        <w:t>80</w:t>
      </w:r>
      <w:r w:rsidR="009337D0" w:rsidRPr="009337D0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337D0" w:rsidRPr="009337D0">
        <w:rPr>
          <w:rFonts w:asciiTheme="majorBidi" w:hAnsiTheme="majorBidi" w:cs="Angsana New" w:hint="cs"/>
          <w:sz w:val="32"/>
          <w:szCs w:val="32"/>
          <w:cs/>
        </w:rPr>
        <w:t>ล้านบาท</w:t>
      </w:r>
      <w:r w:rsidR="009337D0" w:rsidRPr="009337D0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337D0" w:rsidRPr="009337D0">
        <w:rPr>
          <w:rFonts w:asciiTheme="majorBidi" w:hAnsiTheme="majorBidi" w:cs="Angsana New" w:hint="cs"/>
          <w:sz w:val="32"/>
          <w:szCs w:val="32"/>
          <w:cs/>
        </w:rPr>
        <w:t>โดยหุ้นสามัญที่จะคืนมีจำนวนไม่เกิน</w:t>
      </w:r>
      <w:r w:rsidR="009337D0" w:rsidRPr="009337D0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337D0" w:rsidRPr="009337D0">
        <w:rPr>
          <w:rFonts w:asciiTheme="majorBidi" w:hAnsiTheme="majorBidi" w:cs="Angsana New"/>
          <w:sz w:val="32"/>
          <w:szCs w:val="32"/>
        </w:rPr>
        <w:t xml:space="preserve">30,000,000 </w:t>
      </w:r>
      <w:r w:rsidR="009337D0" w:rsidRPr="009337D0">
        <w:rPr>
          <w:rFonts w:asciiTheme="majorBidi" w:hAnsiTheme="majorBidi" w:cs="Angsana New" w:hint="cs"/>
          <w:sz w:val="32"/>
          <w:szCs w:val="32"/>
          <w:cs/>
        </w:rPr>
        <w:t>หุ้น</w:t>
      </w:r>
      <w:r w:rsidR="009337D0" w:rsidRPr="009337D0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337D0" w:rsidRPr="009337D0">
        <w:rPr>
          <w:rFonts w:asciiTheme="majorBidi" w:hAnsiTheme="majorBidi" w:cs="Angsana New" w:hint="cs"/>
          <w:sz w:val="32"/>
          <w:szCs w:val="32"/>
          <w:cs/>
        </w:rPr>
        <w:t>และมีกำหนดระยะเวลาซื้อหุ้นคืน</w:t>
      </w:r>
      <w:r w:rsidR="009337D0" w:rsidRPr="009337D0">
        <w:rPr>
          <w:rFonts w:asciiTheme="majorBidi" w:hAnsiTheme="majorBidi" w:cs="Angsana New"/>
          <w:sz w:val="32"/>
          <w:szCs w:val="32"/>
          <w:cs/>
        </w:rPr>
        <w:t xml:space="preserve">ตั้งแต่วันที่ </w:t>
      </w:r>
      <w:r w:rsidR="009337D0">
        <w:rPr>
          <w:rFonts w:asciiTheme="majorBidi" w:hAnsiTheme="majorBidi" w:cs="Angsana New"/>
          <w:sz w:val="32"/>
          <w:szCs w:val="32"/>
        </w:rPr>
        <w:t>15</w:t>
      </w:r>
      <w:r w:rsidR="009337D0" w:rsidRPr="009337D0">
        <w:rPr>
          <w:rFonts w:asciiTheme="majorBidi" w:hAnsiTheme="majorBidi" w:cs="Angsana New"/>
          <w:sz w:val="32"/>
          <w:szCs w:val="32"/>
          <w:cs/>
        </w:rPr>
        <w:t xml:space="preserve"> มกราคม</w:t>
      </w:r>
      <w:r w:rsidR="009337D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9337D0">
        <w:rPr>
          <w:rFonts w:asciiTheme="majorBidi" w:hAnsiTheme="majorBidi" w:cs="Angsana New"/>
          <w:sz w:val="32"/>
          <w:szCs w:val="32"/>
        </w:rPr>
        <w:t>2569</w:t>
      </w:r>
      <w:r w:rsidR="009337D0" w:rsidRPr="009337D0">
        <w:rPr>
          <w:rFonts w:asciiTheme="majorBidi" w:hAnsiTheme="majorBidi" w:cs="Angsana New"/>
          <w:sz w:val="32"/>
          <w:szCs w:val="32"/>
          <w:cs/>
        </w:rPr>
        <w:t xml:space="preserve"> ถึงวันที่ </w:t>
      </w:r>
      <w:r w:rsidR="009337D0">
        <w:rPr>
          <w:rFonts w:asciiTheme="majorBidi" w:hAnsiTheme="majorBidi" w:cs="Angsana New"/>
          <w:sz w:val="32"/>
          <w:szCs w:val="32"/>
        </w:rPr>
        <w:t>13</w:t>
      </w:r>
      <w:r w:rsidR="009337D0" w:rsidRPr="009337D0">
        <w:rPr>
          <w:rFonts w:asciiTheme="majorBidi" w:hAnsiTheme="majorBidi" w:cs="Angsana New"/>
          <w:sz w:val="32"/>
          <w:szCs w:val="32"/>
          <w:cs/>
        </w:rPr>
        <w:t xml:space="preserve"> กรกฎาคม </w:t>
      </w:r>
      <w:r w:rsidR="009337D0">
        <w:rPr>
          <w:rFonts w:asciiTheme="majorBidi" w:hAnsiTheme="majorBidi" w:cs="Angsana New"/>
          <w:sz w:val="32"/>
          <w:szCs w:val="32"/>
        </w:rPr>
        <w:t>2569</w:t>
      </w:r>
    </w:p>
    <w:p w14:paraId="5B9B71A6" w14:textId="77777777" w:rsidR="00202204" w:rsidRPr="00076D47" w:rsidRDefault="00202204" w:rsidP="00202204">
      <w:pPr>
        <w:ind w:left="1440" w:right="29"/>
        <w:jc w:val="thaiDistribute"/>
        <w:rPr>
          <w:rFonts w:ascii="Angsana New" w:hAnsi="Angsana New" w:cs="Angsana New"/>
          <w:sz w:val="12"/>
          <w:szCs w:val="12"/>
        </w:rPr>
      </w:pPr>
    </w:p>
    <w:p w14:paraId="74C38011" w14:textId="4A2E6FEF" w:rsidR="00202204" w:rsidRDefault="00202204" w:rsidP="00202204">
      <w:pPr>
        <w:ind w:left="1440" w:right="29"/>
        <w:jc w:val="thaiDistribute"/>
        <w:rPr>
          <w:rFonts w:ascii="Angsana New" w:hAnsi="Angsana New" w:cs="Angsana New"/>
          <w:sz w:val="32"/>
          <w:szCs w:val="32"/>
        </w:rPr>
      </w:pPr>
      <w:r w:rsidRPr="00202204">
        <w:rPr>
          <w:rFonts w:asciiTheme="majorBidi" w:hAnsiTheme="majorBidi" w:cs="Angsana New" w:hint="cs"/>
          <w:sz w:val="32"/>
          <w:szCs w:val="32"/>
          <w:cs/>
        </w:rPr>
        <w:t xml:space="preserve">ทั้งนี้ ในช่วงภายหลังระยะเวลารายงาน บริษัทได้ซื้อหุ้นคืนเป็นจำนวน </w:t>
      </w:r>
      <w:r w:rsidRPr="00202204">
        <w:rPr>
          <w:rFonts w:asciiTheme="majorBidi" w:hAnsiTheme="majorBidi" w:cs="Angsana New"/>
          <w:sz w:val="32"/>
          <w:szCs w:val="32"/>
        </w:rPr>
        <w:t xml:space="preserve">69,100 </w:t>
      </w:r>
      <w:r w:rsidRPr="00202204">
        <w:rPr>
          <w:rFonts w:asciiTheme="majorBidi" w:hAnsiTheme="majorBidi" w:cs="Angsana New" w:hint="cs"/>
          <w:sz w:val="32"/>
          <w:szCs w:val="32"/>
          <w:cs/>
        </w:rPr>
        <w:t>หุ้น คิดเป็นจำนวน</w:t>
      </w:r>
      <w:r>
        <w:rPr>
          <w:rFonts w:ascii="Angsana New" w:hAnsi="Angsana New" w:cs="Angsana New" w:hint="cs"/>
          <w:sz w:val="32"/>
          <w:szCs w:val="32"/>
          <w:cs/>
        </w:rPr>
        <w:t xml:space="preserve">เงินรวมประมาณ </w:t>
      </w:r>
      <w:r>
        <w:rPr>
          <w:rFonts w:ascii="Angsana New" w:hAnsi="Angsana New" w:cs="Angsana New"/>
          <w:sz w:val="32"/>
          <w:szCs w:val="32"/>
        </w:rPr>
        <w:t xml:space="preserve">0.16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5CA1C717" w14:textId="77777777" w:rsidR="00076D47" w:rsidRPr="00076D47" w:rsidRDefault="00076D47" w:rsidP="00202204">
      <w:pPr>
        <w:ind w:left="1440" w:right="29"/>
        <w:jc w:val="thaiDistribute"/>
        <w:rPr>
          <w:rFonts w:ascii="Angsana New" w:hAnsi="Angsana New" w:cs="Angsana New"/>
          <w:sz w:val="8"/>
          <w:szCs w:val="8"/>
        </w:rPr>
      </w:pPr>
    </w:p>
    <w:p w14:paraId="007EF5D6" w14:textId="77777777" w:rsidR="00861EE9" w:rsidRPr="00032D21" w:rsidRDefault="00861EE9" w:rsidP="00702FB4">
      <w:pPr>
        <w:numPr>
          <w:ilvl w:val="0"/>
          <w:numId w:val="1"/>
        </w:numPr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2D21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21A9B55C" w14:textId="4DCAE896" w:rsidR="00783A9E" w:rsidRPr="00032D21" w:rsidRDefault="00B6509A" w:rsidP="00B6509A">
      <w:pPr>
        <w:tabs>
          <w:tab w:val="left" w:pos="-1890"/>
        </w:tabs>
        <w:ind w:right="2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861EE9" w:rsidRPr="00861EE9">
        <w:rPr>
          <w:rFonts w:ascii="Angsana New" w:hAnsi="Angsana New" w:cs="Angsana New"/>
          <w:sz w:val="32"/>
          <w:szCs w:val="32"/>
          <w:cs/>
        </w:rPr>
        <w:t xml:space="preserve">งบการเงินนี้ได้รับการอนุมัติจากคณะกรรมการของบริษัทแล้ว </w:t>
      </w:r>
      <w:r w:rsidR="00861EE9" w:rsidRPr="00BA0B0C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BA0B0C" w:rsidRPr="00BD1E7B">
        <w:rPr>
          <w:rFonts w:ascii="Angsana New" w:hAnsi="Angsana New" w:cs="Angsana New"/>
          <w:sz w:val="32"/>
          <w:szCs w:val="32"/>
        </w:rPr>
        <w:t>2</w:t>
      </w:r>
      <w:r w:rsidR="0053191F">
        <w:rPr>
          <w:rFonts w:ascii="Angsana New" w:hAnsi="Angsana New" w:cs="Angsana New"/>
          <w:sz w:val="32"/>
          <w:szCs w:val="32"/>
        </w:rPr>
        <w:t>7</w:t>
      </w:r>
      <w:r w:rsidR="00861EE9" w:rsidRPr="00BD1E7B">
        <w:rPr>
          <w:rFonts w:ascii="Angsana New" w:hAnsi="Angsana New" w:cs="Angsana New"/>
          <w:sz w:val="32"/>
          <w:szCs w:val="32"/>
        </w:rPr>
        <w:t xml:space="preserve"> </w:t>
      </w:r>
      <w:r w:rsidR="00861EE9" w:rsidRPr="00BD1E7B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BA0B0C" w:rsidRPr="00BD1E7B">
        <w:rPr>
          <w:rFonts w:ascii="Angsana New" w:hAnsi="Angsana New" w:cs="Angsana New"/>
          <w:sz w:val="32"/>
          <w:szCs w:val="32"/>
        </w:rPr>
        <w:t>256</w:t>
      </w:r>
      <w:r w:rsidR="007265C7" w:rsidRPr="00BD1E7B">
        <w:rPr>
          <w:rFonts w:ascii="Angsana New" w:hAnsi="Angsana New" w:cs="Angsana New"/>
          <w:sz w:val="32"/>
          <w:szCs w:val="32"/>
        </w:rPr>
        <w:t>9</w:t>
      </w:r>
    </w:p>
    <w:sectPr w:rsidR="00783A9E" w:rsidRPr="00032D21" w:rsidSect="00BA0B0C">
      <w:pgSz w:w="11906" w:h="16838" w:code="9"/>
      <w:pgMar w:top="1364" w:right="929" w:bottom="284" w:left="1440" w:header="737" w:footer="737" w:gutter="0"/>
      <w:pgNumType w:start="25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9F103" w14:textId="77777777" w:rsidR="00926D7E" w:rsidRDefault="00926D7E" w:rsidP="007167DA">
      <w:r>
        <w:separator/>
      </w:r>
    </w:p>
  </w:endnote>
  <w:endnote w:type="continuationSeparator" w:id="0">
    <w:p w14:paraId="4D9F1A2F" w14:textId="77777777" w:rsidR="00926D7E" w:rsidRDefault="00926D7E" w:rsidP="00716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F4AB1" w14:textId="77777777" w:rsidR="00837FDC" w:rsidRPr="005B2AEE" w:rsidRDefault="00837FDC">
    <w:pPr>
      <w:pStyle w:val="Footer"/>
      <w:jc w:val="right"/>
      <w:rPr>
        <w:rFonts w:ascii="Angsana New" w:hAnsi="Angsana New" w:cs="Angsana New"/>
        <w:i/>
        <w:iCs/>
        <w:sz w:val="32"/>
        <w:szCs w:val="32"/>
      </w:rPr>
    </w:pPr>
    <w:r w:rsidRPr="005B2AEE">
      <w:rPr>
        <w:rFonts w:ascii="Angsana New" w:hAnsi="Angsana New" w:cs="Angsana New"/>
        <w:i/>
        <w:iCs/>
        <w:sz w:val="32"/>
        <w:szCs w:val="32"/>
        <w:cs/>
      </w:rPr>
      <w:t xml:space="preserve">หน้า  </w:t>
    </w:r>
    <w:sdt>
      <w:sdtPr>
        <w:rPr>
          <w:rFonts w:ascii="Angsana New" w:hAnsi="Angsana New" w:cs="Angsana New"/>
          <w:i/>
          <w:iCs/>
          <w:sz w:val="32"/>
          <w:szCs w:val="32"/>
        </w:rPr>
        <w:id w:val="21571457"/>
        <w:docPartObj>
          <w:docPartGallery w:val="Page Numbers (Bottom of Page)"/>
          <w:docPartUnique/>
        </w:docPartObj>
      </w:sdtPr>
      <w:sdtContent>
        <w:r w:rsidR="00FD6AD5"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begin"/>
        </w:r>
        <w:r w:rsidRPr="005B2AEE">
          <w:rPr>
            <w:rFonts w:ascii="Angsana New" w:hAnsi="Angsana New" w:cs="Angsana New"/>
            <w:i/>
            <w:iCs/>
            <w:sz w:val="32"/>
            <w:szCs w:val="32"/>
          </w:rPr>
          <w:instrText xml:space="preserve"> PAGE   \* MERGEFORMAT </w:instrText>
        </w:r>
        <w:r w:rsidR="00FD6AD5"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separate"/>
        </w:r>
        <w:r w:rsidR="004474AF" w:rsidRPr="004474AF">
          <w:rPr>
            <w:rFonts w:ascii="Angsana New" w:hAnsi="Angsana New" w:cs="Angsana New"/>
            <w:i/>
            <w:iCs/>
            <w:noProof/>
            <w:sz w:val="32"/>
            <w:szCs w:val="32"/>
            <w:lang w:val="th-TH"/>
          </w:rPr>
          <w:t>26</w:t>
        </w:r>
        <w:r w:rsidR="00FD6AD5"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A2550" w14:textId="77777777" w:rsidR="00837FDC" w:rsidRPr="005B2AEE" w:rsidRDefault="00837FDC">
    <w:pPr>
      <w:pStyle w:val="Footer"/>
      <w:jc w:val="right"/>
      <w:rPr>
        <w:rFonts w:ascii="Angsana New" w:hAnsi="Angsana New" w:cs="Angsana New"/>
        <w:i/>
        <w:iCs/>
        <w:sz w:val="32"/>
        <w:szCs w:val="32"/>
      </w:rPr>
    </w:pPr>
    <w:r w:rsidRPr="005B2AEE">
      <w:rPr>
        <w:rFonts w:ascii="Angsana New" w:hAnsi="Angsana New" w:cs="Angsana New"/>
        <w:i/>
        <w:iCs/>
        <w:sz w:val="32"/>
        <w:szCs w:val="32"/>
        <w:cs/>
      </w:rPr>
      <w:t xml:space="preserve">หน้า  </w:t>
    </w:r>
    <w:sdt>
      <w:sdtPr>
        <w:rPr>
          <w:rFonts w:ascii="Angsana New" w:hAnsi="Angsana New" w:cs="Angsana New"/>
          <w:i/>
          <w:iCs/>
          <w:sz w:val="32"/>
          <w:szCs w:val="32"/>
        </w:rPr>
        <w:id w:val="21571455"/>
        <w:docPartObj>
          <w:docPartGallery w:val="Page Numbers (Bottom of Page)"/>
          <w:docPartUnique/>
        </w:docPartObj>
      </w:sdtPr>
      <w:sdtContent>
        <w:r w:rsidR="00FD6AD5"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begin"/>
        </w:r>
        <w:r w:rsidRPr="005B2AEE">
          <w:rPr>
            <w:rFonts w:ascii="Angsana New" w:hAnsi="Angsana New" w:cs="Angsana New"/>
            <w:i/>
            <w:iCs/>
            <w:sz w:val="32"/>
            <w:szCs w:val="32"/>
          </w:rPr>
          <w:instrText xml:space="preserve"> PAGE   \* MERGEFORMAT </w:instrText>
        </w:r>
        <w:r w:rsidR="00FD6AD5"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separate"/>
        </w:r>
        <w:r w:rsidR="004474AF" w:rsidRPr="004474AF">
          <w:rPr>
            <w:rFonts w:ascii="Angsana New" w:hAnsi="Angsana New" w:cs="Angsana New"/>
            <w:i/>
            <w:iCs/>
            <w:noProof/>
            <w:sz w:val="32"/>
            <w:szCs w:val="32"/>
            <w:lang w:val="th-TH"/>
          </w:rPr>
          <w:t>25</w:t>
        </w:r>
        <w:r w:rsidR="00FD6AD5"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9A00C" w14:textId="77777777" w:rsidR="00926D7E" w:rsidRDefault="00926D7E" w:rsidP="007167DA">
      <w:r>
        <w:separator/>
      </w:r>
    </w:p>
  </w:footnote>
  <w:footnote w:type="continuationSeparator" w:id="0">
    <w:p w14:paraId="4F8890CD" w14:textId="77777777" w:rsidR="00926D7E" w:rsidRDefault="00926D7E" w:rsidP="00716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C2DF1" w14:textId="77777777" w:rsidR="00837FDC" w:rsidRPr="00076380" w:rsidRDefault="00837FDC" w:rsidP="004E51FB">
    <w:pPr>
      <w:pStyle w:val="Header"/>
      <w:pBdr>
        <w:bottom w:val="single" w:sz="4" w:space="1" w:color="auto"/>
      </w:pBdr>
      <w:jc w:val="center"/>
      <w:rPr>
        <w:rFonts w:ascii="Angsana New" w:hAnsi="Angsana New"/>
        <w:i/>
        <w:iCs/>
        <w:sz w:val="32"/>
        <w:szCs w:val="32"/>
        <w:cs/>
      </w:rPr>
    </w:pPr>
    <w:r>
      <w:rPr>
        <w:rFonts w:ascii="Angsana New" w:hAnsi="Angsana New" w:hint="cs"/>
        <w:i/>
        <w:iCs/>
        <w:sz w:val="32"/>
        <w:szCs w:val="32"/>
        <w:cs/>
      </w:rPr>
      <w:t>หมายเหตุประกอบงบการเงิน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5D611" w14:textId="77777777" w:rsidR="00837FDC" w:rsidRPr="00EF36E0" w:rsidRDefault="00837FDC" w:rsidP="00EF36E0">
    <w:pPr>
      <w:pStyle w:val="Header"/>
      <w:pBdr>
        <w:bottom w:val="single" w:sz="4" w:space="1" w:color="auto"/>
      </w:pBdr>
      <w:jc w:val="center"/>
      <w:rPr>
        <w:rFonts w:ascii="Angsana New" w:hAnsi="Angsana New"/>
        <w:i/>
        <w:iCs/>
        <w:sz w:val="32"/>
        <w:szCs w:val="32"/>
      </w:rPr>
    </w:pPr>
    <w:r>
      <w:rPr>
        <w:rFonts w:ascii="Angsana New" w:hAnsi="Angsana New" w:hint="cs"/>
        <w:i/>
        <w:iCs/>
        <w:sz w:val="32"/>
        <w:szCs w:val="32"/>
        <w:cs/>
      </w:rPr>
      <w:t>หมาย</w:t>
    </w:r>
    <w:r>
      <w:rPr>
        <w:rFonts w:ascii="Angsana New" w:hAnsi="Angsana New" w:hint="cs"/>
        <w:i/>
        <w:iCs/>
        <w:sz w:val="32"/>
        <w:szCs w:val="32"/>
        <w:cs/>
      </w:rPr>
      <w:t>เหตุประกอบงบการเงิน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567C1"/>
    <w:multiLevelType w:val="hybridMultilevel"/>
    <w:tmpl w:val="2416E32A"/>
    <w:lvl w:ilvl="0" w:tplc="70AE5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76E59"/>
    <w:multiLevelType w:val="hybridMultilevel"/>
    <w:tmpl w:val="BCA45C5E"/>
    <w:lvl w:ilvl="0" w:tplc="0D143CEC">
      <w:start w:val="1"/>
      <w:numFmt w:val="decimal"/>
      <w:lvlText w:val="14.%1."/>
      <w:lvlJc w:val="left"/>
      <w:pPr>
        <w:ind w:left="126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69D66AC"/>
    <w:multiLevelType w:val="multilevel"/>
    <w:tmpl w:val="20687A50"/>
    <w:lvl w:ilvl="0">
      <w:numFmt w:val="decimal"/>
      <w:lvlText w:val="%1.0"/>
      <w:lvlJc w:val="left"/>
      <w:pPr>
        <w:ind w:left="784" w:hanging="432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0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440"/>
      </w:pPr>
      <w:rPr>
        <w:rFonts w:hint="default"/>
      </w:rPr>
    </w:lvl>
  </w:abstractNum>
  <w:abstractNum w:abstractNumId="3" w15:restartNumberingAfterBreak="0">
    <w:nsid w:val="0AD95AF9"/>
    <w:multiLevelType w:val="hybridMultilevel"/>
    <w:tmpl w:val="DA80FB2A"/>
    <w:lvl w:ilvl="0" w:tplc="BAC6EFE6">
      <w:start w:val="1"/>
      <w:numFmt w:val="decimal"/>
      <w:lvlText w:val="%1."/>
      <w:lvlJc w:val="left"/>
      <w:pPr>
        <w:ind w:left="1494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0BBD0015"/>
    <w:multiLevelType w:val="multilevel"/>
    <w:tmpl w:val="753AB5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450"/>
      </w:pPr>
      <w:rPr>
        <w:rFonts w:ascii="Angsana New" w:hAnsi="Angsana New" w:cs="Angsana New" w:hint="default"/>
        <w:b/>
        <w:bCs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5" w15:restartNumberingAfterBreak="0">
    <w:nsid w:val="105825C8"/>
    <w:multiLevelType w:val="multilevel"/>
    <w:tmpl w:val="5B0C4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1170"/>
        </w:tabs>
        <w:ind w:left="117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1EA612A"/>
    <w:multiLevelType w:val="hybridMultilevel"/>
    <w:tmpl w:val="7374B1CA"/>
    <w:lvl w:ilvl="0" w:tplc="96DAB9A4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F4323"/>
    <w:multiLevelType w:val="hybridMultilevel"/>
    <w:tmpl w:val="CA164FAE"/>
    <w:lvl w:ilvl="0" w:tplc="AE0EF894">
      <w:numFmt w:val="bullet"/>
      <w:lvlText w:val=""/>
      <w:lvlJc w:val="left"/>
      <w:pPr>
        <w:ind w:left="153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8" w15:restartNumberingAfterBreak="0">
    <w:nsid w:val="18D433FA"/>
    <w:multiLevelType w:val="hybridMultilevel"/>
    <w:tmpl w:val="92E29656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9BE3A4C"/>
    <w:multiLevelType w:val="multilevel"/>
    <w:tmpl w:val="B5EA59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0" w15:restartNumberingAfterBreak="0">
    <w:nsid w:val="1E1E1C00"/>
    <w:multiLevelType w:val="multilevel"/>
    <w:tmpl w:val="C326FF78"/>
    <w:lvl w:ilvl="0">
      <w:start w:val="4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0AF0E93"/>
    <w:multiLevelType w:val="multilevel"/>
    <w:tmpl w:val="8A1CC47E"/>
    <w:lvl w:ilvl="0">
      <w:numFmt w:val="decimal"/>
      <w:lvlText w:val="%1.0"/>
      <w:lvlJc w:val="left"/>
      <w:pPr>
        <w:ind w:left="352" w:hanging="444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72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8" w:hanging="1440"/>
      </w:pPr>
      <w:rPr>
        <w:rFonts w:hint="default"/>
      </w:rPr>
    </w:lvl>
  </w:abstractNum>
  <w:abstractNum w:abstractNumId="12" w15:restartNumberingAfterBreak="0">
    <w:nsid w:val="21D0505A"/>
    <w:multiLevelType w:val="multilevel"/>
    <w:tmpl w:val="BC44F1B8"/>
    <w:lvl w:ilvl="0">
      <w:numFmt w:val="decimal"/>
      <w:lvlText w:val="%1.0"/>
      <w:lvlJc w:val="left"/>
      <w:pPr>
        <w:ind w:left="61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52" w:hanging="1440"/>
      </w:pPr>
      <w:rPr>
        <w:rFonts w:hint="default"/>
      </w:rPr>
    </w:lvl>
  </w:abstractNum>
  <w:abstractNum w:abstractNumId="13" w15:restartNumberingAfterBreak="0">
    <w:nsid w:val="22AC4D71"/>
    <w:multiLevelType w:val="multilevel"/>
    <w:tmpl w:val="753AB5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450"/>
      </w:pPr>
      <w:rPr>
        <w:rFonts w:ascii="Angsana New" w:hAnsi="Angsana New" w:cs="Angsana New" w:hint="default"/>
        <w:b/>
        <w:bCs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5" w15:restartNumberingAfterBreak="0">
    <w:nsid w:val="29427F5B"/>
    <w:multiLevelType w:val="hybridMultilevel"/>
    <w:tmpl w:val="45B0FAD0"/>
    <w:lvl w:ilvl="0" w:tplc="CD166C12">
      <w:start w:val="1"/>
      <w:numFmt w:val="decimal"/>
      <w:lvlText w:val="%1)"/>
      <w:lvlJc w:val="left"/>
      <w:pPr>
        <w:ind w:left="23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FE5212"/>
    <w:multiLevelType w:val="hybridMultilevel"/>
    <w:tmpl w:val="962A4858"/>
    <w:lvl w:ilvl="0" w:tplc="19FE66A0"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AFC26E4"/>
    <w:multiLevelType w:val="hybridMultilevel"/>
    <w:tmpl w:val="630C400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8" w15:restartNumberingAfterBreak="0">
    <w:nsid w:val="3F6A7CAD"/>
    <w:multiLevelType w:val="hybridMultilevel"/>
    <w:tmpl w:val="9A32DBF8"/>
    <w:lvl w:ilvl="0" w:tplc="DC206D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39726D"/>
    <w:multiLevelType w:val="hybridMultilevel"/>
    <w:tmpl w:val="5DE2154C"/>
    <w:lvl w:ilvl="0" w:tplc="BBFE8074">
      <w:start w:val="3"/>
      <w:numFmt w:val="bullet"/>
      <w:lvlText w:val="-"/>
      <w:lvlJc w:val="left"/>
      <w:pPr>
        <w:ind w:left="51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20" w15:restartNumberingAfterBreak="0">
    <w:nsid w:val="42B60B44"/>
    <w:multiLevelType w:val="singleLevel"/>
    <w:tmpl w:val="6BCE335C"/>
    <w:lvl w:ilvl="0">
      <w:start w:val="20"/>
      <w:numFmt w:val="bullet"/>
      <w:lvlText w:val="-"/>
      <w:lvlJc w:val="left"/>
      <w:pPr>
        <w:tabs>
          <w:tab w:val="num" w:pos="1710"/>
        </w:tabs>
        <w:ind w:left="1710" w:hanging="360"/>
      </w:pPr>
      <w:rPr>
        <w:rFonts w:hint="default"/>
        <w:lang w:bidi="th-TH"/>
      </w:rPr>
    </w:lvl>
  </w:abstractNum>
  <w:abstractNum w:abstractNumId="21" w15:restartNumberingAfterBreak="0">
    <w:nsid w:val="44BA641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72A475D"/>
    <w:multiLevelType w:val="hybridMultilevel"/>
    <w:tmpl w:val="214CD99E"/>
    <w:lvl w:ilvl="0" w:tplc="678E3FB0">
      <w:start w:val="1"/>
      <w:numFmt w:val="decimal"/>
      <w:lvlText w:val="%1."/>
      <w:lvlJc w:val="left"/>
      <w:pPr>
        <w:ind w:left="234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F11A48"/>
    <w:multiLevelType w:val="hybridMultilevel"/>
    <w:tmpl w:val="B614CCCC"/>
    <w:lvl w:ilvl="0" w:tplc="63E00B8E">
      <w:start w:val="5"/>
      <w:numFmt w:val="decimal"/>
      <w:lvlText w:val="%1."/>
      <w:lvlJc w:val="left"/>
      <w:pPr>
        <w:ind w:left="3621" w:hanging="360"/>
      </w:pPr>
      <w:rPr>
        <w:rFonts w:hint="default"/>
        <w:b/>
        <w:bCs/>
        <w:sz w:val="32"/>
        <w:szCs w:val="32"/>
      </w:rPr>
    </w:lvl>
    <w:lvl w:ilvl="1" w:tplc="0409000F">
      <w:start w:val="1"/>
      <w:numFmt w:val="decimal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92F600C"/>
    <w:multiLevelType w:val="hybridMultilevel"/>
    <w:tmpl w:val="71C4C73E"/>
    <w:lvl w:ilvl="0" w:tplc="9B2C66C8">
      <w:numFmt w:val="bullet"/>
      <w:lvlText w:val=""/>
      <w:lvlJc w:val="left"/>
      <w:pPr>
        <w:ind w:left="189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5" w15:restartNumberingAfterBreak="0">
    <w:nsid w:val="4B566B6C"/>
    <w:multiLevelType w:val="multilevel"/>
    <w:tmpl w:val="F80231C6"/>
    <w:lvl w:ilvl="0">
      <w:start w:val="2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45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6" w15:restartNumberingAfterBreak="0">
    <w:nsid w:val="4C134438"/>
    <w:multiLevelType w:val="multilevel"/>
    <w:tmpl w:val="1220B35E"/>
    <w:lvl w:ilvl="0">
      <w:start w:val="22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45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7" w15:restartNumberingAfterBreak="0">
    <w:nsid w:val="501F6DA9"/>
    <w:multiLevelType w:val="hybridMultilevel"/>
    <w:tmpl w:val="0972A3F6"/>
    <w:lvl w:ilvl="0" w:tplc="B3926EC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B1F86"/>
    <w:multiLevelType w:val="hybridMultilevel"/>
    <w:tmpl w:val="244254D0"/>
    <w:lvl w:ilvl="0" w:tplc="A222668C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A36C97"/>
    <w:multiLevelType w:val="multilevel"/>
    <w:tmpl w:val="753AB5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450"/>
      </w:pPr>
      <w:rPr>
        <w:rFonts w:ascii="Angsana New" w:hAnsi="Angsana New" w:cs="Angsana New" w:hint="default"/>
        <w:b/>
        <w:bCs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0" w15:restartNumberingAfterBreak="0">
    <w:nsid w:val="5A164423"/>
    <w:multiLevelType w:val="hybridMultilevel"/>
    <w:tmpl w:val="90021CF4"/>
    <w:lvl w:ilvl="0" w:tplc="6B7AA1F4">
      <w:start w:val="40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E33E9F"/>
    <w:multiLevelType w:val="hybridMultilevel"/>
    <w:tmpl w:val="D8D8997E"/>
    <w:lvl w:ilvl="0" w:tplc="A9163C9E">
      <w:start w:val="2"/>
      <w:numFmt w:val="bullet"/>
      <w:lvlText w:val="-"/>
      <w:lvlJc w:val="left"/>
      <w:pPr>
        <w:ind w:left="6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7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358" w:hanging="360"/>
      </w:pPr>
      <w:rPr>
        <w:rFonts w:ascii="Wingdings" w:hAnsi="Wingdings" w:hint="default"/>
      </w:rPr>
    </w:lvl>
  </w:abstractNum>
  <w:abstractNum w:abstractNumId="32" w15:restartNumberingAfterBreak="0">
    <w:nsid w:val="5F9D5F54"/>
    <w:multiLevelType w:val="hybridMultilevel"/>
    <w:tmpl w:val="07300F98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3C1375"/>
    <w:multiLevelType w:val="multilevel"/>
    <w:tmpl w:val="64EAE1A4"/>
    <w:lvl w:ilvl="0">
      <w:numFmt w:val="decimal"/>
      <w:lvlText w:val="%1.0"/>
      <w:lvlJc w:val="left"/>
      <w:pPr>
        <w:ind w:left="97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6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9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12" w:hanging="1440"/>
      </w:pPr>
      <w:rPr>
        <w:rFonts w:hint="default"/>
      </w:rPr>
    </w:lvl>
  </w:abstractNum>
  <w:abstractNum w:abstractNumId="34" w15:restartNumberingAfterBreak="0">
    <w:nsid w:val="615B22A5"/>
    <w:multiLevelType w:val="hybridMultilevel"/>
    <w:tmpl w:val="AA1ECB8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5" w15:restartNumberingAfterBreak="0">
    <w:nsid w:val="61DB5ED5"/>
    <w:multiLevelType w:val="hybridMultilevel"/>
    <w:tmpl w:val="05AA952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B490793C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/>
        <w:bCs w:val="0"/>
        <w:i w:val="0"/>
        <w:sz w:val="32"/>
        <w:szCs w:val="40"/>
        <w:lang w:bidi="th-TH"/>
      </w:rPr>
    </w:lvl>
    <w:lvl w:ilvl="2" w:tplc="8F74F8EC">
      <w:numFmt w:val="none"/>
      <w:lvlText w:val=""/>
      <w:lvlJc w:val="left"/>
      <w:pPr>
        <w:tabs>
          <w:tab w:val="num" w:pos="360"/>
        </w:tabs>
      </w:pPr>
    </w:lvl>
    <w:lvl w:ilvl="3" w:tplc="FD449F08">
      <w:numFmt w:val="none"/>
      <w:lvlText w:val=""/>
      <w:lvlJc w:val="left"/>
      <w:pPr>
        <w:tabs>
          <w:tab w:val="num" w:pos="360"/>
        </w:tabs>
      </w:pPr>
    </w:lvl>
    <w:lvl w:ilvl="4" w:tplc="7196F58C">
      <w:numFmt w:val="none"/>
      <w:lvlText w:val=""/>
      <w:lvlJc w:val="left"/>
      <w:pPr>
        <w:tabs>
          <w:tab w:val="num" w:pos="360"/>
        </w:tabs>
      </w:pPr>
    </w:lvl>
    <w:lvl w:ilvl="5" w:tplc="89669FA0">
      <w:numFmt w:val="none"/>
      <w:lvlText w:val=""/>
      <w:lvlJc w:val="left"/>
      <w:pPr>
        <w:tabs>
          <w:tab w:val="num" w:pos="360"/>
        </w:tabs>
      </w:pPr>
    </w:lvl>
    <w:lvl w:ilvl="6" w:tplc="63AE83D0">
      <w:numFmt w:val="none"/>
      <w:lvlText w:val=""/>
      <w:lvlJc w:val="left"/>
      <w:pPr>
        <w:tabs>
          <w:tab w:val="num" w:pos="360"/>
        </w:tabs>
      </w:pPr>
    </w:lvl>
    <w:lvl w:ilvl="7" w:tplc="6B2E41B6">
      <w:numFmt w:val="none"/>
      <w:lvlText w:val=""/>
      <w:lvlJc w:val="left"/>
      <w:pPr>
        <w:tabs>
          <w:tab w:val="num" w:pos="360"/>
        </w:tabs>
      </w:pPr>
    </w:lvl>
    <w:lvl w:ilvl="8" w:tplc="3E20BD3E">
      <w:numFmt w:val="none"/>
      <w:lvlText w:val=""/>
      <w:lvlJc w:val="left"/>
      <w:pPr>
        <w:tabs>
          <w:tab w:val="num" w:pos="360"/>
        </w:tabs>
      </w:pPr>
    </w:lvl>
  </w:abstractNum>
  <w:abstractNum w:abstractNumId="36" w15:restartNumberingAfterBreak="0">
    <w:nsid w:val="631B4340"/>
    <w:multiLevelType w:val="hybridMultilevel"/>
    <w:tmpl w:val="2320EFDE"/>
    <w:lvl w:ilvl="0" w:tplc="9796C3C6">
      <w:numFmt w:val="bullet"/>
      <w:lvlText w:val=""/>
      <w:lvlJc w:val="left"/>
      <w:pPr>
        <w:ind w:left="720" w:hanging="360"/>
      </w:pPr>
      <w:rPr>
        <w:rFonts w:ascii="Symbol" w:eastAsia="Times New Roman" w:hAnsi="Symbol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DC4983"/>
    <w:multiLevelType w:val="multilevel"/>
    <w:tmpl w:val="637869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8" w15:restartNumberingAfterBreak="0">
    <w:nsid w:val="6DF818CA"/>
    <w:multiLevelType w:val="hybridMultilevel"/>
    <w:tmpl w:val="7A94FFA8"/>
    <w:lvl w:ilvl="0" w:tplc="D88CFAC0">
      <w:numFmt w:val="bullet"/>
      <w:lvlText w:val="-"/>
      <w:lvlJc w:val="left"/>
      <w:pPr>
        <w:ind w:left="720" w:hanging="360"/>
      </w:pPr>
      <w:rPr>
        <w:rFonts w:ascii="JasmineUPC" w:hAnsi="Jasmine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3E6639"/>
    <w:multiLevelType w:val="multilevel"/>
    <w:tmpl w:val="D158C63A"/>
    <w:lvl w:ilvl="0">
      <w:numFmt w:val="decimal"/>
      <w:lvlText w:val="%1.0"/>
      <w:lvlJc w:val="left"/>
      <w:pPr>
        <w:ind w:left="25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9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2" w:hanging="1440"/>
      </w:pPr>
      <w:rPr>
        <w:rFonts w:hint="default"/>
      </w:rPr>
    </w:lvl>
  </w:abstractNum>
  <w:abstractNum w:abstractNumId="40" w15:restartNumberingAfterBreak="0">
    <w:nsid w:val="6FC40304"/>
    <w:multiLevelType w:val="multilevel"/>
    <w:tmpl w:val="08981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16040F9"/>
    <w:multiLevelType w:val="hybridMultilevel"/>
    <w:tmpl w:val="93DA978E"/>
    <w:lvl w:ilvl="0" w:tplc="9266C9C0">
      <w:start w:val="1"/>
      <w:numFmt w:val="decimal"/>
      <w:lvlText w:val="%1."/>
      <w:lvlJc w:val="left"/>
      <w:pPr>
        <w:ind w:left="2346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F62ABF"/>
    <w:multiLevelType w:val="hybridMultilevel"/>
    <w:tmpl w:val="B900E160"/>
    <w:lvl w:ilvl="0" w:tplc="AA805B4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34C0564"/>
    <w:multiLevelType w:val="hybridMultilevel"/>
    <w:tmpl w:val="173E219C"/>
    <w:lvl w:ilvl="0" w:tplc="85EADBC0">
      <w:start w:val="1"/>
      <w:numFmt w:val="decimal"/>
      <w:lvlText w:val="22.%1"/>
      <w:lvlJc w:val="left"/>
      <w:pPr>
        <w:ind w:left="7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77D4304"/>
    <w:multiLevelType w:val="hybridMultilevel"/>
    <w:tmpl w:val="768689CA"/>
    <w:lvl w:ilvl="0" w:tplc="D1F8D7E2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2F3AE6"/>
    <w:multiLevelType w:val="hybridMultilevel"/>
    <w:tmpl w:val="6CF2E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A201B6"/>
    <w:multiLevelType w:val="hybridMultilevel"/>
    <w:tmpl w:val="8368B0A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7" w15:restartNumberingAfterBreak="0">
    <w:nsid w:val="7F6F17BB"/>
    <w:multiLevelType w:val="hybridMultilevel"/>
    <w:tmpl w:val="1E98F1F6"/>
    <w:lvl w:ilvl="0" w:tplc="6B202264">
      <w:start w:val="1"/>
      <w:numFmt w:val="decimal"/>
      <w:lvlText w:val="%1."/>
      <w:lvlJc w:val="left"/>
      <w:pPr>
        <w:ind w:left="720" w:hanging="360"/>
      </w:pPr>
      <w:rPr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5853052">
    <w:abstractNumId w:val="29"/>
  </w:num>
  <w:num w:numId="2" w16cid:durableId="1089546179">
    <w:abstractNumId w:val="6"/>
  </w:num>
  <w:num w:numId="3" w16cid:durableId="1938247718">
    <w:abstractNumId w:val="19"/>
  </w:num>
  <w:num w:numId="4" w16cid:durableId="1646936014">
    <w:abstractNumId w:val="32"/>
  </w:num>
  <w:num w:numId="5" w16cid:durableId="539633099">
    <w:abstractNumId w:val="37"/>
  </w:num>
  <w:num w:numId="6" w16cid:durableId="699210158">
    <w:abstractNumId w:val="47"/>
  </w:num>
  <w:num w:numId="7" w16cid:durableId="204878720">
    <w:abstractNumId w:val="0"/>
  </w:num>
  <w:num w:numId="8" w16cid:durableId="2003502839">
    <w:abstractNumId w:val="27"/>
  </w:num>
  <w:num w:numId="9" w16cid:durableId="1166627958">
    <w:abstractNumId w:val="11"/>
  </w:num>
  <w:num w:numId="10" w16cid:durableId="185290660">
    <w:abstractNumId w:val="2"/>
  </w:num>
  <w:num w:numId="11" w16cid:durableId="426538901">
    <w:abstractNumId w:val="39"/>
  </w:num>
  <w:num w:numId="12" w16cid:durableId="1957443028">
    <w:abstractNumId w:val="12"/>
  </w:num>
  <w:num w:numId="13" w16cid:durableId="1275750674">
    <w:abstractNumId w:val="33"/>
  </w:num>
  <w:num w:numId="14" w16cid:durableId="1471480133">
    <w:abstractNumId w:val="35"/>
  </w:num>
  <w:num w:numId="15" w16cid:durableId="586696854">
    <w:abstractNumId w:val="30"/>
  </w:num>
  <w:num w:numId="16" w16cid:durableId="1306469153">
    <w:abstractNumId w:val="20"/>
  </w:num>
  <w:num w:numId="17" w16cid:durableId="410667030">
    <w:abstractNumId w:val="5"/>
  </w:num>
  <w:num w:numId="18" w16cid:durableId="632828746">
    <w:abstractNumId w:val="38"/>
  </w:num>
  <w:num w:numId="19" w16cid:durableId="1099252461">
    <w:abstractNumId w:val="28"/>
  </w:num>
  <w:num w:numId="20" w16cid:durableId="2117862595">
    <w:abstractNumId w:val="23"/>
  </w:num>
  <w:num w:numId="21" w16cid:durableId="747769127">
    <w:abstractNumId w:val="41"/>
  </w:num>
  <w:num w:numId="22" w16cid:durableId="59014095">
    <w:abstractNumId w:val="22"/>
  </w:num>
  <w:num w:numId="23" w16cid:durableId="370423622">
    <w:abstractNumId w:val="8"/>
  </w:num>
  <w:num w:numId="24" w16cid:durableId="493305455">
    <w:abstractNumId w:val="3"/>
  </w:num>
  <w:num w:numId="25" w16cid:durableId="69351718">
    <w:abstractNumId w:val="15"/>
  </w:num>
  <w:num w:numId="26" w16cid:durableId="71389205">
    <w:abstractNumId w:val="43"/>
  </w:num>
  <w:num w:numId="27" w16cid:durableId="815220659">
    <w:abstractNumId w:val="17"/>
  </w:num>
  <w:num w:numId="28" w16cid:durableId="1204319516">
    <w:abstractNumId w:val="46"/>
  </w:num>
  <w:num w:numId="29" w16cid:durableId="2097438022">
    <w:abstractNumId w:val="40"/>
  </w:num>
  <w:num w:numId="30" w16cid:durableId="1277911299">
    <w:abstractNumId w:val="45"/>
  </w:num>
  <w:num w:numId="31" w16cid:durableId="441072976">
    <w:abstractNumId w:val="18"/>
  </w:num>
  <w:num w:numId="32" w16cid:durableId="502860359">
    <w:abstractNumId w:val="44"/>
  </w:num>
  <w:num w:numId="33" w16cid:durableId="410322992">
    <w:abstractNumId w:val="42"/>
  </w:num>
  <w:num w:numId="34" w16cid:durableId="1244216080">
    <w:abstractNumId w:val="34"/>
  </w:num>
  <w:num w:numId="35" w16cid:durableId="1666860719">
    <w:abstractNumId w:val="31"/>
  </w:num>
  <w:num w:numId="36" w16cid:durableId="612595978">
    <w:abstractNumId w:val="10"/>
  </w:num>
  <w:num w:numId="37" w16cid:durableId="1470703981">
    <w:abstractNumId w:val="14"/>
  </w:num>
  <w:num w:numId="38" w16cid:durableId="516121598">
    <w:abstractNumId w:val="7"/>
  </w:num>
  <w:num w:numId="39" w16cid:durableId="1413047227">
    <w:abstractNumId w:val="24"/>
  </w:num>
  <w:num w:numId="40" w16cid:durableId="1616519174">
    <w:abstractNumId w:val="36"/>
  </w:num>
  <w:num w:numId="41" w16cid:durableId="159733097">
    <w:abstractNumId w:val="16"/>
  </w:num>
  <w:num w:numId="42" w16cid:durableId="273899616">
    <w:abstractNumId w:val="21"/>
  </w:num>
  <w:num w:numId="43" w16cid:durableId="114718719">
    <w:abstractNumId w:val="9"/>
  </w:num>
  <w:num w:numId="44" w16cid:durableId="1212227544">
    <w:abstractNumId w:val="26"/>
  </w:num>
  <w:num w:numId="45" w16cid:durableId="1469006919">
    <w:abstractNumId w:val="25"/>
  </w:num>
  <w:num w:numId="46" w16cid:durableId="1727292002">
    <w:abstractNumId w:val="13"/>
  </w:num>
  <w:num w:numId="47" w16cid:durableId="1997950258">
    <w:abstractNumId w:val="4"/>
  </w:num>
  <w:num w:numId="48" w16cid:durableId="185147944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11FC"/>
    <w:rsid w:val="000002CB"/>
    <w:rsid w:val="000003A2"/>
    <w:rsid w:val="00000551"/>
    <w:rsid w:val="0000090E"/>
    <w:rsid w:val="00000BC9"/>
    <w:rsid w:val="00000E36"/>
    <w:rsid w:val="00000E8C"/>
    <w:rsid w:val="000010EC"/>
    <w:rsid w:val="000016BC"/>
    <w:rsid w:val="00001834"/>
    <w:rsid w:val="0000197A"/>
    <w:rsid w:val="00001A05"/>
    <w:rsid w:val="00001AD9"/>
    <w:rsid w:val="00001F0F"/>
    <w:rsid w:val="00002180"/>
    <w:rsid w:val="000028A5"/>
    <w:rsid w:val="00002DB0"/>
    <w:rsid w:val="000032CA"/>
    <w:rsid w:val="00003454"/>
    <w:rsid w:val="000037F4"/>
    <w:rsid w:val="00003860"/>
    <w:rsid w:val="00003892"/>
    <w:rsid w:val="0000397A"/>
    <w:rsid w:val="00003C3A"/>
    <w:rsid w:val="00003F28"/>
    <w:rsid w:val="000055CC"/>
    <w:rsid w:val="00005D61"/>
    <w:rsid w:val="00006804"/>
    <w:rsid w:val="0000691C"/>
    <w:rsid w:val="00006FA5"/>
    <w:rsid w:val="000073B8"/>
    <w:rsid w:val="000076BC"/>
    <w:rsid w:val="00007B83"/>
    <w:rsid w:val="00007DAE"/>
    <w:rsid w:val="00010001"/>
    <w:rsid w:val="000103E9"/>
    <w:rsid w:val="000109D8"/>
    <w:rsid w:val="000112BB"/>
    <w:rsid w:val="000113BC"/>
    <w:rsid w:val="00011FA3"/>
    <w:rsid w:val="000125E7"/>
    <w:rsid w:val="0001308E"/>
    <w:rsid w:val="00013113"/>
    <w:rsid w:val="000137FD"/>
    <w:rsid w:val="00014110"/>
    <w:rsid w:val="00014DD1"/>
    <w:rsid w:val="00015E54"/>
    <w:rsid w:val="00016025"/>
    <w:rsid w:val="0001615D"/>
    <w:rsid w:val="00016AA6"/>
    <w:rsid w:val="00016B2C"/>
    <w:rsid w:val="00017B4B"/>
    <w:rsid w:val="00020040"/>
    <w:rsid w:val="00020A14"/>
    <w:rsid w:val="00020F06"/>
    <w:rsid w:val="00021002"/>
    <w:rsid w:val="00021F49"/>
    <w:rsid w:val="0002289A"/>
    <w:rsid w:val="000241E2"/>
    <w:rsid w:val="000242E5"/>
    <w:rsid w:val="000244F9"/>
    <w:rsid w:val="0002475A"/>
    <w:rsid w:val="00024A20"/>
    <w:rsid w:val="00024A5E"/>
    <w:rsid w:val="00024C17"/>
    <w:rsid w:val="00025526"/>
    <w:rsid w:val="0002568A"/>
    <w:rsid w:val="0002589C"/>
    <w:rsid w:val="00026FD4"/>
    <w:rsid w:val="00026FF9"/>
    <w:rsid w:val="00027643"/>
    <w:rsid w:val="00027D0E"/>
    <w:rsid w:val="00030062"/>
    <w:rsid w:val="0003008B"/>
    <w:rsid w:val="00030090"/>
    <w:rsid w:val="000301FE"/>
    <w:rsid w:val="0003038C"/>
    <w:rsid w:val="0003072B"/>
    <w:rsid w:val="00030880"/>
    <w:rsid w:val="00030CE4"/>
    <w:rsid w:val="0003163B"/>
    <w:rsid w:val="00031975"/>
    <w:rsid w:val="00031CC2"/>
    <w:rsid w:val="00031DE4"/>
    <w:rsid w:val="000320C2"/>
    <w:rsid w:val="00032D21"/>
    <w:rsid w:val="00032FD4"/>
    <w:rsid w:val="000338FB"/>
    <w:rsid w:val="000345B2"/>
    <w:rsid w:val="00034EBE"/>
    <w:rsid w:val="00035600"/>
    <w:rsid w:val="00035C33"/>
    <w:rsid w:val="00035DF9"/>
    <w:rsid w:val="00036014"/>
    <w:rsid w:val="0003620B"/>
    <w:rsid w:val="000362D2"/>
    <w:rsid w:val="000365E9"/>
    <w:rsid w:val="00036864"/>
    <w:rsid w:val="00036DF0"/>
    <w:rsid w:val="0003721D"/>
    <w:rsid w:val="00037274"/>
    <w:rsid w:val="000376B5"/>
    <w:rsid w:val="0004068D"/>
    <w:rsid w:val="00040DAF"/>
    <w:rsid w:val="0004175C"/>
    <w:rsid w:val="00041D8B"/>
    <w:rsid w:val="00042DA7"/>
    <w:rsid w:val="00042E48"/>
    <w:rsid w:val="000432C9"/>
    <w:rsid w:val="000433BC"/>
    <w:rsid w:val="000434F8"/>
    <w:rsid w:val="00043AD2"/>
    <w:rsid w:val="00043BE3"/>
    <w:rsid w:val="00044199"/>
    <w:rsid w:val="0004433E"/>
    <w:rsid w:val="0004436D"/>
    <w:rsid w:val="0004466F"/>
    <w:rsid w:val="000450BB"/>
    <w:rsid w:val="000454A3"/>
    <w:rsid w:val="000463C6"/>
    <w:rsid w:val="0004651C"/>
    <w:rsid w:val="00046536"/>
    <w:rsid w:val="000473D5"/>
    <w:rsid w:val="00047A0B"/>
    <w:rsid w:val="00047CCA"/>
    <w:rsid w:val="00051337"/>
    <w:rsid w:val="000527E1"/>
    <w:rsid w:val="00052E08"/>
    <w:rsid w:val="00053642"/>
    <w:rsid w:val="000539B3"/>
    <w:rsid w:val="00054886"/>
    <w:rsid w:val="000550F8"/>
    <w:rsid w:val="000551F7"/>
    <w:rsid w:val="000554C5"/>
    <w:rsid w:val="0005655D"/>
    <w:rsid w:val="00056608"/>
    <w:rsid w:val="000566AC"/>
    <w:rsid w:val="00056B92"/>
    <w:rsid w:val="0005728E"/>
    <w:rsid w:val="000601DF"/>
    <w:rsid w:val="00060953"/>
    <w:rsid w:val="0006095A"/>
    <w:rsid w:val="00060C53"/>
    <w:rsid w:val="0006115F"/>
    <w:rsid w:val="000612B2"/>
    <w:rsid w:val="0006157C"/>
    <w:rsid w:val="000622E0"/>
    <w:rsid w:val="000623FA"/>
    <w:rsid w:val="00062553"/>
    <w:rsid w:val="00062A79"/>
    <w:rsid w:val="00063942"/>
    <w:rsid w:val="00063E4B"/>
    <w:rsid w:val="000643AB"/>
    <w:rsid w:val="00064464"/>
    <w:rsid w:val="000645B2"/>
    <w:rsid w:val="00064DB0"/>
    <w:rsid w:val="00064EF0"/>
    <w:rsid w:val="00064F1B"/>
    <w:rsid w:val="00065326"/>
    <w:rsid w:val="000654F0"/>
    <w:rsid w:val="000661F7"/>
    <w:rsid w:val="0006683C"/>
    <w:rsid w:val="00066E16"/>
    <w:rsid w:val="00066E3F"/>
    <w:rsid w:val="000670AD"/>
    <w:rsid w:val="000676F7"/>
    <w:rsid w:val="00067A1F"/>
    <w:rsid w:val="000706A9"/>
    <w:rsid w:val="000712E4"/>
    <w:rsid w:val="00071399"/>
    <w:rsid w:val="000717DF"/>
    <w:rsid w:val="00071B53"/>
    <w:rsid w:val="0007227C"/>
    <w:rsid w:val="00072CC0"/>
    <w:rsid w:val="00072EE1"/>
    <w:rsid w:val="00073CE3"/>
    <w:rsid w:val="0007456D"/>
    <w:rsid w:val="0007458B"/>
    <w:rsid w:val="00074818"/>
    <w:rsid w:val="00074929"/>
    <w:rsid w:val="00074A5A"/>
    <w:rsid w:val="00074C0E"/>
    <w:rsid w:val="00074C77"/>
    <w:rsid w:val="000753E8"/>
    <w:rsid w:val="00075FCF"/>
    <w:rsid w:val="00076380"/>
    <w:rsid w:val="00076599"/>
    <w:rsid w:val="0007670F"/>
    <w:rsid w:val="00076D47"/>
    <w:rsid w:val="00077114"/>
    <w:rsid w:val="00077DC4"/>
    <w:rsid w:val="00077E02"/>
    <w:rsid w:val="0008033D"/>
    <w:rsid w:val="0008047E"/>
    <w:rsid w:val="00080591"/>
    <w:rsid w:val="0008083E"/>
    <w:rsid w:val="00080C47"/>
    <w:rsid w:val="00080CDA"/>
    <w:rsid w:val="00080D4F"/>
    <w:rsid w:val="00080EB7"/>
    <w:rsid w:val="000811BF"/>
    <w:rsid w:val="000814DC"/>
    <w:rsid w:val="00081ACD"/>
    <w:rsid w:val="00081E59"/>
    <w:rsid w:val="000824A3"/>
    <w:rsid w:val="00082C0A"/>
    <w:rsid w:val="00083308"/>
    <w:rsid w:val="00083332"/>
    <w:rsid w:val="00083386"/>
    <w:rsid w:val="000836E8"/>
    <w:rsid w:val="000837B9"/>
    <w:rsid w:val="00083A5B"/>
    <w:rsid w:val="00084118"/>
    <w:rsid w:val="00084BBD"/>
    <w:rsid w:val="0008538B"/>
    <w:rsid w:val="00086F2A"/>
    <w:rsid w:val="000871BF"/>
    <w:rsid w:val="00090A42"/>
    <w:rsid w:val="00090B5E"/>
    <w:rsid w:val="00091650"/>
    <w:rsid w:val="000916F9"/>
    <w:rsid w:val="00091C84"/>
    <w:rsid w:val="00092126"/>
    <w:rsid w:val="00092C07"/>
    <w:rsid w:val="000932D0"/>
    <w:rsid w:val="0009419E"/>
    <w:rsid w:val="00094554"/>
    <w:rsid w:val="00094AD6"/>
    <w:rsid w:val="000969A6"/>
    <w:rsid w:val="00096D1E"/>
    <w:rsid w:val="00096E57"/>
    <w:rsid w:val="00097508"/>
    <w:rsid w:val="00097687"/>
    <w:rsid w:val="00097BE9"/>
    <w:rsid w:val="000A03DD"/>
    <w:rsid w:val="000A0DF2"/>
    <w:rsid w:val="000A2B3F"/>
    <w:rsid w:val="000A3B10"/>
    <w:rsid w:val="000A3CD2"/>
    <w:rsid w:val="000A40B2"/>
    <w:rsid w:val="000A48F3"/>
    <w:rsid w:val="000A4B01"/>
    <w:rsid w:val="000A4E5A"/>
    <w:rsid w:val="000A54F0"/>
    <w:rsid w:val="000A5E8A"/>
    <w:rsid w:val="000A5F7E"/>
    <w:rsid w:val="000A610E"/>
    <w:rsid w:val="000A64F6"/>
    <w:rsid w:val="000A672E"/>
    <w:rsid w:val="000A6B49"/>
    <w:rsid w:val="000A6BB2"/>
    <w:rsid w:val="000A74B8"/>
    <w:rsid w:val="000A77F7"/>
    <w:rsid w:val="000A7C58"/>
    <w:rsid w:val="000B0502"/>
    <w:rsid w:val="000B0903"/>
    <w:rsid w:val="000B1CCB"/>
    <w:rsid w:val="000B2535"/>
    <w:rsid w:val="000B3FB9"/>
    <w:rsid w:val="000B4169"/>
    <w:rsid w:val="000B4549"/>
    <w:rsid w:val="000B4662"/>
    <w:rsid w:val="000B49BB"/>
    <w:rsid w:val="000B59CC"/>
    <w:rsid w:val="000B6510"/>
    <w:rsid w:val="000B6D8A"/>
    <w:rsid w:val="000B75CB"/>
    <w:rsid w:val="000C0D64"/>
    <w:rsid w:val="000C1154"/>
    <w:rsid w:val="000C18E9"/>
    <w:rsid w:val="000C21C5"/>
    <w:rsid w:val="000C2416"/>
    <w:rsid w:val="000C27BF"/>
    <w:rsid w:val="000C2A5D"/>
    <w:rsid w:val="000C3AF3"/>
    <w:rsid w:val="000C3D27"/>
    <w:rsid w:val="000C423E"/>
    <w:rsid w:val="000C45B7"/>
    <w:rsid w:val="000C45B9"/>
    <w:rsid w:val="000C4985"/>
    <w:rsid w:val="000C4B59"/>
    <w:rsid w:val="000C54F1"/>
    <w:rsid w:val="000C58FA"/>
    <w:rsid w:val="000C5A49"/>
    <w:rsid w:val="000C5ECE"/>
    <w:rsid w:val="000C6345"/>
    <w:rsid w:val="000C63EA"/>
    <w:rsid w:val="000C6C7D"/>
    <w:rsid w:val="000C7673"/>
    <w:rsid w:val="000C7A36"/>
    <w:rsid w:val="000C7EA8"/>
    <w:rsid w:val="000C7F07"/>
    <w:rsid w:val="000D092F"/>
    <w:rsid w:val="000D107F"/>
    <w:rsid w:val="000D1358"/>
    <w:rsid w:val="000D1419"/>
    <w:rsid w:val="000D14C2"/>
    <w:rsid w:val="000D1509"/>
    <w:rsid w:val="000D1BF5"/>
    <w:rsid w:val="000D2313"/>
    <w:rsid w:val="000D26F4"/>
    <w:rsid w:val="000D2C2B"/>
    <w:rsid w:val="000D346B"/>
    <w:rsid w:val="000D353C"/>
    <w:rsid w:val="000D3A27"/>
    <w:rsid w:val="000D3E65"/>
    <w:rsid w:val="000D4CEE"/>
    <w:rsid w:val="000D4CFD"/>
    <w:rsid w:val="000D552E"/>
    <w:rsid w:val="000D646D"/>
    <w:rsid w:val="000D64D6"/>
    <w:rsid w:val="000D64F9"/>
    <w:rsid w:val="000D6849"/>
    <w:rsid w:val="000D6B14"/>
    <w:rsid w:val="000D72F0"/>
    <w:rsid w:val="000D7A32"/>
    <w:rsid w:val="000D7B03"/>
    <w:rsid w:val="000E04BA"/>
    <w:rsid w:val="000E0873"/>
    <w:rsid w:val="000E239F"/>
    <w:rsid w:val="000E2A95"/>
    <w:rsid w:val="000E2D02"/>
    <w:rsid w:val="000E30A3"/>
    <w:rsid w:val="000E3275"/>
    <w:rsid w:val="000E35D0"/>
    <w:rsid w:val="000E3B9E"/>
    <w:rsid w:val="000E3C3F"/>
    <w:rsid w:val="000E3CFC"/>
    <w:rsid w:val="000E415C"/>
    <w:rsid w:val="000E43A9"/>
    <w:rsid w:val="000E43D3"/>
    <w:rsid w:val="000E46AB"/>
    <w:rsid w:val="000E4ACE"/>
    <w:rsid w:val="000E59ED"/>
    <w:rsid w:val="000E5CB5"/>
    <w:rsid w:val="000E601A"/>
    <w:rsid w:val="000E6585"/>
    <w:rsid w:val="000E6F57"/>
    <w:rsid w:val="000E7073"/>
    <w:rsid w:val="000E72DB"/>
    <w:rsid w:val="000F029A"/>
    <w:rsid w:val="000F10CC"/>
    <w:rsid w:val="000F238E"/>
    <w:rsid w:val="000F2AB8"/>
    <w:rsid w:val="000F2C8C"/>
    <w:rsid w:val="000F35CB"/>
    <w:rsid w:val="000F450D"/>
    <w:rsid w:val="000F474E"/>
    <w:rsid w:val="000F4D3F"/>
    <w:rsid w:val="000F4DF5"/>
    <w:rsid w:val="000F4E92"/>
    <w:rsid w:val="000F5442"/>
    <w:rsid w:val="000F688F"/>
    <w:rsid w:val="000F6CB4"/>
    <w:rsid w:val="000F6EA5"/>
    <w:rsid w:val="000F6EB4"/>
    <w:rsid w:val="000F78EC"/>
    <w:rsid w:val="000F7A58"/>
    <w:rsid w:val="0010037A"/>
    <w:rsid w:val="00100700"/>
    <w:rsid w:val="00100C99"/>
    <w:rsid w:val="00101092"/>
    <w:rsid w:val="00101369"/>
    <w:rsid w:val="001016A0"/>
    <w:rsid w:val="00101831"/>
    <w:rsid w:val="0010198C"/>
    <w:rsid w:val="00102084"/>
    <w:rsid w:val="001022BE"/>
    <w:rsid w:val="00102773"/>
    <w:rsid w:val="00102BFD"/>
    <w:rsid w:val="00102C92"/>
    <w:rsid w:val="00102DB0"/>
    <w:rsid w:val="00102E63"/>
    <w:rsid w:val="0010329D"/>
    <w:rsid w:val="0010403D"/>
    <w:rsid w:val="001045FE"/>
    <w:rsid w:val="001048D5"/>
    <w:rsid w:val="00104A23"/>
    <w:rsid w:val="00104ADB"/>
    <w:rsid w:val="00104DC2"/>
    <w:rsid w:val="00104EDA"/>
    <w:rsid w:val="001055FF"/>
    <w:rsid w:val="0010577F"/>
    <w:rsid w:val="001057C4"/>
    <w:rsid w:val="00105A11"/>
    <w:rsid w:val="001060C7"/>
    <w:rsid w:val="001061D9"/>
    <w:rsid w:val="001063C6"/>
    <w:rsid w:val="0010671F"/>
    <w:rsid w:val="00106937"/>
    <w:rsid w:val="00106A5C"/>
    <w:rsid w:val="00106B8E"/>
    <w:rsid w:val="00106BD9"/>
    <w:rsid w:val="00106F60"/>
    <w:rsid w:val="0010700A"/>
    <w:rsid w:val="00107440"/>
    <w:rsid w:val="001100B1"/>
    <w:rsid w:val="00110117"/>
    <w:rsid w:val="001103CB"/>
    <w:rsid w:val="00110CF5"/>
    <w:rsid w:val="0011127E"/>
    <w:rsid w:val="00111C15"/>
    <w:rsid w:val="00113516"/>
    <w:rsid w:val="00113963"/>
    <w:rsid w:val="00113DA7"/>
    <w:rsid w:val="001147CB"/>
    <w:rsid w:val="00114EF1"/>
    <w:rsid w:val="00115353"/>
    <w:rsid w:val="00115A00"/>
    <w:rsid w:val="00115A73"/>
    <w:rsid w:val="00115C7E"/>
    <w:rsid w:val="00115F65"/>
    <w:rsid w:val="0011641D"/>
    <w:rsid w:val="00116890"/>
    <w:rsid w:val="00116BB8"/>
    <w:rsid w:val="001173B9"/>
    <w:rsid w:val="001175A7"/>
    <w:rsid w:val="00117E64"/>
    <w:rsid w:val="00120241"/>
    <w:rsid w:val="001207E6"/>
    <w:rsid w:val="00120812"/>
    <w:rsid w:val="00120EE3"/>
    <w:rsid w:val="001210A7"/>
    <w:rsid w:val="0012135F"/>
    <w:rsid w:val="0012169B"/>
    <w:rsid w:val="00121883"/>
    <w:rsid w:val="00121993"/>
    <w:rsid w:val="00121C91"/>
    <w:rsid w:val="00121D5E"/>
    <w:rsid w:val="00121F99"/>
    <w:rsid w:val="0012292D"/>
    <w:rsid w:val="00122D0C"/>
    <w:rsid w:val="00122DE0"/>
    <w:rsid w:val="0012332B"/>
    <w:rsid w:val="001236F8"/>
    <w:rsid w:val="001243CC"/>
    <w:rsid w:val="001245C9"/>
    <w:rsid w:val="001245E8"/>
    <w:rsid w:val="00124FD7"/>
    <w:rsid w:val="0012506F"/>
    <w:rsid w:val="001258E6"/>
    <w:rsid w:val="00125F1A"/>
    <w:rsid w:val="001267D0"/>
    <w:rsid w:val="00126A7A"/>
    <w:rsid w:val="00127FB4"/>
    <w:rsid w:val="00130405"/>
    <w:rsid w:val="0013156E"/>
    <w:rsid w:val="00131630"/>
    <w:rsid w:val="001316B0"/>
    <w:rsid w:val="0013194F"/>
    <w:rsid w:val="001319FF"/>
    <w:rsid w:val="00131BD8"/>
    <w:rsid w:val="00131BFA"/>
    <w:rsid w:val="00131E12"/>
    <w:rsid w:val="0013225A"/>
    <w:rsid w:val="001325DB"/>
    <w:rsid w:val="001326EB"/>
    <w:rsid w:val="00132DD7"/>
    <w:rsid w:val="0013313F"/>
    <w:rsid w:val="0013340E"/>
    <w:rsid w:val="00133645"/>
    <w:rsid w:val="00133829"/>
    <w:rsid w:val="00133BD7"/>
    <w:rsid w:val="00133EFE"/>
    <w:rsid w:val="00134536"/>
    <w:rsid w:val="001346BE"/>
    <w:rsid w:val="00134846"/>
    <w:rsid w:val="0013513C"/>
    <w:rsid w:val="001351AE"/>
    <w:rsid w:val="00135A0D"/>
    <w:rsid w:val="00135BFC"/>
    <w:rsid w:val="00135F06"/>
    <w:rsid w:val="00136B2F"/>
    <w:rsid w:val="00136B70"/>
    <w:rsid w:val="00137955"/>
    <w:rsid w:val="00140452"/>
    <w:rsid w:val="0014058F"/>
    <w:rsid w:val="001415CB"/>
    <w:rsid w:val="001415F9"/>
    <w:rsid w:val="001415FB"/>
    <w:rsid w:val="001422D6"/>
    <w:rsid w:val="0014278C"/>
    <w:rsid w:val="00142BF2"/>
    <w:rsid w:val="00143B92"/>
    <w:rsid w:val="00144789"/>
    <w:rsid w:val="00144AF9"/>
    <w:rsid w:val="00144B7F"/>
    <w:rsid w:val="00144DF6"/>
    <w:rsid w:val="00145265"/>
    <w:rsid w:val="00145374"/>
    <w:rsid w:val="00145378"/>
    <w:rsid w:val="00145674"/>
    <w:rsid w:val="001456D3"/>
    <w:rsid w:val="0014571F"/>
    <w:rsid w:val="0014599E"/>
    <w:rsid w:val="00145DCA"/>
    <w:rsid w:val="00145EC4"/>
    <w:rsid w:val="00146002"/>
    <w:rsid w:val="0014655E"/>
    <w:rsid w:val="00146DA8"/>
    <w:rsid w:val="001470F2"/>
    <w:rsid w:val="00147B37"/>
    <w:rsid w:val="00150152"/>
    <w:rsid w:val="00150642"/>
    <w:rsid w:val="00150752"/>
    <w:rsid w:val="00151197"/>
    <w:rsid w:val="0015136A"/>
    <w:rsid w:val="0015196A"/>
    <w:rsid w:val="00151AC0"/>
    <w:rsid w:val="00151DA3"/>
    <w:rsid w:val="00151F14"/>
    <w:rsid w:val="00152545"/>
    <w:rsid w:val="0015254B"/>
    <w:rsid w:val="0015255C"/>
    <w:rsid w:val="0015266B"/>
    <w:rsid w:val="00152B67"/>
    <w:rsid w:val="00152E49"/>
    <w:rsid w:val="00152F94"/>
    <w:rsid w:val="00153708"/>
    <w:rsid w:val="00153B59"/>
    <w:rsid w:val="001543FB"/>
    <w:rsid w:val="0015447B"/>
    <w:rsid w:val="00154B5E"/>
    <w:rsid w:val="001550A6"/>
    <w:rsid w:val="00155987"/>
    <w:rsid w:val="00155C3E"/>
    <w:rsid w:val="00155D27"/>
    <w:rsid w:val="001561FB"/>
    <w:rsid w:val="00156EAD"/>
    <w:rsid w:val="001574BD"/>
    <w:rsid w:val="00160009"/>
    <w:rsid w:val="001604DA"/>
    <w:rsid w:val="001607D9"/>
    <w:rsid w:val="00160911"/>
    <w:rsid w:val="00160970"/>
    <w:rsid w:val="0016166D"/>
    <w:rsid w:val="00161D9A"/>
    <w:rsid w:val="001624DE"/>
    <w:rsid w:val="00162CA5"/>
    <w:rsid w:val="00163643"/>
    <w:rsid w:val="00163695"/>
    <w:rsid w:val="0016370B"/>
    <w:rsid w:val="00163813"/>
    <w:rsid w:val="00163F33"/>
    <w:rsid w:val="00164210"/>
    <w:rsid w:val="0016430E"/>
    <w:rsid w:val="001643D8"/>
    <w:rsid w:val="00165A28"/>
    <w:rsid w:val="001660AA"/>
    <w:rsid w:val="00166415"/>
    <w:rsid w:val="00166A05"/>
    <w:rsid w:val="00166C6F"/>
    <w:rsid w:val="00166D39"/>
    <w:rsid w:val="00166E91"/>
    <w:rsid w:val="00167003"/>
    <w:rsid w:val="001672DD"/>
    <w:rsid w:val="00167982"/>
    <w:rsid w:val="00167D68"/>
    <w:rsid w:val="00167E94"/>
    <w:rsid w:val="001716D8"/>
    <w:rsid w:val="00173339"/>
    <w:rsid w:val="00173E05"/>
    <w:rsid w:val="00174287"/>
    <w:rsid w:val="001744FC"/>
    <w:rsid w:val="00174556"/>
    <w:rsid w:val="00174F94"/>
    <w:rsid w:val="00175141"/>
    <w:rsid w:val="0017522A"/>
    <w:rsid w:val="00175F4F"/>
    <w:rsid w:val="00175F87"/>
    <w:rsid w:val="00176701"/>
    <w:rsid w:val="00176751"/>
    <w:rsid w:val="00176D4D"/>
    <w:rsid w:val="00176FA3"/>
    <w:rsid w:val="001775C1"/>
    <w:rsid w:val="001778CF"/>
    <w:rsid w:val="00177D34"/>
    <w:rsid w:val="00177DE0"/>
    <w:rsid w:val="00177FD7"/>
    <w:rsid w:val="00180213"/>
    <w:rsid w:val="00180241"/>
    <w:rsid w:val="00180401"/>
    <w:rsid w:val="001806C7"/>
    <w:rsid w:val="00180824"/>
    <w:rsid w:val="001809CA"/>
    <w:rsid w:val="00180E23"/>
    <w:rsid w:val="00181151"/>
    <w:rsid w:val="0018191F"/>
    <w:rsid w:val="00181BFC"/>
    <w:rsid w:val="00181D38"/>
    <w:rsid w:val="00181E2D"/>
    <w:rsid w:val="0018207D"/>
    <w:rsid w:val="00182A73"/>
    <w:rsid w:val="00182BDB"/>
    <w:rsid w:val="00182C44"/>
    <w:rsid w:val="00182D24"/>
    <w:rsid w:val="00182E21"/>
    <w:rsid w:val="001831A5"/>
    <w:rsid w:val="001839B2"/>
    <w:rsid w:val="00184B12"/>
    <w:rsid w:val="001853AA"/>
    <w:rsid w:val="001858D6"/>
    <w:rsid w:val="00185E36"/>
    <w:rsid w:val="0018623B"/>
    <w:rsid w:val="00186CD4"/>
    <w:rsid w:val="0018752B"/>
    <w:rsid w:val="001877EF"/>
    <w:rsid w:val="001878A9"/>
    <w:rsid w:val="00187A8A"/>
    <w:rsid w:val="00187C94"/>
    <w:rsid w:val="00187E05"/>
    <w:rsid w:val="0019094C"/>
    <w:rsid w:val="00190B93"/>
    <w:rsid w:val="00190BA1"/>
    <w:rsid w:val="0019129B"/>
    <w:rsid w:val="00191761"/>
    <w:rsid w:val="0019218E"/>
    <w:rsid w:val="00192297"/>
    <w:rsid w:val="001925D0"/>
    <w:rsid w:val="0019298D"/>
    <w:rsid w:val="00192BDD"/>
    <w:rsid w:val="00192F12"/>
    <w:rsid w:val="00193051"/>
    <w:rsid w:val="001933D3"/>
    <w:rsid w:val="00193D4F"/>
    <w:rsid w:val="00193E62"/>
    <w:rsid w:val="00194158"/>
    <w:rsid w:val="00194EA0"/>
    <w:rsid w:val="00195439"/>
    <w:rsid w:val="00195C1C"/>
    <w:rsid w:val="00195D03"/>
    <w:rsid w:val="00197918"/>
    <w:rsid w:val="00197995"/>
    <w:rsid w:val="001A0A36"/>
    <w:rsid w:val="001A1054"/>
    <w:rsid w:val="001A1656"/>
    <w:rsid w:val="001A280C"/>
    <w:rsid w:val="001A2A46"/>
    <w:rsid w:val="001A30BF"/>
    <w:rsid w:val="001A343A"/>
    <w:rsid w:val="001A3669"/>
    <w:rsid w:val="001A3877"/>
    <w:rsid w:val="001A3C7B"/>
    <w:rsid w:val="001A4153"/>
    <w:rsid w:val="001A425B"/>
    <w:rsid w:val="001A42E1"/>
    <w:rsid w:val="001A4E49"/>
    <w:rsid w:val="001A4FC9"/>
    <w:rsid w:val="001A56A7"/>
    <w:rsid w:val="001A5DC0"/>
    <w:rsid w:val="001A5F68"/>
    <w:rsid w:val="001A621A"/>
    <w:rsid w:val="001A6533"/>
    <w:rsid w:val="001A65D1"/>
    <w:rsid w:val="001A6C22"/>
    <w:rsid w:val="001A6CCD"/>
    <w:rsid w:val="001A6CE6"/>
    <w:rsid w:val="001A6FF5"/>
    <w:rsid w:val="001A76BA"/>
    <w:rsid w:val="001B0183"/>
    <w:rsid w:val="001B0985"/>
    <w:rsid w:val="001B0CC5"/>
    <w:rsid w:val="001B1403"/>
    <w:rsid w:val="001B16F3"/>
    <w:rsid w:val="001B1E69"/>
    <w:rsid w:val="001B2132"/>
    <w:rsid w:val="001B2BC5"/>
    <w:rsid w:val="001B3044"/>
    <w:rsid w:val="001B31C5"/>
    <w:rsid w:val="001B38D0"/>
    <w:rsid w:val="001B402F"/>
    <w:rsid w:val="001B4E25"/>
    <w:rsid w:val="001B56FC"/>
    <w:rsid w:val="001B5882"/>
    <w:rsid w:val="001B6046"/>
    <w:rsid w:val="001B613C"/>
    <w:rsid w:val="001B6207"/>
    <w:rsid w:val="001B6428"/>
    <w:rsid w:val="001B68B4"/>
    <w:rsid w:val="001B7130"/>
    <w:rsid w:val="001B7157"/>
    <w:rsid w:val="001B7297"/>
    <w:rsid w:val="001B74C1"/>
    <w:rsid w:val="001B75A4"/>
    <w:rsid w:val="001B7CCC"/>
    <w:rsid w:val="001B7CF3"/>
    <w:rsid w:val="001C174D"/>
    <w:rsid w:val="001C180D"/>
    <w:rsid w:val="001C1966"/>
    <w:rsid w:val="001C1E96"/>
    <w:rsid w:val="001C1F1E"/>
    <w:rsid w:val="001C2328"/>
    <w:rsid w:val="001C25B2"/>
    <w:rsid w:val="001C27A6"/>
    <w:rsid w:val="001C32A1"/>
    <w:rsid w:val="001C4098"/>
    <w:rsid w:val="001C41EF"/>
    <w:rsid w:val="001C42C0"/>
    <w:rsid w:val="001C5387"/>
    <w:rsid w:val="001C54BF"/>
    <w:rsid w:val="001C5763"/>
    <w:rsid w:val="001C5797"/>
    <w:rsid w:val="001C5B06"/>
    <w:rsid w:val="001C623B"/>
    <w:rsid w:val="001C6E80"/>
    <w:rsid w:val="001C7DB5"/>
    <w:rsid w:val="001D0119"/>
    <w:rsid w:val="001D09E2"/>
    <w:rsid w:val="001D10D6"/>
    <w:rsid w:val="001D1240"/>
    <w:rsid w:val="001D1568"/>
    <w:rsid w:val="001D23D5"/>
    <w:rsid w:val="001D29C2"/>
    <w:rsid w:val="001D3589"/>
    <w:rsid w:val="001D3877"/>
    <w:rsid w:val="001D3FAF"/>
    <w:rsid w:val="001D45F4"/>
    <w:rsid w:val="001D48AC"/>
    <w:rsid w:val="001D4A3F"/>
    <w:rsid w:val="001D5E70"/>
    <w:rsid w:val="001D6805"/>
    <w:rsid w:val="001D6CD2"/>
    <w:rsid w:val="001D7CC3"/>
    <w:rsid w:val="001E01F2"/>
    <w:rsid w:val="001E0937"/>
    <w:rsid w:val="001E125E"/>
    <w:rsid w:val="001E13AF"/>
    <w:rsid w:val="001E184A"/>
    <w:rsid w:val="001E1ACD"/>
    <w:rsid w:val="001E1C99"/>
    <w:rsid w:val="001E1EF5"/>
    <w:rsid w:val="001E24E9"/>
    <w:rsid w:val="001E29D0"/>
    <w:rsid w:val="001E2DFE"/>
    <w:rsid w:val="001E2E63"/>
    <w:rsid w:val="001E3B30"/>
    <w:rsid w:val="001E3B5C"/>
    <w:rsid w:val="001E3E35"/>
    <w:rsid w:val="001E4261"/>
    <w:rsid w:val="001E557C"/>
    <w:rsid w:val="001E5692"/>
    <w:rsid w:val="001E663D"/>
    <w:rsid w:val="001E7005"/>
    <w:rsid w:val="001E726B"/>
    <w:rsid w:val="001E7292"/>
    <w:rsid w:val="001E7BBA"/>
    <w:rsid w:val="001F0137"/>
    <w:rsid w:val="001F0417"/>
    <w:rsid w:val="001F0727"/>
    <w:rsid w:val="001F07B1"/>
    <w:rsid w:val="001F0E0D"/>
    <w:rsid w:val="001F1534"/>
    <w:rsid w:val="001F1538"/>
    <w:rsid w:val="001F1580"/>
    <w:rsid w:val="001F185D"/>
    <w:rsid w:val="001F1E20"/>
    <w:rsid w:val="001F2CD8"/>
    <w:rsid w:val="001F3368"/>
    <w:rsid w:val="001F4353"/>
    <w:rsid w:val="001F4695"/>
    <w:rsid w:val="001F4D50"/>
    <w:rsid w:val="001F4F5F"/>
    <w:rsid w:val="001F5A09"/>
    <w:rsid w:val="001F5B3B"/>
    <w:rsid w:val="001F5C9B"/>
    <w:rsid w:val="001F633F"/>
    <w:rsid w:val="001F66FE"/>
    <w:rsid w:val="001F7307"/>
    <w:rsid w:val="00200115"/>
    <w:rsid w:val="002003A5"/>
    <w:rsid w:val="00200E4E"/>
    <w:rsid w:val="00201174"/>
    <w:rsid w:val="002012EC"/>
    <w:rsid w:val="002014A0"/>
    <w:rsid w:val="00201626"/>
    <w:rsid w:val="00201BC3"/>
    <w:rsid w:val="00201E70"/>
    <w:rsid w:val="00202204"/>
    <w:rsid w:val="002022A9"/>
    <w:rsid w:val="002024E1"/>
    <w:rsid w:val="00202820"/>
    <w:rsid w:val="002028BA"/>
    <w:rsid w:val="00202A67"/>
    <w:rsid w:val="00202D0C"/>
    <w:rsid w:val="00203096"/>
    <w:rsid w:val="002050E6"/>
    <w:rsid w:val="00205159"/>
    <w:rsid w:val="00205211"/>
    <w:rsid w:val="00205410"/>
    <w:rsid w:val="0020550E"/>
    <w:rsid w:val="0020570D"/>
    <w:rsid w:val="002067B9"/>
    <w:rsid w:val="00206847"/>
    <w:rsid w:val="00206FD7"/>
    <w:rsid w:val="00207209"/>
    <w:rsid w:val="0020794F"/>
    <w:rsid w:val="00207F67"/>
    <w:rsid w:val="00207F6C"/>
    <w:rsid w:val="0021053B"/>
    <w:rsid w:val="00210C27"/>
    <w:rsid w:val="0021121E"/>
    <w:rsid w:val="00211398"/>
    <w:rsid w:val="00211858"/>
    <w:rsid w:val="00211B62"/>
    <w:rsid w:val="002134A8"/>
    <w:rsid w:val="00213B36"/>
    <w:rsid w:val="002144ED"/>
    <w:rsid w:val="002148F5"/>
    <w:rsid w:val="00214B1D"/>
    <w:rsid w:val="00214B7C"/>
    <w:rsid w:val="00214E3B"/>
    <w:rsid w:val="00215534"/>
    <w:rsid w:val="00215964"/>
    <w:rsid w:val="002159C9"/>
    <w:rsid w:val="00216A77"/>
    <w:rsid w:val="00217C99"/>
    <w:rsid w:val="00217E0D"/>
    <w:rsid w:val="00220157"/>
    <w:rsid w:val="002201EE"/>
    <w:rsid w:val="002205B3"/>
    <w:rsid w:val="00220D85"/>
    <w:rsid w:val="00221AC6"/>
    <w:rsid w:val="00221FB8"/>
    <w:rsid w:val="0022212A"/>
    <w:rsid w:val="002228FF"/>
    <w:rsid w:val="00222EA9"/>
    <w:rsid w:val="00223967"/>
    <w:rsid w:val="00223E1B"/>
    <w:rsid w:val="00224010"/>
    <w:rsid w:val="0022406D"/>
    <w:rsid w:val="002241ED"/>
    <w:rsid w:val="0022441E"/>
    <w:rsid w:val="00224AD3"/>
    <w:rsid w:val="0022538C"/>
    <w:rsid w:val="002259CB"/>
    <w:rsid w:val="00225E26"/>
    <w:rsid w:val="00226313"/>
    <w:rsid w:val="00226C3D"/>
    <w:rsid w:val="00227421"/>
    <w:rsid w:val="00227428"/>
    <w:rsid w:val="00227C0A"/>
    <w:rsid w:val="00227E49"/>
    <w:rsid w:val="00227E6F"/>
    <w:rsid w:val="002306C7"/>
    <w:rsid w:val="0023171D"/>
    <w:rsid w:val="00231EC3"/>
    <w:rsid w:val="00231EE8"/>
    <w:rsid w:val="002332B1"/>
    <w:rsid w:val="00233D71"/>
    <w:rsid w:val="00233DF7"/>
    <w:rsid w:val="00234124"/>
    <w:rsid w:val="0023439B"/>
    <w:rsid w:val="002346C1"/>
    <w:rsid w:val="0023470E"/>
    <w:rsid w:val="00234AC3"/>
    <w:rsid w:val="00234BB3"/>
    <w:rsid w:val="002350EE"/>
    <w:rsid w:val="002350F3"/>
    <w:rsid w:val="00235384"/>
    <w:rsid w:val="00235C23"/>
    <w:rsid w:val="00235CBC"/>
    <w:rsid w:val="00235E26"/>
    <w:rsid w:val="00236D0D"/>
    <w:rsid w:val="002372BB"/>
    <w:rsid w:val="00237D4B"/>
    <w:rsid w:val="0024037C"/>
    <w:rsid w:val="002404CF"/>
    <w:rsid w:val="002407E0"/>
    <w:rsid w:val="002408B1"/>
    <w:rsid w:val="00240901"/>
    <w:rsid w:val="00240CDE"/>
    <w:rsid w:val="00241191"/>
    <w:rsid w:val="00242288"/>
    <w:rsid w:val="002425B7"/>
    <w:rsid w:val="00242ADC"/>
    <w:rsid w:val="00243259"/>
    <w:rsid w:val="00243E91"/>
    <w:rsid w:val="0024555F"/>
    <w:rsid w:val="00245680"/>
    <w:rsid w:val="00245F23"/>
    <w:rsid w:val="00246DC6"/>
    <w:rsid w:val="0025010A"/>
    <w:rsid w:val="0025078F"/>
    <w:rsid w:val="002508BD"/>
    <w:rsid w:val="00251452"/>
    <w:rsid w:val="002515CD"/>
    <w:rsid w:val="00251970"/>
    <w:rsid w:val="00251DFD"/>
    <w:rsid w:val="00251FAA"/>
    <w:rsid w:val="002521E2"/>
    <w:rsid w:val="002526FE"/>
    <w:rsid w:val="0025308D"/>
    <w:rsid w:val="002531B0"/>
    <w:rsid w:val="00254062"/>
    <w:rsid w:val="00254095"/>
    <w:rsid w:val="00254124"/>
    <w:rsid w:val="002543FA"/>
    <w:rsid w:val="0025462E"/>
    <w:rsid w:val="00254A6C"/>
    <w:rsid w:val="00255029"/>
    <w:rsid w:val="002556BA"/>
    <w:rsid w:val="002574E9"/>
    <w:rsid w:val="00257C38"/>
    <w:rsid w:val="00257DFA"/>
    <w:rsid w:val="00260740"/>
    <w:rsid w:val="0026086A"/>
    <w:rsid w:val="002609F1"/>
    <w:rsid w:val="00260CED"/>
    <w:rsid w:val="00261076"/>
    <w:rsid w:val="002613DD"/>
    <w:rsid w:val="0026151A"/>
    <w:rsid w:val="00261D8C"/>
    <w:rsid w:val="002626F6"/>
    <w:rsid w:val="00262AF4"/>
    <w:rsid w:val="00262E96"/>
    <w:rsid w:val="002630FA"/>
    <w:rsid w:val="002638A6"/>
    <w:rsid w:val="00263DA7"/>
    <w:rsid w:val="00264272"/>
    <w:rsid w:val="00264442"/>
    <w:rsid w:val="002652B6"/>
    <w:rsid w:val="00265C8F"/>
    <w:rsid w:val="00266428"/>
    <w:rsid w:val="00266DBF"/>
    <w:rsid w:val="00266E23"/>
    <w:rsid w:val="00267200"/>
    <w:rsid w:val="002676C5"/>
    <w:rsid w:val="00267A71"/>
    <w:rsid w:val="00267DB2"/>
    <w:rsid w:val="00267E77"/>
    <w:rsid w:val="00267EB4"/>
    <w:rsid w:val="00267F14"/>
    <w:rsid w:val="002705DD"/>
    <w:rsid w:val="00270A12"/>
    <w:rsid w:val="00270FDB"/>
    <w:rsid w:val="00271475"/>
    <w:rsid w:val="00271BB6"/>
    <w:rsid w:val="00271DF8"/>
    <w:rsid w:val="00272252"/>
    <w:rsid w:val="00272286"/>
    <w:rsid w:val="002722FB"/>
    <w:rsid w:val="002723B4"/>
    <w:rsid w:val="002727DE"/>
    <w:rsid w:val="002727E8"/>
    <w:rsid w:val="00272901"/>
    <w:rsid w:val="00272EE4"/>
    <w:rsid w:val="00274386"/>
    <w:rsid w:val="00274564"/>
    <w:rsid w:val="00274E70"/>
    <w:rsid w:val="002751CE"/>
    <w:rsid w:val="00275391"/>
    <w:rsid w:val="00275401"/>
    <w:rsid w:val="00275611"/>
    <w:rsid w:val="00275DF9"/>
    <w:rsid w:val="0027600F"/>
    <w:rsid w:val="00276065"/>
    <w:rsid w:val="00276F4F"/>
    <w:rsid w:val="00277442"/>
    <w:rsid w:val="00277451"/>
    <w:rsid w:val="00277B98"/>
    <w:rsid w:val="0028030A"/>
    <w:rsid w:val="0028047E"/>
    <w:rsid w:val="002805F0"/>
    <w:rsid w:val="00281411"/>
    <w:rsid w:val="00281960"/>
    <w:rsid w:val="00281BDB"/>
    <w:rsid w:val="00281E9E"/>
    <w:rsid w:val="00282744"/>
    <w:rsid w:val="0028287B"/>
    <w:rsid w:val="002829F7"/>
    <w:rsid w:val="00283469"/>
    <w:rsid w:val="00283E8E"/>
    <w:rsid w:val="002841F2"/>
    <w:rsid w:val="00284464"/>
    <w:rsid w:val="00284E5B"/>
    <w:rsid w:val="002852AA"/>
    <w:rsid w:val="00285B11"/>
    <w:rsid w:val="00285D25"/>
    <w:rsid w:val="00285E99"/>
    <w:rsid w:val="00285FCB"/>
    <w:rsid w:val="002867C2"/>
    <w:rsid w:val="00286A32"/>
    <w:rsid w:val="00286B35"/>
    <w:rsid w:val="00286B80"/>
    <w:rsid w:val="00286D54"/>
    <w:rsid w:val="002878FF"/>
    <w:rsid w:val="00287AD2"/>
    <w:rsid w:val="00290277"/>
    <w:rsid w:val="00290653"/>
    <w:rsid w:val="00290885"/>
    <w:rsid w:val="00291FD0"/>
    <w:rsid w:val="002926F6"/>
    <w:rsid w:val="002941C9"/>
    <w:rsid w:val="00295069"/>
    <w:rsid w:val="002963EE"/>
    <w:rsid w:val="00296E7D"/>
    <w:rsid w:val="00297303"/>
    <w:rsid w:val="002974E8"/>
    <w:rsid w:val="00297A91"/>
    <w:rsid w:val="00297D7C"/>
    <w:rsid w:val="002A01A4"/>
    <w:rsid w:val="002A1010"/>
    <w:rsid w:val="002A1E1C"/>
    <w:rsid w:val="002A23F6"/>
    <w:rsid w:val="002A26E1"/>
    <w:rsid w:val="002A27B9"/>
    <w:rsid w:val="002A2FFA"/>
    <w:rsid w:val="002A30F7"/>
    <w:rsid w:val="002A31B3"/>
    <w:rsid w:val="002A3404"/>
    <w:rsid w:val="002A44C2"/>
    <w:rsid w:val="002A46E9"/>
    <w:rsid w:val="002A484F"/>
    <w:rsid w:val="002A4979"/>
    <w:rsid w:val="002A4CB2"/>
    <w:rsid w:val="002A4DFB"/>
    <w:rsid w:val="002A5776"/>
    <w:rsid w:val="002A5D63"/>
    <w:rsid w:val="002A6F3B"/>
    <w:rsid w:val="002A75D3"/>
    <w:rsid w:val="002A7688"/>
    <w:rsid w:val="002A77BF"/>
    <w:rsid w:val="002A7A33"/>
    <w:rsid w:val="002B2656"/>
    <w:rsid w:val="002B30F0"/>
    <w:rsid w:val="002B3C08"/>
    <w:rsid w:val="002B42A6"/>
    <w:rsid w:val="002B42C2"/>
    <w:rsid w:val="002B4788"/>
    <w:rsid w:val="002B4918"/>
    <w:rsid w:val="002B51A7"/>
    <w:rsid w:val="002B51D4"/>
    <w:rsid w:val="002B59EE"/>
    <w:rsid w:val="002B6916"/>
    <w:rsid w:val="002B6DB8"/>
    <w:rsid w:val="002B7429"/>
    <w:rsid w:val="002C0540"/>
    <w:rsid w:val="002C075E"/>
    <w:rsid w:val="002C18C2"/>
    <w:rsid w:val="002C1E40"/>
    <w:rsid w:val="002C2099"/>
    <w:rsid w:val="002C22B8"/>
    <w:rsid w:val="002C2855"/>
    <w:rsid w:val="002C4595"/>
    <w:rsid w:val="002C4744"/>
    <w:rsid w:val="002C479E"/>
    <w:rsid w:val="002C5719"/>
    <w:rsid w:val="002C5778"/>
    <w:rsid w:val="002C578A"/>
    <w:rsid w:val="002C5DFD"/>
    <w:rsid w:val="002C68F0"/>
    <w:rsid w:val="002C7455"/>
    <w:rsid w:val="002D02FA"/>
    <w:rsid w:val="002D0342"/>
    <w:rsid w:val="002D063B"/>
    <w:rsid w:val="002D079B"/>
    <w:rsid w:val="002D08E4"/>
    <w:rsid w:val="002D0996"/>
    <w:rsid w:val="002D0A3F"/>
    <w:rsid w:val="002D11F9"/>
    <w:rsid w:val="002D1758"/>
    <w:rsid w:val="002D1A90"/>
    <w:rsid w:val="002D1C2C"/>
    <w:rsid w:val="002D2050"/>
    <w:rsid w:val="002D2228"/>
    <w:rsid w:val="002D28F9"/>
    <w:rsid w:val="002D29D3"/>
    <w:rsid w:val="002D3590"/>
    <w:rsid w:val="002D3A2B"/>
    <w:rsid w:val="002D3C96"/>
    <w:rsid w:val="002D3DF4"/>
    <w:rsid w:val="002D3FB4"/>
    <w:rsid w:val="002D48B9"/>
    <w:rsid w:val="002D4D0C"/>
    <w:rsid w:val="002D50D6"/>
    <w:rsid w:val="002D54D7"/>
    <w:rsid w:val="002D5A96"/>
    <w:rsid w:val="002D5B55"/>
    <w:rsid w:val="002D5ED5"/>
    <w:rsid w:val="002D6967"/>
    <w:rsid w:val="002D6D39"/>
    <w:rsid w:val="002D6F89"/>
    <w:rsid w:val="002D712C"/>
    <w:rsid w:val="002D7338"/>
    <w:rsid w:val="002D73DD"/>
    <w:rsid w:val="002D7500"/>
    <w:rsid w:val="002D7637"/>
    <w:rsid w:val="002D7689"/>
    <w:rsid w:val="002D7745"/>
    <w:rsid w:val="002D783E"/>
    <w:rsid w:val="002D7881"/>
    <w:rsid w:val="002D7FD5"/>
    <w:rsid w:val="002E027E"/>
    <w:rsid w:val="002E077C"/>
    <w:rsid w:val="002E0AB8"/>
    <w:rsid w:val="002E0B8C"/>
    <w:rsid w:val="002E0FBC"/>
    <w:rsid w:val="002E1149"/>
    <w:rsid w:val="002E1381"/>
    <w:rsid w:val="002E154F"/>
    <w:rsid w:val="002E1D73"/>
    <w:rsid w:val="002E1D82"/>
    <w:rsid w:val="002E2068"/>
    <w:rsid w:val="002E2340"/>
    <w:rsid w:val="002E2550"/>
    <w:rsid w:val="002E2D65"/>
    <w:rsid w:val="002E3427"/>
    <w:rsid w:val="002E3BB7"/>
    <w:rsid w:val="002E4035"/>
    <w:rsid w:val="002E464A"/>
    <w:rsid w:val="002E4ECE"/>
    <w:rsid w:val="002E5520"/>
    <w:rsid w:val="002E59B1"/>
    <w:rsid w:val="002E6187"/>
    <w:rsid w:val="002E6AFE"/>
    <w:rsid w:val="002E6D96"/>
    <w:rsid w:val="002E6ED0"/>
    <w:rsid w:val="002E7DC0"/>
    <w:rsid w:val="002F0157"/>
    <w:rsid w:val="002F0FFF"/>
    <w:rsid w:val="002F2473"/>
    <w:rsid w:val="002F254C"/>
    <w:rsid w:val="002F284A"/>
    <w:rsid w:val="002F2B9A"/>
    <w:rsid w:val="002F2EB7"/>
    <w:rsid w:val="002F37CC"/>
    <w:rsid w:val="002F3E5E"/>
    <w:rsid w:val="002F4767"/>
    <w:rsid w:val="002F4832"/>
    <w:rsid w:val="002F486B"/>
    <w:rsid w:val="002F4A42"/>
    <w:rsid w:val="002F51BD"/>
    <w:rsid w:val="002F5916"/>
    <w:rsid w:val="002F5EBA"/>
    <w:rsid w:val="002F646E"/>
    <w:rsid w:val="002F71F5"/>
    <w:rsid w:val="002F7268"/>
    <w:rsid w:val="002F7471"/>
    <w:rsid w:val="002F74DB"/>
    <w:rsid w:val="002F75DB"/>
    <w:rsid w:val="002F7A0A"/>
    <w:rsid w:val="002F7AC4"/>
    <w:rsid w:val="00300807"/>
    <w:rsid w:val="003008DD"/>
    <w:rsid w:val="00300C0F"/>
    <w:rsid w:val="00300CAE"/>
    <w:rsid w:val="00301201"/>
    <w:rsid w:val="00301214"/>
    <w:rsid w:val="00301463"/>
    <w:rsid w:val="0030150D"/>
    <w:rsid w:val="003018FE"/>
    <w:rsid w:val="00301A65"/>
    <w:rsid w:val="00302BA7"/>
    <w:rsid w:val="00302DE6"/>
    <w:rsid w:val="00302E63"/>
    <w:rsid w:val="00302ED6"/>
    <w:rsid w:val="003032BC"/>
    <w:rsid w:val="00303431"/>
    <w:rsid w:val="0030379E"/>
    <w:rsid w:val="00303B90"/>
    <w:rsid w:val="00303EA7"/>
    <w:rsid w:val="00304420"/>
    <w:rsid w:val="0030461B"/>
    <w:rsid w:val="003047E6"/>
    <w:rsid w:val="00304B69"/>
    <w:rsid w:val="0030534F"/>
    <w:rsid w:val="00305552"/>
    <w:rsid w:val="00305FB9"/>
    <w:rsid w:val="003064FF"/>
    <w:rsid w:val="0030713C"/>
    <w:rsid w:val="003075B3"/>
    <w:rsid w:val="00307A40"/>
    <w:rsid w:val="00310573"/>
    <w:rsid w:val="00310833"/>
    <w:rsid w:val="0031092A"/>
    <w:rsid w:val="00310BCD"/>
    <w:rsid w:val="0031104F"/>
    <w:rsid w:val="003119D1"/>
    <w:rsid w:val="00311BB3"/>
    <w:rsid w:val="00311EDD"/>
    <w:rsid w:val="003124C2"/>
    <w:rsid w:val="003124DE"/>
    <w:rsid w:val="00312A49"/>
    <w:rsid w:val="00312C04"/>
    <w:rsid w:val="00313048"/>
    <w:rsid w:val="00313049"/>
    <w:rsid w:val="00313051"/>
    <w:rsid w:val="003131EA"/>
    <w:rsid w:val="00314538"/>
    <w:rsid w:val="00314546"/>
    <w:rsid w:val="003147C8"/>
    <w:rsid w:val="00314B90"/>
    <w:rsid w:val="0031599A"/>
    <w:rsid w:val="00316606"/>
    <w:rsid w:val="00316DE6"/>
    <w:rsid w:val="00316EAE"/>
    <w:rsid w:val="00316EF7"/>
    <w:rsid w:val="00317798"/>
    <w:rsid w:val="00320291"/>
    <w:rsid w:val="003205CD"/>
    <w:rsid w:val="00320618"/>
    <w:rsid w:val="00320DF9"/>
    <w:rsid w:val="00321491"/>
    <w:rsid w:val="003215D1"/>
    <w:rsid w:val="003218E8"/>
    <w:rsid w:val="00321C7E"/>
    <w:rsid w:val="00321E4F"/>
    <w:rsid w:val="003228EB"/>
    <w:rsid w:val="003236AA"/>
    <w:rsid w:val="00323BC0"/>
    <w:rsid w:val="00323D94"/>
    <w:rsid w:val="0032431F"/>
    <w:rsid w:val="0032469C"/>
    <w:rsid w:val="00325201"/>
    <w:rsid w:val="0032525B"/>
    <w:rsid w:val="0032534A"/>
    <w:rsid w:val="003256AE"/>
    <w:rsid w:val="003259D8"/>
    <w:rsid w:val="00325FFC"/>
    <w:rsid w:val="003261CA"/>
    <w:rsid w:val="00326209"/>
    <w:rsid w:val="0032764E"/>
    <w:rsid w:val="00327873"/>
    <w:rsid w:val="00327E1F"/>
    <w:rsid w:val="00327E69"/>
    <w:rsid w:val="003304E0"/>
    <w:rsid w:val="0033054C"/>
    <w:rsid w:val="00330819"/>
    <w:rsid w:val="00330F31"/>
    <w:rsid w:val="003311FF"/>
    <w:rsid w:val="003319FD"/>
    <w:rsid w:val="00332ABB"/>
    <w:rsid w:val="003330CB"/>
    <w:rsid w:val="003335A9"/>
    <w:rsid w:val="00333C9A"/>
    <w:rsid w:val="00333D66"/>
    <w:rsid w:val="00333F25"/>
    <w:rsid w:val="003341E4"/>
    <w:rsid w:val="00334279"/>
    <w:rsid w:val="00334706"/>
    <w:rsid w:val="00335690"/>
    <w:rsid w:val="003357A6"/>
    <w:rsid w:val="00335B1A"/>
    <w:rsid w:val="003362E4"/>
    <w:rsid w:val="003369B1"/>
    <w:rsid w:val="00336C4B"/>
    <w:rsid w:val="00337EDF"/>
    <w:rsid w:val="00341444"/>
    <w:rsid w:val="003417D4"/>
    <w:rsid w:val="0034221A"/>
    <w:rsid w:val="00342E04"/>
    <w:rsid w:val="0034376F"/>
    <w:rsid w:val="00343B43"/>
    <w:rsid w:val="00343C10"/>
    <w:rsid w:val="00344171"/>
    <w:rsid w:val="003441E9"/>
    <w:rsid w:val="003443AA"/>
    <w:rsid w:val="00344436"/>
    <w:rsid w:val="00344D7A"/>
    <w:rsid w:val="0034575F"/>
    <w:rsid w:val="00345BBF"/>
    <w:rsid w:val="00345CB4"/>
    <w:rsid w:val="003465BF"/>
    <w:rsid w:val="003465E1"/>
    <w:rsid w:val="0034699B"/>
    <w:rsid w:val="00346CE6"/>
    <w:rsid w:val="00346D68"/>
    <w:rsid w:val="00346E8A"/>
    <w:rsid w:val="00347251"/>
    <w:rsid w:val="00347440"/>
    <w:rsid w:val="00347873"/>
    <w:rsid w:val="00347AA9"/>
    <w:rsid w:val="00347F75"/>
    <w:rsid w:val="00350297"/>
    <w:rsid w:val="003502ED"/>
    <w:rsid w:val="003503E6"/>
    <w:rsid w:val="003504BA"/>
    <w:rsid w:val="003505D0"/>
    <w:rsid w:val="00350CD1"/>
    <w:rsid w:val="0035149A"/>
    <w:rsid w:val="00352193"/>
    <w:rsid w:val="003521F7"/>
    <w:rsid w:val="003522D1"/>
    <w:rsid w:val="00353D44"/>
    <w:rsid w:val="00353FB0"/>
    <w:rsid w:val="00354400"/>
    <w:rsid w:val="0035526C"/>
    <w:rsid w:val="0035582E"/>
    <w:rsid w:val="00355AA4"/>
    <w:rsid w:val="00355F05"/>
    <w:rsid w:val="0035638C"/>
    <w:rsid w:val="003563C7"/>
    <w:rsid w:val="0035682A"/>
    <w:rsid w:val="00356A47"/>
    <w:rsid w:val="00357174"/>
    <w:rsid w:val="003574C1"/>
    <w:rsid w:val="0036057F"/>
    <w:rsid w:val="003605D3"/>
    <w:rsid w:val="00360643"/>
    <w:rsid w:val="00360922"/>
    <w:rsid w:val="00360D26"/>
    <w:rsid w:val="00360DB6"/>
    <w:rsid w:val="00361FC1"/>
    <w:rsid w:val="0036274F"/>
    <w:rsid w:val="00362849"/>
    <w:rsid w:val="00363325"/>
    <w:rsid w:val="003635CA"/>
    <w:rsid w:val="003652C0"/>
    <w:rsid w:val="003654DA"/>
    <w:rsid w:val="00365509"/>
    <w:rsid w:val="00366047"/>
    <w:rsid w:val="00366058"/>
    <w:rsid w:val="003662A4"/>
    <w:rsid w:val="0036663F"/>
    <w:rsid w:val="003669C5"/>
    <w:rsid w:val="00367A66"/>
    <w:rsid w:val="0037004A"/>
    <w:rsid w:val="00370FA3"/>
    <w:rsid w:val="003714D3"/>
    <w:rsid w:val="00371863"/>
    <w:rsid w:val="003718A2"/>
    <w:rsid w:val="00371B0C"/>
    <w:rsid w:val="00371BA5"/>
    <w:rsid w:val="00371EA2"/>
    <w:rsid w:val="00372B46"/>
    <w:rsid w:val="00372C06"/>
    <w:rsid w:val="00372E22"/>
    <w:rsid w:val="00373481"/>
    <w:rsid w:val="00373C8D"/>
    <w:rsid w:val="00374903"/>
    <w:rsid w:val="00375487"/>
    <w:rsid w:val="00376140"/>
    <w:rsid w:val="00376A03"/>
    <w:rsid w:val="00376AD9"/>
    <w:rsid w:val="00377E1D"/>
    <w:rsid w:val="0038024E"/>
    <w:rsid w:val="003804E5"/>
    <w:rsid w:val="00380B57"/>
    <w:rsid w:val="00380EF9"/>
    <w:rsid w:val="00381ABD"/>
    <w:rsid w:val="00381BCA"/>
    <w:rsid w:val="00382B8B"/>
    <w:rsid w:val="00382CBB"/>
    <w:rsid w:val="00382ED6"/>
    <w:rsid w:val="00383075"/>
    <w:rsid w:val="00383330"/>
    <w:rsid w:val="0038358C"/>
    <w:rsid w:val="003837C1"/>
    <w:rsid w:val="00383AA1"/>
    <w:rsid w:val="00384D20"/>
    <w:rsid w:val="003857EB"/>
    <w:rsid w:val="00385E2C"/>
    <w:rsid w:val="00386073"/>
    <w:rsid w:val="003868A3"/>
    <w:rsid w:val="00387217"/>
    <w:rsid w:val="00387B23"/>
    <w:rsid w:val="00390166"/>
    <w:rsid w:val="003904D0"/>
    <w:rsid w:val="00390982"/>
    <w:rsid w:val="00390D67"/>
    <w:rsid w:val="00390E60"/>
    <w:rsid w:val="0039111B"/>
    <w:rsid w:val="00391738"/>
    <w:rsid w:val="00391B21"/>
    <w:rsid w:val="00391CC5"/>
    <w:rsid w:val="0039304B"/>
    <w:rsid w:val="003933C4"/>
    <w:rsid w:val="003937E5"/>
    <w:rsid w:val="003939D3"/>
    <w:rsid w:val="00394226"/>
    <w:rsid w:val="0039424E"/>
    <w:rsid w:val="003949A4"/>
    <w:rsid w:val="0039511C"/>
    <w:rsid w:val="00395B56"/>
    <w:rsid w:val="003962E8"/>
    <w:rsid w:val="0039674D"/>
    <w:rsid w:val="0039675F"/>
    <w:rsid w:val="00396D2C"/>
    <w:rsid w:val="003979AC"/>
    <w:rsid w:val="003A030B"/>
    <w:rsid w:val="003A0555"/>
    <w:rsid w:val="003A1304"/>
    <w:rsid w:val="003A1DAF"/>
    <w:rsid w:val="003A202A"/>
    <w:rsid w:val="003A20A2"/>
    <w:rsid w:val="003A2D89"/>
    <w:rsid w:val="003A2EFB"/>
    <w:rsid w:val="003A2F7D"/>
    <w:rsid w:val="003A321A"/>
    <w:rsid w:val="003A342C"/>
    <w:rsid w:val="003A3477"/>
    <w:rsid w:val="003A3E73"/>
    <w:rsid w:val="003A44FC"/>
    <w:rsid w:val="003A4DFD"/>
    <w:rsid w:val="003A5239"/>
    <w:rsid w:val="003A55F6"/>
    <w:rsid w:val="003A565A"/>
    <w:rsid w:val="003A5AE8"/>
    <w:rsid w:val="003A5E48"/>
    <w:rsid w:val="003A645B"/>
    <w:rsid w:val="003A68EB"/>
    <w:rsid w:val="003A6A4A"/>
    <w:rsid w:val="003A6A4C"/>
    <w:rsid w:val="003A71D0"/>
    <w:rsid w:val="003A76B0"/>
    <w:rsid w:val="003B02FC"/>
    <w:rsid w:val="003B0341"/>
    <w:rsid w:val="003B04DF"/>
    <w:rsid w:val="003B0797"/>
    <w:rsid w:val="003B08E5"/>
    <w:rsid w:val="003B0D64"/>
    <w:rsid w:val="003B1329"/>
    <w:rsid w:val="003B1910"/>
    <w:rsid w:val="003B253C"/>
    <w:rsid w:val="003B2749"/>
    <w:rsid w:val="003B2E41"/>
    <w:rsid w:val="003B37C9"/>
    <w:rsid w:val="003B3C79"/>
    <w:rsid w:val="003B3F8D"/>
    <w:rsid w:val="003B3FDD"/>
    <w:rsid w:val="003B40D4"/>
    <w:rsid w:val="003B6343"/>
    <w:rsid w:val="003B6AA8"/>
    <w:rsid w:val="003B6ADD"/>
    <w:rsid w:val="003B703A"/>
    <w:rsid w:val="003B76EE"/>
    <w:rsid w:val="003B7E16"/>
    <w:rsid w:val="003C061A"/>
    <w:rsid w:val="003C0B6F"/>
    <w:rsid w:val="003C1B00"/>
    <w:rsid w:val="003C1B33"/>
    <w:rsid w:val="003C2462"/>
    <w:rsid w:val="003C273F"/>
    <w:rsid w:val="003C2A0A"/>
    <w:rsid w:val="003C33E0"/>
    <w:rsid w:val="003C384B"/>
    <w:rsid w:val="003C3C8B"/>
    <w:rsid w:val="003C3D0A"/>
    <w:rsid w:val="003C3F94"/>
    <w:rsid w:val="003C450B"/>
    <w:rsid w:val="003C465C"/>
    <w:rsid w:val="003C46A3"/>
    <w:rsid w:val="003C4F84"/>
    <w:rsid w:val="003C54AC"/>
    <w:rsid w:val="003C5938"/>
    <w:rsid w:val="003C5C8C"/>
    <w:rsid w:val="003C66A9"/>
    <w:rsid w:val="003C6E27"/>
    <w:rsid w:val="003C79E6"/>
    <w:rsid w:val="003C7B66"/>
    <w:rsid w:val="003D0470"/>
    <w:rsid w:val="003D060E"/>
    <w:rsid w:val="003D0A35"/>
    <w:rsid w:val="003D0ABD"/>
    <w:rsid w:val="003D1600"/>
    <w:rsid w:val="003D1C99"/>
    <w:rsid w:val="003D1F47"/>
    <w:rsid w:val="003D31A2"/>
    <w:rsid w:val="003D3539"/>
    <w:rsid w:val="003D39F4"/>
    <w:rsid w:val="003D3DF9"/>
    <w:rsid w:val="003D40EA"/>
    <w:rsid w:val="003D45C4"/>
    <w:rsid w:val="003D47DE"/>
    <w:rsid w:val="003D4AA1"/>
    <w:rsid w:val="003D53A7"/>
    <w:rsid w:val="003D59C0"/>
    <w:rsid w:val="003D670E"/>
    <w:rsid w:val="003D6BB6"/>
    <w:rsid w:val="003D6DD8"/>
    <w:rsid w:val="003D7F40"/>
    <w:rsid w:val="003E0280"/>
    <w:rsid w:val="003E03C8"/>
    <w:rsid w:val="003E08A6"/>
    <w:rsid w:val="003E1507"/>
    <w:rsid w:val="003E2227"/>
    <w:rsid w:val="003E26DE"/>
    <w:rsid w:val="003E2CE2"/>
    <w:rsid w:val="003E2D54"/>
    <w:rsid w:val="003E3545"/>
    <w:rsid w:val="003E37D7"/>
    <w:rsid w:val="003E3851"/>
    <w:rsid w:val="003E3D9B"/>
    <w:rsid w:val="003E419C"/>
    <w:rsid w:val="003E43EB"/>
    <w:rsid w:val="003E4EF2"/>
    <w:rsid w:val="003E63FF"/>
    <w:rsid w:val="003E6BC8"/>
    <w:rsid w:val="003E6CEE"/>
    <w:rsid w:val="003E6F4E"/>
    <w:rsid w:val="003E7B0A"/>
    <w:rsid w:val="003F06F0"/>
    <w:rsid w:val="003F1421"/>
    <w:rsid w:val="003F1B30"/>
    <w:rsid w:val="003F2C44"/>
    <w:rsid w:val="003F2EC9"/>
    <w:rsid w:val="003F347B"/>
    <w:rsid w:val="003F3574"/>
    <w:rsid w:val="003F3CB9"/>
    <w:rsid w:val="003F4524"/>
    <w:rsid w:val="003F61FA"/>
    <w:rsid w:val="003F6932"/>
    <w:rsid w:val="003F6B26"/>
    <w:rsid w:val="003F785C"/>
    <w:rsid w:val="003F7B25"/>
    <w:rsid w:val="0040067B"/>
    <w:rsid w:val="004010CE"/>
    <w:rsid w:val="00401479"/>
    <w:rsid w:val="00401873"/>
    <w:rsid w:val="004019D3"/>
    <w:rsid w:val="00401B74"/>
    <w:rsid w:val="004027A9"/>
    <w:rsid w:val="00403903"/>
    <w:rsid w:val="00403D0B"/>
    <w:rsid w:val="0040416E"/>
    <w:rsid w:val="00405A9E"/>
    <w:rsid w:val="00405BE6"/>
    <w:rsid w:val="0040662C"/>
    <w:rsid w:val="00406898"/>
    <w:rsid w:val="0040784D"/>
    <w:rsid w:val="00407A59"/>
    <w:rsid w:val="00407C39"/>
    <w:rsid w:val="00407C69"/>
    <w:rsid w:val="00407D93"/>
    <w:rsid w:val="00410113"/>
    <w:rsid w:val="00410560"/>
    <w:rsid w:val="00410664"/>
    <w:rsid w:val="00410A98"/>
    <w:rsid w:val="00411994"/>
    <w:rsid w:val="004128FD"/>
    <w:rsid w:val="00412AC1"/>
    <w:rsid w:val="00412FE2"/>
    <w:rsid w:val="00413102"/>
    <w:rsid w:val="004131A3"/>
    <w:rsid w:val="00413398"/>
    <w:rsid w:val="00413437"/>
    <w:rsid w:val="00413745"/>
    <w:rsid w:val="00413F12"/>
    <w:rsid w:val="0041477D"/>
    <w:rsid w:val="00414B7C"/>
    <w:rsid w:val="00414C77"/>
    <w:rsid w:val="00415734"/>
    <w:rsid w:val="00415941"/>
    <w:rsid w:val="00416093"/>
    <w:rsid w:val="004163C2"/>
    <w:rsid w:val="0041682D"/>
    <w:rsid w:val="004169F7"/>
    <w:rsid w:val="00420031"/>
    <w:rsid w:val="0042023F"/>
    <w:rsid w:val="004207F7"/>
    <w:rsid w:val="00420FEA"/>
    <w:rsid w:val="0042170B"/>
    <w:rsid w:val="00421A25"/>
    <w:rsid w:val="00421D8D"/>
    <w:rsid w:val="00422AF1"/>
    <w:rsid w:val="00423BDC"/>
    <w:rsid w:val="00423F47"/>
    <w:rsid w:val="00425BA8"/>
    <w:rsid w:val="00425DA0"/>
    <w:rsid w:val="00425FBE"/>
    <w:rsid w:val="004265F0"/>
    <w:rsid w:val="004267AB"/>
    <w:rsid w:val="004267D0"/>
    <w:rsid w:val="0042718B"/>
    <w:rsid w:val="00427B34"/>
    <w:rsid w:val="00427BC9"/>
    <w:rsid w:val="0043061C"/>
    <w:rsid w:val="00430AC4"/>
    <w:rsid w:val="00430B2E"/>
    <w:rsid w:val="00430D13"/>
    <w:rsid w:val="00431790"/>
    <w:rsid w:val="00431EEC"/>
    <w:rsid w:val="00431FF9"/>
    <w:rsid w:val="004323F6"/>
    <w:rsid w:val="0043269A"/>
    <w:rsid w:val="004327B9"/>
    <w:rsid w:val="00432831"/>
    <w:rsid w:val="00432BCC"/>
    <w:rsid w:val="004338BA"/>
    <w:rsid w:val="00434123"/>
    <w:rsid w:val="004342A3"/>
    <w:rsid w:val="0043442D"/>
    <w:rsid w:val="00434BE7"/>
    <w:rsid w:val="00434E1B"/>
    <w:rsid w:val="00435214"/>
    <w:rsid w:val="004352E3"/>
    <w:rsid w:val="00435744"/>
    <w:rsid w:val="00435B5B"/>
    <w:rsid w:val="00435B8F"/>
    <w:rsid w:val="004360F8"/>
    <w:rsid w:val="0043617F"/>
    <w:rsid w:val="004361B6"/>
    <w:rsid w:val="004363AD"/>
    <w:rsid w:val="0043643C"/>
    <w:rsid w:val="004368E1"/>
    <w:rsid w:val="00437B21"/>
    <w:rsid w:val="00440037"/>
    <w:rsid w:val="0044059F"/>
    <w:rsid w:val="004407BA"/>
    <w:rsid w:val="004408F0"/>
    <w:rsid w:val="00440EAF"/>
    <w:rsid w:val="00441353"/>
    <w:rsid w:val="00441473"/>
    <w:rsid w:val="00441804"/>
    <w:rsid w:val="004426B3"/>
    <w:rsid w:val="00442BDD"/>
    <w:rsid w:val="00442CE6"/>
    <w:rsid w:val="004430F3"/>
    <w:rsid w:val="0044313B"/>
    <w:rsid w:val="004433AC"/>
    <w:rsid w:val="00443595"/>
    <w:rsid w:val="00443883"/>
    <w:rsid w:val="00444C96"/>
    <w:rsid w:val="00444DCD"/>
    <w:rsid w:val="00446313"/>
    <w:rsid w:val="004467E5"/>
    <w:rsid w:val="00446EC1"/>
    <w:rsid w:val="0044717C"/>
    <w:rsid w:val="004471DC"/>
    <w:rsid w:val="004474AF"/>
    <w:rsid w:val="004505F5"/>
    <w:rsid w:val="00450661"/>
    <w:rsid w:val="004512B7"/>
    <w:rsid w:val="0045157E"/>
    <w:rsid w:val="00451D44"/>
    <w:rsid w:val="0045288B"/>
    <w:rsid w:val="00452899"/>
    <w:rsid w:val="004533CE"/>
    <w:rsid w:val="00453E3A"/>
    <w:rsid w:val="00454B6E"/>
    <w:rsid w:val="00454C9A"/>
    <w:rsid w:val="00454FDA"/>
    <w:rsid w:val="00455027"/>
    <w:rsid w:val="0045511E"/>
    <w:rsid w:val="004560CB"/>
    <w:rsid w:val="00456193"/>
    <w:rsid w:val="00456AE7"/>
    <w:rsid w:val="00456E55"/>
    <w:rsid w:val="00457043"/>
    <w:rsid w:val="00457B39"/>
    <w:rsid w:val="00460B68"/>
    <w:rsid w:val="00460E7B"/>
    <w:rsid w:val="00460F2D"/>
    <w:rsid w:val="0046155B"/>
    <w:rsid w:val="0046156F"/>
    <w:rsid w:val="00461D32"/>
    <w:rsid w:val="00461F95"/>
    <w:rsid w:val="00462A69"/>
    <w:rsid w:val="00462E86"/>
    <w:rsid w:val="00462EEE"/>
    <w:rsid w:val="0046318E"/>
    <w:rsid w:val="004632F4"/>
    <w:rsid w:val="004643B8"/>
    <w:rsid w:val="00464F74"/>
    <w:rsid w:val="00464F89"/>
    <w:rsid w:val="004656EE"/>
    <w:rsid w:val="004657B1"/>
    <w:rsid w:val="00465DF4"/>
    <w:rsid w:val="00466301"/>
    <w:rsid w:val="004664E3"/>
    <w:rsid w:val="00466B6A"/>
    <w:rsid w:val="00466F54"/>
    <w:rsid w:val="00467358"/>
    <w:rsid w:val="00467493"/>
    <w:rsid w:val="0046787F"/>
    <w:rsid w:val="00467894"/>
    <w:rsid w:val="00467925"/>
    <w:rsid w:val="004679D0"/>
    <w:rsid w:val="00467D9A"/>
    <w:rsid w:val="00467E6B"/>
    <w:rsid w:val="00470052"/>
    <w:rsid w:val="004705A7"/>
    <w:rsid w:val="004713A3"/>
    <w:rsid w:val="00471DA2"/>
    <w:rsid w:val="004726D2"/>
    <w:rsid w:val="00472F3E"/>
    <w:rsid w:val="00473F52"/>
    <w:rsid w:val="00474367"/>
    <w:rsid w:val="0047468E"/>
    <w:rsid w:val="00474BF4"/>
    <w:rsid w:val="00474CE3"/>
    <w:rsid w:val="00474FDA"/>
    <w:rsid w:val="0047501C"/>
    <w:rsid w:val="00475198"/>
    <w:rsid w:val="00475489"/>
    <w:rsid w:val="00475A9D"/>
    <w:rsid w:val="00476826"/>
    <w:rsid w:val="00476D78"/>
    <w:rsid w:val="0047736C"/>
    <w:rsid w:val="004803E7"/>
    <w:rsid w:val="004805C2"/>
    <w:rsid w:val="0048092E"/>
    <w:rsid w:val="00480F19"/>
    <w:rsid w:val="00480F24"/>
    <w:rsid w:val="0048144A"/>
    <w:rsid w:val="00481492"/>
    <w:rsid w:val="004814A9"/>
    <w:rsid w:val="004818D5"/>
    <w:rsid w:val="0048287C"/>
    <w:rsid w:val="00482C2E"/>
    <w:rsid w:val="00482D3F"/>
    <w:rsid w:val="0048343D"/>
    <w:rsid w:val="00483A33"/>
    <w:rsid w:val="00483DE0"/>
    <w:rsid w:val="0048469B"/>
    <w:rsid w:val="0048572B"/>
    <w:rsid w:val="004857BB"/>
    <w:rsid w:val="00485A89"/>
    <w:rsid w:val="0048626E"/>
    <w:rsid w:val="0048690A"/>
    <w:rsid w:val="00486A4A"/>
    <w:rsid w:val="00486BF4"/>
    <w:rsid w:val="00486EA1"/>
    <w:rsid w:val="00487EC4"/>
    <w:rsid w:val="00490462"/>
    <w:rsid w:val="004908A1"/>
    <w:rsid w:val="004908BA"/>
    <w:rsid w:val="00490D4F"/>
    <w:rsid w:val="00491292"/>
    <w:rsid w:val="004915CC"/>
    <w:rsid w:val="004917EE"/>
    <w:rsid w:val="00491BBC"/>
    <w:rsid w:val="0049232C"/>
    <w:rsid w:val="0049235F"/>
    <w:rsid w:val="00492A07"/>
    <w:rsid w:val="00493578"/>
    <w:rsid w:val="00493DAE"/>
    <w:rsid w:val="004945EC"/>
    <w:rsid w:val="00494CAF"/>
    <w:rsid w:val="00495061"/>
    <w:rsid w:val="00495221"/>
    <w:rsid w:val="004966BD"/>
    <w:rsid w:val="00496949"/>
    <w:rsid w:val="00496F04"/>
    <w:rsid w:val="00496F9D"/>
    <w:rsid w:val="004972B5"/>
    <w:rsid w:val="004975F7"/>
    <w:rsid w:val="0049763E"/>
    <w:rsid w:val="00497903"/>
    <w:rsid w:val="00497CC4"/>
    <w:rsid w:val="004A03ED"/>
    <w:rsid w:val="004A0448"/>
    <w:rsid w:val="004A069E"/>
    <w:rsid w:val="004A0869"/>
    <w:rsid w:val="004A0BC3"/>
    <w:rsid w:val="004A14DD"/>
    <w:rsid w:val="004A1D04"/>
    <w:rsid w:val="004A251B"/>
    <w:rsid w:val="004A29B4"/>
    <w:rsid w:val="004A3089"/>
    <w:rsid w:val="004A318C"/>
    <w:rsid w:val="004A3201"/>
    <w:rsid w:val="004A488D"/>
    <w:rsid w:val="004A49F7"/>
    <w:rsid w:val="004A4ACC"/>
    <w:rsid w:val="004A51C5"/>
    <w:rsid w:val="004A5E18"/>
    <w:rsid w:val="004A61A9"/>
    <w:rsid w:val="004A6237"/>
    <w:rsid w:val="004A6823"/>
    <w:rsid w:val="004A6AFD"/>
    <w:rsid w:val="004A714D"/>
    <w:rsid w:val="004B0457"/>
    <w:rsid w:val="004B0877"/>
    <w:rsid w:val="004B0AF2"/>
    <w:rsid w:val="004B0DCF"/>
    <w:rsid w:val="004B0F11"/>
    <w:rsid w:val="004B1549"/>
    <w:rsid w:val="004B1AD9"/>
    <w:rsid w:val="004B227E"/>
    <w:rsid w:val="004B22D9"/>
    <w:rsid w:val="004B2AF8"/>
    <w:rsid w:val="004B2BA4"/>
    <w:rsid w:val="004B2EEB"/>
    <w:rsid w:val="004B3179"/>
    <w:rsid w:val="004B35C2"/>
    <w:rsid w:val="004B36FD"/>
    <w:rsid w:val="004B3C56"/>
    <w:rsid w:val="004B3C85"/>
    <w:rsid w:val="004B3F97"/>
    <w:rsid w:val="004B40D4"/>
    <w:rsid w:val="004B49CA"/>
    <w:rsid w:val="004B4A90"/>
    <w:rsid w:val="004B53DE"/>
    <w:rsid w:val="004B544E"/>
    <w:rsid w:val="004B6536"/>
    <w:rsid w:val="004B72D9"/>
    <w:rsid w:val="004B75F2"/>
    <w:rsid w:val="004B78E9"/>
    <w:rsid w:val="004B79AA"/>
    <w:rsid w:val="004C080E"/>
    <w:rsid w:val="004C0A38"/>
    <w:rsid w:val="004C191F"/>
    <w:rsid w:val="004C1BA7"/>
    <w:rsid w:val="004C1BE5"/>
    <w:rsid w:val="004C1F23"/>
    <w:rsid w:val="004C2195"/>
    <w:rsid w:val="004C2221"/>
    <w:rsid w:val="004C236F"/>
    <w:rsid w:val="004C272C"/>
    <w:rsid w:val="004C2EE1"/>
    <w:rsid w:val="004C3308"/>
    <w:rsid w:val="004C48E9"/>
    <w:rsid w:val="004C4F49"/>
    <w:rsid w:val="004C5211"/>
    <w:rsid w:val="004C57CB"/>
    <w:rsid w:val="004C592D"/>
    <w:rsid w:val="004C5DD4"/>
    <w:rsid w:val="004C6280"/>
    <w:rsid w:val="004C6751"/>
    <w:rsid w:val="004C690E"/>
    <w:rsid w:val="004C6D59"/>
    <w:rsid w:val="004C7930"/>
    <w:rsid w:val="004C7A63"/>
    <w:rsid w:val="004C7C56"/>
    <w:rsid w:val="004D022A"/>
    <w:rsid w:val="004D07F3"/>
    <w:rsid w:val="004D0994"/>
    <w:rsid w:val="004D12AF"/>
    <w:rsid w:val="004D1371"/>
    <w:rsid w:val="004D160A"/>
    <w:rsid w:val="004D17E6"/>
    <w:rsid w:val="004D306D"/>
    <w:rsid w:val="004D4A6B"/>
    <w:rsid w:val="004D596B"/>
    <w:rsid w:val="004D6E87"/>
    <w:rsid w:val="004D7A04"/>
    <w:rsid w:val="004D7C77"/>
    <w:rsid w:val="004E027D"/>
    <w:rsid w:val="004E0392"/>
    <w:rsid w:val="004E134E"/>
    <w:rsid w:val="004E193F"/>
    <w:rsid w:val="004E1E59"/>
    <w:rsid w:val="004E21D8"/>
    <w:rsid w:val="004E299D"/>
    <w:rsid w:val="004E2ACD"/>
    <w:rsid w:val="004E356C"/>
    <w:rsid w:val="004E37DD"/>
    <w:rsid w:val="004E3CB8"/>
    <w:rsid w:val="004E3F8A"/>
    <w:rsid w:val="004E463F"/>
    <w:rsid w:val="004E4E5A"/>
    <w:rsid w:val="004E51FB"/>
    <w:rsid w:val="004E5217"/>
    <w:rsid w:val="004E54E1"/>
    <w:rsid w:val="004E5D0F"/>
    <w:rsid w:val="004E646D"/>
    <w:rsid w:val="004E65DA"/>
    <w:rsid w:val="004E65EF"/>
    <w:rsid w:val="004E6EEF"/>
    <w:rsid w:val="004E6EFD"/>
    <w:rsid w:val="004E7066"/>
    <w:rsid w:val="004E70D2"/>
    <w:rsid w:val="004E7421"/>
    <w:rsid w:val="004E7926"/>
    <w:rsid w:val="004E7FCA"/>
    <w:rsid w:val="004F1472"/>
    <w:rsid w:val="004F14F9"/>
    <w:rsid w:val="004F1C5D"/>
    <w:rsid w:val="004F1D4D"/>
    <w:rsid w:val="004F1FD4"/>
    <w:rsid w:val="004F2020"/>
    <w:rsid w:val="004F28FB"/>
    <w:rsid w:val="004F2A24"/>
    <w:rsid w:val="004F32D2"/>
    <w:rsid w:val="004F396C"/>
    <w:rsid w:val="004F4F0D"/>
    <w:rsid w:val="004F54C1"/>
    <w:rsid w:val="004F5CC3"/>
    <w:rsid w:val="004F5F2A"/>
    <w:rsid w:val="004F648F"/>
    <w:rsid w:val="004F67E7"/>
    <w:rsid w:val="004F726A"/>
    <w:rsid w:val="0050015C"/>
    <w:rsid w:val="00500D13"/>
    <w:rsid w:val="0050227E"/>
    <w:rsid w:val="00502574"/>
    <w:rsid w:val="005025AC"/>
    <w:rsid w:val="0050290B"/>
    <w:rsid w:val="00502C23"/>
    <w:rsid w:val="00502F1B"/>
    <w:rsid w:val="005031F3"/>
    <w:rsid w:val="005034FB"/>
    <w:rsid w:val="00503614"/>
    <w:rsid w:val="00503633"/>
    <w:rsid w:val="00503997"/>
    <w:rsid w:val="00503A54"/>
    <w:rsid w:val="00503F45"/>
    <w:rsid w:val="005044F5"/>
    <w:rsid w:val="005054E2"/>
    <w:rsid w:val="005055EC"/>
    <w:rsid w:val="00506176"/>
    <w:rsid w:val="0050648A"/>
    <w:rsid w:val="00506A66"/>
    <w:rsid w:val="00506C85"/>
    <w:rsid w:val="00506D9B"/>
    <w:rsid w:val="005072D0"/>
    <w:rsid w:val="005074D3"/>
    <w:rsid w:val="005079AA"/>
    <w:rsid w:val="00507CD1"/>
    <w:rsid w:val="005101A4"/>
    <w:rsid w:val="0051084C"/>
    <w:rsid w:val="005111B8"/>
    <w:rsid w:val="005112AB"/>
    <w:rsid w:val="0051259B"/>
    <w:rsid w:val="0051267C"/>
    <w:rsid w:val="005127E3"/>
    <w:rsid w:val="0051295F"/>
    <w:rsid w:val="00512EA2"/>
    <w:rsid w:val="00513054"/>
    <w:rsid w:val="00513E2A"/>
    <w:rsid w:val="005140F9"/>
    <w:rsid w:val="005143C4"/>
    <w:rsid w:val="005144E7"/>
    <w:rsid w:val="005155C9"/>
    <w:rsid w:val="00515642"/>
    <w:rsid w:val="00515BA7"/>
    <w:rsid w:val="00515BBE"/>
    <w:rsid w:val="00515DA9"/>
    <w:rsid w:val="00516077"/>
    <w:rsid w:val="00516177"/>
    <w:rsid w:val="00516508"/>
    <w:rsid w:val="00516627"/>
    <w:rsid w:val="005176DD"/>
    <w:rsid w:val="00517992"/>
    <w:rsid w:val="005203AD"/>
    <w:rsid w:val="00520964"/>
    <w:rsid w:val="00520AD4"/>
    <w:rsid w:val="00521A85"/>
    <w:rsid w:val="00521BE8"/>
    <w:rsid w:val="00521EEC"/>
    <w:rsid w:val="0052297B"/>
    <w:rsid w:val="00522D6D"/>
    <w:rsid w:val="00523BB9"/>
    <w:rsid w:val="005242B8"/>
    <w:rsid w:val="00524622"/>
    <w:rsid w:val="00524C50"/>
    <w:rsid w:val="005268E1"/>
    <w:rsid w:val="00527277"/>
    <w:rsid w:val="00527B3C"/>
    <w:rsid w:val="005301EE"/>
    <w:rsid w:val="00530480"/>
    <w:rsid w:val="00530EC8"/>
    <w:rsid w:val="00531281"/>
    <w:rsid w:val="00531439"/>
    <w:rsid w:val="005315DD"/>
    <w:rsid w:val="005316E9"/>
    <w:rsid w:val="0053191F"/>
    <w:rsid w:val="00531D7D"/>
    <w:rsid w:val="0053230E"/>
    <w:rsid w:val="005324D1"/>
    <w:rsid w:val="005326E6"/>
    <w:rsid w:val="00532D5E"/>
    <w:rsid w:val="00533107"/>
    <w:rsid w:val="005338F5"/>
    <w:rsid w:val="005340E6"/>
    <w:rsid w:val="00534139"/>
    <w:rsid w:val="005343BA"/>
    <w:rsid w:val="0053448F"/>
    <w:rsid w:val="00535198"/>
    <w:rsid w:val="00535CC6"/>
    <w:rsid w:val="00536299"/>
    <w:rsid w:val="00536A6E"/>
    <w:rsid w:val="00536CCB"/>
    <w:rsid w:val="00536F35"/>
    <w:rsid w:val="00537395"/>
    <w:rsid w:val="00537509"/>
    <w:rsid w:val="00537A46"/>
    <w:rsid w:val="00537FDA"/>
    <w:rsid w:val="00537FED"/>
    <w:rsid w:val="00540C26"/>
    <w:rsid w:val="0054100D"/>
    <w:rsid w:val="005414A4"/>
    <w:rsid w:val="00542410"/>
    <w:rsid w:val="00542ADC"/>
    <w:rsid w:val="00542B68"/>
    <w:rsid w:val="00543223"/>
    <w:rsid w:val="00543312"/>
    <w:rsid w:val="0054336E"/>
    <w:rsid w:val="0054380E"/>
    <w:rsid w:val="00543CDE"/>
    <w:rsid w:val="0054511A"/>
    <w:rsid w:val="005453F3"/>
    <w:rsid w:val="005455FF"/>
    <w:rsid w:val="00545775"/>
    <w:rsid w:val="005462C9"/>
    <w:rsid w:val="00546832"/>
    <w:rsid w:val="005469DB"/>
    <w:rsid w:val="00546D2D"/>
    <w:rsid w:val="00546DC8"/>
    <w:rsid w:val="00546E26"/>
    <w:rsid w:val="0054734B"/>
    <w:rsid w:val="005473DA"/>
    <w:rsid w:val="005477DB"/>
    <w:rsid w:val="0054793B"/>
    <w:rsid w:val="00547D23"/>
    <w:rsid w:val="005502A5"/>
    <w:rsid w:val="005503A4"/>
    <w:rsid w:val="005509BA"/>
    <w:rsid w:val="00551110"/>
    <w:rsid w:val="00551BA6"/>
    <w:rsid w:val="00552184"/>
    <w:rsid w:val="005524D2"/>
    <w:rsid w:val="00552AA3"/>
    <w:rsid w:val="00552C5F"/>
    <w:rsid w:val="005533E2"/>
    <w:rsid w:val="00553DBD"/>
    <w:rsid w:val="00554406"/>
    <w:rsid w:val="00554494"/>
    <w:rsid w:val="005545DA"/>
    <w:rsid w:val="005546ED"/>
    <w:rsid w:val="0055544D"/>
    <w:rsid w:val="00555DE9"/>
    <w:rsid w:val="005562B7"/>
    <w:rsid w:val="0055642B"/>
    <w:rsid w:val="0055695E"/>
    <w:rsid w:val="00556EFC"/>
    <w:rsid w:val="00557200"/>
    <w:rsid w:val="00557A5F"/>
    <w:rsid w:val="00560657"/>
    <w:rsid w:val="005608EB"/>
    <w:rsid w:val="00560F49"/>
    <w:rsid w:val="00561587"/>
    <w:rsid w:val="00561C34"/>
    <w:rsid w:val="00562070"/>
    <w:rsid w:val="00562A9A"/>
    <w:rsid w:val="005639DB"/>
    <w:rsid w:val="00564515"/>
    <w:rsid w:val="00564739"/>
    <w:rsid w:val="005649CF"/>
    <w:rsid w:val="00564E9B"/>
    <w:rsid w:val="005650F5"/>
    <w:rsid w:val="0056536D"/>
    <w:rsid w:val="0056556B"/>
    <w:rsid w:val="00565B4B"/>
    <w:rsid w:val="00565C8D"/>
    <w:rsid w:val="00566229"/>
    <w:rsid w:val="005663EA"/>
    <w:rsid w:val="0056687D"/>
    <w:rsid w:val="005668DD"/>
    <w:rsid w:val="00566DF9"/>
    <w:rsid w:val="005672E7"/>
    <w:rsid w:val="00567577"/>
    <w:rsid w:val="00567A70"/>
    <w:rsid w:val="0057098A"/>
    <w:rsid w:val="005713C5"/>
    <w:rsid w:val="005715E2"/>
    <w:rsid w:val="005721BE"/>
    <w:rsid w:val="005727A0"/>
    <w:rsid w:val="00572958"/>
    <w:rsid w:val="00572C21"/>
    <w:rsid w:val="00572D6E"/>
    <w:rsid w:val="005733E1"/>
    <w:rsid w:val="005735AA"/>
    <w:rsid w:val="00573B0F"/>
    <w:rsid w:val="00573DA4"/>
    <w:rsid w:val="005750E0"/>
    <w:rsid w:val="0057616C"/>
    <w:rsid w:val="005763A0"/>
    <w:rsid w:val="00576593"/>
    <w:rsid w:val="005766FD"/>
    <w:rsid w:val="00576865"/>
    <w:rsid w:val="005772E8"/>
    <w:rsid w:val="00577C3A"/>
    <w:rsid w:val="00577E9C"/>
    <w:rsid w:val="00580379"/>
    <w:rsid w:val="00580BC4"/>
    <w:rsid w:val="00580CE0"/>
    <w:rsid w:val="00580EF9"/>
    <w:rsid w:val="00581402"/>
    <w:rsid w:val="005816AE"/>
    <w:rsid w:val="00581A05"/>
    <w:rsid w:val="00581AE2"/>
    <w:rsid w:val="00581F14"/>
    <w:rsid w:val="00582CAB"/>
    <w:rsid w:val="005839AE"/>
    <w:rsid w:val="005841D8"/>
    <w:rsid w:val="00584353"/>
    <w:rsid w:val="005848CD"/>
    <w:rsid w:val="005850F3"/>
    <w:rsid w:val="005852AD"/>
    <w:rsid w:val="0058538E"/>
    <w:rsid w:val="005853A7"/>
    <w:rsid w:val="00585BB6"/>
    <w:rsid w:val="0058639D"/>
    <w:rsid w:val="00587265"/>
    <w:rsid w:val="00587546"/>
    <w:rsid w:val="00587836"/>
    <w:rsid w:val="00587FC9"/>
    <w:rsid w:val="0059064C"/>
    <w:rsid w:val="0059136D"/>
    <w:rsid w:val="00591BD5"/>
    <w:rsid w:val="00591D24"/>
    <w:rsid w:val="005921EF"/>
    <w:rsid w:val="005921FE"/>
    <w:rsid w:val="00592509"/>
    <w:rsid w:val="0059288F"/>
    <w:rsid w:val="00592FBE"/>
    <w:rsid w:val="0059367A"/>
    <w:rsid w:val="00593807"/>
    <w:rsid w:val="005938C0"/>
    <w:rsid w:val="005938DE"/>
    <w:rsid w:val="00595342"/>
    <w:rsid w:val="005954C0"/>
    <w:rsid w:val="005957AE"/>
    <w:rsid w:val="00595871"/>
    <w:rsid w:val="00596155"/>
    <w:rsid w:val="005962B1"/>
    <w:rsid w:val="00596642"/>
    <w:rsid w:val="005966DD"/>
    <w:rsid w:val="00596DFA"/>
    <w:rsid w:val="00597155"/>
    <w:rsid w:val="00597516"/>
    <w:rsid w:val="00597E56"/>
    <w:rsid w:val="00597F1B"/>
    <w:rsid w:val="005A0037"/>
    <w:rsid w:val="005A01D5"/>
    <w:rsid w:val="005A02A7"/>
    <w:rsid w:val="005A0597"/>
    <w:rsid w:val="005A0BED"/>
    <w:rsid w:val="005A100B"/>
    <w:rsid w:val="005A1757"/>
    <w:rsid w:val="005A1EA2"/>
    <w:rsid w:val="005A22C9"/>
    <w:rsid w:val="005A2352"/>
    <w:rsid w:val="005A2731"/>
    <w:rsid w:val="005A2B1B"/>
    <w:rsid w:val="005A2CE6"/>
    <w:rsid w:val="005A2E50"/>
    <w:rsid w:val="005A2E81"/>
    <w:rsid w:val="005A3384"/>
    <w:rsid w:val="005A487C"/>
    <w:rsid w:val="005A4B0A"/>
    <w:rsid w:val="005A50A6"/>
    <w:rsid w:val="005A5C07"/>
    <w:rsid w:val="005A647B"/>
    <w:rsid w:val="005A69E1"/>
    <w:rsid w:val="005A6B13"/>
    <w:rsid w:val="005A6B17"/>
    <w:rsid w:val="005A7440"/>
    <w:rsid w:val="005A7655"/>
    <w:rsid w:val="005A786F"/>
    <w:rsid w:val="005A7F18"/>
    <w:rsid w:val="005B0140"/>
    <w:rsid w:val="005B0236"/>
    <w:rsid w:val="005B1CEA"/>
    <w:rsid w:val="005B1F0D"/>
    <w:rsid w:val="005B24BA"/>
    <w:rsid w:val="005B2AEE"/>
    <w:rsid w:val="005B3370"/>
    <w:rsid w:val="005B3A0B"/>
    <w:rsid w:val="005B40B7"/>
    <w:rsid w:val="005B40D7"/>
    <w:rsid w:val="005B4181"/>
    <w:rsid w:val="005B4548"/>
    <w:rsid w:val="005B4C55"/>
    <w:rsid w:val="005B4EE9"/>
    <w:rsid w:val="005B4F2E"/>
    <w:rsid w:val="005B52D2"/>
    <w:rsid w:val="005B59CA"/>
    <w:rsid w:val="005B63AC"/>
    <w:rsid w:val="005B6441"/>
    <w:rsid w:val="005B67C4"/>
    <w:rsid w:val="005B68A0"/>
    <w:rsid w:val="005B7ACE"/>
    <w:rsid w:val="005C04E9"/>
    <w:rsid w:val="005C0CC3"/>
    <w:rsid w:val="005C192F"/>
    <w:rsid w:val="005C255A"/>
    <w:rsid w:val="005C2EA2"/>
    <w:rsid w:val="005C2EED"/>
    <w:rsid w:val="005C3F0F"/>
    <w:rsid w:val="005C4FA8"/>
    <w:rsid w:val="005C5207"/>
    <w:rsid w:val="005C5613"/>
    <w:rsid w:val="005C5AAE"/>
    <w:rsid w:val="005C5B9A"/>
    <w:rsid w:val="005C5E70"/>
    <w:rsid w:val="005C6105"/>
    <w:rsid w:val="005C650E"/>
    <w:rsid w:val="005C670F"/>
    <w:rsid w:val="005C6E28"/>
    <w:rsid w:val="005C741E"/>
    <w:rsid w:val="005D0DB6"/>
    <w:rsid w:val="005D0EF1"/>
    <w:rsid w:val="005D0F2A"/>
    <w:rsid w:val="005D1841"/>
    <w:rsid w:val="005D1B24"/>
    <w:rsid w:val="005D1FDD"/>
    <w:rsid w:val="005D20E5"/>
    <w:rsid w:val="005D2C5A"/>
    <w:rsid w:val="005D3016"/>
    <w:rsid w:val="005D321E"/>
    <w:rsid w:val="005D370E"/>
    <w:rsid w:val="005D37ED"/>
    <w:rsid w:val="005D4000"/>
    <w:rsid w:val="005D4793"/>
    <w:rsid w:val="005D47FF"/>
    <w:rsid w:val="005D482E"/>
    <w:rsid w:val="005D4A01"/>
    <w:rsid w:val="005D4E87"/>
    <w:rsid w:val="005D6A77"/>
    <w:rsid w:val="005D6BA2"/>
    <w:rsid w:val="005D7030"/>
    <w:rsid w:val="005D75F8"/>
    <w:rsid w:val="005D7F5C"/>
    <w:rsid w:val="005E060D"/>
    <w:rsid w:val="005E1151"/>
    <w:rsid w:val="005E127A"/>
    <w:rsid w:val="005E141B"/>
    <w:rsid w:val="005E2449"/>
    <w:rsid w:val="005E2903"/>
    <w:rsid w:val="005E3446"/>
    <w:rsid w:val="005E351E"/>
    <w:rsid w:val="005E352A"/>
    <w:rsid w:val="005E387D"/>
    <w:rsid w:val="005E48E9"/>
    <w:rsid w:val="005E517B"/>
    <w:rsid w:val="005E551E"/>
    <w:rsid w:val="005E5941"/>
    <w:rsid w:val="005E5C43"/>
    <w:rsid w:val="005E6301"/>
    <w:rsid w:val="005E639F"/>
    <w:rsid w:val="005E63B8"/>
    <w:rsid w:val="005E6B5F"/>
    <w:rsid w:val="005E7472"/>
    <w:rsid w:val="005E7538"/>
    <w:rsid w:val="005E7CFD"/>
    <w:rsid w:val="005E7DA3"/>
    <w:rsid w:val="005F0583"/>
    <w:rsid w:val="005F0D35"/>
    <w:rsid w:val="005F0E60"/>
    <w:rsid w:val="005F1774"/>
    <w:rsid w:val="005F1794"/>
    <w:rsid w:val="005F1A26"/>
    <w:rsid w:val="005F1A98"/>
    <w:rsid w:val="005F1DFD"/>
    <w:rsid w:val="005F1F81"/>
    <w:rsid w:val="005F2BE8"/>
    <w:rsid w:val="005F2F7C"/>
    <w:rsid w:val="005F370D"/>
    <w:rsid w:val="005F3843"/>
    <w:rsid w:val="005F3FE2"/>
    <w:rsid w:val="005F4BE3"/>
    <w:rsid w:val="005F4CF6"/>
    <w:rsid w:val="005F4CFC"/>
    <w:rsid w:val="005F4E88"/>
    <w:rsid w:val="005F5033"/>
    <w:rsid w:val="005F51E1"/>
    <w:rsid w:val="005F53E4"/>
    <w:rsid w:val="005F5819"/>
    <w:rsid w:val="005F5886"/>
    <w:rsid w:val="005F6046"/>
    <w:rsid w:val="005F64D9"/>
    <w:rsid w:val="005F6514"/>
    <w:rsid w:val="005F67B9"/>
    <w:rsid w:val="005F6950"/>
    <w:rsid w:val="005F6C57"/>
    <w:rsid w:val="005F6D17"/>
    <w:rsid w:val="005F7060"/>
    <w:rsid w:val="005F7113"/>
    <w:rsid w:val="005F7521"/>
    <w:rsid w:val="005F75E0"/>
    <w:rsid w:val="005F79B5"/>
    <w:rsid w:val="00601332"/>
    <w:rsid w:val="00601A9A"/>
    <w:rsid w:val="00601FD8"/>
    <w:rsid w:val="0060203F"/>
    <w:rsid w:val="00602298"/>
    <w:rsid w:val="00602741"/>
    <w:rsid w:val="00602746"/>
    <w:rsid w:val="00602832"/>
    <w:rsid w:val="00602FBC"/>
    <w:rsid w:val="00603A94"/>
    <w:rsid w:val="00603F59"/>
    <w:rsid w:val="00603FCC"/>
    <w:rsid w:val="006048F9"/>
    <w:rsid w:val="00604AEE"/>
    <w:rsid w:val="00604F0A"/>
    <w:rsid w:val="00605717"/>
    <w:rsid w:val="00605C67"/>
    <w:rsid w:val="006060A9"/>
    <w:rsid w:val="00606FDD"/>
    <w:rsid w:val="00607173"/>
    <w:rsid w:val="006075F1"/>
    <w:rsid w:val="0060765E"/>
    <w:rsid w:val="00607B26"/>
    <w:rsid w:val="00607B5B"/>
    <w:rsid w:val="00607BB0"/>
    <w:rsid w:val="0061022C"/>
    <w:rsid w:val="00610793"/>
    <w:rsid w:val="00610831"/>
    <w:rsid w:val="00610844"/>
    <w:rsid w:val="00611277"/>
    <w:rsid w:val="00611365"/>
    <w:rsid w:val="00611822"/>
    <w:rsid w:val="0061219E"/>
    <w:rsid w:val="006127A2"/>
    <w:rsid w:val="006127D9"/>
    <w:rsid w:val="00612847"/>
    <w:rsid w:val="00612898"/>
    <w:rsid w:val="00612B9D"/>
    <w:rsid w:val="00612BF7"/>
    <w:rsid w:val="00612E01"/>
    <w:rsid w:val="00613380"/>
    <w:rsid w:val="00613C29"/>
    <w:rsid w:val="00613D87"/>
    <w:rsid w:val="00614327"/>
    <w:rsid w:val="00614639"/>
    <w:rsid w:val="006147D2"/>
    <w:rsid w:val="00614E4D"/>
    <w:rsid w:val="00615354"/>
    <w:rsid w:val="00615BAC"/>
    <w:rsid w:val="00615F78"/>
    <w:rsid w:val="00616184"/>
    <w:rsid w:val="0061722D"/>
    <w:rsid w:val="00617484"/>
    <w:rsid w:val="006178CB"/>
    <w:rsid w:val="00617984"/>
    <w:rsid w:val="00617CBF"/>
    <w:rsid w:val="00617CC5"/>
    <w:rsid w:val="00617F9C"/>
    <w:rsid w:val="0062030B"/>
    <w:rsid w:val="006207F2"/>
    <w:rsid w:val="00620ACD"/>
    <w:rsid w:val="00620BD6"/>
    <w:rsid w:val="00621B3A"/>
    <w:rsid w:val="006220AE"/>
    <w:rsid w:val="006220D8"/>
    <w:rsid w:val="006225AA"/>
    <w:rsid w:val="00622D0E"/>
    <w:rsid w:val="00622EEC"/>
    <w:rsid w:val="0062301E"/>
    <w:rsid w:val="00623332"/>
    <w:rsid w:val="006235CE"/>
    <w:rsid w:val="00623690"/>
    <w:rsid w:val="00623C1E"/>
    <w:rsid w:val="00624434"/>
    <w:rsid w:val="00624DAE"/>
    <w:rsid w:val="00625378"/>
    <w:rsid w:val="00625ED1"/>
    <w:rsid w:val="006266E8"/>
    <w:rsid w:val="00626C6B"/>
    <w:rsid w:val="00627099"/>
    <w:rsid w:val="00627560"/>
    <w:rsid w:val="00627637"/>
    <w:rsid w:val="00630419"/>
    <w:rsid w:val="00630C74"/>
    <w:rsid w:val="00631267"/>
    <w:rsid w:val="0063173E"/>
    <w:rsid w:val="006317F2"/>
    <w:rsid w:val="00632994"/>
    <w:rsid w:val="00632D0B"/>
    <w:rsid w:val="006330B2"/>
    <w:rsid w:val="006330F4"/>
    <w:rsid w:val="0063316E"/>
    <w:rsid w:val="00633257"/>
    <w:rsid w:val="00633790"/>
    <w:rsid w:val="00634860"/>
    <w:rsid w:val="006349AD"/>
    <w:rsid w:val="00634D82"/>
    <w:rsid w:val="006350EA"/>
    <w:rsid w:val="006352A1"/>
    <w:rsid w:val="0063558C"/>
    <w:rsid w:val="006356C0"/>
    <w:rsid w:val="00635E93"/>
    <w:rsid w:val="0063685E"/>
    <w:rsid w:val="00636D69"/>
    <w:rsid w:val="00636EF4"/>
    <w:rsid w:val="00637033"/>
    <w:rsid w:val="006372D8"/>
    <w:rsid w:val="00640601"/>
    <w:rsid w:val="006411E3"/>
    <w:rsid w:val="006415CE"/>
    <w:rsid w:val="006419D4"/>
    <w:rsid w:val="00642989"/>
    <w:rsid w:val="00642CCD"/>
    <w:rsid w:val="00642FA1"/>
    <w:rsid w:val="00643701"/>
    <w:rsid w:val="00644AE6"/>
    <w:rsid w:val="00644C7C"/>
    <w:rsid w:val="00644E8B"/>
    <w:rsid w:val="006462AA"/>
    <w:rsid w:val="00650EDA"/>
    <w:rsid w:val="006512CA"/>
    <w:rsid w:val="00651C8C"/>
    <w:rsid w:val="00651EA7"/>
    <w:rsid w:val="00652470"/>
    <w:rsid w:val="006524A1"/>
    <w:rsid w:val="006524E2"/>
    <w:rsid w:val="0065281C"/>
    <w:rsid w:val="0065328E"/>
    <w:rsid w:val="00653581"/>
    <w:rsid w:val="00654621"/>
    <w:rsid w:val="00654C7D"/>
    <w:rsid w:val="00654D41"/>
    <w:rsid w:val="00656AA6"/>
    <w:rsid w:val="00656E07"/>
    <w:rsid w:val="00657D4A"/>
    <w:rsid w:val="006601BA"/>
    <w:rsid w:val="00660373"/>
    <w:rsid w:val="00660762"/>
    <w:rsid w:val="00660801"/>
    <w:rsid w:val="006619DC"/>
    <w:rsid w:val="00661AA9"/>
    <w:rsid w:val="00662EDA"/>
    <w:rsid w:val="00663286"/>
    <w:rsid w:val="006633BF"/>
    <w:rsid w:val="006637D5"/>
    <w:rsid w:val="006639FF"/>
    <w:rsid w:val="00663BA3"/>
    <w:rsid w:val="00663CE6"/>
    <w:rsid w:val="00663D97"/>
    <w:rsid w:val="00663F15"/>
    <w:rsid w:val="0066449A"/>
    <w:rsid w:val="0066530D"/>
    <w:rsid w:val="00665FFC"/>
    <w:rsid w:val="0066648A"/>
    <w:rsid w:val="00666AA3"/>
    <w:rsid w:val="0066708E"/>
    <w:rsid w:val="006674E3"/>
    <w:rsid w:val="006709F3"/>
    <w:rsid w:val="0067155C"/>
    <w:rsid w:val="0067157E"/>
    <w:rsid w:val="00671FF2"/>
    <w:rsid w:val="006726E6"/>
    <w:rsid w:val="00672A7D"/>
    <w:rsid w:val="00672F47"/>
    <w:rsid w:val="006730B9"/>
    <w:rsid w:val="00673CD8"/>
    <w:rsid w:val="00673DEC"/>
    <w:rsid w:val="00674140"/>
    <w:rsid w:val="0067450E"/>
    <w:rsid w:val="00674B7C"/>
    <w:rsid w:val="006752C0"/>
    <w:rsid w:val="00675964"/>
    <w:rsid w:val="006760FE"/>
    <w:rsid w:val="006761AB"/>
    <w:rsid w:val="006761B2"/>
    <w:rsid w:val="006769E8"/>
    <w:rsid w:val="0067706B"/>
    <w:rsid w:val="0067734B"/>
    <w:rsid w:val="0067775F"/>
    <w:rsid w:val="00677B5F"/>
    <w:rsid w:val="00677DBB"/>
    <w:rsid w:val="00677DEC"/>
    <w:rsid w:val="006800FC"/>
    <w:rsid w:val="00680319"/>
    <w:rsid w:val="006807CE"/>
    <w:rsid w:val="00680CDA"/>
    <w:rsid w:val="0068130C"/>
    <w:rsid w:val="00682340"/>
    <w:rsid w:val="00682F02"/>
    <w:rsid w:val="00683F84"/>
    <w:rsid w:val="00684509"/>
    <w:rsid w:val="006847B5"/>
    <w:rsid w:val="00684E7D"/>
    <w:rsid w:val="00685343"/>
    <w:rsid w:val="00685C7E"/>
    <w:rsid w:val="00686091"/>
    <w:rsid w:val="006860B5"/>
    <w:rsid w:val="006862F6"/>
    <w:rsid w:val="0068654E"/>
    <w:rsid w:val="006867F8"/>
    <w:rsid w:val="00687A2C"/>
    <w:rsid w:val="00687B04"/>
    <w:rsid w:val="00687E5F"/>
    <w:rsid w:val="006907D6"/>
    <w:rsid w:val="00690B82"/>
    <w:rsid w:val="00690BA5"/>
    <w:rsid w:val="0069140D"/>
    <w:rsid w:val="00691584"/>
    <w:rsid w:val="006916A1"/>
    <w:rsid w:val="00691A82"/>
    <w:rsid w:val="00692009"/>
    <w:rsid w:val="00692B43"/>
    <w:rsid w:val="00693E99"/>
    <w:rsid w:val="00694223"/>
    <w:rsid w:val="0069471E"/>
    <w:rsid w:val="006955F4"/>
    <w:rsid w:val="00695E8B"/>
    <w:rsid w:val="00695EF0"/>
    <w:rsid w:val="00695FF2"/>
    <w:rsid w:val="0069609C"/>
    <w:rsid w:val="006963AC"/>
    <w:rsid w:val="006974A3"/>
    <w:rsid w:val="00697718"/>
    <w:rsid w:val="0069784E"/>
    <w:rsid w:val="00697ABC"/>
    <w:rsid w:val="00697BA7"/>
    <w:rsid w:val="00697C56"/>
    <w:rsid w:val="006A03A9"/>
    <w:rsid w:val="006A0AB3"/>
    <w:rsid w:val="006A1F67"/>
    <w:rsid w:val="006A2316"/>
    <w:rsid w:val="006A265F"/>
    <w:rsid w:val="006A27D1"/>
    <w:rsid w:val="006A2A38"/>
    <w:rsid w:val="006A2E0A"/>
    <w:rsid w:val="006A2F77"/>
    <w:rsid w:val="006A3BAE"/>
    <w:rsid w:val="006A4B4F"/>
    <w:rsid w:val="006A4D1B"/>
    <w:rsid w:val="006A4D30"/>
    <w:rsid w:val="006A4EA1"/>
    <w:rsid w:val="006A508A"/>
    <w:rsid w:val="006A5099"/>
    <w:rsid w:val="006A510F"/>
    <w:rsid w:val="006A54BA"/>
    <w:rsid w:val="006A5605"/>
    <w:rsid w:val="006A5F60"/>
    <w:rsid w:val="006A627D"/>
    <w:rsid w:val="006A678D"/>
    <w:rsid w:val="006B0F1B"/>
    <w:rsid w:val="006B0F40"/>
    <w:rsid w:val="006B1430"/>
    <w:rsid w:val="006B15B5"/>
    <w:rsid w:val="006B17BF"/>
    <w:rsid w:val="006B18E3"/>
    <w:rsid w:val="006B1CB4"/>
    <w:rsid w:val="006B1EFD"/>
    <w:rsid w:val="006B1FC6"/>
    <w:rsid w:val="006B283A"/>
    <w:rsid w:val="006B289C"/>
    <w:rsid w:val="006B2902"/>
    <w:rsid w:val="006B2A3A"/>
    <w:rsid w:val="006B2AE0"/>
    <w:rsid w:val="006B2D2B"/>
    <w:rsid w:val="006B2FF4"/>
    <w:rsid w:val="006B3164"/>
    <w:rsid w:val="006B3DEC"/>
    <w:rsid w:val="006B3E1A"/>
    <w:rsid w:val="006B40F8"/>
    <w:rsid w:val="006B42D5"/>
    <w:rsid w:val="006B4975"/>
    <w:rsid w:val="006B4B35"/>
    <w:rsid w:val="006B511E"/>
    <w:rsid w:val="006B56D6"/>
    <w:rsid w:val="006B58FC"/>
    <w:rsid w:val="006B5B8E"/>
    <w:rsid w:val="006B64C7"/>
    <w:rsid w:val="006B65D7"/>
    <w:rsid w:val="006B6F52"/>
    <w:rsid w:val="006B6F57"/>
    <w:rsid w:val="006B6F77"/>
    <w:rsid w:val="006B7002"/>
    <w:rsid w:val="006B7271"/>
    <w:rsid w:val="006C01C0"/>
    <w:rsid w:val="006C0FEA"/>
    <w:rsid w:val="006C18EA"/>
    <w:rsid w:val="006C2EBE"/>
    <w:rsid w:val="006C34E3"/>
    <w:rsid w:val="006C3674"/>
    <w:rsid w:val="006C38C5"/>
    <w:rsid w:val="006C3FF0"/>
    <w:rsid w:val="006C40DB"/>
    <w:rsid w:val="006C47CE"/>
    <w:rsid w:val="006C5263"/>
    <w:rsid w:val="006C5B5E"/>
    <w:rsid w:val="006C6201"/>
    <w:rsid w:val="006C6A7D"/>
    <w:rsid w:val="006C7266"/>
    <w:rsid w:val="006C74F9"/>
    <w:rsid w:val="006C7738"/>
    <w:rsid w:val="006C7F44"/>
    <w:rsid w:val="006D017A"/>
    <w:rsid w:val="006D0A37"/>
    <w:rsid w:val="006D183F"/>
    <w:rsid w:val="006D18CF"/>
    <w:rsid w:val="006D1A97"/>
    <w:rsid w:val="006D25CE"/>
    <w:rsid w:val="006D25F9"/>
    <w:rsid w:val="006D27A5"/>
    <w:rsid w:val="006D366E"/>
    <w:rsid w:val="006D402A"/>
    <w:rsid w:val="006D4700"/>
    <w:rsid w:val="006D478C"/>
    <w:rsid w:val="006D4DE6"/>
    <w:rsid w:val="006D4F9A"/>
    <w:rsid w:val="006D5A85"/>
    <w:rsid w:val="006D6680"/>
    <w:rsid w:val="006D66F2"/>
    <w:rsid w:val="006D6C28"/>
    <w:rsid w:val="006D7143"/>
    <w:rsid w:val="006D74FB"/>
    <w:rsid w:val="006D7AE4"/>
    <w:rsid w:val="006D7D05"/>
    <w:rsid w:val="006E07E7"/>
    <w:rsid w:val="006E0834"/>
    <w:rsid w:val="006E0B5B"/>
    <w:rsid w:val="006E15CA"/>
    <w:rsid w:val="006E299A"/>
    <w:rsid w:val="006E31D8"/>
    <w:rsid w:val="006E346A"/>
    <w:rsid w:val="006E3BFA"/>
    <w:rsid w:val="006E5122"/>
    <w:rsid w:val="006E51FE"/>
    <w:rsid w:val="006E52DA"/>
    <w:rsid w:val="006E5613"/>
    <w:rsid w:val="006E5B04"/>
    <w:rsid w:val="006E6643"/>
    <w:rsid w:val="006E67D5"/>
    <w:rsid w:val="006E6A1C"/>
    <w:rsid w:val="006E6D2E"/>
    <w:rsid w:val="006E6E48"/>
    <w:rsid w:val="006E7D10"/>
    <w:rsid w:val="006F03F9"/>
    <w:rsid w:val="006F045B"/>
    <w:rsid w:val="006F0970"/>
    <w:rsid w:val="006F11B3"/>
    <w:rsid w:val="006F2502"/>
    <w:rsid w:val="006F250F"/>
    <w:rsid w:val="006F2D03"/>
    <w:rsid w:val="006F2E15"/>
    <w:rsid w:val="006F35EA"/>
    <w:rsid w:val="006F4017"/>
    <w:rsid w:val="006F4947"/>
    <w:rsid w:val="006F5CEF"/>
    <w:rsid w:val="006F604E"/>
    <w:rsid w:val="006F6C3B"/>
    <w:rsid w:val="006F721B"/>
    <w:rsid w:val="006F7427"/>
    <w:rsid w:val="0070047A"/>
    <w:rsid w:val="007004CC"/>
    <w:rsid w:val="00700852"/>
    <w:rsid w:val="00700C6E"/>
    <w:rsid w:val="00701074"/>
    <w:rsid w:val="007012EB"/>
    <w:rsid w:val="0070192A"/>
    <w:rsid w:val="00702172"/>
    <w:rsid w:val="00702D16"/>
    <w:rsid w:val="00702DF7"/>
    <w:rsid w:val="00702FB4"/>
    <w:rsid w:val="007038C7"/>
    <w:rsid w:val="00703BA3"/>
    <w:rsid w:val="00704489"/>
    <w:rsid w:val="007044C1"/>
    <w:rsid w:val="00704659"/>
    <w:rsid w:val="00704AFB"/>
    <w:rsid w:val="00704B0D"/>
    <w:rsid w:val="00704F98"/>
    <w:rsid w:val="0070568A"/>
    <w:rsid w:val="00705981"/>
    <w:rsid w:val="00705E80"/>
    <w:rsid w:val="007063A3"/>
    <w:rsid w:val="00706C67"/>
    <w:rsid w:val="00707062"/>
    <w:rsid w:val="007072C7"/>
    <w:rsid w:val="00707592"/>
    <w:rsid w:val="007079F5"/>
    <w:rsid w:val="00707FFB"/>
    <w:rsid w:val="00710809"/>
    <w:rsid w:val="0071096B"/>
    <w:rsid w:val="00710A8B"/>
    <w:rsid w:val="00710CFE"/>
    <w:rsid w:val="00710FFA"/>
    <w:rsid w:val="00711BFE"/>
    <w:rsid w:val="00712E57"/>
    <w:rsid w:val="00713147"/>
    <w:rsid w:val="007133A6"/>
    <w:rsid w:val="00713861"/>
    <w:rsid w:val="0071386B"/>
    <w:rsid w:val="00713911"/>
    <w:rsid w:val="00713C24"/>
    <w:rsid w:val="007149BF"/>
    <w:rsid w:val="00714B8F"/>
    <w:rsid w:val="00714EEC"/>
    <w:rsid w:val="0071516E"/>
    <w:rsid w:val="007154BA"/>
    <w:rsid w:val="00715511"/>
    <w:rsid w:val="0071586F"/>
    <w:rsid w:val="0071656D"/>
    <w:rsid w:val="007166A4"/>
    <w:rsid w:val="007167DA"/>
    <w:rsid w:val="00716CEC"/>
    <w:rsid w:val="00717063"/>
    <w:rsid w:val="00717AAB"/>
    <w:rsid w:val="00717D93"/>
    <w:rsid w:val="00720058"/>
    <w:rsid w:val="0072030D"/>
    <w:rsid w:val="0072078C"/>
    <w:rsid w:val="007210CB"/>
    <w:rsid w:val="007213C8"/>
    <w:rsid w:val="00721581"/>
    <w:rsid w:val="00721C0E"/>
    <w:rsid w:val="00721C5D"/>
    <w:rsid w:val="00721E49"/>
    <w:rsid w:val="00722299"/>
    <w:rsid w:val="00722739"/>
    <w:rsid w:val="00722DE8"/>
    <w:rsid w:val="007231E3"/>
    <w:rsid w:val="00723F74"/>
    <w:rsid w:val="007240E0"/>
    <w:rsid w:val="00724207"/>
    <w:rsid w:val="0072479F"/>
    <w:rsid w:val="007247D8"/>
    <w:rsid w:val="00725457"/>
    <w:rsid w:val="00725491"/>
    <w:rsid w:val="007257C6"/>
    <w:rsid w:val="00725906"/>
    <w:rsid w:val="00725F47"/>
    <w:rsid w:val="007265C7"/>
    <w:rsid w:val="007267B2"/>
    <w:rsid w:val="00727091"/>
    <w:rsid w:val="0072711E"/>
    <w:rsid w:val="007277C7"/>
    <w:rsid w:val="00727927"/>
    <w:rsid w:val="00727C83"/>
    <w:rsid w:val="00727D00"/>
    <w:rsid w:val="00730BEA"/>
    <w:rsid w:val="00730E87"/>
    <w:rsid w:val="007317B5"/>
    <w:rsid w:val="00731F68"/>
    <w:rsid w:val="00731FA5"/>
    <w:rsid w:val="00732C50"/>
    <w:rsid w:val="0073336B"/>
    <w:rsid w:val="00733529"/>
    <w:rsid w:val="007335B9"/>
    <w:rsid w:val="00733A92"/>
    <w:rsid w:val="00733D60"/>
    <w:rsid w:val="00733D79"/>
    <w:rsid w:val="00733F2D"/>
    <w:rsid w:val="00734065"/>
    <w:rsid w:val="007343AA"/>
    <w:rsid w:val="00734630"/>
    <w:rsid w:val="00734755"/>
    <w:rsid w:val="00734BBE"/>
    <w:rsid w:val="00734D87"/>
    <w:rsid w:val="00734E63"/>
    <w:rsid w:val="00735B27"/>
    <w:rsid w:val="00735D20"/>
    <w:rsid w:val="00736156"/>
    <w:rsid w:val="007367AC"/>
    <w:rsid w:val="00736BBC"/>
    <w:rsid w:val="00737593"/>
    <w:rsid w:val="007409EF"/>
    <w:rsid w:val="007410DD"/>
    <w:rsid w:val="00742371"/>
    <w:rsid w:val="00742AFA"/>
    <w:rsid w:val="00742FFF"/>
    <w:rsid w:val="0074318A"/>
    <w:rsid w:val="00743672"/>
    <w:rsid w:val="0074372F"/>
    <w:rsid w:val="007447C5"/>
    <w:rsid w:val="007447CA"/>
    <w:rsid w:val="00744FCC"/>
    <w:rsid w:val="00746111"/>
    <w:rsid w:val="007464E6"/>
    <w:rsid w:val="007464E7"/>
    <w:rsid w:val="007466CA"/>
    <w:rsid w:val="00747167"/>
    <w:rsid w:val="007473A3"/>
    <w:rsid w:val="00747A52"/>
    <w:rsid w:val="00747A61"/>
    <w:rsid w:val="00747AF0"/>
    <w:rsid w:val="00747AF1"/>
    <w:rsid w:val="00750104"/>
    <w:rsid w:val="00750CC2"/>
    <w:rsid w:val="00750D73"/>
    <w:rsid w:val="007510C3"/>
    <w:rsid w:val="0075242C"/>
    <w:rsid w:val="00752436"/>
    <w:rsid w:val="00752A4D"/>
    <w:rsid w:val="00752BFA"/>
    <w:rsid w:val="00753055"/>
    <w:rsid w:val="00753AE2"/>
    <w:rsid w:val="0075408C"/>
    <w:rsid w:val="0075422A"/>
    <w:rsid w:val="007542DE"/>
    <w:rsid w:val="007543C6"/>
    <w:rsid w:val="00754934"/>
    <w:rsid w:val="00754961"/>
    <w:rsid w:val="00754C93"/>
    <w:rsid w:val="007558E0"/>
    <w:rsid w:val="00755A71"/>
    <w:rsid w:val="0075604F"/>
    <w:rsid w:val="00756476"/>
    <w:rsid w:val="00756786"/>
    <w:rsid w:val="007567F7"/>
    <w:rsid w:val="007568AE"/>
    <w:rsid w:val="00756A96"/>
    <w:rsid w:val="0075700F"/>
    <w:rsid w:val="007574EA"/>
    <w:rsid w:val="00757555"/>
    <w:rsid w:val="0075781C"/>
    <w:rsid w:val="00757D15"/>
    <w:rsid w:val="00757F27"/>
    <w:rsid w:val="00757F70"/>
    <w:rsid w:val="00760438"/>
    <w:rsid w:val="00760A71"/>
    <w:rsid w:val="00760FF2"/>
    <w:rsid w:val="0076131D"/>
    <w:rsid w:val="007613D6"/>
    <w:rsid w:val="00761719"/>
    <w:rsid w:val="00761E49"/>
    <w:rsid w:val="007620F9"/>
    <w:rsid w:val="00762518"/>
    <w:rsid w:val="0076355B"/>
    <w:rsid w:val="00763964"/>
    <w:rsid w:val="00763AE1"/>
    <w:rsid w:val="007646DF"/>
    <w:rsid w:val="00764732"/>
    <w:rsid w:val="0076473C"/>
    <w:rsid w:val="00764EE9"/>
    <w:rsid w:val="00764FD7"/>
    <w:rsid w:val="0076562F"/>
    <w:rsid w:val="00765958"/>
    <w:rsid w:val="00765A70"/>
    <w:rsid w:val="00765C24"/>
    <w:rsid w:val="00766005"/>
    <w:rsid w:val="00766049"/>
    <w:rsid w:val="007664EC"/>
    <w:rsid w:val="00766EC2"/>
    <w:rsid w:val="007671CF"/>
    <w:rsid w:val="0076749E"/>
    <w:rsid w:val="00767B0D"/>
    <w:rsid w:val="00767FB7"/>
    <w:rsid w:val="0077010C"/>
    <w:rsid w:val="007702E5"/>
    <w:rsid w:val="007706AA"/>
    <w:rsid w:val="0077084F"/>
    <w:rsid w:val="007711C2"/>
    <w:rsid w:val="0077146E"/>
    <w:rsid w:val="00771915"/>
    <w:rsid w:val="00771A0E"/>
    <w:rsid w:val="00771F5D"/>
    <w:rsid w:val="00772B21"/>
    <w:rsid w:val="007735B2"/>
    <w:rsid w:val="007736DD"/>
    <w:rsid w:val="0077398A"/>
    <w:rsid w:val="00773AE5"/>
    <w:rsid w:val="0077400E"/>
    <w:rsid w:val="007745A2"/>
    <w:rsid w:val="0077469B"/>
    <w:rsid w:val="00774875"/>
    <w:rsid w:val="007752AC"/>
    <w:rsid w:val="00775CED"/>
    <w:rsid w:val="00775EA3"/>
    <w:rsid w:val="0077602E"/>
    <w:rsid w:val="00776312"/>
    <w:rsid w:val="00776EE4"/>
    <w:rsid w:val="0077710A"/>
    <w:rsid w:val="00777FA9"/>
    <w:rsid w:val="00780650"/>
    <w:rsid w:val="00781980"/>
    <w:rsid w:val="007819FF"/>
    <w:rsid w:val="00781F05"/>
    <w:rsid w:val="007822BC"/>
    <w:rsid w:val="00782872"/>
    <w:rsid w:val="0078311C"/>
    <w:rsid w:val="00783171"/>
    <w:rsid w:val="007831B4"/>
    <w:rsid w:val="007832C9"/>
    <w:rsid w:val="007832EF"/>
    <w:rsid w:val="00783A9E"/>
    <w:rsid w:val="00784704"/>
    <w:rsid w:val="0078486B"/>
    <w:rsid w:val="007849D5"/>
    <w:rsid w:val="00784D26"/>
    <w:rsid w:val="00785732"/>
    <w:rsid w:val="00785AA0"/>
    <w:rsid w:val="00785D0B"/>
    <w:rsid w:val="0078614C"/>
    <w:rsid w:val="00786207"/>
    <w:rsid w:val="007863A0"/>
    <w:rsid w:val="007870CC"/>
    <w:rsid w:val="00787173"/>
    <w:rsid w:val="007878D8"/>
    <w:rsid w:val="007901B8"/>
    <w:rsid w:val="00790DD9"/>
    <w:rsid w:val="007912B9"/>
    <w:rsid w:val="0079167B"/>
    <w:rsid w:val="007918A9"/>
    <w:rsid w:val="00791FF5"/>
    <w:rsid w:val="007921B9"/>
    <w:rsid w:val="0079235C"/>
    <w:rsid w:val="00792979"/>
    <w:rsid w:val="00792B0B"/>
    <w:rsid w:val="007934AD"/>
    <w:rsid w:val="0079354D"/>
    <w:rsid w:val="007938AB"/>
    <w:rsid w:val="0079392F"/>
    <w:rsid w:val="00794246"/>
    <w:rsid w:val="007944EA"/>
    <w:rsid w:val="00794A3C"/>
    <w:rsid w:val="00794FBF"/>
    <w:rsid w:val="007951FD"/>
    <w:rsid w:val="007958CB"/>
    <w:rsid w:val="00796191"/>
    <w:rsid w:val="007967D4"/>
    <w:rsid w:val="007970F3"/>
    <w:rsid w:val="0079753E"/>
    <w:rsid w:val="00797A9C"/>
    <w:rsid w:val="007A0D4D"/>
    <w:rsid w:val="007A0FF8"/>
    <w:rsid w:val="007A148D"/>
    <w:rsid w:val="007A16DC"/>
    <w:rsid w:val="007A178F"/>
    <w:rsid w:val="007A1C7B"/>
    <w:rsid w:val="007A1E64"/>
    <w:rsid w:val="007A264A"/>
    <w:rsid w:val="007A26E2"/>
    <w:rsid w:val="007A29A6"/>
    <w:rsid w:val="007A29D0"/>
    <w:rsid w:val="007A341A"/>
    <w:rsid w:val="007A369B"/>
    <w:rsid w:val="007A3CE7"/>
    <w:rsid w:val="007A3DD0"/>
    <w:rsid w:val="007A453A"/>
    <w:rsid w:val="007A4650"/>
    <w:rsid w:val="007A4D52"/>
    <w:rsid w:val="007A5552"/>
    <w:rsid w:val="007A57B7"/>
    <w:rsid w:val="007A61EA"/>
    <w:rsid w:val="007A6374"/>
    <w:rsid w:val="007A6D50"/>
    <w:rsid w:val="007A706E"/>
    <w:rsid w:val="007A70FF"/>
    <w:rsid w:val="007A7845"/>
    <w:rsid w:val="007B00CC"/>
    <w:rsid w:val="007B028C"/>
    <w:rsid w:val="007B152C"/>
    <w:rsid w:val="007B17C8"/>
    <w:rsid w:val="007B186F"/>
    <w:rsid w:val="007B19CB"/>
    <w:rsid w:val="007B2953"/>
    <w:rsid w:val="007B2D17"/>
    <w:rsid w:val="007B2ECC"/>
    <w:rsid w:val="007B3464"/>
    <w:rsid w:val="007B3849"/>
    <w:rsid w:val="007B3F3B"/>
    <w:rsid w:val="007B46C0"/>
    <w:rsid w:val="007B483F"/>
    <w:rsid w:val="007B4B3C"/>
    <w:rsid w:val="007B53D2"/>
    <w:rsid w:val="007B586F"/>
    <w:rsid w:val="007B59D2"/>
    <w:rsid w:val="007B5A88"/>
    <w:rsid w:val="007B5E0C"/>
    <w:rsid w:val="007B6132"/>
    <w:rsid w:val="007B64D4"/>
    <w:rsid w:val="007B6835"/>
    <w:rsid w:val="007B6C41"/>
    <w:rsid w:val="007B6EAC"/>
    <w:rsid w:val="007B71FC"/>
    <w:rsid w:val="007B7262"/>
    <w:rsid w:val="007B77A7"/>
    <w:rsid w:val="007B7951"/>
    <w:rsid w:val="007B7A4D"/>
    <w:rsid w:val="007B7A64"/>
    <w:rsid w:val="007B7E46"/>
    <w:rsid w:val="007C0612"/>
    <w:rsid w:val="007C0673"/>
    <w:rsid w:val="007C1244"/>
    <w:rsid w:val="007C1B63"/>
    <w:rsid w:val="007C2707"/>
    <w:rsid w:val="007C2B8B"/>
    <w:rsid w:val="007C322D"/>
    <w:rsid w:val="007C3547"/>
    <w:rsid w:val="007C3623"/>
    <w:rsid w:val="007C36A1"/>
    <w:rsid w:val="007C3E91"/>
    <w:rsid w:val="007C4351"/>
    <w:rsid w:val="007C49B9"/>
    <w:rsid w:val="007C49FC"/>
    <w:rsid w:val="007C4B03"/>
    <w:rsid w:val="007C4EA6"/>
    <w:rsid w:val="007C5384"/>
    <w:rsid w:val="007C55FA"/>
    <w:rsid w:val="007C62C6"/>
    <w:rsid w:val="007C647F"/>
    <w:rsid w:val="007C66B2"/>
    <w:rsid w:val="007C676C"/>
    <w:rsid w:val="007C6898"/>
    <w:rsid w:val="007C6B73"/>
    <w:rsid w:val="007C70C1"/>
    <w:rsid w:val="007C74F9"/>
    <w:rsid w:val="007C7EA3"/>
    <w:rsid w:val="007D0435"/>
    <w:rsid w:val="007D0A91"/>
    <w:rsid w:val="007D11D9"/>
    <w:rsid w:val="007D136D"/>
    <w:rsid w:val="007D13C0"/>
    <w:rsid w:val="007D1AEC"/>
    <w:rsid w:val="007D2817"/>
    <w:rsid w:val="007D324F"/>
    <w:rsid w:val="007D3306"/>
    <w:rsid w:val="007D33C5"/>
    <w:rsid w:val="007D37EC"/>
    <w:rsid w:val="007D37F8"/>
    <w:rsid w:val="007D3918"/>
    <w:rsid w:val="007D397E"/>
    <w:rsid w:val="007D3E26"/>
    <w:rsid w:val="007D3F58"/>
    <w:rsid w:val="007D3FEE"/>
    <w:rsid w:val="007D447D"/>
    <w:rsid w:val="007D540D"/>
    <w:rsid w:val="007D5869"/>
    <w:rsid w:val="007D5BF1"/>
    <w:rsid w:val="007D6255"/>
    <w:rsid w:val="007D653A"/>
    <w:rsid w:val="007D6A80"/>
    <w:rsid w:val="007D6B86"/>
    <w:rsid w:val="007D7376"/>
    <w:rsid w:val="007D770A"/>
    <w:rsid w:val="007D774A"/>
    <w:rsid w:val="007D7B61"/>
    <w:rsid w:val="007D7E84"/>
    <w:rsid w:val="007E0504"/>
    <w:rsid w:val="007E052C"/>
    <w:rsid w:val="007E07F3"/>
    <w:rsid w:val="007E1065"/>
    <w:rsid w:val="007E1150"/>
    <w:rsid w:val="007E12C7"/>
    <w:rsid w:val="007E1F06"/>
    <w:rsid w:val="007E2989"/>
    <w:rsid w:val="007E2D46"/>
    <w:rsid w:val="007E3D9B"/>
    <w:rsid w:val="007E4148"/>
    <w:rsid w:val="007E4952"/>
    <w:rsid w:val="007E4DE0"/>
    <w:rsid w:val="007E5369"/>
    <w:rsid w:val="007E556E"/>
    <w:rsid w:val="007E5858"/>
    <w:rsid w:val="007E5AF8"/>
    <w:rsid w:val="007E6DF0"/>
    <w:rsid w:val="007E6E8C"/>
    <w:rsid w:val="007E7102"/>
    <w:rsid w:val="007E793B"/>
    <w:rsid w:val="007E7BFD"/>
    <w:rsid w:val="007E7C99"/>
    <w:rsid w:val="007F004B"/>
    <w:rsid w:val="007F07F5"/>
    <w:rsid w:val="007F0884"/>
    <w:rsid w:val="007F13A4"/>
    <w:rsid w:val="007F1B2D"/>
    <w:rsid w:val="007F1CC3"/>
    <w:rsid w:val="007F215C"/>
    <w:rsid w:val="007F28C5"/>
    <w:rsid w:val="007F2CD2"/>
    <w:rsid w:val="007F2D8E"/>
    <w:rsid w:val="007F336A"/>
    <w:rsid w:val="007F34EC"/>
    <w:rsid w:val="007F3D40"/>
    <w:rsid w:val="007F3EEF"/>
    <w:rsid w:val="007F3F9B"/>
    <w:rsid w:val="007F4D94"/>
    <w:rsid w:val="007F54DE"/>
    <w:rsid w:val="007F5890"/>
    <w:rsid w:val="007F5C4B"/>
    <w:rsid w:val="007F6824"/>
    <w:rsid w:val="008002B8"/>
    <w:rsid w:val="00800D43"/>
    <w:rsid w:val="00800DAA"/>
    <w:rsid w:val="008010D9"/>
    <w:rsid w:val="00801367"/>
    <w:rsid w:val="008013FE"/>
    <w:rsid w:val="00801B19"/>
    <w:rsid w:val="00801BC0"/>
    <w:rsid w:val="00801EFC"/>
    <w:rsid w:val="00802115"/>
    <w:rsid w:val="00802767"/>
    <w:rsid w:val="00802810"/>
    <w:rsid w:val="0080290E"/>
    <w:rsid w:val="00802A60"/>
    <w:rsid w:val="008035A9"/>
    <w:rsid w:val="00803A1C"/>
    <w:rsid w:val="00804141"/>
    <w:rsid w:val="008049B8"/>
    <w:rsid w:val="00805AA4"/>
    <w:rsid w:val="00805FD3"/>
    <w:rsid w:val="008062AD"/>
    <w:rsid w:val="00810567"/>
    <w:rsid w:val="008105DA"/>
    <w:rsid w:val="008108E0"/>
    <w:rsid w:val="00810B38"/>
    <w:rsid w:val="00810C47"/>
    <w:rsid w:val="00810E47"/>
    <w:rsid w:val="0081107E"/>
    <w:rsid w:val="008111D4"/>
    <w:rsid w:val="0081177A"/>
    <w:rsid w:val="00813989"/>
    <w:rsid w:val="008140FE"/>
    <w:rsid w:val="00814377"/>
    <w:rsid w:val="0081444A"/>
    <w:rsid w:val="00814FB8"/>
    <w:rsid w:val="0081502E"/>
    <w:rsid w:val="0081527A"/>
    <w:rsid w:val="0081564A"/>
    <w:rsid w:val="00815D5B"/>
    <w:rsid w:val="00815EAA"/>
    <w:rsid w:val="00816741"/>
    <w:rsid w:val="00816AA1"/>
    <w:rsid w:val="008175E1"/>
    <w:rsid w:val="00817D2D"/>
    <w:rsid w:val="0082051A"/>
    <w:rsid w:val="0082079E"/>
    <w:rsid w:val="008207EC"/>
    <w:rsid w:val="00820AFB"/>
    <w:rsid w:val="00820F08"/>
    <w:rsid w:val="0082179A"/>
    <w:rsid w:val="008217E6"/>
    <w:rsid w:val="00821CB5"/>
    <w:rsid w:val="0082244F"/>
    <w:rsid w:val="008226D6"/>
    <w:rsid w:val="00822EF8"/>
    <w:rsid w:val="008231B8"/>
    <w:rsid w:val="0082360B"/>
    <w:rsid w:val="008238A7"/>
    <w:rsid w:val="00823F0A"/>
    <w:rsid w:val="00823F99"/>
    <w:rsid w:val="00823FC2"/>
    <w:rsid w:val="0082421E"/>
    <w:rsid w:val="008259FD"/>
    <w:rsid w:val="00825D8F"/>
    <w:rsid w:val="00825E07"/>
    <w:rsid w:val="00826A36"/>
    <w:rsid w:val="00826B8A"/>
    <w:rsid w:val="00826DAE"/>
    <w:rsid w:val="008274B9"/>
    <w:rsid w:val="00827867"/>
    <w:rsid w:val="00830E6B"/>
    <w:rsid w:val="00831A60"/>
    <w:rsid w:val="00831AD1"/>
    <w:rsid w:val="00831CF0"/>
    <w:rsid w:val="00831E74"/>
    <w:rsid w:val="00832061"/>
    <w:rsid w:val="008321AA"/>
    <w:rsid w:val="008322D5"/>
    <w:rsid w:val="00832760"/>
    <w:rsid w:val="00832AE3"/>
    <w:rsid w:val="00832B66"/>
    <w:rsid w:val="00833114"/>
    <w:rsid w:val="008331C7"/>
    <w:rsid w:val="008333E7"/>
    <w:rsid w:val="008334C0"/>
    <w:rsid w:val="008337E3"/>
    <w:rsid w:val="00833D73"/>
    <w:rsid w:val="00833E27"/>
    <w:rsid w:val="00833FC3"/>
    <w:rsid w:val="00833FFF"/>
    <w:rsid w:val="008345D9"/>
    <w:rsid w:val="00834812"/>
    <w:rsid w:val="00834AC9"/>
    <w:rsid w:val="00834B23"/>
    <w:rsid w:val="00834D76"/>
    <w:rsid w:val="00834DF9"/>
    <w:rsid w:val="00835143"/>
    <w:rsid w:val="00835438"/>
    <w:rsid w:val="0083559A"/>
    <w:rsid w:val="00835F22"/>
    <w:rsid w:val="00836135"/>
    <w:rsid w:val="0083632E"/>
    <w:rsid w:val="00836367"/>
    <w:rsid w:val="00836F85"/>
    <w:rsid w:val="008375C3"/>
    <w:rsid w:val="00837750"/>
    <w:rsid w:val="008379A5"/>
    <w:rsid w:val="00837C4F"/>
    <w:rsid w:val="00837FDC"/>
    <w:rsid w:val="00840747"/>
    <w:rsid w:val="008409D8"/>
    <w:rsid w:val="008409DF"/>
    <w:rsid w:val="00840E25"/>
    <w:rsid w:val="00840FB9"/>
    <w:rsid w:val="008416E2"/>
    <w:rsid w:val="008417A5"/>
    <w:rsid w:val="00841A6C"/>
    <w:rsid w:val="00841D81"/>
    <w:rsid w:val="00841E03"/>
    <w:rsid w:val="0084206F"/>
    <w:rsid w:val="0084279D"/>
    <w:rsid w:val="00842AFA"/>
    <w:rsid w:val="00842D42"/>
    <w:rsid w:val="00842FEE"/>
    <w:rsid w:val="00843145"/>
    <w:rsid w:val="0084333C"/>
    <w:rsid w:val="0084354C"/>
    <w:rsid w:val="00843740"/>
    <w:rsid w:val="00843CEC"/>
    <w:rsid w:val="008444F6"/>
    <w:rsid w:val="008445E0"/>
    <w:rsid w:val="008449CC"/>
    <w:rsid w:val="008450AB"/>
    <w:rsid w:val="008450BD"/>
    <w:rsid w:val="0084529C"/>
    <w:rsid w:val="00845503"/>
    <w:rsid w:val="00845927"/>
    <w:rsid w:val="0084592C"/>
    <w:rsid w:val="00845AD2"/>
    <w:rsid w:val="00845B9A"/>
    <w:rsid w:val="00845D35"/>
    <w:rsid w:val="00845D69"/>
    <w:rsid w:val="00845D8D"/>
    <w:rsid w:val="00845FCB"/>
    <w:rsid w:val="00846248"/>
    <w:rsid w:val="008469E7"/>
    <w:rsid w:val="00846D0E"/>
    <w:rsid w:val="008470C2"/>
    <w:rsid w:val="008473FC"/>
    <w:rsid w:val="00847574"/>
    <w:rsid w:val="00847821"/>
    <w:rsid w:val="00847E73"/>
    <w:rsid w:val="00850BAF"/>
    <w:rsid w:val="00851D80"/>
    <w:rsid w:val="0085208B"/>
    <w:rsid w:val="00852AD6"/>
    <w:rsid w:val="00852F78"/>
    <w:rsid w:val="008534C8"/>
    <w:rsid w:val="00853AAF"/>
    <w:rsid w:val="00853FC3"/>
    <w:rsid w:val="00854EC3"/>
    <w:rsid w:val="008552BC"/>
    <w:rsid w:val="0085562A"/>
    <w:rsid w:val="0085605D"/>
    <w:rsid w:val="008563B9"/>
    <w:rsid w:val="00856AE5"/>
    <w:rsid w:val="00857160"/>
    <w:rsid w:val="00857A3D"/>
    <w:rsid w:val="00857DF1"/>
    <w:rsid w:val="00860122"/>
    <w:rsid w:val="00860328"/>
    <w:rsid w:val="00860AA1"/>
    <w:rsid w:val="00860CF7"/>
    <w:rsid w:val="00861183"/>
    <w:rsid w:val="00861845"/>
    <w:rsid w:val="00861D79"/>
    <w:rsid w:val="00861EE9"/>
    <w:rsid w:val="008620BF"/>
    <w:rsid w:val="00862220"/>
    <w:rsid w:val="008628AF"/>
    <w:rsid w:val="00862976"/>
    <w:rsid w:val="00862991"/>
    <w:rsid w:val="00862C55"/>
    <w:rsid w:val="00863434"/>
    <w:rsid w:val="008635E8"/>
    <w:rsid w:val="0086382C"/>
    <w:rsid w:val="00863B03"/>
    <w:rsid w:val="00864025"/>
    <w:rsid w:val="00864027"/>
    <w:rsid w:val="0086431B"/>
    <w:rsid w:val="00864B87"/>
    <w:rsid w:val="00864C58"/>
    <w:rsid w:val="00865C6E"/>
    <w:rsid w:val="00865CBF"/>
    <w:rsid w:val="008662B6"/>
    <w:rsid w:val="00866336"/>
    <w:rsid w:val="00866536"/>
    <w:rsid w:val="0086737A"/>
    <w:rsid w:val="008674E9"/>
    <w:rsid w:val="00867B20"/>
    <w:rsid w:val="00867C7C"/>
    <w:rsid w:val="00867D17"/>
    <w:rsid w:val="0087057A"/>
    <w:rsid w:val="00870959"/>
    <w:rsid w:val="00871401"/>
    <w:rsid w:val="0087208D"/>
    <w:rsid w:val="0087236A"/>
    <w:rsid w:val="00872409"/>
    <w:rsid w:val="008727D3"/>
    <w:rsid w:val="00872F15"/>
    <w:rsid w:val="00872F36"/>
    <w:rsid w:val="00874323"/>
    <w:rsid w:val="0087535D"/>
    <w:rsid w:val="0087538E"/>
    <w:rsid w:val="00875562"/>
    <w:rsid w:val="008758BC"/>
    <w:rsid w:val="00875C99"/>
    <w:rsid w:val="00876DE3"/>
    <w:rsid w:val="008770A2"/>
    <w:rsid w:val="00877376"/>
    <w:rsid w:val="008777D7"/>
    <w:rsid w:val="00877CFB"/>
    <w:rsid w:val="00880195"/>
    <w:rsid w:val="00880770"/>
    <w:rsid w:val="00881193"/>
    <w:rsid w:val="00881643"/>
    <w:rsid w:val="008816EF"/>
    <w:rsid w:val="00881829"/>
    <w:rsid w:val="00881904"/>
    <w:rsid w:val="00881CF1"/>
    <w:rsid w:val="00881D74"/>
    <w:rsid w:val="008826B8"/>
    <w:rsid w:val="00882ACA"/>
    <w:rsid w:val="00882BDE"/>
    <w:rsid w:val="0088314F"/>
    <w:rsid w:val="008835E1"/>
    <w:rsid w:val="008841B0"/>
    <w:rsid w:val="008842BF"/>
    <w:rsid w:val="0088440C"/>
    <w:rsid w:val="0088481E"/>
    <w:rsid w:val="0088533C"/>
    <w:rsid w:val="00885AEC"/>
    <w:rsid w:val="00885AFA"/>
    <w:rsid w:val="00885D09"/>
    <w:rsid w:val="00886012"/>
    <w:rsid w:val="008867B2"/>
    <w:rsid w:val="00886C73"/>
    <w:rsid w:val="008871B2"/>
    <w:rsid w:val="008904A1"/>
    <w:rsid w:val="008904D6"/>
    <w:rsid w:val="00890D88"/>
    <w:rsid w:val="008921CC"/>
    <w:rsid w:val="008927A8"/>
    <w:rsid w:val="0089287A"/>
    <w:rsid w:val="00892896"/>
    <w:rsid w:val="00892B8D"/>
    <w:rsid w:val="00893343"/>
    <w:rsid w:val="0089394B"/>
    <w:rsid w:val="00894160"/>
    <w:rsid w:val="00894AFE"/>
    <w:rsid w:val="00894B7B"/>
    <w:rsid w:val="00894FB2"/>
    <w:rsid w:val="00895294"/>
    <w:rsid w:val="008955EC"/>
    <w:rsid w:val="00895FBA"/>
    <w:rsid w:val="00896199"/>
    <w:rsid w:val="00896DB0"/>
    <w:rsid w:val="00896F50"/>
    <w:rsid w:val="00897228"/>
    <w:rsid w:val="008972C3"/>
    <w:rsid w:val="0089767A"/>
    <w:rsid w:val="008979F8"/>
    <w:rsid w:val="00897A30"/>
    <w:rsid w:val="00897A47"/>
    <w:rsid w:val="008A03A6"/>
    <w:rsid w:val="008A0D34"/>
    <w:rsid w:val="008A155D"/>
    <w:rsid w:val="008A18DD"/>
    <w:rsid w:val="008A209E"/>
    <w:rsid w:val="008A2242"/>
    <w:rsid w:val="008A2243"/>
    <w:rsid w:val="008A2E3D"/>
    <w:rsid w:val="008A303E"/>
    <w:rsid w:val="008A3060"/>
    <w:rsid w:val="008A3808"/>
    <w:rsid w:val="008A38A4"/>
    <w:rsid w:val="008A3FDA"/>
    <w:rsid w:val="008A49CA"/>
    <w:rsid w:val="008A4FD8"/>
    <w:rsid w:val="008A5272"/>
    <w:rsid w:val="008A5554"/>
    <w:rsid w:val="008A579E"/>
    <w:rsid w:val="008A591D"/>
    <w:rsid w:val="008A5A18"/>
    <w:rsid w:val="008A6347"/>
    <w:rsid w:val="008A671B"/>
    <w:rsid w:val="008A6956"/>
    <w:rsid w:val="008A6CEC"/>
    <w:rsid w:val="008A79E4"/>
    <w:rsid w:val="008A7AF8"/>
    <w:rsid w:val="008B0394"/>
    <w:rsid w:val="008B0EBE"/>
    <w:rsid w:val="008B0F6D"/>
    <w:rsid w:val="008B1F9F"/>
    <w:rsid w:val="008B202B"/>
    <w:rsid w:val="008B2808"/>
    <w:rsid w:val="008B2D89"/>
    <w:rsid w:val="008B34C6"/>
    <w:rsid w:val="008B397F"/>
    <w:rsid w:val="008B3D5D"/>
    <w:rsid w:val="008B4001"/>
    <w:rsid w:val="008B4161"/>
    <w:rsid w:val="008B41A7"/>
    <w:rsid w:val="008B422D"/>
    <w:rsid w:val="008B5C43"/>
    <w:rsid w:val="008B5ECA"/>
    <w:rsid w:val="008B60B4"/>
    <w:rsid w:val="008B6897"/>
    <w:rsid w:val="008B6DE2"/>
    <w:rsid w:val="008B773B"/>
    <w:rsid w:val="008B7776"/>
    <w:rsid w:val="008B7C94"/>
    <w:rsid w:val="008C094D"/>
    <w:rsid w:val="008C0DCE"/>
    <w:rsid w:val="008C1213"/>
    <w:rsid w:val="008C15C1"/>
    <w:rsid w:val="008C17C8"/>
    <w:rsid w:val="008C1A1A"/>
    <w:rsid w:val="008C2188"/>
    <w:rsid w:val="008C2385"/>
    <w:rsid w:val="008C3628"/>
    <w:rsid w:val="008C4562"/>
    <w:rsid w:val="008C4917"/>
    <w:rsid w:val="008C4B6C"/>
    <w:rsid w:val="008C519D"/>
    <w:rsid w:val="008C5D80"/>
    <w:rsid w:val="008C61D2"/>
    <w:rsid w:val="008C6366"/>
    <w:rsid w:val="008C69FD"/>
    <w:rsid w:val="008C76DC"/>
    <w:rsid w:val="008C7AA3"/>
    <w:rsid w:val="008C7DE7"/>
    <w:rsid w:val="008D02F5"/>
    <w:rsid w:val="008D0893"/>
    <w:rsid w:val="008D0C80"/>
    <w:rsid w:val="008D1472"/>
    <w:rsid w:val="008D17A3"/>
    <w:rsid w:val="008D200D"/>
    <w:rsid w:val="008D2123"/>
    <w:rsid w:val="008D2318"/>
    <w:rsid w:val="008D2DC1"/>
    <w:rsid w:val="008D3237"/>
    <w:rsid w:val="008D37A8"/>
    <w:rsid w:val="008D3FB2"/>
    <w:rsid w:val="008D40D1"/>
    <w:rsid w:val="008D5983"/>
    <w:rsid w:val="008D656F"/>
    <w:rsid w:val="008D69AC"/>
    <w:rsid w:val="008D6A6C"/>
    <w:rsid w:val="008D6AF4"/>
    <w:rsid w:val="008D6E08"/>
    <w:rsid w:val="008D7401"/>
    <w:rsid w:val="008D7BA5"/>
    <w:rsid w:val="008D7BE5"/>
    <w:rsid w:val="008E06CF"/>
    <w:rsid w:val="008E09D8"/>
    <w:rsid w:val="008E0B3E"/>
    <w:rsid w:val="008E0D85"/>
    <w:rsid w:val="008E1320"/>
    <w:rsid w:val="008E14A6"/>
    <w:rsid w:val="008E15DA"/>
    <w:rsid w:val="008E17D5"/>
    <w:rsid w:val="008E1BB1"/>
    <w:rsid w:val="008E1E61"/>
    <w:rsid w:val="008E211A"/>
    <w:rsid w:val="008E28A3"/>
    <w:rsid w:val="008E2CF8"/>
    <w:rsid w:val="008E2EF4"/>
    <w:rsid w:val="008E3422"/>
    <w:rsid w:val="008E3FE9"/>
    <w:rsid w:val="008E4017"/>
    <w:rsid w:val="008E425B"/>
    <w:rsid w:val="008E50C7"/>
    <w:rsid w:val="008E5225"/>
    <w:rsid w:val="008E5644"/>
    <w:rsid w:val="008E56C7"/>
    <w:rsid w:val="008E58FB"/>
    <w:rsid w:val="008E59AE"/>
    <w:rsid w:val="008E5E88"/>
    <w:rsid w:val="008E6DDD"/>
    <w:rsid w:val="008E7C5A"/>
    <w:rsid w:val="008E7D3A"/>
    <w:rsid w:val="008F037C"/>
    <w:rsid w:val="008F15CB"/>
    <w:rsid w:val="008F1CA8"/>
    <w:rsid w:val="008F25BA"/>
    <w:rsid w:val="008F3039"/>
    <w:rsid w:val="008F3099"/>
    <w:rsid w:val="008F33C5"/>
    <w:rsid w:val="008F377F"/>
    <w:rsid w:val="008F3872"/>
    <w:rsid w:val="008F3954"/>
    <w:rsid w:val="008F3EBD"/>
    <w:rsid w:val="008F4276"/>
    <w:rsid w:val="008F4331"/>
    <w:rsid w:val="008F44E1"/>
    <w:rsid w:val="008F4531"/>
    <w:rsid w:val="008F4ADE"/>
    <w:rsid w:val="008F4F1D"/>
    <w:rsid w:val="008F5525"/>
    <w:rsid w:val="008F55AF"/>
    <w:rsid w:val="008F5F42"/>
    <w:rsid w:val="008F7EA7"/>
    <w:rsid w:val="009003C7"/>
    <w:rsid w:val="0090061C"/>
    <w:rsid w:val="00900A19"/>
    <w:rsid w:val="00900C68"/>
    <w:rsid w:val="00900D3D"/>
    <w:rsid w:val="00901D3F"/>
    <w:rsid w:val="0090227C"/>
    <w:rsid w:val="00902527"/>
    <w:rsid w:val="009025A3"/>
    <w:rsid w:val="00902C54"/>
    <w:rsid w:val="0090328F"/>
    <w:rsid w:val="0090339A"/>
    <w:rsid w:val="009042A5"/>
    <w:rsid w:val="009044CF"/>
    <w:rsid w:val="00904D2A"/>
    <w:rsid w:val="009064EA"/>
    <w:rsid w:val="0090671B"/>
    <w:rsid w:val="00906E37"/>
    <w:rsid w:val="00907168"/>
    <w:rsid w:val="00907618"/>
    <w:rsid w:val="00907BEF"/>
    <w:rsid w:val="009100A5"/>
    <w:rsid w:val="00910937"/>
    <w:rsid w:val="00910C93"/>
    <w:rsid w:val="0091103D"/>
    <w:rsid w:val="009110F0"/>
    <w:rsid w:val="00911390"/>
    <w:rsid w:val="009123F7"/>
    <w:rsid w:val="009124CE"/>
    <w:rsid w:val="00912899"/>
    <w:rsid w:val="009129C4"/>
    <w:rsid w:val="00912C07"/>
    <w:rsid w:val="009134CF"/>
    <w:rsid w:val="00913A96"/>
    <w:rsid w:val="00913AB1"/>
    <w:rsid w:val="00913CC7"/>
    <w:rsid w:val="00913E3A"/>
    <w:rsid w:val="00913F0C"/>
    <w:rsid w:val="009148F0"/>
    <w:rsid w:val="00914CB1"/>
    <w:rsid w:val="0091577E"/>
    <w:rsid w:val="00915CA9"/>
    <w:rsid w:val="0091631E"/>
    <w:rsid w:val="00916436"/>
    <w:rsid w:val="009173BC"/>
    <w:rsid w:val="0091777D"/>
    <w:rsid w:val="00917CDE"/>
    <w:rsid w:val="0092061A"/>
    <w:rsid w:val="00920683"/>
    <w:rsid w:val="00920AD1"/>
    <w:rsid w:val="00920C51"/>
    <w:rsid w:val="00920CC8"/>
    <w:rsid w:val="00921523"/>
    <w:rsid w:val="0092159A"/>
    <w:rsid w:val="00921A9B"/>
    <w:rsid w:val="00921B00"/>
    <w:rsid w:val="0092208C"/>
    <w:rsid w:val="00922B93"/>
    <w:rsid w:val="00923461"/>
    <w:rsid w:val="00923997"/>
    <w:rsid w:val="00923B3B"/>
    <w:rsid w:val="00923D5D"/>
    <w:rsid w:val="00925331"/>
    <w:rsid w:val="009253C4"/>
    <w:rsid w:val="00926605"/>
    <w:rsid w:val="00926D7E"/>
    <w:rsid w:val="00926DDE"/>
    <w:rsid w:val="00926E45"/>
    <w:rsid w:val="00926EA3"/>
    <w:rsid w:val="00927061"/>
    <w:rsid w:val="009275D5"/>
    <w:rsid w:val="00927639"/>
    <w:rsid w:val="00927E86"/>
    <w:rsid w:val="009309B9"/>
    <w:rsid w:val="00930CA8"/>
    <w:rsid w:val="00930DF6"/>
    <w:rsid w:val="00930E27"/>
    <w:rsid w:val="009314B8"/>
    <w:rsid w:val="009317AA"/>
    <w:rsid w:val="00931C35"/>
    <w:rsid w:val="00931C98"/>
    <w:rsid w:val="00931F3B"/>
    <w:rsid w:val="00932351"/>
    <w:rsid w:val="009323C3"/>
    <w:rsid w:val="0093303E"/>
    <w:rsid w:val="0093338C"/>
    <w:rsid w:val="009337D0"/>
    <w:rsid w:val="00933F00"/>
    <w:rsid w:val="00933F24"/>
    <w:rsid w:val="009343E1"/>
    <w:rsid w:val="00934638"/>
    <w:rsid w:val="00934873"/>
    <w:rsid w:val="00934BBD"/>
    <w:rsid w:val="00934C6D"/>
    <w:rsid w:val="00934D1A"/>
    <w:rsid w:val="009358EE"/>
    <w:rsid w:val="00935F0F"/>
    <w:rsid w:val="0093684C"/>
    <w:rsid w:val="00936886"/>
    <w:rsid w:val="00936DDB"/>
    <w:rsid w:val="00937185"/>
    <w:rsid w:val="00937426"/>
    <w:rsid w:val="00937ACE"/>
    <w:rsid w:val="00940879"/>
    <w:rsid w:val="00940F9B"/>
    <w:rsid w:val="00941768"/>
    <w:rsid w:val="009422BA"/>
    <w:rsid w:val="0094230A"/>
    <w:rsid w:val="00942B33"/>
    <w:rsid w:val="00943437"/>
    <w:rsid w:val="00943E84"/>
    <w:rsid w:val="009448FF"/>
    <w:rsid w:val="00944AF8"/>
    <w:rsid w:val="009450B1"/>
    <w:rsid w:val="0094548E"/>
    <w:rsid w:val="00945D5B"/>
    <w:rsid w:val="00945F52"/>
    <w:rsid w:val="00945FE2"/>
    <w:rsid w:val="00946362"/>
    <w:rsid w:val="0094659D"/>
    <w:rsid w:val="00946ABC"/>
    <w:rsid w:val="00946DC9"/>
    <w:rsid w:val="00946E7C"/>
    <w:rsid w:val="00947BBE"/>
    <w:rsid w:val="00947E83"/>
    <w:rsid w:val="0095021D"/>
    <w:rsid w:val="009505A3"/>
    <w:rsid w:val="0095071E"/>
    <w:rsid w:val="00950A46"/>
    <w:rsid w:val="00951509"/>
    <w:rsid w:val="00951776"/>
    <w:rsid w:val="009519E3"/>
    <w:rsid w:val="00951BBB"/>
    <w:rsid w:val="00951D9A"/>
    <w:rsid w:val="00952085"/>
    <w:rsid w:val="0095240B"/>
    <w:rsid w:val="009528A7"/>
    <w:rsid w:val="00952AFE"/>
    <w:rsid w:val="00952B52"/>
    <w:rsid w:val="00953EFD"/>
    <w:rsid w:val="00954320"/>
    <w:rsid w:val="00954359"/>
    <w:rsid w:val="009548F4"/>
    <w:rsid w:val="00954F1A"/>
    <w:rsid w:val="00955162"/>
    <w:rsid w:val="0095526F"/>
    <w:rsid w:val="00955750"/>
    <w:rsid w:val="00956987"/>
    <w:rsid w:val="00956BB1"/>
    <w:rsid w:val="0095703A"/>
    <w:rsid w:val="00957107"/>
    <w:rsid w:val="009572EA"/>
    <w:rsid w:val="009576BD"/>
    <w:rsid w:val="009577BE"/>
    <w:rsid w:val="00957B72"/>
    <w:rsid w:val="00961490"/>
    <w:rsid w:val="0096150E"/>
    <w:rsid w:val="00961B81"/>
    <w:rsid w:val="00961EFC"/>
    <w:rsid w:val="009624D4"/>
    <w:rsid w:val="0096291F"/>
    <w:rsid w:val="009631C2"/>
    <w:rsid w:val="00963397"/>
    <w:rsid w:val="0096448E"/>
    <w:rsid w:val="00964A22"/>
    <w:rsid w:val="00965400"/>
    <w:rsid w:val="009658B6"/>
    <w:rsid w:val="00965A01"/>
    <w:rsid w:val="00965EA6"/>
    <w:rsid w:val="00965FE3"/>
    <w:rsid w:val="00966435"/>
    <w:rsid w:val="009665CB"/>
    <w:rsid w:val="00966AED"/>
    <w:rsid w:val="009675B3"/>
    <w:rsid w:val="00967887"/>
    <w:rsid w:val="0096798E"/>
    <w:rsid w:val="00967CB8"/>
    <w:rsid w:val="00970450"/>
    <w:rsid w:val="00970F8F"/>
    <w:rsid w:val="00971157"/>
    <w:rsid w:val="00971D09"/>
    <w:rsid w:val="00972381"/>
    <w:rsid w:val="00972A02"/>
    <w:rsid w:val="00972BA4"/>
    <w:rsid w:val="00973151"/>
    <w:rsid w:val="00973534"/>
    <w:rsid w:val="0097383C"/>
    <w:rsid w:val="00973F44"/>
    <w:rsid w:val="0097432F"/>
    <w:rsid w:val="009751AD"/>
    <w:rsid w:val="00975525"/>
    <w:rsid w:val="00976329"/>
    <w:rsid w:val="009763EC"/>
    <w:rsid w:val="00976AC9"/>
    <w:rsid w:val="00976D81"/>
    <w:rsid w:val="00977C27"/>
    <w:rsid w:val="00977C46"/>
    <w:rsid w:val="0098016F"/>
    <w:rsid w:val="00980555"/>
    <w:rsid w:val="0098160C"/>
    <w:rsid w:val="009816EB"/>
    <w:rsid w:val="009817D0"/>
    <w:rsid w:val="00981AA0"/>
    <w:rsid w:val="00981CF4"/>
    <w:rsid w:val="0098209D"/>
    <w:rsid w:val="0098215A"/>
    <w:rsid w:val="0098225C"/>
    <w:rsid w:val="00982754"/>
    <w:rsid w:val="00982B73"/>
    <w:rsid w:val="00982BE7"/>
    <w:rsid w:val="00982F4F"/>
    <w:rsid w:val="0098325A"/>
    <w:rsid w:val="00983A12"/>
    <w:rsid w:val="0098498D"/>
    <w:rsid w:val="0098516E"/>
    <w:rsid w:val="009852F9"/>
    <w:rsid w:val="00985D92"/>
    <w:rsid w:val="009862D0"/>
    <w:rsid w:val="00986EF7"/>
    <w:rsid w:val="009875E5"/>
    <w:rsid w:val="0098780D"/>
    <w:rsid w:val="009878B0"/>
    <w:rsid w:val="009878B7"/>
    <w:rsid w:val="00987DCB"/>
    <w:rsid w:val="009903C4"/>
    <w:rsid w:val="0099086A"/>
    <w:rsid w:val="00990B15"/>
    <w:rsid w:val="009913C5"/>
    <w:rsid w:val="00991714"/>
    <w:rsid w:val="00991A60"/>
    <w:rsid w:val="00991A65"/>
    <w:rsid w:val="00991AC7"/>
    <w:rsid w:val="00991CE9"/>
    <w:rsid w:val="009921A2"/>
    <w:rsid w:val="00992412"/>
    <w:rsid w:val="00992606"/>
    <w:rsid w:val="0099337B"/>
    <w:rsid w:val="0099371F"/>
    <w:rsid w:val="0099385A"/>
    <w:rsid w:val="00993BE8"/>
    <w:rsid w:val="00994044"/>
    <w:rsid w:val="009944EF"/>
    <w:rsid w:val="009951D4"/>
    <w:rsid w:val="009952FE"/>
    <w:rsid w:val="0099576E"/>
    <w:rsid w:val="00995816"/>
    <w:rsid w:val="00995AA0"/>
    <w:rsid w:val="00995B55"/>
    <w:rsid w:val="00996E89"/>
    <w:rsid w:val="00997061"/>
    <w:rsid w:val="009972E3"/>
    <w:rsid w:val="009976D2"/>
    <w:rsid w:val="009977EB"/>
    <w:rsid w:val="009A0599"/>
    <w:rsid w:val="009A08C1"/>
    <w:rsid w:val="009A12CF"/>
    <w:rsid w:val="009A14C7"/>
    <w:rsid w:val="009A1576"/>
    <w:rsid w:val="009A1A7E"/>
    <w:rsid w:val="009A1C52"/>
    <w:rsid w:val="009A1F3D"/>
    <w:rsid w:val="009A26A0"/>
    <w:rsid w:val="009A2D98"/>
    <w:rsid w:val="009A42D2"/>
    <w:rsid w:val="009A4AC5"/>
    <w:rsid w:val="009A53AF"/>
    <w:rsid w:val="009A53FF"/>
    <w:rsid w:val="009A5990"/>
    <w:rsid w:val="009A6A87"/>
    <w:rsid w:val="009A6AF1"/>
    <w:rsid w:val="009A7203"/>
    <w:rsid w:val="009A799F"/>
    <w:rsid w:val="009A7DCC"/>
    <w:rsid w:val="009B0C32"/>
    <w:rsid w:val="009B1C0A"/>
    <w:rsid w:val="009B2B98"/>
    <w:rsid w:val="009B2E45"/>
    <w:rsid w:val="009B3055"/>
    <w:rsid w:val="009B317D"/>
    <w:rsid w:val="009B3187"/>
    <w:rsid w:val="009B34B5"/>
    <w:rsid w:val="009B38B0"/>
    <w:rsid w:val="009B3D1D"/>
    <w:rsid w:val="009B423A"/>
    <w:rsid w:val="009B42FF"/>
    <w:rsid w:val="009B448C"/>
    <w:rsid w:val="009B4820"/>
    <w:rsid w:val="009B4956"/>
    <w:rsid w:val="009B5058"/>
    <w:rsid w:val="009B5302"/>
    <w:rsid w:val="009B54D2"/>
    <w:rsid w:val="009B5DB0"/>
    <w:rsid w:val="009B6B06"/>
    <w:rsid w:val="009B6DEB"/>
    <w:rsid w:val="009B788F"/>
    <w:rsid w:val="009B78FC"/>
    <w:rsid w:val="009B7D52"/>
    <w:rsid w:val="009C0A61"/>
    <w:rsid w:val="009C0C31"/>
    <w:rsid w:val="009C133E"/>
    <w:rsid w:val="009C1E4C"/>
    <w:rsid w:val="009C3156"/>
    <w:rsid w:val="009C44B6"/>
    <w:rsid w:val="009C4921"/>
    <w:rsid w:val="009C49D3"/>
    <w:rsid w:val="009C4A45"/>
    <w:rsid w:val="009C55AD"/>
    <w:rsid w:val="009C5841"/>
    <w:rsid w:val="009C5B8F"/>
    <w:rsid w:val="009C6722"/>
    <w:rsid w:val="009C6BFC"/>
    <w:rsid w:val="009C6D72"/>
    <w:rsid w:val="009C6DC9"/>
    <w:rsid w:val="009C7110"/>
    <w:rsid w:val="009C7AE3"/>
    <w:rsid w:val="009C7AF8"/>
    <w:rsid w:val="009C7C41"/>
    <w:rsid w:val="009D0001"/>
    <w:rsid w:val="009D077A"/>
    <w:rsid w:val="009D0A6D"/>
    <w:rsid w:val="009D1A07"/>
    <w:rsid w:val="009D1E24"/>
    <w:rsid w:val="009D235D"/>
    <w:rsid w:val="009D27EE"/>
    <w:rsid w:val="009D2F08"/>
    <w:rsid w:val="009D37EC"/>
    <w:rsid w:val="009D3C41"/>
    <w:rsid w:val="009D4E9F"/>
    <w:rsid w:val="009D533A"/>
    <w:rsid w:val="009D5C66"/>
    <w:rsid w:val="009D605F"/>
    <w:rsid w:val="009D765A"/>
    <w:rsid w:val="009E04FE"/>
    <w:rsid w:val="009E06B9"/>
    <w:rsid w:val="009E0794"/>
    <w:rsid w:val="009E088F"/>
    <w:rsid w:val="009E0E03"/>
    <w:rsid w:val="009E13D9"/>
    <w:rsid w:val="009E14E2"/>
    <w:rsid w:val="009E1661"/>
    <w:rsid w:val="009E17BD"/>
    <w:rsid w:val="009E1D9D"/>
    <w:rsid w:val="009E2B95"/>
    <w:rsid w:val="009E2D8F"/>
    <w:rsid w:val="009E3198"/>
    <w:rsid w:val="009E35EB"/>
    <w:rsid w:val="009E441E"/>
    <w:rsid w:val="009E55C1"/>
    <w:rsid w:val="009E6229"/>
    <w:rsid w:val="009E6478"/>
    <w:rsid w:val="009E71A4"/>
    <w:rsid w:val="009E7281"/>
    <w:rsid w:val="009E7A45"/>
    <w:rsid w:val="009E7B24"/>
    <w:rsid w:val="009E7F48"/>
    <w:rsid w:val="009F017A"/>
    <w:rsid w:val="009F0398"/>
    <w:rsid w:val="009F1520"/>
    <w:rsid w:val="009F160D"/>
    <w:rsid w:val="009F182C"/>
    <w:rsid w:val="009F2131"/>
    <w:rsid w:val="009F239E"/>
    <w:rsid w:val="009F2BB3"/>
    <w:rsid w:val="009F3305"/>
    <w:rsid w:val="009F39A4"/>
    <w:rsid w:val="009F43A6"/>
    <w:rsid w:val="009F458B"/>
    <w:rsid w:val="009F51A8"/>
    <w:rsid w:val="009F587E"/>
    <w:rsid w:val="009F5BBD"/>
    <w:rsid w:val="009F5CE2"/>
    <w:rsid w:val="009F61EE"/>
    <w:rsid w:val="009F6275"/>
    <w:rsid w:val="009F6A63"/>
    <w:rsid w:val="009F7718"/>
    <w:rsid w:val="009F77B7"/>
    <w:rsid w:val="00A00CF8"/>
    <w:rsid w:val="00A013B8"/>
    <w:rsid w:val="00A017FD"/>
    <w:rsid w:val="00A02370"/>
    <w:rsid w:val="00A023A2"/>
    <w:rsid w:val="00A02A72"/>
    <w:rsid w:val="00A0313D"/>
    <w:rsid w:val="00A03575"/>
    <w:rsid w:val="00A03C50"/>
    <w:rsid w:val="00A03E7D"/>
    <w:rsid w:val="00A0450A"/>
    <w:rsid w:val="00A0563E"/>
    <w:rsid w:val="00A05FCF"/>
    <w:rsid w:val="00A06985"/>
    <w:rsid w:val="00A07162"/>
    <w:rsid w:val="00A074DC"/>
    <w:rsid w:val="00A07BF0"/>
    <w:rsid w:val="00A10A03"/>
    <w:rsid w:val="00A10A6C"/>
    <w:rsid w:val="00A11811"/>
    <w:rsid w:val="00A12562"/>
    <w:rsid w:val="00A127CB"/>
    <w:rsid w:val="00A13559"/>
    <w:rsid w:val="00A13C04"/>
    <w:rsid w:val="00A13C93"/>
    <w:rsid w:val="00A14325"/>
    <w:rsid w:val="00A14CD2"/>
    <w:rsid w:val="00A1577B"/>
    <w:rsid w:val="00A15D5B"/>
    <w:rsid w:val="00A15F0E"/>
    <w:rsid w:val="00A16317"/>
    <w:rsid w:val="00A1649E"/>
    <w:rsid w:val="00A16B59"/>
    <w:rsid w:val="00A17846"/>
    <w:rsid w:val="00A2002E"/>
    <w:rsid w:val="00A208A2"/>
    <w:rsid w:val="00A20F65"/>
    <w:rsid w:val="00A2181B"/>
    <w:rsid w:val="00A2191D"/>
    <w:rsid w:val="00A21DC5"/>
    <w:rsid w:val="00A21FD2"/>
    <w:rsid w:val="00A22763"/>
    <w:rsid w:val="00A22968"/>
    <w:rsid w:val="00A229E8"/>
    <w:rsid w:val="00A22AA0"/>
    <w:rsid w:val="00A22E51"/>
    <w:rsid w:val="00A230CF"/>
    <w:rsid w:val="00A23508"/>
    <w:rsid w:val="00A23599"/>
    <w:rsid w:val="00A23B54"/>
    <w:rsid w:val="00A23C8C"/>
    <w:rsid w:val="00A24154"/>
    <w:rsid w:val="00A24363"/>
    <w:rsid w:val="00A24CA7"/>
    <w:rsid w:val="00A251A9"/>
    <w:rsid w:val="00A25CA3"/>
    <w:rsid w:val="00A25DB4"/>
    <w:rsid w:val="00A26407"/>
    <w:rsid w:val="00A26AB0"/>
    <w:rsid w:val="00A27880"/>
    <w:rsid w:val="00A279CD"/>
    <w:rsid w:val="00A27EDB"/>
    <w:rsid w:val="00A301CA"/>
    <w:rsid w:val="00A30322"/>
    <w:rsid w:val="00A308FB"/>
    <w:rsid w:val="00A3094A"/>
    <w:rsid w:val="00A30D86"/>
    <w:rsid w:val="00A31A05"/>
    <w:rsid w:val="00A31D22"/>
    <w:rsid w:val="00A32027"/>
    <w:rsid w:val="00A3286F"/>
    <w:rsid w:val="00A330BE"/>
    <w:rsid w:val="00A33871"/>
    <w:rsid w:val="00A342F1"/>
    <w:rsid w:val="00A34706"/>
    <w:rsid w:val="00A351C4"/>
    <w:rsid w:val="00A35207"/>
    <w:rsid w:val="00A35962"/>
    <w:rsid w:val="00A35C8E"/>
    <w:rsid w:val="00A3656D"/>
    <w:rsid w:val="00A400CC"/>
    <w:rsid w:val="00A40823"/>
    <w:rsid w:val="00A40D0E"/>
    <w:rsid w:val="00A41467"/>
    <w:rsid w:val="00A416A1"/>
    <w:rsid w:val="00A41EDB"/>
    <w:rsid w:val="00A426A9"/>
    <w:rsid w:val="00A42807"/>
    <w:rsid w:val="00A42F1C"/>
    <w:rsid w:val="00A43259"/>
    <w:rsid w:val="00A43754"/>
    <w:rsid w:val="00A43CB0"/>
    <w:rsid w:val="00A43F8C"/>
    <w:rsid w:val="00A43FAB"/>
    <w:rsid w:val="00A44A23"/>
    <w:rsid w:val="00A45320"/>
    <w:rsid w:val="00A45488"/>
    <w:rsid w:val="00A460C8"/>
    <w:rsid w:val="00A46752"/>
    <w:rsid w:val="00A46891"/>
    <w:rsid w:val="00A46A57"/>
    <w:rsid w:val="00A46BB4"/>
    <w:rsid w:val="00A46EA9"/>
    <w:rsid w:val="00A47027"/>
    <w:rsid w:val="00A472B9"/>
    <w:rsid w:val="00A475B1"/>
    <w:rsid w:val="00A475E7"/>
    <w:rsid w:val="00A47774"/>
    <w:rsid w:val="00A479B7"/>
    <w:rsid w:val="00A47FC6"/>
    <w:rsid w:val="00A50DEF"/>
    <w:rsid w:val="00A51753"/>
    <w:rsid w:val="00A5270B"/>
    <w:rsid w:val="00A527D3"/>
    <w:rsid w:val="00A52B27"/>
    <w:rsid w:val="00A52B95"/>
    <w:rsid w:val="00A53088"/>
    <w:rsid w:val="00A53DC2"/>
    <w:rsid w:val="00A53EDF"/>
    <w:rsid w:val="00A53F59"/>
    <w:rsid w:val="00A5496E"/>
    <w:rsid w:val="00A54BB0"/>
    <w:rsid w:val="00A55836"/>
    <w:rsid w:val="00A56395"/>
    <w:rsid w:val="00A5680F"/>
    <w:rsid w:val="00A5685E"/>
    <w:rsid w:val="00A57114"/>
    <w:rsid w:val="00A57311"/>
    <w:rsid w:val="00A579E2"/>
    <w:rsid w:val="00A57B2A"/>
    <w:rsid w:val="00A601FD"/>
    <w:rsid w:val="00A6039B"/>
    <w:rsid w:val="00A608DB"/>
    <w:rsid w:val="00A60A76"/>
    <w:rsid w:val="00A60E99"/>
    <w:rsid w:val="00A61612"/>
    <w:rsid w:val="00A625A8"/>
    <w:rsid w:val="00A62B1D"/>
    <w:rsid w:val="00A62BBA"/>
    <w:rsid w:val="00A62E22"/>
    <w:rsid w:val="00A630A8"/>
    <w:rsid w:val="00A63381"/>
    <w:rsid w:val="00A63710"/>
    <w:rsid w:val="00A63755"/>
    <w:rsid w:val="00A63859"/>
    <w:rsid w:val="00A641C7"/>
    <w:rsid w:val="00A643B4"/>
    <w:rsid w:val="00A6458C"/>
    <w:rsid w:val="00A652F9"/>
    <w:rsid w:val="00A65375"/>
    <w:rsid w:val="00A6563B"/>
    <w:rsid w:val="00A65845"/>
    <w:rsid w:val="00A66084"/>
    <w:rsid w:val="00A662A7"/>
    <w:rsid w:val="00A666E9"/>
    <w:rsid w:val="00A66B7D"/>
    <w:rsid w:val="00A66D95"/>
    <w:rsid w:val="00A672D4"/>
    <w:rsid w:val="00A7048F"/>
    <w:rsid w:val="00A705B0"/>
    <w:rsid w:val="00A71095"/>
    <w:rsid w:val="00A71364"/>
    <w:rsid w:val="00A714BD"/>
    <w:rsid w:val="00A7153B"/>
    <w:rsid w:val="00A718EA"/>
    <w:rsid w:val="00A71986"/>
    <w:rsid w:val="00A71B1E"/>
    <w:rsid w:val="00A71F98"/>
    <w:rsid w:val="00A720CB"/>
    <w:rsid w:val="00A732BA"/>
    <w:rsid w:val="00A73412"/>
    <w:rsid w:val="00A73A3C"/>
    <w:rsid w:val="00A74232"/>
    <w:rsid w:val="00A74B77"/>
    <w:rsid w:val="00A74B99"/>
    <w:rsid w:val="00A74E94"/>
    <w:rsid w:val="00A76A40"/>
    <w:rsid w:val="00A76A95"/>
    <w:rsid w:val="00A77973"/>
    <w:rsid w:val="00A77FF6"/>
    <w:rsid w:val="00A802FC"/>
    <w:rsid w:val="00A8048D"/>
    <w:rsid w:val="00A80C86"/>
    <w:rsid w:val="00A80CAA"/>
    <w:rsid w:val="00A80F85"/>
    <w:rsid w:val="00A81F59"/>
    <w:rsid w:val="00A822E8"/>
    <w:rsid w:val="00A82321"/>
    <w:rsid w:val="00A842AA"/>
    <w:rsid w:val="00A85A0B"/>
    <w:rsid w:val="00A863C4"/>
    <w:rsid w:val="00A86ED1"/>
    <w:rsid w:val="00A87579"/>
    <w:rsid w:val="00A87625"/>
    <w:rsid w:val="00A87899"/>
    <w:rsid w:val="00A879F3"/>
    <w:rsid w:val="00A90292"/>
    <w:rsid w:val="00A9091F"/>
    <w:rsid w:val="00A916EB"/>
    <w:rsid w:val="00A91AEE"/>
    <w:rsid w:val="00A91B2F"/>
    <w:rsid w:val="00A9234B"/>
    <w:rsid w:val="00A92B35"/>
    <w:rsid w:val="00A92C85"/>
    <w:rsid w:val="00A93C31"/>
    <w:rsid w:val="00A93CEC"/>
    <w:rsid w:val="00A93F4C"/>
    <w:rsid w:val="00A9485F"/>
    <w:rsid w:val="00A94D02"/>
    <w:rsid w:val="00A94D6B"/>
    <w:rsid w:val="00A953F8"/>
    <w:rsid w:val="00A95623"/>
    <w:rsid w:val="00A95722"/>
    <w:rsid w:val="00A95C43"/>
    <w:rsid w:val="00A95CD1"/>
    <w:rsid w:val="00A96C2C"/>
    <w:rsid w:val="00A96D56"/>
    <w:rsid w:val="00A972FD"/>
    <w:rsid w:val="00A97742"/>
    <w:rsid w:val="00A97DED"/>
    <w:rsid w:val="00AA068B"/>
    <w:rsid w:val="00AA09FF"/>
    <w:rsid w:val="00AA0D43"/>
    <w:rsid w:val="00AA0F61"/>
    <w:rsid w:val="00AA0FD7"/>
    <w:rsid w:val="00AA10B3"/>
    <w:rsid w:val="00AA1330"/>
    <w:rsid w:val="00AA2021"/>
    <w:rsid w:val="00AA252C"/>
    <w:rsid w:val="00AA27C9"/>
    <w:rsid w:val="00AA2921"/>
    <w:rsid w:val="00AA3067"/>
    <w:rsid w:val="00AA30B2"/>
    <w:rsid w:val="00AA321F"/>
    <w:rsid w:val="00AA332B"/>
    <w:rsid w:val="00AA3A9C"/>
    <w:rsid w:val="00AA495E"/>
    <w:rsid w:val="00AA495F"/>
    <w:rsid w:val="00AA49C3"/>
    <w:rsid w:val="00AA5FA6"/>
    <w:rsid w:val="00AA6857"/>
    <w:rsid w:val="00AA6874"/>
    <w:rsid w:val="00AA6BDE"/>
    <w:rsid w:val="00AA72D9"/>
    <w:rsid w:val="00AA7542"/>
    <w:rsid w:val="00AA7558"/>
    <w:rsid w:val="00AA7723"/>
    <w:rsid w:val="00AB016C"/>
    <w:rsid w:val="00AB06AE"/>
    <w:rsid w:val="00AB097E"/>
    <w:rsid w:val="00AB0E8C"/>
    <w:rsid w:val="00AB1420"/>
    <w:rsid w:val="00AB1BF9"/>
    <w:rsid w:val="00AB237A"/>
    <w:rsid w:val="00AB25D3"/>
    <w:rsid w:val="00AB2681"/>
    <w:rsid w:val="00AB273C"/>
    <w:rsid w:val="00AB29DF"/>
    <w:rsid w:val="00AB319A"/>
    <w:rsid w:val="00AB326A"/>
    <w:rsid w:val="00AB329E"/>
    <w:rsid w:val="00AB337E"/>
    <w:rsid w:val="00AB3665"/>
    <w:rsid w:val="00AB4228"/>
    <w:rsid w:val="00AB4B35"/>
    <w:rsid w:val="00AB6A0D"/>
    <w:rsid w:val="00AB6C2E"/>
    <w:rsid w:val="00AB73A1"/>
    <w:rsid w:val="00AB7A1C"/>
    <w:rsid w:val="00AB7B21"/>
    <w:rsid w:val="00AC017E"/>
    <w:rsid w:val="00AC048F"/>
    <w:rsid w:val="00AC1140"/>
    <w:rsid w:val="00AC12B7"/>
    <w:rsid w:val="00AC1364"/>
    <w:rsid w:val="00AC18FE"/>
    <w:rsid w:val="00AC1B9B"/>
    <w:rsid w:val="00AC1E84"/>
    <w:rsid w:val="00AC1F43"/>
    <w:rsid w:val="00AC2A46"/>
    <w:rsid w:val="00AC2A55"/>
    <w:rsid w:val="00AC2BE8"/>
    <w:rsid w:val="00AC3476"/>
    <w:rsid w:val="00AC3A4E"/>
    <w:rsid w:val="00AC3D19"/>
    <w:rsid w:val="00AC4003"/>
    <w:rsid w:val="00AC4975"/>
    <w:rsid w:val="00AC50F7"/>
    <w:rsid w:val="00AC52CD"/>
    <w:rsid w:val="00AC5811"/>
    <w:rsid w:val="00AC5CD0"/>
    <w:rsid w:val="00AC60EE"/>
    <w:rsid w:val="00AC6167"/>
    <w:rsid w:val="00AC69D3"/>
    <w:rsid w:val="00AC6F51"/>
    <w:rsid w:val="00AC7F9C"/>
    <w:rsid w:val="00AD0132"/>
    <w:rsid w:val="00AD07C3"/>
    <w:rsid w:val="00AD0E4C"/>
    <w:rsid w:val="00AD15D7"/>
    <w:rsid w:val="00AD2206"/>
    <w:rsid w:val="00AD24DF"/>
    <w:rsid w:val="00AD26C3"/>
    <w:rsid w:val="00AD2CAB"/>
    <w:rsid w:val="00AD42B3"/>
    <w:rsid w:val="00AD43B6"/>
    <w:rsid w:val="00AD5232"/>
    <w:rsid w:val="00AD527C"/>
    <w:rsid w:val="00AD5D0C"/>
    <w:rsid w:val="00AD5FE8"/>
    <w:rsid w:val="00AD631A"/>
    <w:rsid w:val="00AD65F3"/>
    <w:rsid w:val="00AD66D4"/>
    <w:rsid w:val="00AD6BAD"/>
    <w:rsid w:val="00AD6C1D"/>
    <w:rsid w:val="00AD74DA"/>
    <w:rsid w:val="00AD7724"/>
    <w:rsid w:val="00AD7A2F"/>
    <w:rsid w:val="00AE0078"/>
    <w:rsid w:val="00AE06F0"/>
    <w:rsid w:val="00AE08F6"/>
    <w:rsid w:val="00AE09EC"/>
    <w:rsid w:val="00AE0C77"/>
    <w:rsid w:val="00AE1824"/>
    <w:rsid w:val="00AE219D"/>
    <w:rsid w:val="00AE220D"/>
    <w:rsid w:val="00AE296E"/>
    <w:rsid w:val="00AE2B08"/>
    <w:rsid w:val="00AE2FB7"/>
    <w:rsid w:val="00AE3456"/>
    <w:rsid w:val="00AE353B"/>
    <w:rsid w:val="00AE3BDE"/>
    <w:rsid w:val="00AE556A"/>
    <w:rsid w:val="00AE59D5"/>
    <w:rsid w:val="00AE5D76"/>
    <w:rsid w:val="00AE64B1"/>
    <w:rsid w:val="00AE66B7"/>
    <w:rsid w:val="00AE6BE7"/>
    <w:rsid w:val="00AE71AA"/>
    <w:rsid w:val="00AE7392"/>
    <w:rsid w:val="00AE7B22"/>
    <w:rsid w:val="00AE7CF4"/>
    <w:rsid w:val="00AF05D4"/>
    <w:rsid w:val="00AF06E1"/>
    <w:rsid w:val="00AF080F"/>
    <w:rsid w:val="00AF0F61"/>
    <w:rsid w:val="00AF18E2"/>
    <w:rsid w:val="00AF20CC"/>
    <w:rsid w:val="00AF25CB"/>
    <w:rsid w:val="00AF2867"/>
    <w:rsid w:val="00AF2E35"/>
    <w:rsid w:val="00AF3590"/>
    <w:rsid w:val="00AF4397"/>
    <w:rsid w:val="00AF4DD6"/>
    <w:rsid w:val="00AF4EEF"/>
    <w:rsid w:val="00AF5018"/>
    <w:rsid w:val="00AF56F2"/>
    <w:rsid w:val="00AF6CBA"/>
    <w:rsid w:val="00AF70B6"/>
    <w:rsid w:val="00AF77DB"/>
    <w:rsid w:val="00B00130"/>
    <w:rsid w:val="00B00499"/>
    <w:rsid w:val="00B00735"/>
    <w:rsid w:val="00B012C2"/>
    <w:rsid w:val="00B018A6"/>
    <w:rsid w:val="00B01937"/>
    <w:rsid w:val="00B019F8"/>
    <w:rsid w:val="00B020D6"/>
    <w:rsid w:val="00B02494"/>
    <w:rsid w:val="00B024C8"/>
    <w:rsid w:val="00B02503"/>
    <w:rsid w:val="00B02D51"/>
    <w:rsid w:val="00B0309D"/>
    <w:rsid w:val="00B03CFD"/>
    <w:rsid w:val="00B04919"/>
    <w:rsid w:val="00B04AEB"/>
    <w:rsid w:val="00B04CCC"/>
    <w:rsid w:val="00B055D8"/>
    <w:rsid w:val="00B0663F"/>
    <w:rsid w:val="00B06949"/>
    <w:rsid w:val="00B0722C"/>
    <w:rsid w:val="00B0723E"/>
    <w:rsid w:val="00B0737D"/>
    <w:rsid w:val="00B0761E"/>
    <w:rsid w:val="00B07900"/>
    <w:rsid w:val="00B07D75"/>
    <w:rsid w:val="00B07EF1"/>
    <w:rsid w:val="00B07FE5"/>
    <w:rsid w:val="00B1083A"/>
    <w:rsid w:val="00B10D99"/>
    <w:rsid w:val="00B10FA9"/>
    <w:rsid w:val="00B1126B"/>
    <w:rsid w:val="00B112E2"/>
    <w:rsid w:val="00B118E1"/>
    <w:rsid w:val="00B11945"/>
    <w:rsid w:val="00B11B2B"/>
    <w:rsid w:val="00B131B2"/>
    <w:rsid w:val="00B135BF"/>
    <w:rsid w:val="00B1363A"/>
    <w:rsid w:val="00B13778"/>
    <w:rsid w:val="00B1386E"/>
    <w:rsid w:val="00B148B7"/>
    <w:rsid w:val="00B151A9"/>
    <w:rsid w:val="00B1552E"/>
    <w:rsid w:val="00B15549"/>
    <w:rsid w:val="00B1583E"/>
    <w:rsid w:val="00B16160"/>
    <w:rsid w:val="00B1659B"/>
    <w:rsid w:val="00B165AA"/>
    <w:rsid w:val="00B179DF"/>
    <w:rsid w:val="00B17C82"/>
    <w:rsid w:val="00B209C0"/>
    <w:rsid w:val="00B20A20"/>
    <w:rsid w:val="00B21180"/>
    <w:rsid w:val="00B212EC"/>
    <w:rsid w:val="00B21562"/>
    <w:rsid w:val="00B2180A"/>
    <w:rsid w:val="00B21C4D"/>
    <w:rsid w:val="00B21C9C"/>
    <w:rsid w:val="00B21D7F"/>
    <w:rsid w:val="00B21EFE"/>
    <w:rsid w:val="00B21FE1"/>
    <w:rsid w:val="00B22451"/>
    <w:rsid w:val="00B22D1D"/>
    <w:rsid w:val="00B22E17"/>
    <w:rsid w:val="00B23808"/>
    <w:rsid w:val="00B24799"/>
    <w:rsid w:val="00B24CAB"/>
    <w:rsid w:val="00B25490"/>
    <w:rsid w:val="00B2551D"/>
    <w:rsid w:val="00B2565F"/>
    <w:rsid w:val="00B256A1"/>
    <w:rsid w:val="00B25F93"/>
    <w:rsid w:val="00B262F6"/>
    <w:rsid w:val="00B2632F"/>
    <w:rsid w:val="00B2636F"/>
    <w:rsid w:val="00B26847"/>
    <w:rsid w:val="00B26FDD"/>
    <w:rsid w:val="00B27C96"/>
    <w:rsid w:val="00B308C5"/>
    <w:rsid w:val="00B30A0F"/>
    <w:rsid w:val="00B30FEE"/>
    <w:rsid w:val="00B32116"/>
    <w:rsid w:val="00B32BBF"/>
    <w:rsid w:val="00B32C5A"/>
    <w:rsid w:val="00B32F28"/>
    <w:rsid w:val="00B337E3"/>
    <w:rsid w:val="00B33DF7"/>
    <w:rsid w:val="00B33E30"/>
    <w:rsid w:val="00B3409F"/>
    <w:rsid w:val="00B34100"/>
    <w:rsid w:val="00B34A94"/>
    <w:rsid w:val="00B34D32"/>
    <w:rsid w:val="00B358B5"/>
    <w:rsid w:val="00B35BF6"/>
    <w:rsid w:val="00B35D00"/>
    <w:rsid w:val="00B367ED"/>
    <w:rsid w:val="00B37002"/>
    <w:rsid w:val="00B3758E"/>
    <w:rsid w:val="00B37883"/>
    <w:rsid w:val="00B37C2A"/>
    <w:rsid w:val="00B40E39"/>
    <w:rsid w:val="00B40F93"/>
    <w:rsid w:val="00B41016"/>
    <w:rsid w:val="00B4101D"/>
    <w:rsid w:val="00B411BA"/>
    <w:rsid w:val="00B41805"/>
    <w:rsid w:val="00B418A6"/>
    <w:rsid w:val="00B41A4D"/>
    <w:rsid w:val="00B41A6D"/>
    <w:rsid w:val="00B41B5D"/>
    <w:rsid w:val="00B42072"/>
    <w:rsid w:val="00B42BC4"/>
    <w:rsid w:val="00B434B5"/>
    <w:rsid w:val="00B43CB6"/>
    <w:rsid w:val="00B43FCD"/>
    <w:rsid w:val="00B4407E"/>
    <w:rsid w:val="00B4434E"/>
    <w:rsid w:val="00B44367"/>
    <w:rsid w:val="00B44743"/>
    <w:rsid w:val="00B44A55"/>
    <w:rsid w:val="00B4696B"/>
    <w:rsid w:val="00B476F9"/>
    <w:rsid w:val="00B47713"/>
    <w:rsid w:val="00B479E3"/>
    <w:rsid w:val="00B47BFD"/>
    <w:rsid w:val="00B47F7D"/>
    <w:rsid w:val="00B47F96"/>
    <w:rsid w:val="00B50202"/>
    <w:rsid w:val="00B50233"/>
    <w:rsid w:val="00B50AF4"/>
    <w:rsid w:val="00B50B9B"/>
    <w:rsid w:val="00B511C1"/>
    <w:rsid w:val="00B513C2"/>
    <w:rsid w:val="00B515CE"/>
    <w:rsid w:val="00B51EEF"/>
    <w:rsid w:val="00B52EA4"/>
    <w:rsid w:val="00B53E45"/>
    <w:rsid w:val="00B5562A"/>
    <w:rsid w:val="00B55950"/>
    <w:rsid w:val="00B55AD4"/>
    <w:rsid w:val="00B55B5E"/>
    <w:rsid w:val="00B55D8F"/>
    <w:rsid w:val="00B56286"/>
    <w:rsid w:val="00B56631"/>
    <w:rsid w:val="00B5795C"/>
    <w:rsid w:val="00B57C02"/>
    <w:rsid w:val="00B57E3D"/>
    <w:rsid w:val="00B6011C"/>
    <w:rsid w:val="00B60631"/>
    <w:rsid w:val="00B60829"/>
    <w:rsid w:val="00B60924"/>
    <w:rsid w:val="00B61120"/>
    <w:rsid w:val="00B61437"/>
    <w:rsid w:val="00B62C42"/>
    <w:rsid w:val="00B63D3E"/>
    <w:rsid w:val="00B6462A"/>
    <w:rsid w:val="00B6509A"/>
    <w:rsid w:val="00B65255"/>
    <w:rsid w:val="00B652CC"/>
    <w:rsid w:val="00B65D62"/>
    <w:rsid w:val="00B6650E"/>
    <w:rsid w:val="00B66A3C"/>
    <w:rsid w:val="00B6702B"/>
    <w:rsid w:val="00B67EA0"/>
    <w:rsid w:val="00B67FCA"/>
    <w:rsid w:val="00B7078D"/>
    <w:rsid w:val="00B708C7"/>
    <w:rsid w:val="00B70F3E"/>
    <w:rsid w:val="00B713AC"/>
    <w:rsid w:val="00B715FD"/>
    <w:rsid w:val="00B71777"/>
    <w:rsid w:val="00B71968"/>
    <w:rsid w:val="00B72C9D"/>
    <w:rsid w:val="00B72D95"/>
    <w:rsid w:val="00B72F66"/>
    <w:rsid w:val="00B736C9"/>
    <w:rsid w:val="00B73AC8"/>
    <w:rsid w:val="00B73C3A"/>
    <w:rsid w:val="00B73C98"/>
    <w:rsid w:val="00B73F46"/>
    <w:rsid w:val="00B73F76"/>
    <w:rsid w:val="00B73FD6"/>
    <w:rsid w:val="00B75784"/>
    <w:rsid w:val="00B75910"/>
    <w:rsid w:val="00B75B72"/>
    <w:rsid w:val="00B7623B"/>
    <w:rsid w:val="00B76599"/>
    <w:rsid w:val="00B765FF"/>
    <w:rsid w:val="00B767EA"/>
    <w:rsid w:val="00B76A7E"/>
    <w:rsid w:val="00B76EC4"/>
    <w:rsid w:val="00B776A2"/>
    <w:rsid w:val="00B777B8"/>
    <w:rsid w:val="00B77AF4"/>
    <w:rsid w:val="00B77D56"/>
    <w:rsid w:val="00B77DB2"/>
    <w:rsid w:val="00B8021E"/>
    <w:rsid w:val="00B803A2"/>
    <w:rsid w:val="00B80744"/>
    <w:rsid w:val="00B807AC"/>
    <w:rsid w:val="00B80F43"/>
    <w:rsid w:val="00B81EC0"/>
    <w:rsid w:val="00B82309"/>
    <w:rsid w:val="00B82678"/>
    <w:rsid w:val="00B82A8F"/>
    <w:rsid w:val="00B82C8B"/>
    <w:rsid w:val="00B8348A"/>
    <w:rsid w:val="00B840F2"/>
    <w:rsid w:val="00B8496F"/>
    <w:rsid w:val="00B84CB7"/>
    <w:rsid w:val="00B84DFF"/>
    <w:rsid w:val="00B85263"/>
    <w:rsid w:val="00B85348"/>
    <w:rsid w:val="00B87A7B"/>
    <w:rsid w:val="00B87B8E"/>
    <w:rsid w:val="00B87F3F"/>
    <w:rsid w:val="00B90055"/>
    <w:rsid w:val="00B90E4C"/>
    <w:rsid w:val="00B91252"/>
    <w:rsid w:val="00B913E3"/>
    <w:rsid w:val="00B91658"/>
    <w:rsid w:val="00B917A6"/>
    <w:rsid w:val="00B9189E"/>
    <w:rsid w:val="00B91B80"/>
    <w:rsid w:val="00B91E7C"/>
    <w:rsid w:val="00B92D1E"/>
    <w:rsid w:val="00B92F1E"/>
    <w:rsid w:val="00B93430"/>
    <w:rsid w:val="00B9357E"/>
    <w:rsid w:val="00B937A4"/>
    <w:rsid w:val="00B93815"/>
    <w:rsid w:val="00B93F70"/>
    <w:rsid w:val="00B9478D"/>
    <w:rsid w:val="00B949A3"/>
    <w:rsid w:val="00B951A7"/>
    <w:rsid w:val="00B953F3"/>
    <w:rsid w:val="00B95543"/>
    <w:rsid w:val="00B957E5"/>
    <w:rsid w:val="00B95807"/>
    <w:rsid w:val="00B95A85"/>
    <w:rsid w:val="00B96141"/>
    <w:rsid w:val="00B96EDB"/>
    <w:rsid w:val="00B97645"/>
    <w:rsid w:val="00B97E83"/>
    <w:rsid w:val="00BA05FE"/>
    <w:rsid w:val="00BA0B0C"/>
    <w:rsid w:val="00BA0BDA"/>
    <w:rsid w:val="00BA18D9"/>
    <w:rsid w:val="00BA2171"/>
    <w:rsid w:val="00BA2477"/>
    <w:rsid w:val="00BA251A"/>
    <w:rsid w:val="00BA27C6"/>
    <w:rsid w:val="00BA2AE1"/>
    <w:rsid w:val="00BA2BC9"/>
    <w:rsid w:val="00BA2E62"/>
    <w:rsid w:val="00BA2F3A"/>
    <w:rsid w:val="00BA300F"/>
    <w:rsid w:val="00BA367D"/>
    <w:rsid w:val="00BA3A5B"/>
    <w:rsid w:val="00BA447B"/>
    <w:rsid w:val="00BA4579"/>
    <w:rsid w:val="00BA4686"/>
    <w:rsid w:val="00BA486A"/>
    <w:rsid w:val="00BA4FB0"/>
    <w:rsid w:val="00BA52DE"/>
    <w:rsid w:val="00BA5780"/>
    <w:rsid w:val="00BA5B2A"/>
    <w:rsid w:val="00BA6921"/>
    <w:rsid w:val="00BA7090"/>
    <w:rsid w:val="00BA7713"/>
    <w:rsid w:val="00BA7766"/>
    <w:rsid w:val="00BA779D"/>
    <w:rsid w:val="00BA7C99"/>
    <w:rsid w:val="00BB0242"/>
    <w:rsid w:val="00BB07E0"/>
    <w:rsid w:val="00BB2031"/>
    <w:rsid w:val="00BB2426"/>
    <w:rsid w:val="00BB2565"/>
    <w:rsid w:val="00BB2E47"/>
    <w:rsid w:val="00BB4462"/>
    <w:rsid w:val="00BB4B59"/>
    <w:rsid w:val="00BB55EA"/>
    <w:rsid w:val="00BB5815"/>
    <w:rsid w:val="00BB5BF6"/>
    <w:rsid w:val="00BB6263"/>
    <w:rsid w:val="00BB65D4"/>
    <w:rsid w:val="00BB6C5D"/>
    <w:rsid w:val="00BB6E1D"/>
    <w:rsid w:val="00BB6E77"/>
    <w:rsid w:val="00BB7611"/>
    <w:rsid w:val="00BB770F"/>
    <w:rsid w:val="00BC042C"/>
    <w:rsid w:val="00BC072E"/>
    <w:rsid w:val="00BC0F2F"/>
    <w:rsid w:val="00BC14C4"/>
    <w:rsid w:val="00BC1757"/>
    <w:rsid w:val="00BC1A58"/>
    <w:rsid w:val="00BC299C"/>
    <w:rsid w:val="00BC2E23"/>
    <w:rsid w:val="00BC359F"/>
    <w:rsid w:val="00BC3BD6"/>
    <w:rsid w:val="00BC41AB"/>
    <w:rsid w:val="00BC4348"/>
    <w:rsid w:val="00BC4598"/>
    <w:rsid w:val="00BC49C5"/>
    <w:rsid w:val="00BC4E0E"/>
    <w:rsid w:val="00BC4F79"/>
    <w:rsid w:val="00BC5084"/>
    <w:rsid w:val="00BC5114"/>
    <w:rsid w:val="00BC52AD"/>
    <w:rsid w:val="00BC54CD"/>
    <w:rsid w:val="00BC5719"/>
    <w:rsid w:val="00BC5E8B"/>
    <w:rsid w:val="00BC5EE3"/>
    <w:rsid w:val="00BC62C4"/>
    <w:rsid w:val="00BC64F4"/>
    <w:rsid w:val="00BC6FD4"/>
    <w:rsid w:val="00BC7228"/>
    <w:rsid w:val="00BD09B0"/>
    <w:rsid w:val="00BD0C23"/>
    <w:rsid w:val="00BD0EBB"/>
    <w:rsid w:val="00BD1E7B"/>
    <w:rsid w:val="00BD206D"/>
    <w:rsid w:val="00BD274B"/>
    <w:rsid w:val="00BD29C1"/>
    <w:rsid w:val="00BD360A"/>
    <w:rsid w:val="00BD366D"/>
    <w:rsid w:val="00BD3C1B"/>
    <w:rsid w:val="00BD3C2C"/>
    <w:rsid w:val="00BD3CCA"/>
    <w:rsid w:val="00BD3FA0"/>
    <w:rsid w:val="00BD4DD4"/>
    <w:rsid w:val="00BD4DE8"/>
    <w:rsid w:val="00BD56BF"/>
    <w:rsid w:val="00BD5E56"/>
    <w:rsid w:val="00BD5E8F"/>
    <w:rsid w:val="00BD5EB3"/>
    <w:rsid w:val="00BD60AF"/>
    <w:rsid w:val="00BD7173"/>
    <w:rsid w:val="00BD7327"/>
    <w:rsid w:val="00BD74A2"/>
    <w:rsid w:val="00BD7736"/>
    <w:rsid w:val="00BE000B"/>
    <w:rsid w:val="00BE0EC8"/>
    <w:rsid w:val="00BE1348"/>
    <w:rsid w:val="00BE147A"/>
    <w:rsid w:val="00BE157E"/>
    <w:rsid w:val="00BE1DDD"/>
    <w:rsid w:val="00BE2146"/>
    <w:rsid w:val="00BE2A7E"/>
    <w:rsid w:val="00BE2BE1"/>
    <w:rsid w:val="00BE2EB6"/>
    <w:rsid w:val="00BE2ED8"/>
    <w:rsid w:val="00BE3058"/>
    <w:rsid w:val="00BE3666"/>
    <w:rsid w:val="00BE36D2"/>
    <w:rsid w:val="00BE3D2D"/>
    <w:rsid w:val="00BE4488"/>
    <w:rsid w:val="00BE4893"/>
    <w:rsid w:val="00BE5283"/>
    <w:rsid w:val="00BE56E8"/>
    <w:rsid w:val="00BE58BA"/>
    <w:rsid w:val="00BE6790"/>
    <w:rsid w:val="00BE68C9"/>
    <w:rsid w:val="00BE68D3"/>
    <w:rsid w:val="00BE6978"/>
    <w:rsid w:val="00BE77CE"/>
    <w:rsid w:val="00BE7B95"/>
    <w:rsid w:val="00BF0DA1"/>
    <w:rsid w:val="00BF1123"/>
    <w:rsid w:val="00BF17F6"/>
    <w:rsid w:val="00BF19A1"/>
    <w:rsid w:val="00BF25D3"/>
    <w:rsid w:val="00BF25D4"/>
    <w:rsid w:val="00BF2CB9"/>
    <w:rsid w:val="00BF2CCB"/>
    <w:rsid w:val="00BF2E53"/>
    <w:rsid w:val="00BF3248"/>
    <w:rsid w:val="00BF39AB"/>
    <w:rsid w:val="00BF401B"/>
    <w:rsid w:val="00BF480D"/>
    <w:rsid w:val="00BF4AFB"/>
    <w:rsid w:val="00BF59B8"/>
    <w:rsid w:val="00BF5A4D"/>
    <w:rsid w:val="00BF6D69"/>
    <w:rsid w:val="00BF78A5"/>
    <w:rsid w:val="00BF78B7"/>
    <w:rsid w:val="00C00063"/>
    <w:rsid w:val="00C00887"/>
    <w:rsid w:val="00C00FF3"/>
    <w:rsid w:val="00C012B9"/>
    <w:rsid w:val="00C01336"/>
    <w:rsid w:val="00C01847"/>
    <w:rsid w:val="00C0184F"/>
    <w:rsid w:val="00C01ACF"/>
    <w:rsid w:val="00C01DFE"/>
    <w:rsid w:val="00C0252F"/>
    <w:rsid w:val="00C02A5D"/>
    <w:rsid w:val="00C02D38"/>
    <w:rsid w:val="00C030E6"/>
    <w:rsid w:val="00C031D6"/>
    <w:rsid w:val="00C0347E"/>
    <w:rsid w:val="00C0370E"/>
    <w:rsid w:val="00C03B37"/>
    <w:rsid w:val="00C04277"/>
    <w:rsid w:val="00C04428"/>
    <w:rsid w:val="00C04B3D"/>
    <w:rsid w:val="00C0531C"/>
    <w:rsid w:val="00C0554F"/>
    <w:rsid w:val="00C05CFE"/>
    <w:rsid w:val="00C069DF"/>
    <w:rsid w:val="00C06A6A"/>
    <w:rsid w:val="00C076D3"/>
    <w:rsid w:val="00C07840"/>
    <w:rsid w:val="00C100DD"/>
    <w:rsid w:val="00C1023A"/>
    <w:rsid w:val="00C10551"/>
    <w:rsid w:val="00C107E9"/>
    <w:rsid w:val="00C10AAC"/>
    <w:rsid w:val="00C10B22"/>
    <w:rsid w:val="00C10DCF"/>
    <w:rsid w:val="00C10FC0"/>
    <w:rsid w:val="00C11F4A"/>
    <w:rsid w:val="00C120FC"/>
    <w:rsid w:val="00C13227"/>
    <w:rsid w:val="00C13382"/>
    <w:rsid w:val="00C149F1"/>
    <w:rsid w:val="00C14C49"/>
    <w:rsid w:val="00C15567"/>
    <w:rsid w:val="00C15983"/>
    <w:rsid w:val="00C15C0A"/>
    <w:rsid w:val="00C167C3"/>
    <w:rsid w:val="00C16A0A"/>
    <w:rsid w:val="00C16EF7"/>
    <w:rsid w:val="00C17A68"/>
    <w:rsid w:val="00C200B8"/>
    <w:rsid w:val="00C200F2"/>
    <w:rsid w:val="00C203D2"/>
    <w:rsid w:val="00C2058D"/>
    <w:rsid w:val="00C2075C"/>
    <w:rsid w:val="00C2083B"/>
    <w:rsid w:val="00C208C8"/>
    <w:rsid w:val="00C20ADB"/>
    <w:rsid w:val="00C20F5F"/>
    <w:rsid w:val="00C21323"/>
    <w:rsid w:val="00C21E4A"/>
    <w:rsid w:val="00C22A26"/>
    <w:rsid w:val="00C233A5"/>
    <w:rsid w:val="00C2340A"/>
    <w:rsid w:val="00C2378B"/>
    <w:rsid w:val="00C237DF"/>
    <w:rsid w:val="00C238DA"/>
    <w:rsid w:val="00C23D03"/>
    <w:rsid w:val="00C24272"/>
    <w:rsid w:val="00C24971"/>
    <w:rsid w:val="00C24C07"/>
    <w:rsid w:val="00C24F4E"/>
    <w:rsid w:val="00C25589"/>
    <w:rsid w:val="00C26172"/>
    <w:rsid w:val="00C26AA6"/>
    <w:rsid w:val="00C26DDB"/>
    <w:rsid w:val="00C275DF"/>
    <w:rsid w:val="00C27799"/>
    <w:rsid w:val="00C27F78"/>
    <w:rsid w:val="00C30523"/>
    <w:rsid w:val="00C31665"/>
    <w:rsid w:val="00C32199"/>
    <w:rsid w:val="00C32A67"/>
    <w:rsid w:val="00C32B5A"/>
    <w:rsid w:val="00C3335A"/>
    <w:rsid w:val="00C33B8D"/>
    <w:rsid w:val="00C33C45"/>
    <w:rsid w:val="00C34029"/>
    <w:rsid w:val="00C34336"/>
    <w:rsid w:val="00C343F5"/>
    <w:rsid w:val="00C3494D"/>
    <w:rsid w:val="00C34A10"/>
    <w:rsid w:val="00C34D84"/>
    <w:rsid w:val="00C34EB2"/>
    <w:rsid w:val="00C34FF6"/>
    <w:rsid w:val="00C35375"/>
    <w:rsid w:val="00C35716"/>
    <w:rsid w:val="00C35AF5"/>
    <w:rsid w:val="00C35F78"/>
    <w:rsid w:val="00C36298"/>
    <w:rsid w:val="00C364CF"/>
    <w:rsid w:val="00C368D9"/>
    <w:rsid w:val="00C3694C"/>
    <w:rsid w:val="00C3737B"/>
    <w:rsid w:val="00C376C9"/>
    <w:rsid w:val="00C4020B"/>
    <w:rsid w:val="00C402C1"/>
    <w:rsid w:val="00C42113"/>
    <w:rsid w:val="00C423D0"/>
    <w:rsid w:val="00C43223"/>
    <w:rsid w:val="00C4345B"/>
    <w:rsid w:val="00C44A63"/>
    <w:rsid w:val="00C44D0C"/>
    <w:rsid w:val="00C45184"/>
    <w:rsid w:val="00C45642"/>
    <w:rsid w:val="00C45985"/>
    <w:rsid w:val="00C45AF5"/>
    <w:rsid w:val="00C45D44"/>
    <w:rsid w:val="00C45DED"/>
    <w:rsid w:val="00C47117"/>
    <w:rsid w:val="00C47446"/>
    <w:rsid w:val="00C477A0"/>
    <w:rsid w:val="00C5010C"/>
    <w:rsid w:val="00C50597"/>
    <w:rsid w:val="00C513B5"/>
    <w:rsid w:val="00C51988"/>
    <w:rsid w:val="00C51B60"/>
    <w:rsid w:val="00C5209C"/>
    <w:rsid w:val="00C521B0"/>
    <w:rsid w:val="00C5281C"/>
    <w:rsid w:val="00C52A57"/>
    <w:rsid w:val="00C52D41"/>
    <w:rsid w:val="00C52D5B"/>
    <w:rsid w:val="00C5317E"/>
    <w:rsid w:val="00C5328A"/>
    <w:rsid w:val="00C538E6"/>
    <w:rsid w:val="00C53E53"/>
    <w:rsid w:val="00C54033"/>
    <w:rsid w:val="00C54228"/>
    <w:rsid w:val="00C54362"/>
    <w:rsid w:val="00C550AB"/>
    <w:rsid w:val="00C5553B"/>
    <w:rsid w:val="00C55879"/>
    <w:rsid w:val="00C55DBE"/>
    <w:rsid w:val="00C56FDF"/>
    <w:rsid w:val="00C6006E"/>
    <w:rsid w:val="00C607BE"/>
    <w:rsid w:val="00C60B92"/>
    <w:rsid w:val="00C60F96"/>
    <w:rsid w:val="00C614F7"/>
    <w:rsid w:val="00C617BF"/>
    <w:rsid w:val="00C61B86"/>
    <w:rsid w:val="00C61E4B"/>
    <w:rsid w:val="00C62095"/>
    <w:rsid w:val="00C6227E"/>
    <w:rsid w:val="00C6311C"/>
    <w:rsid w:val="00C63656"/>
    <w:rsid w:val="00C63874"/>
    <w:rsid w:val="00C6423F"/>
    <w:rsid w:val="00C6494D"/>
    <w:rsid w:val="00C64CFB"/>
    <w:rsid w:val="00C64F55"/>
    <w:rsid w:val="00C65094"/>
    <w:rsid w:val="00C655C0"/>
    <w:rsid w:val="00C65B36"/>
    <w:rsid w:val="00C65EBE"/>
    <w:rsid w:val="00C661DB"/>
    <w:rsid w:val="00C66A70"/>
    <w:rsid w:val="00C66D34"/>
    <w:rsid w:val="00C67365"/>
    <w:rsid w:val="00C67E31"/>
    <w:rsid w:val="00C70372"/>
    <w:rsid w:val="00C70472"/>
    <w:rsid w:val="00C706FF"/>
    <w:rsid w:val="00C7078B"/>
    <w:rsid w:val="00C70CBF"/>
    <w:rsid w:val="00C70D08"/>
    <w:rsid w:val="00C716CD"/>
    <w:rsid w:val="00C729BF"/>
    <w:rsid w:val="00C72F45"/>
    <w:rsid w:val="00C73934"/>
    <w:rsid w:val="00C73A17"/>
    <w:rsid w:val="00C73D71"/>
    <w:rsid w:val="00C74193"/>
    <w:rsid w:val="00C741EF"/>
    <w:rsid w:val="00C747FF"/>
    <w:rsid w:val="00C74939"/>
    <w:rsid w:val="00C7532D"/>
    <w:rsid w:val="00C759A0"/>
    <w:rsid w:val="00C75A65"/>
    <w:rsid w:val="00C75B06"/>
    <w:rsid w:val="00C75EB3"/>
    <w:rsid w:val="00C764AA"/>
    <w:rsid w:val="00C7653E"/>
    <w:rsid w:val="00C77855"/>
    <w:rsid w:val="00C77960"/>
    <w:rsid w:val="00C779B2"/>
    <w:rsid w:val="00C77A48"/>
    <w:rsid w:val="00C77E39"/>
    <w:rsid w:val="00C80198"/>
    <w:rsid w:val="00C80744"/>
    <w:rsid w:val="00C8078D"/>
    <w:rsid w:val="00C80F8A"/>
    <w:rsid w:val="00C812FA"/>
    <w:rsid w:val="00C815CD"/>
    <w:rsid w:val="00C81AE7"/>
    <w:rsid w:val="00C81C3D"/>
    <w:rsid w:val="00C82026"/>
    <w:rsid w:val="00C82154"/>
    <w:rsid w:val="00C82604"/>
    <w:rsid w:val="00C82B68"/>
    <w:rsid w:val="00C82C6A"/>
    <w:rsid w:val="00C83B71"/>
    <w:rsid w:val="00C83DDE"/>
    <w:rsid w:val="00C84749"/>
    <w:rsid w:val="00C849ED"/>
    <w:rsid w:val="00C84F7F"/>
    <w:rsid w:val="00C85323"/>
    <w:rsid w:val="00C85795"/>
    <w:rsid w:val="00C8595E"/>
    <w:rsid w:val="00C85B4E"/>
    <w:rsid w:val="00C85B55"/>
    <w:rsid w:val="00C85D09"/>
    <w:rsid w:val="00C8629A"/>
    <w:rsid w:val="00C8668D"/>
    <w:rsid w:val="00C8677D"/>
    <w:rsid w:val="00C8713C"/>
    <w:rsid w:val="00C872D3"/>
    <w:rsid w:val="00C875B8"/>
    <w:rsid w:val="00C8761C"/>
    <w:rsid w:val="00C87722"/>
    <w:rsid w:val="00C87787"/>
    <w:rsid w:val="00C879EC"/>
    <w:rsid w:val="00C879F2"/>
    <w:rsid w:val="00C90688"/>
    <w:rsid w:val="00C90D0F"/>
    <w:rsid w:val="00C9149D"/>
    <w:rsid w:val="00C9191E"/>
    <w:rsid w:val="00C9231F"/>
    <w:rsid w:val="00C9251D"/>
    <w:rsid w:val="00C92D57"/>
    <w:rsid w:val="00C92EE1"/>
    <w:rsid w:val="00C9328A"/>
    <w:rsid w:val="00C934F8"/>
    <w:rsid w:val="00C935FD"/>
    <w:rsid w:val="00C93DA7"/>
    <w:rsid w:val="00C941A1"/>
    <w:rsid w:val="00C94219"/>
    <w:rsid w:val="00C94BB1"/>
    <w:rsid w:val="00C95B7B"/>
    <w:rsid w:val="00C960F9"/>
    <w:rsid w:val="00C96475"/>
    <w:rsid w:val="00C966B6"/>
    <w:rsid w:val="00C97153"/>
    <w:rsid w:val="00C9722F"/>
    <w:rsid w:val="00C973A5"/>
    <w:rsid w:val="00C978F1"/>
    <w:rsid w:val="00CA0341"/>
    <w:rsid w:val="00CA083D"/>
    <w:rsid w:val="00CA08F3"/>
    <w:rsid w:val="00CA12E0"/>
    <w:rsid w:val="00CA31E6"/>
    <w:rsid w:val="00CA3329"/>
    <w:rsid w:val="00CA3922"/>
    <w:rsid w:val="00CA3C91"/>
    <w:rsid w:val="00CA43F6"/>
    <w:rsid w:val="00CA476C"/>
    <w:rsid w:val="00CA4810"/>
    <w:rsid w:val="00CA4CFC"/>
    <w:rsid w:val="00CA57CF"/>
    <w:rsid w:val="00CA5A86"/>
    <w:rsid w:val="00CA5D0D"/>
    <w:rsid w:val="00CA6515"/>
    <w:rsid w:val="00CA6C40"/>
    <w:rsid w:val="00CA70B1"/>
    <w:rsid w:val="00CA74E1"/>
    <w:rsid w:val="00CA7862"/>
    <w:rsid w:val="00CA7C30"/>
    <w:rsid w:val="00CB00DE"/>
    <w:rsid w:val="00CB0385"/>
    <w:rsid w:val="00CB0A48"/>
    <w:rsid w:val="00CB12F7"/>
    <w:rsid w:val="00CB19EF"/>
    <w:rsid w:val="00CB1F6A"/>
    <w:rsid w:val="00CB2011"/>
    <w:rsid w:val="00CB2418"/>
    <w:rsid w:val="00CB249E"/>
    <w:rsid w:val="00CB3116"/>
    <w:rsid w:val="00CB34EC"/>
    <w:rsid w:val="00CB45E9"/>
    <w:rsid w:val="00CB49D0"/>
    <w:rsid w:val="00CB4BC7"/>
    <w:rsid w:val="00CB4BDB"/>
    <w:rsid w:val="00CB540D"/>
    <w:rsid w:val="00CB55F7"/>
    <w:rsid w:val="00CB5673"/>
    <w:rsid w:val="00CB610A"/>
    <w:rsid w:val="00CB6129"/>
    <w:rsid w:val="00CB6F25"/>
    <w:rsid w:val="00CB703A"/>
    <w:rsid w:val="00CB70A0"/>
    <w:rsid w:val="00CB76D7"/>
    <w:rsid w:val="00CB7D3C"/>
    <w:rsid w:val="00CC007B"/>
    <w:rsid w:val="00CC03E2"/>
    <w:rsid w:val="00CC1589"/>
    <w:rsid w:val="00CC22B0"/>
    <w:rsid w:val="00CC270C"/>
    <w:rsid w:val="00CC2982"/>
    <w:rsid w:val="00CC2DC2"/>
    <w:rsid w:val="00CC31C4"/>
    <w:rsid w:val="00CC3469"/>
    <w:rsid w:val="00CC3F51"/>
    <w:rsid w:val="00CC5881"/>
    <w:rsid w:val="00CC682C"/>
    <w:rsid w:val="00CC6890"/>
    <w:rsid w:val="00CC708B"/>
    <w:rsid w:val="00CC7797"/>
    <w:rsid w:val="00CC7CA0"/>
    <w:rsid w:val="00CD0A4D"/>
    <w:rsid w:val="00CD0B14"/>
    <w:rsid w:val="00CD0BCC"/>
    <w:rsid w:val="00CD146E"/>
    <w:rsid w:val="00CD249D"/>
    <w:rsid w:val="00CD25DC"/>
    <w:rsid w:val="00CD28AB"/>
    <w:rsid w:val="00CD2F4F"/>
    <w:rsid w:val="00CD3418"/>
    <w:rsid w:val="00CD3591"/>
    <w:rsid w:val="00CD3866"/>
    <w:rsid w:val="00CD39BA"/>
    <w:rsid w:val="00CD3D72"/>
    <w:rsid w:val="00CD4683"/>
    <w:rsid w:val="00CD52E8"/>
    <w:rsid w:val="00CD5349"/>
    <w:rsid w:val="00CD5A6E"/>
    <w:rsid w:val="00CD6F0E"/>
    <w:rsid w:val="00CD7043"/>
    <w:rsid w:val="00CD763D"/>
    <w:rsid w:val="00CD78BE"/>
    <w:rsid w:val="00CD7A29"/>
    <w:rsid w:val="00CD7AAE"/>
    <w:rsid w:val="00CD7B20"/>
    <w:rsid w:val="00CD7FBD"/>
    <w:rsid w:val="00CE03B0"/>
    <w:rsid w:val="00CE0D86"/>
    <w:rsid w:val="00CE0F86"/>
    <w:rsid w:val="00CE1098"/>
    <w:rsid w:val="00CE20DF"/>
    <w:rsid w:val="00CE2B4B"/>
    <w:rsid w:val="00CE2C12"/>
    <w:rsid w:val="00CE3066"/>
    <w:rsid w:val="00CE3F9B"/>
    <w:rsid w:val="00CE42D4"/>
    <w:rsid w:val="00CE502B"/>
    <w:rsid w:val="00CE5585"/>
    <w:rsid w:val="00CE5628"/>
    <w:rsid w:val="00CE5891"/>
    <w:rsid w:val="00CE7949"/>
    <w:rsid w:val="00CE7C59"/>
    <w:rsid w:val="00CE7CAB"/>
    <w:rsid w:val="00CF02F1"/>
    <w:rsid w:val="00CF0333"/>
    <w:rsid w:val="00CF079F"/>
    <w:rsid w:val="00CF0D89"/>
    <w:rsid w:val="00CF0DDC"/>
    <w:rsid w:val="00CF0FEA"/>
    <w:rsid w:val="00CF1BD5"/>
    <w:rsid w:val="00CF1EA1"/>
    <w:rsid w:val="00CF1F6E"/>
    <w:rsid w:val="00CF248A"/>
    <w:rsid w:val="00CF2DE6"/>
    <w:rsid w:val="00CF33ED"/>
    <w:rsid w:val="00CF372B"/>
    <w:rsid w:val="00CF3A47"/>
    <w:rsid w:val="00CF3D7A"/>
    <w:rsid w:val="00CF476A"/>
    <w:rsid w:val="00CF4CD2"/>
    <w:rsid w:val="00CF4F52"/>
    <w:rsid w:val="00CF507E"/>
    <w:rsid w:val="00CF549D"/>
    <w:rsid w:val="00CF5A44"/>
    <w:rsid w:val="00CF5C26"/>
    <w:rsid w:val="00CF696C"/>
    <w:rsid w:val="00CF6C71"/>
    <w:rsid w:val="00CF6D57"/>
    <w:rsid w:val="00CF6E54"/>
    <w:rsid w:val="00CF7832"/>
    <w:rsid w:val="00D007D6"/>
    <w:rsid w:val="00D00C04"/>
    <w:rsid w:val="00D00D9F"/>
    <w:rsid w:val="00D01E8C"/>
    <w:rsid w:val="00D0274A"/>
    <w:rsid w:val="00D0277F"/>
    <w:rsid w:val="00D03374"/>
    <w:rsid w:val="00D03C37"/>
    <w:rsid w:val="00D0468F"/>
    <w:rsid w:val="00D04968"/>
    <w:rsid w:val="00D05437"/>
    <w:rsid w:val="00D0549A"/>
    <w:rsid w:val="00D05F6A"/>
    <w:rsid w:val="00D05FDC"/>
    <w:rsid w:val="00D06479"/>
    <w:rsid w:val="00D0705F"/>
    <w:rsid w:val="00D07FD0"/>
    <w:rsid w:val="00D10526"/>
    <w:rsid w:val="00D111EA"/>
    <w:rsid w:val="00D11FB0"/>
    <w:rsid w:val="00D12717"/>
    <w:rsid w:val="00D12970"/>
    <w:rsid w:val="00D12A82"/>
    <w:rsid w:val="00D12ED1"/>
    <w:rsid w:val="00D13213"/>
    <w:rsid w:val="00D138A2"/>
    <w:rsid w:val="00D138AF"/>
    <w:rsid w:val="00D13EEF"/>
    <w:rsid w:val="00D146A8"/>
    <w:rsid w:val="00D146E9"/>
    <w:rsid w:val="00D1484C"/>
    <w:rsid w:val="00D14BB8"/>
    <w:rsid w:val="00D15327"/>
    <w:rsid w:val="00D154B4"/>
    <w:rsid w:val="00D15E45"/>
    <w:rsid w:val="00D1615A"/>
    <w:rsid w:val="00D164AC"/>
    <w:rsid w:val="00D16D65"/>
    <w:rsid w:val="00D16E0C"/>
    <w:rsid w:val="00D1703D"/>
    <w:rsid w:val="00D17F50"/>
    <w:rsid w:val="00D203F0"/>
    <w:rsid w:val="00D21011"/>
    <w:rsid w:val="00D2131E"/>
    <w:rsid w:val="00D22B2F"/>
    <w:rsid w:val="00D23142"/>
    <w:rsid w:val="00D25232"/>
    <w:rsid w:val="00D25287"/>
    <w:rsid w:val="00D25B05"/>
    <w:rsid w:val="00D25C32"/>
    <w:rsid w:val="00D25D7A"/>
    <w:rsid w:val="00D25FCA"/>
    <w:rsid w:val="00D2631B"/>
    <w:rsid w:val="00D270A2"/>
    <w:rsid w:val="00D27264"/>
    <w:rsid w:val="00D27401"/>
    <w:rsid w:val="00D275E3"/>
    <w:rsid w:val="00D27E2F"/>
    <w:rsid w:val="00D27EB3"/>
    <w:rsid w:val="00D27FB8"/>
    <w:rsid w:val="00D301AB"/>
    <w:rsid w:val="00D3076E"/>
    <w:rsid w:val="00D30A33"/>
    <w:rsid w:val="00D30D96"/>
    <w:rsid w:val="00D30DB7"/>
    <w:rsid w:val="00D31086"/>
    <w:rsid w:val="00D310BC"/>
    <w:rsid w:val="00D315C9"/>
    <w:rsid w:val="00D31671"/>
    <w:rsid w:val="00D31AC3"/>
    <w:rsid w:val="00D31C19"/>
    <w:rsid w:val="00D3200B"/>
    <w:rsid w:val="00D325FE"/>
    <w:rsid w:val="00D32670"/>
    <w:rsid w:val="00D326AE"/>
    <w:rsid w:val="00D3274D"/>
    <w:rsid w:val="00D3276A"/>
    <w:rsid w:val="00D3278A"/>
    <w:rsid w:val="00D32E13"/>
    <w:rsid w:val="00D32FBA"/>
    <w:rsid w:val="00D32FEE"/>
    <w:rsid w:val="00D33C96"/>
    <w:rsid w:val="00D3448C"/>
    <w:rsid w:val="00D3458A"/>
    <w:rsid w:val="00D34B47"/>
    <w:rsid w:val="00D3578C"/>
    <w:rsid w:val="00D357DD"/>
    <w:rsid w:val="00D359FD"/>
    <w:rsid w:val="00D35C4F"/>
    <w:rsid w:val="00D35E71"/>
    <w:rsid w:val="00D362CD"/>
    <w:rsid w:val="00D36CDD"/>
    <w:rsid w:val="00D3794D"/>
    <w:rsid w:val="00D37AFF"/>
    <w:rsid w:val="00D37D07"/>
    <w:rsid w:val="00D37DA1"/>
    <w:rsid w:val="00D37EED"/>
    <w:rsid w:val="00D405C0"/>
    <w:rsid w:val="00D40BAE"/>
    <w:rsid w:val="00D40D10"/>
    <w:rsid w:val="00D4115E"/>
    <w:rsid w:val="00D4124F"/>
    <w:rsid w:val="00D412F6"/>
    <w:rsid w:val="00D4185C"/>
    <w:rsid w:val="00D41A0B"/>
    <w:rsid w:val="00D41A7A"/>
    <w:rsid w:val="00D41C24"/>
    <w:rsid w:val="00D42097"/>
    <w:rsid w:val="00D42E25"/>
    <w:rsid w:val="00D42F90"/>
    <w:rsid w:val="00D436EB"/>
    <w:rsid w:val="00D437AC"/>
    <w:rsid w:val="00D43867"/>
    <w:rsid w:val="00D43E2C"/>
    <w:rsid w:val="00D440E0"/>
    <w:rsid w:val="00D4434E"/>
    <w:rsid w:val="00D443E9"/>
    <w:rsid w:val="00D4468A"/>
    <w:rsid w:val="00D4518A"/>
    <w:rsid w:val="00D45791"/>
    <w:rsid w:val="00D45D6E"/>
    <w:rsid w:val="00D45E85"/>
    <w:rsid w:val="00D46435"/>
    <w:rsid w:val="00D464A9"/>
    <w:rsid w:val="00D467A3"/>
    <w:rsid w:val="00D47181"/>
    <w:rsid w:val="00D4719B"/>
    <w:rsid w:val="00D474D3"/>
    <w:rsid w:val="00D47A7C"/>
    <w:rsid w:val="00D47BB8"/>
    <w:rsid w:val="00D50620"/>
    <w:rsid w:val="00D50BEE"/>
    <w:rsid w:val="00D50FB7"/>
    <w:rsid w:val="00D513E3"/>
    <w:rsid w:val="00D513FB"/>
    <w:rsid w:val="00D51CE2"/>
    <w:rsid w:val="00D51E1E"/>
    <w:rsid w:val="00D5300C"/>
    <w:rsid w:val="00D530D9"/>
    <w:rsid w:val="00D539E7"/>
    <w:rsid w:val="00D544EF"/>
    <w:rsid w:val="00D54692"/>
    <w:rsid w:val="00D546A2"/>
    <w:rsid w:val="00D54A18"/>
    <w:rsid w:val="00D54A52"/>
    <w:rsid w:val="00D54CE0"/>
    <w:rsid w:val="00D552C6"/>
    <w:rsid w:val="00D55A4D"/>
    <w:rsid w:val="00D55E8E"/>
    <w:rsid w:val="00D5669A"/>
    <w:rsid w:val="00D5685B"/>
    <w:rsid w:val="00D56977"/>
    <w:rsid w:val="00D571D5"/>
    <w:rsid w:val="00D57498"/>
    <w:rsid w:val="00D575B6"/>
    <w:rsid w:val="00D576B8"/>
    <w:rsid w:val="00D57C95"/>
    <w:rsid w:val="00D608E3"/>
    <w:rsid w:val="00D6191F"/>
    <w:rsid w:val="00D628E1"/>
    <w:rsid w:val="00D62F6F"/>
    <w:rsid w:val="00D6312C"/>
    <w:rsid w:val="00D6364C"/>
    <w:rsid w:val="00D63DCD"/>
    <w:rsid w:val="00D63E4C"/>
    <w:rsid w:val="00D642B7"/>
    <w:rsid w:val="00D64460"/>
    <w:rsid w:val="00D644B9"/>
    <w:rsid w:val="00D64A74"/>
    <w:rsid w:val="00D64B4F"/>
    <w:rsid w:val="00D64F0A"/>
    <w:rsid w:val="00D64FF8"/>
    <w:rsid w:val="00D6554D"/>
    <w:rsid w:val="00D65B97"/>
    <w:rsid w:val="00D66223"/>
    <w:rsid w:val="00D67342"/>
    <w:rsid w:val="00D67638"/>
    <w:rsid w:val="00D67B6A"/>
    <w:rsid w:val="00D67C0C"/>
    <w:rsid w:val="00D7055D"/>
    <w:rsid w:val="00D70758"/>
    <w:rsid w:val="00D70798"/>
    <w:rsid w:val="00D70A30"/>
    <w:rsid w:val="00D70B8B"/>
    <w:rsid w:val="00D70DB5"/>
    <w:rsid w:val="00D71624"/>
    <w:rsid w:val="00D71994"/>
    <w:rsid w:val="00D72239"/>
    <w:rsid w:val="00D72556"/>
    <w:rsid w:val="00D73066"/>
    <w:rsid w:val="00D73147"/>
    <w:rsid w:val="00D73C8D"/>
    <w:rsid w:val="00D73DDE"/>
    <w:rsid w:val="00D740ED"/>
    <w:rsid w:val="00D743C9"/>
    <w:rsid w:val="00D75D61"/>
    <w:rsid w:val="00D765B2"/>
    <w:rsid w:val="00D76ECD"/>
    <w:rsid w:val="00D77206"/>
    <w:rsid w:val="00D775D5"/>
    <w:rsid w:val="00D77B75"/>
    <w:rsid w:val="00D77BA9"/>
    <w:rsid w:val="00D8023C"/>
    <w:rsid w:val="00D8053B"/>
    <w:rsid w:val="00D80E52"/>
    <w:rsid w:val="00D81587"/>
    <w:rsid w:val="00D81596"/>
    <w:rsid w:val="00D816CD"/>
    <w:rsid w:val="00D81862"/>
    <w:rsid w:val="00D81C0A"/>
    <w:rsid w:val="00D825B7"/>
    <w:rsid w:val="00D826B2"/>
    <w:rsid w:val="00D82ED6"/>
    <w:rsid w:val="00D82F74"/>
    <w:rsid w:val="00D848EC"/>
    <w:rsid w:val="00D851AB"/>
    <w:rsid w:val="00D86FA6"/>
    <w:rsid w:val="00D87D17"/>
    <w:rsid w:val="00D87EE0"/>
    <w:rsid w:val="00D91411"/>
    <w:rsid w:val="00D91796"/>
    <w:rsid w:val="00D91B72"/>
    <w:rsid w:val="00D91D51"/>
    <w:rsid w:val="00D91DB9"/>
    <w:rsid w:val="00D9224A"/>
    <w:rsid w:val="00D9236F"/>
    <w:rsid w:val="00D9283D"/>
    <w:rsid w:val="00D930A6"/>
    <w:rsid w:val="00D93934"/>
    <w:rsid w:val="00D93B3A"/>
    <w:rsid w:val="00D93F73"/>
    <w:rsid w:val="00D93FD5"/>
    <w:rsid w:val="00D943DF"/>
    <w:rsid w:val="00D94EBB"/>
    <w:rsid w:val="00D95020"/>
    <w:rsid w:val="00D9554D"/>
    <w:rsid w:val="00D956A9"/>
    <w:rsid w:val="00D95919"/>
    <w:rsid w:val="00D95A02"/>
    <w:rsid w:val="00D96A0A"/>
    <w:rsid w:val="00D97312"/>
    <w:rsid w:val="00DA00FA"/>
    <w:rsid w:val="00DA03FC"/>
    <w:rsid w:val="00DA0DA1"/>
    <w:rsid w:val="00DA144A"/>
    <w:rsid w:val="00DA14C7"/>
    <w:rsid w:val="00DA15CA"/>
    <w:rsid w:val="00DA17F1"/>
    <w:rsid w:val="00DA180F"/>
    <w:rsid w:val="00DA1AE4"/>
    <w:rsid w:val="00DA2CE2"/>
    <w:rsid w:val="00DA31A8"/>
    <w:rsid w:val="00DA3C17"/>
    <w:rsid w:val="00DA4424"/>
    <w:rsid w:val="00DA4A26"/>
    <w:rsid w:val="00DA4BC4"/>
    <w:rsid w:val="00DA4CDB"/>
    <w:rsid w:val="00DA4CED"/>
    <w:rsid w:val="00DA4EA5"/>
    <w:rsid w:val="00DA5FC0"/>
    <w:rsid w:val="00DA614A"/>
    <w:rsid w:val="00DA619D"/>
    <w:rsid w:val="00DA6813"/>
    <w:rsid w:val="00DA6E01"/>
    <w:rsid w:val="00DA74DC"/>
    <w:rsid w:val="00DA77D3"/>
    <w:rsid w:val="00DA7B80"/>
    <w:rsid w:val="00DB0006"/>
    <w:rsid w:val="00DB050B"/>
    <w:rsid w:val="00DB0865"/>
    <w:rsid w:val="00DB15A4"/>
    <w:rsid w:val="00DB15B4"/>
    <w:rsid w:val="00DB238D"/>
    <w:rsid w:val="00DB29F6"/>
    <w:rsid w:val="00DB2DCF"/>
    <w:rsid w:val="00DB2F5D"/>
    <w:rsid w:val="00DB3322"/>
    <w:rsid w:val="00DB3718"/>
    <w:rsid w:val="00DB37C3"/>
    <w:rsid w:val="00DB3B13"/>
    <w:rsid w:val="00DB3C28"/>
    <w:rsid w:val="00DB4E61"/>
    <w:rsid w:val="00DB54D1"/>
    <w:rsid w:val="00DB5729"/>
    <w:rsid w:val="00DB5EE2"/>
    <w:rsid w:val="00DB6D77"/>
    <w:rsid w:val="00DB73B8"/>
    <w:rsid w:val="00DB74C0"/>
    <w:rsid w:val="00DC11FC"/>
    <w:rsid w:val="00DC235B"/>
    <w:rsid w:val="00DC2861"/>
    <w:rsid w:val="00DC291F"/>
    <w:rsid w:val="00DC2ED1"/>
    <w:rsid w:val="00DC2F39"/>
    <w:rsid w:val="00DC310A"/>
    <w:rsid w:val="00DC35ED"/>
    <w:rsid w:val="00DC3F98"/>
    <w:rsid w:val="00DC47D9"/>
    <w:rsid w:val="00DC4DEE"/>
    <w:rsid w:val="00DC51D7"/>
    <w:rsid w:val="00DC5270"/>
    <w:rsid w:val="00DC5500"/>
    <w:rsid w:val="00DC5C44"/>
    <w:rsid w:val="00DC65A1"/>
    <w:rsid w:val="00DC6B3B"/>
    <w:rsid w:val="00DC6D20"/>
    <w:rsid w:val="00DC782E"/>
    <w:rsid w:val="00DC7DBF"/>
    <w:rsid w:val="00DD014E"/>
    <w:rsid w:val="00DD063B"/>
    <w:rsid w:val="00DD10F8"/>
    <w:rsid w:val="00DD1346"/>
    <w:rsid w:val="00DD1700"/>
    <w:rsid w:val="00DD1F70"/>
    <w:rsid w:val="00DD254B"/>
    <w:rsid w:val="00DD355E"/>
    <w:rsid w:val="00DD387F"/>
    <w:rsid w:val="00DD3DC8"/>
    <w:rsid w:val="00DD4911"/>
    <w:rsid w:val="00DD5AE4"/>
    <w:rsid w:val="00DD63A4"/>
    <w:rsid w:val="00DD6441"/>
    <w:rsid w:val="00DD645D"/>
    <w:rsid w:val="00DD66A4"/>
    <w:rsid w:val="00DD675D"/>
    <w:rsid w:val="00DD6FF1"/>
    <w:rsid w:val="00DD7520"/>
    <w:rsid w:val="00DD7659"/>
    <w:rsid w:val="00DD7BCC"/>
    <w:rsid w:val="00DE0629"/>
    <w:rsid w:val="00DE0A96"/>
    <w:rsid w:val="00DE0FD2"/>
    <w:rsid w:val="00DE1395"/>
    <w:rsid w:val="00DE17DD"/>
    <w:rsid w:val="00DE194A"/>
    <w:rsid w:val="00DE1F4C"/>
    <w:rsid w:val="00DE2438"/>
    <w:rsid w:val="00DE26C6"/>
    <w:rsid w:val="00DE2A66"/>
    <w:rsid w:val="00DE2EE0"/>
    <w:rsid w:val="00DE3519"/>
    <w:rsid w:val="00DE3AE8"/>
    <w:rsid w:val="00DE431D"/>
    <w:rsid w:val="00DE43F7"/>
    <w:rsid w:val="00DE446C"/>
    <w:rsid w:val="00DE475D"/>
    <w:rsid w:val="00DE4861"/>
    <w:rsid w:val="00DE4CED"/>
    <w:rsid w:val="00DE4CFE"/>
    <w:rsid w:val="00DE501A"/>
    <w:rsid w:val="00DE5353"/>
    <w:rsid w:val="00DE5922"/>
    <w:rsid w:val="00DE7480"/>
    <w:rsid w:val="00DE752D"/>
    <w:rsid w:val="00DE7CA4"/>
    <w:rsid w:val="00DF00F4"/>
    <w:rsid w:val="00DF02AE"/>
    <w:rsid w:val="00DF1A42"/>
    <w:rsid w:val="00DF2074"/>
    <w:rsid w:val="00DF33BB"/>
    <w:rsid w:val="00DF3628"/>
    <w:rsid w:val="00DF3BAA"/>
    <w:rsid w:val="00DF3D01"/>
    <w:rsid w:val="00DF3DB0"/>
    <w:rsid w:val="00DF4327"/>
    <w:rsid w:val="00DF4352"/>
    <w:rsid w:val="00DF4355"/>
    <w:rsid w:val="00DF4365"/>
    <w:rsid w:val="00DF4A64"/>
    <w:rsid w:val="00DF4D00"/>
    <w:rsid w:val="00DF50CA"/>
    <w:rsid w:val="00DF530B"/>
    <w:rsid w:val="00DF54E8"/>
    <w:rsid w:val="00DF5ABF"/>
    <w:rsid w:val="00DF706E"/>
    <w:rsid w:val="00DF74D6"/>
    <w:rsid w:val="00E00474"/>
    <w:rsid w:val="00E01811"/>
    <w:rsid w:val="00E01DB5"/>
    <w:rsid w:val="00E01E87"/>
    <w:rsid w:val="00E020C7"/>
    <w:rsid w:val="00E03306"/>
    <w:rsid w:val="00E037AC"/>
    <w:rsid w:val="00E03AE2"/>
    <w:rsid w:val="00E04036"/>
    <w:rsid w:val="00E04147"/>
    <w:rsid w:val="00E047E3"/>
    <w:rsid w:val="00E04947"/>
    <w:rsid w:val="00E05035"/>
    <w:rsid w:val="00E05072"/>
    <w:rsid w:val="00E051E6"/>
    <w:rsid w:val="00E052F3"/>
    <w:rsid w:val="00E05557"/>
    <w:rsid w:val="00E059C0"/>
    <w:rsid w:val="00E05A0D"/>
    <w:rsid w:val="00E05B8C"/>
    <w:rsid w:val="00E05F97"/>
    <w:rsid w:val="00E06704"/>
    <w:rsid w:val="00E06A19"/>
    <w:rsid w:val="00E06B26"/>
    <w:rsid w:val="00E06E23"/>
    <w:rsid w:val="00E101FD"/>
    <w:rsid w:val="00E10358"/>
    <w:rsid w:val="00E1049C"/>
    <w:rsid w:val="00E10B97"/>
    <w:rsid w:val="00E10E30"/>
    <w:rsid w:val="00E10F1C"/>
    <w:rsid w:val="00E11177"/>
    <w:rsid w:val="00E11249"/>
    <w:rsid w:val="00E11968"/>
    <w:rsid w:val="00E12856"/>
    <w:rsid w:val="00E12C46"/>
    <w:rsid w:val="00E13810"/>
    <w:rsid w:val="00E13B12"/>
    <w:rsid w:val="00E13B99"/>
    <w:rsid w:val="00E14172"/>
    <w:rsid w:val="00E141CB"/>
    <w:rsid w:val="00E1423F"/>
    <w:rsid w:val="00E14266"/>
    <w:rsid w:val="00E1435F"/>
    <w:rsid w:val="00E14589"/>
    <w:rsid w:val="00E14A8E"/>
    <w:rsid w:val="00E1598F"/>
    <w:rsid w:val="00E161D2"/>
    <w:rsid w:val="00E1681F"/>
    <w:rsid w:val="00E168D8"/>
    <w:rsid w:val="00E16F78"/>
    <w:rsid w:val="00E170B4"/>
    <w:rsid w:val="00E17182"/>
    <w:rsid w:val="00E17766"/>
    <w:rsid w:val="00E17796"/>
    <w:rsid w:val="00E17BB2"/>
    <w:rsid w:val="00E20BB2"/>
    <w:rsid w:val="00E20CF3"/>
    <w:rsid w:val="00E2111A"/>
    <w:rsid w:val="00E2180B"/>
    <w:rsid w:val="00E21848"/>
    <w:rsid w:val="00E221B7"/>
    <w:rsid w:val="00E228CA"/>
    <w:rsid w:val="00E22CD8"/>
    <w:rsid w:val="00E2390E"/>
    <w:rsid w:val="00E23D1C"/>
    <w:rsid w:val="00E23D39"/>
    <w:rsid w:val="00E23EB9"/>
    <w:rsid w:val="00E240A2"/>
    <w:rsid w:val="00E24862"/>
    <w:rsid w:val="00E24A5F"/>
    <w:rsid w:val="00E24DFC"/>
    <w:rsid w:val="00E25D12"/>
    <w:rsid w:val="00E26481"/>
    <w:rsid w:val="00E264BC"/>
    <w:rsid w:val="00E26929"/>
    <w:rsid w:val="00E26D86"/>
    <w:rsid w:val="00E26EAD"/>
    <w:rsid w:val="00E2714D"/>
    <w:rsid w:val="00E27624"/>
    <w:rsid w:val="00E27644"/>
    <w:rsid w:val="00E27828"/>
    <w:rsid w:val="00E27E8B"/>
    <w:rsid w:val="00E304F8"/>
    <w:rsid w:val="00E31186"/>
    <w:rsid w:val="00E313AA"/>
    <w:rsid w:val="00E31650"/>
    <w:rsid w:val="00E31B61"/>
    <w:rsid w:val="00E321B8"/>
    <w:rsid w:val="00E321D6"/>
    <w:rsid w:val="00E3237F"/>
    <w:rsid w:val="00E32467"/>
    <w:rsid w:val="00E327B2"/>
    <w:rsid w:val="00E32BF4"/>
    <w:rsid w:val="00E32D08"/>
    <w:rsid w:val="00E33161"/>
    <w:rsid w:val="00E341A6"/>
    <w:rsid w:val="00E34277"/>
    <w:rsid w:val="00E34927"/>
    <w:rsid w:val="00E349FB"/>
    <w:rsid w:val="00E34E85"/>
    <w:rsid w:val="00E3553A"/>
    <w:rsid w:val="00E35814"/>
    <w:rsid w:val="00E361C4"/>
    <w:rsid w:val="00E363C8"/>
    <w:rsid w:val="00E363DC"/>
    <w:rsid w:val="00E364A0"/>
    <w:rsid w:val="00E3699C"/>
    <w:rsid w:val="00E40103"/>
    <w:rsid w:val="00E40245"/>
    <w:rsid w:val="00E40F29"/>
    <w:rsid w:val="00E4126E"/>
    <w:rsid w:val="00E41383"/>
    <w:rsid w:val="00E41C62"/>
    <w:rsid w:val="00E41F0A"/>
    <w:rsid w:val="00E42FF6"/>
    <w:rsid w:val="00E4306B"/>
    <w:rsid w:val="00E43174"/>
    <w:rsid w:val="00E43933"/>
    <w:rsid w:val="00E43B48"/>
    <w:rsid w:val="00E446D1"/>
    <w:rsid w:val="00E44BD9"/>
    <w:rsid w:val="00E44CF5"/>
    <w:rsid w:val="00E44E3A"/>
    <w:rsid w:val="00E45761"/>
    <w:rsid w:val="00E46438"/>
    <w:rsid w:val="00E4675A"/>
    <w:rsid w:val="00E46ACF"/>
    <w:rsid w:val="00E501A6"/>
    <w:rsid w:val="00E50553"/>
    <w:rsid w:val="00E50CA4"/>
    <w:rsid w:val="00E50F83"/>
    <w:rsid w:val="00E517A3"/>
    <w:rsid w:val="00E51D12"/>
    <w:rsid w:val="00E53AA5"/>
    <w:rsid w:val="00E53B4B"/>
    <w:rsid w:val="00E53F06"/>
    <w:rsid w:val="00E5514E"/>
    <w:rsid w:val="00E551A6"/>
    <w:rsid w:val="00E55687"/>
    <w:rsid w:val="00E557DC"/>
    <w:rsid w:val="00E55A36"/>
    <w:rsid w:val="00E55A88"/>
    <w:rsid w:val="00E56756"/>
    <w:rsid w:val="00E56800"/>
    <w:rsid w:val="00E569D0"/>
    <w:rsid w:val="00E5709F"/>
    <w:rsid w:val="00E57154"/>
    <w:rsid w:val="00E5739C"/>
    <w:rsid w:val="00E57847"/>
    <w:rsid w:val="00E600C5"/>
    <w:rsid w:val="00E60283"/>
    <w:rsid w:val="00E603DA"/>
    <w:rsid w:val="00E603F1"/>
    <w:rsid w:val="00E6059F"/>
    <w:rsid w:val="00E60798"/>
    <w:rsid w:val="00E6157F"/>
    <w:rsid w:val="00E6196C"/>
    <w:rsid w:val="00E61B3B"/>
    <w:rsid w:val="00E61BF5"/>
    <w:rsid w:val="00E622EF"/>
    <w:rsid w:val="00E62A7E"/>
    <w:rsid w:val="00E6368A"/>
    <w:rsid w:val="00E6378D"/>
    <w:rsid w:val="00E64120"/>
    <w:rsid w:val="00E64936"/>
    <w:rsid w:val="00E64CE9"/>
    <w:rsid w:val="00E6545A"/>
    <w:rsid w:val="00E654B1"/>
    <w:rsid w:val="00E65548"/>
    <w:rsid w:val="00E657BB"/>
    <w:rsid w:val="00E659BF"/>
    <w:rsid w:val="00E66CCC"/>
    <w:rsid w:val="00E6704E"/>
    <w:rsid w:val="00E6764F"/>
    <w:rsid w:val="00E676F9"/>
    <w:rsid w:val="00E70318"/>
    <w:rsid w:val="00E70526"/>
    <w:rsid w:val="00E70F0C"/>
    <w:rsid w:val="00E71032"/>
    <w:rsid w:val="00E7112E"/>
    <w:rsid w:val="00E71CB1"/>
    <w:rsid w:val="00E726AC"/>
    <w:rsid w:val="00E72C36"/>
    <w:rsid w:val="00E72DCA"/>
    <w:rsid w:val="00E72E79"/>
    <w:rsid w:val="00E73003"/>
    <w:rsid w:val="00E7320F"/>
    <w:rsid w:val="00E74298"/>
    <w:rsid w:val="00E742A3"/>
    <w:rsid w:val="00E7455D"/>
    <w:rsid w:val="00E746F7"/>
    <w:rsid w:val="00E74E54"/>
    <w:rsid w:val="00E74F0F"/>
    <w:rsid w:val="00E75A08"/>
    <w:rsid w:val="00E77501"/>
    <w:rsid w:val="00E77860"/>
    <w:rsid w:val="00E778E8"/>
    <w:rsid w:val="00E80BB9"/>
    <w:rsid w:val="00E813E8"/>
    <w:rsid w:val="00E81445"/>
    <w:rsid w:val="00E819C0"/>
    <w:rsid w:val="00E83080"/>
    <w:rsid w:val="00E830F7"/>
    <w:rsid w:val="00E83E33"/>
    <w:rsid w:val="00E85163"/>
    <w:rsid w:val="00E85192"/>
    <w:rsid w:val="00E85374"/>
    <w:rsid w:val="00E85C9B"/>
    <w:rsid w:val="00E869C8"/>
    <w:rsid w:val="00E86BFC"/>
    <w:rsid w:val="00E87391"/>
    <w:rsid w:val="00E8782D"/>
    <w:rsid w:val="00E87B6D"/>
    <w:rsid w:val="00E902FE"/>
    <w:rsid w:val="00E9051B"/>
    <w:rsid w:val="00E909CD"/>
    <w:rsid w:val="00E90A84"/>
    <w:rsid w:val="00E90F59"/>
    <w:rsid w:val="00E91FD4"/>
    <w:rsid w:val="00E92053"/>
    <w:rsid w:val="00E92247"/>
    <w:rsid w:val="00E92524"/>
    <w:rsid w:val="00E92531"/>
    <w:rsid w:val="00E92DE5"/>
    <w:rsid w:val="00E93199"/>
    <w:rsid w:val="00E933F7"/>
    <w:rsid w:val="00E93987"/>
    <w:rsid w:val="00E93C14"/>
    <w:rsid w:val="00E93C79"/>
    <w:rsid w:val="00E93CE1"/>
    <w:rsid w:val="00E9483C"/>
    <w:rsid w:val="00E94AEA"/>
    <w:rsid w:val="00E94E20"/>
    <w:rsid w:val="00E9592D"/>
    <w:rsid w:val="00E95E80"/>
    <w:rsid w:val="00E960BD"/>
    <w:rsid w:val="00E963CD"/>
    <w:rsid w:val="00E969A5"/>
    <w:rsid w:val="00E96C7C"/>
    <w:rsid w:val="00E9724A"/>
    <w:rsid w:val="00E977AE"/>
    <w:rsid w:val="00E97C9F"/>
    <w:rsid w:val="00EA00B9"/>
    <w:rsid w:val="00EA00E6"/>
    <w:rsid w:val="00EA01AC"/>
    <w:rsid w:val="00EA06CE"/>
    <w:rsid w:val="00EA0D4D"/>
    <w:rsid w:val="00EA1076"/>
    <w:rsid w:val="00EA188E"/>
    <w:rsid w:val="00EA18B0"/>
    <w:rsid w:val="00EA1A0B"/>
    <w:rsid w:val="00EA1EE0"/>
    <w:rsid w:val="00EA1F89"/>
    <w:rsid w:val="00EA1FC7"/>
    <w:rsid w:val="00EA2657"/>
    <w:rsid w:val="00EA2A6F"/>
    <w:rsid w:val="00EA2B98"/>
    <w:rsid w:val="00EA3039"/>
    <w:rsid w:val="00EA30A9"/>
    <w:rsid w:val="00EA3EF4"/>
    <w:rsid w:val="00EA3FD1"/>
    <w:rsid w:val="00EA3FFC"/>
    <w:rsid w:val="00EA437C"/>
    <w:rsid w:val="00EA4423"/>
    <w:rsid w:val="00EA4B31"/>
    <w:rsid w:val="00EA5137"/>
    <w:rsid w:val="00EA63FF"/>
    <w:rsid w:val="00EA643C"/>
    <w:rsid w:val="00EA6939"/>
    <w:rsid w:val="00EA70BC"/>
    <w:rsid w:val="00EA70C6"/>
    <w:rsid w:val="00EA7B3D"/>
    <w:rsid w:val="00EA7F96"/>
    <w:rsid w:val="00EB0701"/>
    <w:rsid w:val="00EB07F3"/>
    <w:rsid w:val="00EB08CA"/>
    <w:rsid w:val="00EB09FA"/>
    <w:rsid w:val="00EB0C79"/>
    <w:rsid w:val="00EB0FAE"/>
    <w:rsid w:val="00EB17DA"/>
    <w:rsid w:val="00EB1947"/>
    <w:rsid w:val="00EB1CD5"/>
    <w:rsid w:val="00EB1EEA"/>
    <w:rsid w:val="00EB25C9"/>
    <w:rsid w:val="00EB2B87"/>
    <w:rsid w:val="00EB2B9E"/>
    <w:rsid w:val="00EB2BE9"/>
    <w:rsid w:val="00EB2D79"/>
    <w:rsid w:val="00EB2FE8"/>
    <w:rsid w:val="00EB31B5"/>
    <w:rsid w:val="00EB493A"/>
    <w:rsid w:val="00EB5181"/>
    <w:rsid w:val="00EB5784"/>
    <w:rsid w:val="00EB5D08"/>
    <w:rsid w:val="00EB63A0"/>
    <w:rsid w:val="00EB703D"/>
    <w:rsid w:val="00EB729B"/>
    <w:rsid w:val="00EB76A7"/>
    <w:rsid w:val="00EC020C"/>
    <w:rsid w:val="00EC057F"/>
    <w:rsid w:val="00EC087E"/>
    <w:rsid w:val="00EC1080"/>
    <w:rsid w:val="00EC2059"/>
    <w:rsid w:val="00EC23B2"/>
    <w:rsid w:val="00EC3932"/>
    <w:rsid w:val="00EC4575"/>
    <w:rsid w:val="00EC5198"/>
    <w:rsid w:val="00EC528D"/>
    <w:rsid w:val="00EC55BE"/>
    <w:rsid w:val="00EC5D99"/>
    <w:rsid w:val="00EC6217"/>
    <w:rsid w:val="00EC6B7E"/>
    <w:rsid w:val="00EC73D8"/>
    <w:rsid w:val="00ED05DC"/>
    <w:rsid w:val="00ED129A"/>
    <w:rsid w:val="00ED1A45"/>
    <w:rsid w:val="00ED1C96"/>
    <w:rsid w:val="00ED1D19"/>
    <w:rsid w:val="00ED1D73"/>
    <w:rsid w:val="00ED2076"/>
    <w:rsid w:val="00ED2494"/>
    <w:rsid w:val="00ED5679"/>
    <w:rsid w:val="00ED5D51"/>
    <w:rsid w:val="00ED634B"/>
    <w:rsid w:val="00ED6C76"/>
    <w:rsid w:val="00ED7C91"/>
    <w:rsid w:val="00ED7D2F"/>
    <w:rsid w:val="00ED7D91"/>
    <w:rsid w:val="00ED7E2C"/>
    <w:rsid w:val="00EE0031"/>
    <w:rsid w:val="00EE0738"/>
    <w:rsid w:val="00EE0C73"/>
    <w:rsid w:val="00EE0E5E"/>
    <w:rsid w:val="00EE0F54"/>
    <w:rsid w:val="00EE1356"/>
    <w:rsid w:val="00EE1826"/>
    <w:rsid w:val="00EE1BBE"/>
    <w:rsid w:val="00EE2256"/>
    <w:rsid w:val="00EE22D7"/>
    <w:rsid w:val="00EE391B"/>
    <w:rsid w:val="00EE3929"/>
    <w:rsid w:val="00EE3A28"/>
    <w:rsid w:val="00EE3F05"/>
    <w:rsid w:val="00EE4464"/>
    <w:rsid w:val="00EE46C0"/>
    <w:rsid w:val="00EE4752"/>
    <w:rsid w:val="00EE50E7"/>
    <w:rsid w:val="00EE51E0"/>
    <w:rsid w:val="00EE5769"/>
    <w:rsid w:val="00EE5CE3"/>
    <w:rsid w:val="00EE6B1A"/>
    <w:rsid w:val="00EE6B6C"/>
    <w:rsid w:val="00EE723E"/>
    <w:rsid w:val="00EE739A"/>
    <w:rsid w:val="00EE7EDD"/>
    <w:rsid w:val="00EE7FBF"/>
    <w:rsid w:val="00EE7FDB"/>
    <w:rsid w:val="00EF016C"/>
    <w:rsid w:val="00EF08EF"/>
    <w:rsid w:val="00EF0C7A"/>
    <w:rsid w:val="00EF0D0D"/>
    <w:rsid w:val="00EF1440"/>
    <w:rsid w:val="00EF1841"/>
    <w:rsid w:val="00EF1DA2"/>
    <w:rsid w:val="00EF2194"/>
    <w:rsid w:val="00EF24B6"/>
    <w:rsid w:val="00EF277C"/>
    <w:rsid w:val="00EF2C6B"/>
    <w:rsid w:val="00EF2E23"/>
    <w:rsid w:val="00EF31FF"/>
    <w:rsid w:val="00EF36E0"/>
    <w:rsid w:val="00EF3B23"/>
    <w:rsid w:val="00EF3F64"/>
    <w:rsid w:val="00EF4189"/>
    <w:rsid w:val="00EF4BD9"/>
    <w:rsid w:val="00EF554F"/>
    <w:rsid w:val="00EF5CA8"/>
    <w:rsid w:val="00EF62EF"/>
    <w:rsid w:val="00EF6DB8"/>
    <w:rsid w:val="00EF7368"/>
    <w:rsid w:val="00EF7640"/>
    <w:rsid w:val="00EF78BD"/>
    <w:rsid w:val="00F0034B"/>
    <w:rsid w:val="00F0049E"/>
    <w:rsid w:val="00F00905"/>
    <w:rsid w:val="00F00924"/>
    <w:rsid w:val="00F01F8B"/>
    <w:rsid w:val="00F0221E"/>
    <w:rsid w:val="00F0269A"/>
    <w:rsid w:val="00F0343B"/>
    <w:rsid w:val="00F035CF"/>
    <w:rsid w:val="00F03657"/>
    <w:rsid w:val="00F038EF"/>
    <w:rsid w:val="00F03DCB"/>
    <w:rsid w:val="00F043A2"/>
    <w:rsid w:val="00F05081"/>
    <w:rsid w:val="00F05201"/>
    <w:rsid w:val="00F056A1"/>
    <w:rsid w:val="00F05CC7"/>
    <w:rsid w:val="00F06754"/>
    <w:rsid w:val="00F071F5"/>
    <w:rsid w:val="00F0739A"/>
    <w:rsid w:val="00F07DA9"/>
    <w:rsid w:val="00F07E26"/>
    <w:rsid w:val="00F10AB1"/>
    <w:rsid w:val="00F10BA9"/>
    <w:rsid w:val="00F10F39"/>
    <w:rsid w:val="00F11937"/>
    <w:rsid w:val="00F12085"/>
    <w:rsid w:val="00F12160"/>
    <w:rsid w:val="00F1225E"/>
    <w:rsid w:val="00F12446"/>
    <w:rsid w:val="00F127FA"/>
    <w:rsid w:val="00F12EAA"/>
    <w:rsid w:val="00F132C9"/>
    <w:rsid w:val="00F137D8"/>
    <w:rsid w:val="00F13E7A"/>
    <w:rsid w:val="00F13EC4"/>
    <w:rsid w:val="00F14696"/>
    <w:rsid w:val="00F146E5"/>
    <w:rsid w:val="00F151C0"/>
    <w:rsid w:val="00F151E5"/>
    <w:rsid w:val="00F152EF"/>
    <w:rsid w:val="00F15CD6"/>
    <w:rsid w:val="00F15F19"/>
    <w:rsid w:val="00F16197"/>
    <w:rsid w:val="00F16438"/>
    <w:rsid w:val="00F16C17"/>
    <w:rsid w:val="00F17A13"/>
    <w:rsid w:val="00F201CF"/>
    <w:rsid w:val="00F20211"/>
    <w:rsid w:val="00F20587"/>
    <w:rsid w:val="00F2069A"/>
    <w:rsid w:val="00F20E52"/>
    <w:rsid w:val="00F20EDE"/>
    <w:rsid w:val="00F211A1"/>
    <w:rsid w:val="00F214DC"/>
    <w:rsid w:val="00F21698"/>
    <w:rsid w:val="00F21932"/>
    <w:rsid w:val="00F22297"/>
    <w:rsid w:val="00F2293E"/>
    <w:rsid w:val="00F22D35"/>
    <w:rsid w:val="00F22DF2"/>
    <w:rsid w:val="00F23F3C"/>
    <w:rsid w:val="00F24178"/>
    <w:rsid w:val="00F24C5F"/>
    <w:rsid w:val="00F24C87"/>
    <w:rsid w:val="00F24CE6"/>
    <w:rsid w:val="00F24F77"/>
    <w:rsid w:val="00F257B9"/>
    <w:rsid w:val="00F258B2"/>
    <w:rsid w:val="00F2655E"/>
    <w:rsid w:val="00F265C1"/>
    <w:rsid w:val="00F26867"/>
    <w:rsid w:val="00F2696C"/>
    <w:rsid w:val="00F272A1"/>
    <w:rsid w:val="00F27307"/>
    <w:rsid w:val="00F27329"/>
    <w:rsid w:val="00F275F0"/>
    <w:rsid w:val="00F278A7"/>
    <w:rsid w:val="00F27BB1"/>
    <w:rsid w:val="00F30543"/>
    <w:rsid w:val="00F30837"/>
    <w:rsid w:val="00F31408"/>
    <w:rsid w:val="00F318EB"/>
    <w:rsid w:val="00F334A5"/>
    <w:rsid w:val="00F33D09"/>
    <w:rsid w:val="00F342CF"/>
    <w:rsid w:val="00F3471F"/>
    <w:rsid w:val="00F34BD8"/>
    <w:rsid w:val="00F34C7E"/>
    <w:rsid w:val="00F34D03"/>
    <w:rsid w:val="00F34E52"/>
    <w:rsid w:val="00F3566D"/>
    <w:rsid w:val="00F3577A"/>
    <w:rsid w:val="00F358D6"/>
    <w:rsid w:val="00F35E94"/>
    <w:rsid w:val="00F35F66"/>
    <w:rsid w:val="00F35FF3"/>
    <w:rsid w:val="00F3680E"/>
    <w:rsid w:val="00F36BDB"/>
    <w:rsid w:val="00F3729C"/>
    <w:rsid w:val="00F373A1"/>
    <w:rsid w:val="00F377DF"/>
    <w:rsid w:val="00F37E92"/>
    <w:rsid w:val="00F4080C"/>
    <w:rsid w:val="00F40F08"/>
    <w:rsid w:val="00F411E9"/>
    <w:rsid w:val="00F41471"/>
    <w:rsid w:val="00F4184D"/>
    <w:rsid w:val="00F41B7E"/>
    <w:rsid w:val="00F41C6B"/>
    <w:rsid w:val="00F422A9"/>
    <w:rsid w:val="00F43CFB"/>
    <w:rsid w:val="00F43E0B"/>
    <w:rsid w:val="00F43E42"/>
    <w:rsid w:val="00F43F5B"/>
    <w:rsid w:val="00F44102"/>
    <w:rsid w:val="00F44740"/>
    <w:rsid w:val="00F447E3"/>
    <w:rsid w:val="00F44B86"/>
    <w:rsid w:val="00F44D27"/>
    <w:rsid w:val="00F4526E"/>
    <w:rsid w:val="00F458AF"/>
    <w:rsid w:val="00F45ABB"/>
    <w:rsid w:val="00F45AFA"/>
    <w:rsid w:val="00F45C00"/>
    <w:rsid w:val="00F4681D"/>
    <w:rsid w:val="00F470F9"/>
    <w:rsid w:val="00F4731F"/>
    <w:rsid w:val="00F475ED"/>
    <w:rsid w:val="00F477D2"/>
    <w:rsid w:val="00F47A0B"/>
    <w:rsid w:val="00F47BBD"/>
    <w:rsid w:val="00F47D2D"/>
    <w:rsid w:val="00F47DC4"/>
    <w:rsid w:val="00F5048C"/>
    <w:rsid w:val="00F504C9"/>
    <w:rsid w:val="00F50D9F"/>
    <w:rsid w:val="00F51304"/>
    <w:rsid w:val="00F51437"/>
    <w:rsid w:val="00F514AE"/>
    <w:rsid w:val="00F522EE"/>
    <w:rsid w:val="00F52A3D"/>
    <w:rsid w:val="00F52B6A"/>
    <w:rsid w:val="00F53116"/>
    <w:rsid w:val="00F534C9"/>
    <w:rsid w:val="00F53E1E"/>
    <w:rsid w:val="00F53FF4"/>
    <w:rsid w:val="00F5474F"/>
    <w:rsid w:val="00F5496C"/>
    <w:rsid w:val="00F54D1A"/>
    <w:rsid w:val="00F555BF"/>
    <w:rsid w:val="00F5581D"/>
    <w:rsid w:val="00F559CF"/>
    <w:rsid w:val="00F55C50"/>
    <w:rsid w:val="00F5614C"/>
    <w:rsid w:val="00F565C5"/>
    <w:rsid w:val="00F56786"/>
    <w:rsid w:val="00F56AA5"/>
    <w:rsid w:val="00F5731A"/>
    <w:rsid w:val="00F57A31"/>
    <w:rsid w:val="00F57B5A"/>
    <w:rsid w:val="00F6002D"/>
    <w:rsid w:val="00F603DD"/>
    <w:rsid w:val="00F60A20"/>
    <w:rsid w:val="00F60E72"/>
    <w:rsid w:val="00F616B3"/>
    <w:rsid w:val="00F61740"/>
    <w:rsid w:val="00F6198D"/>
    <w:rsid w:val="00F6207A"/>
    <w:rsid w:val="00F62630"/>
    <w:rsid w:val="00F6294F"/>
    <w:rsid w:val="00F62BF9"/>
    <w:rsid w:val="00F64355"/>
    <w:rsid w:val="00F6436D"/>
    <w:rsid w:val="00F65209"/>
    <w:rsid w:val="00F65664"/>
    <w:rsid w:val="00F65685"/>
    <w:rsid w:val="00F65700"/>
    <w:rsid w:val="00F6707E"/>
    <w:rsid w:val="00F67661"/>
    <w:rsid w:val="00F67D92"/>
    <w:rsid w:val="00F70120"/>
    <w:rsid w:val="00F70943"/>
    <w:rsid w:val="00F70D96"/>
    <w:rsid w:val="00F71049"/>
    <w:rsid w:val="00F7126D"/>
    <w:rsid w:val="00F71432"/>
    <w:rsid w:val="00F71A9D"/>
    <w:rsid w:val="00F71B9F"/>
    <w:rsid w:val="00F71BA3"/>
    <w:rsid w:val="00F71D83"/>
    <w:rsid w:val="00F71F50"/>
    <w:rsid w:val="00F71FB9"/>
    <w:rsid w:val="00F7229C"/>
    <w:rsid w:val="00F72731"/>
    <w:rsid w:val="00F72A4B"/>
    <w:rsid w:val="00F73873"/>
    <w:rsid w:val="00F739EA"/>
    <w:rsid w:val="00F73CDB"/>
    <w:rsid w:val="00F73CF7"/>
    <w:rsid w:val="00F74084"/>
    <w:rsid w:val="00F74514"/>
    <w:rsid w:val="00F74AEC"/>
    <w:rsid w:val="00F74E96"/>
    <w:rsid w:val="00F752BA"/>
    <w:rsid w:val="00F75AFF"/>
    <w:rsid w:val="00F75E98"/>
    <w:rsid w:val="00F76279"/>
    <w:rsid w:val="00F76A1B"/>
    <w:rsid w:val="00F76C02"/>
    <w:rsid w:val="00F7709E"/>
    <w:rsid w:val="00F77238"/>
    <w:rsid w:val="00F773CE"/>
    <w:rsid w:val="00F8064D"/>
    <w:rsid w:val="00F80AC1"/>
    <w:rsid w:val="00F80BB9"/>
    <w:rsid w:val="00F8155F"/>
    <w:rsid w:val="00F815B0"/>
    <w:rsid w:val="00F815B7"/>
    <w:rsid w:val="00F816C4"/>
    <w:rsid w:val="00F81DDD"/>
    <w:rsid w:val="00F82141"/>
    <w:rsid w:val="00F821A4"/>
    <w:rsid w:val="00F8221D"/>
    <w:rsid w:val="00F8321C"/>
    <w:rsid w:val="00F83291"/>
    <w:rsid w:val="00F83619"/>
    <w:rsid w:val="00F839CB"/>
    <w:rsid w:val="00F83FA0"/>
    <w:rsid w:val="00F84C51"/>
    <w:rsid w:val="00F85BA2"/>
    <w:rsid w:val="00F86034"/>
    <w:rsid w:val="00F86B8D"/>
    <w:rsid w:val="00F87722"/>
    <w:rsid w:val="00F877AD"/>
    <w:rsid w:val="00F908DA"/>
    <w:rsid w:val="00F909A7"/>
    <w:rsid w:val="00F90AA9"/>
    <w:rsid w:val="00F90F51"/>
    <w:rsid w:val="00F91091"/>
    <w:rsid w:val="00F9161C"/>
    <w:rsid w:val="00F9168F"/>
    <w:rsid w:val="00F91C7E"/>
    <w:rsid w:val="00F927A9"/>
    <w:rsid w:val="00F92963"/>
    <w:rsid w:val="00F936EC"/>
    <w:rsid w:val="00F9418E"/>
    <w:rsid w:val="00F94617"/>
    <w:rsid w:val="00F947FB"/>
    <w:rsid w:val="00F94E1B"/>
    <w:rsid w:val="00F952AE"/>
    <w:rsid w:val="00F955FB"/>
    <w:rsid w:val="00F95DD0"/>
    <w:rsid w:val="00F95EA4"/>
    <w:rsid w:val="00F960B4"/>
    <w:rsid w:val="00F96155"/>
    <w:rsid w:val="00F9618F"/>
    <w:rsid w:val="00F965D1"/>
    <w:rsid w:val="00F96ADA"/>
    <w:rsid w:val="00F96F2A"/>
    <w:rsid w:val="00F9741C"/>
    <w:rsid w:val="00F977D4"/>
    <w:rsid w:val="00F977F5"/>
    <w:rsid w:val="00FA0138"/>
    <w:rsid w:val="00FA0341"/>
    <w:rsid w:val="00FA0A54"/>
    <w:rsid w:val="00FA0FCE"/>
    <w:rsid w:val="00FA29C1"/>
    <w:rsid w:val="00FA3826"/>
    <w:rsid w:val="00FA3BA1"/>
    <w:rsid w:val="00FA43BB"/>
    <w:rsid w:val="00FA476B"/>
    <w:rsid w:val="00FA4828"/>
    <w:rsid w:val="00FA4B0A"/>
    <w:rsid w:val="00FA4EE4"/>
    <w:rsid w:val="00FA52E8"/>
    <w:rsid w:val="00FA531C"/>
    <w:rsid w:val="00FA5332"/>
    <w:rsid w:val="00FA5505"/>
    <w:rsid w:val="00FA615D"/>
    <w:rsid w:val="00FA625C"/>
    <w:rsid w:val="00FA6281"/>
    <w:rsid w:val="00FA7046"/>
    <w:rsid w:val="00FA71C3"/>
    <w:rsid w:val="00FA724E"/>
    <w:rsid w:val="00FA79A1"/>
    <w:rsid w:val="00FB03FE"/>
    <w:rsid w:val="00FB0EA8"/>
    <w:rsid w:val="00FB0F30"/>
    <w:rsid w:val="00FB1678"/>
    <w:rsid w:val="00FB17F1"/>
    <w:rsid w:val="00FB1CA3"/>
    <w:rsid w:val="00FB1D62"/>
    <w:rsid w:val="00FB1EA0"/>
    <w:rsid w:val="00FB1EE8"/>
    <w:rsid w:val="00FB37F9"/>
    <w:rsid w:val="00FB3BF8"/>
    <w:rsid w:val="00FB439B"/>
    <w:rsid w:val="00FB48D1"/>
    <w:rsid w:val="00FB49A2"/>
    <w:rsid w:val="00FB4FD4"/>
    <w:rsid w:val="00FB5C99"/>
    <w:rsid w:val="00FB5D94"/>
    <w:rsid w:val="00FB6023"/>
    <w:rsid w:val="00FB639E"/>
    <w:rsid w:val="00FB6C22"/>
    <w:rsid w:val="00FB6F44"/>
    <w:rsid w:val="00FB775D"/>
    <w:rsid w:val="00FB798C"/>
    <w:rsid w:val="00FC08C9"/>
    <w:rsid w:val="00FC0EB3"/>
    <w:rsid w:val="00FC0EE5"/>
    <w:rsid w:val="00FC12A9"/>
    <w:rsid w:val="00FC1563"/>
    <w:rsid w:val="00FC15F0"/>
    <w:rsid w:val="00FC1750"/>
    <w:rsid w:val="00FC17B9"/>
    <w:rsid w:val="00FC1993"/>
    <w:rsid w:val="00FC261D"/>
    <w:rsid w:val="00FC32E7"/>
    <w:rsid w:val="00FC37AD"/>
    <w:rsid w:val="00FC4459"/>
    <w:rsid w:val="00FC4D50"/>
    <w:rsid w:val="00FC4D83"/>
    <w:rsid w:val="00FC5E40"/>
    <w:rsid w:val="00FC5E5C"/>
    <w:rsid w:val="00FC6403"/>
    <w:rsid w:val="00FC6F13"/>
    <w:rsid w:val="00FC71B8"/>
    <w:rsid w:val="00FC7337"/>
    <w:rsid w:val="00FC794D"/>
    <w:rsid w:val="00FD0235"/>
    <w:rsid w:val="00FD05AE"/>
    <w:rsid w:val="00FD06D7"/>
    <w:rsid w:val="00FD0770"/>
    <w:rsid w:val="00FD0E63"/>
    <w:rsid w:val="00FD12DF"/>
    <w:rsid w:val="00FD1528"/>
    <w:rsid w:val="00FD15E3"/>
    <w:rsid w:val="00FD1691"/>
    <w:rsid w:val="00FD208B"/>
    <w:rsid w:val="00FD285E"/>
    <w:rsid w:val="00FD2A3A"/>
    <w:rsid w:val="00FD38CA"/>
    <w:rsid w:val="00FD38EA"/>
    <w:rsid w:val="00FD3F82"/>
    <w:rsid w:val="00FD42C5"/>
    <w:rsid w:val="00FD42E5"/>
    <w:rsid w:val="00FD433E"/>
    <w:rsid w:val="00FD445F"/>
    <w:rsid w:val="00FD4A6D"/>
    <w:rsid w:val="00FD627E"/>
    <w:rsid w:val="00FD6AD5"/>
    <w:rsid w:val="00FD6B02"/>
    <w:rsid w:val="00FD7366"/>
    <w:rsid w:val="00FD78D6"/>
    <w:rsid w:val="00FD7C57"/>
    <w:rsid w:val="00FE02A8"/>
    <w:rsid w:val="00FE0B34"/>
    <w:rsid w:val="00FE0F4D"/>
    <w:rsid w:val="00FE1550"/>
    <w:rsid w:val="00FE164B"/>
    <w:rsid w:val="00FE2638"/>
    <w:rsid w:val="00FE2EF9"/>
    <w:rsid w:val="00FE348B"/>
    <w:rsid w:val="00FE368F"/>
    <w:rsid w:val="00FE381D"/>
    <w:rsid w:val="00FE38E6"/>
    <w:rsid w:val="00FE4389"/>
    <w:rsid w:val="00FE4827"/>
    <w:rsid w:val="00FE4C8E"/>
    <w:rsid w:val="00FE4D61"/>
    <w:rsid w:val="00FE4E60"/>
    <w:rsid w:val="00FE5793"/>
    <w:rsid w:val="00FE609B"/>
    <w:rsid w:val="00FE61A7"/>
    <w:rsid w:val="00FE686D"/>
    <w:rsid w:val="00FE6B11"/>
    <w:rsid w:val="00FE70AA"/>
    <w:rsid w:val="00FE7355"/>
    <w:rsid w:val="00FE75F9"/>
    <w:rsid w:val="00FE7DCB"/>
    <w:rsid w:val="00FF00C5"/>
    <w:rsid w:val="00FF00CB"/>
    <w:rsid w:val="00FF0E37"/>
    <w:rsid w:val="00FF0FC2"/>
    <w:rsid w:val="00FF11C5"/>
    <w:rsid w:val="00FF1ED6"/>
    <w:rsid w:val="00FF20C6"/>
    <w:rsid w:val="00FF2105"/>
    <w:rsid w:val="00FF248E"/>
    <w:rsid w:val="00FF2826"/>
    <w:rsid w:val="00FF2E1E"/>
    <w:rsid w:val="00FF2F79"/>
    <w:rsid w:val="00FF38CB"/>
    <w:rsid w:val="00FF4663"/>
    <w:rsid w:val="00FF480E"/>
    <w:rsid w:val="00FF5ABE"/>
    <w:rsid w:val="00FF5CB6"/>
    <w:rsid w:val="00FF5F75"/>
    <w:rsid w:val="00FF5FD7"/>
    <w:rsid w:val="00FF60E1"/>
    <w:rsid w:val="00FF6252"/>
    <w:rsid w:val="00FF6A21"/>
    <w:rsid w:val="00FF6D22"/>
    <w:rsid w:val="00FF6E69"/>
    <w:rsid w:val="00FF7C3A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C74F96"/>
  <w15:docId w15:val="{0CB0E06F-7052-498C-A868-14122CB21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19A1"/>
    <w:rPr>
      <w:rFonts w:ascii="CordiaUPC" w:hAnsi="CordiaUPC" w:cs="CordiaUPC"/>
    </w:rPr>
  </w:style>
  <w:style w:type="paragraph" w:styleId="Heading1">
    <w:name w:val="heading 1"/>
    <w:basedOn w:val="Normal"/>
    <w:next w:val="Normal"/>
    <w:qFormat/>
    <w:rsid w:val="00281411"/>
    <w:pPr>
      <w:keepNext/>
      <w:tabs>
        <w:tab w:val="left" w:pos="78"/>
      </w:tabs>
      <w:jc w:val="center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81411"/>
    <w:pPr>
      <w:keepNext/>
      <w:tabs>
        <w:tab w:val="left" w:pos="342"/>
      </w:tabs>
      <w:ind w:right="-88"/>
      <w:jc w:val="center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281411"/>
    <w:pPr>
      <w:keepNext/>
      <w:tabs>
        <w:tab w:val="left" w:pos="720"/>
        <w:tab w:val="left" w:pos="810"/>
      </w:tabs>
      <w:ind w:left="900" w:right="576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281411"/>
    <w:pPr>
      <w:keepNext/>
      <w:tabs>
        <w:tab w:val="left" w:pos="360"/>
      </w:tabs>
      <w:ind w:right="583"/>
      <w:jc w:val="right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281411"/>
    <w:pPr>
      <w:keepNext/>
      <w:tabs>
        <w:tab w:val="left" w:pos="252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281411"/>
    <w:pPr>
      <w:keepNext/>
      <w:tabs>
        <w:tab w:val="left" w:pos="360"/>
      </w:tabs>
      <w:spacing w:line="216" w:lineRule="auto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6"/>
    </w:pPr>
    <w:rPr>
      <w:rFonts w:ascii="AngsanaUPC" w:hAnsi="AngsanaUPC" w:cs="AngsanaUPC"/>
      <w:sz w:val="28"/>
      <w:szCs w:val="28"/>
    </w:rPr>
  </w:style>
  <w:style w:type="paragraph" w:styleId="Heading8">
    <w:name w:val="heading 8"/>
    <w:basedOn w:val="Normal"/>
    <w:next w:val="Normal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7"/>
    </w:pPr>
    <w:rPr>
      <w:rFonts w:ascii="AngsanaUPC" w:hAnsi="AngsanaUPC" w:cs="Angsan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281411"/>
    <w:pPr>
      <w:keepNext/>
      <w:tabs>
        <w:tab w:val="left" w:pos="360"/>
        <w:tab w:val="left" w:pos="900"/>
      </w:tabs>
      <w:ind w:right="583"/>
      <w:jc w:val="right"/>
      <w:outlineLvl w:val="8"/>
    </w:pPr>
    <w:rPr>
      <w:rFonts w:ascii="AngsanaUPC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81411"/>
    <w:pPr>
      <w:tabs>
        <w:tab w:val="center" w:pos="4153"/>
        <w:tab w:val="right" w:pos="8306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281411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281411"/>
    <w:pPr>
      <w:spacing w:before="120" w:after="120"/>
    </w:pPr>
    <w:rPr>
      <w:b/>
      <w:bCs/>
    </w:rPr>
  </w:style>
  <w:style w:type="paragraph" w:styleId="BlockText">
    <w:name w:val="Block Text"/>
    <w:basedOn w:val="Normal"/>
    <w:rsid w:val="00281411"/>
    <w:pPr>
      <w:tabs>
        <w:tab w:val="left" w:pos="900"/>
      </w:tabs>
      <w:ind w:left="900" w:right="576" w:hanging="900"/>
      <w:jc w:val="both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link w:val="BodyTextChar"/>
    <w:rsid w:val="00281411"/>
    <w:pPr>
      <w:tabs>
        <w:tab w:val="left" w:pos="450"/>
        <w:tab w:val="left" w:pos="900"/>
      </w:tabs>
      <w:ind w:right="583"/>
      <w:jc w:val="both"/>
    </w:pPr>
    <w:rPr>
      <w:rFonts w:ascii="AngsanaUPC" w:hAnsi="AngsanaUPC" w:cs="Angsana New"/>
      <w:sz w:val="32"/>
      <w:szCs w:val="32"/>
    </w:rPr>
  </w:style>
  <w:style w:type="paragraph" w:styleId="BodyTextIndent">
    <w:name w:val="Body Text Indent"/>
    <w:basedOn w:val="Normal"/>
    <w:rsid w:val="00281411"/>
    <w:pPr>
      <w:ind w:left="432" w:hanging="432"/>
    </w:pPr>
    <w:rPr>
      <w:rFonts w:ascii="AngsanaUPC" w:hAnsi="AngsanaUPC" w:cs="AngsanaUPC"/>
      <w:sz w:val="28"/>
      <w:szCs w:val="28"/>
    </w:rPr>
  </w:style>
  <w:style w:type="paragraph" w:styleId="BodyText2">
    <w:name w:val="Body Text 2"/>
    <w:basedOn w:val="Normal"/>
    <w:rsid w:val="00281411"/>
    <w:pPr>
      <w:tabs>
        <w:tab w:val="left" w:pos="360"/>
        <w:tab w:val="left" w:pos="900"/>
      </w:tabs>
    </w:pPr>
    <w:rPr>
      <w:rFonts w:ascii="AngsanaUPC" w:hAnsi="AngsanaUPC" w:cs="AngsanaUPC"/>
      <w:spacing w:val="-6"/>
      <w:sz w:val="32"/>
      <w:szCs w:val="32"/>
    </w:rPr>
  </w:style>
  <w:style w:type="paragraph" w:styleId="BodyTextIndent2">
    <w:name w:val="Body Text Indent 2"/>
    <w:basedOn w:val="Normal"/>
    <w:rsid w:val="00281411"/>
    <w:pPr>
      <w:spacing w:before="240"/>
      <w:ind w:right="583" w:firstLine="900"/>
      <w:jc w:val="both"/>
    </w:pPr>
    <w:rPr>
      <w:rFonts w:ascii="AngsanaUPC" w:hAnsi="AngsanaUPC" w:cs="AngsanaUPC"/>
      <w:sz w:val="32"/>
      <w:szCs w:val="32"/>
    </w:rPr>
  </w:style>
  <w:style w:type="paragraph" w:styleId="BodyTextIndent3">
    <w:name w:val="Body Text Indent 3"/>
    <w:basedOn w:val="Normal"/>
    <w:rsid w:val="00281411"/>
    <w:pPr>
      <w:spacing w:before="240"/>
      <w:ind w:right="583" w:firstLine="72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rsid w:val="00281411"/>
    <w:pPr>
      <w:tabs>
        <w:tab w:val="left" w:pos="360"/>
        <w:tab w:val="left" w:pos="900"/>
        <w:tab w:val="left" w:pos="1440"/>
      </w:tabs>
      <w:ind w:right="576"/>
      <w:jc w:val="both"/>
    </w:pPr>
    <w:rPr>
      <w:rFonts w:ascii="AngsanaUPC" w:hAnsi="AngsanaUPC" w:cs="AngsanaUPC"/>
      <w:b/>
      <w:bCs/>
      <w:sz w:val="32"/>
      <w:szCs w:val="32"/>
    </w:rPr>
  </w:style>
  <w:style w:type="paragraph" w:styleId="BalloonText">
    <w:name w:val="Balloon Text"/>
    <w:basedOn w:val="Normal"/>
    <w:semiHidden/>
    <w:rsid w:val="00842AF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rsid w:val="00CD3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Normal"/>
    <w:rsid w:val="007044C1"/>
    <w:pPr>
      <w:ind w:left="720" w:hanging="360"/>
    </w:pPr>
    <w:rPr>
      <w:lang w:eastAsia="zh-CN"/>
    </w:rPr>
  </w:style>
  <w:style w:type="paragraph" w:styleId="ListBullet2">
    <w:name w:val="List Bullet 2"/>
    <w:basedOn w:val="Normal"/>
    <w:rsid w:val="007044C1"/>
    <w:pPr>
      <w:ind w:left="720" w:hanging="360"/>
    </w:pPr>
    <w:rPr>
      <w:lang w:eastAsia="zh-CN"/>
    </w:rPr>
  </w:style>
  <w:style w:type="paragraph" w:styleId="Date">
    <w:name w:val="Date"/>
    <w:basedOn w:val="Normal"/>
    <w:next w:val="Normal"/>
    <w:rsid w:val="007044C1"/>
    <w:rPr>
      <w:rFonts w:cs="Angsana New"/>
      <w:szCs w:val="23"/>
      <w:lang w:eastAsia="zh-CN"/>
    </w:rPr>
  </w:style>
  <w:style w:type="character" w:customStyle="1" w:styleId="h1">
    <w:name w:val="h1"/>
    <w:basedOn w:val="DefaultParagraphFont"/>
    <w:rsid w:val="00CE2C12"/>
  </w:style>
  <w:style w:type="character" w:customStyle="1" w:styleId="HeaderChar">
    <w:name w:val="Header Char"/>
    <w:link w:val="Header"/>
    <w:uiPriority w:val="99"/>
    <w:rsid w:val="002F37CC"/>
    <w:rPr>
      <w:rFonts w:ascii="CordiaUPC" w:hAnsi="CordiaUPC" w:cs="CordiaUPC"/>
    </w:rPr>
  </w:style>
  <w:style w:type="paragraph" w:customStyle="1" w:styleId="block">
    <w:name w:val="block"/>
    <w:aliases w:val="b"/>
    <w:basedOn w:val="BodyText"/>
    <w:rsid w:val="00AA7558"/>
    <w:pPr>
      <w:tabs>
        <w:tab w:val="clear" w:pos="450"/>
        <w:tab w:val="clear" w:pos="90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link w:val="BodyText"/>
    <w:rsid w:val="00AA7558"/>
    <w:rPr>
      <w:rFonts w:ascii="AngsanaUPC" w:hAnsi="AngsanaUPC" w:cs="AngsanaUPC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D3866"/>
    <w:pPr>
      <w:ind w:left="720"/>
      <w:contextualSpacing/>
    </w:pPr>
    <w:rPr>
      <w:rFonts w:cs="Angsana New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076380"/>
    <w:rPr>
      <w:rFonts w:ascii="CordiaUPC" w:hAnsi="CordiaUPC" w:cs="CordiaUPC"/>
    </w:rPr>
  </w:style>
  <w:style w:type="character" w:styleId="Emphasis">
    <w:name w:val="Emphasis"/>
    <w:qFormat/>
    <w:rsid w:val="00C34A10"/>
    <w:rPr>
      <w:i/>
      <w:iCs/>
    </w:rPr>
  </w:style>
  <w:style w:type="character" w:customStyle="1" w:styleId="Heading9Char">
    <w:name w:val="Heading 9 Char"/>
    <w:basedOn w:val="DefaultParagraphFont"/>
    <w:link w:val="Heading9"/>
    <w:rsid w:val="00C53E53"/>
    <w:rPr>
      <w:rFonts w:ascii="AngsanaUPC" w:hAnsi="AngsanaUPC" w:cs="AngsanaUPC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35682A"/>
    <w:rPr>
      <w:rFonts w:ascii="AngsanaUPC" w:hAnsi="AngsanaUPC" w:cs="AngsanaUPC"/>
      <w:sz w:val="32"/>
      <w:szCs w:val="32"/>
    </w:rPr>
  </w:style>
  <w:style w:type="table" w:customStyle="1" w:styleId="TableGrid2">
    <w:name w:val="Table Grid2"/>
    <w:basedOn w:val="TableNormal"/>
    <w:uiPriority w:val="59"/>
    <w:rsid w:val="00537FD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13989"/>
    <w:rPr>
      <w:rFonts w:ascii="CordiaUPC" w:hAnsi="CordiaUPC"/>
      <w:szCs w:val="25"/>
    </w:rPr>
  </w:style>
  <w:style w:type="character" w:customStyle="1" w:styleId="Heading2Char">
    <w:name w:val="Heading 2 Char"/>
    <w:basedOn w:val="DefaultParagraphFont"/>
    <w:link w:val="Heading2"/>
    <w:rsid w:val="00D0705F"/>
    <w:rPr>
      <w:rFonts w:ascii="AngsanaUPC" w:hAnsi="AngsanaUPC" w:cs="AngsanaUPC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5852AD"/>
    <w:rPr>
      <w:rFonts w:ascii="Consolas" w:hAnsi="Consolas" w:cs="Cordi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5852AD"/>
    <w:rPr>
      <w:rFonts w:ascii="Consolas" w:hAnsi="Consolas" w:cs="Cordia New"/>
      <w:sz w:val="21"/>
      <w:szCs w:val="26"/>
    </w:rPr>
  </w:style>
  <w:style w:type="table" w:customStyle="1" w:styleId="TableGrid5">
    <w:name w:val="Table Grid5"/>
    <w:basedOn w:val="TableNormal"/>
    <w:uiPriority w:val="59"/>
    <w:rsid w:val="00C9191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TP420T00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D65A8-1A11-4499-92B0-96DFD79F6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TP420T00</Template>
  <TotalTime>3725</TotalTime>
  <Pages>29</Pages>
  <Words>6676</Words>
  <Characters>38059</Characters>
  <Application>Microsoft Office Word</Application>
  <DocSecurity>0</DocSecurity>
  <Lines>317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44646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V&amp;A</dc:creator>
  <cp:lastModifiedBy>luxsanaphon phueakphayung</cp:lastModifiedBy>
  <cp:revision>334</cp:revision>
  <cp:lastPrinted>2026-02-27T09:43:00Z</cp:lastPrinted>
  <dcterms:created xsi:type="dcterms:W3CDTF">2024-02-08T14:05:00Z</dcterms:created>
  <dcterms:modified xsi:type="dcterms:W3CDTF">2026-02-27T09:43:00Z</dcterms:modified>
</cp:coreProperties>
</file>