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375B5" w14:paraId="10F0A996" w14:textId="77777777" w:rsidTr="004979F0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6375B5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6375B5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6375B5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93AA2" w14:paraId="2E4F3B1C" w14:textId="77777777" w:rsidTr="0009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tblHeader/>
        </w:trPr>
        <w:tc>
          <w:tcPr>
            <w:tcW w:w="1274" w:type="dxa"/>
          </w:tcPr>
          <w:p w14:paraId="7BA68D58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68603DF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A4327" w:rsidRPr="006375B5" w14:paraId="41A932E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6375B5" w:rsidRDefault="00AA4327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6375B5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0175891F" w:rsidR="00AA4327" w:rsidRPr="006375B5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156D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44214" w:rsidRPr="006375B5" w14:paraId="69A426A6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6375B5" w:rsidRDefault="00E4421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6375B5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05BEF5BA" w:rsidR="00E44214" w:rsidRPr="006375B5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5345" w:rsidRPr="006375B5" w14:paraId="3D9CB8A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1E5345" w:rsidRPr="006375B5" w14:paraId="4CB0094A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6375B5" w14:paraId="683FF31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6375B5" w14:paraId="4EEA85D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6375B5" w14:paraId="151AA1D9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6375B5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6375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4CE6" w:rsidRPr="006375B5" w14:paraId="5F336D7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D709E8" w14:textId="77777777" w:rsidR="00804CE6" w:rsidRPr="006375B5" w:rsidRDefault="00804CE6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40524" w14:textId="77777777" w:rsidR="00804CE6" w:rsidRPr="006375B5" w:rsidRDefault="00804CE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165F34C" w14:textId="6B519361" w:rsidR="00804CE6" w:rsidRPr="006375B5" w:rsidRDefault="00804CE6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9A74EF" w:rsidRPr="006375B5" w14:paraId="609DC62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30AD5E08" w14:textId="77777777" w:rsidR="009A74EF" w:rsidRPr="006375B5" w:rsidRDefault="009A74EF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D2796" w14:textId="77777777" w:rsidR="009A74EF" w:rsidRPr="006375B5" w:rsidRDefault="009A74E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BE44E54" w14:textId="07077175" w:rsidR="009A74EF" w:rsidRPr="00D120CE" w:rsidRDefault="009A74EF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6375B5" w14:paraId="4D8641D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6375B5" w14:paraId="4A8C79F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04AE2C88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5345" w:rsidRPr="006375B5" w14:paraId="778EF87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6375B5" w14:paraId="05B3F46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193F62" w:rsidRPr="006375B5" w14:paraId="679EBD1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88B82A" w14:textId="77777777" w:rsidR="00193F62" w:rsidRPr="006375B5" w:rsidRDefault="00193F62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E2F4D" w14:textId="77777777" w:rsidR="00193F62" w:rsidRPr="006375B5" w:rsidRDefault="00193F62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F39632E" w14:textId="60D949C3" w:rsidR="00193F62" w:rsidRPr="006375B5" w:rsidRDefault="006560C3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E5345" w:rsidRPr="006375B5" w14:paraId="60A6F298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3B4BDEE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467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E878930" w14:textId="0AEFA4B8" w:rsidR="001E5345" w:rsidRPr="006375B5" w:rsidRDefault="006560C3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93F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0"/>
    </w:tbl>
    <w:p w14:paraId="580682B7" w14:textId="736D7394" w:rsidR="00C8500E" w:rsidRPr="00093AA2" w:rsidRDefault="0009267B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375B5">
        <w:rPr>
          <w:b/>
          <w:bCs/>
          <w:color w:val="2E74B5"/>
          <w:cs/>
        </w:rPr>
        <w:br w:type="page"/>
      </w:r>
      <w:r w:rsidR="00A46F43" w:rsidRPr="00093AA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093AA2">
        <w:rPr>
          <w:rFonts w:ascii="Angsana New" w:hAnsi="Angsana New"/>
          <w:sz w:val="30"/>
          <w:szCs w:val="30"/>
          <w:cs/>
        </w:rPr>
        <w:t>นี้</w:t>
      </w:r>
    </w:p>
    <w:p w14:paraId="0CD19B72" w14:textId="77777777" w:rsidR="00F10F29" w:rsidRPr="00093AA2" w:rsidRDefault="00F10F29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BF9BA6E" w14:textId="1EED0A8D" w:rsidR="00C8500E" w:rsidRPr="00093AA2" w:rsidRDefault="00A46F43" w:rsidP="004C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93AA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DE55BA">
        <w:rPr>
          <w:rFonts w:ascii="Angsana New" w:hAnsi="Angsana New"/>
          <w:sz w:val="30"/>
          <w:szCs w:val="30"/>
          <w:cs/>
        </w:rPr>
        <w:t>คณะกรรมการ</w:t>
      </w:r>
      <w:r w:rsidR="00C8500E" w:rsidRPr="00DE55BA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DE55BA">
        <w:rPr>
          <w:rFonts w:ascii="Angsana New" w:hAnsi="Angsana New"/>
          <w:sz w:val="30"/>
          <w:szCs w:val="30"/>
          <w:cs/>
        </w:rPr>
        <w:t xml:space="preserve"> </w:t>
      </w:r>
      <w:r w:rsidR="00CD1F48">
        <w:rPr>
          <w:rFonts w:ascii="Angsana New" w:hAnsi="Angsana New"/>
          <w:sz w:val="30"/>
          <w:szCs w:val="30"/>
        </w:rPr>
        <w:t>5</w:t>
      </w:r>
      <w:r w:rsidR="005910CD">
        <w:rPr>
          <w:rFonts w:ascii="Angsana New" w:hAnsi="Angsana New"/>
          <w:sz w:val="30"/>
          <w:szCs w:val="30"/>
        </w:rPr>
        <w:t xml:space="preserve"> </w:t>
      </w:r>
      <w:r w:rsidR="001F588F">
        <w:rPr>
          <w:rFonts w:ascii="Angsana New" w:hAnsi="Angsana New" w:hint="cs"/>
          <w:sz w:val="30"/>
          <w:szCs w:val="30"/>
          <w:cs/>
        </w:rPr>
        <w:t>กุมภาพันธ์</w:t>
      </w:r>
      <w:r w:rsidR="0062672E" w:rsidRPr="00DE55BA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DF30DC">
        <w:rPr>
          <w:rFonts w:ascii="Angsana New" w:hAnsi="Angsana New"/>
          <w:sz w:val="30"/>
          <w:szCs w:val="30"/>
        </w:rPr>
        <w:t>9</w:t>
      </w:r>
    </w:p>
    <w:p w14:paraId="6F929598" w14:textId="77777777" w:rsidR="00541701" w:rsidRPr="00093AA2" w:rsidRDefault="00541701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p w14:paraId="5939F6D8" w14:textId="44FF2EA7" w:rsidR="00C8500E" w:rsidRPr="00093AA2" w:rsidRDefault="00C8500E" w:rsidP="00A40C6A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156DBE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4CB1F0B" w14:textId="77777777" w:rsidR="00A25DEB" w:rsidRPr="00093AA2" w:rsidRDefault="00A25DEB" w:rsidP="00093AA2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CF759DE" w14:textId="0405CA9E" w:rsidR="00CF25D2" w:rsidRPr="00CD1F48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D1F48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</w:t>
      </w:r>
      <w:r w:rsidR="00C83A44" w:rsidRPr="00CD1F48">
        <w:rPr>
          <w:rFonts w:ascii="Angsana New" w:hAnsi="Angsana New" w:hint="cs"/>
          <w:sz w:val="30"/>
          <w:szCs w:val="30"/>
          <w:cs/>
        </w:rPr>
        <w:t>น</w:t>
      </w:r>
      <w:r w:rsidRPr="00CD1F48">
        <w:rPr>
          <w:rFonts w:ascii="Angsana New" w:hAnsi="Angsana New" w:hint="cs"/>
          <w:sz w:val="30"/>
          <w:szCs w:val="30"/>
          <w:cs/>
        </w:rPr>
        <w:t>ประจำปีและจัดทำ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6560C3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560C3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6560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037FE" w:rsidRPr="006560C3">
        <w:rPr>
          <w:rFonts w:ascii="Angsana New" w:hAnsi="Angsana New"/>
          <w:spacing w:val="-2"/>
          <w:sz w:val="30"/>
          <w:szCs w:val="30"/>
        </w:rPr>
        <w:t>34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เรื่อง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0A7AE4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A7A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A7AE4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CD1F48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="007037FE" w:rsidRPr="00CD1F48">
        <w:rPr>
          <w:rFonts w:ascii="Angsana New" w:hAnsi="Angsana New"/>
          <w:sz w:val="30"/>
          <w:szCs w:val="30"/>
        </w:rPr>
        <w:t>30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Pr="00CD1F48">
        <w:rPr>
          <w:rFonts w:ascii="Angsana New" w:hAnsi="Angsana New" w:hint="cs"/>
          <w:sz w:val="30"/>
          <w:szCs w:val="30"/>
          <w:cs/>
        </w:rPr>
        <w:t>กันยายน</w:t>
      </w:r>
      <w:r w:rsidRPr="00CD1F48">
        <w:rPr>
          <w:rFonts w:ascii="Angsana New" w:hAnsi="Angsana New"/>
          <w:sz w:val="30"/>
          <w:szCs w:val="30"/>
          <w:cs/>
        </w:rPr>
        <w:t xml:space="preserve"> </w:t>
      </w:r>
      <w:r w:rsidR="007037FE" w:rsidRPr="00CD1F48">
        <w:rPr>
          <w:rFonts w:ascii="Angsana New" w:hAnsi="Angsana New"/>
          <w:sz w:val="30"/>
          <w:szCs w:val="30"/>
        </w:rPr>
        <w:t>256</w:t>
      </w:r>
      <w:r w:rsidR="00DF30DC" w:rsidRPr="00CD1F48">
        <w:rPr>
          <w:rFonts w:ascii="Angsana New" w:hAnsi="Angsana New"/>
          <w:sz w:val="30"/>
          <w:szCs w:val="30"/>
        </w:rPr>
        <w:t>8</w:t>
      </w:r>
    </w:p>
    <w:p w14:paraId="583F6A1F" w14:textId="77777777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0F4A05" w14:textId="2A04AFF3" w:rsidR="004474D7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CF25D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ทั้งนี้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0A7AE4">
        <w:rPr>
          <w:rFonts w:ascii="Angsana New" w:hAnsi="Angsana New" w:hint="cs"/>
          <w:sz w:val="30"/>
          <w:szCs w:val="30"/>
          <w:cs/>
        </w:rPr>
        <w:t>ที่</w:t>
      </w:r>
      <w:r w:rsidRPr="00CF25D2">
        <w:rPr>
          <w:rFonts w:ascii="Angsana New" w:hAnsi="Angsana New" w:hint="cs"/>
          <w:sz w:val="30"/>
          <w:szCs w:val="30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DF30DC">
        <w:rPr>
          <w:rFonts w:ascii="Angsana New" w:hAnsi="Angsana New"/>
          <w:sz w:val="30"/>
          <w:szCs w:val="30"/>
        </w:rPr>
        <w:t>8</w:t>
      </w:r>
    </w:p>
    <w:p w14:paraId="0BD1C054" w14:textId="77777777" w:rsidR="004474D7" w:rsidRPr="005F5E23" w:rsidRDefault="004474D7" w:rsidP="00A2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8E496C3" w14:textId="4B5DA41B" w:rsidR="005B4060" w:rsidRPr="006375B5" w:rsidRDefault="005B4060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478B53F" w14:textId="77777777" w:rsidR="00C8500E" w:rsidRPr="00D50DC7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06AB170" w14:textId="18C8B8CA" w:rsidR="00CE78DF" w:rsidRDefault="00CE78DF" w:rsidP="00CE78D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</w:t>
      </w:r>
      <w:r w:rsidR="002911C6">
        <w:rPr>
          <w:rFonts w:ascii="Angsana New" w:hAnsi="Angsana New" w:hint="cs"/>
          <w:b/>
          <w:sz w:val="30"/>
          <w:szCs w:val="30"/>
          <w:cs/>
        </w:rPr>
        <w:t>ย่อย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2911C6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 w:rsidR="002911C6">
        <w:rPr>
          <w:rFonts w:ascii="Angsana New" w:hAnsi="Angsana New" w:hint="cs"/>
          <w:b/>
          <w:sz w:val="30"/>
          <w:szCs w:val="30"/>
          <w:cs/>
        </w:rPr>
        <w:t>การร่วมค้าที่มีการเปลี่ยนแปลงอย่างมีสาระสำคัญ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>ได้เปิดเผย</w:t>
      </w:r>
      <w:r w:rsidR="002911C6">
        <w:rPr>
          <w:rFonts w:ascii="Angsana New" w:hAnsi="Angsana New"/>
          <w:b/>
          <w:sz w:val="30"/>
          <w:szCs w:val="30"/>
          <w:cs/>
        </w:rPr>
        <w:br/>
      </w:r>
      <w:r>
        <w:rPr>
          <w:rFonts w:ascii="Angsana New" w:hAnsi="Angsana New" w:hint="cs"/>
          <w:b/>
          <w:sz w:val="30"/>
          <w:szCs w:val="30"/>
          <w:cs/>
        </w:rPr>
        <w:t xml:space="preserve">ในหมายเหตุข้อ </w:t>
      </w:r>
      <w:r w:rsidR="004C2839">
        <w:rPr>
          <w:rFonts w:ascii="Angsana New" w:hAnsi="Angsana New"/>
          <w:bCs/>
          <w:sz w:val="30"/>
          <w:szCs w:val="30"/>
        </w:rPr>
        <w:t>4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4C2839">
        <w:rPr>
          <w:rFonts w:ascii="Angsana New" w:hAnsi="Angsana New"/>
          <w:bCs/>
          <w:sz w:val="30"/>
          <w:szCs w:val="30"/>
        </w:rPr>
        <w:t>5</w:t>
      </w:r>
      <w:r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2911C6">
        <w:rPr>
          <w:rFonts w:ascii="Angsana New" w:hAnsi="Angsana New" w:hint="cs"/>
          <w:b/>
          <w:sz w:val="30"/>
          <w:szCs w:val="30"/>
          <w:cs/>
        </w:rPr>
        <w:t>บุคคลหรือ</w:t>
      </w:r>
      <w:r>
        <w:rPr>
          <w:rFonts w:ascii="Angsana New" w:hAnsi="Angsana New" w:hint="cs"/>
          <w:b/>
          <w:sz w:val="30"/>
          <w:szCs w:val="30"/>
          <w:cs/>
        </w:rPr>
        <w:t>กิจกา</w:t>
      </w:r>
      <w:r w:rsidR="002911C6">
        <w:rPr>
          <w:rFonts w:ascii="Angsana New" w:hAnsi="Angsana New" w:hint="cs"/>
          <w:b/>
          <w:sz w:val="30"/>
          <w:szCs w:val="30"/>
          <w:cs/>
        </w:rPr>
        <w:t>ร</w:t>
      </w:r>
      <w:r>
        <w:rPr>
          <w:rFonts w:ascii="Angsana New" w:hAnsi="Angsana New" w:hint="cs"/>
          <w:b/>
          <w:sz w:val="30"/>
          <w:szCs w:val="30"/>
          <w:cs/>
        </w:rPr>
        <w:t>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403645AD" w14:textId="7D1BE76B" w:rsidR="00177F04" w:rsidRPr="0090072E" w:rsidRDefault="00177F04" w:rsidP="00E01A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9" w:type="dxa"/>
        <w:tblInd w:w="396" w:type="dxa"/>
        <w:tblLook w:val="04A0" w:firstRow="1" w:lastRow="0" w:firstColumn="1" w:lastColumn="0" w:noHBand="0" w:noVBand="1"/>
      </w:tblPr>
      <w:tblGrid>
        <w:gridCol w:w="4065"/>
        <w:gridCol w:w="1155"/>
        <w:gridCol w:w="269"/>
        <w:gridCol w:w="1107"/>
        <w:gridCol w:w="248"/>
        <w:gridCol w:w="1106"/>
        <w:gridCol w:w="270"/>
        <w:gridCol w:w="1099"/>
      </w:tblGrid>
      <w:tr w:rsidR="00177F04" w:rsidRPr="009E2F97" w14:paraId="6370B2B9" w14:textId="77777777" w:rsidTr="005F630B">
        <w:trPr>
          <w:tblHeader/>
        </w:trPr>
        <w:tc>
          <w:tcPr>
            <w:tcW w:w="4065" w:type="dxa"/>
          </w:tcPr>
          <w:p w14:paraId="2DF5D378" w14:textId="6765E310" w:rsidR="00177F04" w:rsidRPr="009A5C90" w:rsidRDefault="00177F04" w:rsidP="009A5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2531" w:type="dxa"/>
            <w:gridSpan w:val="3"/>
          </w:tcPr>
          <w:p w14:paraId="4ABE6B0D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61D9E01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39433C65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F04" w:rsidRPr="009E2F97" w14:paraId="3269110C" w14:textId="77777777" w:rsidTr="005F630B">
        <w:trPr>
          <w:tblHeader/>
        </w:trPr>
        <w:tc>
          <w:tcPr>
            <w:tcW w:w="4065" w:type="dxa"/>
          </w:tcPr>
          <w:p w14:paraId="758560B5" w14:textId="20A1203D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AA31BC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AA31B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1</w:t>
            </w:r>
            <w:r w:rsidR="00AA31BC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5" w:type="dxa"/>
          </w:tcPr>
          <w:p w14:paraId="18DC097A" w14:textId="09708949" w:rsidR="00177F04" w:rsidRPr="009E2F97" w:rsidRDefault="00DF30D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4C643B67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C47AD18" w14:textId="0B769CA3" w:rsidR="00177F04" w:rsidRPr="009E2F97" w:rsidRDefault="00DF30D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24C840EC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316F50FD" w14:textId="70072412" w:rsidR="00177F04" w:rsidRPr="009E2F97" w:rsidRDefault="00DF30D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682B6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2FA6F09A" w14:textId="7ED5EFCF" w:rsidR="00177F04" w:rsidRPr="009E2F97" w:rsidRDefault="00DF30D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177F04" w:rsidRPr="009E2F97" w14:paraId="397D960E" w14:textId="77777777" w:rsidTr="000F0539">
        <w:trPr>
          <w:trHeight w:val="362"/>
          <w:tblHeader/>
        </w:trPr>
        <w:tc>
          <w:tcPr>
            <w:tcW w:w="4065" w:type="dxa"/>
          </w:tcPr>
          <w:p w14:paraId="03BFCF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4" w:type="dxa"/>
            <w:gridSpan w:val="7"/>
          </w:tcPr>
          <w:p w14:paraId="708F0346" w14:textId="77777777" w:rsidR="00177F04" w:rsidRPr="009E2F97" w:rsidRDefault="00177F04" w:rsidP="003609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7F04" w:rsidRPr="009E2F97" w14:paraId="6196534F" w14:textId="77777777" w:rsidTr="005F630B">
        <w:tc>
          <w:tcPr>
            <w:tcW w:w="4065" w:type="dxa"/>
          </w:tcPr>
          <w:p w14:paraId="21F27A38" w14:textId="3BAD93D3" w:rsidR="00177F04" w:rsidRPr="009E2F97" w:rsidRDefault="00B74DD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4D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55" w:type="dxa"/>
          </w:tcPr>
          <w:p w14:paraId="6E4775BB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467C7A66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707173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</w:tcPr>
          <w:p w14:paraId="64BD0CC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43A15EB4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B02B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1652DAE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E202B" w:rsidRPr="009E2F97" w14:paraId="4A5DA12C" w14:textId="77777777" w:rsidTr="005F630B">
        <w:tc>
          <w:tcPr>
            <w:tcW w:w="4065" w:type="dxa"/>
          </w:tcPr>
          <w:p w14:paraId="5F06FB81" w14:textId="77777777" w:rsidR="00CE202B" w:rsidRPr="009E2F97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29EB5CBB" w14:textId="1FF300D2" w:rsidR="00CE202B" w:rsidRPr="00B2072F" w:rsidRDefault="00905615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455135BE" w14:textId="77777777" w:rsidR="00CE202B" w:rsidRPr="009E2F97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87A29F" w14:textId="50984913" w:rsidR="00CE202B" w:rsidRPr="002A471A" w:rsidRDefault="00CE202B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</w:tcPr>
          <w:p w14:paraId="09769D7C" w14:textId="77777777" w:rsidR="00CE202B" w:rsidRPr="002A471A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26844ADB" w14:textId="14C57460" w:rsidR="00CE202B" w:rsidRPr="00125678" w:rsidRDefault="00125678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C387EDD" w14:textId="77777777" w:rsidR="00CE202B" w:rsidRPr="002A471A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5E67ACD0" w14:textId="543D2E9A" w:rsidR="00CE202B" w:rsidRPr="002A471A" w:rsidRDefault="00CE202B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E202B" w:rsidRPr="009E2F97" w14:paraId="78EBF5F2" w14:textId="77777777" w:rsidTr="005F630B">
        <w:tc>
          <w:tcPr>
            <w:tcW w:w="4065" w:type="dxa"/>
          </w:tcPr>
          <w:p w14:paraId="04FCE742" w14:textId="77777777" w:rsidR="00CE202B" w:rsidRPr="009E2F97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75409362" w14:textId="4873302F" w:rsidR="00CE202B" w:rsidRPr="009E2F97" w:rsidRDefault="00905615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9" w:type="dxa"/>
          </w:tcPr>
          <w:p w14:paraId="49631096" w14:textId="77777777" w:rsidR="00CE202B" w:rsidRPr="009E2F97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880193D" w14:textId="081A518B" w:rsidR="00CE202B" w:rsidRPr="002A471A" w:rsidRDefault="00CE202B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48" w:type="dxa"/>
          </w:tcPr>
          <w:p w14:paraId="655535B0" w14:textId="77777777" w:rsidR="00CE202B" w:rsidRPr="002A471A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10F99CF2" w14:textId="760E51BA" w:rsidR="00CE202B" w:rsidRPr="002A471A" w:rsidRDefault="00125678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5306BAFE" w14:textId="77777777" w:rsidR="00CE202B" w:rsidRPr="002A471A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4407C43" w14:textId="2DB328E3" w:rsidR="00CE202B" w:rsidRPr="002A471A" w:rsidRDefault="00CE202B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AF7746" w:rsidRPr="00DF30DC" w14:paraId="169418AB" w14:textId="77777777" w:rsidTr="005F630B">
        <w:tc>
          <w:tcPr>
            <w:tcW w:w="4065" w:type="dxa"/>
          </w:tcPr>
          <w:p w14:paraId="0F473C6E" w14:textId="77777777" w:rsidR="00AF7746" w:rsidRPr="009C78D3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AE5F0A6" w14:textId="77777777" w:rsidR="00AF7746" w:rsidRPr="009C78D3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14:paraId="224DDBFC" w14:textId="77777777" w:rsidR="00AF7746" w:rsidRPr="009C78D3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14:paraId="1FFD178F" w14:textId="77777777" w:rsidR="00AF7746" w:rsidRPr="009C78D3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48" w:type="dxa"/>
          </w:tcPr>
          <w:p w14:paraId="4B7D8797" w14:textId="77777777" w:rsidR="00AF7746" w:rsidRPr="009C78D3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14:paraId="29C78000" w14:textId="77777777" w:rsidR="00AF7746" w:rsidRPr="009C78D3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6586592A" w14:textId="77777777" w:rsidR="00AF7746" w:rsidRPr="009C78D3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9" w:type="dxa"/>
          </w:tcPr>
          <w:p w14:paraId="6E177FF0" w14:textId="77777777" w:rsidR="00AF7746" w:rsidRPr="009C78D3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AF7746" w:rsidRPr="009E2F97" w14:paraId="1FF388C6" w14:textId="77777777" w:rsidTr="005F630B">
        <w:tc>
          <w:tcPr>
            <w:tcW w:w="4065" w:type="dxa"/>
          </w:tcPr>
          <w:p w14:paraId="4A8322F9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55" w:type="dxa"/>
          </w:tcPr>
          <w:p w14:paraId="23E195E8" w14:textId="77777777" w:rsidR="00AF7746" w:rsidRPr="009E2F97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2040AAE4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BE8BCD9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</w:tcPr>
          <w:p w14:paraId="5AA1D0BC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0CD19889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58A3F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E2581DC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F30DC" w:rsidRPr="009E2F97" w14:paraId="73317CDB" w14:textId="77777777" w:rsidTr="005F630B">
        <w:tc>
          <w:tcPr>
            <w:tcW w:w="4065" w:type="dxa"/>
          </w:tcPr>
          <w:p w14:paraId="5CD2E214" w14:textId="77777777" w:rsidR="00DF30DC" w:rsidRPr="009E2F97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2138046A" w14:textId="5993E199" w:rsidR="00DF30DC" w:rsidRPr="009E2F97" w:rsidRDefault="00125678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D0E269A" w14:textId="77777777" w:rsidR="00DF30DC" w:rsidRPr="009E2F97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22EBE8D1" w14:textId="40AF0706" w:rsidR="00DF30DC" w:rsidRPr="002A471A" w:rsidRDefault="00DF30DC" w:rsidP="00DF30D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F4F71F7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35D3FAFB" w14:textId="17402E5D" w:rsidR="00DF30DC" w:rsidRPr="002A471A" w:rsidRDefault="00125678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117</w:t>
            </w:r>
          </w:p>
        </w:tc>
        <w:tc>
          <w:tcPr>
            <w:tcW w:w="270" w:type="dxa"/>
          </w:tcPr>
          <w:p w14:paraId="20503864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0901990" w14:textId="5629E3E2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</w:p>
        </w:tc>
      </w:tr>
      <w:tr w:rsidR="00125678" w:rsidRPr="009E2F97" w14:paraId="4C4C3AA0" w14:textId="77777777" w:rsidTr="005F630B">
        <w:tc>
          <w:tcPr>
            <w:tcW w:w="4065" w:type="dxa"/>
          </w:tcPr>
          <w:p w14:paraId="3BCC1526" w14:textId="7C0890F7" w:rsidR="00125678" w:rsidRPr="009E2F97" w:rsidRDefault="00125678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</w:tcPr>
          <w:p w14:paraId="1F54254E" w14:textId="424AC6E2" w:rsidR="00125678" w:rsidRPr="009E2F97" w:rsidRDefault="00125678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A27D449" w14:textId="77777777" w:rsidR="00125678" w:rsidRPr="009E2F97" w:rsidRDefault="00125678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507E223" w14:textId="39C81A56" w:rsidR="00125678" w:rsidRPr="002A471A" w:rsidRDefault="00125678" w:rsidP="00DF30D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A7B4F06" w14:textId="77777777" w:rsidR="00125678" w:rsidRPr="002A471A" w:rsidRDefault="00125678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6793921D" w14:textId="150AC77E" w:rsidR="00125678" w:rsidRDefault="00125678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</w:tcPr>
          <w:p w14:paraId="235942F8" w14:textId="77777777" w:rsidR="00125678" w:rsidRPr="002A471A" w:rsidRDefault="00125678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326AF52B" w14:textId="4CA71E86" w:rsidR="00125678" w:rsidRDefault="00125678" w:rsidP="0012567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F30DC" w:rsidRPr="009E2F97" w14:paraId="14169965" w14:textId="77777777" w:rsidTr="005F630B">
        <w:tc>
          <w:tcPr>
            <w:tcW w:w="4065" w:type="dxa"/>
          </w:tcPr>
          <w:p w14:paraId="04D90365" w14:textId="77777777" w:rsidR="00DF30DC" w:rsidRPr="00923B0A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</w:tcPr>
          <w:p w14:paraId="1463E4EE" w14:textId="19428699" w:rsidR="00DF30DC" w:rsidRPr="00923B0A" w:rsidRDefault="00125678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7522A85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063602AB" w14:textId="361DB9BA" w:rsidR="00DF30DC" w:rsidRPr="002A471A" w:rsidRDefault="00DF30DC" w:rsidP="00DF30D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6110FF22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6418B136" w14:textId="59EDB9F6" w:rsidR="00DF30DC" w:rsidRPr="002A471A" w:rsidRDefault="00125678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14:paraId="22535A1B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72B49074" w14:textId="5AB98620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168</w:t>
            </w:r>
          </w:p>
        </w:tc>
      </w:tr>
      <w:tr w:rsidR="00DF30DC" w:rsidRPr="00EB0CEB" w14:paraId="473E563F" w14:textId="77777777" w:rsidTr="005F630B">
        <w:tc>
          <w:tcPr>
            <w:tcW w:w="4065" w:type="dxa"/>
          </w:tcPr>
          <w:p w14:paraId="556EB5CD" w14:textId="418B4BDB" w:rsidR="00DF30DC" w:rsidRPr="00923B0A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</w:tcPr>
          <w:p w14:paraId="1341533D" w14:textId="28325128" w:rsidR="00DF30DC" w:rsidRDefault="00125678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C2315DD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0A9CCB" w14:textId="642970E3" w:rsidR="00DF30DC" w:rsidRPr="002A471A" w:rsidRDefault="00DF30DC" w:rsidP="00DF30D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72E0BF6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2C8DABB8" w14:textId="5F14D0CB" w:rsidR="00DF30DC" w:rsidRPr="00C4310E" w:rsidRDefault="00125678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017308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CA6D4CC" w14:textId="40DF3CE3" w:rsidR="00DF30DC" w:rsidRPr="007037FE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DF30DC" w:rsidRPr="009E2F97" w14:paraId="05C1F800" w14:textId="77777777" w:rsidTr="005F630B">
        <w:tc>
          <w:tcPr>
            <w:tcW w:w="4065" w:type="dxa"/>
          </w:tcPr>
          <w:p w14:paraId="3B68CAD6" w14:textId="77777777" w:rsidR="00DF30DC" w:rsidRPr="00923B0A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3E3A4D6F" w14:textId="2D604080" w:rsidR="00DF30DC" w:rsidRPr="00923B0A" w:rsidRDefault="00125678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DB95F0F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2B80A415" w14:textId="7AC1BE62" w:rsidR="00DF30DC" w:rsidRPr="002A471A" w:rsidRDefault="00DF30DC" w:rsidP="00DF30D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123871C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4B02E99B" w14:textId="3C9AED43" w:rsidR="00DF30DC" w:rsidRPr="002A471A" w:rsidRDefault="00125678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49C8AE22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32CD36F4" w14:textId="743A91C5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DF30DC" w:rsidRPr="00DF30DC" w14:paraId="799F884C" w14:textId="77777777" w:rsidTr="005F630B">
        <w:tc>
          <w:tcPr>
            <w:tcW w:w="4065" w:type="dxa"/>
          </w:tcPr>
          <w:p w14:paraId="7D53C4CE" w14:textId="77777777" w:rsidR="00DF30DC" w:rsidRPr="00CC0414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11B20481" w14:textId="77777777" w:rsidR="00DF30DC" w:rsidRPr="00CC0414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5639177" w14:textId="77777777" w:rsidR="00DF30DC" w:rsidRPr="00CC0414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07D082D0" w14:textId="77777777" w:rsidR="00DF30DC" w:rsidRPr="00CC0414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5370D59" w14:textId="77777777" w:rsidR="00DF30DC" w:rsidRPr="00CC0414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0C07FA7C" w14:textId="77777777" w:rsidR="00DF30DC" w:rsidRPr="00CC0414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2110C9" w14:textId="77777777" w:rsidR="00DF30DC" w:rsidRPr="00CC0414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748DA929" w14:textId="77777777" w:rsidR="00DF30DC" w:rsidRPr="00CC0414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F30DC" w:rsidRPr="009E2F97" w14:paraId="6CFE7115" w14:textId="77777777" w:rsidTr="005F630B">
        <w:tc>
          <w:tcPr>
            <w:tcW w:w="4065" w:type="dxa"/>
          </w:tcPr>
          <w:p w14:paraId="783CB5EE" w14:textId="77777777" w:rsidR="00DF30DC" w:rsidRPr="00923B0A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23B0A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55" w:type="dxa"/>
          </w:tcPr>
          <w:p w14:paraId="4C1C6212" w14:textId="77777777" w:rsidR="00DF30DC" w:rsidRPr="00923B0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7EB3B0E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6458538" w14:textId="77777777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4147603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1FFFFB34" w14:textId="77777777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54B084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E047B63" w14:textId="77777777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F30DC" w:rsidRPr="009E2F97" w14:paraId="38A9ED43" w14:textId="77777777" w:rsidTr="005F630B">
        <w:tc>
          <w:tcPr>
            <w:tcW w:w="4065" w:type="dxa"/>
          </w:tcPr>
          <w:p w14:paraId="784536F3" w14:textId="0C8A57CD" w:rsidR="00DF30DC" w:rsidRPr="00923B0A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="0064451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125A0017" w14:textId="36E8D4F0" w:rsidR="00DF30DC" w:rsidRPr="00923B0A" w:rsidRDefault="00905615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9" w:type="dxa"/>
          </w:tcPr>
          <w:p w14:paraId="21C236EB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2C19091" w14:textId="28B73A14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48" w:type="dxa"/>
          </w:tcPr>
          <w:p w14:paraId="46D3D12F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70CCEFE" w14:textId="4CADEA41" w:rsidR="00DF30DC" w:rsidRPr="002A471A" w:rsidRDefault="00AB3BC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516DB4B9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8BAFDDD" w14:textId="1600043B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DF30DC" w:rsidRPr="009E2F97" w14:paraId="3AE52427" w14:textId="77777777" w:rsidTr="005F630B">
        <w:tc>
          <w:tcPr>
            <w:tcW w:w="4065" w:type="dxa"/>
          </w:tcPr>
          <w:p w14:paraId="585C206E" w14:textId="77777777" w:rsidR="00DF30DC" w:rsidRPr="00923B0A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61550B61" w14:textId="2D7A561A" w:rsidR="00DF30DC" w:rsidRPr="00923B0A" w:rsidRDefault="00905615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7EF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67EFB" w:rsidRPr="00D67EFB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9" w:type="dxa"/>
          </w:tcPr>
          <w:p w14:paraId="16A265E7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F2C0457" w14:textId="051BADC9" w:rsidR="00DF30DC" w:rsidRPr="00CE58DF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E58D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  <w:r w:rsidR="00484EB8" w:rsidRPr="00CE58D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</w:tcPr>
          <w:p w14:paraId="06AF6B01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2A8C056" w14:textId="630C5110" w:rsidR="00DF30DC" w:rsidRPr="002A471A" w:rsidRDefault="004D0F05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6EE754D8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BAEC5C0" w14:textId="19AEF89E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DF30DC" w:rsidRPr="009E2F97" w14:paraId="7BE3A54C" w14:textId="77777777" w:rsidTr="005F630B">
        <w:tc>
          <w:tcPr>
            <w:tcW w:w="4065" w:type="dxa"/>
          </w:tcPr>
          <w:p w14:paraId="03A8B800" w14:textId="77777777" w:rsidR="00DF30DC" w:rsidRPr="00923B0A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55" w:type="dxa"/>
          </w:tcPr>
          <w:p w14:paraId="7AA78494" w14:textId="0C6B336E" w:rsidR="00DF30DC" w:rsidRPr="00923B0A" w:rsidRDefault="00905615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079624E5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61213E0" w14:textId="6C943AAF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48" w:type="dxa"/>
          </w:tcPr>
          <w:p w14:paraId="1E913212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33AB122" w14:textId="6A8EB75D" w:rsidR="00DF30DC" w:rsidRPr="002A471A" w:rsidRDefault="004D0F05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AA41F7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7B167B0" w14:textId="2A31ABF6" w:rsidR="00DF30DC" w:rsidRPr="002A471A" w:rsidRDefault="00DF30DC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D0F05" w:rsidRPr="009E2F97" w14:paraId="75AF5773" w14:textId="77777777" w:rsidTr="005F630B">
        <w:tc>
          <w:tcPr>
            <w:tcW w:w="4065" w:type="dxa"/>
          </w:tcPr>
          <w:p w14:paraId="56E85829" w14:textId="34997016" w:rsidR="004D0F05" w:rsidRPr="004D0F05" w:rsidRDefault="004D0F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4D0F05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155" w:type="dxa"/>
          </w:tcPr>
          <w:p w14:paraId="2A8B0F76" w14:textId="3FC0B264" w:rsidR="004D0F05" w:rsidRPr="00923B0A" w:rsidRDefault="00905615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69" w:type="dxa"/>
          </w:tcPr>
          <w:p w14:paraId="33DCF14B" w14:textId="77777777" w:rsidR="004D0F05" w:rsidRPr="00923B0A" w:rsidRDefault="004D0F05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E219267" w14:textId="094C3C9F" w:rsidR="004D0F05" w:rsidRPr="005634BB" w:rsidRDefault="004D0F05" w:rsidP="004D0F05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8FA5030" w14:textId="77777777" w:rsidR="004D0F05" w:rsidRPr="002A471A" w:rsidRDefault="004D0F05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5E301F4" w14:textId="56BD8BFB" w:rsidR="004D0F05" w:rsidRPr="002A471A" w:rsidRDefault="004D0F05" w:rsidP="004D0F0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10CEB02E" w14:textId="77777777" w:rsidR="004D0F05" w:rsidRPr="002A471A" w:rsidRDefault="004D0F05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4499393" w14:textId="541FA212" w:rsidR="004D0F05" w:rsidRDefault="004D0F05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F30DC" w:rsidRPr="009E2F97" w14:paraId="14FB3619" w14:textId="77777777" w:rsidTr="005F630B">
        <w:tc>
          <w:tcPr>
            <w:tcW w:w="4065" w:type="dxa"/>
          </w:tcPr>
          <w:p w14:paraId="6749570F" w14:textId="77777777" w:rsidR="00DF30DC" w:rsidRPr="00923B0A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vAlign w:val="bottom"/>
          </w:tcPr>
          <w:p w14:paraId="039DBD6F" w14:textId="07A0CD98" w:rsidR="00DF30DC" w:rsidRPr="00923B0A" w:rsidRDefault="00905615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578FCC7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D8633A4" w14:textId="5F6A8F15" w:rsidR="00DF30DC" w:rsidRPr="002A471A" w:rsidRDefault="00DF30DC" w:rsidP="00DF30D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077C9C9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E84E821" w14:textId="023F8D5D" w:rsidR="00DF30DC" w:rsidRPr="002A471A" w:rsidRDefault="004D0F05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5BCA1819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30B5650" w14:textId="0BDF2E0C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</w:tr>
      <w:tr w:rsidR="00DF30DC" w:rsidRPr="009E2F97" w14:paraId="44AEA3E0" w14:textId="77777777" w:rsidTr="005F630B">
        <w:tc>
          <w:tcPr>
            <w:tcW w:w="4065" w:type="dxa"/>
          </w:tcPr>
          <w:p w14:paraId="04571A74" w14:textId="77777777" w:rsidR="00DF30DC" w:rsidRPr="00923B0A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vAlign w:val="bottom"/>
          </w:tcPr>
          <w:p w14:paraId="1C9E7E8D" w14:textId="62424B06" w:rsidR="00DF30DC" w:rsidRPr="00923B0A" w:rsidRDefault="00905615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</w:tcPr>
          <w:p w14:paraId="0769B9B9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E06A128" w14:textId="50959D5B" w:rsidR="00DF30DC" w:rsidRPr="002A471A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</w:tcPr>
          <w:p w14:paraId="5F616926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70BCD1E" w14:textId="5B1EDFDC" w:rsidR="00DF30DC" w:rsidRPr="002A471A" w:rsidRDefault="004D0F05" w:rsidP="004D0F0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AC8CA78" w14:textId="77777777" w:rsidR="00DF30DC" w:rsidRPr="002A471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40C3DE0" w14:textId="4E9ECCC4" w:rsidR="00DF30DC" w:rsidRPr="002A471A" w:rsidRDefault="00DF30DC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F30DC" w:rsidRPr="00DF30DC" w14:paraId="3A38CD8F" w14:textId="77777777" w:rsidTr="005F630B">
        <w:tc>
          <w:tcPr>
            <w:tcW w:w="4065" w:type="dxa"/>
          </w:tcPr>
          <w:p w14:paraId="7AD1989F" w14:textId="77777777" w:rsidR="00DF30DC" w:rsidRPr="00CC0414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55D8FA34" w14:textId="77777777" w:rsidR="00DF30DC" w:rsidRPr="00CC0414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00039335" w14:textId="77777777" w:rsidR="00DF30DC" w:rsidRPr="00CC0414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4330477" w14:textId="622F60EC" w:rsidR="00DF30DC" w:rsidRPr="00CC0414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43F0327" w14:textId="77777777" w:rsidR="00DF30DC" w:rsidRPr="00CC0414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068C022" w14:textId="77777777" w:rsidR="00DF30DC" w:rsidRPr="00CC0414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9F82C3" w14:textId="77777777" w:rsidR="00DF30DC" w:rsidRPr="00CC0414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B684557" w14:textId="77777777" w:rsidR="00DF30DC" w:rsidRPr="00CC0414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F30DC" w:rsidRPr="009E2F97" w14:paraId="6BAFD36B" w14:textId="77777777" w:rsidTr="005F630B">
        <w:tc>
          <w:tcPr>
            <w:tcW w:w="4065" w:type="dxa"/>
          </w:tcPr>
          <w:p w14:paraId="64E4D260" w14:textId="77777777" w:rsidR="00DF30DC" w:rsidRPr="009E2F97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5" w:type="dxa"/>
          </w:tcPr>
          <w:p w14:paraId="39678A9C" w14:textId="77777777" w:rsidR="00DF30DC" w:rsidRPr="009E2F97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543D656D" w14:textId="77777777" w:rsidR="00DF30DC" w:rsidRPr="009E2F97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268EFDF" w14:textId="77777777" w:rsidR="00DF30DC" w:rsidRPr="00CD6F9E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8" w:type="dxa"/>
          </w:tcPr>
          <w:p w14:paraId="1EC71FB8" w14:textId="77777777" w:rsidR="00DF30DC" w:rsidRPr="00CD6F9E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5818AA49" w14:textId="77777777" w:rsidR="00DF30DC" w:rsidRPr="00CD6F9E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549A78F" w14:textId="77777777" w:rsidR="00DF30DC" w:rsidRPr="00CD6F9E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14:paraId="35ADE826" w14:textId="77777777" w:rsidR="00DF30DC" w:rsidRPr="00CD6F9E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DF30DC" w:rsidRPr="009E2F97" w14:paraId="1F96C31C" w14:textId="77777777" w:rsidTr="005F630B">
        <w:tc>
          <w:tcPr>
            <w:tcW w:w="4065" w:type="dxa"/>
          </w:tcPr>
          <w:p w14:paraId="534E9300" w14:textId="44BD5B9E" w:rsidR="00DF30DC" w:rsidRPr="009E2F97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</w:t>
            </w:r>
            <w:r w:rsidR="0064451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086A4CD5" w14:textId="5912A993" w:rsidR="00DF30DC" w:rsidRPr="00285691" w:rsidRDefault="00B622F9" w:rsidP="00B622F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1123515" w14:textId="77777777" w:rsidR="00DF30DC" w:rsidRPr="009E2F97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28B5F30" w14:textId="45853FED" w:rsidR="00DF30DC" w:rsidRPr="00B425BB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</w:tcPr>
          <w:p w14:paraId="17CF9852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2133A23" w14:textId="787FA1DF" w:rsidR="00DF30DC" w:rsidRPr="00B425BB" w:rsidRDefault="009C78D3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AA1AF9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6D97628" w14:textId="629FA095" w:rsidR="00DF30DC" w:rsidRPr="00B425BB" w:rsidRDefault="00DF30DC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F30DC" w:rsidRPr="009E2F97" w14:paraId="265D520A" w14:textId="77777777" w:rsidTr="005F630B">
        <w:tc>
          <w:tcPr>
            <w:tcW w:w="4065" w:type="dxa"/>
          </w:tcPr>
          <w:p w14:paraId="75C7D632" w14:textId="77777777" w:rsidR="00DF30DC" w:rsidRPr="009E2F97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0E7131E1" w14:textId="1E463FA3" w:rsidR="00DF30DC" w:rsidRPr="00923B0A" w:rsidRDefault="00B622F9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9" w:type="dxa"/>
          </w:tcPr>
          <w:p w14:paraId="27934601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F14FDB" w14:textId="097B3BFC" w:rsidR="00DF30DC" w:rsidRPr="00B425BB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48" w:type="dxa"/>
          </w:tcPr>
          <w:p w14:paraId="5F9166F0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826F1FB" w14:textId="74B98FEB" w:rsidR="00DF30DC" w:rsidRPr="00B425BB" w:rsidRDefault="009C78D3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91E207F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3D17AB5" w14:textId="42433B50" w:rsidR="00DF30DC" w:rsidRPr="00B425BB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DF30DC" w:rsidRPr="009E2F97" w14:paraId="18743CE7" w14:textId="77777777" w:rsidTr="005F630B">
        <w:tc>
          <w:tcPr>
            <w:tcW w:w="4065" w:type="dxa"/>
          </w:tcPr>
          <w:p w14:paraId="65210CC4" w14:textId="77777777" w:rsidR="00DF30DC" w:rsidRPr="009E2F97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3FF3B1D1" w14:textId="08041C7F" w:rsidR="00DF30DC" w:rsidRPr="00923B0A" w:rsidRDefault="00B622F9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02F96703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4F18787" w14:textId="6AEA4B06" w:rsidR="00DF30DC" w:rsidRPr="00B425BB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</w:tcPr>
          <w:p w14:paraId="30E90AAE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74B8E5F" w14:textId="0DD326AE" w:rsidR="00DF30DC" w:rsidRPr="00B425BB" w:rsidRDefault="009C78D3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8A1D88F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3FDBE23" w14:textId="17F7C852" w:rsidR="00DF30DC" w:rsidRPr="00B425BB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F30DC" w:rsidRPr="009E2F97" w14:paraId="244A0C8E" w14:textId="77777777" w:rsidTr="005F630B">
        <w:tc>
          <w:tcPr>
            <w:tcW w:w="4065" w:type="dxa"/>
          </w:tcPr>
          <w:p w14:paraId="3E512AE2" w14:textId="0D65D227" w:rsidR="00DF30DC" w:rsidRPr="009E2F97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  <w:r w:rsidR="0064451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4AE6E616" w14:textId="62CF09A7" w:rsidR="00DF30DC" w:rsidRPr="00923B0A" w:rsidRDefault="00B622F9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</w:tcPr>
          <w:p w14:paraId="1715A67F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4A11B12" w14:textId="5B83E1AE" w:rsidR="00DF30DC" w:rsidRPr="00B425BB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8" w:type="dxa"/>
          </w:tcPr>
          <w:p w14:paraId="23985F93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79762AB" w14:textId="5371DED9" w:rsidR="00DF30DC" w:rsidRPr="00B425BB" w:rsidRDefault="009C78D3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5B112E8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52F57DA" w14:textId="2B69C904" w:rsidR="00DF30DC" w:rsidRPr="00B425BB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DF30DC" w:rsidRPr="009E2F97" w14:paraId="2542CA30" w14:textId="77777777" w:rsidTr="005F630B">
        <w:tc>
          <w:tcPr>
            <w:tcW w:w="4065" w:type="dxa"/>
          </w:tcPr>
          <w:p w14:paraId="2B542F8C" w14:textId="3B44EA54" w:rsidR="00DF30DC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</w:tcPr>
          <w:p w14:paraId="57B0E4A0" w14:textId="3BB2492C" w:rsidR="00DF30DC" w:rsidRDefault="00B622F9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F30D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9" w:type="dxa"/>
          </w:tcPr>
          <w:p w14:paraId="383FB501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F0FA9E5" w14:textId="12BD8B89" w:rsidR="00DF30DC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16F5C1C9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D17FEC7" w14:textId="527F07F8" w:rsidR="00DF30DC" w:rsidRDefault="009C78D3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96126D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44DBC6F" w14:textId="44DD1D91" w:rsidR="00DF30DC" w:rsidRDefault="00DF30DC" w:rsidP="00DF30D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F30DC" w:rsidRPr="009E2F97" w14:paraId="7ECA0E1C" w14:textId="77777777" w:rsidTr="005F630B">
        <w:tc>
          <w:tcPr>
            <w:tcW w:w="4065" w:type="dxa"/>
          </w:tcPr>
          <w:p w14:paraId="0EA3773F" w14:textId="77777777" w:rsidR="00DF30DC" w:rsidRPr="009E2F97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3022680E" w14:textId="41AE0057" w:rsidR="00DF30DC" w:rsidRPr="00923B0A" w:rsidRDefault="00B622F9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32FEB575" w14:textId="77777777" w:rsidR="00DF30DC" w:rsidRPr="00923B0A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0841135" w14:textId="366A16CA" w:rsidR="00DF30DC" w:rsidRPr="00B425BB" w:rsidRDefault="00DF30DC" w:rsidP="00DF30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159517F1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3C42B6E" w14:textId="6E618677" w:rsidR="00DF30DC" w:rsidRPr="00B425BB" w:rsidRDefault="009C78D3" w:rsidP="009C78D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C2DB3F" w14:textId="77777777" w:rsidR="00DF30DC" w:rsidRPr="00B425BB" w:rsidRDefault="00DF30DC" w:rsidP="00DF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961FA3F" w14:textId="21AAAAD7" w:rsidR="00DF30DC" w:rsidRPr="00B425BB" w:rsidRDefault="00DF30DC" w:rsidP="00DF30D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1637B" w:rsidRPr="009E2F97" w14:paraId="43FDB7B7" w14:textId="77777777" w:rsidTr="005F630B">
        <w:tc>
          <w:tcPr>
            <w:tcW w:w="4065" w:type="dxa"/>
          </w:tcPr>
          <w:p w14:paraId="288C5676" w14:textId="77777777" w:rsidR="0041637B" w:rsidRPr="009E2F9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2ADDC44F" w14:textId="77777777" w:rsidR="0041637B" w:rsidRPr="00923B0A" w:rsidRDefault="0041637B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18C0E391" w14:textId="77777777" w:rsidR="0041637B" w:rsidRPr="00923B0A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AE6F57D" w14:textId="77777777" w:rsidR="0041637B" w:rsidRPr="00B425BB" w:rsidRDefault="0041637B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49647EA6" w14:textId="77777777" w:rsidR="0041637B" w:rsidRPr="00B425BB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F5B6FA9" w14:textId="77777777" w:rsidR="0041637B" w:rsidRPr="00B425BB" w:rsidRDefault="0041637B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D77990" w14:textId="77777777" w:rsidR="0041637B" w:rsidRPr="00B425BB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25F7AFB" w14:textId="77777777" w:rsidR="0041637B" w:rsidRPr="00B425BB" w:rsidRDefault="0041637B" w:rsidP="0041637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1637B" w:rsidRPr="009E2F97" w14:paraId="79890A08" w14:textId="77777777" w:rsidTr="005F630B">
        <w:tc>
          <w:tcPr>
            <w:tcW w:w="4065" w:type="dxa"/>
          </w:tcPr>
          <w:p w14:paraId="777DBAB9" w14:textId="78884682" w:rsidR="0041637B" w:rsidRPr="009E2F9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</w:tcPr>
          <w:p w14:paraId="2D7143D8" w14:textId="77777777" w:rsidR="0041637B" w:rsidRPr="00923B0A" w:rsidRDefault="0041637B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6D447A07" w14:textId="77777777" w:rsidR="0041637B" w:rsidRPr="00923B0A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70A4019" w14:textId="77777777" w:rsidR="0041637B" w:rsidRPr="00B425BB" w:rsidRDefault="0041637B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F49EC1A" w14:textId="77777777" w:rsidR="0041637B" w:rsidRPr="00B425BB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1F38660" w14:textId="77777777" w:rsidR="0041637B" w:rsidRPr="00B425BB" w:rsidRDefault="0041637B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76DE0D" w14:textId="77777777" w:rsidR="0041637B" w:rsidRPr="00B425BB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9317601" w14:textId="77777777" w:rsidR="0041637B" w:rsidRPr="00B425BB" w:rsidRDefault="0041637B" w:rsidP="0041637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1637B" w:rsidRPr="009E2F97" w14:paraId="4D73A31B" w14:textId="77777777" w:rsidTr="005F630B">
        <w:tc>
          <w:tcPr>
            <w:tcW w:w="4065" w:type="dxa"/>
          </w:tcPr>
          <w:p w14:paraId="1952D6E9" w14:textId="31A20636" w:rsidR="0041637B" w:rsidRPr="009E2F9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1A0B61D1" w14:textId="1E826722" w:rsidR="0041637B" w:rsidRPr="00923B0A" w:rsidRDefault="00B622F9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69" w:type="dxa"/>
          </w:tcPr>
          <w:p w14:paraId="41B4591B" w14:textId="77777777" w:rsidR="0041637B" w:rsidRPr="00923B0A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ECB33E8" w14:textId="543698A6" w:rsidR="0041637B" w:rsidRPr="00B425BB" w:rsidRDefault="0041637B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48" w:type="dxa"/>
          </w:tcPr>
          <w:p w14:paraId="14930F9E" w14:textId="77777777" w:rsidR="0041637B" w:rsidRPr="00B425BB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8CAED0C" w14:textId="370FABBB" w:rsidR="0041637B" w:rsidRPr="00B425BB" w:rsidRDefault="001A36D9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4BF4DE98" w14:textId="77777777" w:rsidR="0041637B" w:rsidRPr="00B425BB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C0C4304" w14:textId="2641418E" w:rsidR="0041637B" w:rsidRPr="00B425BB" w:rsidRDefault="0041637B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41637B" w:rsidRPr="009E2F97" w14:paraId="1271C300" w14:textId="77777777" w:rsidTr="008D4DE4">
        <w:tc>
          <w:tcPr>
            <w:tcW w:w="4065" w:type="dxa"/>
          </w:tcPr>
          <w:p w14:paraId="2DC79E76" w14:textId="77777777" w:rsidR="0041637B" w:rsidRPr="009E2F9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</w:tcPr>
          <w:p w14:paraId="5E16F021" w14:textId="0BBB5806" w:rsidR="0041637B" w:rsidRPr="00923B0A" w:rsidRDefault="00B622F9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310704F8" w14:textId="77777777" w:rsidR="0041637B" w:rsidRPr="00923B0A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5675E8" w14:textId="666FA780" w:rsidR="0041637B" w:rsidRPr="00B425BB" w:rsidRDefault="0041637B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48" w:type="dxa"/>
          </w:tcPr>
          <w:p w14:paraId="10F640FE" w14:textId="77777777" w:rsidR="0041637B" w:rsidRPr="00B425BB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227FF8D" w14:textId="6F3BF9C0" w:rsidR="0041637B" w:rsidRPr="00B425BB" w:rsidRDefault="001A36D9" w:rsidP="004163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383B5AA" w14:textId="77777777" w:rsidR="0041637B" w:rsidRPr="00B425BB" w:rsidRDefault="0041637B" w:rsidP="00416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EDD14BF" w14:textId="38975BD4" w:rsidR="0041637B" w:rsidRPr="00B425BB" w:rsidRDefault="0041637B" w:rsidP="0041637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6560C3" w:rsidRPr="009E2F97" w14:paraId="64E7BC46" w14:textId="77777777" w:rsidTr="00577A72">
        <w:tc>
          <w:tcPr>
            <w:tcW w:w="4065" w:type="dxa"/>
          </w:tcPr>
          <w:p w14:paraId="5F2A44FD" w14:textId="45DD3CC2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</w:tcPr>
          <w:p w14:paraId="73A5853C" w14:textId="7805D337" w:rsidR="006560C3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9" w:type="dxa"/>
          </w:tcPr>
          <w:p w14:paraId="2FF53B25" w14:textId="77777777" w:rsidR="006560C3" w:rsidRPr="00923B0A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6DEAC717" w14:textId="10A39F07" w:rsidR="006560C3" w:rsidRPr="005634BB" w:rsidRDefault="006560C3" w:rsidP="006560C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</w:p>
        </w:tc>
        <w:tc>
          <w:tcPr>
            <w:tcW w:w="248" w:type="dxa"/>
          </w:tcPr>
          <w:p w14:paraId="62E4B696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B3D94CC" w14:textId="2E812F03" w:rsidR="006560C3" w:rsidRDefault="006560C3" w:rsidP="006560C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823D11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36D5878" w14:textId="75C5A1A1" w:rsidR="006560C3" w:rsidRDefault="006560C3" w:rsidP="006560C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60C3" w:rsidRPr="009E2F97" w14:paraId="09273A7F" w14:textId="77777777" w:rsidTr="001626F9">
        <w:tc>
          <w:tcPr>
            <w:tcW w:w="4065" w:type="dxa"/>
          </w:tcPr>
          <w:p w14:paraId="42A0FBCF" w14:textId="45DB6BFB" w:rsidR="006560C3" w:rsidRPr="00987EB2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987EB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155" w:type="dxa"/>
            <w:vAlign w:val="bottom"/>
          </w:tcPr>
          <w:p w14:paraId="34E91EF9" w14:textId="4B4FDDE6" w:rsidR="006560C3" w:rsidRDefault="006560C3" w:rsidP="006560C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E560A13" w14:textId="77777777" w:rsidR="006560C3" w:rsidRPr="00923B0A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5CD7003" w14:textId="35606EAC" w:rsidR="006560C3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48" w:type="dxa"/>
          </w:tcPr>
          <w:p w14:paraId="654F1FB2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277FCC34" w14:textId="566371AC" w:rsidR="006560C3" w:rsidRDefault="006560C3" w:rsidP="006560C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C9A6E1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F13E43A" w14:textId="736DF4BC" w:rsidR="006560C3" w:rsidRPr="00DF30DC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</w:tr>
      <w:tr w:rsidR="00CC0414" w:rsidRPr="009E2F97" w14:paraId="4AA97DE2" w14:textId="77777777" w:rsidTr="001626F9">
        <w:tc>
          <w:tcPr>
            <w:tcW w:w="4065" w:type="dxa"/>
          </w:tcPr>
          <w:p w14:paraId="1E739428" w14:textId="6EF48A77" w:rsidR="00CC0414" w:rsidRPr="00987EB2" w:rsidRDefault="00CC0414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C0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CC04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CC04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55" w:type="dxa"/>
            <w:vAlign w:val="bottom"/>
          </w:tcPr>
          <w:p w14:paraId="53078451" w14:textId="77777777" w:rsidR="00CC0414" w:rsidRDefault="00CC0414" w:rsidP="006560C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26C03B2" w14:textId="77777777" w:rsidR="00CC0414" w:rsidRPr="00923B0A" w:rsidRDefault="00CC0414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4D6AF8F" w14:textId="77777777" w:rsidR="00CC0414" w:rsidRDefault="00CC0414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B19F05F" w14:textId="77777777" w:rsidR="00CC0414" w:rsidRPr="00B425BB" w:rsidRDefault="00CC0414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4D2723CF" w14:textId="77777777" w:rsidR="00CC0414" w:rsidRDefault="00CC0414" w:rsidP="006560C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9597FC" w14:textId="77777777" w:rsidR="00CC0414" w:rsidRPr="00B425BB" w:rsidRDefault="00CC0414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12F48BF2" w14:textId="77777777" w:rsidR="00CC0414" w:rsidRDefault="00CC0414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60C3" w:rsidRPr="009E2F97" w14:paraId="009259E3" w14:textId="77777777" w:rsidTr="005F630B">
        <w:tc>
          <w:tcPr>
            <w:tcW w:w="4065" w:type="dxa"/>
          </w:tcPr>
          <w:p w14:paraId="6D1304DB" w14:textId="1E9D8234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5" w:type="dxa"/>
          </w:tcPr>
          <w:p w14:paraId="0DAE4A43" w14:textId="7E4428F7" w:rsidR="006560C3" w:rsidRPr="00923B0A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9" w:type="dxa"/>
          </w:tcPr>
          <w:p w14:paraId="726393D3" w14:textId="77777777" w:rsidR="006560C3" w:rsidRPr="00923B0A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12AFB49" w14:textId="5F83032F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48" w:type="dxa"/>
          </w:tcPr>
          <w:p w14:paraId="18F7269E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C91420E" w14:textId="52C60BA2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B9FF7F0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2F79EC2" w14:textId="6C60FAEC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6560C3" w:rsidRPr="009E2F97" w14:paraId="3C8A8347" w14:textId="77777777" w:rsidTr="005F630B">
        <w:tc>
          <w:tcPr>
            <w:tcW w:w="4065" w:type="dxa"/>
          </w:tcPr>
          <w:p w14:paraId="098F120A" w14:textId="64FAE487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</w:tcPr>
          <w:p w14:paraId="50B3C26E" w14:textId="36A81843" w:rsidR="006560C3" w:rsidRPr="00923B0A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9" w:type="dxa"/>
          </w:tcPr>
          <w:p w14:paraId="1B36CF2A" w14:textId="77777777" w:rsidR="006560C3" w:rsidRPr="00923B0A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B64E49" w14:textId="5DD3DDF3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8" w:type="dxa"/>
          </w:tcPr>
          <w:p w14:paraId="0CE5F9B3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DA8FDD3" w14:textId="12B91DAC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71E7188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5F614D8" w14:textId="5E165514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560C3" w:rsidRPr="009E2F97" w14:paraId="651FC055" w14:textId="77777777" w:rsidTr="005F630B">
        <w:tc>
          <w:tcPr>
            <w:tcW w:w="4065" w:type="dxa"/>
          </w:tcPr>
          <w:p w14:paraId="295FAA2C" w14:textId="77777777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</w:tcPr>
          <w:p w14:paraId="56101D92" w14:textId="40B0A7C2" w:rsidR="006560C3" w:rsidRPr="00923B0A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9" w:type="dxa"/>
          </w:tcPr>
          <w:p w14:paraId="434B3DBC" w14:textId="77777777" w:rsidR="006560C3" w:rsidRPr="00923B0A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8C2B04" w14:textId="00F28F38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48" w:type="dxa"/>
          </w:tcPr>
          <w:p w14:paraId="745B0A7F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AEA65E" w14:textId="13C34AE0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E314448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31559B9" w14:textId="73F29F6F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6560C3" w:rsidRPr="009E2F97" w14:paraId="7B119082" w14:textId="77777777" w:rsidTr="006072C5">
        <w:tc>
          <w:tcPr>
            <w:tcW w:w="4065" w:type="dxa"/>
          </w:tcPr>
          <w:p w14:paraId="0A512903" w14:textId="3FD8634F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vAlign w:val="bottom"/>
          </w:tcPr>
          <w:p w14:paraId="669EFC21" w14:textId="54209897" w:rsidR="006560C3" w:rsidRPr="00923B0A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7C3B65FC" w14:textId="77777777" w:rsidR="006560C3" w:rsidRPr="00923B0A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DC47940" w14:textId="6B66A823" w:rsidR="006560C3" w:rsidRPr="005634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</w:tcPr>
          <w:p w14:paraId="456C33BD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09A8EF" w14:textId="2E35F0CD" w:rsidR="006560C3" w:rsidRPr="00B425BB" w:rsidRDefault="006560C3" w:rsidP="006560C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A2B969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1AFA9CA" w14:textId="5C4D29C5" w:rsidR="006560C3" w:rsidRDefault="006560C3" w:rsidP="006560C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60C3" w:rsidRPr="009E2F97" w14:paraId="74BCCDF5" w14:textId="77777777" w:rsidTr="005F630B">
        <w:tc>
          <w:tcPr>
            <w:tcW w:w="4065" w:type="dxa"/>
          </w:tcPr>
          <w:p w14:paraId="0E226A94" w14:textId="5761CE2E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595F773F" w14:textId="77777777" w:rsidR="006560C3" w:rsidRPr="009E2F97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E6E90AA" w14:textId="77777777" w:rsidR="006560C3" w:rsidRPr="009E2F97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2B0AF5D" w14:textId="77777777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F4441F3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8A2E5D6" w14:textId="77777777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58256C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CA0828A" w14:textId="77777777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60C3" w:rsidRPr="009E2F97" w14:paraId="0267092C" w14:textId="77777777" w:rsidTr="005F630B">
        <w:tc>
          <w:tcPr>
            <w:tcW w:w="4065" w:type="dxa"/>
          </w:tcPr>
          <w:p w14:paraId="0A362A71" w14:textId="77777777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5" w:type="dxa"/>
          </w:tcPr>
          <w:p w14:paraId="5B06DD08" w14:textId="77777777" w:rsidR="006560C3" w:rsidRPr="009E2F97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15A6DA6" w14:textId="77777777" w:rsidR="006560C3" w:rsidRPr="009E2F97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2D48CD" w14:textId="77777777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54ED5F5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C731104" w14:textId="77777777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608758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334F9FB" w14:textId="77777777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60C3" w:rsidRPr="009E2F97" w14:paraId="0C2547F6" w14:textId="77777777" w:rsidTr="005F630B">
        <w:tc>
          <w:tcPr>
            <w:tcW w:w="4065" w:type="dxa"/>
          </w:tcPr>
          <w:p w14:paraId="45D7A18B" w14:textId="77777777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5" w:type="dxa"/>
          </w:tcPr>
          <w:p w14:paraId="7C5D330D" w14:textId="77777777" w:rsidR="006560C3" w:rsidRPr="009E2F97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1E7C7D99" w14:textId="77777777" w:rsidR="006560C3" w:rsidRPr="009E2F97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28EB246F" w14:textId="77777777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FE18599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9CF1F2A" w14:textId="77777777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EB6D44" w14:textId="77777777" w:rsidR="006560C3" w:rsidRPr="00B425BB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7CBAFD4" w14:textId="77777777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60C3" w:rsidRPr="009E2F97" w14:paraId="4FD354DB" w14:textId="77777777" w:rsidTr="005F630B">
        <w:tc>
          <w:tcPr>
            <w:tcW w:w="4065" w:type="dxa"/>
          </w:tcPr>
          <w:p w14:paraId="0D466A15" w14:textId="77777777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5" w:type="dxa"/>
          </w:tcPr>
          <w:p w14:paraId="61606691" w14:textId="1F005D0B" w:rsidR="006560C3" w:rsidRPr="00906816" w:rsidRDefault="00906816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6816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9" w:type="dxa"/>
          </w:tcPr>
          <w:p w14:paraId="4A4BB8B1" w14:textId="77777777" w:rsidR="006560C3" w:rsidRPr="00906816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F94D58" w14:textId="14A13ED9" w:rsidR="006560C3" w:rsidRPr="00906816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6816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48" w:type="dxa"/>
          </w:tcPr>
          <w:p w14:paraId="58190A26" w14:textId="77777777" w:rsidR="006560C3" w:rsidRPr="00906816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3A74432" w14:textId="12BEC1CC" w:rsidR="006560C3" w:rsidRPr="00906816" w:rsidRDefault="00906816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6816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52F01DAF" w14:textId="77777777" w:rsidR="006560C3" w:rsidRPr="00906816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0AFB583" w14:textId="1D00C02A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0C61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6560C3" w:rsidRPr="009E2F97" w14:paraId="22594987" w14:textId="77777777" w:rsidTr="005F630B">
        <w:tc>
          <w:tcPr>
            <w:tcW w:w="4065" w:type="dxa"/>
          </w:tcPr>
          <w:p w14:paraId="796B2F78" w14:textId="77777777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20090D99" w14:textId="1794F1BB" w:rsidR="006560C3" w:rsidRPr="00906816" w:rsidRDefault="00906816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681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165B7BEE" w14:textId="77777777" w:rsidR="006560C3" w:rsidRPr="00906816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AE08AA" w14:textId="300D702F" w:rsidR="006560C3" w:rsidRPr="00906816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681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</w:tcPr>
          <w:p w14:paraId="058F4C3C" w14:textId="77777777" w:rsidR="006560C3" w:rsidRPr="00906816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56C518B" w14:textId="5FEC1EE1" w:rsidR="006560C3" w:rsidRPr="00906816" w:rsidRDefault="00906816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681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78120BC" w14:textId="77777777" w:rsidR="006560C3" w:rsidRPr="00906816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FD17A99" w14:textId="5819ACF3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0C6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560C3" w:rsidRPr="009E2F97" w14:paraId="14EF8D6D" w14:textId="77777777" w:rsidTr="005F630B">
        <w:tc>
          <w:tcPr>
            <w:tcW w:w="4065" w:type="dxa"/>
          </w:tcPr>
          <w:p w14:paraId="566682F4" w14:textId="77777777" w:rsidR="006560C3" w:rsidRPr="009E2F97" w:rsidRDefault="006560C3" w:rsidP="00656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35BAAC59" w14:textId="465373E4" w:rsidR="006560C3" w:rsidRPr="00906816" w:rsidRDefault="00906816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68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69" w:type="dxa"/>
          </w:tcPr>
          <w:p w14:paraId="5572A6C6" w14:textId="77777777" w:rsidR="006560C3" w:rsidRPr="00906816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A74EEF8" w14:textId="1893484F" w:rsidR="006560C3" w:rsidRPr="00906816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68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48" w:type="dxa"/>
          </w:tcPr>
          <w:p w14:paraId="63006F4B" w14:textId="77777777" w:rsidR="006560C3" w:rsidRPr="00906816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A69DD" w14:textId="2A1ACE7A" w:rsidR="006560C3" w:rsidRPr="00906816" w:rsidRDefault="00906816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068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647C000D" w14:textId="77777777" w:rsidR="006560C3" w:rsidRPr="00906816" w:rsidRDefault="006560C3" w:rsidP="006560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AD87B" w14:textId="3F6F995D" w:rsidR="006560C3" w:rsidRPr="00B425BB" w:rsidRDefault="006560C3" w:rsidP="006560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C0C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</w:tr>
    </w:tbl>
    <w:p w14:paraId="368A1E77" w14:textId="3670DF88" w:rsidR="00DF30DC" w:rsidRDefault="00DF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82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047"/>
        <w:gridCol w:w="1160"/>
        <w:gridCol w:w="283"/>
        <w:gridCol w:w="1116"/>
        <w:gridCol w:w="270"/>
        <w:gridCol w:w="1080"/>
        <w:gridCol w:w="262"/>
        <w:gridCol w:w="8"/>
        <w:gridCol w:w="1156"/>
      </w:tblGrid>
      <w:tr w:rsidR="007D378E" w:rsidRPr="003A3205" w14:paraId="33A30818" w14:textId="77777777" w:rsidTr="00F80891">
        <w:trPr>
          <w:trHeight w:val="60"/>
          <w:tblHeader/>
        </w:trPr>
        <w:tc>
          <w:tcPr>
            <w:tcW w:w="4047" w:type="dxa"/>
          </w:tcPr>
          <w:p w14:paraId="4051A361" w14:textId="7EDC298F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9" w:type="dxa"/>
            <w:gridSpan w:val="3"/>
          </w:tcPr>
          <w:p w14:paraId="16F591FD" w14:textId="77777777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EE50E7" w14:textId="77777777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4"/>
          </w:tcPr>
          <w:p w14:paraId="02A29E64" w14:textId="77777777" w:rsidR="007D378E" w:rsidRPr="003A3205" w:rsidRDefault="007D378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62" w:rsidRPr="003A3205" w14:paraId="43B97EBB" w14:textId="77777777" w:rsidTr="00F80891">
        <w:trPr>
          <w:tblHeader/>
        </w:trPr>
        <w:tc>
          <w:tcPr>
            <w:tcW w:w="4047" w:type="dxa"/>
          </w:tcPr>
          <w:p w14:paraId="107A492E" w14:textId="47DE4C95" w:rsidR="00356562" w:rsidRPr="003A3205" w:rsidRDefault="00477830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160" w:type="dxa"/>
            <w:vAlign w:val="center"/>
          </w:tcPr>
          <w:p w14:paraId="3E5626A1" w14:textId="07E7C538" w:rsidR="00356562" w:rsidRPr="003A3205" w:rsidRDefault="007037F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72D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9128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072D7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</w:tcPr>
          <w:p w14:paraId="0A14BBD1" w14:textId="77777777" w:rsidR="00356562" w:rsidRPr="003A3205" w:rsidRDefault="00356562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587605C9" w14:textId="5CC3A263" w:rsidR="00356562" w:rsidRPr="003A3205" w:rsidRDefault="007037F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2C8C716" w14:textId="77777777" w:rsidR="00356562" w:rsidRPr="003A3205" w:rsidRDefault="00356562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8A7361" w14:textId="0C6AA73F" w:rsidR="00356562" w:rsidRPr="003A3205" w:rsidRDefault="00072D7A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797928A7" w14:textId="77777777" w:rsidR="00356562" w:rsidRPr="003A3205" w:rsidRDefault="00356562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38197565" w14:textId="36D7E26D" w:rsidR="00356562" w:rsidRPr="003A3205" w:rsidRDefault="007037FE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A3205" w:rsidRPr="003A3205" w14:paraId="1CE6F8E9" w14:textId="77777777" w:rsidTr="00F80891">
        <w:trPr>
          <w:tblHeader/>
        </w:trPr>
        <w:tc>
          <w:tcPr>
            <w:tcW w:w="4047" w:type="dxa"/>
          </w:tcPr>
          <w:p w14:paraId="635F3E18" w14:textId="77D2A1F8" w:rsidR="003A3205" w:rsidRPr="003A3205" w:rsidRDefault="00582522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F0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60" w:type="dxa"/>
            <w:vAlign w:val="center"/>
          </w:tcPr>
          <w:p w14:paraId="57DE0093" w14:textId="70B6FBA7" w:rsidR="003A3205" w:rsidRPr="003A3205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7AC8E9C8" w14:textId="77777777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08BD8A75" w14:textId="402DB86A" w:rsidR="003A3205" w:rsidRPr="003A3205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755416" w14:textId="77777777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27C8ED" w14:textId="6612C832" w:rsidR="003A3205" w:rsidRPr="003A3205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3B540C62" w14:textId="77777777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226BCEBD" w14:textId="5318BF6F" w:rsidR="003A3205" w:rsidRPr="003A3205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3A3205" w:rsidRPr="003A3205" w14:paraId="1EBBF281" w14:textId="77777777" w:rsidTr="003A3205">
        <w:trPr>
          <w:tblHeader/>
        </w:trPr>
        <w:tc>
          <w:tcPr>
            <w:tcW w:w="4047" w:type="dxa"/>
          </w:tcPr>
          <w:p w14:paraId="3E3F9A02" w14:textId="77777777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5" w:type="dxa"/>
            <w:gridSpan w:val="8"/>
          </w:tcPr>
          <w:p w14:paraId="290422E8" w14:textId="77777777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205" w:rsidRPr="003A3205" w14:paraId="3028DE1B" w14:textId="77777777" w:rsidTr="00F80891">
        <w:tc>
          <w:tcPr>
            <w:tcW w:w="4047" w:type="dxa"/>
          </w:tcPr>
          <w:p w14:paraId="5AA6E821" w14:textId="0FAAD7D6" w:rsidR="003A3205" w:rsidRPr="003A3205" w:rsidRDefault="003A3205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0" w:type="dxa"/>
          </w:tcPr>
          <w:p w14:paraId="50241673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37E192A" w14:textId="77777777" w:rsidR="003A3205" w:rsidRPr="003A3205" w:rsidRDefault="003A3205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981C80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8A35D6" w14:textId="77777777" w:rsidR="003A3205" w:rsidRPr="003A3205" w:rsidRDefault="003A3205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03CB1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16525FF" w14:textId="77777777" w:rsidR="003A3205" w:rsidRPr="003A3205" w:rsidRDefault="003A3205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606F7D5A" w14:textId="77777777" w:rsidR="003A3205" w:rsidRPr="003A3205" w:rsidRDefault="003A3205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F30DC" w:rsidRPr="003A3205" w14:paraId="5BF5060E" w14:textId="77777777" w:rsidTr="00F80891">
        <w:tc>
          <w:tcPr>
            <w:tcW w:w="4047" w:type="dxa"/>
          </w:tcPr>
          <w:p w14:paraId="10748136" w14:textId="558339E7" w:rsidR="00DF30DC" w:rsidRPr="003A3205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0" w:type="dxa"/>
          </w:tcPr>
          <w:p w14:paraId="608DA56E" w14:textId="5F0199E7" w:rsidR="00DF30DC" w:rsidRPr="003A3205" w:rsidRDefault="00907117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351066FC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4B90A3" w14:textId="3BAD717B" w:rsidR="00DF30DC" w:rsidRPr="003A3205" w:rsidRDefault="00DF30DC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AF894CE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189A4" w14:textId="13D989F3" w:rsidR="00DF30DC" w:rsidRPr="003A3205" w:rsidRDefault="005D2860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</w:tcPr>
          <w:p w14:paraId="57BA1425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18A3B8CB" w14:textId="2D4A4A60" w:rsidR="00DF30DC" w:rsidRPr="003A3205" w:rsidRDefault="00DF30DC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DF30DC" w:rsidRPr="003A3205" w14:paraId="716BDC06" w14:textId="77777777" w:rsidTr="00F80891">
        <w:tc>
          <w:tcPr>
            <w:tcW w:w="4047" w:type="dxa"/>
          </w:tcPr>
          <w:p w14:paraId="2B52F8A2" w14:textId="77777777" w:rsidR="00DF30DC" w:rsidRPr="003A3205" w:rsidRDefault="00DF30DC" w:rsidP="00DF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29193A6A" w14:textId="0ED34684" w:rsidR="00DF30DC" w:rsidRPr="003A3205" w:rsidRDefault="005D2860" w:rsidP="005D2860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7E2CCFF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2DF4054" w14:textId="07E7560D" w:rsidR="00DF30DC" w:rsidRPr="003A3205" w:rsidRDefault="00DF30DC" w:rsidP="002F78B9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B3D3B9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E27B0" w14:textId="0F6E2021" w:rsidR="00DF30DC" w:rsidRPr="003A3205" w:rsidRDefault="005D2860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125</w:t>
            </w:r>
          </w:p>
        </w:tc>
        <w:tc>
          <w:tcPr>
            <w:tcW w:w="262" w:type="dxa"/>
          </w:tcPr>
          <w:p w14:paraId="69D56FB7" w14:textId="77777777" w:rsidR="00DF30DC" w:rsidRPr="003A3205" w:rsidRDefault="00DF30DC" w:rsidP="002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C2BA529" w14:textId="1613FEDF" w:rsidR="00DF30DC" w:rsidRPr="003A3205" w:rsidRDefault="00DF30DC" w:rsidP="002F78B9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</w:tr>
      <w:tr w:rsidR="0041637B" w:rsidRPr="003A3205" w14:paraId="70C97196" w14:textId="77777777" w:rsidTr="00F80891">
        <w:tc>
          <w:tcPr>
            <w:tcW w:w="4047" w:type="dxa"/>
          </w:tcPr>
          <w:p w14:paraId="6C83ED1C" w14:textId="30B3BC7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160" w:type="dxa"/>
          </w:tcPr>
          <w:p w14:paraId="1C2C30DA" w14:textId="0A7B8C4D" w:rsidR="0041637B" w:rsidRPr="003A3205" w:rsidRDefault="00907117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83" w:type="dxa"/>
          </w:tcPr>
          <w:p w14:paraId="665AE16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860DD3" w14:textId="5477F77D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87EB2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7CCD369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3F7A6" w14:textId="7FC67A71" w:rsidR="0041637B" w:rsidRPr="003A3205" w:rsidRDefault="005D2860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</w:tcPr>
          <w:p w14:paraId="7E308F8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27FEB098" w14:textId="169134C7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1637B" w:rsidRPr="003A3205" w14:paraId="108540FD" w14:textId="77777777" w:rsidTr="00F80891">
        <w:tc>
          <w:tcPr>
            <w:tcW w:w="4047" w:type="dxa"/>
          </w:tcPr>
          <w:p w14:paraId="385BAB46" w14:textId="53D2F7DB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5C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</w:tcPr>
          <w:p w14:paraId="2FC66BA1" w14:textId="6EDB7DE2" w:rsidR="0041637B" w:rsidRDefault="00907117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14:paraId="6A1BD91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9649D93" w14:textId="56330B24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87EB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FDF62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929A2" w14:textId="48CAE2F2" w:rsidR="0041637B" w:rsidRDefault="005D2860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5B3C1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62" w:type="dxa"/>
          </w:tcPr>
          <w:p w14:paraId="161F022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EA30F0D" w14:textId="5BA2759B" w:rsidR="0041637B" w:rsidRDefault="00B42D5C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41637B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1637B" w:rsidRPr="003A3205" w14:paraId="3615F4E5" w14:textId="77777777" w:rsidTr="00F80891">
        <w:tc>
          <w:tcPr>
            <w:tcW w:w="4047" w:type="dxa"/>
          </w:tcPr>
          <w:p w14:paraId="6931EB2B" w14:textId="77005566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B17B314" w14:textId="400ECD97" w:rsidR="0041637B" w:rsidRPr="003A3205" w:rsidRDefault="00907117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9230C1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83" w:type="dxa"/>
          </w:tcPr>
          <w:p w14:paraId="173DD3A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9EE12F3" w14:textId="150AC8A4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</w:tcPr>
          <w:p w14:paraId="7D59C73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3CB277" w14:textId="52188244" w:rsidR="0041637B" w:rsidRPr="003A3205" w:rsidRDefault="005D2860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14:paraId="4B977AA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0D489F5A" w14:textId="67B4A6FF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637B" w:rsidRPr="003A3205" w14:paraId="77DB903E" w14:textId="77777777" w:rsidTr="00367199">
        <w:trPr>
          <w:trHeight w:val="50"/>
        </w:trPr>
        <w:tc>
          <w:tcPr>
            <w:tcW w:w="4047" w:type="dxa"/>
          </w:tcPr>
          <w:p w14:paraId="0360CDB0" w14:textId="34FC0EBD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33BF79E8" w14:textId="42662DBF" w:rsidR="0041637B" w:rsidRPr="003A3205" w:rsidRDefault="00907117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9230C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</w:tcPr>
          <w:p w14:paraId="53B4901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109E31B" w14:textId="59BFEEAE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</w:tcPr>
          <w:p w14:paraId="035A679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44CB18" w14:textId="5304C957" w:rsidR="0041637B" w:rsidRPr="00A6477A" w:rsidRDefault="005D2860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5B3C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</w:tcPr>
          <w:p w14:paraId="70303D3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05AA7873" w14:textId="1877775B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175</w:t>
            </w:r>
          </w:p>
        </w:tc>
      </w:tr>
      <w:tr w:rsidR="0041637B" w:rsidRPr="003A3205" w14:paraId="6F971F27" w14:textId="77777777" w:rsidTr="00AB3EBE">
        <w:trPr>
          <w:trHeight w:val="50"/>
        </w:trPr>
        <w:tc>
          <w:tcPr>
            <w:tcW w:w="4047" w:type="dxa"/>
          </w:tcPr>
          <w:p w14:paraId="2FE5E38C" w14:textId="73E6430A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E7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</w:t>
            </w:r>
            <w:r w:rsidRPr="00480E7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ะ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21574BED" w14:textId="7BAC9964" w:rsidR="0041637B" w:rsidRPr="00D4618E" w:rsidRDefault="00907117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83" w:type="dxa"/>
          </w:tcPr>
          <w:p w14:paraId="2D08835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AA26117" w14:textId="33345E68" w:rsidR="0041637B" w:rsidRPr="008552FA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23B7"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02737EB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D0A6F2" w14:textId="04B13504" w:rsidR="0041637B" w:rsidRPr="00D4618E" w:rsidRDefault="00D53969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62" w:type="dxa"/>
          </w:tcPr>
          <w:p w14:paraId="16A1467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44183431" w14:textId="3A2A950F" w:rsidR="0041637B" w:rsidRPr="007037FE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04CA">
              <w:rPr>
                <w:rFonts w:ascii="Angsana New" w:hAnsi="Angsana New"/>
                <w:sz w:val="30"/>
                <w:szCs w:val="30"/>
                <w:lang w:bidi="th-TH"/>
              </w:rPr>
              <w:t>(1)</w:t>
            </w:r>
          </w:p>
        </w:tc>
      </w:tr>
      <w:tr w:rsidR="0041637B" w:rsidRPr="003A3205" w14:paraId="68E1A10F" w14:textId="77777777" w:rsidTr="00AB3EBE">
        <w:trPr>
          <w:trHeight w:val="50"/>
        </w:trPr>
        <w:tc>
          <w:tcPr>
            <w:tcW w:w="4047" w:type="dxa"/>
          </w:tcPr>
          <w:p w14:paraId="2785F31B" w14:textId="00F51E8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C1CE9" w14:textId="442A5CC7" w:rsidR="0041637B" w:rsidRPr="003A3205" w:rsidRDefault="00907117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9230C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297E092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3314C2B" w14:textId="7B168369" w:rsidR="0041637B" w:rsidRPr="008552FA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7544004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AE0BB" w14:textId="77DD006A" w:rsidR="0041637B" w:rsidRPr="00A6477A" w:rsidRDefault="00D53969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5B3C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</w:tcPr>
          <w:p w14:paraId="1E1C506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4583E4" w14:textId="0EA5205E" w:rsidR="0041637B" w:rsidRPr="007037FE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174</w:t>
            </w:r>
          </w:p>
        </w:tc>
      </w:tr>
      <w:tr w:rsidR="0041637B" w:rsidRPr="003A3205" w14:paraId="28335281" w14:textId="77777777" w:rsidTr="00EB047F">
        <w:trPr>
          <w:trHeight w:val="53"/>
        </w:trPr>
        <w:tc>
          <w:tcPr>
            <w:tcW w:w="4047" w:type="dxa"/>
          </w:tcPr>
          <w:p w14:paraId="1AC18719" w14:textId="77777777" w:rsidR="0041637B" w:rsidRPr="00987EB2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0" w:type="dxa"/>
          </w:tcPr>
          <w:p w14:paraId="0D6879AA" w14:textId="77777777" w:rsidR="0041637B" w:rsidRPr="00987EB2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C102F58" w14:textId="77777777" w:rsidR="0041637B" w:rsidRPr="00987EB2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3F532D7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0AC1CED" w14:textId="77777777" w:rsidR="0041637B" w:rsidRPr="00987EB2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DE7A21" w14:textId="77777777" w:rsidR="0041637B" w:rsidRPr="00987EB2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63000925" w14:textId="77777777" w:rsidR="0041637B" w:rsidRPr="00987EB2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4" w:type="dxa"/>
            <w:gridSpan w:val="2"/>
          </w:tcPr>
          <w:p w14:paraId="136BC362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1637B" w:rsidRPr="003A3205" w14:paraId="3A6CF04E" w14:textId="77777777" w:rsidTr="00044197">
        <w:tc>
          <w:tcPr>
            <w:tcW w:w="4047" w:type="dxa"/>
          </w:tcPr>
          <w:p w14:paraId="6A064904" w14:textId="1E552644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160" w:type="dxa"/>
          </w:tcPr>
          <w:p w14:paraId="0E2C07E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370C0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CD4E805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D5D73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F2DA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77842F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0BAE57DA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1637B" w:rsidRPr="003A3205" w14:paraId="22B6D478" w14:textId="77777777" w:rsidTr="00DF30DC">
        <w:trPr>
          <w:trHeight w:val="56"/>
        </w:trPr>
        <w:tc>
          <w:tcPr>
            <w:tcW w:w="4047" w:type="dxa"/>
          </w:tcPr>
          <w:p w14:paraId="2CE8EC7F" w14:textId="43A9C3A3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160" w:type="dxa"/>
          </w:tcPr>
          <w:p w14:paraId="7EC58826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B051F2C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0E89E77A" w14:textId="77777777" w:rsidR="0041637B" w:rsidRPr="00EB047F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81FCF9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D2CB81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45D5CEAF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</w:tcPr>
          <w:p w14:paraId="3666D99B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1637B" w:rsidRPr="003A3205" w14:paraId="64C7A360" w14:textId="77777777" w:rsidTr="00044197">
        <w:tc>
          <w:tcPr>
            <w:tcW w:w="4047" w:type="dxa"/>
          </w:tcPr>
          <w:p w14:paraId="4FF2ECAC" w14:textId="01424561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356E6FA8" w14:textId="002ADABC" w:rsidR="0041637B" w:rsidRPr="00A045A8" w:rsidRDefault="00C9329D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5B3C1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83" w:type="dxa"/>
          </w:tcPr>
          <w:p w14:paraId="68BE4C75" w14:textId="7777777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678808D5" w14:textId="391534F6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45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</w:t>
            </w:r>
          </w:p>
        </w:tc>
        <w:tc>
          <w:tcPr>
            <w:tcW w:w="270" w:type="dxa"/>
          </w:tcPr>
          <w:p w14:paraId="68C7B588" w14:textId="7777777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8C20A9" w14:textId="3FD0FDCA" w:rsidR="0041637B" w:rsidRPr="00A045A8" w:rsidRDefault="00180BD8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</w:t>
            </w:r>
          </w:p>
        </w:tc>
        <w:tc>
          <w:tcPr>
            <w:tcW w:w="262" w:type="dxa"/>
          </w:tcPr>
          <w:p w14:paraId="2ACDCFB5" w14:textId="7777777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</w:tcPr>
          <w:p w14:paraId="34A62434" w14:textId="233847D7" w:rsidR="0041637B" w:rsidRPr="00A045A8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045A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</w:p>
        </w:tc>
      </w:tr>
      <w:tr w:rsidR="0041637B" w:rsidRPr="003A3205" w14:paraId="7406F41D" w14:textId="77777777" w:rsidTr="00EB047F">
        <w:tc>
          <w:tcPr>
            <w:tcW w:w="4047" w:type="dxa"/>
          </w:tcPr>
          <w:p w14:paraId="35BECFC8" w14:textId="77777777" w:rsidR="0041637B" w:rsidRPr="00987EB2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74360CE9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89A3E01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304993D7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B97307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7E97CE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</w:tcPr>
          <w:p w14:paraId="1D927F86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</w:tcPr>
          <w:p w14:paraId="1832E850" w14:textId="77777777" w:rsidR="0041637B" w:rsidRPr="00987EB2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1637B" w:rsidRPr="003A3205" w14:paraId="3DD80112" w14:textId="77777777" w:rsidTr="00F80891">
        <w:tc>
          <w:tcPr>
            <w:tcW w:w="4047" w:type="dxa"/>
          </w:tcPr>
          <w:p w14:paraId="497487EF" w14:textId="172804A6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60" w:type="dxa"/>
          </w:tcPr>
          <w:p w14:paraId="168FC19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0217D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F5A75F6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6C682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4C83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4E2696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CF1A872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1637B" w:rsidRPr="003A3205" w14:paraId="5F2CCD46" w14:textId="77777777" w:rsidTr="00F80891">
        <w:tc>
          <w:tcPr>
            <w:tcW w:w="4047" w:type="dxa"/>
          </w:tcPr>
          <w:p w14:paraId="78B8610D" w14:textId="704CDF3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547027C2" w14:textId="3778CD15" w:rsidR="0041637B" w:rsidRPr="003A3205" w:rsidRDefault="000305D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DB2170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29D09D" w14:textId="730C0E2A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3335010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6771E" w14:textId="09AC3F36" w:rsidR="0041637B" w:rsidRPr="003A3205" w:rsidRDefault="00180BD8" w:rsidP="00180BD8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2C4652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03689BC7" w14:textId="62C105A0" w:rsidR="0041637B" w:rsidRPr="003A3205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3A3205" w14:paraId="764E649A" w14:textId="77777777" w:rsidTr="00F80891">
        <w:tc>
          <w:tcPr>
            <w:tcW w:w="4047" w:type="dxa"/>
          </w:tcPr>
          <w:p w14:paraId="212741BB" w14:textId="58BDBE02" w:rsidR="0041637B" w:rsidRPr="006375B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</w:tcPr>
          <w:p w14:paraId="7A11664A" w14:textId="0119D856" w:rsidR="0041637B" w:rsidRPr="003A3205" w:rsidRDefault="000305D3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3" w:type="dxa"/>
          </w:tcPr>
          <w:p w14:paraId="088E306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E39B49" w14:textId="308867E8" w:rsidR="0041637B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</w:t>
            </w:r>
          </w:p>
        </w:tc>
        <w:tc>
          <w:tcPr>
            <w:tcW w:w="270" w:type="dxa"/>
          </w:tcPr>
          <w:p w14:paraId="23C91E6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F476D" w14:textId="3001A241" w:rsidR="0041637B" w:rsidRPr="003A3205" w:rsidRDefault="00180BD8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14:paraId="7A8418C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8B797FC" w14:textId="2201ADA8" w:rsidR="0041637B" w:rsidRPr="007037FE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1637B" w:rsidRPr="003A3205" w14:paraId="602795EA" w14:textId="77777777" w:rsidTr="00F80891">
        <w:tc>
          <w:tcPr>
            <w:tcW w:w="4047" w:type="dxa"/>
          </w:tcPr>
          <w:p w14:paraId="458593C9" w14:textId="6AA77BFD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0836840" w14:textId="5AE4AA38" w:rsidR="0041637B" w:rsidRPr="003A3205" w:rsidRDefault="000305D3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</w:t>
            </w:r>
          </w:p>
        </w:tc>
        <w:tc>
          <w:tcPr>
            <w:tcW w:w="283" w:type="dxa"/>
          </w:tcPr>
          <w:p w14:paraId="3C433E1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AB2905C" w14:textId="7C06F27D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</w:tcPr>
          <w:p w14:paraId="2F59119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054EA3" w14:textId="49BA74D3" w:rsidR="0041637B" w:rsidRPr="003A3205" w:rsidRDefault="00180BD8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2" w:type="dxa"/>
          </w:tcPr>
          <w:p w14:paraId="71A6893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1CEA3608" w14:textId="356FDA6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41637B" w:rsidRPr="003A3205" w14:paraId="79E0922B" w14:textId="77777777" w:rsidTr="00F80891">
        <w:tc>
          <w:tcPr>
            <w:tcW w:w="4047" w:type="dxa"/>
          </w:tcPr>
          <w:p w14:paraId="69AF1702" w14:textId="1420CC5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2A23B" w14:textId="225D8AF5" w:rsidR="0041637B" w:rsidRPr="003A3205" w:rsidRDefault="000305D3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83" w:type="dxa"/>
          </w:tcPr>
          <w:p w14:paraId="4EE6B0F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FAD34" w14:textId="3191A2FE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7144639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D0DBE" w14:textId="11209AFF" w:rsidR="0041637B" w:rsidRPr="003A3205" w:rsidRDefault="00180BD8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62" w:type="dxa"/>
          </w:tcPr>
          <w:p w14:paraId="74F50ED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7E9C8" w14:textId="1F1A6920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41637B" w:rsidRPr="003A3205" w14:paraId="11C1A626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6673D384" w14:textId="33A82A04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160" w:type="dxa"/>
          </w:tcPr>
          <w:p w14:paraId="04866113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246BB84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5E9497D5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591C144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AFFCFC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</w:tcPr>
          <w:p w14:paraId="51891AA0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3CF461E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/>
              <w:rPr>
                <w:rFonts w:ascii="Angsana New" w:hAnsi="Angsana New"/>
              </w:rPr>
            </w:pPr>
          </w:p>
        </w:tc>
      </w:tr>
      <w:tr w:rsidR="0041637B" w:rsidRPr="003A3205" w14:paraId="6D2F0987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349173E2" w14:textId="5560B01F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0" w:type="dxa"/>
          </w:tcPr>
          <w:p w14:paraId="4B177CE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018B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0FA0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8D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F319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5D478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8D638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637B" w:rsidRPr="003A3205" w14:paraId="6881E4F9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2F87538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759C8BC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AA54E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885AC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EEF2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9EF8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67F78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8EA5F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637B" w:rsidRPr="003A3205" w14:paraId="305160E9" w14:textId="77777777" w:rsidTr="00DF30DC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3A020B" w14:textId="5BF57AB7" w:rsidR="0041637B" w:rsidRPr="003A3205" w:rsidRDefault="0041637B" w:rsidP="004163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7E6D34D0" w14:textId="55C29295" w:rsidR="0041637B" w:rsidRPr="003A3205" w:rsidRDefault="000305D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83" w:type="dxa"/>
          </w:tcPr>
          <w:p w14:paraId="3E90011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863D4C" w14:textId="2A8961FB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9EA6F1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AC94" w14:textId="4C370D58" w:rsidR="0041637B" w:rsidRPr="003A3205" w:rsidRDefault="00903931" w:rsidP="00903931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F075A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DEFB09" w14:textId="68B8CF4E" w:rsidR="0041637B" w:rsidRPr="003A3205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3A3205" w14:paraId="629314BD" w14:textId="77777777" w:rsidTr="00DF30DC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CFF9FEA" w14:textId="7006349D" w:rsidR="0041637B" w:rsidRPr="003A3205" w:rsidRDefault="0041637B" w:rsidP="004163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</w:tcPr>
          <w:p w14:paraId="35A6A29C" w14:textId="638AA231" w:rsidR="0041637B" w:rsidRPr="003A3205" w:rsidRDefault="000305D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83" w:type="dxa"/>
          </w:tcPr>
          <w:p w14:paraId="54B902E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B135A7" w14:textId="7380B2E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21642A6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C5A83" w14:textId="7707BB89" w:rsidR="0041637B" w:rsidRPr="003A3205" w:rsidRDefault="00903931" w:rsidP="00903931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E90EE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5EEBB44" w14:textId="14F5E4BD" w:rsidR="0041637B" w:rsidRPr="003A3205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3A3205" w14:paraId="1FED5E03" w14:textId="77777777" w:rsidTr="00DF30DC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DF0F2E0" w14:textId="39B6CB37" w:rsidR="0041637B" w:rsidRPr="003A3205" w:rsidRDefault="0041637B" w:rsidP="004163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7FA26EC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580248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0071CD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A92B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A4C78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3246BF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74EAA6F" w14:textId="77777777" w:rsidR="0041637B" w:rsidRPr="003A3205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37B" w:rsidRPr="003A3205" w14:paraId="41B9B1E6" w14:textId="77777777" w:rsidTr="00DF30DC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4955D8E" w14:textId="349ED027" w:rsidR="0041637B" w:rsidRPr="003A3205" w:rsidRDefault="0041637B" w:rsidP="004163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132CFAE" w14:textId="7ABF9F36" w:rsidR="0041637B" w:rsidRPr="003A3205" w:rsidRDefault="000305D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2,367</w:t>
            </w:r>
          </w:p>
        </w:tc>
        <w:tc>
          <w:tcPr>
            <w:tcW w:w="283" w:type="dxa"/>
          </w:tcPr>
          <w:p w14:paraId="655602F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FBBA6A4" w14:textId="2B5BFDCB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4CF49D8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4BDD24" w14:textId="7EB27D6A" w:rsidR="0041637B" w:rsidRPr="003A3205" w:rsidRDefault="00903931" w:rsidP="00903931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C6FA88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2A07BC9" w14:textId="3854F4BC" w:rsidR="0041637B" w:rsidRPr="003A3205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DF30DC" w14:paraId="53C00E88" w14:textId="77777777" w:rsidTr="00DF30DC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A8A5BCF" w14:textId="0EB1216E" w:rsidR="0041637B" w:rsidRPr="00DF30DC" w:rsidRDefault="0041637B" w:rsidP="004163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 w:right="-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30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8F0E4F9" w14:textId="451D4948" w:rsidR="0041637B" w:rsidRPr="00DF30DC" w:rsidRDefault="008164A1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2,921</w:t>
            </w:r>
          </w:p>
        </w:tc>
        <w:tc>
          <w:tcPr>
            <w:tcW w:w="283" w:type="dxa"/>
          </w:tcPr>
          <w:p w14:paraId="5C8CF6F4" w14:textId="77777777" w:rsidR="0041637B" w:rsidRPr="00DF30DC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6EAC7F5" w14:textId="03241F4E" w:rsidR="0041637B" w:rsidRPr="00DF30DC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30DC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</w:tcPr>
          <w:p w14:paraId="1805C943" w14:textId="77777777" w:rsidR="0041637B" w:rsidRPr="00DF30DC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6DF37" w14:textId="20823516" w:rsidR="0041637B" w:rsidRPr="00DF30DC" w:rsidRDefault="00903931" w:rsidP="00903931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FAE0C95" w14:textId="77777777" w:rsidR="0041637B" w:rsidRPr="00DF30DC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3259489" w14:textId="2E3DB47A" w:rsidR="0041637B" w:rsidRPr="002F78B9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380" w:lineRule="exact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2F78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DF30DC" w14:paraId="776161D7" w14:textId="77777777" w:rsidTr="00987EB2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07C8CC2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4530AD08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776AF030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C8D4F81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430019F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BB10F9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</w:tcPr>
          <w:p w14:paraId="1386DCA1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37CABA7F" w14:textId="77777777" w:rsidR="0041637B" w:rsidRPr="00CC0414" w:rsidRDefault="0041637B" w:rsidP="00CC0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41637B" w:rsidRPr="003A3205" w14:paraId="535EAD08" w14:textId="77777777" w:rsidTr="002F78B9">
        <w:tblPrEx>
          <w:tblLook w:val="0000" w:firstRow="0" w:lastRow="0" w:firstColumn="0" w:lastColumn="0" w:noHBand="0" w:noVBand="0"/>
        </w:tblPrEx>
        <w:trPr>
          <w:trHeight w:val="56"/>
        </w:trPr>
        <w:tc>
          <w:tcPr>
            <w:tcW w:w="4047" w:type="dxa"/>
          </w:tcPr>
          <w:p w14:paraId="09071C44" w14:textId="74B2CFB1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0" w:type="dxa"/>
          </w:tcPr>
          <w:p w14:paraId="70D423C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56EA48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0A9965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991A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470E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37D311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D0A53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37B" w:rsidRPr="003A3205" w14:paraId="15D1B2B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D7C4EF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0" w:type="dxa"/>
          </w:tcPr>
          <w:p w14:paraId="34EE21B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91187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F65628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1BD3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3ED1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EAB77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8C0CB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37B" w:rsidRPr="003A3205" w14:paraId="585CAAD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8C0BF5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057A19D2" w14:textId="4F9B80FD" w:rsidR="0041637B" w:rsidRPr="003A3205" w:rsidRDefault="002F3F33" w:rsidP="002F3F33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83D484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209E3F2" w14:textId="562A49E1" w:rsidR="0041637B" w:rsidRPr="003A3205" w:rsidRDefault="0041637B" w:rsidP="0041637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7A77D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3F3B5" w14:textId="062A5B39" w:rsidR="0041637B" w:rsidRPr="003A3205" w:rsidRDefault="00B037E7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8,197</w:t>
            </w:r>
          </w:p>
        </w:tc>
        <w:tc>
          <w:tcPr>
            <w:tcW w:w="270" w:type="dxa"/>
            <w:gridSpan w:val="2"/>
          </w:tcPr>
          <w:p w14:paraId="20B92B9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ACAFD19" w14:textId="249B9656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11,605</w:t>
            </w:r>
          </w:p>
        </w:tc>
      </w:tr>
      <w:tr w:rsidR="0041637B" w:rsidRPr="003A3205" w14:paraId="7646E53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1285DE" w14:textId="2770A890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</w:tcPr>
          <w:p w14:paraId="3FA68358" w14:textId="63CBC265" w:rsidR="0041637B" w:rsidRPr="003A3205" w:rsidRDefault="002F3F3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2099DC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5F7FC0B" w14:textId="2F6118D4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8D16E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54F59" w14:textId="21FA550D" w:rsidR="0041637B" w:rsidRPr="003A3205" w:rsidRDefault="00B037E7" w:rsidP="004D4D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B1ED9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2F46EAF" w14:textId="7FE31CBB" w:rsidR="0041637B" w:rsidRPr="003A3205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3A3205" w14:paraId="6CD72EF1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B8AD88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60" w:type="dxa"/>
          </w:tcPr>
          <w:p w14:paraId="0BE5E618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0DB8D63A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06FF28B2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5C8DBEE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5A9F3D5" w14:textId="77777777" w:rsidR="0041637B" w:rsidRPr="00CC0414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63FBF8F6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548AD340" w14:textId="77777777" w:rsidR="0041637B" w:rsidRPr="00CC0414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1637B" w:rsidRPr="003A3205" w14:paraId="098C733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8D497A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</w:tcPr>
          <w:p w14:paraId="2ECA80E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C0610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57497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9769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36CF4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CBAA385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F1FFF2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37B" w:rsidRPr="003A3205" w14:paraId="5545E2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2C6B6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7F22371F" w14:textId="470BD87A" w:rsidR="0041637B" w:rsidRPr="003A3205" w:rsidRDefault="002F3F33" w:rsidP="002F3F33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EA98A4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2AED42" w14:textId="3B02398F" w:rsidR="0041637B" w:rsidRPr="003A3205" w:rsidRDefault="0041637B" w:rsidP="0041637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DCD58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903CC" w14:textId="32F3A221" w:rsidR="0041637B" w:rsidRPr="003A3205" w:rsidRDefault="007D373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  <w:tc>
          <w:tcPr>
            <w:tcW w:w="270" w:type="dxa"/>
            <w:gridSpan w:val="2"/>
          </w:tcPr>
          <w:p w14:paraId="74137BE7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A85421C" w14:textId="46D23AAD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</w:tr>
      <w:tr w:rsidR="004D4D3F" w:rsidRPr="003A3205" w14:paraId="09EB40B7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5202F49" w14:textId="77777777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6EC2E765" w14:textId="63D81B4B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3" w:type="dxa"/>
          </w:tcPr>
          <w:p w14:paraId="463412D7" w14:textId="77777777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C39367" w14:textId="5F66F3CC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E90A31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27FAB355" w14:textId="77777777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E8058" w14:textId="64355EC3" w:rsidR="004D4D3F" w:rsidRPr="003A3205" w:rsidRDefault="004D4D3F" w:rsidP="004D4D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4EA036" w14:textId="77777777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D651533" w14:textId="0A21EBB9" w:rsidR="004D4D3F" w:rsidRPr="003A3205" w:rsidRDefault="004D4D3F" w:rsidP="004D4D3F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4D3F" w:rsidRPr="003A3205" w14:paraId="2BDF2AD6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0C2BE" w14:textId="4DE447F2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290D3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2B7BB33D" w14:textId="749BE64F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397F830" w14:textId="77777777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1918CA" w14:textId="0BA3B294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5D8BE92" w14:textId="77777777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3C1ED" w14:textId="73F9FCBC" w:rsidR="004D4D3F" w:rsidRPr="003A3205" w:rsidRDefault="004D4D3F" w:rsidP="004D4D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03879A" w14:textId="77777777" w:rsidR="004D4D3F" w:rsidRPr="003A3205" w:rsidRDefault="004D4D3F" w:rsidP="004D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E75E501" w14:textId="525CC8C3" w:rsidR="004D4D3F" w:rsidRPr="003A3205" w:rsidRDefault="004D4D3F" w:rsidP="004D4D3F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3A3205" w14:paraId="0A8A82D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D4F260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60" w:type="dxa"/>
          </w:tcPr>
          <w:p w14:paraId="406337DF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9634E8A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1C8C685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E74B39B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E1B3299" w14:textId="77777777" w:rsidR="0041637B" w:rsidRPr="00CC0414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gridSpan w:val="2"/>
          </w:tcPr>
          <w:p w14:paraId="547109FF" w14:textId="77777777" w:rsidR="0041637B" w:rsidRPr="00CC0414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F99637E" w14:textId="77777777" w:rsidR="0041637B" w:rsidRPr="00CC0414" w:rsidRDefault="0041637B" w:rsidP="0041637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10" w:right="-79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1637B" w:rsidRPr="003A3205" w14:paraId="60BDA0B4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2EB1A2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60" w:type="dxa"/>
          </w:tcPr>
          <w:p w14:paraId="6056101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B54E9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6944B0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EF50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BE5B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07755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E2D73B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37B" w:rsidRPr="003A3205" w14:paraId="0F7B403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5CAF63A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</w:tcPr>
          <w:p w14:paraId="3654EAEF" w14:textId="1BDF4B47" w:rsidR="0041637B" w:rsidRPr="003A3205" w:rsidRDefault="002F3F33" w:rsidP="002F3F33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2C5A0D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2B79BDE" w14:textId="22068699" w:rsidR="0041637B" w:rsidRPr="003A3205" w:rsidRDefault="0041637B" w:rsidP="0041637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3459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2EAE2" w14:textId="0782DD9A" w:rsidR="0041637B" w:rsidRPr="003A3205" w:rsidRDefault="00B037E7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987EB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1F29BF56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F9E1AEA" w14:textId="4C8EAF4A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41637B" w:rsidRPr="003A3205" w14:paraId="59D9CEE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BB3E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711A606" w14:textId="0E9F2C7A" w:rsidR="0041637B" w:rsidRPr="003A3205" w:rsidRDefault="002F3F3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3" w:type="dxa"/>
          </w:tcPr>
          <w:p w14:paraId="4B1AE66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2050BE6" w14:textId="6F666336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76A66FA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5AE6F" w14:textId="580C8EFF" w:rsidR="0041637B" w:rsidRPr="003A3205" w:rsidRDefault="00B037E7" w:rsidP="004D4D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CD1B9A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4CC39FF" w14:textId="18E78A8B" w:rsidR="0041637B" w:rsidRPr="003A3205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3A3205" w14:paraId="5AFDBA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E3DAC6" w14:textId="2CE64AC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74CA9C2" w14:textId="608BC5A2" w:rsidR="0041637B" w:rsidRPr="003A3205" w:rsidRDefault="002F3F3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83" w:type="dxa"/>
          </w:tcPr>
          <w:p w14:paraId="43194A6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C48EDFF" w14:textId="45F90155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54DF248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894788" w14:textId="2F1B538D" w:rsidR="0041637B" w:rsidRPr="003A3205" w:rsidRDefault="007D3733" w:rsidP="0044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19,89</w:t>
            </w:r>
            <w:r w:rsidR="00987EB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2089E2E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4D1AD99" w14:textId="05BAB61D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23,298</w:t>
            </w:r>
          </w:p>
        </w:tc>
      </w:tr>
      <w:tr w:rsidR="0041637B" w:rsidRPr="003A3205" w14:paraId="0B95DD8F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059AAF7" w14:textId="483F6C6C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B00A57E" w14:textId="28152FD0" w:rsidR="0041637B" w:rsidRPr="003A3205" w:rsidRDefault="002F3F3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87EB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2D98B80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EC94DDE" w14:textId="7CB4F750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3BBD297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ECE00C" w14:textId="5B4E26CE" w:rsidR="0041637B" w:rsidRPr="003A3205" w:rsidRDefault="00444DD7" w:rsidP="0044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95F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45C051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93B8624" w14:textId="66E9322D" w:rsidR="0041637B" w:rsidRPr="003A3205" w:rsidRDefault="0041637B" w:rsidP="0041637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37B" w:rsidRPr="003A3205" w14:paraId="5554CDF6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F617F8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A6744CD" w14:textId="0197DF28" w:rsidR="0041637B" w:rsidRPr="003A3205" w:rsidRDefault="00987EB2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56C73A9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420D0E9" w14:textId="4580A54F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69FB4ABE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6F3B87" w14:textId="4E5BCCC0" w:rsidR="0041637B" w:rsidRPr="003A3205" w:rsidRDefault="007D373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</w:t>
            </w:r>
            <w:r w:rsidR="00987EB2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  <w:gridSpan w:val="2"/>
          </w:tcPr>
          <w:p w14:paraId="0E4BA873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78A07AB" w14:textId="1B36D8AB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23,298</w:t>
            </w:r>
          </w:p>
        </w:tc>
      </w:tr>
      <w:tr w:rsidR="0041637B" w:rsidRPr="003A3205" w14:paraId="314C0208" w14:textId="77777777" w:rsidTr="00CC0414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6B055B" w14:textId="77777777" w:rsidR="0041637B" w:rsidRPr="00D50DC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bookmarkStart w:id="1" w:name="_Hlk110521800"/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68B92D00" w14:textId="77777777" w:rsidR="0041637B" w:rsidRPr="00D50DC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005B01" w14:textId="77777777" w:rsidR="0041637B" w:rsidRPr="00D50DC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FAFEE75" w14:textId="77777777" w:rsidR="0041637B" w:rsidRPr="00D50DC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5BE813" w14:textId="77777777" w:rsidR="0041637B" w:rsidRPr="00D50DC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E31E7C" w14:textId="77777777" w:rsidR="0041637B" w:rsidRPr="00D50DC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7153F02" w14:textId="77777777" w:rsidR="0041637B" w:rsidRPr="00D50DC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251EFFE7" w14:textId="77777777" w:rsidR="0041637B" w:rsidRPr="00D50DC7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0414" w:rsidRPr="003A3205" w14:paraId="055435C0" w14:textId="77777777" w:rsidTr="00CC0414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4D105B7" w14:textId="44436CDF" w:rsidR="00CC0414" w:rsidRPr="00D50DC7" w:rsidRDefault="00CC0414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0" w:type="dxa"/>
          </w:tcPr>
          <w:p w14:paraId="21D515C0" w14:textId="77777777" w:rsidR="00CC0414" w:rsidRPr="00D50DC7" w:rsidRDefault="00CC0414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B0192E" w14:textId="77777777" w:rsidR="00CC0414" w:rsidRPr="00D50DC7" w:rsidRDefault="00CC0414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CC2B68E" w14:textId="77777777" w:rsidR="00CC0414" w:rsidRPr="00D50DC7" w:rsidRDefault="00CC0414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E22BF2" w14:textId="77777777" w:rsidR="00CC0414" w:rsidRPr="00D50DC7" w:rsidRDefault="00CC0414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BCABE5" w14:textId="77777777" w:rsidR="00CC0414" w:rsidRPr="00D50DC7" w:rsidRDefault="00CC0414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81B46E2" w14:textId="77777777" w:rsidR="00CC0414" w:rsidRPr="00D50DC7" w:rsidRDefault="00CC0414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97B2C02" w14:textId="77777777" w:rsidR="00CC0414" w:rsidRPr="00D50DC7" w:rsidRDefault="00CC0414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"/>
      <w:tr w:rsidR="0041637B" w:rsidRPr="003A3205" w14:paraId="60F0AD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75D089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60" w:type="dxa"/>
          </w:tcPr>
          <w:p w14:paraId="471ECA11" w14:textId="27ED4519" w:rsidR="0041637B" w:rsidRPr="003A3205" w:rsidRDefault="002F3F33" w:rsidP="002F3F33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33ABFED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FE1A117" w14:textId="73529B3E" w:rsidR="0041637B" w:rsidRPr="003A3205" w:rsidRDefault="0041637B" w:rsidP="0041637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DDFD4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084C7" w14:textId="1E269A1F" w:rsidR="0041637B" w:rsidRPr="003A3205" w:rsidRDefault="007D3733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</w:t>
            </w:r>
            <w:r w:rsidR="00987EB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03E2D26A" w14:textId="6CB8ED30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AED366" w14:textId="2222D650" w:rsidR="0041637B" w:rsidRPr="003A3205" w:rsidRDefault="0041637B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11,683</w:t>
            </w:r>
          </w:p>
        </w:tc>
      </w:tr>
      <w:tr w:rsidR="0041637B" w:rsidRPr="003A3205" w14:paraId="51E6F42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DF81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633D976" w14:textId="6ADB0E00" w:rsidR="0041637B" w:rsidRPr="003A3205" w:rsidRDefault="00987EB2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2E2A3971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4EA7905" w14:textId="431A87AB" w:rsidR="0041637B" w:rsidRPr="003A3205" w:rsidRDefault="0041637B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52318DE8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1DD5FF" w14:textId="1AF36DA1" w:rsidR="0041637B" w:rsidRPr="003A3205" w:rsidRDefault="007D3733" w:rsidP="0098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  <w:tc>
          <w:tcPr>
            <w:tcW w:w="270" w:type="dxa"/>
            <w:gridSpan w:val="2"/>
          </w:tcPr>
          <w:p w14:paraId="5DA773DF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C1522DA" w14:textId="2D848BC3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495F5D"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</w:tr>
      <w:tr w:rsidR="0041637B" w:rsidRPr="003A3205" w14:paraId="39320836" w14:textId="77777777" w:rsidTr="00F8089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4047" w:type="dxa"/>
          </w:tcPr>
          <w:p w14:paraId="2431C98C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50DD4FB" w14:textId="346531C3" w:rsidR="0041637B" w:rsidRPr="003A3205" w:rsidRDefault="00987EB2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1EB061D9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A6924D" w14:textId="6BD3858F" w:rsidR="0041637B" w:rsidRPr="003A3205" w:rsidRDefault="0041637B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64479752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850EAA" w14:textId="31054EBA" w:rsidR="0041637B" w:rsidRPr="003A3205" w:rsidRDefault="007D3733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</w:t>
            </w:r>
            <w:r w:rsidR="00987EB2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  <w:gridSpan w:val="2"/>
          </w:tcPr>
          <w:p w14:paraId="70905C7B" w14:textId="77777777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D38DAE2" w14:textId="50F2835E" w:rsidR="0041637B" w:rsidRPr="003A320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F5D">
              <w:rPr>
                <w:rFonts w:ascii="Angsana New" w:hAnsi="Angsana New"/>
                <w:b/>
                <w:bCs/>
                <w:sz w:val="30"/>
                <w:szCs w:val="30"/>
              </w:rPr>
              <w:t>23,298</w:t>
            </w:r>
          </w:p>
        </w:tc>
      </w:tr>
    </w:tbl>
    <w:p w14:paraId="6F34EA58" w14:textId="77777777" w:rsidR="00F27D97" w:rsidRPr="008175EA" w:rsidRDefault="00F27D97">
      <w:pPr>
        <w:rPr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97"/>
        <w:gridCol w:w="1134"/>
        <w:gridCol w:w="270"/>
        <w:gridCol w:w="1124"/>
        <w:gridCol w:w="270"/>
        <w:gridCol w:w="1135"/>
      </w:tblGrid>
      <w:tr w:rsidR="009F3B1A" w:rsidRPr="006375B5" w14:paraId="2B793567" w14:textId="77777777" w:rsidTr="001A0643">
        <w:trPr>
          <w:tblHeader/>
        </w:trPr>
        <w:tc>
          <w:tcPr>
            <w:tcW w:w="4050" w:type="dxa"/>
          </w:tcPr>
          <w:p w14:paraId="3C56FA07" w14:textId="36FD46F7" w:rsidR="009F3B1A" w:rsidRPr="002E605F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05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01" w:type="dxa"/>
            <w:gridSpan w:val="3"/>
          </w:tcPr>
          <w:p w14:paraId="6FC2A6B2" w14:textId="3C88C946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81F7CC" w14:textId="77777777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2A0C0DC6" w14:textId="335246D0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B1A" w:rsidRPr="006375B5" w14:paraId="067DFB51" w14:textId="77777777" w:rsidTr="001A0643">
        <w:trPr>
          <w:tblHeader/>
        </w:trPr>
        <w:tc>
          <w:tcPr>
            <w:tcW w:w="4050" w:type="dxa"/>
          </w:tcPr>
          <w:p w14:paraId="64028D67" w14:textId="7B8B1597" w:rsidR="009F3B1A" w:rsidRPr="006375B5" w:rsidRDefault="0041637B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1637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4D4D3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D4D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E588F" w:rsidRPr="004D4D3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41637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637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50F79237" w14:textId="2A6B00CC" w:rsidR="009F3B1A" w:rsidRPr="00940F06" w:rsidRDefault="005114AB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  <w:r w:rsidR="00BE2C6C"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568</w:t>
            </w:r>
          </w:p>
        </w:tc>
        <w:tc>
          <w:tcPr>
            <w:tcW w:w="297" w:type="dxa"/>
          </w:tcPr>
          <w:p w14:paraId="44B1341A" w14:textId="77777777" w:rsidR="009F3B1A" w:rsidRPr="00940F06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D28A767" w14:textId="365474D9" w:rsidR="009F3B1A" w:rsidRPr="00940F06" w:rsidRDefault="005114AB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  <w:r w:rsidR="00BE2C6C"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7BAB1213" w14:textId="77777777" w:rsidR="009F3B1A" w:rsidRPr="00940F06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6CE1662D" w14:textId="3704B029" w:rsidR="009F3B1A" w:rsidRPr="00940F06" w:rsidRDefault="005114AB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  <w:r w:rsidR="00BE2C6C"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1E19AF2E" w14:textId="77777777" w:rsidR="009F3B1A" w:rsidRPr="00940F06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center"/>
          </w:tcPr>
          <w:p w14:paraId="5A6241AA" w14:textId="460720F5" w:rsidR="009F3B1A" w:rsidRPr="00940F06" w:rsidRDefault="005114AB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2</w:t>
            </w:r>
            <w:r w:rsidR="00BE2C6C" w:rsidRPr="00940F06">
              <w:rPr>
                <w:rFonts w:asciiTheme="majorBidi" w:hAnsiTheme="majorBidi" w:cstheme="majorBidi" w:hint="cs"/>
                <w:bCs/>
                <w:sz w:val="30"/>
                <w:szCs w:val="30"/>
              </w:rPr>
              <w:t>567</w:t>
            </w:r>
          </w:p>
        </w:tc>
      </w:tr>
      <w:tr w:rsidR="009F3B1A" w:rsidRPr="006375B5" w14:paraId="48E06081" w14:textId="77777777" w:rsidTr="001A0643">
        <w:trPr>
          <w:tblHeader/>
        </w:trPr>
        <w:tc>
          <w:tcPr>
            <w:tcW w:w="4050" w:type="dxa"/>
          </w:tcPr>
          <w:p w14:paraId="49F0B072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3EBF3851" w14:textId="6AE3580B" w:rsidR="009F3B1A" w:rsidRPr="000E564C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2569" w:rsidRPr="006375B5" w14:paraId="47667735" w14:textId="77777777" w:rsidTr="001A0643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4050" w:type="dxa"/>
          </w:tcPr>
          <w:p w14:paraId="6EC4158C" w14:textId="54E7DEF4" w:rsidR="00AC2569" w:rsidRDefault="00FF0CF1" w:rsidP="0041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7B93E4" w14:textId="5DAF3D9A" w:rsidR="00C77E2C" w:rsidRPr="000A7AE4" w:rsidRDefault="00987EB2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7AE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7" w:type="dxa"/>
          </w:tcPr>
          <w:p w14:paraId="66E591BB" w14:textId="77777777" w:rsidR="00AC2569" w:rsidRPr="000A7AE4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0148F2C" w14:textId="40F678FC" w:rsidR="00AC2569" w:rsidRPr="000A7AE4" w:rsidRDefault="0041637B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AE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C55576" w14:textId="77777777" w:rsidR="00AC2569" w:rsidRPr="000A7AE4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506C7ED6" w14:textId="6ADB7806" w:rsidR="00153A67" w:rsidRPr="000A7AE4" w:rsidRDefault="00987EB2" w:rsidP="0098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AE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4AB207" w14:textId="77777777" w:rsidR="00AC2569" w:rsidRPr="000A7AE4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659CB206" w14:textId="484785C5" w:rsidR="00AC2569" w:rsidRPr="000A7AE4" w:rsidRDefault="007D3733" w:rsidP="0041637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A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0B01BD" w14:textId="5BD62A3D" w:rsidR="0041780B" w:rsidRPr="008175EA" w:rsidRDefault="00417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314"/>
        <w:gridCol w:w="1078"/>
        <w:gridCol w:w="8"/>
        <w:gridCol w:w="310"/>
        <w:gridCol w:w="1080"/>
        <w:gridCol w:w="270"/>
        <w:gridCol w:w="1170"/>
      </w:tblGrid>
      <w:tr w:rsidR="00956E34" w:rsidRPr="006375B5" w14:paraId="1914CEB4" w14:textId="77777777" w:rsidTr="00940F06">
        <w:trPr>
          <w:trHeight w:val="60"/>
          <w:tblHeader/>
        </w:trPr>
        <w:tc>
          <w:tcPr>
            <w:tcW w:w="4140" w:type="dxa"/>
          </w:tcPr>
          <w:p w14:paraId="12494394" w14:textId="6F55F078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2" w:type="dxa"/>
            <w:gridSpan w:val="3"/>
          </w:tcPr>
          <w:p w14:paraId="158E4CF1" w14:textId="1DF9F79D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8" w:type="dxa"/>
            <w:gridSpan w:val="2"/>
          </w:tcPr>
          <w:p w14:paraId="0F2A7D97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D511B3" w14:textId="27CA1C46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EBD" w:rsidRPr="006375B5" w14:paraId="2C908479" w14:textId="77777777" w:rsidTr="00940F06">
        <w:trPr>
          <w:trHeight w:val="60"/>
          <w:tblHeader/>
        </w:trPr>
        <w:tc>
          <w:tcPr>
            <w:tcW w:w="4140" w:type="dxa"/>
          </w:tcPr>
          <w:p w14:paraId="655725E1" w14:textId="51FAFCCA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B5503A0" w14:textId="5745BFCF" w:rsidR="00050EBD" w:rsidRPr="005B6A2A" w:rsidRDefault="005B6A2A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6A2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5B6A2A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4" w:type="dxa"/>
          </w:tcPr>
          <w:p w14:paraId="6778F7A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6C0A18C" w14:textId="7396C99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18" w:type="dxa"/>
            <w:gridSpan w:val="2"/>
          </w:tcPr>
          <w:p w14:paraId="47024B5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E10BCB1" w14:textId="342D1341" w:rsidR="00050EBD" w:rsidRPr="005B6A2A" w:rsidRDefault="005B6A2A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6A2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5B6A2A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323B0B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B3F0ADD" w14:textId="5E9DC52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50EBD" w:rsidRPr="006375B5" w14:paraId="78BB369B" w14:textId="77777777" w:rsidTr="00940F06">
        <w:trPr>
          <w:trHeight w:val="60"/>
          <w:tblHeader/>
        </w:trPr>
        <w:tc>
          <w:tcPr>
            <w:tcW w:w="4140" w:type="dxa"/>
          </w:tcPr>
          <w:p w14:paraId="32E7B001" w14:textId="0163DE5B" w:rsidR="00050EBD" w:rsidRPr="007F6663" w:rsidRDefault="00582522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8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vAlign w:val="center"/>
          </w:tcPr>
          <w:p w14:paraId="7D57F359" w14:textId="4B004571" w:rsidR="00050EBD" w:rsidRPr="007F6663" w:rsidRDefault="00DF4E16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314" w:type="dxa"/>
          </w:tcPr>
          <w:p w14:paraId="321F872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E8FE91B" w14:textId="4ADFC044" w:rsidR="00050EBD" w:rsidRPr="007F6663" w:rsidRDefault="00DF4E16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318" w:type="dxa"/>
            <w:gridSpan w:val="2"/>
          </w:tcPr>
          <w:p w14:paraId="71EEB52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DA7AACC" w14:textId="6B4A0C96" w:rsidR="00050EBD" w:rsidRPr="007F6663" w:rsidRDefault="00DF4E16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4503F0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58EF78A" w14:textId="166DE641" w:rsidR="00050EBD" w:rsidRPr="007F6663" w:rsidRDefault="00DF4E16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050EBD" w:rsidRPr="006375B5" w14:paraId="68394F16" w14:textId="77777777" w:rsidTr="00940F06">
        <w:trPr>
          <w:trHeight w:val="60"/>
          <w:tblHeader/>
        </w:trPr>
        <w:tc>
          <w:tcPr>
            <w:tcW w:w="4140" w:type="dxa"/>
          </w:tcPr>
          <w:p w14:paraId="4AE7971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</w:tcPr>
          <w:p w14:paraId="5325B263" w14:textId="09DDD562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EBD" w:rsidRPr="006375B5" w14:paraId="2E498EFF" w14:textId="77777777" w:rsidTr="00940F06">
        <w:trPr>
          <w:trHeight w:val="442"/>
        </w:trPr>
        <w:tc>
          <w:tcPr>
            <w:tcW w:w="4140" w:type="dxa"/>
          </w:tcPr>
          <w:p w14:paraId="295F51A2" w14:textId="023FA345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</w:tcPr>
          <w:p w14:paraId="48CB7830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40CE9617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60C33A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2B2E5DDD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3C04D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51BB8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54233" w14:textId="77777777" w:rsidR="00050EBD" w:rsidRPr="007F6663" w:rsidRDefault="00050EBD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1CCF5A3D" w14:textId="77777777" w:rsidTr="00940F06">
        <w:trPr>
          <w:trHeight w:val="60"/>
        </w:trPr>
        <w:tc>
          <w:tcPr>
            <w:tcW w:w="4140" w:type="dxa"/>
          </w:tcPr>
          <w:p w14:paraId="5DDC3329" w14:textId="1F371D86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63A387AE" w14:textId="3C0FE56A" w:rsidR="00DF4E16" w:rsidRPr="007F6663" w:rsidRDefault="006617CE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14" w:type="dxa"/>
          </w:tcPr>
          <w:p w14:paraId="13990B9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5F1AA3" w14:textId="005831C7" w:rsidR="00DF4E16" w:rsidRPr="00D4618E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8" w:type="dxa"/>
            <w:gridSpan w:val="2"/>
          </w:tcPr>
          <w:p w14:paraId="688DDD8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900EE" w14:textId="63F8F645" w:rsidR="00DF4E16" w:rsidRPr="00BD2781" w:rsidRDefault="006617CE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255F5D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82F66" w14:textId="71DB8CC3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F4E16" w:rsidRPr="006375B5" w14:paraId="131E3C86" w14:textId="77777777" w:rsidTr="00940F06">
        <w:trPr>
          <w:trHeight w:val="60"/>
        </w:trPr>
        <w:tc>
          <w:tcPr>
            <w:tcW w:w="4140" w:type="dxa"/>
          </w:tcPr>
          <w:p w14:paraId="6396FFD9" w14:textId="0F0B4480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2E2142E" w14:textId="74D96536" w:rsidR="00DF4E16" w:rsidRPr="007F6663" w:rsidRDefault="006617CE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314" w:type="dxa"/>
          </w:tcPr>
          <w:p w14:paraId="262CF53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C803EB" w14:textId="527A4D00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318" w:type="dxa"/>
            <w:gridSpan w:val="2"/>
          </w:tcPr>
          <w:p w14:paraId="054B060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33AC43" w14:textId="610CA276" w:rsidR="00DF4E16" w:rsidRPr="007F6663" w:rsidRDefault="006617CE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645F2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A25831" w14:textId="0EB413C6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F4E16" w:rsidRPr="006375B5" w14:paraId="5C1F1BC9" w14:textId="77777777" w:rsidTr="00940F06">
        <w:trPr>
          <w:trHeight w:val="60"/>
        </w:trPr>
        <w:tc>
          <w:tcPr>
            <w:tcW w:w="4140" w:type="dxa"/>
          </w:tcPr>
          <w:p w14:paraId="2FDDC85A" w14:textId="53913B10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5BE31C" w14:textId="2CE2ADA4" w:rsidR="00DF4E16" w:rsidRPr="007F6663" w:rsidRDefault="006617CE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1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314" w:type="dxa"/>
          </w:tcPr>
          <w:p w14:paraId="62248EC6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F862775" w14:textId="38E8CB33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318" w:type="dxa"/>
            <w:gridSpan w:val="2"/>
          </w:tcPr>
          <w:p w14:paraId="48A4921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84527E" w14:textId="3CC16A33" w:rsidR="00DF4E16" w:rsidRPr="007F6663" w:rsidRDefault="006617CE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B5D8E15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207B18" w14:textId="2D673B05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F4E16" w:rsidRPr="006375B5" w14:paraId="53472956" w14:textId="77777777" w:rsidTr="00940F06">
        <w:trPr>
          <w:trHeight w:val="50"/>
        </w:trPr>
        <w:tc>
          <w:tcPr>
            <w:tcW w:w="4140" w:type="dxa"/>
          </w:tcPr>
          <w:p w14:paraId="711EFE63" w14:textId="47125B12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20949" w14:textId="2DD0487D" w:rsidR="00DF4E16" w:rsidRPr="007F6663" w:rsidRDefault="006617CE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314" w:type="dxa"/>
          </w:tcPr>
          <w:p w14:paraId="47FB0FF5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5A00D10" w14:textId="55C82F5B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318" w:type="dxa"/>
            <w:gridSpan w:val="2"/>
          </w:tcPr>
          <w:p w14:paraId="6821D73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4AEA04" w14:textId="11170B0E" w:rsidR="00DF4E16" w:rsidRPr="007F6663" w:rsidRDefault="006617CE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60097C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AD480" w14:textId="6C4FE91C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DF4E16" w:rsidRPr="006375B5" w14:paraId="3CD59F5D" w14:textId="77777777" w:rsidTr="00940F06">
        <w:trPr>
          <w:trHeight w:val="251"/>
        </w:trPr>
        <w:tc>
          <w:tcPr>
            <w:tcW w:w="4140" w:type="dxa"/>
          </w:tcPr>
          <w:p w14:paraId="1AD971BD" w14:textId="77777777" w:rsidR="00DF4E16" w:rsidRPr="00DB2B27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ED2A71" w14:textId="77777777" w:rsidR="00DF4E16" w:rsidRPr="00DB2B2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4" w:type="dxa"/>
          </w:tcPr>
          <w:p w14:paraId="7F81EF2A" w14:textId="77777777" w:rsidR="00DF4E16" w:rsidRPr="00DB2B2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6C10E5A" w14:textId="77777777" w:rsidR="00DF4E16" w:rsidRPr="00DB2B2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dxa"/>
            <w:gridSpan w:val="2"/>
          </w:tcPr>
          <w:p w14:paraId="27506259" w14:textId="77777777" w:rsidR="00DF4E16" w:rsidRPr="00DB2B2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D9A707" w14:textId="77777777" w:rsidR="00DF4E16" w:rsidRPr="00DB2B2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E9A850" w14:textId="77777777" w:rsidR="00DF4E16" w:rsidRPr="00DB2B2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AC6B4" w14:textId="77777777" w:rsidR="00DF4E16" w:rsidRPr="00DB2B2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F4E16" w:rsidRPr="006375B5" w14:paraId="3D4E97B7" w14:textId="77777777" w:rsidTr="00940F06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40" w:type="dxa"/>
          </w:tcPr>
          <w:p w14:paraId="21BDA0BD" w14:textId="24F6DFBC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2CC27F0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6D24DB48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FD42BC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43F5EE2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E2F6D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E399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463A0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E16" w:rsidRPr="006375B5" w14:paraId="36575DA7" w14:textId="77777777" w:rsidTr="00940F06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40" w:type="dxa"/>
          </w:tcPr>
          <w:p w14:paraId="38676503" w14:textId="2BF37001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9AFFF3" w14:textId="463C45E0" w:rsidR="00DF4E16" w:rsidRPr="007F6663" w:rsidRDefault="009E0714" w:rsidP="009E0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14:paraId="625A01A4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1FDCDDD" w14:textId="477A201E" w:rsidR="00DF4E16" w:rsidRPr="007F6663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70CF769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580DB" w14:textId="2A79AAE5" w:rsidR="00DF4E16" w:rsidRPr="007F6663" w:rsidRDefault="006617CE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2D311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12FE6" w14:textId="1017C05D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F4E16" w:rsidRPr="006375B5" w14:paraId="5DBE48DF" w14:textId="77777777" w:rsidTr="00940F06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40" w:type="dxa"/>
          </w:tcPr>
          <w:p w14:paraId="72013331" w14:textId="078E48EA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315DFC1" w14:textId="11518DE6" w:rsidR="00DF4E16" w:rsidRPr="007F6663" w:rsidRDefault="009E0714" w:rsidP="009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1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14" w:type="dxa"/>
          </w:tcPr>
          <w:p w14:paraId="6935B9D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266470" w14:textId="332EEC60" w:rsidR="00DF4E16" w:rsidRPr="007F6663" w:rsidRDefault="00DF4E16" w:rsidP="0094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8" w:type="dxa"/>
            <w:gridSpan w:val="2"/>
          </w:tcPr>
          <w:p w14:paraId="54E7EA8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D7F68" w14:textId="189DD19C" w:rsidR="00DF4E16" w:rsidRPr="007F6663" w:rsidRDefault="006617CE" w:rsidP="0066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D995D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163CC" w14:textId="7A3B5938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1ED84694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50B09400" w14:textId="06E1EFFA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2AB704" w14:textId="00BD7D23" w:rsidR="00DF4E16" w:rsidRPr="007F6663" w:rsidRDefault="009E0714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4" w:type="dxa"/>
          </w:tcPr>
          <w:p w14:paraId="7EBBE75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9A630F3" w14:textId="2A2EF1AC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8" w:type="dxa"/>
            <w:gridSpan w:val="2"/>
          </w:tcPr>
          <w:p w14:paraId="47B08D01" w14:textId="77777777" w:rsidR="00DF4E16" w:rsidRPr="006C6D97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E3814" w14:textId="797F0CE8" w:rsidR="00DF4E16" w:rsidRPr="006C6D97" w:rsidRDefault="006617CE" w:rsidP="0066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A338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76A657" w14:textId="51DAA457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44287422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6A184FB0" w14:textId="77777777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B60E6B" w14:textId="00764D42" w:rsidR="00DF4E16" w:rsidRPr="007F6663" w:rsidRDefault="009E0714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14" w:type="dxa"/>
          </w:tcPr>
          <w:p w14:paraId="005405E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731907" w14:textId="65FA224F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18" w:type="dxa"/>
            <w:gridSpan w:val="2"/>
          </w:tcPr>
          <w:p w14:paraId="0493FE8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98793A" w14:textId="1A1F2C2D" w:rsidR="00DF4E16" w:rsidRPr="007F6663" w:rsidRDefault="006617CE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6F8D66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90480A" w14:textId="4BDF8621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DF4E16" w:rsidRPr="006375B5" w14:paraId="2637340B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25D944B1" w14:textId="77777777" w:rsidR="00DF4E16" w:rsidRPr="00DB2B27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2CF738" w14:textId="77777777" w:rsidR="00DF4E16" w:rsidRPr="00DB2B27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4" w:type="dxa"/>
          </w:tcPr>
          <w:p w14:paraId="2714ECAC" w14:textId="77777777" w:rsidR="00DF4E16" w:rsidRPr="00DB2B2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8C84757" w14:textId="77777777" w:rsidR="00DF4E16" w:rsidRPr="00DB2B27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8" w:type="dxa"/>
            <w:gridSpan w:val="2"/>
          </w:tcPr>
          <w:p w14:paraId="6665D209" w14:textId="77777777" w:rsidR="00DF4E16" w:rsidRPr="00DB2B2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377FA7" w14:textId="77777777" w:rsidR="00DF4E16" w:rsidRPr="00DB2B27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292872" w14:textId="77777777" w:rsidR="00DF4E16" w:rsidRPr="00DB2B2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018425" w14:textId="77777777" w:rsidR="00DF4E16" w:rsidRPr="00DB2B27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0F06" w:rsidRPr="006375B5" w14:paraId="405BC770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06EA8C6E" w14:textId="77777777" w:rsidR="00940F06" w:rsidRPr="00940F06" w:rsidRDefault="00940F0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F1A03CB" w14:textId="77777777" w:rsidR="00940F06" w:rsidRPr="00DB2B27" w:rsidRDefault="00940F0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4" w:type="dxa"/>
          </w:tcPr>
          <w:p w14:paraId="5410668D" w14:textId="77777777" w:rsidR="00940F06" w:rsidRPr="00DB2B27" w:rsidRDefault="00940F0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43B06F7" w14:textId="77777777" w:rsidR="00940F06" w:rsidRPr="00DB2B27" w:rsidRDefault="00940F0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8" w:type="dxa"/>
            <w:gridSpan w:val="2"/>
          </w:tcPr>
          <w:p w14:paraId="3787001B" w14:textId="77777777" w:rsidR="00940F06" w:rsidRPr="00DB2B27" w:rsidRDefault="00940F0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1BE57F" w14:textId="77777777" w:rsidR="00940F06" w:rsidRPr="00DB2B27" w:rsidRDefault="00940F0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40233C" w14:textId="77777777" w:rsidR="00940F06" w:rsidRPr="00DB2B27" w:rsidRDefault="00940F0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94966D" w14:textId="77777777" w:rsidR="00940F06" w:rsidRPr="00DB2B27" w:rsidRDefault="00940F0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0F06" w:rsidRPr="006375B5" w14:paraId="297826F7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0A420A45" w14:textId="77777777" w:rsidR="00940F06" w:rsidRPr="00DB2B27" w:rsidRDefault="00940F0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90A2A7" w14:textId="77777777" w:rsidR="00940F06" w:rsidRPr="00DB2B27" w:rsidRDefault="00940F0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4" w:type="dxa"/>
          </w:tcPr>
          <w:p w14:paraId="21BCB33E" w14:textId="77777777" w:rsidR="00940F06" w:rsidRPr="00DB2B27" w:rsidRDefault="00940F0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F350B71" w14:textId="77777777" w:rsidR="00940F06" w:rsidRPr="00DB2B27" w:rsidRDefault="00940F0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8" w:type="dxa"/>
            <w:gridSpan w:val="2"/>
          </w:tcPr>
          <w:p w14:paraId="1104D78E" w14:textId="77777777" w:rsidR="00940F06" w:rsidRPr="00DB2B27" w:rsidRDefault="00940F0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CE0C7A" w14:textId="77777777" w:rsidR="00940F06" w:rsidRPr="00DB2B27" w:rsidRDefault="00940F0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C14609" w14:textId="77777777" w:rsidR="00940F06" w:rsidRPr="00DB2B27" w:rsidRDefault="00940F0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A8BD70" w14:textId="77777777" w:rsidR="00940F06" w:rsidRPr="00DB2B27" w:rsidRDefault="00940F0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F4E16" w:rsidRPr="006375B5" w14:paraId="271874FB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78A72AAD" w14:textId="0CD9C784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401D1A98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7921ADA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1CEAAB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1F639B48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8E80E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B453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A360E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68EDC8DF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6E80781A" w14:textId="6E2D3704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8C5DE1" w14:textId="07DEF07B" w:rsidR="00DF4E16" w:rsidRPr="007F6663" w:rsidRDefault="00F22D97" w:rsidP="00F22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14:paraId="10FA51E4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244070" w14:textId="553B7CBA" w:rsidR="00DF4E16" w:rsidRPr="007F6663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7FC8F3C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C490B" w14:textId="2C8ED244" w:rsidR="00DF4E16" w:rsidRPr="007F6663" w:rsidRDefault="00F22D97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B16A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178A3" w14:textId="384CD8B0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2D97" w:rsidRPr="006375B5" w14:paraId="61032E6F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1740353F" w14:textId="491318DE" w:rsidR="00F22D97" w:rsidRPr="007F6663" w:rsidRDefault="00F22D97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4778B2" w14:textId="66641AD2" w:rsidR="00F22D97" w:rsidRDefault="00F22D97" w:rsidP="00940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14" w:type="dxa"/>
          </w:tcPr>
          <w:p w14:paraId="71EE1117" w14:textId="77777777" w:rsidR="00F22D97" w:rsidRPr="007F6663" w:rsidRDefault="00F22D97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1283AF" w14:textId="7CADDAE8" w:rsidR="00F22D97" w:rsidRDefault="00F22D97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4252B2CE" w14:textId="77777777" w:rsidR="00F22D97" w:rsidRPr="007F6663" w:rsidRDefault="00F22D97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267B1" w14:textId="34B3E374" w:rsidR="00F22D97" w:rsidRDefault="00F22D97" w:rsidP="00F22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70EFDA" w14:textId="77777777" w:rsidR="00F22D97" w:rsidRPr="007F6663" w:rsidRDefault="00F22D97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E7675" w14:textId="7429A5A4" w:rsidR="00F22D97" w:rsidRDefault="00F22D97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531D1F3C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50DD6151" w14:textId="1ABCD496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7EB4E45" w14:textId="2965CDDF" w:rsidR="00DF4E16" w:rsidRPr="007F6663" w:rsidRDefault="00F22D97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14" w:type="dxa"/>
          </w:tcPr>
          <w:p w14:paraId="792691D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7B5F112" w14:textId="662CC51C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8" w:type="dxa"/>
            <w:gridSpan w:val="2"/>
          </w:tcPr>
          <w:p w14:paraId="79EE251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0DBBC" w14:textId="1053EDB9" w:rsidR="00DF4E16" w:rsidRPr="007F6663" w:rsidRDefault="00F22D97" w:rsidP="00F22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CA9E2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121DE" w14:textId="7721A376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059C1F20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7EC7AE77" w14:textId="20A48ED0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7CF853" w14:textId="71E8AD91" w:rsidR="00DF4E16" w:rsidRPr="007F6663" w:rsidRDefault="00F22D97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314" w:type="dxa"/>
          </w:tcPr>
          <w:p w14:paraId="4E4F73F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920FFE8" w14:textId="5E929F55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18" w:type="dxa"/>
            <w:gridSpan w:val="2"/>
          </w:tcPr>
          <w:p w14:paraId="6206491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2DC63A" w14:textId="756122D7" w:rsidR="00DF4E16" w:rsidRPr="007F6663" w:rsidRDefault="00F22D97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3C1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51A69A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52EEB3" w14:textId="6088E9AA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DF4E16" w:rsidRPr="006375B5" w14:paraId="59DC8C3F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2DB3E87C" w14:textId="751E460A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EA9A69" w14:textId="506D8503" w:rsidR="00DF4E16" w:rsidRPr="007F6663" w:rsidRDefault="00F22D97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775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4" w:type="dxa"/>
          </w:tcPr>
          <w:p w14:paraId="6832A54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9FB8DA6" w14:textId="39F769C1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318" w:type="dxa"/>
            <w:gridSpan w:val="2"/>
          </w:tcPr>
          <w:p w14:paraId="427618F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A942CE" w14:textId="6DBA9BDD" w:rsidR="00DF4E16" w:rsidRPr="007F6663" w:rsidRDefault="00F22D97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B3C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74A8B6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7919B8" w14:textId="7F790C13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  <w:tr w:rsidR="00DF4E16" w:rsidRPr="006375B5" w14:paraId="6606E260" w14:textId="77777777" w:rsidTr="00940F06">
        <w:tblPrEx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4140" w:type="dxa"/>
          </w:tcPr>
          <w:p w14:paraId="3A0E0DFD" w14:textId="77777777" w:rsidR="00DF4E16" w:rsidRPr="00940F0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B6526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29A42C29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A3EF411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C25FB7A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2D6637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71F39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35C657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4145B91D" w14:textId="77777777" w:rsidTr="00940F06">
        <w:tblPrEx>
          <w:tblLook w:val="01E0" w:firstRow="1" w:lastRow="1" w:firstColumn="1" w:lastColumn="1" w:noHBand="0" w:noVBand="0"/>
        </w:tblPrEx>
        <w:tc>
          <w:tcPr>
            <w:tcW w:w="4140" w:type="dxa"/>
          </w:tcPr>
          <w:p w14:paraId="0F154D72" w14:textId="736293AD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3F48D273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67BE5CE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FF86BB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41E061DD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74263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AA76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519A6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10BA2E21" w14:textId="77777777" w:rsidTr="00940F06">
        <w:tc>
          <w:tcPr>
            <w:tcW w:w="4140" w:type="dxa"/>
          </w:tcPr>
          <w:p w14:paraId="3E9AEBAA" w14:textId="0C836EED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584FA40F" w14:textId="7A5DAE74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0255C25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0D7D37" w14:textId="0AABC2D2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" w:type="dxa"/>
            <w:gridSpan w:val="2"/>
          </w:tcPr>
          <w:p w14:paraId="3389794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D8E07" w14:textId="7577A96D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6D1A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C27A8" w14:textId="51885026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E16" w:rsidRPr="006375B5" w14:paraId="7A8A5275" w14:textId="77777777" w:rsidTr="00940F06">
        <w:tc>
          <w:tcPr>
            <w:tcW w:w="4140" w:type="dxa"/>
          </w:tcPr>
          <w:p w14:paraId="3FD12B34" w14:textId="1057FC2A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67340F5" w14:textId="201028E6" w:rsidR="00DF4E16" w:rsidRPr="007F6663" w:rsidRDefault="002C023A" w:rsidP="002C0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14:paraId="1E8FD365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AD7BBF" w14:textId="2282B3BB" w:rsidR="00DF4E16" w:rsidRPr="007F6663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30710EC0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FB6B6" w14:textId="37455B3E" w:rsidR="00DF4E16" w:rsidRPr="007F6663" w:rsidRDefault="007D3733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921519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3CFDE" w14:textId="3F04005B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DF4E16" w:rsidRPr="006375B5" w14:paraId="69534D0C" w14:textId="77777777" w:rsidTr="00940F06">
        <w:tc>
          <w:tcPr>
            <w:tcW w:w="4140" w:type="dxa"/>
          </w:tcPr>
          <w:p w14:paraId="6049375E" w14:textId="1A7198D3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3DDF2C7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24B7B02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ECDB4C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" w:type="dxa"/>
            <w:gridSpan w:val="2"/>
          </w:tcPr>
          <w:p w14:paraId="5AA5CF5F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14468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A1BE6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8D49C2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E16" w:rsidRPr="006375B5" w14:paraId="608B4AE1" w14:textId="77777777" w:rsidTr="00940F06">
        <w:tc>
          <w:tcPr>
            <w:tcW w:w="4140" w:type="dxa"/>
          </w:tcPr>
          <w:p w14:paraId="5D44A9DD" w14:textId="23C6B765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E356511" w14:textId="7C1EDA2F" w:rsidR="00DF4E16" w:rsidRPr="007F6663" w:rsidRDefault="002C023A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314" w:type="dxa"/>
          </w:tcPr>
          <w:p w14:paraId="51731896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832369" w14:textId="0B35D17F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318" w:type="dxa"/>
            <w:gridSpan w:val="2"/>
          </w:tcPr>
          <w:p w14:paraId="0CF242B9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662F0" w14:textId="7ACA1FCE" w:rsidR="00DF4E16" w:rsidRPr="007F6663" w:rsidRDefault="007D3733" w:rsidP="007D3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3E5FB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AB0BE" w14:textId="178E734F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68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6CED5215" w14:textId="77777777" w:rsidTr="00940F06">
        <w:tc>
          <w:tcPr>
            <w:tcW w:w="4140" w:type="dxa"/>
          </w:tcPr>
          <w:p w14:paraId="413E63C6" w14:textId="19765F8E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80" w:type="dxa"/>
          </w:tcPr>
          <w:p w14:paraId="118670EF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6DA737A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30F99D3" w14:textId="118129E1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" w:type="dxa"/>
            <w:gridSpan w:val="2"/>
          </w:tcPr>
          <w:p w14:paraId="488D137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16219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D420E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BFF49" w14:textId="33EEC7F7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4E16" w:rsidRPr="006375B5" w14:paraId="0DEC32CD" w14:textId="77777777" w:rsidTr="00940F06">
        <w:tc>
          <w:tcPr>
            <w:tcW w:w="4140" w:type="dxa"/>
          </w:tcPr>
          <w:p w14:paraId="4BCFE918" w14:textId="7225AC2B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2E098D" w14:textId="160EE578" w:rsidR="00DF4E16" w:rsidRPr="007F6663" w:rsidRDefault="002C023A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314" w:type="dxa"/>
          </w:tcPr>
          <w:p w14:paraId="3B3112CE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4AB4599" w14:textId="669E4DA8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318" w:type="dxa"/>
            <w:gridSpan w:val="2"/>
          </w:tcPr>
          <w:p w14:paraId="1999EA7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C539BD" w14:textId="0F6F2540" w:rsidR="00DF4E16" w:rsidRPr="007F6663" w:rsidRDefault="007D3733" w:rsidP="007D3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4E55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1E5694" w14:textId="6A7A16BC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768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0DB9262D" w14:textId="77777777" w:rsidTr="00940F06">
        <w:tc>
          <w:tcPr>
            <w:tcW w:w="4140" w:type="dxa"/>
          </w:tcPr>
          <w:p w14:paraId="47A0F0A9" w14:textId="3B172251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3D5E70" w14:textId="1C16D3EE" w:rsidR="00DF4E16" w:rsidRPr="007F6663" w:rsidRDefault="002C023A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314" w:type="dxa"/>
          </w:tcPr>
          <w:p w14:paraId="415C9666" w14:textId="77777777" w:rsidR="00DF4E16" w:rsidRPr="0077537A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802AB3D" w14:textId="62160ABC" w:rsidR="00DF4E16" w:rsidRPr="0077537A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318" w:type="dxa"/>
            <w:gridSpan w:val="2"/>
          </w:tcPr>
          <w:p w14:paraId="396FF104" w14:textId="77777777" w:rsidR="00DF4E16" w:rsidRPr="0077537A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7E0697" w14:textId="3D3FF114" w:rsidR="00DF4E16" w:rsidRPr="007F6663" w:rsidRDefault="007D3733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BCF840D" w14:textId="77777777" w:rsidR="00DF4E16" w:rsidRPr="0077537A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09E593" w14:textId="3929BF88" w:rsidR="00DF4E16" w:rsidRPr="007D373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3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  <w:tr w:rsidR="00DB2B27" w:rsidRPr="006375B5" w14:paraId="112646D0" w14:textId="77777777" w:rsidTr="00940F06">
        <w:tc>
          <w:tcPr>
            <w:tcW w:w="4140" w:type="dxa"/>
          </w:tcPr>
          <w:p w14:paraId="1C4B3D80" w14:textId="77777777" w:rsidR="00DB2B27" w:rsidRPr="007F6663" w:rsidRDefault="00DB2B27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831971" w14:textId="77777777" w:rsidR="00DB2B27" w:rsidRDefault="00DB2B27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7973B187" w14:textId="77777777" w:rsidR="00DB2B27" w:rsidRPr="0077537A" w:rsidRDefault="00DB2B27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66E920F" w14:textId="77777777" w:rsidR="00DB2B27" w:rsidRPr="0077537A" w:rsidRDefault="00DB2B27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3AE639C4" w14:textId="77777777" w:rsidR="00DB2B27" w:rsidRPr="0077537A" w:rsidRDefault="00DB2B27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42F8C2" w14:textId="77777777" w:rsidR="00DB2B27" w:rsidRDefault="00DB2B27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DFB2C" w14:textId="77777777" w:rsidR="00DB2B27" w:rsidRPr="0077537A" w:rsidRDefault="00DB2B27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A9B8E0" w14:textId="77777777" w:rsidR="00DB2B27" w:rsidRPr="007D3733" w:rsidRDefault="00DB2B27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662F73E2" w14:textId="77777777" w:rsidTr="00940F06">
        <w:tc>
          <w:tcPr>
            <w:tcW w:w="4140" w:type="dxa"/>
          </w:tcPr>
          <w:p w14:paraId="72389B04" w14:textId="47BBC166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80" w:type="dxa"/>
          </w:tcPr>
          <w:p w14:paraId="009FDD58" w14:textId="5485ECA8" w:rsidR="00DF4E16" w:rsidRPr="007F6663" w:rsidRDefault="002C023A" w:rsidP="002C0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4" w:type="dxa"/>
          </w:tcPr>
          <w:p w14:paraId="0FFB3A3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3F5CB4B" w14:textId="6D06E776" w:rsidR="00DF4E16" w:rsidRPr="007F6663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  <w:gridSpan w:val="2"/>
          </w:tcPr>
          <w:p w14:paraId="7784C3C3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70B49" w14:textId="7EA8B393" w:rsidR="00DF4E16" w:rsidRPr="007F6663" w:rsidRDefault="00950C1E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558BFE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77064" w14:textId="6C7ECB86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DF4E16" w:rsidRPr="006375B5" w14:paraId="12253587" w14:textId="77777777" w:rsidTr="00940F06">
        <w:tc>
          <w:tcPr>
            <w:tcW w:w="4140" w:type="dxa"/>
          </w:tcPr>
          <w:p w14:paraId="425E1135" w14:textId="3F7B2670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C6EC41" w14:textId="44C34E04" w:rsidR="00DF4E16" w:rsidRPr="007F6663" w:rsidRDefault="002C023A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314" w:type="dxa"/>
          </w:tcPr>
          <w:p w14:paraId="436256D3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EA9B4FF" w14:textId="3CEA8863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318" w:type="dxa"/>
            <w:gridSpan w:val="2"/>
          </w:tcPr>
          <w:p w14:paraId="3F915408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195FE" w14:textId="28FE1C05" w:rsidR="00DF4E16" w:rsidRPr="007F6663" w:rsidRDefault="00950C1E" w:rsidP="00950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F80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7E2A2F" w14:textId="5752BB3B" w:rsidR="00DF4E16" w:rsidRPr="007F6663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5F5805A3" w14:textId="77777777" w:rsidTr="00940F06">
        <w:trPr>
          <w:trHeight w:val="442"/>
        </w:trPr>
        <w:tc>
          <w:tcPr>
            <w:tcW w:w="4140" w:type="dxa"/>
          </w:tcPr>
          <w:p w14:paraId="38833776" w14:textId="77777777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F38548" w14:textId="39ECA3F4" w:rsidR="00DF4E16" w:rsidRPr="007F6663" w:rsidRDefault="002C023A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314" w:type="dxa"/>
          </w:tcPr>
          <w:p w14:paraId="454CE5B6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1546B1" w14:textId="0C7F14CF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318" w:type="dxa"/>
            <w:gridSpan w:val="2"/>
          </w:tcPr>
          <w:p w14:paraId="7545CA64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725338" w14:textId="1DFD3DBF" w:rsidR="00DF4E16" w:rsidRPr="007F6663" w:rsidRDefault="00950C1E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69EF4C9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5AB82B" w14:textId="1BE5A179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DF4E16" w:rsidRPr="006375B5" w14:paraId="01550E25" w14:textId="77777777" w:rsidTr="00940F06">
        <w:trPr>
          <w:trHeight w:val="125"/>
        </w:trPr>
        <w:tc>
          <w:tcPr>
            <w:tcW w:w="4140" w:type="dxa"/>
          </w:tcPr>
          <w:p w14:paraId="2A9F4E28" w14:textId="77777777" w:rsidR="00DF4E16" w:rsidRPr="00940F0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862AC6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0223CA65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2183DB7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670451B9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C0188D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A93BF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82B48C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DF4E16" w14:paraId="14AE3805" w14:textId="77777777" w:rsidTr="00940F06">
        <w:trPr>
          <w:trHeight w:val="125"/>
        </w:trPr>
        <w:tc>
          <w:tcPr>
            <w:tcW w:w="4140" w:type="dxa"/>
          </w:tcPr>
          <w:p w14:paraId="12F98F88" w14:textId="2598D009" w:rsidR="00DF4E16" w:rsidRPr="00DF4E1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B0414C6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69DA488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BDBC83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1F5D5E5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B5FAC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22D24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FA9EE2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DF4E16" w14:paraId="72F8CBBE" w14:textId="77777777" w:rsidTr="00940F06">
        <w:trPr>
          <w:trHeight w:val="125"/>
        </w:trPr>
        <w:tc>
          <w:tcPr>
            <w:tcW w:w="4140" w:type="dxa"/>
          </w:tcPr>
          <w:p w14:paraId="3908E662" w14:textId="7271BCD0" w:rsidR="00DF4E16" w:rsidRPr="00DF4E1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F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ที่จะ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257B07C8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7BE656C0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9AEE73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28BA7E6E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114D6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052B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84201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DF4E16" w14:paraId="524708E0" w14:textId="77777777" w:rsidTr="00940F06">
        <w:trPr>
          <w:trHeight w:val="125"/>
        </w:trPr>
        <w:tc>
          <w:tcPr>
            <w:tcW w:w="4140" w:type="dxa"/>
          </w:tcPr>
          <w:p w14:paraId="29300CBA" w14:textId="1CFBAB32" w:rsidR="00DF4E16" w:rsidRPr="00DF4E1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364F9B0" w14:textId="3FE12203" w:rsidR="00DF4E16" w:rsidRPr="00350775" w:rsidRDefault="00350775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4" w:type="dxa"/>
          </w:tcPr>
          <w:p w14:paraId="43CB9EAB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592D5C4" w14:textId="1C78D653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318" w:type="dxa"/>
            <w:gridSpan w:val="2"/>
          </w:tcPr>
          <w:p w14:paraId="1D1FC3A1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0C20A" w14:textId="73423A89" w:rsidR="00DF4E16" w:rsidRPr="00350775" w:rsidRDefault="00350775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507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40EF92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38A22" w14:textId="3C578756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F4E16" w:rsidRPr="00DF4E16" w14:paraId="07D781A7" w14:textId="77777777" w:rsidTr="00940F06">
        <w:trPr>
          <w:trHeight w:val="125"/>
        </w:trPr>
        <w:tc>
          <w:tcPr>
            <w:tcW w:w="4140" w:type="dxa"/>
          </w:tcPr>
          <w:p w14:paraId="5405ACD0" w14:textId="7DE359DA" w:rsidR="00DF4E16" w:rsidRPr="00DF4E1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</w:t>
            </w:r>
            <w:r w:rsidRPr="008F77AA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</w:p>
        </w:tc>
        <w:tc>
          <w:tcPr>
            <w:tcW w:w="1080" w:type="dxa"/>
          </w:tcPr>
          <w:p w14:paraId="78C39601" w14:textId="77777777" w:rsidR="00DF4E16" w:rsidRPr="0035077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025E9A87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5AF1C2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5F9423E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F4026" w14:textId="77777777" w:rsidR="00DF4E16" w:rsidRPr="0035077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CDF47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E68CF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DF4E16" w14:paraId="3F59A83E" w14:textId="77777777" w:rsidTr="00940F06">
        <w:trPr>
          <w:trHeight w:val="125"/>
        </w:trPr>
        <w:tc>
          <w:tcPr>
            <w:tcW w:w="4140" w:type="dxa"/>
          </w:tcPr>
          <w:p w14:paraId="4D40C3A3" w14:textId="15FB0559" w:rsidR="00DF4E16" w:rsidRPr="00DF4E1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9E27B8" w14:textId="3C69D748" w:rsidR="00DF4E16" w:rsidRPr="00350775" w:rsidRDefault="00350775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314" w:type="dxa"/>
          </w:tcPr>
          <w:p w14:paraId="7666A012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A17D7C3" w14:textId="62C2FA8B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318" w:type="dxa"/>
            <w:gridSpan w:val="2"/>
          </w:tcPr>
          <w:p w14:paraId="5FBD2C2E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54C077" w14:textId="4ECC8D86" w:rsidR="00DF4E16" w:rsidRPr="00350775" w:rsidRDefault="00350775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689AAE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02CC06" w14:textId="04EFBCB2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F4E16" w:rsidRPr="00DF4E16" w14:paraId="00B488B5" w14:textId="77777777" w:rsidTr="00940F06">
        <w:trPr>
          <w:trHeight w:val="125"/>
        </w:trPr>
        <w:tc>
          <w:tcPr>
            <w:tcW w:w="4140" w:type="dxa"/>
          </w:tcPr>
          <w:p w14:paraId="45BDDD87" w14:textId="5A08D244" w:rsidR="00DF4E16" w:rsidRPr="00DF4E1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85232" w14:textId="00D9CAC7" w:rsidR="00DF4E16" w:rsidRPr="00350775" w:rsidRDefault="00350775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314" w:type="dxa"/>
          </w:tcPr>
          <w:p w14:paraId="2EA60CF3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34B9660" w14:textId="6D128B29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318" w:type="dxa"/>
            <w:gridSpan w:val="2"/>
          </w:tcPr>
          <w:p w14:paraId="75D4C161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BA4A4" w14:textId="185E30AA" w:rsidR="00DF4E16" w:rsidRPr="00350775" w:rsidRDefault="00350775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B811E7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939B2A" w14:textId="7C26B2F4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B4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DF4E16" w:rsidRPr="00DF4E16" w14:paraId="39C0EFC6" w14:textId="77777777" w:rsidTr="00940F06">
        <w:trPr>
          <w:trHeight w:val="125"/>
        </w:trPr>
        <w:tc>
          <w:tcPr>
            <w:tcW w:w="4140" w:type="dxa"/>
          </w:tcPr>
          <w:p w14:paraId="106AAF08" w14:textId="77777777" w:rsidR="00DF4E16" w:rsidRPr="00DF4E1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C9751C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69E9DA5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7E12A10C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2BB94EF5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16E1BF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F46F0" w14:textId="77777777" w:rsidR="00DF4E16" w:rsidRPr="00DF4E1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B1240E" w14:textId="77777777" w:rsidR="00DF4E16" w:rsidRP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4D9C3405" w14:textId="77777777" w:rsidTr="00940F06">
        <w:trPr>
          <w:trHeight w:val="442"/>
        </w:trPr>
        <w:tc>
          <w:tcPr>
            <w:tcW w:w="4140" w:type="dxa"/>
          </w:tcPr>
          <w:p w14:paraId="3B8424A9" w14:textId="77E2140B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รายได้สิทธิการเช่ารอตัดบัญชี</w:t>
            </w:r>
          </w:p>
        </w:tc>
        <w:tc>
          <w:tcPr>
            <w:tcW w:w="1080" w:type="dxa"/>
          </w:tcPr>
          <w:p w14:paraId="577F4295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482A2A24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9F8305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4672056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6D954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C1DDD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2A9E2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4B606391" w14:textId="77777777" w:rsidTr="00940F06">
        <w:trPr>
          <w:trHeight w:val="442"/>
        </w:trPr>
        <w:tc>
          <w:tcPr>
            <w:tcW w:w="4140" w:type="dxa"/>
          </w:tcPr>
          <w:p w14:paraId="06334F45" w14:textId="0AA26410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974CA5A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1083D90E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2AB964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5B16F9DB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7C402B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683E5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EEAC99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54A1E12E" w14:textId="77777777" w:rsidTr="00940F06">
        <w:trPr>
          <w:trHeight w:val="442"/>
        </w:trPr>
        <w:tc>
          <w:tcPr>
            <w:tcW w:w="4140" w:type="dxa"/>
          </w:tcPr>
          <w:p w14:paraId="335C040C" w14:textId="12E5656D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80" w:type="dxa"/>
            <w:tcBorders>
              <w:bottom w:val="nil"/>
            </w:tcBorders>
          </w:tcPr>
          <w:p w14:paraId="6C13FEC6" w14:textId="41E90477" w:rsidR="00DF4E16" w:rsidRPr="007F6663" w:rsidRDefault="000229F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314" w:type="dxa"/>
          </w:tcPr>
          <w:p w14:paraId="5621D788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6B5661EF" w14:textId="437A3069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318" w:type="dxa"/>
            <w:gridSpan w:val="2"/>
          </w:tcPr>
          <w:p w14:paraId="6BF7EC6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1344E6F" w14:textId="7D811D5B" w:rsidR="00DF4E16" w:rsidRPr="007F6663" w:rsidRDefault="000229F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B1C24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4770259" w14:textId="76420814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F4E16" w:rsidRPr="006375B5" w14:paraId="5832A0AB" w14:textId="77777777" w:rsidTr="00940F06">
        <w:trPr>
          <w:trHeight w:val="442"/>
        </w:trPr>
        <w:tc>
          <w:tcPr>
            <w:tcW w:w="4140" w:type="dxa"/>
          </w:tcPr>
          <w:p w14:paraId="4698215C" w14:textId="23BB48C2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4A86D" w14:textId="6F716833" w:rsidR="00DF4E16" w:rsidRPr="007F6663" w:rsidRDefault="000229F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314" w:type="dxa"/>
          </w:tcPr>
          <w:p w14:paraId="45FE4DEA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7FFEE90" w14:textId="419FF74C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318" w:type="dxa"/>
            <w:gridSpan w:val="2"/>
          </w:tcPr>
          <w:p w14:paraId="406FDB03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31CD9F" w14:textId="234A6A9D" w:rsidR="00DF4E16" w:rsidRPr="007F6663" w:rsidRDefault="000229F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77AA03D5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61EFA0" w14:textId="5E3CE644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DF4E16" w:rsidRPr="006375B5" w14:paraId="4DA71EE8" w14:textId="77777777" w:rsidTr="00940F06">
        <w:trPr>
          <w:trHeight w:val="442"/>
        </w:trPr>
        <w:tc>
          <w:tcPr>
            <w:tcW w:w="4140" w:type="dxa"/>
          </w:tcPr>
          <w:p w14:paraId="3E21085D" w14:textId="30F60441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A9DC5" w14:textId="7F7E769A" w:rsidR="00DF4E16" w:rsidRPr="007F6663" w:rsidRDefault="000229F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314" w:type="dxa"/>
          </w:tcPr>
          <w:p w14:paraId="0D935B1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9198679" w14:textId="30DEFF91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318" w:type="dxa"/>
            <w:gridSpan w:val="2"/>
          </w:tcPr>
          <w:p w14:paraId="1348ADFF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47C189" w14:textId="67973433" w:rsidR="00DF4E16" w:rsidRPr="007F6663" w:rsidRDefault="000229F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69D8A3EC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1577F1" w14:textId="615ABA68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</w:tr>
      <w:tr w:rsidR="00DF4E16" w:rsidRPr="006375B5" w14:paraId="72E2F3CB" w14:textId="77777777" w:rsidTr="00940F06">
        <w:trPr>
          <w:trHeight w:val="125"/>
        </w:trPr>
        <w:tc>
          <w:tcPr>
            <w:tcW w:w="4140" w:type="dxa"/>
          </w:tcPr>
          <w:p w14:paraId="2B8E5829" w14:textId="77777777" w:rsidR="00DF4E16" w:rsidRPr="00940F0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D8F7A3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4A0DA6B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9E8092C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5B4AFB4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C57A9D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D9401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23C255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44A5339A" w14:textId="77777777" w:rsidTr="00940F06">
        <w:trPr>
          <w:trHeight w:val="442"/>
        </w:trPr>
        <w:tc>
          <w:tcPr>
            <w:tcW w:w="4140" w:type="dxa"/>
          </w:tcPr>
          <w:p w14:paraId="3226FF2C" w14:textId="41B0E733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</w:tcPr>
          <w:p w14:paraId="1D181307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3F9EB76E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6EFC02A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76ABF6DA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A031B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5EAAA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85D03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133A7DD7" w14:textId="77777777" w:rsidTr="00940F06">
        <w:trPr>
          <w:trHeight w:val="442"/>
        </w:trPr>
        <w:tc>
          <w:tcPr>
            <w:tcW w:w="4140" w:type="dxa"/>
          </w:tcPr>
          <w:p w14:paraId="46C08452" w14:textId="3AA275F4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A106D8" w14:textId="41E7D020" w:rsidR="00DF4E16" w:rsidRPr="007F6663" w:rsidRDefault="005A17F3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314" w:type="dxa"/>
          </w:tcPr>
          <w:p w14:paraId="56906A2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D444FC6" w14:textId="3FB6ED70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318" w:type="dxa"/>
            <w:gridSpan w:val="2"/>
          </w:tcPr>
          <w:p w14:paraId="40B54C53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3DED7D" w14:textId="7A0D390C" w:rsidR="00DF4E16" w:rsidRPr="007F6663" w:rsidRDefault="005A17F3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CC8604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3E045F" w14:textId="67BFC185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DF4E16" w:rsidRPr="006375B5" w14:paraId="58F57D0F" w14:textId="77777777" w:rsidTr="00940F06">
        <w:trPr>
          <w:trHeight w:val="80"/>
        </w:trPr>
        <w:tc>
          <w:tcPr>
            <w:tcW w:w="4140" w:type="dxa"/>
          </w:tcPr>
          <w:p w14:paraId="537F9BBD" w14:textId="77777777" w:rsidR="00DF4E16" w:rsidRPr="00940F06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686D0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00EEBBA6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1A179DD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ACCF3B9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AEB661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78D98" w14:textId="77777777" w:rsidR="00DF4E16" w:rsidRPr="00940F06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1FB87E" w14:textId="77777777" w:rsidR="00DF4E16" w:rsidRPr="00940F0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52BB645D" w14:textId="77777777" w:rsidTr="00940F06">
        <w:trPr>
          <w:trHeight w:val="442"/>
        </w:trPr>
        <w:tc>
          <w:tcPr>
            <w:tcW w:w="4140" w:type="dxa"/>
          </w:tcPr>
          <w:p w14:paraId="79F370F7" w14:textId="0B4519A3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</w:tcPr>
          <w:p w14:paraId="0B41B2AA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" w:type="dxa"/>
          </w:tcPr>
          <w:p w14:paraId="726FCBD7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EBFE20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  <w:gridSpan w:val="2"/>
          </w:tcPr>
          <w:p w14:paraId="0980F7C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AD70B2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91E61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F2E2F" w14:textId="77777777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E16" w:rsidRPr="006375B5" w14:paraId="60636F28" w14:textId="77777777" w:rsidTr="00940F06">
        <w:trPr>
          <w:trHeight w:val="56"/>
        </w:trPr>
        <w:tc>
          <w:tcPr>
            <w:tcW w:w="4140" w:type="dxa"/>
          </w:tcPr>
          <w:p w14:paraId="03372A9F" w14:textId="3EDB1C8E" w:rsidR="00DF4E16" w:rsidRPr="006375B5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66AC902" w14:textId="60C1E2C5" w:rsidR="00DF4E16" w:rsidRPr="00636B87" w:rsidRDefault="005A17F3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14" w:type="dxa"/>
          </w:tcPr>
          <w:p w14:paraId="79AE5B38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EE701A" w14:textId="656DA1E4" w:rsidR="00DF4E16" w:rsidRPr="00636B87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18" w:type="dxa"/>
            <w:gridSpan w:val="2"/>
          </w:tcPr>
          <w:p w14:paraId="464F598E" w14:textId="77777777" w:rsidR="00DF4E16" w:rsidRPr="00636B8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B7AB2" w14:textId="7528249A" w:rsidR="00DF4E16" w:rsidRPr="00636B87" w:rsidRDefault="005A17F3" w:rsidP="005A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EDDE6" w14:textId="77777777" w:rsidR="00DF4E16" w:rsidRPr="00636B8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63954D" w14:textId="6C034131" w:rsidR="00DF4E16" w:rsidRPr="00636B87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3F2189F3" w14:textId="77777777" w:rsidTr="00940F06">
        <w:trPr>
          <w:trHeight w:val="56"/>
        </w:trPr>
        <w:tc>
          <w:tcPr>
            <w:tcW w:w="4140" w:type="dxa"/>
          </w:tcPr>
          <w:p w14:paraId="286444CC" w14:textId="1D3FCF6B" w:rsidR="00DF4E16" w:rsidRPr="006375B5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00CD8" w14:textId="019D6F31" w:rsidR="00DF4E16" w:rsidRPr="00636B87" w:rsidRDefault="005A17F3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314" w:type="dxa"/>
          </w:tcPr>
          <w:p w14:paraId="61E97FED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5DD8F8C" w14:textId="39E89946" w:rsidR="00DF4E16" w:rsidRPr="00636B87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318" w:type="dxa"/>
            <w:gridSpan w:val="2"/>
          </w:tcPr>
          <w:p w14:paraId="2FD8CFA4" w14:textId="77777777" w:rsidR="00DF4E16" w:rsidRPr="00636B8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2A1FE" w14:textId="20112501" w:rsidR="00DF4E16" w:rsidRPr="00636B87" w:rsidRDefault="005A17F3" w:rsidP="005A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D57D4" w14:textId="77777777" w:rsidR="00DF4E16" w:rsidRPr="00636B87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8F2F96" w14:textId="53E8E80A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4E16" w:rsidRPr="006375B5" w14:paraId="2D6C43AB" w14:textId="77777777" w:rsidTr="00940F06">
        <w:trPr>
          <w:trHeight w:val="442"/>
        </w:trPr>
        <w:tc>
          <w:tcPr>
            <w:tcW w:w="4140" w:type="dxa"/>
          </w:tcPr>
          <w:p w14:paraId="5DF501BD" w14:textId="3F1CD3A9" w:rsidR="00DF4E16" w:rsidRPr="007F6663" w:rsidRDefault="00DF4E16" w:rsidP="00DF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509BA2" w14:textId="3DCF819A" w:rsidR="00DF4E16" w:rsidRPr="00636B87" w:rsidRDefault="005A17F3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314" w:type="dxa"/>
          </w:tcPr>
          <w:p w14:paraId="7E6F65DF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A41BEB" w14:textId="2B4CDD0F" w:rsidR="00DF4E16" w:rsidRPr="007F6663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318" w:type="dxa"/>
            <w:gridSpan w:val="2"/>
          </w:tcPr>
          <w:p w14:paraId="3CCFBC3F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75875F" w14:textId="4CC550FC" w:rsidR="00DF4E16" w:rsidRPr="007F6663" w:rsidRDefault="005A17F3" w:rsidP="005A1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6E9C2" w14:textId="77777777" w:rsidR="00DF4E16" w:rsidRPr="007F6663" w:rsidRDefault="00DF4E16" w:rsidP="00A40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D26B54" w14:textId="291AAF8F" w:rsidR="00DF4E16" w:rsidRPr="0007683D" w:rsidRDefault="00DF4E16" w:rsidP="00076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83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F4E16" w:rsidRPr="00CD0E61" w14:paraId="7CAA20D3" w14:textId="77777777" w:rsidTr="00940F06">
        <w:trPr>
          <w:trHeight w:val="26"/>
          <w:tblHeader/>
        </w:trPr>
        <w:tc>
          <w:tcPr>
            <w:tcW w:w="4140" w:type="dxa"/>
          </w:tcPr>
          <w:p w14:paraId="06F22E6E" w14:textId="73C1A24B" w:rsidR="00DF4E16" w:rsidRDefault="00DF4E16" w:rsidP="00DF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EBEFEE" w14:textId="77777777" w:rsidR="00DF4E16" w:rsidRPr="006375B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5D603941" w14:textId="77777777" w:rsidR="00DF4E16" w:rsidRPr="006375B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4F814A81" w14:textId="77777777" w:rsidR="00DF4E16" w:rsidRPr="006375B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</w:tcPr>
          <w:p w14:paraId="2E14132D" w14:textId="77777777" w:rsidR="00DF4E16" w:rsidRPr="006375B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076CB" w14:textId="77777777" w:rsidR="00DF4E16" w:rsidRPr="00CD0E61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4A3499" w14:textId="77777777" w:rsidR="00DF4E16" w:rsidRPr="00CD0E61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085D0" w14:textId="77777777" w:rsidR="00DF4E16" w:rsidRPr="00CD0E61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4E16" w:rsidRPr="00CD0E61" w14:paraId="01B14DC6" w14:textId="77777777" w:rsidTr="00940F06">
        <w:trPr>
          <w:trHeight w:val="56"/>
          <w:tblHeader/>
        </w:trPr>
        <w:tc>
          <w:tcPr>
            <w:tcW w:w="4140" w:type="dxa"/>
          </w:tcPr>
          <w:p w14:paraId="071A5C2E" w14:textId="35CD88BF" w:rsidR="00DF4E16" w:rsidRDefault="00DF4E16" w:rsidP="00DF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080" w:type="dxa"/>
          </w:tcPr>
          <w:p w14:paraId="194EF7E7" w14:textId="77777777" w:rsidR="00DF4E16" w:rsidRPr="006375B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05890C53" w14:textId="77777777" w:rsidR="00DF4E16" w:rsidRPr="006375B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75AA707D" w14:textId="77777777" w:rsidR="00DF4E16" w:rsidRPr="006375B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" w:type="dxa"/>
          </w:tcPr>
          <w:p w14:paraId="26AA6F49" w14:textId="77777777" w:rsidR="00DF4E16" w:rsidRPr="006375B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C115E" w14:textId="77777777" w:rsidR="00DF4E16" w:rsidRPr="00CD0E61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338C8" w14:textId="77777777" w:rsidR="00DF4E16" w:rsidRPr="00CD0E61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9657C0" w14:textId="77777777" w:rsidR="00DF4E16" w:rsidRPr="00CD0E61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4E16" w:rsidRPr="00CD0E61" w14:paraId="15F903AE" w14:textId="77777777" w:rsidTr="00940F06">
        <w:trPr>
          <w:tblHeader/>
        </w:trPr>
        <w:tc>
          <w:tcPr>
            <w:tcW w:w="4140" w:type="dxa"/>
          </w:tcPr>
          <w:p w14:paraId="2EC95A4D" w14:textId="0D0EE269" w:rsidR="00DF4E16" w:rsidRPr="006F1263" w:rsidRDefault="00DF4E16" w:rsidP="00DF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ภาระผ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ูก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ตามสัญญาเช่าระยะสั้นหรือมีมูลค่าต่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9A09E5" w14:textId="5BC1079D" w:rsidR="00DF4E16" w:rsidRPr="00F82E8A" w:rsidRDefault="005A17F3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314" w:type="dxa"/>
          </w:tcPr>
          <w:p w14:paraId="197A92CD" w14:textId="77777777" w:rsidR="00DF4E16" w:rsidRPr="006375B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</w:tcPr>
          <w:p w14:paraId="0E5E78A6" w14:textId="37018854" w:rsidR="00DF4E16" w:rsidRPr="00F82E8A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310" w:type="dxa"/>
          </w:tcPr>
          <w:p w14:paraId="5947384B" w14:textId="77777777" w:rsidR="00DF4E16" w:rsidRPr="006375B5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4773BC" w14:textId="5CABC341" w:rsidR="00DF4E16" w:rsidRPr="00CD0E61" w:rsidRDefault="005A17F3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2FA8A4" w14:textId="77777777" w:rsidR="00DF4E16" w:rsidRPr="00CD0E61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65A85E" w14:textId="50D7DA87" w:rsidR="00DF4E16" w:rsidRDefault="00DF4E16" w:rsidP="00A40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43DDB708" w14:textId="77777777" w:rsidR="00940F06" w:rsidRDefault="00940F06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714A60" w14:textId="1FF63861" w:rsidR="00156FEE" w:rsidRPr="00E33C74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3C7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3BF1FD82" w14:textId="77777777" w:rsidR="00D600F7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19DFC465" w14:textId="0FDD682B" w:rsidR="00D600F7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สัญญาเงินกู้ยืม</w:t>
      </w:r>
      <w:r w:rsidRPr="006375B5">
        <w:rPr>
          <w:rFonts w:ascii="Angsana New" w:hAnsi="Angsana New" w:hint="cs"/>
          <w:i/>
          <w:iCs/>
          <w:sz w:val="30"/>
          <w:szCs w:val="30"/>
          <w:cs/>
        </w:rPr>
        <w:t>ระหว่างกัน</w:t>
      </w:r>
    </w:p>
    <w:p w14:paraId="387E24D8" w14:textId="77777777" w:rsidR="00D600F7" w:rsidRPr="006375B5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5A583740" w14:textId="4CD8D22D" w:rsidR="00D600F7" w:rsidRPr="00BF6303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6303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บริษัทได้ทำสัญญาเงินให้กู้ยืมระยะสั้นประเภทไม่มีหลักประกันกับบริษัทย่อยหลายแห่ง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Pr="00BF6303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>
        <w:rPr>
          <w:rFonts w:ascii="Angsana New" w:hAnsi="Angsana New"/>
          <w:sz w:val="30"/>
          <w:szCs w:val="30"/>
        </w:rPr>
        <w:br/>
      </w:r>
      <w:r w:rsidRPr="00BF6303">
        <w:rPr>
          <w:rFonts w:ascii="Angsana New" w:hAnsi="Angsana New" w:hint="cs"/>
          <w:sz w:val="30"/>
          <w:szCs w:val="30"/>
          <w:cs/>
        </w:rPr>
        <w:t>ร้อยละ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="009A39CA">
        <w:rPr>
          <w:rFonts w:ascii="Angsana New" w:hAnsi="Angsana New"/>
          <w:sz w:val="30"/>
          <w:szCs w:val="30"/>
        </w:rPr>
        <w:t>2.96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9A39CA">
        <w:rPr>
          <w:rFonts w:ascii="Angsana New" w:hAnsi="Angsana New"/>
          <w:sz w:val="30"/>
          <w:szCs w:val="30"/>
        </w:rPr>
        <w:t>3.01</w:t>
      </w:r>
      <w:r>
        <w:rPr>
          <w:rFonts w:ascii="Angsana New" w:hAnsi="Angsana New"/>
          <w:sz w:val="30"/>
          <w:szCs w:val="30"/>
        </w:rPr>
        <w:t xml:space="preserve"> </w:t>
      </w:r>
      <w:r w:rsidRPr="00BF6303">
        <w:rPr>
          <w:rFonts w:ascii="Angsana New" w:hAnsi="Angsana New" w:hint="cs"/>
          <w:sz w:val="30"/>
          <w:szCs w:val="30"/>
          <w:cs/>
        </w:rPr>
        <w:t>ต่อปี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Pr="00BF6303">
        <w:rPr>
          <w:rFonts w:ascii="Angsana New" w:hAnsi="Angsana New"/>
          <w:i/>
          <w:iCs/>
          <w:sz w:val="30"/>
          <w:szCs w:val="30"/>
          <w:cs/>
        </w:rPr>
        <w:t>(</w:t>
      </w:r>
      <w:r w:rsidRPr="005634BB">
        <w:rPr>
          <w:rFonts w:ascii="Angsana New" w:hAnsi="Angsana New"/>
          <w:i/>
          <w:iCs/>
          <w:sz w:val="30"/>
          <w:szCs w:val="30"/>
        </w:rPr>
        <w:t>31</w:t>
      </w:r>
      <w:r w:rsidRPr="00CA6C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6CD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CA6C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F6303">
        <w:rPr>
          <w:rFonts w:ascii="Angsana New" w:hAnsi="Angsana New"/>
          <w:i/>
          <w:iCs/>
          <w:sz w:val="30"/>
          <w:szCs w:val="30"/>
        </w:rPr>
        <w:t>256</w:t>
      </w:r>
      <w:r w:rsidR="008E04AC">
        <w:rPr>
          <w:rFonts w:ascii="Angsana New" w:hAnsi="Angsana New"/>
          <w:i/>
          <w:iCs/>
          <w:sz w:val="30"/>
          <w:szCs w:val="30"/>
        </w:rPr>
        <w:t>7</w:t>
      </w:r>
      <w:r w:rsidRPr="00BF6303">
        <w:rPr>
          <w:rFonts w:ascii="Angsana New" w:hAnsi="Angsana New"/>
          <w:i/>
          <w:iCs/>
          <w:sz w:val="30"/>
          <w:szCs w:val="30"/>
        </w:rPr>
        <w:t xml:space="preserve">: </w:t>
      </w:r>
      <w:r w:rsidRPr="00BF630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BF630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E04AC">
        <w:rPr>
          <w:rFonts w:ascii="Angsana New" w:hAnsi="Angsana New"/>
          <w:i/>
          <w:iCs/>
          <w:sz w:val="30"/>
          <w:szCs w:val="30"/>
        </w:rPr>
        <w:t>3.07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="008E04AC">
        <w:rPr>
          <w:rFonts w:ascii="Angsana New" w:hAnsi="Angsana New"/>
          <w:i/>
          <w:iCs/>
          <w:sz w:val="30"/>
          <w:szCs w:val="30"/>
        </w:rPr>
        <w:t xml:space="preserve"> 3.09</w:t>
      </w:r>
      <w:r w:rsidRPr="00BF6303">
        <w:rPr>
          <w:rFonts w:ascii="Angsana New" w:hAnsi="Angsana New"/>
          <w:i/>
          <w:iCs/>
          <w:sz w:val="30"/>
          <w:szCs w:val="30"/>
        </w:rPr>
        <w:t xml:space="preserve"> </w:t>
      </w:r>
      <w:r w:rsidRPr="00BF6303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BF6303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54C88B7" w14:textId="77777777" w:rsidR="00D600F7" w:rsidRPr="00DE7037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4258E9F" w14:textId="3E46F79D" w:rsidR="00D600F7" w:rsidRPr="00A507A2" w:rsidRDefault="00D600F7" w:rsidP="00D600F7">
      <w:pPr>
        <w:tabs>
          <w:tab w:val="clear" w:pos="227"/>
          <w:tab w:val="clear" w:pos="454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123613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บริษัทได้ทำสัญญาเงินให้กู้ยืมระยะยาวประเภทไม่มีหลักประกันกับบริษัทย่อยหลายแห่ง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>
        <w:rPr>
          <w:rFonts w:ascii="Angsana New" w:hAnsi="Angsana New"/>
          <w:sz w:val="30"/>
          <w:szCs w:val="30"/>
        </w:rPr>
        <w:br/>
      </w:r>
      <w:r w:rsidRPr="00123613">
        <w:rPr>
          <w:rFonts w:ascii="Angsana New" w:hAnsi="Angsana New" w:hint="cs"/>
          <w:sz w:val="30"/>
          <w:szCs w:val="30"/>
          <w:cs/>
        </w:rPr>
        <w:t>ร้อยละ</w:t>
      </w:r>
      <w:r w:rsidRPr="00123613">
        <w:rPr>
          <w:rFonts w:ascii="Angsana New" w:hAnsi="Angsana New" w:hint="eastAsia"/>
          <w:sz w:val="30"/>
          <w:szCs w:val="30"/>
        </w:rPr>
        <w:t> </w:t>
      </w:r>
      <w:r w:rsidR="009A39CA">
        <w:rPr>
          <w:rFonts w:ascii="Angsana New" w:hAnsi="Angsana New"/>
          <w:sz w:val="30"/>
          <w:szCs w:val="30"/>
        </w:rPr>
        <w:t>3.00</w:t>
      </w:r>
      <w:r w:rsidRPr="008E04AC">
        <w:rPr>
          <w:rFonts w:ascii="Angsana New" w:hAnsi="Angsana New"/>
          <w:sz w:val="30"/>
          <w:szCs w:val="30"/>
          <w:cs/>
        </w:rPr>
        <w:t xml:space="preserve"> </w:t>
      </w:r>
      <w:r w:rsidRPr="008E04AC">
        <w:rPr>
          <w:rFonts w:ascii="Angsana New" w:hAnsi="Angsana New" w:hint="cs"/>
          <w:sz w:val="30"/>
          <w:szCs w:val="30"/>
          <w:cs/>
        </w:rPr>
        <w:t>ถึ</w:t>
      </w:r>
      <w:r w:rsidRPr="00123613">
        <w:rPr>
          <w:rFonts w:ascii="Angsana New" w:hAnsi="Angsana New" w:hint="cs"/>
          <w:sz w:val="30"/>
          <w:szCs w:val="30"/>
          <w:cs/>
        </w:rPr>
        <w:t>งร้อยละ</w:t>
      </w:r>
      <w:r w:rsidRPr="00123613">
        <w:rPr>
          <w:rFonts w:ascii="Angsana New" w:hAnsi="Angsana New" w:hint="eastAsia"/>
          <w:sz w:val="30"/>
          <w:szCs w:val="30"/>
        </w:rPr>
        <w:t> </w:t>
      </w:r>
      <w:r w:rsidR="009A39CA">
        <w:rPr>
          <w:rFonts w:ascii="Angsana New" w:hAnsi="Angsana New"/>
          <w:sz w:val="30"/>
          <w:szCs w:val="30"/>
        </w:rPr>
        <w:t>3.05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sz w:val="30"/>
          <w:szCs w:val="30"/>
          <w:cs/>
        </w:rPr>
        <w:t>ต่อปี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23613">
        <w:rPr>
          <w:rFonts w:ascii="Angsana New" w:hAnsi="Angsana New"/>
          <w:i/>
          <w:iCs/>
          <w:sz w:val="30"/>
          <w:szCs w:val="30"/>
        </w:rPr>
        <w:t>256</w:t>
      </w:r>
      <w:r w:rsidR="008E04AC">
        <w:rPr>
          <w:rFonts w:ascii="Angsana New" w:hAnsi="Angsana New"/>
          <w:i/>
          <w:iCs/>
          <w:sz w:val="30"/>
          <w:szCs w:val="30"/>
        </w:rPr>
        <w:t>7</w:t>
      </w:r>
      <w:r w:rsidRPr="0012361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2361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8E04AC">
        <w:rPr>
          <w:rFonts w:ascii="Angsana New" w:hAnsi="Angsana New"/>
          <w:i/>
          <w:iCs/>
          <w:sz w:val="30"/>
          <w:szCs w:val="30"/>
        </w:rPr>
        <w:t xml:space="preserve"> 3.11</w:t>
      </w:r>
      <w:r w:rsidRPr="001236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="008E04AC">
        <w:rPr>
          <w:rFonts w:ascii="Angsana New" w:hAnsi="Angsana New"/>
          <w:i/>
          <w:iCs/>
          <w:sz w:val="30"/>
          <w:szCs w:val="30"/>
        </w:rPr>
        <w:t xml:space="preserve"> 3.13</w:t>
      </w:r>
      <w:r w:rsidRPr="001236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123613">
        <w:rPr>
          <w:rFonts w:ascii="Angsana New" w:hAnsi="Angsana New"/>
          <w:i/>
          <w:iCs/>
          <w:sz w:val="30"/>
          <w:szCs w:val="30"/>
          <w:cs/>
        </w:rPr>
        <w:t>)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</w:p>
    <w:p w14:paraId="3D10EE73" w14:textId="77777777" w:rsidR="000B65DE" w:rsidRDefault="000B65D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FA5C1A" w14:textId="77777777" w:rsidR="000B65DE" w:rsidRPr="006375B5" w:rsidRDefault="000B65DE" w:rsidP="000B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เงินกู้ยืมระยะยาวจากกิจการที่เกี่ยวข้องกัน</w:t>
      </w:r>
    </w:p>
    <w:p w14:paraId="10AC236C" w14:textId="77777777" w:rsidR="000B65DE" w:rsidRPr="006375B5" w:rsidRDefault="000B65DE" w:rsidP="000B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D78EC5" w14:textId="054792AA" w:rsidR="000B65DE" w:rsidRPr="006375B5" w:rsidRDefault="000B65DE" w:rsidP="000B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บริษัทย่อยแห่งหนึ่งมี</w:t>
      </w:r>
      <w:r w:rsidRPr="006375B5">
        <w:rPr>
          <w:rFonts w:ascii="Angsana New" w:hAnsi="Angsana New"/>
          <w:sz w:val="30"/>
          <w:szCs w:val="30"/>
          <w:cs/>
        </w:rPr>
        <w:t>เงินกู้ยืมระยะยาวจาก</w:t>
      </w:r>
      <w:r w:rsidRPr="006375B5">
        <w:rPr>
          <w:rFonts w:ascii="Angsana New" w:hAnsi="Angsana New" w:hint="cs"/>
          <w:sz w:val="30"/>
          <w:szCs w:val="30"/>
          <w:cs/>
        </w:rPr>
        <w:t>ผู้</w:t>
      </w:r>
      <w:r w:rsidRPr="006375B5">
        <w:rPr>
          <w:rFonts w:ascii="Angsana New" w:hAnsi="Angsana New"/>
          <w:sz w:val="30"/>
          <w:szCs w:val="30"/>
          <w:cs/>
        </w:rPr>
        <w:t>ถือหุ้นของบริษัทย่อย</w:t>
      </w:r>
      <w:r w:rsidRPr="006375B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เงินกู้ยืม</w:t>
      </w:r>
      <w:r w:rsidRPr="006375B5">
        <w:rPr>
          <w:rFonts w:ascii="Angsana New" w:hAnsi="Angsana New"/>
          <w:sz w:val="30"/>
          <w:szCs w:val="30"/>
          <w:cs/>
        </w:rPr>
        <w:t>มีเงื่อนไขการเรียกชำระคืนเมื่อทวงถาม เงินกู้ยืมระยะยาวถูกจัด</w:t>
      </w:r>
      <w:r w:rsidRPr="006375B5">
        <w:rPr>
          <w:rFonts w:ascii="Angsana New" w:hAnsi="Angsana New"/>
          <w:spacing w:val="-4"/>
          <w:sz w:val="30"/>
          <w:szCs w:val="30"/>
          <w:cs/>
        </w:rPr>
        <w:t>ประเภทเป็นหนี้สินระยะยาว เนื่องจากผู้ให้กู้ตกลงที่จะไม่เรียกชำระคืนเงินกู้ภายในสิบสองเดือนนับจากวันสิ้น</w:t>
      </w:r>
      <w:r w:rsidR="00F40724">
        <w:rPr>
          <w:rFonts w:ascii="Angsana New" w:hAnsi="Angsana New" w:hint="cs"/>
          <w:spacing w:val="-4"/>
          <w:sz w:val="30"/>
          <w:szCs w:val="30"/>
          <w:cs/>
        </w:rPr>
        <w:t>งวด</w:t>
      </w:r>
    </w:p>
    <w:p w14:paraId="363EFA26" w14:textId="0A1E5BA0" w:rsidR="00156FEE" w:rsidRPr="00657B05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  <w:cs/>
        </w:rPr>
      </w:pPr>
    </w:p>
    <w:p w14:paraId="290F6344" w14:textId="77777777" w:rsidR="00156FEE" w:rsidRPr="005810B8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10B8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หนี้สินที่อาจจะเกิดขึ้นกับกิจการที่เกี่ยวข้องกัน </w:t>
      </w:r>
    </w:p>
    <w:p w14:paraId="4E5FEAEA" w14:textId="77777777" w:rsidR="00156FEE" w:rsidRPr="00657B05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0C3EA39" w14:textId="1819C929" w:rsidR="00156FEE" w:rsidRPr="007502B3" w:rsidRDefault="00156FEE" w:rsidP="0014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02B3">
        <w:rPr>
          <w:rFonts w:ascii="Angsana New" w:hAnsi="Angsana New" w:hint="cs"/>
          <w:sz w:val="30"/>
          <w:szCs w:val="30"/>
          <w:cs/>
        </w:rPr>
        <w:t>ณ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 w:hint="cs"/>
          <w:sz w:val="30"/>
          <w:szCs w:val="30"/>
          <w:cs/>
        </w:rPr>
        <w:t>วันที่</w:t>
      </w:r>
      <w:r w:rsidR="004E118C"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/>
          <w:sz w:val="30"/>
          <w:szCs w:val="30"/>
        </w:rPr>
        <w:t>31</w:t>
      </w:r>
      <w:r w:rsidR="004E118C"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 w:hint="cs"/>
          <w:sz w:val="30"/>
          <w:szCs w:val="30"/>
          <w:cs/>
        </w:rPr>
        <w:t>ธันวาคม</w:t>
      </w:r>
      <w:r w:rsidR="004E118C"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/>
          <w:sz w:val="30"/>
          <w:szCs w:val="30"/>
        </w:rPr>
        <w:t>256</w:t>
      </w:r>
      <w:r w:rsidR="001952D6">
        <w:rPr>
          <w:rFonts w:ascii="Angsana New" w:hAnsi="Angsana New"/>
          <w:sz w:val="30"/>
          <w:szCs w:val="30"/>
        </w:rPr>
        <w:t>8</w:t>
      </w:r>
      <w:r w:rsidR="004E118C" w:rsidRPr="007502B3">
        <w:rPr>
          <w:rFonts w:ascii="Angsana New" w:hAnsi="Angsana New" w:hint="cs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E6FF6" w:rsidRPr="007502B3">
        <w:rPr>
          <w:rFonts w:ascii="Angsana New" w:hAnsi="Angsana New" w:hint="cs"/>
          <w:sz w:val="30"/>
          <w:szCs w:val="30"/>
          <w:cs/>
        </w:rPr>
        <w:t>และบริษัท</w:t>
      </w:r>
      <w:r w:rsidRPr="007502B3">
        <w:rPr>
          <w:rFonts w:ascii="Angsana New" w:hAnsi="Angsana New"/>
          <w:sz w:val="30"/>
          <w:szCs w:val="30"/>
          <w:cs/>
        </w:rPr>
        <w:t>มี</w:t>
      </w:r>
      <w:r w:rsidRPr="007502B3">
        <w:rPr>
          <w:rFonts w:ascii="Angsana New" w:hAnsi="Angsana New" w:hint="cs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Pr="007502B3">
        <w:rPr>
          <w:rFonts w:ascii="Angsana New" w:hAnsi="Angsana New"/>
          <w:sz w:val="30"/>
          <w:szCs w:val="30"/>
          <w:cs/>
        </w:rPr>
        <w:t>จากการค้ำประกันหนี้สินที่มีภาระดอกเบี้ยและหนังสือค้ำประกันของบริษัทย่อย</w:t>
      </w:r>
      <w:r w:rsidR="000E6FF6" w:rsidRPr="007502B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7502B3">
        <w:rPr>
          <w:rFonts w:ascii="Angsana New" w:hAnsi="Angsana New" w:hint="cs"/>
          <w:sz w:val="30"/>
          <w:szCs w:val="30"/>
          <w:cs/>
        </w:rPr>
        <w:t>ที่มีต่อสถาบันการเงิน</w:t>
      </w:r>
      <w:r w:rsidRPr="007502B3">
        <w:rPr>
          <w:rFonts w:ascii="Angsana New" w:hAnsi="Angsana New"/>
          <w:sz w:val="30"/>
          <w:szCs w:val="30"/>
          <w:cs/>
        </w:rPr>
        <w:t>ที่เบิกใช้แล้ว</w:t>
      </w:r>
      <w:r w:rsidR="007502B3">
        <w:rPr>
          <w:rFonts w:ascii="Angsana New" w:hAnsi="Angsana New"/>
          <w:sz w:val="30"/>
          <w:szCs w:val="30"/>
          <w:cs/>
        </w:rPr>
        <w:br/>
      </w:r>
      <w:r w:rsidRPr="007502B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DD32C5">
        <w:rPr>
          <w:rFonts w:ascii="Angsana New" w:hAnsi="Angsana New"/>
          <w:sz w:val="30"/>
          <w:szCs w:val="30"/>
        </w:rPr>
        <w:t>5,135.28</w:t>
      </w:r>
      <w:r w:rsidRPr="007502B3">
        <w:rPr>
          <w:rFonts w:ascii="Angsana New" w:hAnsi="Angsana New" w:hint="cs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E42D2" w:rsidRPr="007502B3">
        <w:rPr>
          <w:rFonts w:ascii="Angsana New" w:hAnsi="Angsana New" w:hint="cs"/>
          <w:sz w:val="30"/>
          <w:szCs w:val="30"/>
          <w:cs/>
        </w:rPr>
        <w:t>และ</w:t>
      </w:r>
      <w:r w:rsidR="007502B3">
        <w:rPr>
          <w:rFonts w:ascii="Angsana New" w:hAnsi="Angsana New" w:hint="cs"/>
          <w:sz w:val="30"/>
          <w:szCs w:val="30"/>
          <w:cs/>
        </w:rPr>
        <w:t xml:space="preserve"> </w:t>
      </w:r>
      <w:r w:rsidR="00DD32C5">
        <w:rPr>
          <w:rFonts w:ascii="Angsana New" w:hAnsi="Angsana New"/>
          <w:sz w:val="30"/>
          <w:szCs w:val="30"/>
        </w:rPr>
        <w:t>3,378.56</w:t>
      </w:r>
      <w:r w:rsidR="005E42D2" w:rsidRPr="007502B3">
        <w:rPr>
          <w:rFonts w:ascii="Angsana New" w:hAnsi="Angsana New"/>
          <w:sz w:val="30"/>
          <w:szCs w:val="30"/>
        </w:rPr>
        <w:t xml:space="preserve"> </w:t>
      </w:r>
      <w:r w:rsidR="005E42D2" w:rsidRPr="007502B3">
        <w:rPr>
          <w:rFonts w:ascii="Angsana New" w:hAnsi="Angsana New" w:hint="cs"/>
          <w:sz w:val="30"/>
          <w:szCs w:val="30"/>
          <w:cs/>
        </w:rPr>
        <w:t>ล้านบาท</w:t>
      </w:r>
      <w:r w:rsidR="007502B3" w:rsidRPr="007502B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5E42D2" w:rsidRPr="007502B3">
        <w:rPr>
          <w:rFonts w:ascii="Angsana New" w:hAnsi="Angsana New" w:hint="cs"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30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25</w:t>
      </w:r>
      <w:r w:rsidR="001952D6">
        <w:rPr>
          <w:rFonts w:ascii="Angsana New" w:hAnsi="Angsana New"/>
          <w:i/>
          <w:iCs/>
          <w:sz w:val="30"/>
          <w:szCs w:val="30"/>
        </w:rPr>
        <w:t>68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952D6">
        <w:rPr>
          <w:rFonts w:ascii="Angsana New" w:hAnsi="Angsana New"/>
          <w:i/>
          <w:iCs/>
          <w:sz w:val="30"/>
          <w:szCs w:val="30"/>
        </w:rPr>
        <w:t>5,237.88</w:t>
      </w:r>
      <w:r w:rsidR="00EF0248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F0248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F0248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502B3" w:rsidRPr="001408CA">
        <w:rPr>
          <w:rFonts w:ascii="Angsana New" w:hAnsi="Angsana New"/>
          <w:i/>
          <w:iCs/>
          <w:sz w:val="30"/>
          <w:szCs w:val="30"/>
          <w:cs/>
        </w:rPr>
        <w:br/>
      </w:r>
      <w:r w:rsidR="001952D6">
        <w:rPr>
          <w:rFonts w:ascii="Angsana New" w:hAnsi="Angsana New"/>
          <w:i/>
          <w:iCs/>
          <w:sz w:val="30"/>
          <w:szCs w:val="30"/>
        </w:rPr>
        <w:t>2,937.47</w:t>
      </w:r>
      <w:r w:rsidR="00EF0248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502B3" w:rsidRPr="001408C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1408CA">
        <w:rPr>
          <w:rFonts w:ascii="Angsana New" w:hAnsi="Angsana New"/>
          <w:i/>
          <w:iCs/>
          <w:sz w:val="30"/>
          <w:szCs w:val="30"/>
          <w:cs/>
        </w:rPr>
        <w:t>)</w:t>
      </w:r>
      <w:r w:rsidRPr="001408CA">
        <w:rPr>
          <w:rFonts w:ascii="Angsana New" w:hAnsi="Angsana New" w:hint="cs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และที่ยังไม่ได้เบิกใช้จำนวนเงิน</w:t>
      </w:r>
      <w:r w:rsidR="001952D6">
        <w:rPr>
          <w:rFonts w:ascii="Angsana New" w:hAnsi="Angsana New"/>
          <w:sz w:val="30"/>
          <w:szCs w:val="30"/>
        </w:rPr>
        <w:t xml:space="preserve"> </w:t>
      </w:r>
      <w:r w:rsidR="00DD32C5">
        <w:rPr>
          <w:rFonts w:ascii="Angsana New" w:hAnsi="Angsana New"/>
          <w:sz w:val="30"/>
          <w:szCs w:val="30"/>
        </w:rPr>
        <w:t>2,525.00</w:t>
      </w:r>
      <w:r w:rsidR="001952D6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ล้านบาท</w:t>
      </w:r>
      <w:r w:rsidR="005E42D2" w:rsidRPr="007502B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D32C5">
        <w:rPr>
          <w:rFonts w:ascii="Angsana New" w:hAnsi="Angsana New"/>
          <w:sz w:val="30"/>
          <w:szCs w:val="30"/>
        </w:rPr>
        <w:t>1,025.00</w:t>
      </w:r>
      <w:r w:rsidR="005E42D2" w:rsidRPr="007502B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502B3">
        <w:rPr>
          <w:rFonts w:ascii="Angsana New" w:hAnsi="Angsana New" w:hint="cs"/>
          <w:sz w:val="30"/>
          <w:szCs w:val="30"/>
          <w:cs/>
        </w:rPr>
        <w:t xml:space="preserve"> </w:t>
      </w:r>
      <w:r w:rsidR="007502B3" w:rsidRPr="007502B3">
        <w:rPr>
          <w:rFonts w:ascii="Angsana New" w:hAnsi="Angsana New" w:hint="cs"/>
          <w:sz w:val="30"/>
          <w:szCs w:val="30"/>
          <w:cs/>
        </w:rPr>
        <w:t>ตามลำดับ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30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256</w:t>
      </w:r>
      <w:r w:rsidR="001952D6">
        <w:rPr>
          <w:rFonts w:ascii="Angsana New" w:hAnsi="Angsana New"/>
          <w:i/>
          <w:iCs/>
          <w:sz w:val="30"/>
          <w:szCs w:val="30"/>
        </w:rPr>
        <w:t>8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952D6">
        <w:rPr>
          <w:rFonts w:ascii="Angsana New" w:hAnsi="Angsana New"/>
          <w:i/>
          <w:iCs/>
          <w:sz w:val="30"/>
          <w:szCs w:val="30"/>
        </w:rPr>
        <w:t>3,028.06</w:t>
      </w:r>
      <w:r w:rsidR="0097442D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7442D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97442D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952D6">
        <w:rPr>
          <w:rFonts w:ascii="Angsana New" w:hAnsi="Angsana New"/>
          <w:i/>
          <w:iCs/>
          <w:sz w:val="30"/>
          <w:szCs w:val="30"/>
        </w:rPr>
        <w:t>1,528.06</w:t>
      </w:r>
      <w:r w:rsidR="0097442D" w:rsidRPr="001408CA">
        <w:rPr>
          <w:rFonts w:ascii="Angsana New" w:hAnsi="Angsana New"/>
          <w:i/>
          <w:iCs/>
          <w:sz w:val="30"/>
          <w:szCs w:val="30"/>
        </w:rPr>
        <w:t xml:space="preserve">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23886" w:rsidRPr="001408C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1408CA">
        <w:rPr>
          <w:rFonts w:ascii="Angsana New" w:hAnsi="Angsana New"/>
          <w:i/>
          <w:iCs/>
          <w:sz w:val="30"/>
          <w:szCs w:val="30"/>
          <w:cs/>
        </w:rPr>
        <w:t>)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โดยทั่วไป</w:t>
      </w:r>
      <w:r w:rsidR="000B65DE" w:rsidRPr="007502B3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การค้ำประกันนี้มีผลผูกพันต่อบริษัทนานเท่าที่ภาระหนี้สินยังไม่ได้ชำระ</w:t>
      </w:r>
    </w:p>
    <w:p w14:paraId="1BFB37D7" w14:textId="408D3846" w:rsidR="009123CF" w:rsidRDefault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B7AE193" w14:textId="1B440832" w:rsidR="00D600F7" w:rsidRPr="009123CF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23CF">
        <w:rPr>
          <w:rFonts w:ascii="Angsana New" w:hAnsi="Angsana New" w:hint="cs"/>
          <w:i/>
          <w:iCs/>
          <w:sz w:val="30"/>
          <w:szCs w:val="30"/>
          <w:cs/>
        </w:rPr>
        <w:t>สัญญาขายอสังหาริมทรัพย์เพื่อการลงทุน</w:t>
      </w:r>
    </w:p>
    <w:p w14:paraId="25D368E7" w14:textId="77777777" w:rsidR="00217803" w:rsidRPr="001952D6" w:rsidRDefault="00D600F7" w:rsidP="00217803">
      <w:pPr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1952D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</w:p>
    <w:p w14:paraId="3A6C3019" w14:textId="5CBB7620" w:rsidR="00217803" w:rsidRDefault="00217803" w:rsidP="00217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18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ธันวาคม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9123CF">
        <w:rPr>
          <w:rFonts w:ascii="Angsana New" w:hAnsi="Angsana New" w:hint="cs"/>
          <w:sz w:val="30"/>
          <w:szCs w:val="30"/>
          <w:cs/>
        </w:rPr>
        <w:t>ขายที่ดินและสิ่งปลูกสร้างให้กับกิจการที่เกี่ยวข้องกันแห่งหนึ่ง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235.90</w:t>
      </w:r>
      <w:r w:rsidRPr="009123CF">
        <w:rPr>
          <w:rFonts w:ascii="Angsana New" w:hAnsi="Angsana New"/>
          <w:sz w:val="30"/>
          <w:szCs w:val="30"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217803">
        <w:rPr>
          <w:rFonts w:ascii="Angsana New" w:hAnsi="Angsana New"/>
          <w:sz w:val="30"/>
          <w:szCs w:val="30"/>
        </w:rPr>
        <w:t xml:space="preserve">89.73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342CB240" w14:textId="637E022D" w:rsidR="00D600F7" w:rsidRPr="001952D6" w:rsidRDefault="00D600F7" w:rsidP="00D600F7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60BEF68" w14:textId="52693D63" w:rsidR="005A5CD5" w:rsidRPr="00217803" w:rsidRDefault="005A5CD5" w:rsidP="005A5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52D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952D6">
        <w:rPr>
          <w:rFonts w:asciiTheme="majorBidi" w:hAnsiTheme="majorBidi" w:cstheme="majorBidi"/>
          <w:sz w:val="30"/>
          <w:szCs w:val="30"/>
        </w:rPr>
        <w:t>28</w:t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1952D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 บริษัทขายที่ดิน</w:t>
      </w:r>
      <w:r w:rsidR="00E4770F">
        <w:rPr>
          <w:rFonts w:asciiTheme="majorBidi" w:hAnsiTheme="majorBidi" w:cstheme="majorBidi" w:hint="cs"/>
          <w:sz w:val="30"/>
          <w:szCs w:val="30"/>
          <w:cs/>
        </w:rPr>
        <w:t>และสิ่งปลูกสร้าง</w:t>
      </w:r>
      <w:r w:rsidRPr="001952D6">
        <w:rPr>
          <w:rFonts w:asciiTheme="majorBidi" w:hAnsiTheme="majorBidi" w:cstheme="majorBidi"/>
          <w:sz w:val="30"/>
          <w:szCs w:val="30"/>
          <w:cs/>
        </w:rPr>
        <w:t>ให้กับกิจการที่เกี่ยวข้องกันแห่งหนึ่ง มูลค่ารวม</w:t>
      </w:r>
      <w:r w:rsidR="00E4770F">
        <w:rPr>
          <w:rFonts w:asciiTheme="majorBidi" w:hAnsiTheme="majorBidi" w:cstheme="majorBidi"/>
          <w:sz w:val="30"/>
          <w:szCs w:val="30"/>
          <w:cs/>
        </w:rPr>
        <w:br/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ทั้งสิ้นประมาณ </w:t>
      </w:r>
      <w:r>
        <w:rPr>
          <w:rFonts w:asciiTheme="majorBidi" w:hAnsiTheme="majorBidi" w:cstheme="majorBidi"/>
          <w:sz w:val="30"/>
          <w:szCs w:val="30"/>
        </w:rPr>
        <w:t>218</w:t>
      </w:r>
      <w:r w:rsidRPr="001952D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8</w:t>
      </w:r>
      <w:r w:rsidRPr="001952D6">
        <w:rPr>
          <w:rFonts w:asciiTheme="majorBidi" w:hAnsiTheme="majorBidi" w:cstheme="majorBidi"/>
          <w:sz w:val="30"/>
          <w:szCs w:val="30"/>
        </w:rPr>
        <w:t>0</w:t>
      </w:r>
      <w:r w:rsidRPr="001952D6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โดยมีการโอนกรรมสิทธิ์ในวันเดียวกันและเกิดกำไรจากการขายอสังหาริมทรัพย์เพื่อการลงทุนจำนวน </w:t>
      </w:r>
      <w:r w:rsidRPr="00217803">
        <w:rPr>
          <w:rFonts w:asciiTheme="majorBidi" w:hAnsiTheme="majorBidi" w:cstheme="majorBidi"/>
          <w:sz w:val="30"/>
          <w:szCs w:val="30"/>
        </w:rPr>
        <w:t>1</w:t>
      </w:r>
      <w:r w:rsidR="00217803" w:rsidRPr="00217803">
        <w:rPr>
          <w:rFonts w:asciiTheme="majorBidi" w:hAnsiTheme="majorBidi" w:cstheme="majorBidi"/>
          <w:sz w:val="30"/>
          <w:szCs w:val="30"/>
        </w:rPr>
        <w:t>13</w:t>
      </w:r>
      <w:r w:rsidR="009F7D0A" w:rsidRPr="00217803">
        <w:rPr>
          <w:rFonts w:asciiTheme="majorBidi" w:hAnsiTheme="majorBidi" w:cstheme="majorBidi"/>
          <w:sz w:val="30"/>
          <w:szCs w:val="30"/>
        </w:rPr>
        <w:t>.</w:t>
      </w:r>
      <w:r w:rsidR="00217803" w:rsidRPr="00217803">
        <w:rPr>
          <w:rFonts w:asciiTheme="majorBidi" w:hAnsiTheme="majorBidi" w:cstheme="majorBidi"/>
          <w:sz w:val="30"/>
          <w:szCs w:val="30"/>
        </w:rPr>
        <w:t>41</w:t>
      </w:r>
      <w:r w:rsidRPr="0021780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56D4EA1" w14:textId="10DA7905" w:rsidR="00E31AB9" w:rsidRDefault="00E3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D14B05" w14:textId="77777777" w:rsidR="009A307A" w:rsidRDefault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F7B49A" w14:textId="12EDF4B4" w:rsidR="00006DA1" w:rsidRPr="000160C6" w:rsidRDefault="00006DA1" w:rsidP="004C2839">
      <w:pPr>
        <w:pStyle w:val="Heading6"/>
        <w:numPr>
          <w:ilvl w:val="0"/>
          <w:numId w:val="20"/>
        </w:numPr>
        <w:ind w:left="540" w:hanging="567"/>
        <w:jc w:val="both"/>
        <w:rPr>
          <w:rFonts w:ascii="Angsana New" w:hAnsi="Angsana New"/>
          <w:sz w:val="30"/>
          <w:szCs w:val="30"/>
        </w:rPr>
      </w:pPr>
      <w:r w:rsidRPr="000160C6">
        <w:rPr>
          <w:rFonts w:ascii="Angsana New" w:hAnsi="Angsana New"/>
          <w:sz w:val="30"/>
          <w:szCs w:val="30"/>
          <w:cs/>
        </w:rPr>
        <w:lastRenderedPageBreak/>
        <w:t>อสังหาริมทรัพย์พัฒนา</w:t>
      </w:r>
      <w:r w:rsidR="007201A1" w:rsidRPr="000160C6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0160C6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657B05" w:rsidRDefault="006C41CB" w:rsidP="006C41CB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4798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187"/>
        <w:gridCol w:w="898"/>
        <w:gridCol w:w="1082"/>
        <w:gridCol w:w="264"/>
        <w:gridCol w:w="1080"/>
        <w:gridCol w:w="269"/>
        <w:gridCol w:w="1080"/>
        <w:gridCol w:w="269"/>
        <w:gridCol w:w="1088"/>
      </w:tblGrid>
      <w:tr w:rsidR="00153639" w:rsidRPr="006375B5" w14:paraId="4966856E" w14:textId="77777777" w:rsidTr="001B6B42">
        <w:trPr>
          <w:tblHeader/>
        </w:trPr>
        <w:tc>
          <w:tcPr>
            <w:tcW w:w="1729" w:type="pct"/>
          </w:tcPr>
          <w:p w14:paraId="4685B504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127E2323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0C16B08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D7F41CC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60C1AA1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EBD" w:rsidRPr="006375B5" w14:paraId="26A84B09" w14:textId="77777777" w:rsidTr="001B6B42">
        <w:trPr>
          <w:tblHeader/>
        </w:trPr>
        <w:tc>
          <w:tcPr>
            <w:tcW w:w="1729" w:type="pct"/>
          </w:tcPr>
          <w:p w14:paraId="7D199902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5A0FEFF0" w14:textId="1A322DF5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074C11A" w14:textId="4DF360E3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97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97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0A20C00A" w14:textId="388A19B0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2573FEF3" w14:textId="442108CB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E087668" w14:textId="4A83B05B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55B37495" w14:textId="75D92B40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97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97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08C5B42" w14:textId="6685959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90" w:type="pct"/>
          </w:tcPr>
          <w:p w14:paraId="0395D8BC" w14:textId="3E4CCC89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050EBD" w:rsidRPr="006375B5" w14:paraId="33E57B93" w14:textId="77777777" w:rsidTr="001B6B42">
        <w:trPr>
          <w:tblHeader/>
        </w:trPr>
        <w:tc>
          <w:tcPr>
            <w:tcW w:w="1729" w:type="pct"/>
          </w:tcPr>
          <w:p w14:paraId="61F1B87C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113F4A69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4165E0F" w14:textId="385E3938" w:rsidR="00050EBD" w:rsidRPr="000E564C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1B6B4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29233CF8" w14:textId="6E01F9CC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47E6AF90" w14:textId="30D9DD98" w:rsidR="00050EBD" w:rsidRPr="00D6167E" w:rsidRDefault="001B6B42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77EA0D5D" w14:textId="0CD21BA0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86" w:type="pct"/>
          </w:tcPr>
          <w:p w14:paraId="690F91C2" w14:textId="027D500D" w:rsidR="00050EBD" w:rsidRPr="000E564C" w:rsidRDefault="001B6B42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557ABC0" w14:textId="3B2AE73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90" w:type="pct"/>
          </w:tcPr>
          <w:p w14:paraId="5F64AA48" w14:textId="72BF822A" w:rsidR="00050EBD" w:rsidRPr="00D6167E" w:rsidRDefault="001B6B42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50EBD" w:rsidRPr="006375B5" w14:paraId="70059C9D" w14:textId="77777777" w:rsidTr="001B6B42">
        <w:trPr>
          <w:tblHeader/>
        </w:trPr>
        <w:tc>
          <w:tcPr>
            <w:tcW w:w="1729" w:type="pct"/>
          </w:tcPr>
          <w:p w14:paraId="21536E97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7" w:type="pct"/>
          </w:tcPr>
          <w:p w14:paraId="18C653ED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0B8E6000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EBD" w:rsidRPr="006375B5" w14:paraId="181E6E52" w14:textId="77777777" w:rsidTr="001B6B42">
        <w:tc>
          <w:tcPr>
            <w:tcW w:w="1729" w:type="pct"/>
          </w:tcPr>
          <w:p w14:paraId="22563137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87" w:type="pct"/>
          </w:tcPr>
          <w:p w14:paraId="5FAAE052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396CA5B9" w14:textId="77777777" w:rsidR="00050EBD" w:rsidRPr="009E6BC2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B6F53" w:rsidRPr="006375B5" w14:paraId="4B7403FA" w14:textId="77777777" w:rsidTr="001B6B42">
        <w:tc>
          <w:tcPr>
            <w:tcW w:w="1729" w:type="pct"/>
          </w:tcPr>
          <w:p w14:paraId="627AF789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87" w:type="pct"/>
          </w:tcPr>
          <w:p w14:paraId="22772201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605508" w14:textId="6D2F545C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E2C6C" w:rsidRPr="00BE2C6C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2C6C" w:rsidRPr="00BE2C6C">
              <w:rPr>
                <w:rFonts w:ascii="Angsana New" w:hAnsi="Angsana New" w:hint="cs"/>
                <w:sz w:val="30"/>
                <w:szCs w:val="30"/>
              </w:rPr>
              <w:t>59</w:t>
            </w:r>
            <w:r w:rsidR="0071363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3DAAF77D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2E5393F" w14:textId="484FE1D3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17,142</w:t>
            </w:r>
          </w:p>
        </w:tc>
        <w:tc>
          <w:tcPr>
            <w:tcW w:w="146" w:type="pct"/>
          </w:tcPr>
          <w:p w14:paraId="0ED200A1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6ED2B1" w14:textId="1DE189E3" w:rsidR="009B6F53" w:rsidRPr="00DD6C07" w:rsidRDefault="009B6F53" w:rsidP="00DB6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959E9A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F24CAA" w14:textId="6CDBCB05" w:rsidR="009B6F53" w:rsidRPr="00DD6C07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F53" w:rsidRPr="006375B5" w14:paraId="18898B97" w14:textId="77777777" w:rsidTr="001B6B42">
        <w:tc>
          <w:tcPr>
            <w:tcW w:w="1729" w:type="pct"/>
          </w:tcPr>
          <w:p w14:paraId="3CC96F14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87" w:type="pct"/>
          </w:tcPr>
          <w:p w14:paraId="16B72344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D0A8BF" w14:textId="740ED3ED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BE2C6C" w:rsidRPr="00BE2C6C">
              <w:rPr>
                <w:rFonts w:ascii="Angsana New" w:hAnsi="Angsana New" w:hint="cs"/>
                <w:sz w:val="30"/>
                <w:szCs w:val="30"/>
              </w:rPr>
              <w:t>57</w:t>
            </w:r>
            <w:r w:rsidR="004D6A3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1E64DFB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B4A3833" w14:textId="3B972C0D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6,638</w:t>
            </w:r>
          </w:p>
        </w:tc>
        <w:tc>
          <w:tcPr>
            <w:tcW w:w="146" w:type="pct"/>
          </w:tcPr>
          <w:p w14:paraId="695AE833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F8ADE0B" w14:textId="70738D46" w:rsidR="009B6F53" w:rsidRPr="00DD6C07" w:rsidRDefault="009B6F53" w:rsidP="00DB6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752CF3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4A6821" w14:textId="4708829D" w:rsidR="009B6F53" w:rsidRPr="00DD6C07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F53" w:rsidRPr="006375B5" w14:paraId="4FE64E47" w14:textId="77777777" w:rsidTr="001B6B42">
        <w:tc>
          <w:tcPr>
            <w:tcW w:w="1729" w:type="pct"/>
          </w:tcPr>
          <w:p w14:paraId="6FBCCBE9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87" w:type="pct"/>
          </w:tcPr>
          <w:p w14:paraId="38E7A25B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4C4883" w14:textId="41452E84" w:rsidR="009B6F53" w:rsidRPr="006375B5" w:rsidRDefault="005114AB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 w:rsidRPr="005114AB">
              <w:rPr>
                <w:rFonts w:ascii="Angsana New" w:hAnsi="Angsana New" w:hint="cs"/>
                <w:sz w:val="30"/>
                <w:szCs w:val="30"/>
              </w:rPr>
              <w:t>3</w:t>
            </w:r>
            <w:r w:rsidR="009B6F53">
              <w:rPr>
                <w:rFonts w:ascii="Angsana New" w:hAnsi="Angsana New"/>
                <w:sz w:val="30"/>
                <w:szCs w:val="30"/>
              </w:rPr>
              <w:t>,</w:t>
            </w:r>
            <w:r w:rsidR="00BE2C6C" w:rsidRPr="00BE2C6C">
              <w:rPr>
                <w:rFonts w:ascii="Angsana New" w:hAnsi="Angsana New" w:hint="cs"/>
                <w:sz w:val="30"/>
                <w:szCs w:val="30"/>
              </w:rPr>
              <w:t>98</w:t>
            </w:r>
            <w:r w:rsidR="004D6A3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E86A00E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B72A74" w14:textId="3181C4BE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4,052</w:t>
            </w:r>
          </w:p>
        </w:tc>
        <w:tc>
          <w:tcPr>
            <w:tcW w:w="146" w:type="pct"/>
          </w:tcPr>
          <w:p w14:paraId="36E4773D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5BF237E" w14:textId="1BFF9F08" w:rsidR="009B6F53" w:rsidRPr="00DD6C07" w:rsidRDefault="009B6F53" w:rsidP="00DB6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C18BCA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C1C9754" w14:textId="2C87AE5B" w:rsidR="009B6F53" w:rsidRPr="00DD6C07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F53" w:rsidRPr="006375B5" w14:paraId="01335FAA" w14:textId="77777777" w:rsidTr="001B6B42">
        <w:tc>
          <w:tcPr>
            <w:tcW w:w="1729" w:type="pct"/>
          </w:tcPr>
          <w:p w14:paraId="5155CEB0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87" w:type="pct"/>
          </w:tcPr>
          <w:p w14:paraId="63E7080F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12D0449" w14:textId="716D64C5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E2C6C" w:rsidRPr="00BE2C6C">
              <w:rPr>
                <w:rFonts w:ascii="Angsana New" w:hAnsi="Angsana New" w:hint="cs"/>
                <w:sz w:val="30"/>
                <w:szCs w:val="30"/>
              </w:rPr>
              <w:t>66</w:t>
            </w:r>
            <w:r w:rsidR="005114AB" w:rsidRPr="005114A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70A4062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F54BD9A" w14:textId="5A657494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  <w:tc>
          <w:tcPr>
            <w:tcW w:w="146" w:type="pct"/>
          </w:tcPr>
          <w:p w14:paraId="00FA9A29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8F8C8E0" w14:textId="3884BF43" w:rsidR="009B6F53" w:rsidRPr="00DD6C07" w:rsidRDefault="009B6F53" w:rsidP="00DB6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3EF2C5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8F45A26" w14:textId="6C38B36B" w:rsidR="009B6F53" w:rsidRPr="00DD6C07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F53" w:rsidRPr="006375B5" w14:paraId="1E7C027E" w14:textId="77777777" w:rsidTr="001B6B42">
        <w:tc>
          <w:tcPr>
            <w:tcW w:w="1729" w:type="pct"/>
          </w:tcPr>
          <w:p w14:paraId="2AE9B9E7" w14:textId="77777777" w:rsidR="009B6F53" w:rsidRPr="006375B5" w:rsidRDefault="009B6F53" w:rsidP="009B6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638D8EC9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8AB9F61" w14:textId="3E903DF3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E2C6C" w:rsidRPr="00BE2C6C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E2C6C" w:rsidRPr="00BE2C6C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="004D6A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363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B0E3309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AC8E890" w14:textId="01363D84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29,485</w:t>
            </w:r>
          </w:p>
        </w:tc>
        <w:tc>
          <w:tcPr>
            <w:tcW w:w="146" w:type="pct"/>
          </w:tcPr>
          <w:p w14:paraId="388EC5BD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844AD04" w14:textId="57AA4082" w:rsidR="009B6F53" w:rsidRPr="00DD04FD" w:rsidRDefault="009B6F53" w:rsidP="00DB6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DAE459F" w14:textId="77777777" w:rsidR="009B6F53" w:rsidRPr="00DD04FD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1B1D66F" w14:textId="56481252" w:rsidR="009B6F53" w:rsidRPr="00DD04FD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B6F53" w:rsidRPr="006375B5" w14:paraId="4920244E" w14:textId="77777777" w:rsidTr="001B6B42">
        <w:tc>
          <w:tcPr>
            <w:tcW w:w="1729" w:type="pct"/>
          </w:tcPr>
          <w:p w14:paraId="16786F06" w14:textId="77777777" w:rsidR="009B6F53" w:rsidRPr="006375B5" w:rsidRDefault="009B6F53" w:rsidP="009B6F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487" w:type="pct"/>
          </w:tcPr>
          <w:p w14:paraId="2547FC18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59EE010" w14:textId="70D14853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5114AB" w:rsidRPr="005114AB">
              <w:rPr>
                <w:rFonts w:ascii="Angsana New" w:hAnsi="Angsana New" w:hint="cs"/>
                <w:sz w:val="30"/>
                <w:szCs w:val="30"/>
              </w:rPr>
              <w:t>4</w:t>
            </w:r>
            <w:r w:rsidR="00BE2C6C" w:rsidRPr="00BE2C6C">
              <w:rPr>
                <w:rFonts w:ascii="Angsana New" w:hAnsi="Angsana New" w:hint="cs"/>
                <w:sz w:val="30"/>
                <w:szCs w:val="30"/>
              </w:rPr>
              <w:t>0</w:t>
            </w:r>
            <w:r w:rsidR="004D6A3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4B069A42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758A4A6" w14:textId="18E2AC13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4,376</w:t>
            </w:r>
          </w:p>
        </w:tc>
        <w:tc>
          <w:tcPr>
            <w:tcW w:w="146" w:type="pct"/>
          </w:tcPr>
          <w:p w14:paraId="7EB169DD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374342" w14:textId="3979ACE5" w:rsidR="009B6F53" w:rsidRPr="006375B5" w:rsidRDefault="009B6F53" w:rsidP="00DB6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1C4479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D7B956C" w14:textId="25F3B6C5" w:rsidR="009B6F53" w:rsidRPr="006375B5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6F53" w:rsidRPr="006375B5" w14:paraId="27ADBFDD" w14:textId="77777777" w:rsidTr="001B6B42">
        <w:tc>
          <w:tcPr>
            <w:tcW w:w="1729" w:type="pct"/>
          </w:tcPr>
          <w:p w14:paraId="711D9688" w14:textId="77777777" w:rsidR="009B6F53" w:rsidRPr="006375B5" w:rsidRDefault="009B6F53" w:rsidP="009B6F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87" w:type="pct"/>
          </w:tcPr>
          <w:p w14:paraId="1724C337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861C65B" w14:textId="239CA153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5114AB" w:rsidRPr="005114A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4D6A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363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A0385CC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430BCF3" w14:textId="4AF01471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33,861</w:t>
            </w:r>
          </w:p>
        </w:tc>
        <w:tc>
          <w:tcPr>
            <w:tcW w:w="146" w:type="pct"/>
          </w:tcPr>
          <w:p w14:paraId="6CCD87F2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3E54EAB" w14:textId="0BEA95BA" w:rsidR="009B6F53" w:rsidRPr="00DD04FD" w:rsidRDefault="009B6F53" w:rsidP="00DB6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07C46C" w14:textId="77777777" w:rsidR="009B6F53" w:rsidRPr="00DD04FD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80735F4" w14:textId="11B77B63" w:rsidR="009B6F53" w:rsidRPr="00DD04FD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B6F53" w:rsidRPr="006375B5" w14:paraId="613AF2F4" w14:textId="77777777" w:rsidTr="001B6B42">
        <w:tc>
          <w:tcPr>
            <w:tcW w:w="1729" w:type="pct"/>
          </w:tcPr>
          <w:p w14:paraId="4FA63C2E" w14:textId="77777777" w:rsidR="009B6F53" w:rsidRPr="006375B5" w:rsidRDefault="009B6F53" w:rsidP="009B6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487" w:type="pct"/>
          </w:tcPr>
          <w:p w14:paraId="375F81B6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5FFE427" w14:textId="664D324A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5114AB" w:rsidRPr="005114AB">
              <w:rPr>
                <w:rFonts w:ascii="Angsana New" w:hAnsi="Angsana New" w:hint="cs"/>
                <w:sz w:val="30"/>
                <w:szCs w:val="30"/>
              </w:rPr>
              <w:t>2</w:t>
            </w:r>
            <w:r w:rsidR="0071363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4E09F7C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853206D" w14:textId="774D1996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(414)</w:t>
            </w:r>
          </w:p>
        </w:tc>
        <w:tc>
          <w:tcPr>
            <w:tcW w:w="146" w:type="pct"/>
          </w:tcPr>
          <w:p w14:paraId="080FE146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441EE94" w14:textId="417EAD74" w:rsidR="009B6F53" w:rsidRPr="006375B5" w:rsidRDefault="009B6F53" w:rsidP="00DB6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6A8DCA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2CE590C" w14:textId="470533F2" w:rsidR="009B6F53" w:rsidRPr="00DD6C07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6F53" w:rsidRPr="006375B5" w14:paraId="7D7D7D13" w14:textId="77777777" w:rsidTr="001B6B42">
        <w:tc>
          <w:tcPr>
            <w:tcW w:w="1729" w:type="pct"/>
          </w:tcPr>
          <w:p w14:paraId="2D87736D" w14:textId="77777777" w:rsidR="009B6F53" w:rsidRPr="006375B5" w:rsidRDefault="009B6F53" w:rsidP="009B6F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</w:tcPr>
          <w:p w14:paraId="4063EEF2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1F8DD68B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114AB" w:rsidRPr="005114A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D6A3A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143" w:type="pct"/>
          </w:tcPr>
          <w:p w14:paraId="2B505DBF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63DB929D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33,447</w:t>
            </w:r>
          </w:p>
        </w:tc>
        <w:tc>
          <w:tcPr>
            <w:tcW w:w="146" w:type="pct"/>
          </w:tcPr>
          <w:p w14:paraId="59436F3C" w14:textId="77777777" w:rsidR="009B6F53" w:rsidRPr="006375B5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33D10D6A" w:rsidR="009B6F53" w:rsidRPr="00DD04FD" w:rsidRDefault="009B6F53" w:rsidP="00DB6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E609BC" w14:textId="77777777" w:rsidR="009B6F53" w:rsidRPr="00DD04FD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2DA6A07C" w:rsidR="009B6F53" w:rsidRPr="00DD04FD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11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BD92E91" w14:textId="77777777" w:rsidR="00455A64" w:rsidRDefault="00455A64" w:rsidP="00EE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AE40D2" w14:textId="29C85CB1" w:rsidR="00724193" w:rsidRDefault="00642EF4" w:rsidP="00EE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</w:t>
      </w:r>
      <w:r w:rsidR="00764F0D" w:rsidRPr="006375B5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6375B5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6375B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2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6375B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3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ชั้น อาคารพาณิชย์ และห้องชุดซึ่งเป็นโครงการบ้านที่ดำเนินการและ</w:t>
      </w:r>
      <w:r w:rsidR="00006DA1" w:rsidRPr="0010582B">
        <w:rPr>
          <w:rFonts w:ascii="Angsana New" w:eastAsia="Times New Roman" w:hAnsi="Angsana New"/>
          <w:sz w:val="30"/>
          <w:szCs w:val="30"/>
          <w:cs/>
        </w:rPr>
        <w:t>เริ่มขายแล้วรวม</w:t>
      </w:r>
      <w:r w:rsidR="00EE023A" w:rsidRPr="0010582B">
        <w:rPr>
          <w:rFonts w:ascii="Angsana New" w:eastAsia="Times New Roman" w:hAnsi="Angsana New"/>
          <w:sz w:val="30"/>
          <w:szCs w:val="30"/>
        </w:rPr>
        <w:t xml:space="preserve"> </w:t>
      </w:r>
      <w:r w:rsidR="00EE023A" w:rsidRPr="00780B2E">
        <w:rPr>
          <w:rFonts w:ascii="Angsana New" w:eastAsia="Times New Roman" w:hAnsi="Angsana New"/>
          <w:sz w:val="30"/>
          <w:szCs w:val="30"/>
        </w:rPr>
        <w:t>7</w:t>
      </w:r>
      <w:r w:rsidR="005114AB" w:rsidRPr="005114AB">
        <w:rPr>
          <w:rFonts w:ascii="Angsana New" w:eastAsia="Times New Roman" w:hAnsi="Angsana New" w:hint="cs"/>
          <w:sz w:val="30"/>
          <w:szCs w:val="30"/>
        </w:rPr>
        <w:t>3</w:t>
      </w:r>
      <w:r w:rsidR="00EE023A" w:rsidRPr="0010582B">
        <w:rPr>
          <w:rFonts w:ascii="Angsana New" w:eastAsia="Times New Roman" w:hAnsi="Angsana New"/>
          <w:sz w:val="30"/>
          <w:szCs w:val="30"/>
        </w:rPr>
        <w:t xml:space="preserve"> </w:t>
      </w:r>
      <w:r w:rsidR="00006DA1" w:rsidRPr="0010582B">
        <w:rPr>
          <w:rFonts w:ascii="Angsana New" w:eastAsia="Times New Roman" w:hAnsi="Angsana New"/>
          <w:sz w:val="30"/>
          <w:szCs w:val="30"/>
          <w:cs/>
        </w:rPr>
        <w:t>โครงการ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และส่วนหนึ่งเป็น</w:t>
      </w:r>
      <w:r w:rsidR="00322FAD" w:rsidRPr="006375B5">
        <w:rPr>
          <w:rFonts w:ascii="Angsana New" w:eastAsia="Times New Roman" w:hAnsi="Angsana New" w:hint="cs"/>
          <w:sz w:val="30"/>
          <w:szCs w:val="30"/>
          <w:cs/>
        </w:rPr>
        <w:t>อสังหาริมทรัพย์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>ระหว่างพัฒนา</w:t>
      </w:r>
    </w:p>
    <w:p w14:paraId="0F3F56AF" w14:textId="06145AF4" w:rsidR="009123CF" w:rsidRDefault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490A866E" w14:textId="0ED4A80B" w:rsidR="00006DA1" w:rsidRPr="006375B5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2180F21E" w14:textId="77777777" w:rsidR="00400B7B" w:rsidRPr="003511B4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2"/>
          <w:szCs w:val="22"/>
          <w:cs/>
          <w:lang w:val="en-GB"/>
        </w:rPr>
      </w:pPr>
    </w:p>
    <w:p w14:paraId="38CD3835" w14:textId="5B69DD02" w:rsidR="009953F6" w:rsidRPr="009953F6" w:rsidRDefault="009953F6" w:rsidP="009953F6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D6BCB">
        <w:rPr>
          <w:rFonts w:ascii="Angsana New" w:eastAsia="Times New Roman" w:hAnsi="Angsana New"/>
          <w:sz w:val="30"/>
          <w:szCs w:val="30"/>
          <w:cs/>
        </w:rPr>
        <w:t>บริษัทย่อย</w:t>
      </w:r>
      <w:r w:rsidR="00455A64">
        <w:rPr>
          <w:rFonts w:ascii="Angsana New" w:eastAsia="Times New Roman" w:hAnsi="Angsana New" w:hint="cs"/>
          <w:sz w:val="30"/>
          <w:szCs w:val="30"/>
          <w:cs/>
        </w:rPr>
        <w:t>ของบริษัท</w:t>
      </w:r>
      <w:r w:rsidRPr="002D6BCB">
        <w:rPr>
          <w:rFonts w:ascii="Angsana New" w:eastAsia="Times New Roman" w:hAnsi="Angsana New"/>
          <w:sz w:val="30"/>
          <w:szCs w:val="30"/>
          <w:cs/>
        </w:rPr>
        <w:t>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กู้ยืมจากสถาบันการเงินเป็นจำนวนเงิ</w:t>
      </w:r>
      <w:r w:rsidR="00982D45">
        <w:rPr>
          <w:rFonts w:ascii="Angsana New" w:eastAsia="Times New Roman" w:hAnsi="Angsana New" w:hint="cs"/>
          <w:sz w:val="30"/>
          <w:szCs w:val="30"/>
          <w:cs/>
        </w:rPr>
        <w:t xml:space="preserve">น </w:t>
      </w:r>
      <w:r w:rsidR="00C97A9A">
        <w:rPr>
          <w:rFonts w:ascii="Angsana New" w:eastAsia="Times New Roman" w:hAnsi="Angsana New"/>
          <w:sz w:val="30"/>
          <w:szCs w:val="30"/>
        </w:rPr>
        <w:t>12,81</w:t>
      </w:r>
      <w:r w:rsidR="0055798F">
        <w:rPr>
          <w:rFonts w:ascii="Angsana New" w:eastAsia="Times New Roman" w:hAnsi="Angsana New"/>
          <w:sz w:val="30"/>
          <w:szCs w:val="30"/>
        </w:rPr>
        <w:t>8</w:t>
      </w:r>
      <w:r w:rsidR="00C97A9A">
        <w:rPr>
          <w:rFonts w:ascii="Angsana New" w:eastAsia="Times New Roman" w:hAnsi="Angsana New"/>
          <w:sz w:val="30"/>
          <w:szCs w:val="30"/>
        </w:rPr>
        <w:t>.</w:t>
      </w:r>
      <w:r w:rsidR="0055798F">
        <w:rPr>
          <w:rFonts w:ascii="Angsana New" w:eastAsia="Times New Roman" w:hAnsi="Angsana New"/>
          <w:sz w:val="30"/>
          <w:szCs w:val="30"/>
        </w:rPr>
        <w:t>04</w:t>
      </w:r>
      <w:r w:rsidR="002D6BCB">
        <w:rPr>
          <w:rFonts w:ascii="Angsana New" w:hAnsi="Angsana New"/>
          <w:spacing w:val="-2"/>
          <w:sz w:val="30"/>
          <w:szCs w:val="30"/>
        </w:rPr>
        <w:t xml:space="preserve"> </w:t>
      </w:r>
      <w:r w:rsidRPr="002D6BC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2D6BCB">
        <w:rPr>
          <w:rFonts w:ascii="Angsana New" w:eastAsia="Times New Roman" w:hAnsi="Angsana New"/>
          <w:sz w:val="30"/>
          <w:szCs w:val="30"/>
        </w:rPr>
        <w:t xml:space="preserve"> 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>(</w:t>
      </w:r>
      <w:r w:rsidR="007037FE" w:rsidRPr="00DF6B47">
        <w:rPr>
          <w:rFonts w:ascii="Angsana New" w:eastAsia="Times New Roman" w:hAnsi="Angsana New"/>
          <w:i/>
          <w:iCs/>
          <w:sz w:val="30"/>
          <w:szCs w:val="30"/>
        </w:rPr>
        <w:t>30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DF6B47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กันยายน </w:t>
      </w:r>
      <w:r w:rsidR="007037FE" w:rsidRPr="00DF6B47">
        <w:rPr>
          <w:rFonts w:ascii="Angsana New" w:eastAsia="Times New Roman" w:hAnsi="Angsana New"/>
          <w:i/>
          <w:iCs/>
          <w:sz w:val="30"/>
          <w:szCs w:val="30"/>
        </w:rPr>
        <w:t>256</w:t>
      </w:r>
      <w:r w:rsidR="00982D45">
        <w:rPr>
          <w:rFonts w:ascii="Angsana New" w:eastAsia="Times New Roman" w:hAnsi="Angsana New"/>
          <w:i/>
          <w:iCs/>
          <w:sz w:val="30"/>
          <w:szCs w:val="30"/>
        </w:rPr>
        <w:t>8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C97A9A">
        <w:rPr>
          <w:rFonts w:asciiTheme="majorBidi" w:hAnsiTheme="majorBidi" w:cstheme="majorBidi"/>
          <w:i/>
          <w:iCs/>
          <w:spacing w:val="-2"/>
          <w:sz w:val="30"/>
          <w:szCs w:val="30"/>
        </w:rPr>
        <w:t>13,383.55</w:t>
      </w:r>
      <w:r w:rsidR="005417ED" w:rsidRPr="00DF6B4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455A6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Pr="00DF6B47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>)</w:t>
      </w:r>
    </w:p>
    <w:p w14:paraId="1BAA947D" w14:textId="7A0F5340" w:rsidR="00AB6386" w:rsidRPr="003511B4" w:rsidRDefault="00AB6386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22"/>
          <w:szCs w:val="22"/>
        </w:rPr>
      </w:pPr>
    </w:p>
    <w:p w14:paraId="3F810B79" w14:textId="19E4E9BD" w:rsidR="009B073D" w:rsidRDefault="00263B5E" w:rsidP="004267BB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</w:rPr>
      </w:pPr>
      <w:r w:rsidRPr="00537B7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50EBD">
        <w:rPr>
          <w:rFonts w:ascii="Angsana New" w:hAnsi="Angsana New"/>
          <w:spacing w:val="-2"/>
          <w:sz w:val="30"/>
          <w:szCs w:val="30"/>
        </w:rPr>
        <w:t>3</w:t>
      </w:r>
      <w:r w:rsidR="00AE7249">
        <w:rPr>
          <w:rFonts w:ascii="Angsana New" w:hAnsi="Angsana New"/>
          <w:spacing w:val="-2"/>
          <w:sz w:val="30"/>
          <w:szCs w:val="30"/>
        </w:rPr>
        <w:t xml:space="preserve">1 </w:t>
      </w:r>
      <w:r w:rsidR="00AE7249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-2"/>
          <w:sz w:val="30"/>
          <w:szCs w:val="30"/>
        </w:rPr>
        <w:t>256</w:t>
      </w:r>
      <w:r w:rsidR="00982D45">
        <w:rPr>
          <w:rFonts w:ascii="Angsana New" w:hAnsi="Angsana New"/>
          <w:spacing w:val="-2"/>
          <w:sz w:val="30"/>
          <w:szCs w:val="30"/>
        </w:rPr>
        <w:t>8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ที่ดินพัฒนาเพื่อขายของกลุ่มบริษัทจำนว</w:t>
      </w:r>
      <w:r w:rsidRPr="005A07CC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A8397C" w:rsidRPr="005A07CC">
        <w:rPr>
          <w:rFonts w:ascii="Angsana New" w:hAnsi="Angsana New"/>
          <w:spacing w:val="-2"/>
          <w:sz w:val="30"/>
          <w:szCs w:val="30"/>
        </w:rPr>
        <w:t xml:space="preserve"> </w:t>
      </w:r>
      <w:r w:rsidR="00950FA3">
        <w:rPr>
          <w:rFonts w:ascii="Angsana New" w:hAnsi="Angsana New"/>
          <w:spacing w:val="-2"/>
          <w:sz w:val="30"/>
          <w:szCs w:val="30"/>
        </w:rPr>
        <w:t>1,802.74</w:t>
      </w:r>
      <w:r w:rsidRPr="005A07CC">
        <w:rPr>
          <w:rFonts w:ascii="Angsana New" w:hAnsi="Angsana New" w:hint="cs"/>
          <w:spacing w:val="-2"/>
          <w:sz w:val="30"/>
          <w:szCs w:val="30"/>
          <w:cs/>
        </w:rPr>
        <w:t xml:space="preserve"> ล้าน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30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982D45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982D45">
        <w:rPr>
          <w:rFonts w:asciiTheme="majorBidi" w:hAnsiTheme="majorBidi" w:cstheme="majorBidi"/>
          <w:i/>
          <w:iCs/>
          <w:spacing w:val="-2"/>
          <w:sz w:val="30"/>
          <w:szCs w:val="30"/>
        </w:rPr>
        <w:t>2,542.21</w:t>
      </w:r>
      <w:r w:rsidR="005417ED" w:rsidRPr="00000D8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537B7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7037FE" w:rsidRPr="007037FE">
        <w:rPr>
          <w:rFonts w:ascii="Angsana New" w:hAnsi="Angsana New"/>
          <w:spacing w:val="-2"/>
          <w:sz w:val="30"/>
          <w:szCs w:val="30"/>
        </w:rPr>
        <w:t>1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6BABD251" w14:textId="55F203D4" w:rsidR="00E31AB9" w:rsidRDefault="00E3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lang w:val="x-none" w:eastAsia="x-none"/>
        </w:rPr>
      </w:pPr>
      <w:r>
        <w:rPr>
          <w:rFonts w:ascii="Angsana New" w:hAnsi="Angsana New"/>
          <w:b/>
          <w:bCs/>
          <w:sz w:val="22"/>
          <w:szCs w:val="22"/>
          <w:lang w:val="x-none" w:eastAsia="x-none"/>
        </w:rPr>
        <w:br w:type="page"/>
      </w:r>
    </w:p>
    <w:p w14:paraId="3EF999C9" w14:textId="657D62E0" w:rsidR="00EF0F6D" w:rsidRPr="006375B5" w:rsidRDefault="00EF0F6D" w:rsidP="004C2839">
      <w:pPr>
        <w:pStyle w:val="Heading6"/>
        <w:numPr>
          <w:ilvl w:val="0"/>
          <w:numId w:val="20"/>
        </w:numPr>
        <w:ind w:left="540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เงินลงทุนในบริษัทร่วมและการร่วมค้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 xml:space="preserve">า </w:t>
      </w:r>
    </w:p>
    <w:p w14:paraId="3762FB4C" w14:textId="3D329136" w:rsidR="00EF0F6D" w:rsidRPr="003511B4" w:rsidRDefault="00EF0F6D" w:rsidP="00EF0F6D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28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284"/>
        <w:gridCol w:w="1083"/>
        <w:gridCol w:w="238"/>
        <w:gridCol w:w="1073"/>
        <w:gridCol w:w="270"/>
        <w:gridCol w:w="1047"/>
        <w:gridCol w:w="240"/>
        <w:gridCol w:w="1047"/>
      </w:tblGrid>
      <w:tr w:rsidR="00457FEC" w:rsidRPr="00CE6558" w14:paraId="6546C299" w14:textId="77777777" w:rsidTr="00B86FF0">
        <w:trPr>
          <w:trHeight w:val="307"/>
          <w:tblHeader/>
        </w:trPr>
        <w:tc>
          <w:tcPr>
            <w:tcW w:w="4284" w:type="dxa"/>
          </w:tcPr>
          <w:p w14:paraId="1B77E040" w14:textId="3BA241DE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vAlign w:val="bottom"/>
          </w:tcPr>
          <w:p w14:paraId="60E2C2DA" w14:textId="77777777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65A0999" w14:textId="77777777" w:rsidR="00457FEC" w:rsidRPr="00CE6558" w:rsidRDefault="00457FEC" w:rsidP="00CE65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772F1BB4" w14:textId="77777777" w:rsidR="00457FEC" w:rsidRPr="00CE6558" w:rsidRDefault="00457FEC" w:rsidP="00CE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FEC" w:rsidRPr="00CE6558" w14:paraId="518A5A71" w14:textId="77777777" w:rsidTr="00537B75">
        <w:trPr>
          <w:trHeight w:val="307"/>
          <w:tblHeader/>
        </w:trPr>
        <w:tc>
          <w:tcPr>
            <w:tcW w:w="4284" w:type="dxa"/>
          </w:tcPr>
          <w:p w14:paraId="66A44B4F" w14:textId="5AC5C7A0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vAlign w:val="bottom"/>
          </w:tcPr>
          <w:p w14:paraId="47EA0CD6" w14:textId="39EE0E93" w:rsidR="00457FEC" w:rsidRPr="00CE6558" w:rsidRDefault="00CE6558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bottom"/>
          </w:tcPr>
          <w:p w14:paraId="78FB403C" w14:textId="77777777" w:rsidR="00457FEC" w:rsidRPr="00CE6558" w:rsidRDefault="00457FEC" w:rsidP="00CE65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59DC3D79" w14:textId="00BBE445" w:rsidR="00457FEC" w:rsidRPr="00CE6558" w:rsidRDefault="00CE6558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712F3893" w14:textId="77777777" w:rsidR="00457FEC" w:rsidRPr="00CE6558" w:rsidRDefault="00457FEC" w:rsidP="00CE65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B9A55A4" w14:textId="5C7BF267" w:rsidR="00457FEC" w:rsidRPr="00CE6558" w:rsidRDefault="00CE6558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0" w:type="dxa"/>
            <w:vAlign w:val="bottom"/>
          </w:tcPr>
          <w:p w14:paraId="2AD44055" w14:textId="77777777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2BB4C8DC" w14:textId="71E5CEBF" w:rsidR="00457FEC" w:rsidRPr="00CE6558" w:rsidRDefault="00CE6558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57FEC" w:rsidRPr="00CE6558" w14:paraId="3A1FFFA7" w14:textId="77777777" w:rsidTr="00537B75">
        <w:trPr>
          <w:trHeight w:val="307"/>
          <w:tblHeader/>
        </w:trPr>
        <w:tc>
          <w:tcPr>
            <w:tcW w:w="4284" w:type="dxa"/>
          </w:tcPr>
          <w:p w14:paraId="43BC7592" w14:textId="77777777" w:rsidR="00457FEC" w:rsidRPr="00CE6558" w:rsidRDefault="00457FEC" w:rsidP="00CE6558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vAlign w:val="bottom"/>
          </w:tcPr>
          <w:p w14:paraId="2FF737AF" w14:textId="77777777" w:rsidR="00457FEC" w:rsidRPr="00CE6558" w:rsidRDefault="00457FEC" w:rsidP="00CE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457FEC" w:rsidRPr="00CE6558" w14:paraId="083DF4EE" w14:textId="77777777" w:rsidTr="00537B75">
        <w:trPr>
          <w:trHeight w:val="71"/>
        </w:trPr>
        <w:tc>
          <w:tcPr>
            <w:tcW w:w="4284" w:type="dxa"/>
          </w:tcPr>
          <w:p w14:paraId="789F83A7" w14:textId="77777777" w:rsidR="00457FEC" w:rsidRPr="00CE6558" w:rsidRDefault="00457FEC" w:rsidP="00CE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1A8AA3A4" w14:textId="77777777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3B49BB9" w14:textId="77777777" w:rsidR="00457FEC" w:rsidRPr="00CE6558" w:rsidRDefault="00457FEC" w:rsidP="00CE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52C6FD8B" w14:textId="77777777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F9A892" w14:textId="77777777" w:rsidR="00457FEC" w:rsidRPr="00CE6558" w:rsidRDefault="00457FEC" w:rsidP="00CE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22C4B22C" w14:textId="77777777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EF4003F" w14:textId="77777777" w:rsidR="00457FEC" w:rsidRPr="00CE6558" w:rsidRDefault="00457FEC" w:rsidP="00CE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BA6EEB" w14:textId="77777777" w:rsidR="00457FEC" w:rsidRPr="00CE6558" w:rsidRDefault="00457FEC" w:rsidP="00CE6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F53" w:rsidRPr="00CE6558" w14:paraId="1903060C" w14:textId="77777777" w:rsidTr="00537B75">
        <w:trPr>
          <w:trHeight w:val="307"/>
        </w:trPr>
        <w:tc>
          <w:tcPr>
            <w:tcW w:w="4284" w:type="dxa"/>
          </w:tcPr>
          <w:p w14:paraId="4BEA13D8" w14:textId="4029836D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E65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</w:p>
        </w:tc>
        <w:tc>
          <w:tcPr>
            <w:tcW w:w="1083" w:type="dxa"/>
          </w:tcPr>
          <w:p w14:paraId="6E0826F3" w14:textId="21868F45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11,</w:t>
            </w:r>
            <w:r w:rsidR="00DA5575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38" w:type="dxa"/>
            <w:vAlign w:val="bottom"/>
          </w:tcPr>
          <w:p w14:paraId="49CB1E2E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1051A5C1" w14:textId="12C2DFD3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  <w:tc>
          <w:tcPr>
            <w:tcW w:w="270" w:type="dxa"/>
            <w:vAlign w:val="bottom"/>
          </w:tcPr>
          <w:p w14:paraId="275084D4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70476D5" w14:textId="3079BA13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  <w:tc>
          <w:tcPr>
            <w:tcW w:w="240" w:type="dxa"/>
            <w:vAlign w:val="bottom"/>
          </w:tcPr>
          <w:p w14:paraId="614F9D99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465DD6B7" w14:textId="468CC791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</w:tr>
      <w:tr w:rsidR="009B6F53" w:rsidRPr="00CE6558" w14:paraId="38A1ED78" w14:textId="77777777" w:rsidTr="00537B75">
        <w:trPr>
          <w:trHeight w:val="307"/>
        </w:trPr>
        <w:tc>
          <w:tcPr>
            <w:tcW w:w="4284" w:type="dxa"/>
          </w:tcPr>
          <w:p w14:paraId="2EA7F5F8" w14:textId="1B32789E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3" w:type="dxa"/>
          </w:tcPr>
          <w:p w14:paraId="7C93FBCA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42F6646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397368DE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8AD388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37E1DBCD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EBA27AE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69120BD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F53" w:rsidRPr="00CE6558" w14:paraId="22708B0F" w14:textId="77777777" w:rsidTr="00537B75">
        <w:trPr>
          <w:trHeight w:val="307"/>
        </w:trPr>
        <w:tc>
          <w:tcPr>
            <w:tcW w:w="4284" w:type="dxa"/>
          </w:tcPr>
          <w:p w14:paraId="371FE358" w14:textId="6D6F2448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สุทธิจากกำไรที่ยังไม่เกิดขึ้นจากการ</w:t>
            </w:r>
            <w:r w:rsidR="00E477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3" w:type="dxa"/>
          </w:tcPr>
          <w:p w14:paraId="5D617D23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00A7D36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2D723DC3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B81DB6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3C589540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D6292B1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9A24CFE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F53" w:rsidRPr="00CE6558" w14:paraId="4E3FE65D" w14:textId="77777777" w:rsidTr="00537B75">
        <w:trPr>
          <w:trHeight w:val="307"/>
        </w:trPr>
        <w:tc>
          <w:tcPr>
            <w:tcW w:w="4284" w:type="dxa"/>
          </w:tcPr>
          <w:p w14:paraId="52938FAC" w14:textId="79272192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4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อสังหาริมทรัพย์เพื่อการลงทุนให้บริษัทร่วม   </w:t>
            </w:r>
          </w:p>
        </w:tc>
        <w:tc>
          <w:tcPr>
            <w:tcW w:w="1083" w:type="dxa"/>
          </w:tcPr>
          <w:p w14:paraId="01FB8F6E" w14:textId="62D97F3C" w:rsidR="009B6F53" w:rsidRPr="00CE6558" w:rsidRDefault="00DA5575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5C59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2ABA2F8D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3BEFDBB" w14:textId="0BCA4455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1118C0AF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DA4B391" w14:textId="48E42951" w:rsidR="009B6F53" w:rsidRPr="00CE6558" w:rsidRDefault="009B6F53" w:rsidP="00B6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3289B225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78401A4" w14:textId="67CD7D96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6F53" w:rsidRPr="00CE6558" w14:paraId="54235574" w14:textId="77777777" w:rsidTr="00537B75">
        <w:trPr>
          <w:trHeight w:val="307"/>
        </w:trPr>
        <w:tc>
          <w:tcPr>
            <w:tcW w:w="4284" w:type="dxa"/>
          </w:tcPr>
          <w:p w14:paraId="40866FBE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3" w:type="dxa"/>
          </w:tcPr>
          <w:p w14:paraId="0079AB43" w14:textId="1DF62689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(2</w:t>
            </w:r>
            <w:r w:rsidR="00DA5575">
              <w:rPr>
                <w:rFonts w:ascii="Angsana New" w:hAnsi="Angsana New"/>
                <w:sz w:val="30"/>
                <w:szCs w:val="30"/>
              </w:rPr>
              <w:t>1</w:t>
            </w:r>
            <w:r w:rsidRPr="00CE6558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38" w:type="dxa"/>
            <w:vAlign w:val="bottom"/>
          </w:tcPr>
          <w:p w14:paraId="56ABD7A5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97CB886" w14:textId="7E37572A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(207)</w:t>
            </w:r>
          </w:p>
        </w:tc>
        <w:tc>
          <w:tcPr>
            <w:tcW w:w="270" w:type="dxa"/>
            <w:vAlign w:val="bottom"/>
          </w:tcPr>
          <w:p w14:paraId="60BFBAFA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67501E8" w14:textId="6EE56811" w:rsidR="009B6F53" w:rsidRPr="00CE6558" w:rsidRDefault="009B6F53" w:rsidP="00B6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1D6E923" w14:textId="77777777" w:rsidR="009B6F53" w:rsidRPr="00CE6558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CBAC4F8" w14:textId="5F768BC0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6F53" w:rsidRPr="00CE6558" w14:paraId="36D94AE0" w14:textId="77777777" w:rsidTr="00C73F2A">
        <w:trPr>
          <w:trHeight w:val="307"/>
        </w:trPr>
        <w:tc>
          <w:tcPr>
            <w:tcW w:w="4284" w:type="dxa"/>
          </w:tcPr>
          <w:p w14:paraId="54F7E1C2" w14:textId="74268F8C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E65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49CB5E7" w14:textId="20E7CC7E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DA5575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  <w:r w:rsidR="005C599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  <w:vAlign w:val="bottom"/>
          </w:tcPr>
          <w:p w14:paraId="4AFB445F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247AC81B" w14:textId="287036F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>11,167</w:t>
            </w:r>
          </w:p>
        </w:tc>
        <w:tc>
          <w:tcPr>
            <w:tcW w:w="270" w:type="dxa"/>
            <w:vAlign w:val="bottom"/>
          </w:tcPr>
          <w:p w14:paraId="155B7440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08776D1" w14:textId="71D6592C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>6,893</w:t>
            </w:r>
          </w:p>
        </w:tc>
        <w:tc>
          <w:tcPr>
            <w:tcW w:w="240" w:type="dxa"/>
            <w:vAlign w:val="bottom"/>
          </w:tcPr>
          <w:p w14:paraId="17E61947" w14:textId="77777777" w:rsidR="009B6F53" w:rsidRPr="00CE6558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1647B40" w14:textId="59BE5CC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>6,893</w:t>
            </w:r>
          </w:p>
        </w:tc>
      </w:tr>
      <w:tr w:rsidR="009B6F53" w:rsidRPr="00CE6558" w14:paraId="5252E397" w14:textId="77777777" w:rsidTr="00C73F2A">
        <w:trPr>
          <w:trHeight w:val="307"/>
        </w:trPr>
        <w:tc>
          <w:tcPr>
            <w:tcW w:w="4284" w:type="dxa"/>
          </w:tcPr>
          <w:p w14:paraId="03E5EBDA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695B5CE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86C6EBC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</w:tcPr>
          <w:p w14:paraId="52E10666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BF6AAC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536C0660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23D6C0F" w14:textId="77777777" w:rsidR="009B6F53" w:rsidRPr="00CE6558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14:paraId="39677DD3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6F53" w:rsidRPr="00CE6558" w14:paraId="3E519A57" w14:textId="77777777" w:rsidTr="00C73F2A">
        <w:trPr>
          <w:trHeight w:val="307"/>
        </w:trPr>
        <w:tc>
          <w:tcPr>
            <w:tcW w:w="4284" w:type="dxa"/>
          </w:tcPr>
          <w:p w14:paraId="29685974" w14:textId="3E08284B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3" w:type="dxa"/>
          </w:tcPr>
          <w:p w14:paraId="233C6FCA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0995825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75D77362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725EAD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6FA6F839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38D99B1" w14:textId="77777777" w:rsidR="009B6F53" w:rsidRPr="00CE6558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1A4E063A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6F53" w:rsidRPr="00CE6558" w14:paraId="73B9A896" w14:textId="77777777" w:rsidTr="00C73F2A">
        <w:trPr>
          <w:trHeight w:val="307"/>
        </w:trPr>
        <w:tc>
          <w:tcPr>
            <w:tcW w:w="4284" w:type="dxa"/>
          </w:tcPr>
          <w:p w14:paraId="6E17474C" w14:textId="0482B6A2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E65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6558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</w:p>
        </w:tc>
        <w:tc>
          <w:tcPr>
            <w:tcW w:w="1083" w:type="dxa"/>
          </w:tcPr>
          <w:p w14:paraId="0E171B69" w14:textId="3823752D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2,</w:t>
            </w:r>
            <w:r w:rsidR="00DA5575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38" w:type="dxa"/>
            <w:vAlign w:val="bottom"/>
          </w:tcPr>
          <w:p w14:paraId="278334BB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6F8ABC81" w14:textId="43379688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  <w:tc>
          <w:tcPr>
            <w:tcW w:w="270" w:type="dxa"/>
            <w:vAlign w:val="bottom"/>
          </w:tcPr>
          <w:p w14:paraId="386E8126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025D5205" w14:textId="4727D6B5" w:rsidR="009B6F53" w:rsidRPr="00CE6558" w:rsidRDefault="009B6F53" w:rsidP="00B6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51203AAB" w14:textId="77777777" w:rsidR="009B6F53" w:rsidRPr="00CE6558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779C72" w14:textId="758D8A39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B6F53" w:rsidRPr="00CE6558" w14:paraId="10B04F2A" w14:textId="77777777" w:rsidTr="00C73F2A">
        <w:trPr>
          <w:trHeight w:val="307"/>
        </w:trPr>
        <w:tc>
          <w:tcPr>
            <w:tcW w:w="4284" w:type="dxa"/>
          </w:tcPr>
          <w:p w14:paraId="5F6D9C82" w14:textId="6DB02ABF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83" w:type="dxa"/>
          </w:tcPr>
          <w:p w14:paraId="0B1A1DD7" w14:textId="0417A949" w:rsidR="009B6F53" w:rsidRPr="00CE6558" w:rsidRDefault="00DA5575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8" w:type="dxa"/>
            <w:vAlign w:val="bottom"/>
          </w:tcPr>
          <w:p w14:paraId="03F78931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4A56C63C" w14:textId="20F124AE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7DFFD6CB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AE01245" w14:textId="5E64C2FB" w:rsidR="009B6F53" w:rsidRPr="00CE6558" w:rsidRDefault="009B6F53" w:rsidP="00B6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129C9E4" w14:textId="77777777" w:rsidR="009B6F53" w:rsidRPr="00CE6558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1B330E17" w14:textId="66CFA963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CE65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6F53" w:rsidRPr="00CE6558" w14:paraId="7245BA16" w14:textId="77777777" w:rsidTr="00C73F2A">
        <w:trPr>
          <w:trHeight w:val="307"/>
        </w:trPr>
        <w:tc>
          <w:tcPr>
            <w:tcW w:w="4284" w:type="dxa"/>
          </w:tcPr>
          <w:p w14:paraId="4D9EBB88" w14:textId="7ED0CCAB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E65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D8D32B6" w14:textId="03F44AA6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>2,1</w:t>
            </w:r>
            <w:r w:rsidR="00DA5575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38" w:type="dxa"/>
            <w:vAlign w:val="bottom"/>
          </w:tcPr>
          <w:p w14:paraId="0CDF55F3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EF0F8FB" w14:textId="1913E0BF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>2,104</w:t>
            </w:r>
          </w:p>
        </w:tc>
        <w:tc>
          <w:tcPr>
            <w:tcW w:w="270" w:type="dxa"/>
            <w:vAlign w:val="bottom"/>
          </w:tcPr>
          <w:p w14:paraId="2D8CADBF" w14:textId="77777777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8F235E8" w14:textId="3AAACA99" w:rsidR="009B6F53" w:rsidRPr="00CE6558" w:rsidRDefault="009B6F53" w:rsidP="00B6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F0ABDA0" w14:textId="77777777" w:rsidR="009B6F53" w:rsidRPr="00CE6558" w:rsidRDefault="009B6F53" w:rsidP="009B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6A1993BD" w14:textId="57984D3A" w:rsidR="009B6F53" w:rsidRPr="00CE6558" w:rsidRDefault="009B6F53" w:rsidP="009B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19BDEA" w14:textId="77777777" w:rsidR="00C73F2A" w:rsidRDefault="00C73F2A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2839D9A0" w14:textId="77777777" w:rsidR="009123CF" w:rsidRDefault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70E0E5DA" w14:textId="314139D6" w:rsidR="00B533DC" w:rsidRPr="009D3E52" w:rsidRDefault="00B533DC" w:rsidP="009D3E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  <w:sectPr w:rsidR="00B533DC" w:rsidRPr="009D3E52" w:rsidSect="00B13FD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245"/>
        </w:sectPr>
      </w:pP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181"/>
        <w:gridCol w:w="719"/>
        <w:gridCol w:w="183"/>
        <w:gridCol w:w="627"/>
        <w:gridCol w:w="180"/>
        <w:gridCol w:w="720"/>
        <w:gridCol w:w="180"/>
        <w:gridCol w:w="812"/>
        <w:gridCol w:w="180"/>
        <w:gridCol w:w="720"/>
        <w:gridCol w:w="180"/>
        <w:gridCol w:w="720"/>
        <w:gridCol w:w="27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05780" w:rsidRPr="00505780" w14:paraId="16B69C9C" w14:textId="77777777" w:rsidTr="00711BAD">
        <w:trPr>
          <w:cantSplit/>
          <w:trHeight w:val="20"/>
          <w:tblHeader/>
        </w:trPr>
        <w:tc>
          <w:tcPr>
            <w:tcW w:w="6478" w:type="dxa"/>
            <w:gridSpan w:val="6"/>
            <w:hideMark/>
          </w:tcPr>
          <w:p w14:paraId="518D9196" w14:textId="7741DF12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3F171257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73276E31" w14:textId="2317F2B0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BB3ECB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0" w:type="dxa"/>
            <w:gridSpan w:val="11"/>
            <w:hideMark/>
          </w:tcPr>
          <w:p w14:paraId="0C64C84B" w14:textId="6FC3C1CD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16490DC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A15F075" w14:textId="77777777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022BE3" w:rsidRPr="00505780" w14:paraId="7540A049" w14:textId="77777777" w:rsidTr="00711BAD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76A2D9EC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608F16FD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C71C33F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81" w:type="dxa"/>
          </w:tcPr>
          <w:p w14:paraId="62F0B296" w14:textId="01EBE26D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47000826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745639B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6C0B2E49" w14:textId="77777777" w:rsidR="00176EA7" w:rsidRPr="00505780" w:rsidRDefault="00176EA7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03FBA5D4" w14:textId="77777777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68155A81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3DF250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6185ACAB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270" w:type="dxa"/>
          </w:tcPr>
          <w:p w14:paraId="603E1282" w14:textId="77777777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4858DEC4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1466E15E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9E096A9" w14:textId="77777777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8009E1F" w14:textId="77777777" w:rsidR="00176EA7" w:rsidRPr="00505780" w:rsidRDefault="00176EA7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EE519" w14:textId="77777777" w:rsidR="00176EA7" w:rsidRPr="00505780" w:rsidRDefault="00176EA7" w:rsidP="001248CA">
            <w:pPr>
              <w:pStyle w:val="acctmergecolhdg"/>
              <w:spacing w:line="300" w:lineRule="exact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6867E81D" w14:textId="741556B2" w:rsidR="00176EA7" w:rsidRPr="00505780" w:rsidRDefault="00176EA7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D11FF4" w:rsidRPr="00505780" w14:paraId="06FB7F14" w14:textId="77777777" w:rsidTr="005D799F">
        <w:trPr>
          <w:cantSplit/>
          <w:trHeight w:val="20"/>
          <w:tblHeader/>
        </w:trPr>
        <w:tc>
          <w:tcPr>
            <w:tcW w:w="3148" w:type="dxa"/>
          </w:tcPr>
          <w:p w14:paraId="4B52051C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ACEED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62012613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611E87C8" w14:textId="442A7136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3" w:type="dxa"/>
            <w:vAlign w:val="center"/>
          </w:tcPr>
          <w:p w14:paraId="6B4BFE89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D70C9C6" w14:textId="16B0DF21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AF9A272" w14:textId="77777777" w:rsidR="00D11FF4" w:rsidRPr="00505780" w:rsidRDefault="00D11FF4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5D9D05F" w14:textId="6B32F399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701BA7FF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7008D985" w14:textId="5DA92490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E8DB523" w14:textId="77777777" w:rsidR="00D11FF4" w:rsidRPr="00505780" w:rsidRDefault="00D11FF4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D6AAFE5" w14:textId="5711493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40EAB62A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75B3829" w14:textId="2BC7DE2B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270" w:type="dxa"/>
          </w:tcPr>
          <w:p w14:paraId="51863AA2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25844C78" w14:textId="09C93EA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3" w:type="dxa"/>
            <w:vAlign w:val="center"/>
          </w:tcPr>
          <w:p w14:paraId="5F76557C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9BA513C" w14:textId="168C2D36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5BCB46CF" w14:textId="77777777" w:rsidR="00D11FF4" w:rsidRPr="00505780" w:rsidRDefault="00D11FF4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0684F23" w14:textId="0B7ECB9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5CB0C6AF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4C300AB" w14:textId="4EECFD5E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7FD5279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5C51C831" w14:textId="331C74DD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1" w:type="dxa"/>
            <w:vAlign w:val="center"/>
          </w:tcPr>
          <w:p w14:paraId="4879F0A5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0911B28D" w14:textId="7931701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D11FF4" w:rsidRPr="00505780" w14:paraId="567BACC6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6C9A9BBC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25565B3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12B34CF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1195A632" w14:textId="2846A660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35159119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76C4A1F" w14:textId="77BC5CAB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064392A" w14:textId="77777777" w:rsidR="00D11FF4" w:rsidRPr="00505780" w:rsidRDefault="00D11FF4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FF1D90D" w14:textId="583B847C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4C208490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168A7509" w14:textId="5621AD59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58B8A340" w14:textId="77777777" w:rsidR="00D11FF4" w:rsidRPr="00505780" w:rsidRDefault="00D11FF4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E5BA4F1" w14:textId="5A9E0102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5CD39175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B802286" w14:textId="729D7233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3DB95389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9C674FB" w14:textId="4ABDED43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1D827C3B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31E49C01" w14:textId="144BA8C1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2A41B186" w14:textId="77777777" w:rsidR="00D11FF4" w:rsidRPr="00505780" w:rsidRDefault="00D11FF4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5442F62" w14:textId="24BE9A2E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3DA83F1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1047703" w14:textId="53CD0612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3568C59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0A531F82" w14:textId="19C4CB79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1" w:type="dxa"/>
            <w:vAlign w:val="center"/>
          </w:tcPr>
          <w:p w14:paraId="31EC644B" w14:textId="77777777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4D04F36" w14:textId="055C6076" w:rsidR="00D11FF4" w:rsidRPr="00505780" w:rsidRDefault="00D11FF4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A76D8A" w:rsidRPr="00505780" w14:paraId="390BB560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1AC9573D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392490E8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4AD7F4A4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59D101AE" w14:textId="1F41BC8B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423A62B4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4E95BD8" w14:textId="434FF766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1775601D" w14:textId="77777777" w:rsidR="00A76D8A" w:rsidRPr="00505780" w:rsidRDefault="00A76D8A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CF4E891" w14:textId="5F718151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2A8AC6B6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28F60B43" w14:textId="2613DD5B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021AC656" w14:textId="77777777" w:rsidR="00A76D8A" w:rsidRPr="00505780" w:rsidRDefault="00A76D8A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8377F2C" w14:textId="70459DD5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6416A216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3551470" w14:textId="4F86BC50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270" w:type="dxa"/>
          </w:tcPr>
          <w:p w14:paraId="01FDDC7E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3006C0C" w14:textId="1C6881FD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423DCA86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78F5010" w14:textId="361C625C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2" w:type="dxa"/>
          </w:tcPr>
          <w:p w14:paraId="2FFF62C2" w14:textId="77777777" w:rsidR="00A76D8A" w:rsidRPr="00505780" w:rsidRDefault="00A76D8A" w:rsidP="001248CA">
            <w:pPr>
              <w:pStyle w:val="acctmergecolhdg"/>
              <w:tabs>
                <w:tab w:val="left" w:pos="720"/>
              </w:tabs>
              <w:spacing w:line="300" w:lineRule="exact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737C8A5C" w14:textId="3AE0422D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BD4DC1E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00D2592" w14:textId="5ECFF84D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13670E22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7395FBC0" w14:textId="728B3AF5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181" w:type="dxa"/>
            <w:vAlign w:val="center"/>
          </w:tcPr>
          <w:p w14:paraId="5BE7F498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C9F5EFB" w14:textId="594BEC36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2568</w:t>
            </w:r>
          </w:p>
        </w:tc>
      </w:tr>
      <w:tr w:rsidR="00A76D8A" w:rsidRPr="00505780" w14:paraId="11BADE72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7946CA0D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BC23FDF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6191E42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1CAAB86C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5C71D708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92" w:type="dxa"/>
            <w:gridSpan w:val="19"/>
            <w:hideMark/>
          </w:tcPr>
          <w:p w14:paraId="165338E8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A76D8A" w:rsidRPr="00505780" w14:paraId="66F89A10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48F47DCD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668AF8C3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C764221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FD3DE67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E07FD58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38EF055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DA6E523" w14:textId="77777777" w:rsidR="00A76D8A" w:rsidRPr="00505780" w:rsidRDefault="00A76D8A" w:rsidP="001248CA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6B15E16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D733AD3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8A47969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8D272EF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9000BB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B78F1D5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E24170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F51CFC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2165CB56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59366946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177183C4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78D8A7CD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AA6D1E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728E54C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6F186CD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ACD396C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4E209AA2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53D90DBF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8F12A82" w14:textId="77777777" w:rsidR="00A76D8A" w:rsidRPr="00505780" w:rsidRDefault="00A76D8A" w:rsidP="001248CA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6802A3" w:rsidRPr="00505780" w14:paraId="5FCB1C42" w14:textId="77777777" w:rsidTr="005D799F">
        <w:trPr>
          <w:cantSplit/>
          <w:trHeight w:val="20"/>
        </w:trPr>
        <w:tc>
          <w:tcPr>
            <w:tcW w:w="3148" w:type="dxa"/>
            <w:hideMark/>
          </w:tcPr>
          <w:p w14:paraId="3B1DB098" w14:textId="77777777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D0C9C12" w14:textId="77777777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00" w:lineRule="exact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6A3B33AC" w14:textId="41601EDA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7C3A41D8" w14:textId="4E1E9DBB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81" w:type="dxa"/>
          </w:tcPr>
          <w:p w14:paraId="61FCFF0B" w14:textId="515A1224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DFB5E23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6F573CE7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12156" w14:textId="00C8621B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28.31</w:t>
            </w:r>
          </w:p>
        </w:tc>
        <w:tc>
          <w:tcPr>
            <w:tcW w:w="183" w:type="dxa"/>
          </w:tcPr>
          <w:p w14:paraId="0EF8C001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7B56893C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BC9F8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7EA9F15" w14:textId="0EC6A14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28.31</w:t>
            </w:r>
          </w:p>
        </w:tc>
        <w:tc>
          <w:tcPr>
            <w:tcW w:w="180" w:type="dxa"/>
          </w:tcPr>
          <w:p w14:paraId="7EE5D5B9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BC5F76D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4B1CF3C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450607" w14:textId="73DF4AB6" w:rsidR="006802A3" w:rsidRPr="006F4DE5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</w:t>
            </w:r>
            <w:r w:rsidR="00B94214">
              <w:rPr>
                <w:rFonts w:ascii="Angsana New" w:hAnsi="Angsana New"/>
                <w:sz w:val="24"/>
                <w:szCs w:val="24"/>
                <w:lang w:eastAsia="en-GB"/>
              </w:rPr>
              <w:t>133</w:t>
            </w:r>
          </w:p>
        </w:tc>
        <w:tc>
          <w:tcPr>
            <w:tcW w:w="180" w:type="dxa"/>
          </w:tcPr>
          <w:p w14:paraId="3D052312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08E72D07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7B70996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91F2BEE" w14:textId="043DD7DA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5,230</w:t>
            </w:r>
          </w:p>
        </w:tc>
        <w:tc>
          <w:tcPr>
            <w:tcW w:w="180" w:type="dxa"/>
          </w:tcPr>
          <w:p w14:paraId="0BE4FA65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3B8182B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883E797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A669941" w14:textId="175847A7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180" w:type="dxa"/>
          </w:tcPr>
          <w:p w14:paraId="7D124506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614AC1CD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BF9C0D9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0EF0565" w14:textId="0768037A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270" w:type="dxa"/>
          </w:tcPr>
          <w:p w14:paraId="2CAEC43E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7AB3C1D" w14:textId="1848D83D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2E0A37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744AA61C" w14:textId="40293DD4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ED380F9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A5312DB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0073DC9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307B396" w14:textId="60DA4D3E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9816753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1E716051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E88C8F5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46588DD" w14:textId="60924E6C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640321F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2FDB4846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0A707575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7CF8CB4" w14:textId="041EFFCA" w:rsidR="006802A3" w:rsidRPr="00105F3B" w:rsidRDefault="00691580" w:rsidP="006802A3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6802A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105F3B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1" w:type="dxa"/>
          </w:tcPr>
          <w:p w14:paraId="3055AD22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78B890BA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B9515B2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1DFBFBA" w14:textId="6EC974AE" w:rsidR="006802A3" w:rsidRPr="00505780" w:rsidRDefault="006802A3" w:rsidP="006802A3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9,482</w:t>
            </w:r>
          </w:p>
        </w:tc>
      </w:tr>
      <w:tr w:rsidR="006802A3" w:rsidRPr="00505780" w14:paraId="1EE3A73B" w14:textId="77777777" w:rsidTr="00711BAD">
        <w:trPr>
          <w:cantSplit/>
          <w:trHeight w:val="20"/>
        </w:trPr>
        <w:tc>
          <w:tcPr>
            <w:tcW w:w="3148" w:type="dxa"/>
          </w:tcPr>
          <w:p w14:paraId="1453B382" w14:textId="4A46904D" w:rsidR="006802A3" w:rsidRPr="00E4770F" w:rsidRDefault="00E4770F" w:rsidP="00E4770F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อารยะ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แลนด์ ดีเวลลอปเม้นต์ จำกัด</w:t>
            </w:r>
          </w:p>
        </w:tc>
        <w:tc>
          <w:tcPr>
            <w:tcW w:w="1620" w:type="dxa"/>
          </w:tcPr>
          <w:p w14:paraId="6A1A4D61" w14:textId="5CBF83A6" w:rsidR="006802A3" w:rsidRPr="00E4770F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4770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E176333" w14:textId="77777777" w:rsidR="006802A3" w:rsidRPr="00E4770F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</w:tcPr>
          <w:p w14:paraId="324550A7" w14:textId="1A3B7FEB" w:rsidR="006802A3" w:rsidRPr="00E4770F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</w:t>
            </w:r>
            <w:r w:rsidRPr="00E4770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3" w:type="dxa"/>
          </w:tcPr>
          <w:p w14:paraId="2833E831" w14:textId="77777777" w:rsidR="006802A3" w:rsidRPr="00E4770F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</w:tcPr>
          <w:p w14:paraId="6A5F6B40" w14:textId="4AA12ACC" w:rsidR="006802A3" w:rsidRPr="00E4770F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50</w:t>
            </w:r>
            <w:r w:rsidRPr="00E4770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9A27314" w14:textId="77777777" w:rsidR="006802A3" w:rsidRPr="00E4770F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25B7A3" w14:textId="2E4B0DD8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</w:t>
            </w:r>
            <w:r w:rsidR="00B94214">
              <w:rPr>
                <w:rFonts w:ascii="Angsana New" w:hAnsi="Angsana New"/>
                <w:sz w:val="24"/>
                <w:szCs w:val="24"/>
              </w:rPr>
              <w:t>08</w:t>
            </w:r>
          </w:p>
        </w:tc>
        <w:tc>
          <w:tcPr>
            <w:tcW w:w="180" w:type="dxa"/>
          </w:tcPr>
          <w:p w14:paraId="7A0294DE" w14:textId="77777777" w:rsidR="006802A3" w:rsidRPr="00E4770F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501612BE" w14:textId="78D4716E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4,917</w:t>
            </w:r>
          </w:p>
        </w:tc>
        <w:tc>
          <w:tcPr>
            <w:tcW w:w="180" w:type="dxa"/>
          </w:tcPr>
          <w:p w14:paraId="79D9D3DE" w14:textId="77777777" w:rsidR="006802A3" w:rsidRPr="00E4770F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4A1EB7A" w14:textId="0AD2F17B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42D37CAA" w14:textId="77777777" w:rsidR="006802A3" w:rsidRPr="00E4770F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6625B53" w14:textId="13747E31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270" w:type="dxa"/>
          </w:tcPr>
          <w:p w14:paraId="465669A0" w14:textId="77777777" w:rsidR="006802A3" w:rsidRPr="00E4770F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</w:tcPr>
          <w:p w14:paraId="7C1EFD3B" w14:textId="3287FC4A" w:rsidR="006802A3" w:rsidRPr="00E4770F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4770F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E5C608" w14:textId="77777777" w:rsidR="006802A3" w:rsidRPr="00E4770F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</w:tcPr>
          <w:p w14:paraId="48EAF5A6" w14:textId="6032A5C8" w:rsidR="006802A3" w:rsidRPr="00E4770F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4770F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8DECBD9" w14:textId="77777777" w:rsidR="006802A3" w:rsidRPr="00E4770F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63F4F47" w14:textId="6483CD0B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15D10B9F" w14:textId="77777777" w:rsidR="006802A3" w:rsidRPr="00E4770F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0FB7886A" w14:textId="5A79A4BF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0EF90016" w14:textId="77777777" w:rsidR="006802A3" w:rsidRPr="00E4770F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</w:tcPr>
          <w:p w14:paraId="0184FA9A" w14:textId="5F9F9562" w:rsidR="006802A3" w:rsidRPr="00E4770F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4770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58E98AB" w14:textId="77777777" w:rsidR="006802A3" w:rsidRPr="00E4770F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A83D734" w14:textId="49A57E1D" w:rsidR="006802A3" w:rsidRPr="00E4770F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4770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6802A3" w:rsidRPr="00505780" w14:paraId="37F264ED" w14:textId="77777777" w:rsidTr="00711BAD">
        <w:trPr>
          <w:cantSplit/>
          <w:trHeight w:val="20"/>
        </w:trPr>
        <w:tc>
          <w:tcPr>
            <w:tcW w:w="3148" w:type="dxa"/>
          </w:tcPr>
          <w:p w14:paraId="268854D1" w14:textId="3570FD76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</w:t>
            </w:r>
          </w:p>
        </w:tc>
        <w:tc>
          <w:tcPr>
            <w:tcW w:w="1620" w:type="dxa"/>
          </w:tcPr>
          <w:p w14:paraId="572AA98B" w14:textId="512E92F9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1" w:type="dxa"/>
          </w:tcPr>
          <w:p w14:paraId="1AB72E9D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0083ECD8" w14:textId="77A70C02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6021C999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B3FD617" w14:textId="1029CA4F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B04F7B0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89EF1C7" w14:textId="3C3A0493" w:rsidR="006802A3" w:rsidRPr="00505780" w:rsidRDefault="005A4042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105F3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4AE4D24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DD21CA5" w14:textId="592AADF4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80" w:type="dxa"/>
          </w:tcPr>
          <w:p w14:paraId="70A1B31D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616330" w14:textId="5986A6C4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26E175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A4281C" w14:textId="761B2A2C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3A39582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5AB862D" w14:textId="25E67E99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047400A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70BBB7" w14:textId="44488615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7DE2D88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18569E8" w14:textId="2F5DFE15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63CEFA1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C1C131" w14:textId="0BD23985" w:rsidR="006802A3" w:rsidRPr="00505780" w:rsidRDefault="006802A3" w:rsidP="006802A3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1D3623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9B2C58A" w14:textId="0832C3C5" w:rsidR="006802A3" w:rsidRPr="00505780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A511D65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4E1727F" w14:textId="117E0732" w:rsidR="006802A3" w:rsidRPr="00505780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6802A3" w:rsidRPr="00505780" w14:paraId="489DEFE8" w14:textId="77777777" w:rsidTr="00711BAD">
        <w:trPr>
          <w:cantSplit/>
          <w:trHeight w:val="20"/>
        </w:trPr>
        <w:tc>
          <w:tcPr>
            <w:tcW w:w="3148" w:type="dxa"/>
          </w:tcPr>
          <w:p w14:paraId="156EC07C" w14:textId="4AB86711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</w:tcPr>
          <w:p w14:paraId="54DB1C9A" w14:textId="06B61242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181" w:type="dxa"/>
          </w:tcPr>
          <w:p w14:paraId="74E52BB0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5E84A2AC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6CA06C9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F730CA2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E42E19D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BB884DB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0CDB5E0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EC736ED" w14:textId="77777777" w:rsidR="006802A3" w:rsidRPr="00505780" w:rsidRDefault="006802A3" w:rsidP="006802A3">
            <w:pPr>
              <w:pStyle w:val="acctfourfigures"/>
              <w:tabs>
                <w:tab w:val="decimal" w:pos="555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B931929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5390580" w14:textId="77777777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94BD8A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84042" w14:textId="77777777" w:rsidR="006802A3" w:rsidRPr="00505780" w:rsidRDefault="006802A3" w:rsidP="006802A3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905F7BE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4FE3712" w14:textId="77777777" w:rsidR="006802A3" w:rsidRPr="00505780" w:rsidRDefault="006802A3" w:rsidP="006802A3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5793A1E7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5B6F834" w14:textId="77777777" w:rsidR="006802A3" w:rsidRPr="00505780" w:rsidRDefault="006802A3" w:rsidP="006802A3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75CC233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C92FA2A" w14:textId="77777777" w:rsidR="006802A3" w:rsidRPr="00505780" w:rsidRDefault="006802A3" w:rsidP="006802A3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93FCB7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52E235" w14:textId="77777777" w:rsidR="006802A3" w:rsidRPr="00505780" w:rsidRDefault="006802A3" w:rsidP="006802A3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3BCCA0B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C9FEA13" w14:textId="77777777" w:rsidR="006802A3" w:rsidRPr="00505780" w:rsidRDefault="006802A3" w:rsidP="006802A3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DE3D230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8035BDF" w14:textId="77777777" w:rsidR="006802A3" w:rsidRPr="00505780" w:rsidRDefault="006802A3" w:rsidP="006802A3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3E84B15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1955300" w14:textId="77777777" w:rsidR="006802A3" w:rsidRPr="00505780" w:rsidRDefault="006802A3" w:rsidP="006802A3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6802A3" w:rsidRPr="00505780" w14:paraId="2BFF507D" w14:textId="77777777" w:rsidTr="00711BAD">
        <w:trPr>
          <w:cantSplit/>
          <w:trHeight w:val="20"/>
        </w:trPr>
        <w:tc>
          <w:tcPr>
            <w:tcW w:w="3148" w:type="dxa"/>
          </w:tcPr>
          <w:p w14:paraId="2BC93A53" w14:textId="77777777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1CF4104" w14:textId="7CEA57E5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81" w:type="dxa"/>
          </w:tcPr>
          <w:p w14:paraId="66FE1F80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E0B64AA" w14:textId="21617EF9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75</w:t>
            </w:r>
          </w:p>
        </w:tc>
        <w:tc>
          <w:tcPr>
            <w:tcW w:w="183" w:type="dxa"/>
          </w:tcPr>
          <w:p w14:paraId="5621AE90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532BE3A" w14:textId="6A87E29F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75</w:t>
            </w:r>
          </w:p>
        </w:tc>
        <w:tc>
          <w:tcPr>
            <w:tcW w:w="180" w:type="dxa"/>
          </w:tcPr>
          <w:p w14:paraId="66B890D5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1992C72" w14:textId="4060C969" w:rsidR="006802A3" w:rsidRPr="00505780" w:rsidRDefault="00B94214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98</w:t>
            </w:r>
            <w:r w:rsidR="00105F3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C4AEEEC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1BCC7F2" w14:textId="7590BBB6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1,002</w:t>
            </w:r>
          </w:p>
        </w:tc>
        <w:tc>
          <w:tcPr>
            <w:tcW w:w="180" w:type="dxa"/>
          </w:tcPr>
          <w:p w14:paraId="224F84A1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FD5AD" w14:textId="1DB8980E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D528BD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889ACD" w14:textId="76D94F0C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8A77088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A94E4E0" w14:textId="169373A6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D1D4C8E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080E9BA3" w14:textId="1D25888E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756A99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A8733C4" w14:textId="43E9325C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D9CB47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1586446" w14:textId="504084BB" w:rsidR="006802A3" w:rsidRPr="00505780" w:rsidRDefault="006802A3" w:rsidP="006802A3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0B801D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F3E923A" w14:textId="09F65182" w:rsidR="006802A3" w:rsidRPr="00505780" w:rsidRDefault="006802A3" w:rsidP="006802A3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691580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181" w:type="dxa"/>
          </w:tcPr>
          <w:p w14:paraId="7E7CB606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600728" w14:textId="122620B1" w:rsidR="006802A3" w:rsidRPr="004E43FB" w:rsidRDefault="006802A3" w:rsidP="006802A3">
            <w:pPr>
              <w:pStyle w:val="acctfourfigures"/>
              <w:tabs>
                <w:tab w:val="decimal" w:pos="369"/>
              </w:tabs>
              <w:spacing w:line="300" w:lineRule="exact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1,354</w:t>
            </w:r>
          </w:p>
        </w:tc>
      </w:tr>
      <w:tr w:rsidR="006802A3" w:rsidRPr="00505780" w14:paraId="167AEEEC" w14:textId="77777777" w:rsidTr="005D799F">
        <w:trPr>
          <w:cantSplit/>
          <w:trHeight w:val="20"/>
        </w:trPr>
        <w:tc>
          <w:tcPr>
            <w:tcW w:w="3148" w:type="dxa"/>
          </w:tcPr>
          <w:p w14:paraId="022D8315" w14:textId="77777777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70A611F" w14:textId="77777777" w:rsidR="006802A3" w:rsidRPr="00505780" w:rsidRDefault="006802A3" w:rsidP="006802A3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43CA759" w14:textId="77777777" w:rsidR="006802A3" w:rsidRPr="00505780" w:rsidRDefault="006802A3" w:rsidP="006802A3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5ECDDF2" w14:textId="77777777" w:rsidR="006802A3" w:rsidRPr="00505780" w:rsidRDefault="006802A3" w:rsidP="006802A3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B0B53DF" w14:textId="77777777" w:rsidR="006802A3" w:rsidRPr="00505780" w:rsidRDefault="006802A3" w:rsidP="006802A3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5C9D6C60" w14:textId="77777777" w:rsidR="006802A3" w:rsidRPr="00505780" w:rsidRDefault="006802A3" w:rsidP="006802A3">
            <w:pPr>
              <w:tabs>
                <w:tab w:val="clear" w:pos="454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E537AF7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1247" w14:textId="31DEA763" w:rsidR="006802A3" w:rsidRPr="006F4DE5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</w:t>
            </w:r>
            <w:r w:rsidR="00B94214">
              <w:rPr>
                <w:rFonts w:ascii="Angsana New" w:hAnsi="Angsana New"/>
                <w:b/>
                <w:bCs/>
                <w:sz w:val="24"/>
                <w:szCs w:val="24"/>
              </w:rPr>
              <w:t>07</w:t>
            </w:r>
            <w:r w:rsidR="005A4042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5546D847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3F543" w14:textId="0F9D8F6F" w:rsidR="006802A3" w:rsidRPr="006F4DE5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11,201</w:t>
            </w:r>
          </w:p>
        </w:tc>
        <w:tc>
          <w:tcPr>
            <w:tcW w:w="180" w:type="dxa"/>
          </w:tcPr>
          <w:p w14:paraId="5944BA2B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F19E" w14:textId="4DAE054F" w:rsidR="006802A3" w:rsidRPr="006F4DE5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6B9006BF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D11D" w14:textId="50BFC006" w:rsidR="006802A3" w:rsidRPr="006F4DE5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270" w:type="dxa"/>
          </w:tcPr>
          <w:p w14:paraId="69E60599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A409" w14:textId="31C86665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AAEC4DC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312BA" w14:textId="440CC483" w:rsidR="006802A3" w:rsidRPr="001C5F2B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FB22523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79910" w14:textId="643DDF3E" w:rsidR="006802A3" w:rsidRPr="000F232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65C7E37C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F02BC" w14:textId="28A0F6F8" w:rsidR="006802A3" w:rsidRPr="000F232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7DC8B558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7E1E303" w14:textId="5B0EAA72" w:rsidR="006802A3" w:rsidRPr="00505780" w:rsidRDefault="006802A3" w:rsidP="006802A3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FCEAF3F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25F6D4" w14:textId="4302BCB8" w:rsidR="006802A3" w:rsidRPr="00505780" w:rsidRDefault="006802A3" w:rsidP="006802A3">
            <w:pPr>
              <w:pStyle w:val="acctfourfigures"/>
              <w:tabs>
                <w:tab w:val="decimal" w:pos="57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6802A3" w:rsidRPr="00505780" w14:paraId="1A3A5BB7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052C874A" w14:textId="77777777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84ED42A" w14:textId="77777777" w:rsidR="006802A3" w:rsidRPr="00505780" w:rsidRDefault="006802A3" w:rsidP="006802A3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</w:tcPr>
          <w:p w14:paraId="232DFE2A" w14:textId="77777777" w:rsidR="006802A3" w:rsidRPr="00505780" w:rsidRDefault="006802A3" w:rsidP="006802A3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67C5FDC" w14:textId="77777777" w:rsidR="006802A3" w:rsidRPr="00505780" w:rsidRDefault="006802A3" w:rsidP="006802A3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C764327" w14:textId="77777777" w:rsidR="006802A3" w:rsidRPr="00505780" w:rsidRDefault="006802A3" w:rsidP="006802A3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FFB0CE7" w14:textId="77777777" w:rsidR="006802A3" w:rsidRPr="00505780" w:rsidRDefault="006802A3" w:rsidP="006802A3">
            <w:pPr>
              <w:tabs>
                <w:tab w:val="clear" w:pos="454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D2ADCAD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0609BC3" w14:textId="77777777" w:rsidR="006802A3" w:rsidRPr="00505780" w:rsidRDefault="006802A3" w:rsidP="006802A3">
            <w:pPr>
              <w:pStyle w:val="acctfourfigures"/>
              <w:tabs>
                <w:tab w:val="decimal" w:pos="555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544432E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06D23686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9825AFE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E99179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37EA893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5CC2B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5846735F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21C4F6FA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C43AB24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B094124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1503B4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A3BF386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8FA1B12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6DED4EA3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3EEBFE5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944979F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17798A07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CB0EB29" w14:textId="77777777" w:rsidR="006802A3" w:rsidRPr="00505780" w:rsidRDefault="006802A3" w:rsidP="006802A3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6802A3" w:rsidRPr="00505780" w14:paraId="5AB62981" w14:textId="77777777" w:rsidTr="007F32E7">
        <w:trPr>
          <w:cantSplit/>
          <w:trHeight w:val="20"/>
        </w:trPr>
        <w:tc>
          <w:tcPr>
            <w:tcW w:w="3148" w:type="dxa"/>
            <w:hideMark/>
          </w:tcPr>
          <w:p w14:paraId="4BDD2A76" w14:textId="17A025CF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hideMark/>
          </w:tcPr>
          <w:p w14:paraId="7EB2C66F" w14:textId="2292C245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2B737ACD" w14:textId="7182B981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450CBCF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83AC24C" w14:textId="1AA78444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513C9D73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3EAB88E6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D711554" w14:textId="55AFB6EC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164BF51C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B06F27C" w14:textId="3FF315B6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4916B8B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9D78DEF" w14:textId="61815D20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D6CECE2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6C85286" w14:textId="280E98B1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12AFE6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DF306DC" w14:textId="41CE604C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F5B0CF3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30C96BF" w14:textId="700D0848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50020BC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30F4B62C" w14:textId="3103B78F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6FD82B6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68C59F5" w14:textId="34AA35F9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63DDAD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2F3C0F3D" w14:textId="4D3D72F0" w:rsidR="006802A3" w:rsidRPr="00505780" w:rsidRDefault="006802A3" w:rsidP="006802A3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216563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23B52B7" w14:textId="25B89BA4" w:rsidR="006802A3" w:rsidRPr="00505780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8E128D2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0E7E12D" w14:textId="4BFBC46C" w:rsidR="006802A3" w:rsidRPr="00505780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6802A3" w:rsidRPr="00505780" w14:paraId="221CE2A9" w14:textId="77777777" w:rsidTr="00711BAD">
        <w:trPr>
          <w:cantSplit/>
          <w:trHeight w:val="20"/>
        </w:trPr>
        <w:tc>
          <w:tcPr>
            <w:tcW w:w="3148" w:type="dxa"/>
          </w:tcPr>
          <w:p w14:paraId="56576994" w14:textId="550DA9EA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</w:tcPr>
          <w:p w14:paraId="727A4255" w14:textId="5911FFE4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574FA27A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789E3CB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18F5DE" w14:textId="6FF4BA56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83" w:type="dxa"/>
          </w:tcPr>
          <w:p w14:paraId="499D0D6E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CF407C8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9190F40" w14:textId="68DB6BE1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80" w:type="dxa"/>
          </w:tcPr>
          <w:p w14:paraId="416ADF5E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C08002D" w14:textId="6B94B39E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9FB8ED3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2A2EB46" w14:textId="7B750CCB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C63B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A498B30" w14:textId="530494D8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6DB4C2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5BC6E49" w14:textId="45F11CC0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8DFD171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D72BDAF" w14:textId="3F0398F5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5E3B00D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AE5B585" w14:textId="78699F6B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9717E23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2010838" w14:textId="00E5733E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CA4F76D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FB4FB71" w14:textId="69F80A02" w:rsidR="006802A3" w:rsidRPr="00505780" w:rsidRDefault="006802A3" w:rsidP="006802A3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1F1F01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DF53410" w14:textId="3637BC58" w:rsidR="006802A3" w:rsidRPr="00505780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2DB4DB0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4026C9" w14:textId="31385497" w:rsidR="006802A3" w:rsidRPr="00505780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6802A3" w:rsidRPr="00505780" w14:paraId="0D253C9C" w14:textId="77777777" w:rsidTr="00845BB0">
        <w:trPr>
          <w:cantSplit/>
          <w:trHeight w:val="20"/>
        </w:trPr>
        <w:tc>
          <w:tcPr>
            <w:tcW w:w="3148" w:type="dxa"/>
          </w:tcPr>
          <w:p w14:paraId="445273A4" w14:textId="77777777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</w:p>
        </w:tc>
        <w:tc>
          <w:tcPr>
            <w:tcW w:w="1620" w:type="dxa"/>
          </w:tcPr>
          <w:p w14:paraId="2A2B280E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54AC73E1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1A9D5C0C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E673EC" w14:textId="21E0F3EE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83" w:type="dxa"/>
          </w:tcPr>
          <w:p w14:paraId="01FA283D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74E6573E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3ADD060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59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1248CA">
              <w:rPr>
                <w:rFonts w:ascii="Angsana New" w:hAnsi="Angsana New" w:hint="cs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80" w:type="dxa"/>
          </w:tcPr>
          <w:p w14:paraId="7E1FBE2D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2CFB33E" w14:textId="54ED2156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5</w:t>
            </w:r>
            <w:r w:rsidR="00B94214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80" w:type="dxa"/>
          </w:tcPr>
          <w:p w14:paraId="151C24C6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3BB6BD6" w14:textId="77777777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55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824DB83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062AA6" w14:textId="71CEF470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C9EF819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9A0B019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9080D4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6AB2560" w14:textId="080FD0F0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EC59DFB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3E4A7250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49102F85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CFBCD99" w14:textId="7D82C692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30B169D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B6F4912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530EAF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8670C92" w14:textId="134146AD" w:rsidR="006802A3" w:rsidRPr="00505780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459EAF8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8981332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6802A3" w:rsidRPr="00505780" w14:paraId="1C04C4FE" w14:textId="77777777" w:rsidTr="00711BAD">
        <w:trPr>
          <w:cantSplit/>
          <w:trHeight w:val="20"/>
        </w:trPr>
        <w:tc>
          <w:tcPr>
            <w:tcW w:w="3148" w:type="dxa"/>
          </w:tcPr>
          <w:p w14:paraId="7BB31F90" w14:textId="77777777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1CEDB0A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7B5CEB3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4C7681E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0F21E7D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43888836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7DE618C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9512135" w14:textId="77777777" w:rsidR="006802A3" w:rsidRPr="00505780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73D6EE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F0938C9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D44612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D90EC37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BC2E55B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EE592B3" w14:textId="77777777" w:rsidR="006802A3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839B12B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084EBE27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FE1977D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7D6E87" w14:textId="77777777" w:rsidR="006802A3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1305FBE6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79D6BA3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D373830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A735975" w14:textId="77777777" w:rsidR="006802A3" w:rsidRDefault="006802A3" w:rsidP="006802A3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63BDD68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1A9BAF2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775996E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8BB753" w14:textId="77777777" w:rsidR="006802A3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E4770F" w:rsidRPr="00505780" w14:paraId="54AF17F8" w14:textId="77777777" w:rsidTr="00711BAD">
        <w:trPr>
          <w:cantSplit/>
          <w:trHeight w:val="20"/>
        </w:trPr>
        <w:tc>
          <w:tcPr>
            <w:tcW w:w="3148" w:type="dxa"/>
          </w:tcPr>
          <w:p w14:paraId="277455DA" w14:textId="77777777" w:rsidR="00E4770F" w:rsidRPr="00505780" w:rsidRDefault="00E4770F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50E63A3" w14:textId="77777777" w:rsidR="00E4770F" w:rsidRDefault="00E4770F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4113D15" w14:textId="77777777" w:rsidR="00E4770F" w:rsidRPr="00505780" w:rsidRDefault="00E4770F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4611271" w14:textId="77777777" w:rsidR="00E4770F" w:rsidRPr="00505780" w:rsidRDefault="00E4770F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3B0D3B4A" w14:textId="77777777" w:rsidR="00E4770F" w:rsidRPr="00505780" w:rsidRDefault="00E4770F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5A84F3E" w14:textId="77777777" w:rsidR="00E4770F" w:rsidRDefault="00E4770F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4F4AA55" w14:textId="77777777" w:rsidR="00E4770F" w:rsidRPr="00505780" w:rsidRDefault="00E4770F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9374A2E" w14:textId="77777777" w:rsidR="00E4770F" w:rsidRPr="00505780" w:rsidRDefault="00E4770F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925B59B" w14:textId="77777777" w:rsidR="00E4770F" w:rsidRPr="00505780" w:rsidRDefault="00E4770F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6B4CE8D" w14:textId="77777777" w:rsidR="00E4770F" w:rsidRDefault="00E4770F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64EFDC" w14:textId="77777777" w:rsidR="00E4770F" w:rsidRPr="00505780" w:rsidRDefault="00E4770F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8528F7B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257433E" w14:textId="77777777" w:rsidR="00E4770F" w:rsidRPr="00505780" w:rsidRDefault="00E4770F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BB6808" w14:textId="77777777" w:rsidR="00E4770F" w:rsidRDefault="00E4770F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892D1D3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3885A19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0F5781A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40D6392" w14:textId="77777777" w:rsidR="00E4770F" w:rsidRDefault="00E4770F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40B1C7FB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F51D068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0B51906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E8DBCBE" w14:textId="77777777" w:rsidR="00E4770F" w:rsidRDefault="00E4770F" w:rsidP="006802A3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E8E9C64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01285B1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9F9738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278F07F" w14:textId="77777777" w:rsidR="00E4770F" w:rsidRDefault="00E4770F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E4770F" w:rsidRPr="00505780" w14:paraId="35E68ED6" w14:textId="77777777" w:rsidTr="00711BAD">
        <w:trPr>
          <w:cantSplit/>
          <w:trHeight w:val="20"/>
        </w:trPr>
        <w:tc>
          <w:tcPr>
            <w:tcW w:w="3148" w:type="dxa"/>
          </w:tcPr>
          <w:p w14:paraId="270F2744" w14:textId="77777777" w:rsidR="00E4770F" w:rsidRPr="00505780" w:rsidRDefault="00E4770F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B622EF4" w14:textId="77777777" w:rsidR="00E4770F" w:rsidRDefault="00E4770F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0AFF28C" w14:textId="77777777" w:rsidR="00E4770F" w:rsidRPr="00505780" w:rsidRDefault="00E4770F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8F8CFA3" w14:textId="77777777" w:rsidR="00E4770F" w:rsidRPr="00505780" w:rsidRDefault="00E4770F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4C424D79" w14:textId="77777777" w:rsidR="00E4770F" w:rsidRPr="00505780" w:rsidRDefault="00E4770F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6A2E9B5" w14:textId="77777777" w:rsidR="00E4770F" w:rsidRDefault="00E4770F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2EC9AEC" w14:textId="77777777" w:rsidR="00E4770F" w:rsidRPr="00505780" w:rsidRDefault="00E4770F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A00253A" w14:textId="77777777" w:rsidR="00E4770F" w:rsidRPr="00505780" w:rsidRDefault="00E4770F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2A10593" w14:textId="77777777" w:rsidR="00E4770F" w:rsidRPr="00505780" w:rsidRDefault="00E4770F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65FBAA3" w14:textId="77777777" w:rsidR="00E4770F" w:rsidRDefault="00E4770F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87B7B7" w14:textId="77777777" w:rsidR="00E4770F" w:rsidRPr="00505780" w:rsidRDefault="00E4770F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E9F994E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BC93D85" w14:textId="77777777" w:rsidR="00E4770F" w:rsidRPr="00505780" w:rsidRDefault="00E4770F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249FEA4" w14:textId="77777777" w:rsidR="00E4770F" w:rsidRDefault="00E4770F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BAC600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674AC18B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9EFDFA4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426370DE" w14:textId="77777777" w:rsidR="00E4770F" w:rsidRDefault="00E4770F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BEDC9C3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C624B3A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1ECE6FC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8660F36" w14:textId="77777777" w:rsidR="00E4770F" w:rsidRDefault="00E4770F" w:rsidP="006802A3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E627744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72862DB6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094A04C" w14:textId="77777777" w:rsidR="00E4770F" w:rsidRPr="00505780" w:rsidRDefault="00E4770F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0D63CC9" w14:textId="77777777" w:rsidR="00E4770F" w:rsidRDefault="00E4770F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802A3" w:rsidRPr="00505780" w14:paraId="5BD0F31D" w14:textId="77777777" w:rsidTr="00E859C5">
        <w:trPr>
          <w:cantSplit/>
          <w:trHeight w:val="20"/>
        </w:trPr>
        <w:tc>
          <w:tcPr>
            <w:tcW w:w="3148" w:type="dxa"/>
          </w:tcPr>
          <w:p w14:paraId="52355A14" w14:textId="30F3A9A4" w:rsidR="006802A3" w:rsidRPr="00505780" w:rsidRDefault="006802A3" w:rsidP="006802A3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63CD8D80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BA5857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ADBF094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32A9119E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B15A88D" w14:textId="77777777" w:rsidR="006802A3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8EFEE02" w14:textId="77777777" w:rsidR="006802A3" w:rsidRPr="00505780" w:rsidRDefault="006802A3" w:rsidP="006802A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78A92D4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2F8929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CADC1EF" w14:textId="77777777" w:rsidR="006802A3" w:rsidRDefault="006802A3" w:rsidP="0068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F5D813" w14:textId="77777777" w:rsidR="006802A3" w:rsidRPr="00505780" w:rsidRDefault="006802A3" w:rsidP="006802A3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26F1A1C" w14:textId="77777777" w:rsidR="006802A3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B496967" w14:textId="77777777" w:rsidR="006802A3" w:rsidRPr="00505780" w:rsidRDefault="006802A3" w:rsidP="006802A3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A5D8E53" w14:textId="77777777" w:rsidR="006802A3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229F45E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E90C1D8" w14:textId="77777777" w:rsidR="006802A3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2695383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3DB58C7A" w14:textId="77777777" w:rsidR="006802A3" w:rsidRDefault="006802A3" w:rsidP="006802A3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8DAED86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1D71948" w14:textId="77777777" w:rsidR="006802A3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F18C57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A1AD63" w14:textId="77777777" w:rsidR="006802A3" w:rsidRDefault="006802A3" w:rsidP="006802A3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85A041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661D007" w14:textId="77777777" w:rsidR="006802A3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1768465" w14:textId="77777777" w:rsidR="006802A3" w:rsidRPr="00505780" w:rsidRDefault="006802A3" w:rsidP="006802A3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AC1E73D" w14:textId="77777777" w:rsidR="006802A3" w:rsidRDefault="006802A3" w:rsidP="006802A3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A42A6F" w:rsidRPr="00505780" w14:paraId="2A7FD2B8" w14:textId="77777777" w:rsidTr="00711BAD">
        <w:trPr>
          <w:cantSplit/>
          <w:trHeight w:val="20"/>
        </w:trPr>
        <w:tc>
          <w:tcPr>
            <w:tcW w:w="3148" w:type="dxa"/>
          </w:tcPr>
          <w:p w14:paraId="6CE0E216" w14:textId="41BDFC20" w:rsidR="00A42A6F" w:rsidRPr="00505780" w:rsidRDefault="00A42A6F" w:rsidP="00A42A6F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0A4E4621" w14:textId="3B57FB6A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7E51542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A6D8ACD" w14:textId="007C57C8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47729DD5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31DD989" w14:textId="7581FDD2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7B2F187C" w14:textId="77777777" w:rsidR="00A42A6F" w:rsidRPr="00505780" w:rsidRDefault="00A42A6F" w:rsidP="00A42A6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8CB4455" w14:textId="23EF6A35" w:rsidR="00A42A6F" w:rsidRPr="00505780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B9421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09095151" w14:textId="77777777" w:rsidR="00A42A6F" w:rsidRPr="00505780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5813B23" w14:textId="01227440" w:rsidR="00A42A6F" w:rsidRPr="00505780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307</w:t>
            </w:r>
          </w:p>
        </w:tc>
        <w:tc>
          <w:tcPr>
            <w:tcW w:w="180" w:type="dxa"/>
          </w:tcPr>
          <w:p w14:paraId="09C675B9" w14:textId="77777777" w:rsidR="00A42A6F" w:rsidRPr="00505780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D9F030A" w14:textId="66372E02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8445F63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C411D" w14:textId="7A087FD7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B2AE1F4" w14:textId="77777777" w:rsidR="00A42A6F" w:rsidRPr="00505780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72B478D" w14:textId="14AAC591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264B400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5A64A8" w14:textId="489B5635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2D42FDC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3CF8EB" w14:textId="3478DB4D" w:rsidR="00A42A6F" w:rsidRPr="00505780" w:rsidRDefault="00A42A6F" w:rsidP="00A42A6F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261BBA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026591" w14:textId="7FF74740" w:rsidR="00A42A6F" w:rsidRPr="00505780" w:rsidRDefault="00A42A6F" w:rsidP="00A42A6F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FF51F5" w14:textId="77777777" w:rsidR="00A42A6F" w:rsidRPr="00505780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BF7D529" w14:textId="2C28A705" w:rsidR="00A42A6F" w:rsidRPr="00505780" w:rsidRDefault="00A42A6F" w:rsidP="00A42A6F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B93F5D" w14:textId="77777777" w:rsidR="00A42A6F" w:rsidRPr="00505780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6C0B8D7" w14:textId="3F54CB0F" w:rsidR="00A42A6F" w:rsidRPr="00505780" w:rsidRDefault="00A42A6F" w:rsidP="00A42A6F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A42A6F" w:rsidRPr="00505780" w14:paraId="1A5072E8" w14:textId="77777777" w:rsidTr="00711BAD">
        <w:trPr>
          <w:cantSplit/>
          <w:trHeight w:val="20"/>
        </w:trPr>
        <w:tc>
          <w:tcPr>
            <w:tcW w:w="3148" w:type="dxa"/>
          </w:tcPr>
          <w:p w14:paraId="0FB22842" w14:textId="732B4937" w:rsidR="00A42A6F" w:rsidRPr="00505780" w:rsidRDefault="00A42A6F" w:rsidP="00A42A6F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</w:t>
            </w:r>
          </w:p>
        </w:tc>
        <w:tc>
          <w:tcPr>
            <w:tcW w:w="1620" w:type="dxa"/>
          </w:tcPr>
          <w:p w14:paraId="40BF2299" w14:textId="281758B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181" w:type="dxa"/>
          </w:tcPr>
          <w:p w14:paraId="7F9F3161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D405239" w14:textId="77777777" w:rsidR="00A42A6F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936425D" w14:textId="679F21E2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519CA175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29F488F" w14:textId="77777777" w:rsidR="00A42A6F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0EADDC6" w14:textId="03AF5A23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4D4AA75B" w14:textId="77777777" w:rsidR="00A42A6F" w:rsidRPr="00505780" w:rsidRDefault="00A42A6F" w:rsidP="00A42A6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FCF647C" w14:textId="77777777" w:rsidR="00A42A6F" w:rsidRDefault="00A42A6F" w:rsidP="00A42A6F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033144" w14:textId="124EB926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85CF86" w14:textId="77777777" w:rsidR="00A42A6F" w:rsidRPr="00505780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91F4880" w14:textId="77777777" w:rsidR="00A42A6F" w:rsidRDefault="00A42A6F" w:rsidP="00A42A6F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772F02" w14:textId="102D13DF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5325B5" w14:textId="77777777" w:rsidR="00A42A6F" w:rsidRPr="00505780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DECDFC9" w14:textId="77777777" w:rsidR="00A42A6F" w:rsidRDefault="00A42A6F" w:rsidP="00A42A6F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DA839F" w14:textId="335212CA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9F82FB1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9EB4483" w14:textId="77777777" w:rsidR="00A42A6F" w:rsidRDefault="00A42A6F" w:rsidP="00A42A6F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4A9DB3" w14:textId="21B01E92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90B45E" w14:textId="77777777" w:rsidR="00A42A6F" w:rsidRPr="00505780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86459E8" w14:textId="766A11E1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CD9F85E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119F4E1" w14:textId="0FA9E775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BD44790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B81E16E" w14:textId="77777777" w:rsidR="00A42A6F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CA2179" w14:textId="60B2053C" w:rsidR="00A42A6F" w:rsidRPr="00505780" w:rsidRDefault="00A42A6F" w:rsidP="00A42A6F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7307B6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DCD73C8" w14:textId="77777777" w:rsidR="00A42A6F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FB820B" w14:textId="5DDFA09D" w:rsidR="00A42A6F" w:rsidRPr="00505780" w:rsidRDefault="00A42A6F" w:rsidP="00A42A6F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0B8D14A" w14:textId="77777777" w:rsidR="00A42A6F" w:rsidRPr="00505780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D41CFF0" w14:textId="2E9C44CF" w:rsidR="00A42A6F" w:rsidRPr="00505780" w:rsidRDefault="00A42A6F" w:rsidP="00A42A6F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0D2EBAD" w14:textId="77777777" w:rsidR="00A42A6F" w:rsidRPr="00505780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A81C3F" w14:textId="0FA98B3A" w:rsidR="00A42A6F" w:rsidRPr="00505780" w:rsidRDefault="00A42A6F" w:rsidP="00A42A6F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A42A6F" w:rsidRPr="00505780" w14:paraId="30E2E8E9" w14:textId="77777777" w:rsidTr="00E63188">
        <w:trPr>
          <w:cantSplit/>
          <w:trHeight w:val="20"/>
        </w:trPr>
        <w:tc>
          <w:tcPr>
            <w:tcW w:w="3148" w:type="dxa"/>
          </w:tcPr>
          <w:p w14:paraId="09E25994" w14:textId="71BB70BD" w:rsidR="00A42A6F" w:rsidRPr="00505780" w:rsidRDefault="00A42A6F" w:rsidP="00A42A6F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5AED7F3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4B93339E" w14:textId="4F9F82B5" w:rsidR="00A42A6F" w:rsidRPr="00A34EF2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181" w:type="dxa"/>
          </w:tcPr>
          <w:p w14:paraId="69301EB8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EE3C3DA" w14:textId="77777777" w:rsidR="00A42A6F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176F61" w14:textId="62DD597C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7C18C3B6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C53EA14" w14:textId="77777777" w:rsidR="00A42A6F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D191779" w14:textId="5A47AFF2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6A66EA0" w14:textId="77777777" w:rsidR="00A42A6F" w:rsidRPr="00505780" w:rsidRDefault="00A42A6F" w:rsidP="00A42A6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121A0F2" w14:textId="77777777" w:rsidR="00A42A6F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9EEB8A8" w14:textId="547DD21A" w:rsidR="00A42A6F" w:rsidRPr="00505780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</w:t>
            </w:r>
            <w:r w:rsidR="00B94214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180" w:type="dxa"/>
          </w:tcPr>
          <w:p w14:paraId="362ED847" w14:textId="77777777" w:rsidR="00A42A6F" w:rsidRPr="00505780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9638DBA" w14:textId="77777777" w:rsidR="00A42A6F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E2BEE11" w14:textId="5771032C" w:rsidR="00A42A6F" w:rsidRPr="00505780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1,068</w:t>
            </w:r>
          </w:p>
        </w:tc>
        <w:tc>
          <w:tcPr>
            <w:tcW w:w="180" w:type="dxa"/>
          </w:tcPr>
          <w:p w14:paraId="3658C696" w14:textId="77777777" w:rsidR="00A42A6F" w:rsidRPr="00505780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EA79118" w14:textId="77777777" w:rsidR="00A42A6F" w:rsidRDefault="00A42A6F" w:rsidP="00A42A6F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C73C1E" w14:textId="2D762B06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459F349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95CEED7" w14:textId="77777777" w:rsidR="00A42A6F" w:rsidRDefault="00A42A6F" w:rsidP="00A42A6F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70DB0" w14:textId="7D439B1F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34EE6E" w14:textId="77777777" w:rsidR="00A42A6F" w:rsidRPr="00505780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E3CEC82" w14:textId="77777777" w:rsidR="00A42A6F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ABD578" w14:textId="624A1629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2A291877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8566B63" w14:textId="77777777" w:rsidR="00A42A6F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9C45BB" w14:textId="40E04F7E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2BC8C3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87FCB8E" w14:textId="77777777" w:rsidR="00A42A6F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C1B2A9" w14:textId="49B0CA9F" w:rsidR="00A42A6F" w:rsidRPr="00505780" w:rsidRDefault="00A42A6F" w:rsidP="00A42A6F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EFE4B9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B992035" w14:textId="77777777" w:rsidR="00A42A6F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265331" w14:textId="0C753659" w:rsidR="00A42A6F" w:rsidRPr="00505780" w:rsidRDefault="00A42A6F" w:rsidP="00A42A6F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524B4E" w14:textId="77777777" w:rsidR="00A42A6F" w:rsidRPr="00505780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C087272" w14:textId="77777777" w:rsidR="00A42A6F" w:rsidRDefault="00A42A6F" w:rsidP="00A42A6F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1FB445" w14:textId="2B1B5090" w:rsidR="00A42A6F" w:rsidRPr="00505780" w:rsidRDefault="00A42A6F" w:rsidP="00A42A6F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453991B" w14:textId="77777777" w:rsidR="00A42A6F" w:rsidRPr="00505780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C9F402" w14:textId="77777777" w:rsidR="00A42A6F" w:rsidRDefault="00A42A6F" w:rsidP="00A42A6F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2552B7" w14:textId="056DEA80" w:rsidR="00A42A6F" w:rsidRPr="00505780" w:rsidRDefault="00A42A6F" w:rsidP="00A42A6F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A42A6F" w:rsidRPr="00505780" w14:paraId="244B4DA2" w14:textId="77777777" w:rsidTr="00E63188">
        <w:trPr>
          <w:cantSplit/>
          <w:trHeight w:val="20"/>
        </w:trPr>
        <w:tc>
          <w:tcPr>
            <w:tcW w:w="3148" w:type="dxa"/>
          </w:tcPr>
          <w:p w14:paraId="5FE0A6A1" w14:textId="3EE100B1" w:rsidR="00A42A6F" w:rsidRPr="00505780" w:rsidRDefault="00A42A6F" w:rsidP="00A42A6F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486552BE" w14:textId="2D3D9B3D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2241E35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EA7D9A0" w14:textId="60BEDB56" w:rsidR="00A42A6F" w:rsidRPr="0069147C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3" w:type="dxa"/>
          </w:tcPr>
          <w:p w14:paraId="3854D16D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8F317A5" w14:textId="26B9430E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10DECEA4" w14:textId="77777777" w:rsidR="00A42A6F" w:rsidRPr="00505780" w:rsidRDefault="00A42A6F" w:rsidP="00A42A6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AA17CF" w14:textId="5250A7C0" w:rsidR="00A42A6F" w:rsidRPr="00505780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6E603CCF" w14:textId="77777777" w:rsidR="00A42A6F" w:rsidRPr="00505780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D09BE84" w14:textId="0108492E" w:rsidR="00A42A6F" w:rsidRPr="00505780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79DECEC0" w14:textId="77777777" w:rsidR="00A42A6F" w:rsidRPr="00505780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3AEA53E" w14:textId="295D4ED6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E06215B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C3A4DD8" w14:textId="7932B7D5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C90A46" w14:textId="77777777" w:rsidR="00A42A6F" w:rsidRPr="00505780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29BD8C0" w14:textId="4F41020E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D715DE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396EB081" w14:textId="211A154F" w:rsidR="00A42A6F" w:rsidRPr="00505780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67609F2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96874E2" w14:textId="1E5A0CE8" w:rsidR="00A42A6F" w:rsidRPr="00505780" w:rsidRDefault="00A42A6F" w:rsidP="00A42A6F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58F87E" w14:textId="77777777" w:rsidR="00A42A6F" w:rsidRPr="00505780" w:rsidRDefault="00A42A6F" w:rsidP="00A42A6F">
            <w:pPr>
              <w:pStyle w:val="acctfourfigures"/>
              <w:tabs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B41ACF3" w14:textId="6B5B27B0" w:rsidR="00A42A6F" w:rsidRPr="00505780" w:rsidRDefault="00A42A6F" w:rsidP="00A42A6F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4C271" w14:textId="77777777" w:rsidR="00A42A6F" w:rsidRPr="00505780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2F42C90" w14:textId="51EE7349" w:rsidR="00A42A6F" w:rsidRPr="00505780" w:rsidRDefault="00A42A6F" w:rsidP="00A42A6F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5E5D0A" w14:textId="77777777" w:rsidR="00A42A6F" w:rsidRPr="00505780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242279" w14:textId="22E4C917" w:rsidR="00A42A6F" w:rsidRPr="00505780" w:rsidRDefault="00A42A6F" w:rsidP="00A42A6F">
            <w:pPr>
              <w:pStyle w:val="acctfourfigures"/>
              <w:tabs>
                <w:tab w:val="clear" w:pos="765"/>
                <w:tab w:val="decimal" w:pos="9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A42A6F" w:rsidRPr="00505780" w14:paraId="593D5D09" w14:textId="77777777" w:rsidTr="00E63188">
        <w:trPr>
          <w:cantSplit/>
          <w:trHeight w:val="20"/>
        </w:trPr>
        <w:tc>
          <w:tcPr>
            <w:tcW w:w="3148" w:type="dxa"/>
          </w:tcPr>
          <w:p w14:paraId="00698269" w14:textId="77777777" w:rsidR="00A42A6F" w:rsidRPr="00505780" w:rsidRDefault="00A42A6F" w:rsidP="00A42A6F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ABCAAAB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2EC489F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DAAF692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2C20DB7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994F4AE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27B90D3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FD1C8" w14:textId="5730F179" w:rsidR="00A42A6F" w:rsidRPr="00FE274A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2,1</w:t>
            </w:r>
            <w:r w:rsidR="00B94214">
              <w:rPr>
                <w:rFonts w:ascii="Angsana New" w:hAnsi="Angsana New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80" w:type="dxa"/>
          </w:tcPr>
          <w:p w14:paraId="01CFCB6A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4840" w14:textId="3CBDCC2A" w:rsidR="00A42A6F" w:rsidRPr="00FE274A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2,119</w:t>
            </w:r>
          </w:p>
        </w:tc>
        <w:tc>
          <w:tcPr>
            <w:tcW w:w="180" w:type="dxa"/>
          </w:tcPr>
          <w:p w14:paraId="7ACF6F34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EA1854" w14:textId="7BA6306B" w:rsidR="00A42A6F" w:rsidRPr="00216EC6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9B3FA7F" w14:textId="77777777" w:rsidR="00A42A6F" w:rsidRPr="00216EC6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9DCBE2" w14:textId="49D2C1F9" w:rsidR="00A42A6F" w:rsidRPr="00216EC6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A35D3E" w14:textId="77777777" w:rsidR="00A42A6F" w:rsidRPr="00216EC6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CD995" w14:textId="0BF8A0CA" w:rsidR="00A42A6F" w:rsidRPr="00216EC6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0F73FC9A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E60C1" w14:textId="41291EF5" w:rsidR="00A42A6F" w:rsidRPr="00216EC6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FC2D0E4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46936" w14:textId="7FADDD45" w:rsidR="00A42A6F" w:rsidRPr="0033337B" w:rsidRDefault="00A42A6F" w:rsidP="00A42A6F">
            <w:pPr>
              <w:pStyle w:val="acctfourfigures"/>
              <w:tabs>
                <w:tab w:val="clear" w:pos="765"/>
                <w:tab w:val="decimal" w:pos="192"/>
                <w:tab w:val="left" w:pos="4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D500CD" w14:textId="77777777" w:rsidR="00A42A6F" w:rsidRPr="0033337B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8C9D8D" w14:textId="7EF72184" w:rsidR="00A42A6F" w:rsidRPr="0040523D" w:rsidRDefault="00A42A6F" w:rsidP="00A42A6F">
            <w:pPr>
              <w:pStyle w:val="acctfourfigures"/>
              <w:tabs>
                <w:tab w:val="clear" w:pos="765"/>
                <w:tab w:val="decimal" w:pos="1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850556" w14:textId="77777777" w:rsidR="00A42A6F" w:rsidRPr="00216EC6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32A8949" w14:textId="7068E8C5" w:rsidR="00A42A6F" w:rsidRPr="00216EC6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E19595" w14:textId="77777777" w:rsidR="00A42A6F" w:rsidRPr="00216EC6" w:rsidRDefault="00A42A6F" w:rsidP="00A42A6F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34235C" w14:textId="4E1AACED" w:rsidR="00A42A6F" w:rsidRPr="00216EC6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42A6F" w:rsidRPr="00505780" w14:paraId="45F1C033" w14:textId="77777777" w:rsidTr="00E63188">
        <w:trPr>
          <w:cantSplit/>
          <w:trHeight w:val="20"/>
        </w:trPr>
        <w:tc>
          <w:tcPr>
            <w:tcW w:w="3148" w:type="dxa"/>
          </w:tcPr>
          <w:p w14:paraId="629DD74C" w14:textId="74726C5E" w:rsidR="00A42A6F" w:rsidRPr="00100E3F" w:rsidRDefault="00A42A6F" w:rsidP="00A42A6F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5C59724A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E825CD1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A2FB943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33E2F238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4730EA2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6D0530D8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FC00F" w14:textId="1D077D4D" w:rsidR="00A42A6F" w:rsidRPr="00FE274A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</w:t>
            </w:r>
            <w:r w:rsidR="00B94214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  <w:r w:rsidR="007B419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1E7E75F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42550" w14:textId="67669500" w:rsidR="00A42A6F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13,320</w:t>
            </w:r>
          </w:p>
        </w:tc>
        <w:tc>
          <w:tcPr>
            <w:tcW w:w="180" w:type="dxa"/>
          </w:tcPr>
          <w:p w14:paraId="7C386D5D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879EE" w14:textId="319C806B" w:rsidR="00A42A6F" w:rsidRPr="00216EC6" w:rsidRDefault="00A42A6F" w:rsidP="00A42A6F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74FA5DB9" w14:textId="77777777" w:rsidR="00A42A6F" w:rsidRPr="00216EC6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A803D" w14:textId="4ADAE49B" w:rsidR="00A42A6F" w:rsidRDefault="00A42A6F" w:rsidP="00A42A6F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270" w:type="dxa"/>
          </w:tcPr>
          <w:p w14:paraId="16466BB8" w14:textId="77777777" w:rsidR="00A42A6F" w:rsidRPr="00216EC6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F373B" w14:textId="5C3D26B8" w:rsidR="00A42A6F" w:rsidRPr="00216EC6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45168D8D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14021" w14:textId="674E65D6" w:rsidR="00A42A6F" w:rsidRPr="00216EC6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1B45E6AA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ED5D5" w14:textId="4C0E9AB9" w:rsidR="00A42A6F" w:rsidRPr="0033337B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454E308F" w14:textId="77777777" w:rsidR="00A42A6F" w:rsidRPr="0033337B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9B22B" w14:textId="57EE9241" w:rsidR="00A42A6F" w:rsidRDefault="00A42A6F" w:rsidP="00A42A6F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0024FBC2" w14:textId="77777777" w:rsidR="00A42A6F" w:rsidRPr="00216EC6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5DAF6AD" w14:textId="77777777" w:rsidR="00A42A6F" w:rsidRPr="00216EC6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C362357" w14:textId="77777777" w:rsidR="00A42A6F" w:rsidRPr="00216EC6" w:rsidRDefault="00A42A6F" w:rsidP="00A42A6F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F69653" w14:textId="77777777" w:rsidR="00A42A6F" w:rsidRPr="00216EC6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42A6F" w:rsidRPr="00505780" w14:paraId="4A79EE9F" w14:textId="77777777" w:rsidTr="003754EA">
        <w:trPr>
          <w:cantSplit/>
          <w:trHeight w:val="20"/>
        </w:trPr>
        <w:tc>
          <w:tcPr>
            <w:tcW w:w="3148" w:type="dxa"/>
            <w:vAlign w:val="bottom"/>
          </w:tcPr>
          <w:p w14:paraId="42FB954C" w14:textId="02BC535C" w:rsidR="00A42A6F" w:rsidRDefault="00A42A6F" w:rsidP="00A42A6F">
            <w:pPr>
              <w:tabs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89B633E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0C3B2B2D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4F4152B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32DCF8D3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62428733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2D49937C" w14:textId="77777777" w:rsidR="00A42A6F" w:rsidRPr="00505780" w:rsidRDefault="00A42A6F" w:rsidP="00A42A6F">
            <w:pPr>
              <w:tabs>
                <w:tab w:val="clear" w:pos="454"/>
                <w:tab w:val="decimal" w:pos="461"/>
                <w:tab w:val="left" w:pos="72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AABBB5C" w14:textId="77777777" w:rsidR="00A42A6F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3FA4EB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09A6A5D0" w14:textId="77777777" w:rsidR="00A42A6F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33D941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5227166" w14:textId="77777777" w:rsidR="00A42A6F" w:rsidRDefault="00A42A6F" w:rsidP="00A42A6F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652748" w14:textId="77777777" w:rsidR="00A42A6F" w:rsidRPr="00216EC6" w:rsidRDefault="00A42A6F" w:rsidP="00A42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00" w:lineRule="exact"/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4A0A4BD" w14:textId="77777777" w:rsidR="00A42A6F" w:rsidRDefault="00A42A6F" w:rsidP="00A42A6F">
            <w:pPr>
              <w:pStyle w:val="acctfourfigures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DCA73F" w14:textId="77777777" w:rsidR="00A42A6F" w:rsidRPr="00216EC6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39090BC1" w14:textId="77777777" w:rsidR="00A42A6F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2B14CC4C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57EE49A3" w14:textId="77777777" w:rsidR="00A42A6F" w:rsidRPr="00216EC6" w:rsidRDefault="00A42A6F" w:rsidP="00A42A6F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B8BDDBC" w14:textId="77777777" w:rsidR="00A42A6F" w:rsidRPr="00216EC6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FC6683C" w14:textId="77777777" w:rsidR="00A42A6F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99B837" w14:textId="77777777" w:rsidR="00A42A6F" w:rsidRPr="0033337B" w:rsidRDefault="00A42A6F" w:rsidP="00A42A6F">
            <w:pPr>
              <w:pStyle w:val="acctfourfigures"/>
              <w:tabs>
                <w:tab w:val="decimal" w:pos="551"/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93CD78C" w14:textId="77777777" w:rsidR="00A42A6F" w:rsidRDefault="00A42A6F" w:rsidP="00A42A6F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25C6DC" w14:textId="77777777" w:rsidR="00A42A6F" w:rsidRPr="00216EC6" w:rsidRDefault="00A42A6F" w:rsidP="00A42A6F">
            <w:pPr>
              <w:pStyle w:val="acctfourfigures"/>
              <w:tabs>
                <w:tab w:val="decimal" w:pos="619"/>
                <w:tab w:val="left" w:pos="720"/>
              </w:tabs>
              <w:spacing w:line="300" w:lineRule="exac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0A4ADE2F" w14:textId="77777777" w:rsidR="00A42A6F" w:rsidRPr="00216EC6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53A7914" w14:textId="77777777" w:rsidR="00A42A6F" w:rsidRPr="00216EC6" w:rsidRDefault="00A42A6F" w:rsidP="00A42A6F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300" w:lineRule="exac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43E375" w14:textId="77777777" w:rsidR="00A42A6F" w:rsidRPr="00216EC6" w:rsidRDefault="00A42A6F" w:rsidP="00A42A6F">
            <w:pPr>
              <w:pStyle w:val="acctfourfigures"/>
              <w:tabs>
                <w:tab w:val="clear" w:pos="765"/>
                <w:tab w:val="decimal" w:pos="19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</w:tbl>
    <w:tbl>
      <w:tblPr>
        <w:tblpPr w:leftFromText="180" w:rightFromText="180" w:vertAnchor="text" w:horzAnchor="margin" w:tblpXSpec="center" w:tblpY="298"/>
        <w:tblW w:w="15570" w:type="dxa"/>
        <w:tblLayout w:type="fixed"/>
        <w:tblLook w:val="0000" w:firstRow="0" w:lastRow="0" w:firstColumn="0" w:lastColumn="0" w:noHBand="0" w:noVBand="0"/>
      </w:tblPr>
      <w:tblGrid>
        <w:gridCol w:w="15570"/>
      </w:tblGrid>
      <w:tr w:rsidR="007833FC" w:rsidRPr="00505780" w14:paraId="6D31FE6E" w14:textId="77777777" w:rsidTr="007833FC">
        <w:trPr>
          <w:trHeight w:val="181"/>
        </w:trPr>
        <w:tc>
          <w:tcPr>
            <w:tcW w:w="15570" w:type="dxa"/>
            <w:tcMar>
              <w:left w:w="115" w:type="dxa"/>
              <w:right w:w="115" w:type="dxa"/>
            </w:tcMar>
          </w:tcPr>
          <w:p w14:paraId="33415A4D" w14:textId="2B27940B" w:rsidR="007833FC" w:rsidRPr="007833FC" w:rsidRDefault="007833FC" w:rsidP="007833FC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7833FC" w:rsidRPr="00505780" w14:paraId="7CA12F72" w14:textId="77777777" w:rsidTr="007833FC">
        <w:trPr>
          <w:trHeight w:val="127"/>
        </w:trPr>
        <w:tc>
          <w:tcPr>
            <w:tcW w:w="15570" w:type="dxa"/>
            <w:tcMar>
              <w:left w:w="115" w:type="dxa"/>
              <w:right w:w="115" w:type="dxa"/>
            </w:tcMar>
          </w:tcPr>
          <w:p w14:paraId="31FAC69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7833FC" w:rsidRPr="00505780" w14:paraId="57852650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4EA62924" w14:textId="6B955EE5" w:rsidR="007833FC" w:rsidRPr="007833FC" w:rsidRDefault="007833FC" w:rsidP="007833F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7833FC" w:rsidRPr="00505780" w14:paraId="74751A5C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18118DAE" w14:textId="5C666E2D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="00A35068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ถือหุ้นผ่านทางบริษัท ออโตเมชั่น แอสเซ็ท จำกัด</w:t>
            </w:r>
          </w:p>
        </w:tc>
      </w:tr>
      <w:tr w:rsidR="007833FC" w:rsidRPr="00505780" w14:paraId="41F74ACB" w14:textId="77777777" w:rsidTr="007833FC">
        <w:tc>
          <w:tcPr>
            <w:tcW w:w="15570" w:type="dxa"/>
            <w:tcMar>
              <w:left w:w="115" w:type="dxa"/>
              <w:right w:w="115" w:type="dxa"/>
            </w:tcMar>
          </w:tcPr>
          <w:p w14:paraId="697B8056" w14:textId="77777777" w:rsidR="007833FC" w:rsidRPr="00100E3F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bidi="th-TH"/>
              </w:rPr>
            </w:pPr>
          </w:p>
        </w:tc>
      </w:tr>
    </w:tbl>
    <w:p w14:paraId="0B4CC20F" w14:textId="3BCA1798" w:rsidR="00D118ED" w:rsidRPr="00D118ED" w:rsidRDefault="00D118ED" w:rsidP="007833FC">
      <w:pPr>
        <w:pStyle w:val="block"/>
        <w:ind w:left="-450"/>
        <w:jc w:val="thaiDistribute"/>
        <w:rPr>
          <w:rFonts w:ascii="Angsana New" w:hAnsi="Angsana New"/>
          <w:sz w:val="24"/>
          <w:szCs w:val="24"/>
          <w:cs/>
        </w:rPr>
      </w:pPr>
      <w:r w:rsidRPr="00D118ED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0E92DA7A" w14:textId="230B221C" w:rsidR="00E7708F" w:rsidRPr="00D118ED" w:rsidRDefault="00E7708F" w:rsidP="00D1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 w:bidi="ar-SA"/>
        </w:rPr>
        <w:sectPr w:rsidR="00E7708F" w:rsidRPr="00D118ED" w:rsidSect="00B849B1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16D55D" w14:textId="4E752014" w:rsidR="00F81176" w:rsidRPr="00D118ED" w:rsidRDefault="00D118ED" w:rsidP="004C2839">
      <w:pPr>
        <w:pStyle w:val="Heading6"/>
        <w:numPr>
          <w:ilvl w:val="0"/>
          <w:numId w:val="20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604273FF" w14:textId="77777777" w:rsidR="003D0D2C" w:rsidRDefault="003D0D2C" w:rsidP="00040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080"/>
        <w:gridCol w:w="456"/>
        <w:gridCol w:w="1260"/>
        <w:gridCol w:w="270"/>
        <w:gridCol w:w="1350"/>
      </w:tblGrid>
      <w:tr w:rsidR="00105F3B" w:rsidRPr="006375B5" w14:paraId="0470CFBF" w14:textId="77777777" w:rsidTr="006E677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12B1164F" w14:textId="694164F4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B18F4B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CD30BBB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5FCD1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5F3B" w:rsidRPr="006375B5" w14:paraId="21D352C6" w14:textId="77777777" w:rsidTr="006E677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76DE8290" w14:textId="0CCADC28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3C6A6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0289D5B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2977BD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352AB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E74F21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7</w:t>
            </w:r>
          </w:p>
        </w:tc>
      </w:tr>
      <w:tr w:rsidR="00105F3B" w:rsidRPr="006375B5" w14:paraId="31069089" w14:textId="77777777" w:rsidTr="006E677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431B28BC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684A0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4A96D0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8753D" w14:textId="77777777" w:rsidR="00105F3B" w:rsidRPr="00222FB8" w:rsidRDefault="00105F3B" w:rsidP="006E6775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FB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05F3B" w:rsidRPr="0028372D" w14:paraId="549F3C59" w14:textId="77777777" w:rsidTr="006E677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63E3967C" w14:textId="5D6C9324" w:rsidR="00105F3B" w:rsidRPr="0028372D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72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2837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372D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28372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0EE29" w14:textId="77777777" w:rsidR="00105F3B" w:rsidRPr="0028372D" w:rsidRDefault="00105F3B" w:rsidP="006E67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8D6FEF" w14:textId="77777777" w:rsidR="00105F3B" w:rsidRPr="0028372D" w:rsidRDefault="00105F3B" w:rsidP="006E67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0C2A3F" w14:textId="77777777" w:rsidR="00105F3B" w:rsidRPr="0028372D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D87A2" w14:textId="77777777" w:rsidR="00105F3B" w:rsidRPr="0028372D" w:rsidRDefault="00105F3B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09160A" w14:textId="77777777" w:rsidR="00105F3B" w:rsidRPr="0028372D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42,822</w:t>
            </w:r>
          </w:p>
        </w:tc>
      </w:tr>
      <w:tr w:rsidR="00105F3B" w:rsidRPr="0028372D" w14:paraId="357427DB" w14:textId="77777777" w:rsidTr="006E677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7BDAFD71" w14:textId="77777777" w:rsidR="00105F3B" w:rsidRPr="0028372D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4FB1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39DEED" w14:textId="77777777" w:rsidR="00105F3B" w:rsidRPr="0028372D" w:rsidRDefault="00105F3B" w:rsidP="006E67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629DBC7" w14:textId="77777777" w:rsidR="00105F3B" w:rsidRPr="0028372D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1252D" w14:textId="77777777" w:rsidR="00105F3B" w:rsidRPr="0028372D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C1EEA" w14:textId="77777777" w:rsidR="00105F3B" w:rsidRPr="0028372D" w:rsidRDefault="00105F3B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1AE29B" w14:textId="77777777" w:rsidR="00105F3B" w:rsidRPr="0028372D" w:rsidRDefault="00105F3B" w:rsidP="000A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F3B" w:rsidRPr="0028372D" w14:paraId="1E90F30F" w14:textId="77777777" w:rsidTr="006E6775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14:paraId="4429C457" w14:textId="77777777" w:rsidR="00105F3B" w:rsidRPr="0028372D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7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E17E6" w14:textId="77777777" w:rsidR="00105F3B" w:rsidRPr="0028372D" w:rsidRDefault="00105F3B" w:rsidP="006E677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1C7814F" w14:textId="77777777" w:rsidR="00105F3B" w:rsidRPr="0028372D" w:rsidRDefault="00105F3B" w:rsidP="006E677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89ABA" w14:textId="77777777" w:rsidR="00105F3B" w:rsidRPr="0028372D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14A20A" w14:textId="77777777" w:rsidR="00105F3B" w:rsidRPr="0028372D" w:rsidRDefault="00105F3B" w:rsidP="006E6775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95CFC" w14:textId="77777777" w:rsidR="00105F3B" w:rsidRPr="0028372D" w:rsidRDefault="00105F3B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42,822</w:t>
            </w:r>
          </w:p>
        </w:tc>
      </w:tr>
    </w:tbl>
    <w:p w14:paraId="07639754" w14:textId="77777777" w:rsidR="00105F3B" w:rsidRDefault="00105F3B" w:rsidP="00040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54E550" w14:textId="77777777" w:rsidR="009A307A" w:rsidRPr="009A307A" w:rsidRDefault="009A307A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A307A">
        <w:rPr>
          <w:rFonts w:ascii="Angsana New" w:eastAsia="Times New Roman" w:hAnsi="Angsana New"/>
          <w:i/>
          <w:iCs/>
          <w:sz w:val="30"/>
          <w:szCs w:val="30"/>
          <w:cs/>
        </w:rPr>
        <w:t>การพิจารณาการด้อยค่าของเงินลงทุนในบริษัทย่อย</w:t>
      </w:r>
    </w:p>
    <w:p w14:paraId="7CA31FBD" w14:textId="77777777" w:rsidR="009A307A" w:rsidRPr="009A307A" w:rsidRDefault="009A307A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0E1EFA2" w14:textId="77777777" w:rsidR="009A307A" w:rsidRDefault="009A307A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9A307A">
        <w:rPr>
          <w:rFonts w:ascii="Angsana New" w:eastAsia="Times New Roman" w:hAnsi="Angsana New"/>
          <w:sz w:val="30"/>
          <w:szCs w:val="30"/>
          <w:cs/>
        </w:rPr>
        <w:t xml:space="preserve">บริษัทรับรู้ค่าเผื่อการด้อยค่าของเงินลงทุนในบริษัท เฟรเซอร์ส พร็อพเพอร์ตี้ ศูนย์บริหารเงิน (ประเทศไทย) จำกัด จำนวน </w:t>
      </w:r>
      <w:r w:rsidRPr="009A307A">
        <w:rPr>
          <w:rFonts w:ascii="Angsana New" w:eastAsia="Times New Roman" w:hAnsi="Angsana New"/>
          <w:sz w:val="30"/>
          <w:szCs w:val="30"/>
        </w:rPr>
        <w:t>2.18</w:t>
      </w:r>
      <w:r w:rsidRPr="009A307A">
        <w:rPr>
          <w:rFonts w:ascii="Angsana New" w:eastAsia="Times New Roman" w:hAnsi="Angsana New"/>
          <w:sz w:val="30"/>
          <w:szCs w:val="30"/>
          <w:cs/>
        </w:rPr>
        <w:t xml:space="preserve"> ล้านบาท เนื่องจากมูลค่าที่คาดว่าจะได้รับคืนของเงินลงทุนในบริษัทดังกล่าวมีมูลค่าต่ำกว่ามูลค่าทางบัญชี โดยมูลค่าที่คาดว่าจะได้รับคืนเท่ากับสินทรัพย์สุทธิของบริษัทดังกล่าว</w:t>
      </w:r>
    </w:p>
    <w:p w14:paraId="073BE67C" w14:textId="77777777" w:rsidR="009A307A" w:rsidRPr="009A307A" w:rsidRDefault="009A307A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D71DFB0" w14:textId="5A814116" w:rsidR="006B217C" w:rsidRPr="002D4228" w:rsidRDefault="00A4580B" w:rsidP="002073ED">
      <w:pPr>
        <w:pStyle w:val="Heading6"/>
        <w:numPr>
          <w:ilvl w:val="0"/>
          <w:numId w:val="20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2D4228">
        <w:rPr>
          <w:rFonts w:ascii="Angsana New" w:hAnsi="Angsana New"/>
          <w:sz w:val="30"/>
          <w:szCs w:val="30"/>
        </w:rPr>
        <w:t xml:space="preserve">  </w:t>
      </w:r>
    </w:p>
    <w:p w14:paraId="136C135E" w14:textId="77777777" w:rsidR="0094016F" w:rsidRPr="009A307A" w:rsidRDefault="0094016F" w:rsidP="009A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5C58E38" w14:textId="1384F7F0" w:rsidR="0094016F" w:rsidRPr="00A4580B" w:rsidRDefault="00A4580B" w:rsidP="00F6658A">
      <w:pPr>
        <w:pStyle w:val="block"/>
        <w:spacing w:line="240" w:lineRule="atLeas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  <w:r w:rsidRPr="00A4580B">
        <w:rPr>
          <w:rFonts w:ascii="Angsana New" w:hAnsi="Angsana New" w:hint="cs"/>
          <w:spacing w:val="-2"/>
          <w:sz w:val="30"/>
          <w:szCs w:val="30"/>
          <w:cs/>
        </w:rPr>
        <w:t>การซื้อ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2D4228" w:rsidRPr="00A4580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จำหน่ายอสังหาริมทรัพย์เพื่อการลงทุนระหว่าง</w:t>
      </w:r>
      <w:r w:rsidR="009B5FF5" w:rsidRPr="004F2180">
        <w:rPr>
          <w:rFonts w:asciiTheme="majorBidi" w:hAnsiTheme="majorBidi" w:cstheme="majorBidi"/>
          <w:sz w:val="30"/>
          <w:szCs w:val="30"/>
          <w:cs/>
        </w:rPr>
        <w:t xml:space="preserve">งวดสามเดือนสิ้นสุดวันที่ </w:t>
      </w:r>
      <w:r w:rsidR="009B5FF5" w:rsidRPr="004F2180">
        <w:rPr>
          <w:rFonts w:asciiTheme="majorBidi" w:hAnsiTheme="majorBidi" w:cstheme="majorBidi"/>
          <w:sz w:val="30"/>
          <w:szCs w:val="30"/>
        </w:rPr>
        <w:t xml:space="preserve">31 </w:t>
      </w:r>
      <w:r w:rsidR="009B5FF5" w:rsidRPr="004F218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tbl>
      <w:tblPr>
        <w:tblW w:w="912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893"/>
        <w:gridCol w:w="482"/>
        <w:gridCol w:w="962"/>
        <w:gridCol w:w="266"/>
        <w:gridCol w:w="984"/>
        <w:gridCol w:w="263"/>
        <w:gridCol w:w="993"/>
        <w:gridCol w:w="263"/>
        <w:gridCol w:w="1020"/>
      </w:tblGrid>
      <w:tr w:rsidR="0094016F" w:rsidRPr="009E2F97" w14:paraId="12C8F776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26EDC90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482" w:type="dxa"/>
          </w:tcPr>
          <w:p w14:paraId="0B459405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74C3712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11E96A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vAlign w:val="bottom"/>
          </w:tcPr>
          <w:p w14:paraId="42A0181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16F" w:rsidRPr="009E2F97" w14:paraId="13A85E4E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42CA19D2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2" w:type="dxa"/>
          </w:tcPr>
          <w:p w14:paraId="5E4D70B8" w14:textId="77777777" w:rsidR="0094016F" w:rsidRPr="009E2F97" w:rsidRDefault="0094016F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5BEA1E1B" w14:textId="70C82DD8" w:rsidR="0094016F" w:rsidRPr="009E2F97" w:rsidRDefault="00594F0F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6" w:type="dxa"/>
            <w:vAlign w:val="bottom"/>
          </w:tcPr>
          <w:p w14:paraId="3F91D4CA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89D2133" w14:textId="329CCF30" w:rsidR="0094016F" w:rsidRPr="009E2F97" w:rsidRDefault="00594F0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3" w:type="dxa"/>
            <w:vAlign w:val="bottom"/>
          </w:tcPr>
          <w:p w14:paraId="1F0F76D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F501E95" w14:textId="19A8219A" w:rsidR="0094016F" w:rsidRPr="009E2F97" w:rsidRDefault="00594F0F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3" w:type="dxa"/>
            <w:vAlign w:val="bottom"/>
          </w:tcPr>
          <w:p w14:paraId="2FB1FE3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A734845" w14:textId="4A62340C" w:rsidR="0094016F" w:rsidRPr="009E2F97" w:rsidRDefault="00594F0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4016F" w:rsidRPr="009E2F97" w14:paraId="16C6CEAD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3D3684A4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2" w:type="dxa"/>
          </w:tcPr>
          <w:p w14:paraId="6F8B6B28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529AC6BB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30B70FC7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63F3750C" w14:textId="77777777" w:rsidR="0094016F" w:rsidRPr="009E2F97" w:rsidRDefault="0094016F" w:rsidP="002073ED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2" w:type="dxa"/>
          </w:tcPr>
          <w:p w14:paraId="0DDE420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297B2E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42A6F" w:rsidRPr="009E2F97" w14:paraId="5F30CE9E" w14:textId="77777777" w:rsidTr="00C07DBE">
        <w:trPr>
          <w:trHeight w:val="71"/>
        </w:trPr>
        <w:tc>
          <w:tcPr>
            <w:tcW w:w="3893" w:type="dxa"/>
            <w:vAlign w:val="bottom"/>
          </w:tcPr>
          <w:p w14:paraId="79E5002F" w14:textId="67786711" w:rsidR="00A42A6F" w:rsidRPr="009E2F97" w:rsidRDefault="00A42A6F" w:rsidP="00A42A6F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2" w:type="dxa"/>
          </w:tcPr>
          <w:p w14:paraId="6145026F" w14:textId="77777777" w:rsidR="00A42A6F" w:rsidRPr="009E2F97" w:rsidRDefault="00A42A6F" w:rsidP="00A42A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2F7B43CD" w14:textId="19333658" w:rsidR="00A42A6F" w:rsidRPr="00313878" w:rsidRDefault="00A80C1E" w:rsidP="00A42A6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A42A6F" w:rsidRPr="00085C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66" w:type="dxa"/>
            <w:vAlign w:val="bottom"/>
          </w:tcPr>
          <w:p w14:paraId="26E4E365" w14:textId="77777777" w:rsidR="00A42A6F" w:rsidRPr="009E2F97" w:rsidRDefault="00A42A6F" w:rsidP="00A42A6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35F45DF4" w14:textId="3539E6BF" w:rsidR="00A42A6F" w:rsidRPr="00303FA6" w:rsidRDefault="00A42A6F" w:rsidP="00A42A6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5C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</w:t>
            </w:r>
            <w:r w:rsidRPr="00BC2D74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63" w:type="dxa"/>
            <w:vAlign w:val="bottom"/>
          </w:tcPr>
          <w:p w14:paraId="7AC51F52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774F8A24" w14:textId="658D768A" w:rsidR="00A42A6F" w:rsidRPr="00DB4442" w:rsidRDefault="00A80C1E" w:rsidP="00A42A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42A6F" w:rsidRPr="0071640E">
              <w:rPr>
                <w:rFonts w:ascii="Angsana New" w:hAnsi="Angsana New"/>
                <w:sz w:val="30"/>
                <w:szCs w:val="30"/>
                <w:lang w:val="en-US" w:bidi="th-TH"/>
              </w:rPr>
              <w:t>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63" w:type="dxa"/>
            <w:vAlign w:val="bottom"/>
          </w:tcPr>
          <w:p w14:paraId="417382EF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0772EE68" w14:textId="2AB39C58" w:rsidR="00A42A6F" w:rsidRPr="00303FA6" w:rsidRDefault="00A42A6F" w:rsidP="00A42A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640E">
              <w:rPr>
                <w:rFonts w:ascii="Angsana New" w:hAnsi="Angsana New"/>
                <w:sz w:val="30"/>
                <w:szCs w:val="30"/>
                <w:lang w:val="en-US" w:bidi="th-TH"/>
              </w:rPr>
              <w:t>3,643</w:t>
            </w:r>
          </w:p>
        </w:tc>
      </w:tr>
      <w:tr w:rsidR="00A42A6F" w:rsidRPr="009E2F97" w14:paraId="237D3F90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7235AA6E" w14:textId="11EC41D2" w:rsidR="00A42A6F" w:rsidRPr="009E2F97" w:rsidRDefault="00A42A6F" w:rsidP="00A42A6F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82" w:type="dxa"/>
          </w:tcPr>
          <w:p w14:paraId="0FD82D15" w14:textId="77777777" w:rsidR="00A42A6F" w:rsidRPr="009E2F97" w:rsidRDefault="00A42A6F" w:rsidP="00A42A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7346407D" w14:textId="5D193B01" w:rsidR="00A42A6F" w:rsidRPr="009E2F97" w:rsidRDefault="00A80C1E" w:rsidP="00A42A6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1,487</w:t>
            </w:r>
          </w:p>
        </w:tc>
        <w:tc>
          <w:tcPr>
            <w:tcW w:w="266" w:type="dxa"/>
            <w:vAlign w:val="bottom"/>
          </w:tcPr>
          <w:p w14:paraId="6924EEA6" w14:textId="77777777" w:rsidR="00A42A6F" w:rsidRPr="009E2F97" w:rsidRDefault="00A42A6F" w:rsidP="00A42A6F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48E43E3B" w14:textId="42CABFFA" w:rsidR="00A42A6F" w:rsidRPr="00303FA6" w:rsidRDefault="00A42A6F" w:rsidP="00A42A6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63" w:type="dxa"/>
            <w:vAlign w:val="bottom"/>
          </w:tcPr>
          <w:p w14:paraId="773434CC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8DA6E5F" w14:textId="72654A20" w:rsidR="00A42A6F" w:rsidRPr="00303FA6" w:rsidRDefault="00A80C1E" w:rsidP="00A80C1E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63" w:type="dxa"/>
            <w:vAlign w:val="bottom"/>
          </w:tcPr>
          <w:p w14:paraId="5EC8FA84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5F3F8925" w14:textId="51884D27" w:rsidR="00A42A6F" w:rsidRPr="00303FA6" w:rsidRDefault="00A42A6F" w:rsidP="00A42A6F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2A6F" w:rsidRPr="009E2F97" w14:paraId="4F27F73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27A7BA7F" w14:textId="4471553E" w:rsidR="00A42A6F" w:rsidRPr="009E2F97" w:rsidRDefault="00A42A6F" w:rsidP="00A42A6F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82" w:type="dxa"/>
          </w:tcPr>
          <w:p w14:paraId="68AA71A7" w14:textId="77777777" w:rsidR="00A42A6F" w:rsidRPr="009E2F97" w:rsidRDefault="00A42A6F" w:rsidP="00A4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6DD6F380" w14:textId="289DCEF4" w:rsidR="00A42A6F" w:rsidRPr="009E2F97" w:rsidRDefault="00A42A6F" w:rsidP="00A42A6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80C1E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A485B8D" w14:textId="77777777" w:rsidR="00A42A6F" w:rsidRPr="009E2F97" w:rsidRDefault="00A42A6F" w:rsidP="00A42A6F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74ED1958" w14:textId="16468325" w:rsidR="00A42A6F" w:rsidRPr="00303FA6" w:rsidRDefault="00A42A6F" w:rsidP="00A42A6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(491)</w:t>
            </w:r>
          </w:p>
        </w:tc>
        <w:tc>
          <w:tcPr>
            <w:tcW w:w="263" w:type="dxa"/>
            <w:vAlign w:val="bottom"/>
          </w:tcPr>
          <w:p w14:paraId="46F23F1A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566BA548" w14:textId="5D4397E0" w:rsidR="00A42A6F" w:rsidRPr="00303FA6" w:rsidRDefault="00A42A6F" w:rsidP="00A80C1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18C4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7AB09704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639E68D1" w14:textId="508B6D1A" w:rsidR="00A42A6F" w:rsidRPr="00303FA6" w:rsidRDefault="00A42A6F" w:rsidP="00A42A6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(490)</w:t>
            </w:r>
          </w:p>
        </w:tc>
      </w:tr>
      <w:tr w:rsidR="00A42A6F" w:rsidRPr="009E2F97" w14:paraId="4FA2E17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0C315C49" w14:textId="124D3E73" w:rsidR="00A42A6F" w:rsidRPr="009E2F97" w:rsidRDefault="00A42A6F" w:rsidP="00A42A6F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82" w:type="dxa"/>
          </w:tcPr>
          <w:p w14:paraId="5CAE0F78" w14:textId="77777777" w:rsidR="00A42A6F" w:rsidRPr="009E2F97" w:rsidRDefault="00A42A6F" w:rsidP="00A4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1C945C37" w14:textId="3E9863C1" w:rsidR="00A42A6F" w:rsidRPr="009E2F97" w:rsidRDefault="00A42A6F" w:rsidP="00A42A6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A80C1E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02A279DC" w14:textId="77777777" w:rsidR="00A42A6F" w:rsidRPr="009E2F97" w:rsidRDefault="00A42A6F" w:rsidP="00A42A6F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2E29922A" w14:textId="726B43C2" w:rsidR="00A42A6F" w:rsidRPr="00303FA6" w:rsidRDefault="00A42A6F" w:rsidP="00A42A6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(280)</w:t>
            </w:r>
          </w:p>
        </w:tc>
        <w:tc>
          <w:tcPr>
            <w:tcW w:w="263" w:type="dxa"/>
            <w:vAlign w:val="bottom"/>
          </w:tcPr>
          <w:p w14:paraId="0BD9134E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1C64ABD" w14:textId="18EDA638" w:rsidR="00A42A6F" w:rsidRPr="00303FA6" w:rsidRDefault="00A42A6F" w:rsidP="00A80C1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018C4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4F2DFF5D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32AA704C" w14:textId="6F139C2F" w:rsidR="00A42A6F" w:rsidRPr="00303FA6" w:rsidRDefault="00A42A6F" w:rsidP="00A42A6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(21)</w:t>
            </w:r>
          </w:p>
        </w:tc>
      </w:tr>
      <w:tr w:rsidR="00A42A6F" w:rsidRPr="009E2F97" w14:paraId="1D792106" w14:textId="77777777" w:rsidTr="00C07DBE">
        <w:trPr>
          <w:trHeight w:val="337"/>
        </w:trPr>
        <w:tc>
          <w:tcPr>
            <w:tcW w:w="3893" w:type="dxa"/>
            <w:vAlign w:val="bottom"/>
          </w:tcPr>
          <w:p w14:paraId="34D4094D" w14:textId="1EA6CD47" w:rsidR="00A42A6F" w:rsidRDefault="00A42A6F" w:rsidP="00A42A6F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แปลงอัตรา</w:t>
            </w:r>
          </w:p>
          <w:p w14:paraId="4B43B1ED" w14:textId="5CD9C9E7" w:rsidR="00A42A6F" w:rsidRPr="009E2F97" w:rsidRDefault="00A42A6F" w:rsidP="00A42A6F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82" w:type="dxa"/>
          </w:tcPr>
          <w:p w14:paraId="7F0DACBB" w14:textId="77777777" w:rsidR="00A42A6F" w:rsidRPr="009E2F97" w:rsidRDefault="00A42A6F" w:rsidP="00A42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4AA887C1" w14:textId="746E4FF9" w:rsidR="00A42A6F" w:rsidRPr="009E2F97" w:rsidRDefault="00A42A6F" w:rsidP="00A42A6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80C1E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3E6CE0D6" w14:textId="77777777" w:rsidR="00A42A6F" w:rsidRPr="009E2F97" w:rsidRDefault="00A42A6F" w:rsidP="00A42A6F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vAlign w:val="bottom"/>
          </w:tcPr>
          <w:p w14:paraId="71FA56E5" w14:textId="3CE3BD49" w:rsidR="00A42A6F" w:rsidRPr="00303FA6" w:rsidRDefault="00A42A6F" w:rsidP="00A42A6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263" w:type="dxa"/>
            <w:vAlign w:val="bottom"/>
          </w:tcPr>
          <w:p w14:paraId="2BE47146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75DA5B6D" w14:textId="13D61724" w:rsidR="00A42A6F" w:rsidRPr="00303FA6" w:rsidRDefault="00A42A6F" w:rsidP="00A42A6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54F24BFF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6E5A68F3" w14:textId="7FF4AC24" w:rsidR="00A42A6F" w:rsidRPr="00303FA6" w:rsidRDefault="00A42A6F" w:rsidP="00A42A6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2A6F" w:rsidRPr="009E2F97" w14:paraId="7E4756CD" w14:textId="77777777" w:rsidTr="00C34CA1">
        <w:trPr>
          <w:trHeight w:val="337"/>
        </w:trPr>
        <w:tc>
          <w:tcPr>
            <w:tcW w:w="3893" w:type="dxa"/>
            <w:vAlign w:val="bottom"/>
          </w:tcPr>
          <w:p w14:paraId="4AF4A8A3" w14:textId="6F2631C9" w:rsidR="00A42A6F" w:rsidRPr="007F1F2D" w:rsidRDefault="00A42A6F" w:rsidP="00A42A6F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2" w:type="dxa"/>
          </w:tcPr>
          <w:p w14:paraId="26F65DAB" w14:textId="77777777" w:rsidR="00A42A6F" w:rsidRPr="009E2F97" w:rsidRDefault="00A42A6F" w:rsidP="00A42A6F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4248A" w14:textId="2C25C37E" w:rsidR="00A42A6F" w:rsidRPr="00AF674C" w:rsidRDefault="00A80C1E" w:rsidP="00A42A6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="00A42A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66" w:type="dxa"/>
            <w:vAlign w:val="bottom"/>
          </w:tcPr>
          <w:p w14:paraId="06AA9D8D" w14:textId="77777777" w:rsidR="00A42A6F" w:rsidRPr="009E2F97" w:rsidRDefault="00A42A6F" w:rsidP="00A42A6F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ACE69" w14:textId="6D0559C2" w:rsidR="00A42A6F" w:rsidRPr="00303FA6" w:rsidRDefault="00A42A6F" w:rsidP="00A42A6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40,718</w:t>
            </w:r>
          </w:p>
        </w:tc>
        <w:tc>
          <w:tcPr>
            <w:tcW w:w="263" w:type="dxa"/>
            <w:vAlign w:val="bottom"/>
          </w:tcPr>
          <w:p w14:paraId="4E7D8815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A63B9" w14:textId="7916DA32" w:rsidR="00A42A6F" w:rsidRPr="00286B1A" w:rsidRDefault="007018C4" w:rsidP="00A42A6F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42A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63" w:type="dxa"/>
            <w:vAlign w:val="bottom"/>
          </w:tcPr>
          <w:p w14:paraId="15307EBC" w14:textId="77777777" w:rsidR="00A42A6F" w:rsidRPr="00303FA6" w:rsidRDefault="00A42A6F" w:rsidP="00A42A6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AB390" w14:textId="171558C6" w:rsidR="00A42A6F" w:rsidRPr="00303FA6" w:rsidRDefault="00A42A6F" w:rsidP="00A42A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3,132</w:t>
            </w:r>
          </w:p>
        </w:tc>
      </w:tr>
    </w:tbl>
    <w:p w14:paraId="0B82C39C" w14:textId="1AC9651C" w:rsidR="00F87166" w:rsidRDefault="00F87166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3B389CCB" w14:textId="77777777" w:rsidR="00F87166" w:rsidRDefault="00F8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 w:bidi="ar-SA"/>
        </w:rPr>
      </w:pPr>
      <w:r>
        <w:rPr>
          <w:rFonts w:ascii="Angsana New" w:hAnsi="Angsana New"/>
          <w:sz w:val="30"/>
          <w:szCs w:val="30"/>
          <w:lang w:val="en-GB" w:eastAsia="x-none" w:bidi="ar-SA"/>
        </w:rPr>
        <w:br w:type="page"/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00"/>
        <w:gridCol w:w="270"/>
        <w:gridCol w:w="990"/>
        <w:gridCol w:w="270"/>
        <w:gridCol w:w="1080"/>
      </w:tblGrid>
      <w:tr w:rsidR="0094016F" w:rsidRPr="009E2F97" w14:paraId="385A9BB0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3296FB2F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52F06C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24C0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4F28EB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707" w:rsidRPr="009E2F97" w14:paraId="494F4627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07137D2B" w14:textId="5B6B315F" w:rsidR="00785707" w:rsidRPr="009E2F97" w:rsidRDefault="00A629E8" w:rsidP="007857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11B58003" w14:textId="6AAF2122" w:rsidR="00785707" w:rsidRPr="009E2F97" w:rsidRDefault="00594F0F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7AFCBF10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AD00F" w14:textId="6E582A47" w:rsidR="00785707" w:rsidRPr="009E2F97" w:rsidRDefault="00594F0F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644CA40B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E169B" w14:textId="035B08CF" w:rsidR="00785707" w:rsidRPr="009E2F97" w:rsidRDefault="00594F0F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47F625A1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E6BED" w14:textId="6F9A16EF" w:rsidR="00785707" w:rsidRPr="009E2F97" w:rsidRDefault="00594F0F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4016F" w:rsidRPr="009E2F97" w14:paraId="3BCF753B" w14:textId="77777777" w:rsidTr="00BF0767">
        <w:trPr>
          <w:trHeight w:val="352"/>
          <w:tblHeader/>
        </w:trPr>
        <w:tc>
          <w:tcPr>
            <w:tcW w:w="4410" w:type="dxa"/>
            <w:vAlign w:val="bottom"/>
          </w:tcPr>
          <w:p w14:paraId="014324F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07ED75DE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7AE4" w:rsidRPr="009E2F97" w14:paraId="702ED1CB" w14:textId="77777777" w:rsidTr="00BF0767">
        <w:trPr>
          <w:trHeight w:val="352"/>
          <w:tblHeader/>
        </w:trPr>
        <w:tc>
          <w:tcPr>
            <w:tcW w:w="4410" w:type="dxa"/>
            <w:vAlign w:val="bottom"/>
          </w:tcPr>
          <w:p w14:paraId="69019688" w14:textId="7CB32E52" w:rsidR="000A7AE4" w:rsidRPr="009618A7" w:rsidRDefault="000A7AE4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จำนวนที่รับรู้ในกำไรหรือขาดทุน</w:t>
            </w:r>
          </w:p>
        </w:tc>
        <w:tc>
          <w:tcPr>
            <w:tcW w:w="4770" w:type="dxa"/>
            <w:gridSpan w:val="7"/>
            <w:vAlign w:val="bottom"/>
          </w:tcPr>
          <w:p w14:paraId="7CF8CF1F" w14:textId="77777777" w:rsidR="000A7AE4" w:rsidRPr="009E2F97" w:rsidRDefault="000A7AE4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F7C40" w:rsidRPr="009E2F97" w14:paraId="034284C4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5D63ECB8" w14:textId="22662AE4" w:rsidR="006F7C40" w:rsidRPr="009E2F97" w:rsidRDefault="006F7C40" w:rsidP="006F7C40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D7D28AE" w14:textId="61469E23" w:rsidR="006F7C40" w:rsidRPr="00477790" w:rsidRDefault="0047779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  <w:vAlign w:val="bottom"/>
          </w:tcPr>
          <w:p w14:paraId="258E933F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9B3B146" w14:textId="6592FD75" w:rsidR="006F7C40" w:rsidRPr="00477790" w:rsidRDefault="006F7C40" w:rsidP="006F7C4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  <w:vAlign w:val="bottom"/>
          </w:tcPr>
          <w:p w14:paraId="2DA4BF05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440EE92" w14:textId="3C49B02D" w:rsidR="006F7C40" w:rsidRPr="00477790" w:rsidRDefault="0047779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vAlign w:val="bottom"/>
          </w:tcPr>
          <w:p w14:paraId="6A0D2304" w14:textId="77777777" w:rsidR="006F7C40" w:rsidRPr="00303FA6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053157" w14:textId="36F9D6FE" w:rsidR="006F7C40" w:rsidRPr="00303FA6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6F7C40" w:rsidRPr="009E2F97" w14:paraId="3A6300E0" w14:textId="77777777" w:rsidTr="00BF0767">
        <w:trPr>
          <w:trHeight w:val="343"/>
        </w:trPr>
        <w:tc>
          <w:tcPr>
            <w:tcW w:w="4410" w:type="dxa"/>
            <w:vAlign w:val="bottom"/>
          </w:tcPr>
          <w:p w14:paraId="29EC027C" w14:textId="77777777" w:rsidR="006F7C40" w:rsidRPr="009E2F97" w:rsidRDefault="006F7C40" w:rsidP="006F7C40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0" w:type="dxa"/>
            <w:vAlign w:val="bottom"/>
          </w:tcPr>
          <w:p w14:paraId="5E281A20" w14:textId="33C626A0" w:rsidR="006F7C40" w:rsidRPr="00477790" w:rsidRDefault="0047779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437F2E9E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2C39F2" w14:textId="04A129F1" w:rsidR="006F7C40" w:rsidRPr="00477790" w:rsidRDefault="006F7C40" w:rsidP="006F7C4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  <w:vAlign w:val="bottom"/>
          </w:tcPr>
          <w:p w14:paraId="18B7A486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2F7794" w14:textId="6659AD6F" w:rsidR="006F7C40" w:rsidRPr="00477790" w:rsidRDefault="0047779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00B585F" w14:textId="77777777" w:rsidR="006F7C40" w:rsidRPr="00303FA6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E4A1060" w14:textId="4F3D1732" w:rsidR="006F7C40" w:rsidRPr="00303FA6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F7C40" w:rsidRPr="009E2F97" w14:paraId="051F3B33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03256E97" w14:textId="3C3334E3" w:rsidR="006F7C40" w:rsidRPr="009E2F97" w:rsidRDefault="006F7C40" w:rsidP="006F7C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>:</w:t>
            </w:r>
          </w:p>
        </w:tc>
        <w:tc>
          <w:tcPr>
            <w:tcW w:w="990" w:type="dxa"/>
            <w:vAlign w:val="bottom"/>
          </w:tcPr>
          <w:p w14:paraId="4E1048D5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C6F323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6A7BCE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1C4B81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0895A26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5425D2" w14:textId="77777777" w:rsidR="006F7C40" w:rsidRPr="00303FA6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73B9DBD" w14:textId="77777777" w:rsidR="006F7C40" w:rsidRPr="00303FA6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F7C40" w:rsidRPr="009E2F97" w14:paraId="0D8C817E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1A2EC5BB" w14:textId="5C37769C" w:rsidR="006F7C40" w:rsidRPr="009E2F97" w:rsidRDefault="006F7C40" w:rsidP="006F7C4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ต้นทุนการให้เช่าและบริการ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0F64653D" w14:textId="1A9B75A6" w:rsidR="006F7C40" w:rsidRPr="00477790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77790"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198C8185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51932C" w14:textId="6D05FA16" w:rsidR="006F7C40" w:rsidRPr="00477790" w:rsidRDefault="006F7C40" w:rsidP="006F7C4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  <w:vAlign w:val="bottom"/>
          </w:tcPr>
          <w:p w14:paraId="5A87E03D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9B27B86" w14:textId="0DE49534" w:rsidR="006F7C40" w:rsidRPr="00477790" w:rsidRDefault="0047779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vAlign w:val="bottom"/>
          </w:tcPr>
          <w:p w14:paraId="3F3984B8" w14:textId="77777777" w:rsidR="006F7C40" w:rsidRPr="00303FA6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CA553CC" w14:textId="6EC9922C" w:rsidR="006F7C40" w:rsidRPr="00303FA6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</w:tr>
      <w:tr w:rsidR="006F7C40" w:rsidRPr="009E2F97" w14:paraId="4EE7F14C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62508415" w14:textId="38D49F57" w:rsidR="006F7C40" w:rsidRPr="009E2F97" w:rsidRDefault="006F7C40" w:rsidP="006F7C4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- 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E7F424" w14:textId="00D6858A" w:rsidR="006F7C40" w:rsidRPr="00477790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77790"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E8DF319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B4071C" w14:textId="6368E30C" w:rsidR="006F7C40" w:rsidRPr="00477790" w:rsidRDefault="006F7C40" w:rsidP="006F7C4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vAlign w:val="bottom"/>
          </w:tcPr>
          <w:p w14:paraId="53818EEB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54ADBB" w14:textId="54866A9E" w:rsidR="006F7C40" w:rsidRPr="00477790" w:rsidRDefault="0047779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799A90A" w14:textId="77777777" w:rsidR="006F7C40" w:rsidRPr="00303FA6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F6B0C2" w14:textId="142EE46E" w:rsidR="006F7C40" w:rsidRPr="00303FA6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F7C40" w:rsidRPr="009E2F97" w14:paraId="6E248B23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3320BCF6" w14:textId="77777777" w:rsidR="006F7C40" w:rsidRPr="009E2F97" w:rsidRDefault="006F7C40" w:rsidP="006F7C40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E06BB" w14:textId="3FBCA403" w:rsidR="006F7C40" w:rsidRPr="00477790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77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77790" w:rsidRPr="004777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  <w:vAlign w:val="bottom"/>
          </w:tcPr>
          <w:p w14:paraId="7154F3D8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BA359" w14:textId="772411E0" w:rsidR="006F7C40" w:rsidRPr="00477790" w:rsidRDefault="006F7C40" w:rsidP="006F7C4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70" w:type="dxa"/>
            <w:vAlign w:val="bottom"/>
          </w:tcPr>
          <w:p w14:paraId="36566D2B" w14:textId="77777777" w:rsidR="006F7C40" w:rsidRPr="00477790" w:rsidRDefault="006F7C40" w:rsidP="006F7C4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6CA50" w14:textId="26DF9ABC" w:rsidR="006F7C40" w:rsidRPr="00477790" w:rsidRDefault="0047779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77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vAlign w:val="bottom"/>
          </w:tcPr>
          <w:p w14:paraId="15AC21AD" w14:textId="77777777" w:rsidR="006F7C40" w:rsidRPr="00303FA6" w:rsidRDefault="006F7C40" w:rsidP="006F7C4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AFAF" w14:textId="5DE7C512" w:rsidR="006F7C40" w:rsidRPr="00303FA6" w:rsidRDefault="006F7C40" w:rsidP="006F7C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</w:tr>
    </w:tbl>
    <w:p w14:paraId="35B77AE7" w14:textId="77777777" w:rsidR="00FF3B74" w:rsidRDefault="00FF3B74" w:rsidP="00631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4B3A57A4" w14:textId="4B2A6D7F" w:rsidR="0094016F" w:rsidRDefault="0094016F" w:rsidP="00631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18410918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206A162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2369E0E7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2FE5CF84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1E56CD60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</w:p>
    <w:p w14:paraId="0311AE3A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58558C15" w14:textId="77777777" w:rsidR="0094016F" w:rsidRPr="009A307A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4EBF77E" w14:textId="0E1D1D4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6EF8">
        <w:rPr>
          <w:rFonts w:ascii="Angsana New" w:hAnsi="Angsana New"/>
          <w:sz w:val="30"/>
          <w:szCs w:val="30"/>
          <w:cs/>
        </w:rPr>
        <w:t>กลุ่มบริษัทได้นำอสังหาริมทรัพย์เพื่อการลงทุนเพื่ออุตสาหกรรม</w:t>
      </w:r>
      <w:r w:rsidR="004F4A9B">
        <w:rPr>
          <w:rFonts w:ascii="Angsana New" w:hAnsi="Angsana New" w:hint="cs"/>
          <w:sz w:val="30"/>
          <w:szCs w:val="30"/>
          <w:cs/>
        </w:rPr>
        <w:t>และเพื่อการพาณิชย์</w:t>
      </w:r>
      <w:r w:rsidRPr="00D16EF8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ไปจดจำนองเพื่อใช้เป็นหลักประกันเงินกู้ยืมจากสถาบันการเงินเป็น</w:t>
      </w:r>
      <w:r w:rsidRPr="00704A2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78552B">
        <w:rPr>
          <w:rFonts w:ascii="Angsana New" w:hAnsi="Angsana New"/>
          <w:sz w:val="30"/>
          <w:szCs w:val="30"/>
        </w:rPr>
        <w:t>7,</w:t>
      </w:r>
      <w:r w:rsidR="00FC01AC">
        <w:rPr>
          <w:rFonts w:ascii="Angsana New" w:hAnsi="Angsana New"/>
          <w:sz w:val="30"/>
          <w:szCs w:val="30"/>
        </w:rPr>
        <w:t>788</w:t>
      </w:r>
      <w:r w:rsidR="0078552B">
        <w:rPr>
          <w:rFonts w:ascii="Angsana New" w:hAnsi="Angsana New"/>
          <w:sz w:val="30"/>
          <w:szCs w:val="30"/>
        </w:rPr>
        <w:t>.</w:t>
      </w:r>
      <w:r w:rsidR="00FC01AC">
        <w:rPr>
          <w:rFonts w:ascii="Angsana New" w:hAnsi="Angsana New"/>
          <w:sz w:val="30"/>
          <w:szCs w:val="30"/>
        </w:rPr>
        <w:t>75</w:t>
      </w:r>
      <w:r w:rsidR="00680DC5" w:rsidRPr="00704A23">
        <w:rPr>
          <w:rFonts w:ascii="Angsana New" w:hAnsi="Angsana New"/>
          <w:sz w:val="30"/>
          <w:szCs w:val="30"/>
        </w:rPr>
        <w:t xml:space="preserve"> </w:t>
      </w:r>
      <w:r w:rsidR="00680DC5" w:rsidRPr="00704A23">
        <w:rPr>
          <w:rFonts w:ascii="Angsana New" w:hAnsi="Angsana New" w:hint="cs"/>
          <w:sz w:val="30"/>
          <w:szCs w:val="30"/>
          <w:cs/>
        </w:rPr>
        <w:t>ล้านบาท</w:t>
      </w:r>
      <w:r w:rsidR="00680DC5" w:rsidRPr="00FC412C">
        <w:rPr>
          <w:rFonts w:ascii="Angsana New" w:hAnsi="Angsana New" w:hint="cs"/>
          <w:sz w:val="30"/>
          <w:szCs w:val="30"/>
          <w:cs/>
        </w:rPr>
        <w:t xml:space="preserve"> </w:t>
      </w:r>
      <w:r w:rsidR="00680DC5" w:rsidRPr="00CC305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94F0F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552B">
        <w:rPr>
          <w:rFonts w:asciiTheme="majorBidi" w:hAnsiTheme="majorBidi" w:cstheme="majorBidi"/>
          <w:i/>
          <w:iCs/>
          <w:sz w:val="30"/>
          <w:szCs w:val="30"/>
        </w:rPr>
        <w:t>7,674.47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0DC5" w:rsidRPr="00CC305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4D04AA58" w14:textId="291FFC9A" w:rsidR="009D2652" w:rsidRDefault="009D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091ED5D5" w14:textId="77777777" w:rsidR="00F87166" w:rsidRDefault="00F8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BCC817" w14:textId="2FA5DD12" w:rsidR="008D002E" w:rsidRDefault="008D002E" w:rsidP="004C2839">
      <w:pPr>
        <w:pStyle w:val="Heading6"/>
        <w:numPr>
          <w:ilvl w:val="0"/>
          <w:numId w:val="20"/>
        </w:numPr>
        <w:tabs>
          <w:tab w:val="left" w:pos="540"/>
        </w:tabs>
        <w:ind w:right="65"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33525A9D" w14:textId="77777777" w:rsidR="00EA65A7" w:rsidRPr="003232C7" w:rsidRDefault="00EA65A7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2"/>
          <w:szCs w:val="22"/>
        </w:rPr>
      </w:pPr>
    </w:p>
    <w:p w14:paraId="796AFE0A" w14:textId="5DE69085" w:rsidR="001E4F69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="00E4770F">
        <w:rPr>
          <w:rFonts w:ascii="Angsana New" w:hAnsi="Angsana New" w:hint="cs"/>
          <w:sz w:val="30"/>
          <w:szCs w:val="30"/>
          <w:cs/>
        </w:rPr>
        <w:t xml:space="preserve">และจำหน่าย </w:t>
      </w:r>
      <w:r w:rsidRPr="009E2F97">
        <w:rPr>
          <w:rFonts w:ascii="Angsana New" w:hAnsi="Angsana New" w:hint="cs"/>
          <w:sz w:val="30"/>
          <w:szCs w:val="30"/>
          <w:cs/>
        </w:rPr>
        <w:t>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</w:t>
      </w:r>
      <w:r w:rsidR="002126CE" w:rsidRPr="006263D0">
        <w:rPr>
          <w:rFonts w:asciiTheme="majorBidi" w:hAnsiTheme="majorBidi" w:cstheme="majorBidi"/>
          <w:sz w:val="30"/>
          <w:szCs w:val="30"/>
          <w:cs/>
        </w:rPr>
        <w:t xml:space="preserve">งวดสามเดือนสิ้นสุดวันที่ </w:t>
      </w:r>
      <w:r w:rsidR="002126CE" w:rsidRPr="006263D0">
        <w:rPr>
          <w:rFonts w:asciiTheme="majorBidi" w:hAnsiTheme="majorBidi" w:cstheme="majorBidi"/>
          <w:sz w:val="30"/>
          <w:szCs w:val="30"/>
        </w:rPr>
        <w:t xml:space="preserve">31 </w:t>
      </w:r>
      <w:r w:rsidR="002126CE" w:rsidRPr="006263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078A2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30F9C843" w14:textId="77777777" w:rsidR="009D2652" w:rsidRPr="009E2F97" w:rsidRDefault="009D2652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1E4F69" w:rsidRPr="009E2F97" w14:paraId="2E247162" w14:textId="77777777" w:rsidTr="00BB6309">
        <w:trPr>
          <w:trHeight w:val="299"/>
          <w:tblHeader/>
        </w:trPr>
        <w:tc>
          <w:tcPr>
            <w:tcW w:w="2129" w:type="pct"/>
          </w:tcPr>
          <w:p w14:paraId="6C7EC124" w14:textId="77777777" w:rsidR="001E4F69" w:rsidRPr="009E2F97" w:rsidRDefault="001E4F69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55C4819B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6EACF72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C92062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0902091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09" w:rsidRPr="009E2F97" w14:paraId="1C667EB7" w14:textId="77777777" w:rsidTr="00BB6309">
        <w:trPr>
          <w:trHeight w:val="284"/>
          <w:tblHeader/>
        </w:trPr>
        <w:tc>
          <w:tcPr>
            <w:tcW w:w="2129" w:type="pct"/>
          </w:tcPr>
          <w:p w14:paraId="471E79E5" w14:textId="231BD27A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77370FF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166D8042" w14:textId="494515DB" w:rsidR="001E4F69" w:rsidRPr="009E2F97" w:rsidRDefault="007F1CF8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01DE168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14105D" w14:textId="47688FD9" w:rsidR="001E4F69" w:rsidRPr="009E2F97" w:rsidRDefault="007F1CF8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5CC4A44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EDEA56F" w14:textId="08D7236A" w:rsidR="001E4F69" w:rsidRPr="009E2F97" w:rsidRDefault="007F1CF8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3E7D804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FAEB519" w14:textId="3CCABE47" w:rsidR="001E4F69" w:rsidRPr="009E2F97" w:rsidRDefault="007F1CF8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E4F69" w:rsidRPr="009E2F97" w14:paraId="0EA75EF5" w14:textId="77777777" w:rsidTr="00BB6309">
        <w:trPr>
          <w:trHeight w:val="284"/>
          <w:tblHeader/>
        </w:trPr>
        <w:tc>
          <w:tcPr>
            <w:tcW w:w="2129" w:type="pct"/>
          </w:tcPr>
          <w:p w14:paraId="2317E50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66BB3B3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37DC048D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F69" w:rsidRPr="009E2F97" w14:paraId="4DA08A6D" w14:textId="77777777" w:rsidTr="00BB6309">
        <w:trPr>
          <w:trHeight w:val="284"/>
          <w:tblHeader/>
        </w:trPr>
        <w:tc>
          <w:tcPr>
            <w:tcW w:w="2129" w:type="pct"/>
            <w:vAlign w:val="bottom"/>
          </w:tcPr>
          <w:p w14:paraId="45F2864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9" w:type="pct"/>
          </w:tcPr>
          <w:p w14:paraId="0416A1F3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734F8B5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934EC" w:rsidRPr="009E2F97" w14:paraId="574F73E9" w14:textId="77777777" w:rsidTr="00BB6309">
        <w:trPr>
          <w:trHeight w:val="292"/>
          <w:tblHeader/>
        </w:trPr>
        <w:tc>
          <w:tcPr>
            <w:tcW w:w="2129" w:type="pct"/>
            <w:vAlign w:val="bottom"/>
          </w:tcPr>
          <w:p w14:paraId="22EB55EF" w14:textId="1380C0A9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19" w:type="pct"/>
          </w:tcPr>
          <w:p w14:paraId="394C7F9A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6C7FF40" w14:textId="6F4D2B94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AA6D8C"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 w:rsidR="0015152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1" w:type="pct"/>
          </w:tcPr>
          <w:p w14:paraId="01981EF5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3E85546" w14:textId="7CACE1D2" w:rsidR="003934EC" w:rsidRPr="007B3F5E" w:rsidRDefault="003934EC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AA6D8C">
              <w:rPr>
                <w:rFonts w:asciiTheme="majorBidi" w:hAnsiTheme="majorBidi" w:cstheme="majorBidi"/>
                <w:sz w:val="30"/>
                <w:szCs w:val="30"/>
              </w:rPr>
              <w:t>2,499</w:t>
            </w:r>
          </w:p>
        </w:tc>
        <w:tc>
          <w:tcPr>
            <w:tcW w:w="131" w:type="pct"/>
          </w:tcPr>
          <w:p w14:paraId="431C4814" w14:textId="77777777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F0610EA" w14:textId="356CCB06" w:rsidR="003934EC" w:rsidRPr="007B3F5E" w:rsidRDefault="00697141" w:rsidP="00E4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1" w:type="pct"/>
          </w:tcPr>
          <w:p w14:paraId="16C3BF32" w14:textId="77777777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E8AA100" w14:textId="3DF6DB42" w:rsidR="003934EC" w:rsidRPr="007B3F5E" w:rsidRDefault="003934EC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AA6D8C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3934EC" w:rsidRPr="009E2F97" w14:paraId="38391AC5" w14:textId="77777777" w:rsidTr="00BB6309">
        <w:trPr>
          <w:trHeight w:val="292"/>
          <w:tblHeader/>
        </w:trPr>
        <w:tc>
          <w:tcPr>
            <w:tcW w:w="2129" w:type="pct"/>
          </w:tcPr>
          <w:p w14:paraId="1E1E95AD" w14:textId="418587BD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19" w:type="pct"/>
          </w:tcPr>
          <w:p w14:paraId="1660D422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B6DE5E" w14:textId="52716FC9" w:rsidR="003934EC" w:rsidRPr="009E2F97" w:rsidRDefault="00151521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2544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517D7099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4557D1D" w14:textId="7935F16A" w:rsidR="003934EC" w:rsidRPr="007B3F5E" w:rsidRDefault="003934EC" w:rsidP="00E47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1" w:type="pct"/>
          </w:tcPr>
          <w:p w14:paraId="6EADB213" w14:textId="77777777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18957C5D" w14:textId="33524EEE" w:rsidR="003934EC" w:rsidRPr="007B3F5E" w:rsidRDefault="00697141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39D0C032" w14:textId="77777777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86A11C9" w14:textId="1E8D7922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1521" w:rsidRPr="009E2F97" w14:paraId="65B73C4A" w14:textId="77777777" w:rsidTr="00BB6309">
        <w:trPr>
          <w:trHeight w:val="292"/>
          <w:tblHeader/>
        </w:trPr>
        <w:tc>
          <w:tcPr>
            <w:tcW w:w="2129" w:type="pct"/>
          </w:tcPr>
          <w:p w14:paraId="0A9F6B4A" w14:textId="16D5E03A" w:rsidR="00151521" w:rsidRPr="009E2F97" w:rsidRDefault="00151521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19" w:type="pct"/>
          </w:tcPr>
          <w:p w14:paraId="20E3BCC4" w14:textId="77777777" w:rsidR="00151521" w:rsidRPr="009E2F97" w:rsidRDefault="00151521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BCD7E99" w14:textId="29405EB2" w:rsidR="00151521" w:rsidRDefault="00617938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544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757E93C9" w14:textId="77777777" w:rsidR="00151521" w:rsidRPr="009E2F97" w:rsidRDefault="00151521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13F88EEB" w14:textId="4574CE3A" w:rsidR="00151521" w:rsidRDefault="00617938" w:rsidP="00E4770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18F7B74" w14:textId="77777777" w:rsidR="00151521" w:rsidRPr="007B3F5E" w:rsidRDefault="00151521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87FDFD1" w14:textId="01DE3A72" w:rsidR="00151521" w:rsidRDefault="00617938" w:rsidP="00E4770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CBA2421" w14:textId="77777777" w:rsidR="00151521" w:rsidRPr="007B3F5E" w:rsidRDefault="00151521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2C08B93E" w14:textId="3E4BED5F" w:rsidR="00151521" w:rsidRDefault="00617938" w:rsidP="00E4770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4EC" w:rsidRPr="009E2F97" w14:paraId="06B0DC1C" w14:textId="77777777" w:rsidTr="003D2816">
        <w:trPr>
          <w:trHeight w:val="292"/>
          <w:tblHeader/>
        </w:trPr>
        <w:tc>
          <w:tcPr>
            <w:tcW w:w="2129" w:type="pct"/>
          </w:tcPr>
          <w:p w14:paraId="0FFCF878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19" w:type="pct"/>
          </w:tcPr>
          <w:p w14:paraId="76D4D9F3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EBA2E9F" w14:textId="45A1FC46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17938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79B609B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ED5E1CB" w14:textId="0920A5F9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(45)</w:t>
            </w:r>
          </w:p>
        </w:tc>
        <w:tc>
          <w:tcPr>
            <w:tcW w:w="131" w:type="pct"/>
          </w:tcPr>
          <w:p w14:paraId="3E43E729" w14:textId="77777777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E07F57F" w14:textId="2BC031B9" w:rsidR="003934EC" w:rsidRPr="007B3F5E" w:rsidRDefault="003934EC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9714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261EEAB" w14:textId="77777777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220DCE52" w14:textId="4EBAADD2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3934EC" w:rsidRPr="009E2F97" w14:paraId="44EAF074" w14:textId="77777777" w:rsidTr="003D2816">
        <w:trPr>
          <w:trHeight w:val="292"/>
          <w:tblHeader/>
        </w:trPr>
        <w:tc>
          <w:tcPr>
            <w:tcW w:w="2129" w:type="pct"/>
          </w:tcPr>
          <w:p w14:paraId="470C7C37" w14:textId="75F1C686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073E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73ED">
              <w:rPr>
                <w:rFonts w:ascii="Angsana New" w:hAnsi="Angsana New" w:hint="cs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19" w:type="pct"/>
          </w:tcPr>
          <w:p w14:paraId="450637C0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2C4BD145" w14:textId="77777777" w:rsidR="003934EC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1A959E90" w14:textId="07F832CF" w:rsidR="003934EC" w:rsidRPr="009E2F97" w:rsidRDefault="00617938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31" w:type="pct"/>
          </w:tcPr>
          <w:p w14:paraId="78F0BDAB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71DF38F" w14:textId="77777777" w:rsidR="003934EC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46A954A3" w14:textId="63158891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6920D372" w14:textId="77777777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5F6D357A" w14:textId="77777777" w:rsidR="003934EC" w:rsidRDefault="003934EC" w:rsidP="003934E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2B5C9B46" w14:textId="7BA96C13" w:rsidR="003934EC" w:rsidRPr="007B3F5E" w:rsidRDefault="003934EC" w:rsidP="003934E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BDA49F" w14:textId="77777777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43E19FD1" w14:textId="77777777" w:rsidR="003934EC" w:rsidRDefault="003934EC" w:rsidP="003934E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78613995" w14:textId="41BCE061" w:rsidR="003934EC" w:rsidRPr="007B3F5E" w:rsidRDefault="003934EC" w:rsidP="00E4770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4EC" w:rsidRPr="009E2F97" w14:paraId="504E47AB" w14:textId="77777777" w:rsidTr="00CB3E6C">
        <w:trPr>
          <w:trHeight w:val="292"/>
          <w:tblHeader/>
        </w:trPr>
        <w:tc>
          <w:tcPr>
            <w:tcW w:w="2129" w:type="pct"/>
          </w:tcPr>
          <w:p w14:paraId="49F8DA1D" w14:textId="2D7C9E8A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19" w:type="pct"/>
          </w:tcPr>
          <w:p w14:paraId="6AD4705C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2E773DA" w14:textId="5715576E" w:rsidR="003934EC" w:rsidRPr="009E2F97" w:rsidRDefault="003934EC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</w:t>
            </w:r>
            <w:r w:rsidR="00617938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31" w:type="pct"/>
          </w:tcPr>
          <w:p w14:paraId="34546AE8" w14:textId="77777777" w:rsidR="003934EC" w:rsidRPr="009E2F97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59611BC" w14:textId="460E768D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2,477</w:t>
            </w:r>
          </w:p>
        </w:tc>
        <w:tc>
          <w:tcPr>
            <w:tcW w:w="131" w:type="pct"/>
          </w:tcPr>
          <w:p w14:paraId="09332FC5" w14:textId="77777777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0BBC3D36" w14:textId="31A09F73" w:rsidR="003934EC" w:rsidRPr="007B3F5E" w:rsidRDefault="00697141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31" w:type="pct"/>
          </w:tcPr>
          <w:p w14:paraId="4F84ED46" w14:textId="77777777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398F7A29" w14:textId="32DF4DC2" w:rsidR="003934EC" w:rsidRPr="007B3F5E" w:rsidRDefault="003934EC" w:rsidP="0039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3ADC4B2E" w14:textId="6554A91D" w:rsidR="002661C6" w:rsidRDefault="002661C6" w:rsidP="00CC138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09C5B5E9" w14:textId="2A488327" w:rsidR="001E4F69" w:rsidRDefault="001E4F69" w:rsidP="002661C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00E0668B" w14:textId="77777777" w:rsidR="001E4F69" w:rsidRPr="00F41098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CA8D22" w14:textId="284DCD01" w:rsidR="001E4F69" w:rsidRDefault="001E4F69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C41">
        <w:rPr>
          <w:rFonts w:ascii="Angsana New" w:hAnsi="Angsana New"/>
          <w:sz w:val="30"/>
          <w:szCs w:val="30"/>
          <w:cs/>
        </w:rPr>
        <w:t>บริษัทย่อย</w:t>
      </w:r>
      <w:r w:rsidR="005712FA">
        <w:rPr>
          <w:rFonts w:ascii="Angsana New" w:hAnsi="Angsana New" w:hint="cs"/>
          <w:sz w:val="30"/>
          <w:szCs w:val="30"/>
          <w:cs/>
        </w:rPr>
        <w:t>หลาย</w:t>
      </w:r>
      <w:r w:rsidRPr="00213C41">
        <w:rPr>
          <w:rFonts w:ascii="Angsana New" w:hAnsi="Angsana New"/>
          <w:sz w:val="30"/>
          <w:szCs w:val="30"/>
          <w:cs/>
        </w:rPr>
        <w:t>แห่</w:t>
      </w:r>
      <w:r w:rsidR="005712FA">
        <w:rPr>
          <w:rFonts w:ascii="Angsana New" w:hAnsi="Angsana New" w:hint="cs"/>
          <w:sz w:val="30"/>
          <w:szCs w:val="30"/>
          <w:cs/>
        </w:rPr>
        <w:t>ง</w:t>
      </w:r>
      <w:r w:rsidRPr="00213C41">
        <w:rPr>
          <w:rFonts w:ascii="Angsana New" w:hAnsi="Angsana New"/>
          <w:sz w:val="30"/>
          <w:szCs w:val="30"/>
          <w:cs/>
        </w:rPr>
        <w:t>ของบริษัท</w:t>
      </w:r>
      <w:r w:rsidRPr="00213C41"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</w:t>
      </w:r>
      <w:r w:rsidRPr="00704A23">
        <w:rPr>
          <w:sz w:val="30"/>
          <w:szCs w:val="30"/>
          <w:cs/>
        </w:rPr>
        <w:t>จำนวน</w:t>
      </w:r>
      <w:r w:rsidRPr="00704A23">
        <w:rPr>
          <w:rFonts w:ascii="Angsana New" w:hAnsi="Angsana New"/>
          <w:sz w:val="30"/>
          <w:szCs w:val="30"/>
          <w:cs/>
        </w:rPr>
        <w:t xml:space="preserve">เงิน </w:t>
      </w:r>
      <w:r w:rsidR="0078552B">
        <w:rPr>
          <w:rFonts w:ascii="Angsana New" w:hAnsi="Angsana New"/>
          <w:sz w:val="30"/>
          <w:szCs w:val="30"/>
        </w:rPr>
        <w:t>644.29</w:t>
      </w:r>
      <w:r w:rsidRPr="00704A23">
        <w:rPr>
          <w:sz w:val="30"/>
          <w:szCs w:val="30"/>
          <w:cs/>
        </w:rPr>
        <w:t xml:space="preserve"> ล้านบาท</w:t>
      </w:r>
      <w:r w:rsidRPr="000162AE">
        <w:rPr>
          <w:sz w:val="30"/>
          <w:szCs w:val="30"/>
          <w:cs/>
        </w:rPr>
        <w:t xml:space="preserve"> </w:t>
      </w:r>
      <w:r w:rsidRPr="00B15EBC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B15EBC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B15EB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F1CF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1703CA">
        <w:rPr>
          <w:rFonts w:asciiTheme="majorBidi" w:hAnsiTheme="majorBidi"/>
          <w:i/>
          <w:iCs/>
          <w:sz w:val="30"/>
          <w:szCs w:val="30"/>
        </w:rPr>
        <w:t>64</w:t>
      </w:r>
      <w:r w:rsidR="0078552B">
        <w:rPr>
          <w:rFonts w:asciiTheme="majorBidi" w:hAnsiTheme="majorBidi"/>
          <w:i/>
          <w:iCs/>
          <w:sz w:val="30"/>
          <w:szCs w:val="30"/>
        </w:rPr>
        <w:t>6.80</w:t>
      </w:r>
      <w:r w:rsidR="00CD17B9" w:rsidRPr="00B15EB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15EB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1E8E029" w14:textId="31B47F78" w:rsidR="003716C2" w:rsidRDefault="00371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5D8E6DBC" w14:textId="3AB52212" w:rsidR="00370B2A" w:rsidRPr="002412E3" w:rsidRDefault="00370B2A" w:rsidP="004C2839">
      <w:pPr>
        <w:pStyle w:val="Heading6"/>
        <w:numPr>
          <w:ilvl w:val="0"/>
          <w:numId w:val="20"/>
        </w:numPr>
        <w:ind w:left="540"/>
        <w:jc w:val="both"/>
        <w:rPr>
          <w:rFonts w:ascii="Angsana New" w:hAnsi="Angsana New"/>
          <w:sz w:val="30"/>
          <w:szCs w:val="30"/>
        </w:rPr>
      </w:pPr>
      <w:r w:rsidRPr="00AE75F0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E7C621B" w14:textId="77777777" w:rsidR="00E45C73" w:rsidRPr="00F41098" w:rsidRDefault="00E45C73" w:rsidP="00370B2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080"/>
        <w:gridCol w:w="990"/>
        <w:gridCol w:w="270"/>
        <w:gridCol w:w="1080"/>
        <w:gridCol w:w="1080"/>
      </w:tblGrid>
      <w:tr w:rsidR="00E45C73" w14:paraId="70A5CA49" w14:textId="77777777" w:rsidTr="007F7ACD">
        <w:trPr>
          <w:cantSplit/>
          <w:trHeight w:val="144"/>
        </w:trPr>
        <w:tc>
          <w:tcPr>
            <w:tcW w:w="4680" w:type="dxa"/>
          </w:tcPr>
          <w:p w14:paraId="55C1656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775D2046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4AAC0C2C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455BDFC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45C73" w14:paraId="3D49F083" w14:textId="77777777" w:rsidTr="007F7ACD">
        <w:trPr>
          <w:cantSplit/>
          <w:trHeight w:val="144"/>
        </w:trPr>
        <w:tc>
          <w:tcPr>
            <w:tcW w:w="4680" w:type="dxa"/>
            <w:hideMark/>
          </w:tcPr>
          <w:p w14:paraId="234E344E" w14:textId="28147086" w:rsidR="00E45C73" w:rsidRDefault="00BE47AF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0A394977" w14:textId="0BE0EC9F" w:rsidR="00E45C73" w:rsidRDefault="007F1CF8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center"/>
            <w:hideMark/>
          </w:tcPr>
          <w:p w14:paraId="52C40563" w14:textId="65A3FD87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F1CF8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50F98C8" w14:textId="5547CC6A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2650721" w14:textId="215893A5" w:rsidR="00E45C73" w:rsidRDefault="007F1CF8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vAlign w:val="center"/>
            <w:hideMark/>
          </w:tcPr>
          <w:p w14:paraId="78CF21A0" w14:textId="0B2D7FD6" w:rsidR="00E45C73" w:rsidRDefault="007F1CF8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E45C73" w14:paraId="1CAB941E" w14:textId="77777777" w:rsidTr="007F7ACD">
        <w:trPr>
          <w:cantSplit/>
          <w:trHeight w:val="144"/>
        </w:trPr>
        <w:tc>
          <w:tcPr>
            <w:tcW w:w="4680" w:type="dxa"/>
          </w:tcPr>
          <w:p w14:paraId="589CA60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  <w:hideMark/>
          </w:tcPr>
          <w:p w14:paraId="0C9A75F3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45C73" w14:paraId="1E8EF6DC" w14:textId="77777777" w:rsidTr="007F7ACD">
        <w:trPr>
          <w:cantSplit/>
          <w:trHeight w:val="144"/>
        </w:trPr>
        <w:tc>
          <w:tcPr>
            <w:tcW w:w="4680" w:type="dxa"/>
            <w:hideMark/>
          </w:tcPr>
          <w:p w14:paraId="7D5DF625" w14:textId="4280AF88" w:rsidR="00E45C73" w:rsidRDefault="00AC4B54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 w:rsidR="00E45C7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18B8F2F0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0A4CA0A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BBFABD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AB584A" w:rsidRPr="00D62881" w14:paraId="5A967F1E" w14:textId="77777777" w:rsidTr="007F7ACD">
        <w:trPr>
          <w:cantSplit/>
          <w:trHeight w:val="191"/>
        </w:trPr>
        <w:tc>
          <w:tcPr>
            <w:tcW w:w="4680" w:type="dxa"/>
            <w:hideMark/>
          </w:tcPr>
          <w:p w14:paraId="6DA1135C" w14:textId="2FE7A666" w:rsidR="00AB584A" w:rsidRPr="00AC4B54" w:rsidRDefault="00AB584A" w:rsidP="00AB5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 w:rsidRPr="00AC4B5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1080" w:type="dxa"/>
          </w:tcPr>
          <w:p w14:paraId="5770AE86" w14:textId="59505C7E" w:rsidR="00AB584A" w:rsidRPr="00916DA3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16DA3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990" w:type="dxa"/>
            <w:hideMark/>
          </w:tcPr>
          <w:p w14:paraId="18E43F7F" w14:textId="11B9BB8D" w:rsidR="00AB584A" w:rsidRPr="00AC4B54" w:rsidRDefault="00AB584A" w:rsidP="00916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C4B5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228</w:t>
            </w:r>
          </w:p>
        </w:tc>
        <w:tc>
          <w:tcPr>
            <w:tcW w:w="270" w:type="dxa"/>
          </w:tcPr>
          <w:p w14:paraId="0764A56F" w14:textId="77777777" w:rsidR="00AB584A" w:rsidRPr="00AC4B54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B2B52F0" w14:textId="76D8A140" w:rsidR="00AB584A" w:rsidRPr="00AC4B54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6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C4B5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30</w:t>
            </w:r>
          </w:p>
        </w:tc>
        <w:tc>
          <w:tcPr>
            <w:tcW w:w="1080" w:type="dxa"/>
            <w:hideMark/>
          </w:tcPr>
          <w:p w14:paraId="0819A333" w14:textId="72674C1D" w:rsidR="00AB584A" w:rsidRPr="00AC4B54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C4B5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30</w:t>
            </w:r>
          </w:p>
        </w:tc>
      </w:tr>
      <w:tr w:rsidR="00AB584A" w:rsidRPr="00D62881" w14:paraId="23B4220E" w14:textId="77777777" w:rsidTr="007F7ACD">
        <w:trPr>
          <w:cantSplit/>
          <w:trHeight w:val="191"/>
        </w:trPr>
        <w:tc>
          <w:tcPr>
            <w:tcW w:w="4680" w:type="dxa"/>
          </w:tcPr>
          <w:p w14:paraId="1C425E7C" w14:textId="6DAE688A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92F84C7" w14:textId="56ED5EBB" w:rsidR="00AB584A" w:rsidRPr="00916DA3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16DA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990" w:type="dxa"/>
          </w:tcPr>
          <w:p w14:paraId="6F0595F0" w14:textId="6B581BA6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4561B9D" w14:textId="77777777" w:rsidR="00AB584A" w:rsidRPr="007B3F5E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66E2097" w14:textId="2E29A8D7" w:rsidR="00AB584A" w:rsidRDefault="00AB584A" w:rsidP="00C642EA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9E5106E" w14:textId="0F3F0B90" w:rsidR="00AB584A" w:rsidRDefault="00AB584A" w:rsidP="00916DA3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B584A" w14:paraId="7D610038" w14:textId="77777777" w:rsidTr="007F7ACD">
        <w:trPr>
          <w:cantSplit/>
          <w:trHeight w:val="144"/>
        </w:trPr>
        <w:tc>
          <w:tcPr>
            <w:tcW w:w="4680" w:type="dxa"/>
            <w:hideMark/>
          </w:tcPr>
          <w:p w14:paraId="5A978673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20DE0D8" w14:textId="27D9D68E" w:rsidR="00AB584A" w:rsidRPr="00916DA3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16DA3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990" w:type="dxa"/>
            <w:hideMark/>
          </w:tcPr>
          <w:p w14:paraId="697763A2" w14:textId="614A15FC" w:rsidR="00AB584A" w:rsidRPr="007B3F5E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40</w:t>
            </w:r>
          </w:p>
        </w:tc>
        <w:tc>
          <w:tcPr>
            <w:tcW w:w="270" w:type="dxa"/>
          </w:tcPr>
          <w:p w14:paraId="24361B4B" w14:textId="77777777" w:rsidR="00AB584A" w:rsidRPr="007B3F5E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1C3C5" w14:textId="2B496377" w:rsidR="00AB584A" w:rsidRPr="007B3F5E" w:rsidRDefault="00AB584A" w:rsidP="00AB584A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080" w:type="dxa"/>
            <w:hideMark/>
          </w:tcPr>
          <w:p w14:paraId="068026E6" w14:textId="7EDFF00C" w:rsidR="00AB584A" w:rsidRPr="007B3F5E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</w:p>
        </w:tc>
      </w:tr>
      <w:tr w:rsidR="00AB584A" w14:paraId="33C800EB" w14:textId="77777777" w:rsidTr="007F7ACD">
        <w:trPr>
          <w:cantSplit/>
          <w:trHeight w:val="144"/>
        </w:trPr>
        <w:tc>
          <w:tcPr>
            <w:tcW w:w="4680" w:type="dxa"/>
            <w:hideMark/>
          </w:tcPr>
          <w:p w14:paraId="0D526D2B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540E82E4" w14:textId="77777777" w:rsidR="00AB584A" w:rsidRPr="00916DA3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DC2BF6" w14:textId="29AE2A2E" w:rsidR="00AB584A" w:rsidRPr="00916DA3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16DA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90" w:type="dxa"/>
          </w:tcPr>
          <w:p w14:paraId="42CB075B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F6618D6" w14:textId="01E60F65" w:rsidR="00AB584A" w:rsidRPr="007B3F5E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10</w:t>
            </w:r>
          </w:p>
        </w:tc>
        <w:tc>
          <w:tcPr>
            <w:tcW w:w="270" w:type="dxa"/>
          </w:tcPr>
          <w:p w14:paraId="2AD39798" w14:textId="77777777" w:rsidR="00AB584A" w:rsidRPr="007B3F5E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79FF561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EEDCF5B" w14:textId="6492A1F5" w:rsidR="00AB584A" w:rsidRPr="007B3F5E" w:rsidRDefault="00AB584A" w:rsidP="00AB584A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250743E4" w14:textId="77777777" w:rsidR="00AB584A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E87334D" w14:textId="22C44018" w:rsidR="00AB584A" w:rsidRPr="007B3F5E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7F7ACD" w14:paraId="58FBF997" w14:textId="77777777" w:rsidTr="0002114A">
        <w:trPr>
          <w:cantSplit/>
          <w:trHeight w:val="144"/>
        </w:trPr>
        <w:tc>
          <w:tcPr>
            <w:tcW w:w="4680" w:type="dxa"/>
          </w:tcPr>
          <w:p w14:paraId="5AE95FE8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46111B5A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19531DE5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24AE97A2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F7ACD" w14:paraId="65108814" w14:textId="77777777" w:rsidTr="0002114A">
        <w:trPr>
          <w:cantSplit/>
          <w:trHeight w:val="144"/>
        </w:trPr>
        <w:tc>
          <w:tcPr>
            <w:tcW w:w="4680" w:type="dxa"/>
            <w:hideMark/>
          </w:tcPr>
          <w:p w14:paraId="55A30A98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6ADA42E8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center"/>
            <w:hideMark/>
          </w:tcPr>
          <w:p w14:paraId="5245A861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555972DE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398A27C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vAlign w:val="center"/>
            <w:hideMark/>
          </w:tcPr>
          <w:p w14:paraId="719E6834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7F7ACD" w14:paraId="3A60CD43" w14:textId="77777777" w:rsidTr="0002114A">
        <w:trPr>
          <w:cantSplit/>
          <w:trHeight w:val="144"/>
        </w:trPr>
        <w:tc>
          <w:tcPr>
            <w:tcW w:w="4680" w:type="dxa"/>
          </w:tcPr>
          <w:p w14:paraId="46414467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  <w:hideMark/>
          </w:tcPr>
          <w:p w14:paraId="50E9F4CA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F7ACD" w14:paraId="0793923E" w14:textId="77777777" w:rsidTr="0002114A">
        <w:trPr>
          <w:cantSplit/>
          <w:trHeight w:val="144"/>
        </w:trPr>
        <w:tc>
          <w:tcPr>
            <w:tcW w:w="4680" w:type="dxa"/>
            <w:hideMark/>
          </w:tcPr>
          <w:p w14:paraId="2EAF620D" w14:textId="215CC61B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95156FB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60828EE2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B05AAF" w14:textId="77777777" w:rsidR="007F7ACD" w:rsidRDefault="007F7ACD" w:rsidP="0002114A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AB584A" w14:paraId="7E852060" w14:textId="77777777" w:rsidTr="007F7ACD">
        <w:trPr>
          <w:cantSplit/>
          <w:trHeight w:val="144"/>
        </w:trPr>
        <w:tc>
          <w:tcPr>
            <w:tcW w:w="4680" w:type="dxa"/>
            <w:hideMark/>
          </w:tcPr>
          <w:p w14:paraId="1AD7F916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2B75A922" w14:textId="77777777" w:rsidR="00AB584A" w:rsidRPr="00916DA3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E7BD7B" w14:textId="095938F8" w:rsidR="00AB584A" w:rsidRPr="00916DA3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16DA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990" w:type="dxa"/>
          </w:tcPr>
          <w:p w14:paraId="1D60EB88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751830F7" w14:textId="2A387E60" w:rsidR="00AB584A" w:rsidRPr="007B3F5E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35</w:t>
            </w:r>
          </w:p>
        </w:tc>
        <w:tc>
          <w:tcPr>
            <w:tcW w:w="270" w:type="dxa"/>
          </w:tcPr>
          <w:p w14:paraId="3C1B6420" w14:textId="77777777" w:rsidR="00AB584A" w:rsidRPr="007B3F5E" w:rsidRDefault="00AB584A" w:rsidP="00AB584A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B3E7D7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241BF99" w14:textId="7ED1F60C" w:rsidR="00AB584A" w:rsidRPr="007B3F5E" w:rsidRDefault="00AB584A" w:rsidP="00C642EA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500A8D5F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531B1F7" w14:textId="3FDE5353" w:rsidR="00AB584A" w:rsidRPr="007B3F5E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AB584A" w14:paraId="0FC01642" w14:textId="77777777" w:rsidTr="007F7ACD">
        <w:trPr>
          <w:cantSplit/>
          <w:trHeight w:val="144"/>
        </w:trPr>
        <w:tc>
          <w:tcPr>
            <w:tcW w:w="4680" w:type="dxa"/>
            <w:hideMark/>
          </w:tcPr>
          <w:p w14:paraId="5438064C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2F219F2C" w14:textId="77777777" w:rsidR="00AB584A" w:rsidRPr="00916DA3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DA449F" w14:textId="1F36CE0F" w:rsidR="00AB584A" w:rsidRPr="00916DA3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DA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57D54C03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5B68AB4C" w14:textId="2CD1EB67" w:rsidR="00AB584A" w:rsidRPr="007B3F5E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15</w:t>
            </w:r>
          </w:p>
        </w:tc>
        <w:tc>
          <w:tcPr>
            <w:tcW w:w="270" w:type="dxa"/>
          </w:tcPr>
          <w:p w14:paraId="59806A3C" w14:textId="77777777" w:rsidR="00AB584A" w:rsidRPr="007B3F5E" w:rsidRDefault="00AB584A" w:rsidP="00AB584A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7D92D7C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B47260C" w14:textId="08E23E9F" w:rsidR="00AB584A" w:rsidRPr="007B3F5E" w:rsidRDefault="00AB584A" w:rsidP="00AB584A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66B038BE" w14:textId="77777777" w:rsidR="00AB584A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ACCD97B" w14:textId="117DB31C" w:rsidR="00AB584A" w:rsidRPr="007B3F5E" w:rsidRDefault="00AB584A" w:rsidP="00916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AB584A" w14:paraId="5098A587" w14:textId="77777777" w:rsidTr="007F7ACD">
        <w:trPr>
          <w:cantSplit/>
          <w:trHeight w:val="144"/>
        </w:trPr>
        <w:tc>
          <w:tcPr>
            <w:tcW w:w="4680" w:type="dxa"/>
          </w:tcPr>
          <w:p w14:paraId="475E5BE9" w14:textId="6CCAC4BC" w:rsidR="00AB584A" w:rsidRPr="00AC4B54" w:rsidRDefault="00AB584A" w:rsidP="00AB5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</w:pPr>
            <w:r w:rsidRPr="00AC4B54"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รายได้ค่าเช่าที่ผันแปรตามยอดขาย</w:t>
            </w:r>
          </w:p>
        </w:tc>
        <w:tc>
          <w:tcPr>
            <w:tcW w:w="1080" w:type="dxa"/>
          </w:tcPr>
          <w:p w14:paraId="09F8E2EC" w14:textId="39EA5928" w:rsidR="00AB584A" w:rsidRPr="00916DA3" w:rsidRDefault="00AB584A" w:rsidP="00C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16DA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C263314" w14:textId="6E6B2CEB" w:rsidR="00AB584A" w:rsidRPr="00AC4B54" w:rsidRDefault="00AB584A" w:rsidP="00AB5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C4B5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50825AB6" w14:textId="77777777" w:rsidR="00AB584A" w:rsidRPr="00AC4B54" w:rsidRDefault="00AB584A" w:rsidP="00AB584A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3DEC6CB" w14:textId="0150EE3C" w:rsidR="00AB584A" w:rsidRPr="00AC4B54" w:rsidRDefault="00AB584A" w:rsidP="00C642EA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C4B5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47D28F3" w14:textId="18D02CD2" w:rsidR="00AB584A" w:rsidRPr="00AC4B54" w:rsidRDefault="00AB584A" w:rsidP="00916DA3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C4B5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</w:tbl>
    <w:p w14:paraId="615F1A61" w14:textId="77777777" w:rsidR="00D07122" w:rsidRPr="00650529" w:rsidRDefault="00D07122" w:rsidP="00650529">
      <w:pPr>
        <w:rPr>
          <w:rFonts w:asciiTheme="majorBidi" w:hAnsiTheme="majorBidi" w:cstheme="majorBidi"/>
          <w:sz w:val="30"/>
          <w:szCs w:val="30"/>
        </w:rPr>
      </w:pPr>
    </w:p>
    <w:p w14:paraId="60D4443F" w14:textId="3297D6C6" w:rsidR="008110A5" w:rsidRDefault="00C72EC8" w:rsidP="006505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650529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C24504" w:rsidRPr="00650529">
        <w:rPr>
          <w:rFonts w:ascii="Angsana New" w:hAnsi="Angsana New"/>
          <w:spacing w:val="-2"/>
          <w:sz w:val="30"/>
          <w:szCs w:val="30"/>
        </w:rPr>
        <w:br/>
      </w:r>
      <w:r w:rsidRPr="0065052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6E2280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A873A1" w:rsidRPr="006263D0">
        <w:rPr>
          <w:rFonts w:asciiTheme="majorBidi" w:hAnsiTheme="majorBidi" w:cstheme="majorBidi"/>
          <w:sz w:val="30"/>
          <w:szCs w:val="30"/>
        </w:rPr>
        <w:t xml:space="preserve">31 </w:t>
      </w:r>
      <w:r w:rsidR="00A873A1" w:rsidRPr="006263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A873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37FE" w:rsidRPr="00650529">
        <w:rPr>
          <w:rFonts w:ascii="Angsana New" w:hAnsi="Angsana New"/>
          <w:spacing w:val="-2"/>
          <w:sz w:val="30"/>
          <w:szCs w:val="30"/>
        </w:rPr>
        <w:t>256</w:t>
      </w:r>
      <w:r w:rsidR="007F1CF8">
        <w:rPr>
          <w:rFonts w:ascii="Angsana New" w:hAnsi="Angsana New"/>
          <w:spacing w:val="-2"/>
          <w:sz w:val="30"/>
          <w:szCs w:val="30"/>
        </w:rPr>
        <w:t>8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 มี</w:t>
      </w:r>
      <w:r w:rsidRPr="00E4770F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117294" w:rsidRPr="00E4770F">
        <w:rPr>
          <w:rFonts w:ascii="Angsana New" w:hAnsi="Angsana New"/>
          <w:spacing w:val="-2"/>
          <w:sz w:val="30"/>
          <w:szCs w:val="30"/>
        </w:rPr>
        <w:t xml:space="preserve"> </w:t>
      </w:r>
      <w:r w:rsidR="000D0FDA" w:rsidRPr="00E4770F">
        <w:rPr>
          <w:rFonts w:ascii="Angsana New" w:hAnsi="Angsana New"/>
          <w:spacing w:val="-2"/>
          <w:sz w:val="30"/>
          <w:szCs w:val="30"/>
        </w:rPr>
        <w:t>1</w:t>
      </w:r>
      <w:r w:rsidR="00640F62" w:rsidRPr="00E4770F">
        <w:rPr>
          <w:rFonts w:ascii="Angsana New" w:hAnsi="Angsana New"/>
          <w:spacing w:val="-2"/>
          <w:sz w:val="30"/>
          <w:szCs w:val="30"/>
        </w:rPr>
        <w:t>52</w:t>
      </w:r>
      <w:r w:rsidR="00E4770F" w:rsidRPr="00E4770F">
        <w:rPr>
          <w:rFonts w:ascii="Angsana New" w:hAnsi="Angsana New"/>
          <w:spacing w:val="-2"/>
          <w:sz w:val="30"/>
          <w:szCs w:val="30"/>
        </w:rPr>
        <w:t>.00</w:t>
      </w:r>
      <w:r w:rsidRPr="00E4770F">
        <w:rPr>
          <w:rFonts w:ascii="Angsana New" w:hAnsi="Angsana New"/>
          <w:spacing w:val="-2"/>
          <w:sz w:val="30"/>
          <w:szCs w:val="30"/>
        </w:rPr>
        <w:t xml:space="preserve"> </w:t>
      </w:r>
      <w:r w:rsidRPr="00E4770F">
        <w:rPr>
          <w:rFonts w:ascii="Angsana New" w:hAnsi="Angsana New"/>
          <w:spacing w:val="-2"/>
          <w:sz w:val="30"/>
          <w:szCs w:val="30"/>
          <w:cs/>
        </w:rPr>
        <w:t>ล้านบาทและ</w:t>
      </w:r>
      <w:r w:rsidR="00117294" w:rsidRPr="00E4770F">
        <w:rPr>
          <w:rFonts w:ascii="Angsana New" w:hAnsi="Angsana New"/>
          <w:spacing w:val="-2"/>
          <w:sz w:val="30"/>
          <w:szCs w:val="30"/>
        </w:rPr>
        <w:t xml:space="preserve"> </w:t>
      </w:r>
      <w:r w:rsidR="000D0FDA" w:rsidRPr="00E4770F">
        <w:rPr>
          <w:rFonts w:ascii="Angsana New" w:hAnsi="Angsana New"/>
          <w:spacing w:val="-2"/>
          <w:sz w:val="30"/>
          <w:szCs w:val="30"/>
        </w:rPr>
        <w:t>20.6</w:t>
      </w:r>
      <w:r w:rsidR="00640F62" w:rsidRPr="00E4770F">
        <w:rPr>
          <w:rFonts w:ascii="Angsana New" w:hAnsi="Angsana New"/>
          <w:spacing w:val="-2"/>
          <w:sz w:val="30"/>
          <w:szCs w:val="30"/>
        </w:rPr>
        <w:t>1</w:t>
      </w:r>
      <w:r w:rsidR="00A873A1" w:rsidRPr="00E4770F">
        <w:rPr>
          <w:rFonts w:ascii="Angsana New" w:hAnsi="Angsana New"/>
          <w:spacing w:val="-2"/>
          <w:sz w:val="30"/>
          <w:szCs w:val="30"/>
        </w:rPr>
        <w:t xml:space="preserve"> </w:t>
      </w:r>
      <w:r w:rsidRPr="00E4770F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650529">
        <w:rPr>
          <w:rFonts w:ascii="Angsana New" w:hAnsi="Angsana New"/>
          <w:spacing w:val="-2"/>
          <w:sz w:val="30"/>
          <w:szCs w:val="30"/>
          <w:cs/>
        </w:rPr>
        <w:t>บาท ตามลำดับ</w:t>
      </w:r>
      <w:r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spacing w:val="-2"/>
          <w:sz w:val="30"/>
          <w:szCs w:val="30"/>
          <w:cs/>
        </w:rPr>
        <w:br/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A90E9A" w:rsidRPr="009E1F5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90E9A" w:rsidRPr="009E1F5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037FE" w:rsidRPr="00650529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7F1CF8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65052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7F1CF8">
        <w:rPr>
          <w:rFonts w:ascii="Angsana New" w:hAnsi="Angsana New"/>
          <w:i/>
          <w:iCs/>
          <w:spacing w:val="-2"/>
          <w:sz w:val="30"/>
          <w:szCs w:val="30"/>
        </w:rPr>
        <w:t>160.49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และ </w:t>
      </w:r>
      <w:r w:rsidR="00A90E9A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7F1CF8">
        <w:rPr>
          <w:rFonts w:ascii="Angsana New" w:hAnsi="Angsana New"/>
          <w:i/>
          <w:iCs/>
          <w:spacing w:val="-2"/>
          <w:sz w:val="30"/>
          <w:szCs w:val="30"/>
        </w:rPr>
        <w:t>2.13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ตามลำดับ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5AF9864B" w14:textId="77777777" w:rsidR="00BA1448" w:rsidRDefault="00BA1448" w:rsidP="00BA14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5C506C38" w14:textId="32C0A5E9" w:rsidR="00D120CE" w:rsidRDefault="00D120CE" w:rsidP="00D120CE">
      <w:pPr>
        <w:pStyle w:val="Heading6"/>
        <w:numPr>
          <w:ilvl w:val="0"/>
          <w:numId w:val="20"/>
        </w:numPr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D120CE">
        <w:rPr>
          <w:rFonts w:ascii="Angsana New" w:hAnsi="Angsana New" w:hint="cs"/>
          <w:spacing w:val="-2"/>
          <w:sz w:val="30"/>
          <w:szCs w:val="30"/>
          <w:cs/>
        </w:rPr>
        <w:t>หุ้นกู้</w:t>
      </w:r>
    </w:p>
    <w:p w14:paraId="417F99BA" w14:textId="77777777" w:rsidR="00117314" w:rsidRDefault="00117314" w:rsidP="0011731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27A094E" w14:textId="1FBD38AE" w:rsidR="001378FF" w:rsidRDefault="001378FF" w:rsidP="001378F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1378FF">
        <w:rPr>
          <w:rFonts w:asciiTheme="majorBidi" w:hAnsiTheme="majorBidi"/>
          <w:sz w:val="30"/>
          <w:szCs w:val="30"/>
          <w:cs/>
          <w:lang w:eastAsia="x-none"/>
        </w:rPr>
        <w:t>การไถ่ถอนหุ้นกู้ระหว่างงวด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สาม</w:t>
      </w:r>
      <w:r w:rsidRPr="001378FF">
        <w:rPr>
          <w:rFonts w:asciiTheme="majorBidi" w:hAnsiTheme="majorBidi"/>
          <w:sz w:val="30"/>
          <w:szCs w:val="30"/>
          <w:cs/>
          <w:lang w:eastAsia="x-none"/>
        </w:rPr>
        <w:t xml:space="preserve">เดือนสิ้นสุด ณ วันที่ </w:t>
      </w:r>
      <w:r w:rsidRPr="001378FF">
        <w:rPr>
          <w:rFonts w:asciiTheme="majorBidi" w:hAnsiTheme="majorBidi" w:cstheme="majorBidi"/>
          <w:sz w:val="30"/>
          <w:szCs w:val="30"/>
          <w:lang w:eastAsia="x-none"/>
        </w:rPr>
        <w:t>3</w:t>
      </w:r>
      <w:r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1378F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ธันวาคม</w:t>
      </w:r>
      <w:r w:rsidRPr="001378FF">
        <w:rPr>
          <w:rFonts w:asciiTheme="majorBidi" w:hAnsiTheme="majorBidi"/>
          <w:sz w:val="30"/>
          <w:szCs w:val="30"/>
          <w:cs/>
          <w:lang w:eastAsia="x-none"/>
        </w:rPr>
        <w:t xml:space="preserve"> มีดังนี้</w:t>
      </w:r>
    </w:p>
    <w:p w14:paraId="4271C351" w14:textId="77777777" w:rsidR="00C642EA" w:rsidRDefault="00C642EA" w:rsidP="001378F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C642EA" w:rsidRPr="009E2F97" w14:paraId="7B6722EA" w14:textId="77777777" w:rsidTr="00A91A80">
        <w:trPr>
          <w:trHeight w:val="299"/>
          <w:tblHeader/>
        </w:trPr>
        <w:tc>
          <w:tcPr>
            <w:tcW w:w="2129" w:type="pct"/>
          </w:tcPr>
          <w:p w14:paraId="3D526E4C" w14:textId="77777777" w:rsidR="00C642EA" w:rsidRPr="009E2F97" w:rsidRDefault="00C642EA" w:rsidP="00A9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1E5E358C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1F3910D5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B476E1A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2E57DA86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2EA" w:rsidRPr="009E2F97" w14:paraId="298D0889" w14:textId="77777777" w:rsidTr="00A91A80">
        <w:trPr>
          <w:trHeight w:val="284"/>
          <w:tblHeader/>
        </w:trPr>
        <w:tc>
          <w:tcPr>
            <w:tcW w:w="2129" w:type="pct"/>
          </w:tcPr>
          <w:p w14:paraId="3EB35BDA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01D782F4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43C78C6E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59631DDF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A7DD08C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57B67136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0D22031B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6CDDD828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5BA5CF6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642EA" w:rsidRPr="009E2F97" w14:paraId="172CE09C" w14:textId="77777777" w:rsidTr="00A91A80">
        <w:trPr>
          <w:trHeight w:val="284"/>
          <w:tblHeader/>
        </w:trPr>
        <w:tc>
          <w:tcPr>
            <w:tcW w:w="2129" w:type="pct"/>
          </w:tcPr>
          <w:p w14:paraId="228D27F8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1C43116A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53FFCB73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42EA" w:rsidRPr="009E2F97" w14:paraId="6A464F36" w14:textId="77777777" w:rsidTr="00A91A80">
        <w:trPr>
          <w:trHeight w:val="292"/>
          <w:tblHeader/>
        </w:trPr>
        <w:tc>
          <w:tcPr>
            <w:tcW w:w="2129" w:type="pct"/>
            <w:vAlign w:val="bottom"/>
          </w:tcPr>
          <w:p w14:paraId="1F4EA450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19" w:type="pct"/>
          </w:tcPr>
          <w:p w14:paraId="2702448A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D0C33CF" w14:textId="5330CB8A" w:rsidR="00C642EA" w:rsidRPr="009E2F97" w:rsidRDefault="00C642EA" w:rsidP="00C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916DA3">
              <w:rPr>
                <w:rFonts w:asciiTheme="majorBidi" w:hAnsiTheme="majorBidi" w:cstheme="majorBidi"/>
                <w:sz w:val="30"/>
                <w:szCs w:val="30"/>
              </w:rPr>
              <w:t>33,944</w:t>
            </w:r>
          </w:p>
        </w:tc>
        <w:tc>
          <w:tcPr>
            <w:tcW w:w="131" w:type="pct"/>
          </w:tcPr>
          <w:p w14:paraId="782C3F39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482624B" w14:textId="5FB4D09A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33,211</w:t>
            </w:r>
          </w:p>
        </w:tc>
        <w:tc>
          <w:tcPr>
            <w:tcW w:w="131" w:type="pct"/>
          </w:tcPr>
          <w:p w14:paraId="2901C95D" w14:textId="77777777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496C0C3" w14:textId="032D9CFE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AC4B5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3,944</w:t>
            </w:r>
          </w:p>
        </w:tc>
        <w:tc>
          <w:tcPr>
            <w:tcW w:w="131" w:type="pct"/>
          </w:tcPr>
          <w:p w14:paraId="666DD9B8" w14:textId="77777777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F4662BA" w14:textId="52B00DB9" w:rsidR="00C642EA" w:rsidRPr="00F8663D" w:rsidRDefault="00C642EA" w:rsidP="00C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F8663D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  <w:r w:rsidR="00A65C6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F8663D" w:rsidRPr="00F8663D">
              <w:rPr>
                <w:rFonts w:ascii="Angsana New" w:eastAsia="Times New Roman" w:hAnsi="Angsana New"/>
                <w:sz w:val="30"/>
                <w:szCs w:val="30"/>
              </w:rPr>
              <w:t>,712</w:t>
            </w:r>
          </w:p>
        </w:tc>
      </w:tr>
      <w:tr w:rsidR="00C642EA" w:rsidRPr="009E2F97" w14:paraId="36C4B3B6" w14:textId="77777777" w:rsidTr="00A91A80">
        <w:trPr>
          <w:trHeight w:val="292"/>
          <w:tblHeader/>
        </w:trPr>
        <w:tc>
          <w:tcPr>
            <w:tcW w:w="2129" w:type="pct"/>
          </w:tcPr>
          <w:p w14:paraId="2659BC0F" w14:textId="2836569A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642E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กระแสเงินสดจ่ายคืนเงินต้น</w:t>
            </w:r>
          </w:p>
        </w:tc>
        <w:tc>
          <w:tcPr>
            <w:tcW w:w="419" w:type="pct"/>
          </w:tcPr>
          <w:p w14:paraId="5B906570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D90594C" w14:textId="54C19051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916D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2,971</w:t>
            </w:r>
            <w:r w:rsidRPr="00916D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5BE89C2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9B7A673" w14:textId="15A883FC" w:rsidR="00C642EA" w:rsidRPr="007B3F5E" w:rsidRDefault="00C642EA" w:rsidP="00C642EA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57974DA" w14:textId="77777777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F849853" w14:textId="2F29C760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916D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2,971</w:t>
            </w:r>
            <w:r w:rsidRPr="00916D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7CD48CC7" w14:textId="77777777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0129AC54" w14:textId="039113E9" w:rsidR="00C642EA" w:rsidRPr="00F8663D" w:rsidRDefault="00C642EA" w:rsidP="00C642EA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F866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42EA" w:rsidRPr="009E2F97" w14:paraId="6EAD1B95" w14:textId="77777777" w:rsidTr="00A91A80">
        <w:trPr>
          <w:trHeight w:val="292"/>
          <w:tblHeader/>
        </w:trPr>
        <w:tc>
          <w:tcPr>
            <w:tcW w:w="2129" w:type="pct"/>
          </w:tcPr>
          <w:p w14:paraId="332F1281" w14:textId="2823B25F" w:rsidR="00C642EA" w:rsidRPr="009E2F97" w:rsidRDefault="0032301C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="003D31A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419" w:type="pct"/>
          </w:tcPr>
          <w:p w14:paraId="2FE5A572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808E44D" w14:textId="1D37014C" w:rsidR="00C642EA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1" w:type="pct"/>
          </w:tcPr>
          <w:p w14:paraId="282B284E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1AB5F302" w14:textId="6404A0A3" w:rsidR="00C642EA" w:rsidRDefault="00C642EA" w:rsidP="00C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42</w:t>
            </w:r>
          </w:p>
        </w:tc>
        <w:tc>
          <w:tcPr>
            <w:tcW w:w="131" w:type="pct"/>
          </w:tcPr>
          <w:p w14:paraId="51384FD1" w14:textId="77777777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85AF8B0" w14:textId="06BF2EED" w:rsidR="00C642EA" w:rsidRDefault="00C642EA" w:rsidP="00C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1" w:type="pct"/>
          </w:tcPr>
          <w:p w14:paraId="55036A21" w14:textId="77777777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7F0B46EE" w14:textId="7A145602" w:rsidR="00C642EA" w:rsidRPr="00F8663D" w:rsidRDefault="00C642EA" w:rsidP="00C64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F8663D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</w:t>
            </w:r>
            <w:r w:rsidR="00F8663D" w:rsidRPr="00F8663D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</w:t>
            </w:r>
          </w:p>
        </w:tc>
      </w:tr>
      <w:tr w:rsidR="00C642EA" w:rsidRPr="009E2F97" w14:paraId="04DC52A9" w14:textId="77777777" w:rsidTr="00A91A80">
        <w:trPr>
          <w:trHeight w:val="292"/>
          <w:tblHeader/>
        </w:trPr>
        <w:tc>
          <w:tcPr>
            <w:tcW w:w="2129" w:type="pct"/>
          </w:tcPr>
          <w:p w14:paraId="475FBC3D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19" w:type="pct"/>
          </w:tcPr>
          <w:p w14:paraId="3EC54FD8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94E996" w14:textId="57AAEACF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31,046</w:t>
            </w:r>
          </w:p>
        </w:tc>
        <w:tc>
          <w:tcPr>
            <w:tcW w:w="131" w:type="pct"/>
          </w:tcPr>
          <w:p w14:paraId="15D1EA59" w14:textId="77777777" w:rsidR="00C642EA" w:rsidRPr="009E2F97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1181D6B" w14:textId="1EEF1F8B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33,253</w:t>
            </w:r>
          </w:p>
        </w:tc>
        <w:tc>
          <w:tcPr>
            <w:tcW w:w="131" w:type="pct"/>
          </w:tcPr>
          <w:p w14:paraId="052D577C" w14:textId="77777777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3781D9B5" w14:textId="1DDEDD89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31,046</w:t>
            </w:r>
          </w:p>
        </w:tc>
        <w:tc>
          <w:tcPr>
            <w:tcW w:w="131" w:type="pct"/>
          </w:tcPr>
          <w:p w14:paraId="0B89CE4C" w14:textId="77777777" w:rsidR="00C642EA" w:rsidRPr="007B3F5E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40BBEF68" w14:textId="752E1295" w:rsidR="00C642EA" w:rsidRPr="00F8663D" w:rsidRDefault="00C642EA" w:rsidP="00A91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63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8663D" w:rsidRPr="00F8663D">
              <w:rPr>
                <w:rFonts w:ascii="Angsana New" w:hAnsi="Angsana New"/>
                <w:b/>
                <w:bCs/>
                <w:sz w:val="30"/>
                <w:szCs w:val="30"/>
              </w:rPr>
              <w:t>1,753</w:t>
            </w:r>
          </w:p>
        </w:tc>
      </w:tr>
    </w:tbl>
    <w:p w14:paraId="16B6313A" w14:textId="77777777" w:rsidR="00916DA3" w:rsidRDefault="00916DA3" w:rsidP="00916DA3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</w:rPr>
      </w:pPr>
    </w:p>
    <w:p w14:paraId="255ECB71" w14:textId="5B744634" w:rsidR="0050668D" w:rsidRPr="00A04E91" w:rsidRDefault="009164C8" w:rsidP="002073ED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</w:t>
      </w:r>
      <w:r w:rsidR="00A04E91" w:rsidRPr="006375B5">
        <w:rPr>
          <w:rFonts w:ascii="Angsana New" w:hAnsi="Angsana New"/>
          <w:sz w:val="30"/>
          <w:szCs w:val="30"/>
          <w:cs/>
        </w:rPr>
        <w:t>วนงานดำเนินงาน</w:t>
      </w:r>
      <w:r w:rsidR="00A04E91" w:rsidRPr="006375B5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E88DAB8" w14:textId="77777777" w:rsidR="009A45B0" w:rsidRPr="006375B5" w:rsidRDefault="009A45B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0C696813" w14:textId="77777777" w:rsidR="002073ED" w:rsidRPr="006375B5" w:rsidRDefault="002073ED" w:rsidP="002073ED">
      <w:pPr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6375B5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6375B5">
        <w:rPr>
          <w:rFonts w:ascii="Angsana New" w:hAnsi="Angsana New" w:hint="cs"/>
          <w:sz w:val="30"/>
          <w:szCs w:val="30"/>
          <w:cs/>
        </w:rPr>
        <w:t>ลุ่มบริษัท</w:t>
      </w:r>
      <w:r>
        <w:rPr>
          <w:rFonts w:ascii="Angsana New" w:hAnsi="Angsana New" w:hint="cs"/>
          <w:sz w:val="30"/>
          <w:szCs w:val="30"/>
          <w:cs/>
        </w:rPr>
        <w:t>ที่มี</w:t>
      </w:r>
      <w:r w:rsidRPr="006375B5">
        <w:rPr>
          <w:rFonts w:ascii="Angsana New" w:hAnsi="Angsana New" w:hint="cs"/>
          <w:sz w:val="30"/>
          <w:szCs w:val="30"/>
          <w:cs/>
        </w:rPr>
        <w:t>ธุรกิจและบริการที่แตกต่างกัน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เนื่องจากการใช้เทคโนโลยีและกลยุทธ์ทางการตลาดที่แตกต่างกัน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2CA502F" w14:textId="77777777" w:rsidR="002073ED" w:rsidRPr="009E6CF9" w:rsidRDefault="002073ED" w:rsidP="002073ED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672E626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lastRenderedPageBreak/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  <w:cs/>
        </w:rPr>
        <w:t xml:space="preserve">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60F44028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2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ธุรกิจ</w:t>
      </w:r>
      <w:r w:rsidRPr="006375B5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154E1E25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70E71C39" w14:textId="77777777" w:rsidR="002073ED" w:rsidRPr="006375B5" w:rsidRDefault="002073ED" w:rsidP="0020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6D32AC0B" w14:textId="77777777" w:rsidR="002073ED" w:rsidRPr="00C642EA" w:rsidRDefault="002073ED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BFF0D38" w14:textId="77777777" w:rsidR="002073ED" w:rsidRDefault="002073ED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E1F92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 ไม่มีส่วนงานใดที่เข้าเกณฑ์เชิงปริมาณเพื่</w:t>
      </w:r>
      <w:r w:rsidRPr="008736E8">
        <w:rPr>
          <w:rFonts w:ascii="Angsana New" w:hAnsi="Angsana New" w:hint="cs"/>
          <w:sz w:val="30"/>
          <w:szCs w:val="30"/>
          <w:cs/>
        </w:rPr>
        <w:t>อกำหนด</w:t>
      </w:r>
      <w:r>
        <w:rPr>
          <w:rFonts w:ascii="Angsana New" w:hAnsi="Angsana New"/>
          <w:sz w:val="30"/>
          <w:szCs w:val="30"/>
          <w:cs/>
        </w:rPr>
        <w:br/>
      </w:r>
      <w:r w:rsidRPr="008736E8">
        <w:rPr>
          <w:rFonts w:ascii="Angsana New" w:hAnsi="Angsana New" w:hint="cs"/>
          <w:sz w:val="30"/>
          <w:szCs w:val="30"/>
          <w:cs/>
        </w:rPr>
        <w:t xml:space="preserve">ส่วนงานที่รายงานในปี </w:t>
      </w:r>
      <w:r w:rsidRPr="008736E8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8736E8">
        <w:rPr>
          <w:rFonts w:ascii="Angsana New" w:hAnsi="Angsana New" w:hint="cs"/>
          <w:sz w:val="30"/>
          <w:szCs w:val="30"/>
          <w:cs/>
        </w:rPr>
        <w:t xml:space="preserve"> หรือ </w:t>
      </w:r>
      <w:r w:rsidRPr="008736E8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6940F772" w14:textId="77777777" w:rsidR="00AD58A3" w:rsidRPr="00C642EA" w:rsidRDefault="00AD58A3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3721C67" w14:textId="77777777" w:rsidR="002073ED" w:rsidRPr="005C0921" w:rsidRDefault="002073ED" w:rsidP="002073E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C0921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ผลการดำเนินงานของแต่ละส่วนงานวัดโดยใช้กำไรก่อนต้นทุนทางการเงินและภาษีเงินได้ของส่วนงาน</w:t>
      </w:r>
      <w:r w:rsidRPr="005C0921">
        <w:rPr>
          <w:rFonts w:ascii="Angsana New" w:hAnsi="Angsana New"/>
          <w:sz w:val="30"/>
          <w:szCs w:val="30"/>
          <w:cs/>
        </w:rPr>
        <w:t xml:space="preserve"> </w:t>
      </w:r>
      <w:r w:rsidRPr="005C0921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C0921">
        <w:rPr>
          <w:rFonts w:ascii="Angsana New" w:hAnsi="Angsana New"/>
          <w:sz w:val="30"/>
          <w:szCs w:val="30"/>
          <w:cs/>
        </w:rPr>
        <w:t xml:space="preserve"> </w:t>
      </w:r>
      <w:r w:rsidRPr="005C0921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C0921">
        <w:rPr>
          <w:rFonts w:ascii="Angsana New" w:hAnsi="Angsana New"/>
          <w:sz w:val="30"/>
          <w:szCs w:val="30"/>
          <w:cs/>
        </w:rPr>
        <w:t xml:space="preserve"> </w:t>
      </w:r>
      <w:r w:rsidRPr="005C0921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ทั้งนี้การกำหนดราคาระหว่างกันนั้นเป็นไปตามการซื้อขายตามปกติธุรกิจ</w:t>
      </w:r>
    </w:p>
    <w:p w14:paraId="7D2E225A" w14:textId="689E2CA2" w:rsidR="00E4770F" w:rsidRPr="00C642EA" w:rsidRDefault="00E4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7B176FBC" w14:textId="2A64EEE9" w:rsidR="00A06BEB" w:rsidRPr="00533EB7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3E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75835DE" w14:textId="7BEB28B9" w:rsidR="00A06BEB" w:rsidRPr="00C642EA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786459C" w14:textId="063FD27E" w:rsidR="00A06BEB" w:rsidRPr="00A06BEB" w:rsidRDefault="00A06BEB" w:rsidP="00AC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06BEB">
        <w:rPr>
          <w:rFonts w:ascii="Angsana New" w:hAnsi="Angsana New" w:hint="cs"/>
          <w:sz w:val="30"/>
          <w:szCs w:val="30"/>
          <w:cs/>
        </w:rPr>
        <w:t>บริษัทดำเนินธุรกิจหล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A06BEB">
        <w:rPr>
          <w:rFonts w:ascii="Angsana New" w:hAnsi="Angsana New" w:hint="cs"/>
          <w:sz w:val="30"/>
          <w:szCs w:val="30"/>
          <w:cs/>
        </w:rPr>
        <w:t>ในประเทศเท่าน</w:t>
      </w:r>
      <w:r>
        <w:rPr>
          <w:rFonts w:ascii="Angsana New" w:hAnsi="Angsana New" w:hint="cs"/>
          <w:sz w:val="30"/>
          <w:szCs w:val="30"/>
          <w:cs/>
        </w:rPr>
        <w:t>ั้น</w:t>
      </w:r>
      <w:r w:rsidRPr="00A06BEB">
        <w:rPr>
          <w:rFonts w:ascii="Angsana New" w:hAnsi="Angsana New"/>
          <w:sz w:val="30"/>
          <w:szCs w:val="30"/>
          <w:cs/>
        </w:rPr>
        <w:t xml:space="preserve"> </w:t>
      </w:r>
      <w:r w:rsidRPr="00A06BEB">
        <w:rPr>
          <w:rFonts w:ascii="Angsana New" w:hAnsi="Angsana New" w:hint="cs"/>
          <w:sz w:val="30"/>
          <w:szCs w:val="30"/>
          <w:cs/>
        </w:rPr>
        <w:t>ไม่มีรายไ</w:t>
      </w:r>
      <w:r>
        <w:rPr>
          <w:rFonts w:ascii="Angsana New" w:hAnsi="Angsana New" w:hint="cs"/>
          <w:sz w:val="30"/>
          <w:szCs w:val="30"/>
          <w:cs/>
        </w:rPr>
        <w:t>ด้จา</w:t>
      </w:r>
      <w:r w:rsidRPr="00A06BEB">
        <w:rPr>
          <w:rFonts w:ascii="Angsana New" w:hAnsi="Angsana New" w:hint="cs"/>
          <w:sz w:val="30"/>
          <w:szCs w:val="30"/>
          <w:cs/>
        </w:rPr>
        <w:t>กต่างประเทศ</w:t>
      </w:r>
      <w:r w:rsidR="00AC4B54">
        <w:rPr>
          <w:rFonts w:ascii="Angsana New" w:hAnsi="Angsana New" w:hint="cs"/>
          <w:sz w:val="30"/>
          <w:szCs w:val="30"/>
          <w:cs/>
        </w:rPr>
        <w:t>หรือสินทรัพย์ในต่างประเทศ</w:t>
      </w:r>
      <w:r w:rsidRPr="00A06BEB">
        <w:rPr>
          <w:rFonts w:ascii="Angsana New" w:hAnsi="Angsana New" w:hint="cs"/>
          <w:sz w:val="30"/>
          <w:szCs w:val="30"/>
          <w:cs/>
        </w:rPr>
        <w:t>ที่มีสาระส</w:t>
      </w:r>
      <w:r>
        <w:rPr>
          <w:rFonts w:ascii="Angsana New" w:hAnsi="Angsana New" w:hint="cs"/>
          <w:sz w:val="30"/>
          <w:szCs w:val="30"/>
          <w:cs/>
        </w:rPr>
        <w:t>ำคัญ</w:t>
      </w:r>
    </w:p>
    <w:p w14:paraId="1DEBE71B" w14:textId="77777777" w:rsidR="009643B9" w:rsidRPr="00C642EA" w:rsidRDefault="009643B9" w:rsidP="00CC1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noProof/>
          <w:sz w:val="24"/>
          <w:szCs w:val="24"/>
        </w:rPr>
      </w:pPr>
    </w:p>
    <w:p w14:paraId="0CF90829" w14:textId="59F75FB6" w:rsidR="00274F3B" w:rsidRPr="00C642EA" w:rsidRDefault="00D47038" w:rsidP="00C6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274F3B" w:rsidRPr="00C642EA" w:rsidSect="00320FFA">
          <w:foot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pgNumType w:start="25"/>
          <w:cols w:space="720"/>
          <w:docGrid w:linePitch="245"/>
        </w:sectPr>
      </w:pPr>
      <w:r w:rsidRPr="00AA76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ภาพรวมรายได้ตาม</w:t>
      </w:r>
      <w:r w:rsidRPr="00AA76D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EA22A9">
        <w:rPr>
          <w:rFonts w:ascii="Angsana New" w:hAnsi="Angsana New"/>
          <w:noProof/>
          <w:sz w:val="30"/>
          <w:szCs w:val="30"/>
          <w:lang w:val="th-TH"/>
        </w:rPr>
        <w:drawing>
          <wp:anchor distT="0" distB="0" distL="114300" distR="114300" simplePos="0" relativeHeight="251658240" behindDoc="1" locked="0" layoutInCell="1" allowOverlap="1" wp14:anchorId="37337A1E" wp14:editId="7A1EAD82">
            <wp:simplePos x="0" y="0"/>
            <wp:positionH relativeFrom="column">
              <wp:posOffset>417830</wp:posOffset>
            </wp:positionH>
            <wp:positionV relativeFrom="paragraph">
              <wp:posOffset>272415</wp:posOffset>
            </wp:positionV>
            <wp:extent cx="6099175" cy="3157855"/>
            <wp:effectExtent l="0" t="0" r="0" b="0"/>
            <wp:wrapTight wrapText="bothSides">
              <wp:wrapPolygon edited="0">
                <wp:start x="11874" y="391"/>
                <wp:lineTo x="3441" y="782"/>
                <wp:lineTo x="3441" y="1955"/>
                <wp:lineTo x="10794" y="2736"/>
                <wp:lineTo x="8568" y="3127"/>
                <wp:lineTo x="7421" y="3909"/>
                <wp:lineTo x="7421" y="4821"/>
                <wp:lineTo x="6746" y="5473"/>
                <wp:lineTo x="5869" y="6645"/>
                <wp:lineTo x="5532" y="7818"/>
                <wp:lineTo x="5127" y="8991"/>
                <wp:lineTo x="0" y="10685"/>
                <wp:lineTo x="0" y="13421"/>
                <wp:lineTo x="5060" y="15246"/>
                <wp:lineTo x="5667" y="17330"/>
                <wp:lineTo x="7016" y="19415"/>
                <wp:lineTo x="8231" y="20067"/>
                <wp:lineTo x="8568" y="20327"/>
                <wp:lineTo x="9243" y="20327"/>
                <wp:lineTo x="9513" y="20067"/>
                <wp:lineTo x="10659" y="19546"/>
                <wp:lineTo x="16326" y="19285"/>
                <wp:lineTo x="16596" y="18633"/>
                <wp:lineTo x="15989" y="17330"/>
                <wp:lineTo x="17473" y="17330"/>
                <wp:lineTo x="18418" y="16549"/>
                <wp:lineTo x="18485" y="13682"/>
                <wp:lineTo x="17878" y="13552"/>
                <wp:lineTo x="13021" y="13161"/>
                <wp:lineTo x="13021" y="11076"/>
                <wp:lineTo x="19565" y="11076"/>
                <wp:lineTo x="20307" y="10815"/>
                <wp:lineTo x="20037" y="8991"/>
                <wp:lineTo x="20172" y="8079"/>
                <wp:lineTo x="19093" y="7818"/>
                <wp:lineTo x="12076" y="6776"/>
                <wp:lineTo x="10862" y="5212"/>
                <wp:lineTo x="10390" y="4821"/>
                <wp:lineTo x="10794" y="2736"/>
                <wp:lineTo x="15787" y="1955"/>
                <wp:lineTo x="15922" y="1173"/>
                <wp:lineTo x="13830" y="391"/>
                <wp:lineTo x="11874" y="391"/>
              </wp:wrapPolygon>
            </wp:wrapTight>
            <wp:docPr id="2841646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164674" name="Picture 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157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1527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330"/>
        <w:gridCol w:w="990"/>
        <w:gridCol w:w="990"/>
        <w:gridCol w:w="900"/>
        <w:gridCol w:w="900"/>
        <w:gridCol w:w="810"/>
        <w:gridCol w:w="810"/>
        <w:gridCol w:w="810"/>
        <w:gridCol w:w="900"/>
        <w:gridCol w:w="810"/>
        <w:gridCol w:w="810"/>
        <w:gridCol w:w="810"/>
        <w:gridCol w:w="810"/>
        <w:gridCol w:w="810"/>
        <w:gridCol w:w="783"/>
      </w:tblGrid>
      <w:tr w:rsidR="006973A9" w:rsidRPr="009E2F97" w14:paraId="779C026C" w14:textId="77777777" w:rsidTr="003B7FF4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088F3" w14:textId="77777777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lastRenderedPageBreak/>
              <w:br w:type="page"/>
            </w:r>
            <w:r w:rsidRPr="003B7D7B"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column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1943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8B29F7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973A9" w:rsidRPr="009E2F97" w14:paraId="24441C33" w14:textId="77777777" w:rsidTr="001045B4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5EEFB" w14:textId="39302D99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F5DD" w14:textId="3C1BA1AD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0196" w14:textId="0B666034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E3B0" w14:textId="2378745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84B8" w14:textId="26609E28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14:paraId="02666003" w14:textId="7777777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73F2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20" w:type="dxa"/>
            <w:gridSpan w:val="2"/>
            <w:vAlign w:val="bottom"/>
          </w:tcPr>
          <w:p w14:paraId="2C7E0C69" w14:textId="7777777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3" w:type="dxa"/>
            <w:gridSpan w:val="2"/>
            <w:vAlign w:val="bottom"/>
          </w:tcPr>
          <w:p w14:paraId="7AAEF042" w14:textId="7777777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F1CF8" w:rsidRPr="009E2F97" w14:paraId="5D84A0C7" w14:textId="77777777" w:rsidTr="001045B4">
        <w:trPr>
          <w:trHeight w:val="146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FA8CB1" w14:textId="0FF4B0D2" w:rsidR="007F1CF8" w:rsidRPr="009E2F97" w:rsidRDefault="00994CA1" w:rsidP="0099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5D09" w14:textId="30AA9095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E9FA" w14:textId="426E6712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EF24" w14:textId="01950D1E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152" w14:textId="77CB860A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3714" w14:textId="7357AB1C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CE43" w14:textId="57E6CF25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AB92" w14:textId="53BAAE7B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C19A" w14:textId="00587CC4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84F" w14:textId="342AEFC9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B6F7" w14:textId="51AEC085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34D" w14:textId="58ABFC3A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22D6" w14:textId="44792D71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vAlign w:val="bottom"/>
          </w:tcPr>
          <w:p w14:paraId="30DD389F" w14:textId="16ED6AD4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783" w:type="dxa"/>
            <w:vAlign w:val="bottom"/>
          </w:tcPr>
          <w:p w14:paraId="31D1ED2D" w14:textId="7314B62F" w:rsidR="007F1CF8" w:rsidRPr="009E2F97" w:rsidRDefault="007F1CF8" w:rsidP="007F1CF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7F1CF8" w:rsidRPr="009E2F97" w14:paraId="4C799522" w14:textId="77777777" w:rsidTr="003B7FF4">
        <w:trPr>
          <w:trHeight w:val="173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8CC6F" w14:textId="67A5C4C1" w:rsidR="007F1CF8" w:rsidRPr="009E2F97" w:rsidRDefault="007F1CF8" w:rsidP="007F1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943" w:type="dxa"/>
            <w:gridSpan w:val="14"/>
            <w:tcBorders>
              <w:top w:val="nil"/>
              <w:left w:val="nil"/>
            </w:tcBorders>
          </w:tcPr>
          <w:p w14:paraId="06678583" w14:textId="77777777" w:rsidR="007F1CF8" w:rsidRPr="009E2F97" w:rsidRDefault="007F1CF8" w:rsidP="007F1CF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D2ABC" w:rsidRPr="009E2F97" w14:paraId="558BD747" w14:textId="77777777" w:rsidTr="00F05B86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5B0913" w14:textId="77777777" w:rsidR="008D2ABC" w:rsidRPr="009E2F97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7801EF" w14:textId="0E8443AA" w:rsidR="008D2ABC" w:rsidRPr="009E2F97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F32A52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EEF42F" w14:textId="7248FB9F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1A780F" w14:textId="559A7815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F32A52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C87C7" w14:textId="39F6661E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71BD34" w14:textId="644D68B8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743A8D" w14:textId="5D316CE3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92272B">
              <w:rPr>
                <w:rFonts w:ascii="Angsana New" w:hAnsi="Angsana New"/>
                <w:sz w:val="24"/>
                <w:szCs w:val="24"/>
              </w:rPr>
              <w:t>4</w:t>
            </w:r>
            <w:r w:rsidR="00AA76D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F6F1B7" w14:textId="49E81330" w:rsidR="008D2ABC" w:rsidRPr="000058E3" w:rsidRDefault="00F32A52" w:rsidP="008D2ABC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A3BFB1" w14:textId="4574CCE1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272B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10" w:type="dxa"/>
            <w:vAlign w:val="bottom"/>
          </w:tcPr>
          <w:p w14:paraId="23FDA459" w14:textId="32B68AE7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2A5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0" w:type="dxa"/>
            <w:vAlign w:val="bottom"/>
          </w:tcPr>
          <w:p w14:paraId="5496A2E7" w14:textId="1A8CBF53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10" w:type="dxa"/>
          </w:tcPr>
          <w:p w14:paraId="31F45714" w14:textId="7FCE1D8F" w:rsidR="008D2ABC" w:rsidRPr="000058E3" w:rsidRDefault="008D2ABC" w:rsidP="00AC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5BD67F8" w14:textId="716C0D01" w:rsidR="008D2ABC" w:rsidRPr="000058E3" w:rsidRDefault="008D2ABC" w:rsidP="008D2AB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E4A566E" w14:textId="317344AA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F32A52"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783" w:type="dxa"/>
            <w:vAlign w:val="bottom"/>
          </w:tcPr>
          <w:p w14:paraId="14E2A2CA" w14:textId="719539E0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92272B">
              <w:rPr>
                <w:rFonts w:ascii="Angsana New" w:hAnsi="Angsana New"/>
                <w:sz w:val="24"/>
                <w:szCs w:val="24"/>
              </w:rPr>
              <w:t>10</w:t>
            </w:r>
            <w:r w:rsidR="00AA76D3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8D2ABC" w:rsidRPr="009E2F97" w14:paraId="230F24AB" w14:textId="77777777" w:rsidTr="00F05B86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ABF6" w14:textId="77777777" w:rsidR="008D2ABC" w:rsidRPr="00F4792D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75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F4792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A7EF28" w14:textId="602EED10" w:rsidR="008D2ABC" w:rsidRPr="000A2B7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8EB5DD" w14:textId="6E7101D2" w:rsidR="008D2ABC" w:rsidRPr="003C7BC4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E39B14" w14:textId="44273411" w:rsidR="008D2ABC" w:rsidRPr="000058E3" w:rsidRDefault="00F32A52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C12629" w14:textId="0ABA21C8" w:rsidR="008D2ABC" w:rsidRPr="000058E3" w:rsidRDefault="008D2ABC" w:rsidP="008D2ABC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1A8D7" w14:textId="08B74C24" w:rsidR="008D2ABC" w:rsidRPr="000058E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B6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737EA" w14:textId="232413AF" w:rsidR="008D2ABC" w:rsidRPr="000058E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B6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8F6DB" w14:textId="5D3F2312" w:rsidR="008D2ABC" w:rsidRPr="000058E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CB30A4B" w14:textId="00B41745" w:rsidR="008D2ABC" w:rsidRPr="000058E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9EDE2D" w14:textId="33EEA4F6" w:rsidR="008D2ABC" w:rsidRPr="000058E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8BE32CD" w14:textId="2494929E" w:rsidR="008D2ABC" w:rsidRPr="000058E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3AF9CC5" w14:textId="215105C4" w:rsidR="008D2ABC" w:rsidRPr="000058E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31DF12F" w14:textId="593BD261" w:rsidR="008D2ABC" w:rsidRPr="000058E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EBA53B8" w14:textId="530FFD30" w:rsidR="008D2ABC" w:rsidRPr="000058E3" w:rsidRDefault="00F32A52" w:rsidP="008D2AB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</w:t>
            </w:r>
          </w:p>
        </w:tc>
        <w:tc>
          <w:tcPr>
            <w:tcW w:w="783" w:type="dxa"/>
            <w:vAlign w:val="bottom"/>
          </w:tcPr>
          <w:p w14:paraId="3D2A83CD" w14:textId="7E4AB591" w:rsidR="008D2ABC" w:rsidRPr="000058E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142</w:t>
            </w:r>
          </w:p>
        </w:tc>
      </w:tr>
      <w:tr w:rsidR="008D2ABC" w:rsidRPr="009E2F97" w14:paraId="70B0BE77" w14:textId="77777777" w:rsidTr="006B37C5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7BC1" w14:textId="77777777" w:rsidR="008D2ABC" w:rsidRPr="009E2F97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DE6777" w14:textId="034978A6" w:rsidR="008D2ABC" w:rsidRPr="001D26C9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341D97" w14:textId="005FB56D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601023" w14:textId="78237690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  <w:r w:rsidR="00F32A52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57BFDE" w14:textId="45F9FF3F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68877B" w14:textId="7AF0A6C4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B6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225FBD" w14:textId="3A13DBC5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B6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BF9845" w14:textId="5A3145C6" w:rsidR="008D2ABC" w:rsidRPr="00794E76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417B44" w14:textId="17ED72BB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B229E44" w14:textId="653B30C1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A1E8A3E" w14:textId="72C98B77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0AA49CF" w14:textId="1CA9F197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F32A5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7FDE6981" w14:textId="6A45C83F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AA76D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12827BDE" w14:textId="0BACE910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3" w:type="dxa"/>
            <w:vAlign w:val="bottom"/>
          </w:tcPr>
          <w:p w14:paraId="32D6ACD2" w14:textId="53B825DD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2ABC" w:rsidRPr="009E2F97" w14:paraId="08A02E66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D4B0" w14:textId="77777777" w:rsidR="008D2ABC" w:rsidRPr="009E2F97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74EB6" w14:textId="48DE0FE5" w:rsidR="008D2ABC" w:rsidRPr="009E2F97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 w:rsidR="00F32A52">
              <w:rPr>
                <w:rFonts w:ascii="Angsana New" w:hAnsi="Angsana New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936FBC" w14:textId="419721BE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2,003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327469" w14:textId="232489ED" w:rsidR="008D2ABC" w:rsidRPr="000058E3" w:rsidRDefault="00F32A52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1,062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A8B64F" w14:textId="041D5201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961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66F08E" w14:textId="7D3A950D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235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275B2B" w14:textId="2D1E4E31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92272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AA76D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AE14375" w14:textId="05D25E80" w:rsidR="008D2ABC" w:rsidRPr="000058E3" w:rsidRDefault="00F32A52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E5BA3E" w14:textId="61BD1F1F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227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10" w:type="dxa"/>
          </w:tcPr>
          <w:p w14:paraId="7E26CC17" w14:textId="0F04DEA8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32A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10" w:type="dxa"/>
          </w:tcPr>
          <w:p w14:paraId="31707A07" w14:textId="38F84CCA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10" w:type="dxa"/>
          </w:tcPr>
          <w:p w14:paraId="43063922" w14:textId="0944C4B3" w:rsidR="008D2ABC" w:rsidRPr="000058E3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</w:t>
            </w:r>
            <w:r w:rsidR="00F32A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60CA97FA" w14:textId="25C288BB" w:rsidR="008D2ABC" w:rsidRPr="00DF7462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</w:t>
            </w:r>
            <w:r w:rsidR="005B7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57354EBA" w14:textId="396CB71C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</w:t>
            </w:r>
            <w:r w:rsidR="00F32A52">
              <w:rPr>
                <w:rFonts w:ascii="Angsana New" w:hAnsi="Angsana New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783" w:type="dxa"/>
          </w:tcPr>
          <w:p w14:paraId="331A078B" w14:textId="40A51D9F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3,2</w:t>
            </w:r>
            <w:r w:rsidR="0092272B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AA76D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</w:tr>
      <w:tr w:rsidR="008D2ABC" w:rsidRPr="009E2F97" w14:paraId="0652DD6D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8CEB" w14:textId="77777777" w:rsidR="008D2ABC" w:rsidRPr="009E2F97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D6C067" w14:textId="77777777" w:rsidR="008D2ABC" w:rsidRPr="009E2F97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A00FA0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44FA9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F0B467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459B20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CEDF3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213627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275CD3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20B849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A93C0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C12EE51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D4D4A6E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D2FDC" w14:textId="30F401B5" w:rsidR="008D2ABC" w:rsidRPr="000058E3" w:rsidRDefault="00F32A52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64651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14:paraId="4591D2DA" w14:textId="21CA6BAF" w:rsidR="008D2ABC" w:rsidRPr="000058E3" w:rsidRDefault="008D2ABC" w:rsidP="008D2AB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92272B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8D2ABC" w:rsidRPr="009E2F97" w14:paraId="3AD8C6DB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51D" w14:textId="77777777" w:rsidR="008D2ABC" w:rsidRPr="009E2F97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392AF3" w14:textId="77777777" w:rsidR="008D2ABC" w:rsidRPr="009E2F97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3175B5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7D7AE4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06A5F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5DADC8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E0A162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9BEA45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771F5A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A81B5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4ED792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0C0AC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DC6F03" w14:textId="77777777" w:rsidR="008D2ABC" w:rsidRPr="000058E3" w:rsidRDefault="008D2ABC" w:rsidP="008D2ABC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9B888D" w14:textId="3B21B4B1" w:rsidR="008D2ABC" w:rsidRPr="000058E3" w:rsidRDefault="008D2ABC" w:rsidP="008D2AB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</w:t>
            </w:r>
            <w:r w:rsidR="00F32A52">
              <w:rPr>
                <w:rFonts w:ascii="Angsana New" w:hAnsi="Angsana New"/>
                <w:b/>
                <w:bCs/>
                <w:sz w:val="24"/>
                <w:szCs w:val="24"/>
              </w:rPr>
              <w:t>53</w:t>
            </w:r>
            <w:r w:rsidR="00646516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83" w:type="dxa"/>
          </w:tcPr>
          <w:p w14:paraId="78D2677B" w14:textId="34F21AF4" w:rsidR="008D2ABC" w:rsidRPr="000058E3" w:rsidRDefault="008D2ABC" w:rsidP="008D2AB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3,2</w:t>
            </w:r>
            <w:r w:rsidR="0092272B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AA76D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</w:tr>
      <w:tr w:rsidR="008D2ABC" w:rsidRPr="009E2F97" w14:paraId="1B3A1629" w14:textId="77777777" w:rsidTr="001045B4">
        <w:trPr>
          <w:trHeight w:val="9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8C10" w14:textId="77777777" w:rsidR="008D2ABC" w:rsidRPr="009E2F97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7706BF" w14:textId="77777777" w:rsidR="008D2ABC" w:rsidRPr="009E2F97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4AAB6C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9F2680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94D54B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C75B16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FE47B6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120076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A88590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39189EDC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00932496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27EF3216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E613430" w14:textId="77777777" w:rsidR="008D2ABC" w:rsidRPr="000058E3" w:rsidRDefault="008D2ABC" w:rsidP="008D2ABC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21BCB47" w14:textId="77777777" w:rsidR="008D2ABC" w:rsidRPr="000058E3" w:rsidRDefault="008D2ABC" w:rsidP="008D2ABC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83" w:type="dxa"/>
          </w:tcPr>
          <w:p w14:paraId="4F52169B" w14:textId="77777777" w:rsidR="008D2ABC" w:rsidRPr="000058E3" w:rsidRDefault="008D2ABC" w:rsidP="008D2ABC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</w:tr>
      <w:tr w:rsidR="008D2ABC" w:rsidRPr="009E2F97" w14:paraId="5B0DCCAD" w14:textId="77777777" w:rsidTr="001045B4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D699" w14:textId="5CE04095" w:rsidR="008D2ABC" w:rsidRPr="006115A4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กำไร (ขาดทุน)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ตาม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</w:t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>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ก่อน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ต้นทุนทางการเงินและภาษีเงินได้ 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E56BCB" w14:textId="5AB3F7EE" w:rsidR="008D2ABC" w:rsidRPr="00ED375A" w:rsidRDefault="000314C1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653E23" w14:textId="45FABD66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0D9410" w14:textId="6CE90003" w:rsidR="008D2ABC" w:rsidRPr="000058E3" w:rsidRDefault="000314C1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64651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6115D" w14:textId="71FAACE5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A5CD5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04F7AD" w14:textId="0BF7927E" w:rsidR="008D2ABC" w:rsidRPr="000058E3" w:rsidRDefault="000314C1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9E67FC" w14:textId="01B91726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081AF7" w14:textId="1C27CA76" w:rsidR="008D2ABC" w:rsidRPr="000058E3" w:rsidRDefault="000314C1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F6F91" w14:textId="3F59A56F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810" w:type="dxa"/>
            <w:vAlign w:val="bottom"/>
          </w:tcPr>
          <w:p w14:paraId="1A67CEA4" w14:textId="76683121" w:rsidR="008D2ABC" w:rsidRPr="000058E3" w:rsidRDefault="008D2ABC" w:rsidP="008D2ABC">
            <w:pPr>
              <w:tabs>
                <w:tab w:val="clear" w:pos="680"/>
                <w:tab w:val="decimal" w:pos="578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0314C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4651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1B6F2F90" w14:textId="64F215BD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(108)</w:t>
            </w:r>
          </w:p>
        </w:tc>
        <w:tc>
          <w:tcPr>
            <w:tcW w:w="810" w:type="dxa"/>
          </w:tcPr>
          <w:p w14:paraId="3FBE9707" w14:textId="77777777" w:rsidR="00AC4B54" w:rsidRDefault="00AC4B54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1E7DDDC" w14:textId="6F76E866" w:rsidR="008D2ABC" w:rsidRPr="00AC4B54" w:rsidRDefault="00AC4B54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4B5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B475A2C" w14:textId="77777777" w:rsidR="008D2AB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B7546" w14:textId="7A9CC53B" w:rsidR="008D2ABC" w:rsidRPr="000058E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65A7E92" w14:textId="77777777" w:rsidR="008D2ABC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6482" w14:textId="0D94ABB8" w:rsidR="008D2ABC" w:rsidRPr="000058E3" w:rsidRDefault="000314C1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64651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83" w:type="dxa"/>
          </w:tcPr>
          <w:p w14:paraId="77BD0958" w14:textId="77777777" w:rsidR="008D2ABC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832B3" w14:textId="2A1C606B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</w:tr>
      <w:tr w:rsidR="008D2ABC" w:rsidRPr="009E2F97" w14:paraId="0DE4D755" w14:textId="77777777" w:rsidTr="001045B4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E5E9" w14:textId="77777777" w:rsidR="008D2ABC" w:rsidRPr="006115A4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5A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8DE60D" w14:textId="77777777" w:rsidR="008D2ABC" w:rsidRPr="00ED375A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BF425C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61A1C2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875D41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14EEB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0D7213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DE218A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B96E6C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DDD0F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A65F4A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A287BA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3DCF59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486EEE" w14:textId="7C59B264" w:rsidR="008D2ABC" w:rsidRPr="000058E3" w:rsidRDefault="008D2ABC" w:rsidP="008D2ABC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</w:t>
            </w:r>
            <w:r w:rsidR="000314C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83" w:type="dxa"/>
          </w:tcPr>
          <w:p w14:paraId="24D4AC5B" w14:textId="5E573472" w:rsidR="008D2ABC" w:rsidRPr="000058E3" w:rsidRDefault="008D2ABC" w:rsidP="008D2ABC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(314)</w:t>
            </w:r>
          </w:p>
        </w:tc>
      </w:tr>
      <w:tr w:rsidR="008D2ABC" w:rsidRPr="009E2F97" w14:paraId="2E84102A" w14:textId="77777777" w:rsidTr="0003773C">
        <w:trPr>
          <w:trHeight w:val="4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ED5A" w14:textId="323B421A" w:rsidR="008D2ABC" w:rsidRPr="00980E26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การร่วมค้าสุทธิจากกำไรที่ยังไม่เกิดขึ้นจากการ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5B703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อสังหาริมทรัพย์เพื่อการลงทุนให้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C66F9C" w14:textId="77777777" w:rsidR="008D2ABC" w:rsidRPr="00ED375A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B48C50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77AE55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67C17A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7653EA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7E15BE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14FCC7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3247B8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F62720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7C2D3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0A0E70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8CD35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F32D03" w14:textId="77777777" w:rsidR="008D2ABC" w:rsidRDefault="008D2ABC" w:rsidP="008D2AB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128DCD" w14:textId="77777777" w:rsidR="008D2ABC" w:rsidRDefault="008D2ABC" w:rsidP="008D2AB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C43B1" w14:textId="5E2D7473" w:rsidR="008D2ABC" w:rsidRPr="000058E3" w:rsidRDefault="000314C1" w:rsidP="008D2ABC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4651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783" w:type="dxa"/>
            <w:vAlign w:val="bottom"/>
          </w:tcPr>
          <w:p w14:paraId="2AC442D1" w14:textId="77777777" w:rsidR="008D2ABC" w:rsidRDefault="008D2ABC" w:rsidP="008D2AB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440865" w14:textId="77777777" w:rsidR="008D2ABC" w:rsidRDefault="008D2ABC" w:rsidP="008D2AB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977C1" w14:textId="3B02D492" w:rsidR="008D2ABC" w:rsidRPr="000058E3" w:rsidRDefault="008D2ABC" w:rsidP="008D2ABC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</w:tr>
      <w:tr w:rsidR="008D2ABC" w:rsidRPr="009E2F97" w14:paraId="204F9FB1" w14:textId="77777777" w:rsidTr="00BF6D90">
        <w:trPr>
          <w:trHeight w:val="39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E810" w14:textId="77777777" w:rsidR="008D2ABC" w:rsidRPr="009E2F97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0F6842" w14:textId="77777777" w:rsidR="008D2ABC" w:rsidRPr="00ED375A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1F7987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8609CE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14E7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B5BF80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808CAE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1E0BB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37209A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EA9666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8BAD3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43D61D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7A0FD9" w14:textId="77777777" w:rsidR="008D2ABC" w:rsidRPr="000058E3" w:rsidRDefault="008D2ABC" w:rsidP="008D2A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BEB9D8" w14:textId="7B1C3631" w:rsidR="008D2ABC" w:rsidRPr="000058E3" w:rsidRDefault="000314C1" w:rsidP="008D2AB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6465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03EC6E49" w14:textId="36B448F2" w:rsidR="008D2ABC" w:rsidRPr="000058E3" w:rsidRDefault="008D2ABC" w:rsidP="008D2AB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395</w:t>
            </w:r>
          </w:p>
        </w:tc>
      </w:tr>
    </w:tbl>
    <w:p w14:paraId="3CB3F463" w14:textId="77777777" w:rsidR="00E7587C" w:rsidRDefault="00E7587C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026BD0" w14:textId="77777777" w:rsidR="00D974B2" w:rsidRDefault="00D97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4CF0B4D9" w14:textId="0F7AA253" w:rsidR="00EA22A9" w:rsidRDefault="006C1A2D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35C4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ภาพรวมสินทรัพย์ตาม</w:t>
      </w:r>
      <w:r w:rsidRPr="00335C4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6A9BE9CE" w14:textId="77777777" w:rsidR="005B7035" w:rsidRDefault="005B7035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E1C09B" w14:textId="7DBB2FB0" w:rsidR="00260F99" w:rsidRDefault="005B7035" w:rsidP="007F3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  <w:lang w:val="th-TH"/>
        </w:rPr>
        <w:drawing>
          <wp:inline distT="0" distB="0" distL="0" distR="0" wp14:anchorId="11215BC4" wp14:editId="0A05C859">
            <wp:extent cx="9226550" cy="3690620"/>
            <wp:effectExtent l="0" t="0" r="0" b="0"/>
            <wp:docPr id="1644466544" name="Picture 2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466544" name="Picture 2" descr="A screenshot of a video game&#10;&#10;AI-generated content may be incorrect.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369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F9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C018EA4" w14:textId="359A5935" w:rsidR="00AF5253" w:rsidRDefault="00260F99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213D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ภาพรวมหนี้สินตาม</w:t>
      </w:r>
      <w:r w:rsidRPr="00213DB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1DF8A1C" w14:textId="77777777" w:rsidR="005B7035" w:rsidRPr="009D5956" w:rsidRDefault="005B7035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A1E37D9" w14:textId="67DB3205" w:rsidR="00AF5253" w:rsidRPr="00EA22A9" w:rsidRDefault="005B7035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noProof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inline distT="0" distB="0" distL="0" distR="0" wp14:anchorId="5F1AD650" wp14:editId="25D225ED">
            <wp:extent cx="9226550" cy="3898265"/>
            <wp:effectExtent l="0" t="0" r="0" b="0"/>
            <wp:docPr id="260200314" name="Picture 3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200314" name="Picture 3" descr="A screenshot of a video game&#10;&#10;AI-generated content may be incorrect.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389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39528" w14:textId="77777777" w:rsidR="00EA22A9" w:rsidRPr="00EA22A9" w:rsidRDefault="00EA22A9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noProof/>
          <w:sz w:val="30"/>
          <w:szCs w:val="30"/>
        </w:rPr>
      </w:pPr>
    </w:p>
    <w:p w14:paraId="1ACB3A46" w14:textId="2B3F6915" w:rsidR="006C1A2D" w:rsidRPr="006375B5" w:rsidRDefault="006C1A2D" w:rsidP="00FF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</w:pPr>
      <w:r w:rsidRPr="006375B5">
        <w:br w:type="page"/>
      </w:r>
    </w:p>
    <w:tbl>
      <w:tblPr>
        <w:tblW w:w="1458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F2761F" w:rsidRPr="006375B5" w14:paraId="5E5A5C7B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14550C23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2761F" w:rsidRPr="006375B5" w14:paraId="056E2593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48C37F3A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49F4BC48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0EA71E93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5CE62411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673E995" w14:textId="77777777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47D4C3E8" w14:textId="77C07CCD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F565B" w:rsidRPr="007363FB" w14:paraId="6FAAE753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6EB4288B" w:rsidR="00EF565B" w:rsidRPr="007363FB" w:rsidRDefault="00EF565B" w:rsidP="00EF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C97E" w14:textId="098ECF54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4656EEA2" w14:textId="75C08113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957F" w14:textId="68EE1D55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D613" w14:textId="7777777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742CD80A" w14:textId="30EF5B2A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EC98" w14:textId="4C9B378B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424DB" w14:textId="7777777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0F4971E4" w14:textId="4C26EF80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63F" w14:textId="13418FA4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0DBD" w14:textId="7777777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79CD8E1F" w14:textId="2024C55B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4727" w14:textId="3EBCCB48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85B8" w14:textId="7777777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670081CD" w14:textId="5C46AF85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7F20" w14:textId="09FE80F2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353E" w14:textId="7777777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7199A672" w14:textId="0346788C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499E" w14:textId="18BF8FC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D37A19" w:rsidRPr="007363FB" w14:paraId="795CDF01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0C68D" w14:textId="77777777" w:rsidR="00D37A19" w:rsidRPr="007363FB" w:rsidRDefault="00D37A19" w:rsidP="00D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E4E" w14:textId="2BB054FA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1382" w14:textId="2B5F43AE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2EA7" w14:textId="0032D901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FF" w14:textId="6EC23033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38CC" w14:textId="2474D7FE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9BA2" w14:textId="527E47EB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9886" w14:textId="3E5C7B05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447D" w14:textId="73C862C4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A41" w14:textId="1946D40A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70B6" w14:textId="5E304DB3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F520" w14:textId="4A1FE84C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7B89" w14:textId="6893D8D0" w:rsidR="00D37A19" w:rsidRPr="004D5736" w:rsidRDefault="00D37A19" w:rsidP="00D37A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37A19" w:rsidRPr="006375B5" w14:paraId="4D1DAD14" w14:textId="77777777" w:rsidTr="00FC5826">
        <w:trPr>
          <w:trHeight w:val="70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D37A19" w:rsidRPr="00FE7C1C" w:rsidRDefault="00D37A19" w:rsidP="00D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16F20B17" w14:textId="77777777" w:rsidR="00D37A19" w:rsidRPr="00FE7C1C" w:rsidRDefault="00D37A19" w:rsidP="00D37A1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7A19" w:rsidRPr="006375B5" w14:paraId="2C45B207" w14:textId="77777777" w:rsidTr="00FC5826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D37A19" w:rsidRPr="00FE7C1C" w:rsidRDefault="00D37A19" w:rsidP="00D37A19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AC2B2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BE800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030D4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DECEA" w14:textId="77777777" w:rsidR="00D37A19" w:rsidRPr="00FE7C1C" w:rsidRDefault="00D37A19" w:rsidP="00D37A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ABC" w:rsidRPr="006375B5" w14:paraId="6399D4B8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</w:t>
            </w:r>
            <w:r w:rsidRPr="00A41F29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E2521" w14:textId="1870B3AB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314C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14C1">
              <w:rPr>
                <w:rFonts w:ascii="Angsana New" w:hAnsi="Angsana New"/>
                <w:sz w:val="30"/>
                <w:szCs w:val="30"/>
              </w:rPr>
              <w:t>7</w:t>
            </w:r>
            <w:r w:rsidR="0064651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365A9" w14:textId="5A1E8276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2FFC34" w14:textId="1CAEB29B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314C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14C1">
              <w:rPr>
                <w:rFonts w:ascii="Angsana New" w:hAnsi="Angsana New"/>
                <w:sz w:val="30"/>
                <w:szCs w:val="30"/>
              </w:rPr>
              <w:t>26</w:t>
            </w:r>
            <w:r w:rsidR="0064651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B41D0" w14:textId="1180E763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36,525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48AA32" w14:textId="1CBF91A3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</w:t>
            </w:r>
            <w:r w:rsidR="000314C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60DA4" w14:textId="03118146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5,996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61F60" w14:textId="7DAA52A2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</w:t>
            </w:r>
            <w:r w:rsidR="000314C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5E74B4" w14:textId="62366F78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  <w:tc>
          <w:tcPr>
            <w:tcW w:w="990" w:type="dxa"/>
            <w:vAlign w:val="bottom"/>
          </w:tcPr>
          <w:p w14:paraId="4AAFD42A" w14:textId="1973404C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0314C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566B20A1" w14:textId="76F89070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080" w:type="dxa"/>
            <w:vAlign w:val="bottom"/>
          </w:tcPr>
          <w:p w14:paraId="66CFA45E" w14:textId="4A5A0159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</w:t>
            </w:r>
            <w:r w:rsidR="000314C1">
              <w:rPr>
                <w:rFonts w:ascii="Angsana New" w:hAnsi="Angsana New"/>
                <w:sz w:val="30"/>
                <w:szCs w:val="30"/>
              </w:rPr>
              <w:t>4</w:t>
            </w:r>
            <w:r w:rsidR="0064651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990" w:type="dxa"/>
            <w:vAlign w:val="bottom"/>
          </w:tcPr>
          <w:p w14:paraId="46E188DC" w14:textId="2B8D0279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79,736</w:t>
            </w:r>
          </w:p>
        </w:tc>
      </w:tr>
      <w:tr w:rsidR="008D2ABC" w:rsidRPr="006375B5" w14:paraId="39EA8167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8D2ABC" w:rsidRPr="00A41F2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FDEF25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CC45FE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A5FC4F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D5722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4BDE5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5CE7D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F5227" w14:textId="39A4B7EF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F5340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B970C1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275FEC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7C955" w14:textId="37F2887A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0314C1">
              <w:rPr>
                <w:rFonts w:ascii="Angsana New" w:hAnsi="Angsana New"/>
                <w:sz w:val="30"/>
                <w:szCs w:val="30"/>
              </w:rPr>
              <w:t>07</w:t>
            </w:r>
            <w:r w:rsidR="005B70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0" w:type="dxa"/>
            <w:vAlign w:val="bottom"/>
          </w:tcPr>
          <w:p w14:paraId="5E13B198" w14:textId="7A39B5DB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11,201</w:t>
            </w:r>
          </w:p>
        </w:tc>
      </w:tr>
      <w:tr w:rsidR="008D2ABC" w:rsidRPr="006375B5" w14:paraId="4E4A61D7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8D2ABC" w:rsidRPr="00A41F2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928F07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5EA77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0B8DE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0C3C3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A2E2A4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560A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A9AC4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048EF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0338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741B3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05F5E" w14:textId="370C1579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0314C1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990" w:type="dxa"/>
            <w:vAlign w:val="bottom"/>
          </w:tcPr>
          <w:p w14:paraId="17879635" w14:textId="2DC3AF84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2,119</w:t>
            </w:r>
          </w:p>
        </w:tc>
      </w:tr>
      <w:tr w:rsidR="008D2ABC" w:rsidRPr="006375B5" w14:paraId="12F1D5A2" w14:textId="77777777" w:rsidTr="00FC582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8D2ABC" w:rsidRPr="00A41F2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819A3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2C82B7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9F941A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17951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980A64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382BB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B2910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72F84B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C38E6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FBFB8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AF2D4" w14:textId="36CDB613" w:rsidR="008D2ABC" w:rsidRPr="00FE7C1C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314C1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990" w:type="dxa"/>
            <w:vAlign w:val="bottom"/>
          </w:tcPr>
          <w:p w14:paraId="63826197" w14:textId="6A241979" w:rsidR="008D2ABC" w:rsidRPr="00FE7C1C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8D2ABC" w:rsidRPr="006375B5" w14:paraId="74C37BD8" w14:textId="77777777" w:rsidTr="00FC5826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8D2ABC" w:rsidRPr="00A41F2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3E9447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B40CF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8216F2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B72245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AA188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D0E6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71D002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45CF5E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11F8B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DB88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9C78C" w14:textId="4FD5B8B4" w:rsidR="008D2ABC" w:rsidRPr="00D37A19" w:rsidRDefault="008D2ABC" w:rsidP="008D2A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A19">
              <w:rPr>
                <w:rFonts w:ascii="Angsana New" w:hAnsi="Angsana New"/>
                <w:b/>
                <w:bCs/>
                <w:sz w:val="30"/>
                <w:szCs w:val="30"/>
              </w:rPr>
              <w:t>93,</w:t>
            </w:r>
            <w:r w:rsidR="000314C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46516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990" w:type="dxa"/>
            <w:vAlign w:val="bottom"/>
          </w:tcPr>
          <w:p w14:paraId="11492938" w14:textId="55AF8523" w:rsidR="008D2ABC" w:rsidRPr="00D37A19" w:rsidRDefault="008D2ABC" w:rsidP="008D2A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A19">
              <w:rPr>
                <w:rFonts w:ascii="Angsana New" w:hAnsi="Angsana New"/>
                <w:b/>
                <w:bCs/>
                <w:sz w:val="30"/>
                <w:szCs w:val="30"/>
              </w:rPr>
              <w:t>93,878</w:t>
            </w:r>
          </w:p>
        </w:tc>
      </w:tr>
      <w:tr w:rsidR="008D2ABC" w:rsidRPr="006375B5" w14:paraId="475DCB8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8D2ABC" w:rsidRPr="00FE7C1C" w:rsidRDefault="008D2ABC" w:rsidP="008D2ABC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BAF2FC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8A415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BA140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61C8B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71E9EC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CC04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CA81A8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DCD975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25A9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A49B2A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15AC5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42077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ABC" w:rsidRPr="006375B5" w14:paraId="1C062EE3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4FCE43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8BAED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180717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4D3E5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D1F088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53A17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927666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50324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E65EFC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6BA65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8E29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F69B9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ABC" w:rsidRPr="006375B5" w14:paraId="2FC07FB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0B2C1" w14:textId="202D45AC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0314C1">
              <w:rPr>
                <w:rFonts w:ascii="Angsana New" w:hAnsi="Angsana New"/>
                <w:sz w:val="30"/>
                <w:szCs w:val="30"/>
              </w:rPr>
              <w:t>5</w:t>
            </w:r>
            <w:r w:rsidR="0064651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D675F2" w14:textId="3C04FFDE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77AAF8" w14:textId="2F2367DC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314C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14C1">
              <w:rPr>
                <w:rFonts w:ascii="Angsana New" w:hAnsi="Angsana New"/>
                <w:sz w:val="30"/>
                <w:szCs w:val="30"/>
              </w:rPr>
              <w:t>40</w:t>
            </w:r>
            <w:r w:rsidR="00213D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E6AEB5" w14:textId="035B138D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91B97" w14:textId="5129C63B" w:rsidR="008D2ABC" w:rsidRPr="00FE7C1C" w:rsidRDefault="000314C1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D2AB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342E6B" w14:textId="40D3F28C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E5B26A" w14:textId="328451E8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0314C1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436E" w14:textId="40B3A04A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990" w:type="dxa"/>
            <w:vAlign w:val="bottom"/>
          </w:tcPr>
          <w:p w14:paraId="22F9B246" w14:textId="3429F4CB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6038DCB4" w14:textId="4CE24103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0077C4DA" w14:textId="45522831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314C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14C1">
              <w:rPr>
                <w:rFonts w:ascii="Angsana New" w:hAnsi="Angsana New"/>
                <w:sz w:val="30"/>
                <w:szCs w:val="30"/>
              </w:rPr>
              <w:t>50</w:t>
            </w:r>
            <w:r w:rsidR="00213D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0DC7A269" w14:textId="7CD19BBA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57,042</w:t>
            </w:r>
          </w:p>
        </w:tc>
      </w:tr>
      <w:tr w:rsidR="008D2ABC" w:rsidRPr="006375B5" w14:paraId="197800D8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DBD8C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D4A39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95468B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03A88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24CCC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8FC56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153AFE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5149E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4ABEC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2AE3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E4279" w14:textId="5F5A2846" w:rsidR="008D2ABC" w:rsidRPr="00FE7C1C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314C1">
              <w:rPr>
                <w:rFonts w:ascii="Angsana New" w:hAnsi="Angsana New"/>
                <w:sz w:val="30"/>
                <w:szCs w:val="30"/>
              </w:rPr>
              <w:t>3</w:t>
            </w:r>
            <w:r w:rsidR="00213DB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90" w:type="dxa"/>
            <w:vAlign w:val="bottom"/>
          </w:tcPr>
          <w:p w14:paraId="06E8E71D" w14:textId="6FC15D84" w:rsidR="008D2ABC" w:rsidRPr="00FE7C1C" w:rsidRDefault="008D2ABC" w:rsidP="008D2A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8D2ABC" w:rsidRPr="006375B5" w14:paraId="67966382" w14:textId="77777777" w:rsidTr="00FC5826">
        <w:trPr>
          <w:trHeight w:val="43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E61934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61AAE5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E5E636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BD8958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AEC1B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09A4F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3C7BA6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07CED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55FF8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F9F10" w14:textId="77777777" w:rsidR="008D2ABC" w:rsidRPr="00FE7C1C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5E6EE" w14:textId="61530238" w:rsidR="008D2ABC" w:rsidRPr="00D37A19" w:rsidRDefault="008D2ABC" w:rsidP="008D2A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A19">
              <w:rPr>
                <w:rFonts w:ascii="Angsana New" w:hAnsi="Angsana New"/>
                <w:b/>
                <w:bCs/>
                <w:sz w:val="30"/>
                <w:szCs w:val="30"/>
              </w:rPr>
              <w:t>57,</w:t>
            </w:r>
            <w:r w:rsidR="000314C1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64651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  <w:vAlign w:val="bottom"/>
          </w:tcPr>
          <w:p w14:paraId="69590230" w14:textId="67EB5DC9" w:rsidR="008D2ABC" w:rsidRPr="00D37A19" w:rsidRDefault="008D2ABC" w:rsidP="008D2A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A19">
              <w:rPr>
                <w:rFonts w:ascii="Angsana New" w:hAnsi="Angsana New"/>
                <w:b/>
                <w:bCs/>
                <w:sz w:val="30"/>
                <w:szCs w:val="30"/>
              </w:rPr>
              <w:t>57,658</w:t>
            </w:r>
          </w:p>
        </w:tc>
      </w:tr>
    </w:tbl>
    <w:p w14:paraId="74C931D0" w14:textId="578CC240" w:rsidR="007363FB" w:rsidRDefault="007363FB">
      <w:pPr>
        <w:rPr>
          <w:rFonts w:ascii="Angsana New" w:hAnsi="Angsana New"/>
          <w:sz w:val="10"/>
          <w:szCs w:val="10"/>
        </w:rPr>
      </w:pPr>
    </w:p>
    <w:p w14:paraId="4E050683" w14:textId="77777777" w:rsidR="007363FB" w:rsidRDefault="0073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67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70"/>
      </w:tblGrid>
      <w:tr w:rsidR="00407B93" w:rsidRPr="006263D0" w14:paraId="23E52F10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325E586D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70" w:type="dxa"/>
            <w:gridSpan w:val="12"/>
            <w:tcBorders>
              <w:left w:val="nil"/>
            </w:tcBorders>
          </w:tcPr>
          <w:p w14:paraId="687321D1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07B93" w:rsidRPr="006263D0" w14:paraId="457A7EE9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2A4B2E03" w14:textId="56202C3B" w:rsidR="00407B93" w:rsidRPr="006263D0" w:rsidRDefault="005659C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310195" w14:textId="53A851BC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167875" w14:textId="7C4E589D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181DB6" w14:textId="35EDA46B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3896AD" w14:textId="217DB814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1EF9303C" w14:textId="77777777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773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60" w:type="dxa"/>
            <w:gridSpan w:val="2"/>
            <w:vAlign w:val="bottom"/>
          </w:tcPr>
          <w:p w14:paraId="58BC28EA" w14:textId="77777777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37A19" w:rsidRPr="006263D0" w14:paraId="2FC2396B" w14:textId="77777777" w:rsidTr="0007674A">
        <w:trPr>
          <w:trHeight w:val="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638BB0" w14:textId="7DD46FDC" w:rsidR="00D37A19" w:rsidRPr="006263D0" w:rsidRDefault="00D37A19" w:rsidP="00D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86A7" w14:textId="35324DF8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727C" w14:textId="741C2ED0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D344" w14:textId="38B280DD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B7D6" w14:textId="1A12F71C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2684D" w14:textId="24F49D89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50D4" w14:textId="27D6C90A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9C6B" w14:textId="2F09A707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B90C" w14:textId="24203153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C4B7" w14:textId="26A056B2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ABFF" w14:textId="32D5A524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37DE" w14:textId="7EB030FA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1E82" w14:textId="53F57865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37A19" w:rsidRPr="006263D0" w14:paraId="3591C679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8FB1" w14:textId="77777777" w:rsidR="00D37A19" w:rsidRPr="006263D0" w:rsidRDefault="00D37A19" w:rsidP="00D37A1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</w:tcBorders>
          </w:tcPr>
          <w:p w14:paraId="279260A1" w14:textId="77777777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37A19" w:rsidRPr="006263D0" w14:paraId="6B9E5A14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7DC76" w14:textId="77777777" w:rsidR="00D37A19" w:rsidRPr="006263D0" w:rsidRDefault="00D37A19" w:rsidP="00D37A1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515FCC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D51982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406892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F8626F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E51B69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F5968E2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19627F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E4650D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055F11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E39E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51970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DACE3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ABC" w:rsidRPr="006263D0" w14:paraId="2FDA1003" w14:textId="77777777" w:rsidTr="000C5844">
        <w:trPr>
          <w:trHeight w:val="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9466" w14:textId="77777777" w:rsidR="008D2ABC" w:rsidRPr="006263D0" w:rsidRDefault="008D2ABC" w:rsidP="008D2A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33CC85" w14:textId="7BAD483C" w:rsidR="008D2ABC" w:rsidRPr="006263D0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0E4D87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39DE63" w14:textId="7A1A079E" w:rsidR="008D2ABC" w:rsidRPr="006263D0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154E29" w14:textId="4346A182" w:rsidR="008D2ABC" w:rsidRPr="003109D3" w:rsidRDefault="000E4D87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645EB3" w14:textId="4C0AA62E" w:rsidR="008D2ABC" w:rsidRPr="006263D0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91D0C4" w14:textId="1B3DD91C" w:rsidR="008D2ABC" w:rsidRPr="006263D0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2E3F2" w14:textId="020A2877" w:rsidR="008D2ABC" w:rsidRPr="006263D0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EF6E64" w14:textId="510B92B1" w:rsidR="008D2ABC" w:rsidRPr="006263D0" w:rsidRDefault="000E4D87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6AC401" w14:textId="3FD1A28C" w:rsidR="008D2ABC" w:rsidRPr="006263D0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990" w:type="dxa"/>
          </w:tcPr>
          <w:p w14:paraId="2FEE0D64" w14:textId="487F2E4A" w:rsidR="008D2ABC" w:rsidRPr="006263D0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5A84838D" w14:textId="5753ADFE" w:rsidR="008D2ABC" w:rsidRPr="006263D0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8B7AA57" w14:textId="1E038194" w:rsidR="008D2ABC" w:rsidRPr="006263D0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</w:t>
            </w:r>
            <w:r w:rsidR="000E4D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394</w:t>
            </w:r>
          </w:p>
        </w:tc>
        <w:tc>
          <w:tcPr>
            <w:tcW w:w="1170" w:type="dxa"/>
          </w:tcPr>
          <w:p w14:paraId="290E9796" w14:textId="5534399E" w:rsidR="008D2ABC" w:rsidRPr="006263D0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2,151</w:t>
            </w:r>
          </w:p>
        </w:tc>
      </w:tr>
      <w:tr w:rsidR="008D2ABC" w:rsidRPr="006263D0" w14:paraId="77E024F4" w14:textId="77777777" w:rsidTr="000C5844">
        <w:trPr>
          <w:trHeight w:val="4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179C" w14:textId="77777777" w:rsidR="008D2ABC" w:rsidRPr="006263D0" w:rsidRDefault="008D2ABC" w:rsidP="008D2A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879150" w14:textId="78B21C06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DE9B81" w14:textId="3729C46B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07DDA" w14:textId="1B4322DC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="000E4D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E8F3CD" w14:textId="487DE523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DF6FB" w14:textId="2EBED46D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58F098" w14:textId="4552E608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BF7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="00213D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12E956" w14:textId="6A7744A5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="000E4D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8E5438" w14:textId="4D4F661C" w:rsidR="008D2ABC" w:rsidRPr="006263D0" w:rsidRDefault="00E86D61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107</w:t>
            </w:r>
          </w:p>
        </w:tc>
        <w:tc>
          <w:tcPr>
            <w:tcW w:w="990" w:type="dxa"/>
          </w:tcPr>
          <w:p w14:paraId="6541C939" w14:textId="6AF709E8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0E4D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990" w:type="dxa"/>
          </w:tcPr>
          <w:p w14:paraId="27D18AAB" w14:textId="40D13DFC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</w:p>
        </w:tc>
        <w:tc>
          <w:tcPr>
            <w:tcW w:w="990" w:type="dxa"/>
            <w:vAlign w:val="bottom"/>
          </w:tcPr>
          <w:p w14:paraId="2CC1785F" w14:textId="5E5A5C65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</w:t>
            </w:r>
            <w:r w:rsidR="000E4D8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</w:t>
            </w:r>
          </w:p>
        </w:tc>
        <w:tc>
          <w:tcPr>
            <w:tcW w:w="1170" w:type="dxa"/>
            <w:vAlign w:val="bottom"/>
          </w:tcPr>
          <w:p w14:paraId="15339B79" w14:textId="098CCD72" w:rsidR="008D2ABC" w:rsidRPr="006263D0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="00213D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099</w:t>
            </w:r>
          </w:p>
        </w:tc>
      </w:tr>
      <w:tr w:rsidR="008D2ABC" w:rsidRPr="006263D0" w14:paraId="728589EF" w14:textId="77777777" w:rsidTr="000C5844">
        <w:trPr>
          <w:trHeight w:val="2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A717" w14:textId="77777777" w:rsidR="008D2ABC" w:rsidRPr="006263D0" w:rsidRDefault="008D2ABC" w:rsidP="008D2A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750056" w14:textId="069F37E0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</w:t>
            </w:r>
            <w:r w:rsidR="000E4D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9ABB23" w14:textId="1E49C5F5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2,003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09E3A9" w14:textId="05183BE3" w:rsidR="008D2ABC" w:rsidRPr="006263D0" w:rsidRDefault="000E4D87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976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6FC234" w14:textId="5ADABF7A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879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7A2FD0" w14:textId="69E8177C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89201F" w14:textId="4043EAD2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="00BF73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213D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A20BC4" w14:textId="700B777E" w:rsidR="008D2ABC" w:rsidRPr="006263D0" w:rsidRDefault="000E4D87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AA5B7C" w14:textId="4FFC4A74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E86D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</w:t>
            </w:r>
          </w:p>
        </w:tc>
        <w:tc>
          <w:tcPr>
            <w:tcW w:w="990" w:type="dxa"/>
          </w:tcPr>
          <w:p w14:paraId="4184727F" w14:textId="23EE082D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0E4D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990" w:type="dxa"/>
          </w:tcPr>
          <w:p w14:paraId="112952CC" w14:textId="60389FFB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</w:t>
            </w:r>
          </w:p>
        </w:tc>
        <w:tc>
          <w:tcPr>
            <w:tcW w:w="990" w:type="dxa"/>
            <w:vAlign w:val="bottom"/>
          </w:tcPr>
          <w:p w14:paraId="795A1BB8" w14:textId="10C6DFF8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</w:t>
            </w:r>
            <w:r w:rsidR="000E4D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465</w:t>
            </w:r>
          </w:p>
        </w:tc>
        <w:tc>
          <w:tcPr>
            <w:tcW w:w="1170" w:type="dxa"/>
            <w:vAlign w:val="bottom"/>
          </w:tcPr>
          <w:p w14:paraId="10E66A37" w14:textId="480C48B0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</w:t>
            </w:r>
            <w:r w:rsidR="00E86D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="00213D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</w:p>
        </w:tc>
      </w:tr>
    </w:tbl>
    <w:p w14:paraId="2F1595BD" w14:textId="77777777" w:rsidR="00407B93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tbl>
      <w:tblPr>
        <w:tblW w:w="1466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60"/>
      </w:tblGrid>
      <w:tr w:rsidR="00407B93" w:rsidRPr="006263D0" w14:paraId="5FE55E50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6A1E337F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60" w:type="dxa"/>
            <w:gridSpan w:val="12"/>
            <w:tcBorders>
              <w:left w:val="nil"/>
            </w:tcBorders>
          </w:tcPr>
          <w:p w14:paraId="23AA860D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543E4" w:rsidRPr="006263D0" w14:paraId="0807EF36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7D6008BD" w14:textId="7F875A0F" w:rsidR="004543E4" w:rsidRPr="006263D0" w:rsidRDefault="004543E4" w:rsidP="0045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3C2727" w14:textId="5EF08651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B703F8" w14:textId="06FF83F3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202427" w14:textId="4934CA9B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17A496" w14:textId="4AE9FE54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8120614" w14:textId="77777777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773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50" w:type="dxa"/>
            <w:gridSpan w:val="2"/>
            <w:vAlign w:val="bottom"/>
          </w:tcPr>
          <w:p w14:paraId="56800335" w14:textId="77777777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37A19" w:rsidRPr="006263D0" w14:paraId="2F3402CA" w14:textId="77777777" w:rsidTr="00CD25B9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708DC2" w14:textId="68A19B53" w:rsidR="00D37A19" w:rsidRPr="006263D0" w:rsidRDefault="00D37A19" w:rsidP="00D37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2C94" w14:textId="41903B57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398D" w14:textId="44752310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C5F0" w14:textId="5DF0477B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B8" w14:textId="3D909BB1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61AA" w14:textId="6713B8DF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66DD" w14:textId="20789113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F74A" w14:textId="0F4CC0D5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A4E7" w14:textId="08FBF0AA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15A5" w14:textId="4A645D0D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5213" w14:textId="0429DF0B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9BC3" w14:textId="647B0A22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6128" w14:textId="50A6723E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37A19" w:rsidRPr="006263D0" w14:paraId="52432C3E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CF41" w14:textId="77777777" w:rsidR="00D37A19" w:rsidRPr="006263D0" w:rsidRDefault="00D37A19" w:rsidP="00D37A1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2"/>
            <w:tcBorders>
              <w:top w:val="nil"/>
              <w:left w:val="nil"/>
            </w:tcBorders>
          </w:tcPr>
          <w:p w14:paraId="522AE294" w14:textId="77777777" w:rsidR="00D37A19" w:rsidRPr="006263D0" w:rsidRDefault="00D37A19" w:rsidP="00D37A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37A19" w:rsidRPr="006263D0" w14:paraId="60FC92C1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5369D" w14:textId="77777777" w:rsidR="00D37A19" w:rsidRPr="006263D0" w:rsidRDefault="00D37A19" w:rsidP="00D37A1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0D1B0C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D3787F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C27183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B896C1C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052686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A39D93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E0E168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340475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BE6C1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F04379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5925C3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B0A9B81" w14:textId="77777777" w:rsidR="00D37A19" w:rsidRPr="006263D0" w:rsidRDefault="00D37A19" w:rsidP="00D37A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ABC" w:rsidRPr="006263D0" w14:paraId="01AA05F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6EFB9" w14:textId="77777777" w:rsidR="008D2ABC" w:rsidRPr="006263D0" w:rsidRDefault="008D2ABC" w:rsidP="008D2A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775E7B" w14:textId="70281EF8" w:rsidR="008D2ABC" w:rsidRPr="001206D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705918" w14:textId="77777777" w:rsidR="008D2ABC" w:rsidRPr="001206D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16C157" w14:textId="003B2801" w:rsidR="008D2ABC" w:rsidRPr="001206D9" w:rsidRDefault="008D2ABC" w:rsidP="008D2A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4D8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55B" w14:textId="4AA3371D" w:rsidR="008D2ABC" w:rsidRPr="001206D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E87A3A" w14:textId="37F3A5C5" w:rsidR="008D2ABC" w:rsidRPr="001206D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A5D890" w14:textId="77777777" w:rsidR="008D2ABC" w:rsidRPr="001206D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1EFD1" w14:textId="2B12B1B6" w:rsidR="008D2ABC" w:rsidRPr="001206D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0A0729" w14:textId="77777777" w:rsidR="008D2ABC" w:rsidRPr="001206D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5C16864" w14:textId="68060F07" w:rsidR="008D2ABC" w:rsidRPr="001206D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7CE9C86" w14:textId="6A5CD008" w:rsidR="008D2ABC" w:rsidRPr="001206D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1C576C24" w14:textId="408C41E4" w:rsidR="008D2ABC" w:rsidRPr="001206D9" w:rsidRDefault="000E4D87" w:rsidP="008D2AB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160" w:type="dxa"/>
          </w:tcPr>
          <w:p w14:paraId="60DC620A" w14:textId="2320BF64" w:rsidR="008D2ABC" w:rsidRPr="001206D9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8D2ABC" w:rsidRPr="006263D0" w14:paraId="590E5F7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3AAF" w14:textId="77777777" w:rsidR="008D2ABC" w:rsidRPr="006263D0" w:rsidRDefault="008D2ABC" w:rsidP="008D2A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3C36E0" w14:textId="4E38F120" w:rsidR="008D2ABC" w:rsidRPr="001206D9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11F296" w14:textId="77777777" w:rsidR="008D2ABC" w:rsidRPr="001206D9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943BB5" w14:textId="7E194B44" w:rsidR="008D2ABC" w:rsidRPr="001206D9" w:rsidRDefault="000E4D87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C37914" w14:textId="1E291FD7" w:rsidR="008D2ABC" w:rsidRPr="001206D9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08C471" w14:textId="192B3DE7" w:rsidR="008D2ABC" w:rsidRPr="001206D9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64E429" w14:textId="77777777" w:rsidR="008D2ABC" w:rsidRPr="001206D9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91F32E" w14:textId="07386937" w:rsidR="008D2ABC" w:rsidRPr="001206D9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2AEFF9" w14:textId="77777777" w:rsidR="008D2ABC" w:rsidRPr="001206D9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644E923" w14:textId="2ECB4B2F" w:rsidR="008D2ABC" w:rsidRPr="001206D9" w:rsidRDefault="000E4D87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132</w:t>
            </w:r>
          </w:p>
        </w:tc>
        <w:tc>
          <w:tcPr>
            <w:tcW w:w="990" w:type="dxa"/>
          </w:tcPr>
          <w:p w14:paraId="7CB0E111" w14:textId="115A03F0" w:rsidR="008D2ABC" w:rsidRPr="001206D9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125</w:t>
            </w:r>
          </w:p>
        </w:tc>
        <w:tc>
          <w:tcPr>
            <w:tcW w:w="990" w:type="dxa"/>
            <w:vAlign w:val="bottom"/>
          </w:tcPr>
          <w:p w14:paraId="28B744F6" w14:textId="50622286" w:rsidR="008D2ABC" w:rsidRPr="001206D9" w:rsidRDefault="000E4D87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211</w:t>
            </w:r>
          </w:p>
        </w:tc>
        <w:tc>
          <w:tcPr>
            <w:tcW w:w="1160" w:type="dxa"/>
            <w:vAlign w:val="bottom"/>
          </w:tcPr>
          <w:p w14:paraId="19DD478B" w14:textId="554BCAB8" w:rsidR="008D2ABC" w:rsidRPr="001206D9" w:rsidRDefault="008D2ABC" w:rsidP="008D2AB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215</w:t>
            </w:r>
          </w:p>
        </w:tc>
      </w:tr>
      <w:tr w:rsidR="008D2ABC" w:rsidRPr="006263D0" w14:paraId="3B68F629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F689" w14:textId="77777777" w:rsidR="008D2ABC" w:rsidRPr="006263D0" w:rsidRDefault="008D2ABC" w:rsidP="008D2ABC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0B9B1F" w14:textId="79873B27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AB452" w14:textId="77777777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F4B99C" w14:textId="7DC00C5F" w:rsidR="008D2ABC" w:rsidRPr="006263D0" w:rsidRDefault="000E4D87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81470D" w14:textId="52EFBFDE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8F8C19" w14:textId="2AF27766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FE74C5" w14:textId="77777777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D293AA" w14:textId="1A290B25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77C263" w14:textId="77777777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26943E1" w14:textId="3FAA04D0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0E4D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</w:t>
            </w:r>
          </w:p>
        </w:tc>
        <w:tc>
          <w:tcPr>
            <w:tcW w:w="990" w:type="dxa"/>
          </w:tcPr>
          <w:p w14:paraId="7B5DE880" w14:textId="0840ADEC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125</w:t>
            </w:r>
          </w:p>
        </w:tc>
        <w:tc>
          <w:tcPr>
            <w:tcW w:w="990" w:type="dxa"/>
            <w:vAlign w:val="bottom"/>
          </w:tcPr>
          <w:p w14:paraId="5CAD6791" w14:textId="7EDA7112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0E4D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70</w:t>
            </w:r>
          </w:p>
        </w:tc>
        <w:tc>
          <w:tcPr>
            <w:tcW w:w="1160" w:type="dxa"/>
            <w:vAlign w:val="bottom"/>
          </w:tcPr>
          <w:p w14:paraId="036B0344" w14:textId="1F8F9290" w:rsidR="008D2ABC" w:rsidRPr="006263D0" w:rsidRDefault="008D2ABC" w:rsidP="008D2A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357</w:t>
            </w:r>
          </w:p>
        </w:tc>
      </w:tr>
    </w:tbl>
    <w:p w14:paraId="05CE5D59" w14:textId="29F42275" w:rsidR="00407B93" w:rsidRPr="006375B5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407B93" w:rsidRPr="006375B5" w:rsidSect="00971795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CC5A261" w14:textId="77777777" w:rsidR="005171B5" w:rsidRDefault="005171B5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5425A94F" w14:textId="77777777" w:rsidR="001F407A" w:rsidRPr="009E5843" w:rsidRDefault="001F407A" w:rsidP="001F407A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52BF3E4E" w14:textId="2C232C7E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752724">
        <w:rPr>
          <w:rFonts w:ascii="Angsana New" w:hAnsi="Angsana New" w:hint="cs"/>
          <w:sz w:val="30"/>
          <w:szCs w:val="30"/>
          <w:cs/>
        </w:rPr>
        <w:t>สาม</w:t>
      </w:r>
      <w:r w:rsidR="00752724" w:rsidRPr="009E2F9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752724" w:rsidRPr="001F2B94">
        <w:rPr>
          <w:rFonts w:ascii="Angsana New" w:hAnsi="Angsana New" w:hint="cs"/>
          <w:sz w:val="30"/>
          <w:szCs w:val="30"/>
          <w:cs/>
        </w:rPr>
        <w:t>วันที่</w:t>
      </w:r>
      <w:r w:rsidR="00752724" w:rsidRPr="001F2B94">
        <w:rPr>
          <w:rFonts w:ascii="Angsana New" w:hAnsi="Angsana New" w:hint="eastAsia"/>
          <w:sz w:val="30"/>
          <w:szCs w:val="30"/>
        </w:rPr>
        <w:t> </w:t>
      </w:r>
      <w:r w:rsidR="00752724" w:rsidRPr="001F2B94">
        <w:rPr>
          <w:rFonts w:ascii="Angsana New" w:hAnsi="Angsana New"/>
          <w:sz w:val="30"/>
          <w:szCs w:val="30"/>
        </w:rPr>
        <w:t>31 </w:t>
      </w:r>
      <w:r w:rsidR="00752724" w:rsidRPr="001F2B94">
        <w:rPr>
          <w:rFonts w:ascii="Angsana New" w:hAnsi="Angsana New" w:hint="cs"/>
          <w:sz w:val="30"/>
          <w:szCs w:val="30"/>
          <w:cs/>
        </w:rPr>
        <w:t>ธันวาคม</w:t>
      </w:r>
      <w:r w:rsidRPr="003522EE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7B562E">
        <w:rPr>
          <w:rFonts w:ascii="Angsana New" w:hAnsi="Angsana New"/>
          <w:sz w:val="30"/>
          <w:szCs w:val="30"/>
        </w:rPr>
        <w:t>8</w:t>
      </w:r>
      <w:r w:rsidRPr="003522EE">
        <w:rPr>
          <w:rFonts w:ascii="Angsana New" w:hAnsi="Angsana New"/>
          <w:sz w:val="30"/>
          <w:szCs w:val="30"/>
        </w:rPr>
        <w:t> </w:t>
      </w:r>
      <w:r w:rsidRPr="003522EE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08571B">
        <w:rPr>
          <w:rFonts w:ascii="Angsana New" w:hAnsi="Angsana New"/>
          <w:sz w:val="30"/>
          <w:szCs w:val="30"/>
        </w:rPr>
        <w:t>18.</w:t>
      </w:r>
      <w:r w:rsidR="00CC180A">
        <w:rPr>
          <w:rFonts w:ascii="Angsana New" w:hAnsi="Angsana New"/>
          <w:sz w:val="30"/>
          <w:szCs w:val="30"/>
        </w:rPr>
        <w:t>21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8571B">
        <w:rPr>
          <w:rFonts w:ascii="Angsana New" w:hAnsi="Angsana New"/>
          <w:sz w:val="30"/>
          <w:szCs w:val="30"/>
        </w:rPr>
        <w:t>2</w:t>
      </w:r>
      <w:r w:rsidR="00CC180A">
        <w:rPr>
          <w:rFonts w:ascii="Angsana New" w:hAnsi="Angsana New"/>
          <w:sz w:val="30"/>
          <w:szCs w:val="30"/>
        </w:rPr>
        <w:t>2</w:t>
      </w:r>
      <w:r w:rsidR="0008571B">
        <w:rPr>
          <w:rFonts w:ascii="Angsana New" w:hAnsi="Angsana New"/>
          <w:sz w:val="30"/>
          <w:szCs w:val="30"/>
        </w:rPr>
        <w:t>.</w:t>
      </w:r>
      <w:r w:rsidR="00CC180A">
        <w:rPr>
          <w:rFonts w:ascii="Angsana New" w:hAnsi="Angsana New"/>
          <w:sz w:val="30"/>
          <w:szCs w:val="30"/>
        </w:rPr>
        <w:t>21</w:t>
      </w:r>
      <w:r w:rsidR="00752724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DC61533" w14:textId="77777777" w:rsidR="00937CF9" w:rsidRPr="009E5843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327F75C" w14:textId="5CDA5293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>
        <w:rPr>
          <w:rFonts w:ascii="Angsana New" w:hAnsi="Angsana New" w:hint="cs"/>
          <w:sz w:val="30"/>
          <w:szCs w:val="30"/>
          <w:cs/>
        </w:rPr>
        <w:t>แตกต่างจาก</w:t>
      </w: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1C10DF">
        <w:rPr>
          <w:rFonts w:ascii="Angsana New" w:hAnsi="Angsana New" w:hint="cs"/>
          <w:sz w:val="30"/>
          <w:szCs w:val="30"/>
          <w:cs/>
        </w:rPr>
        <w:t>สาเหตุหลักเนื่องจากการรับรู้รายการทางบัญชี</w:t>
      </w:r>
      <w:r w:rsidR="0037441A">
        <w:rPr>
          <w:rFonts w:ascii="Angsana New" w:hAnsi="Angsana New" w:hint="cs"/>
          <w:sz w:val="30"/>
          <w:szCs w:val="30"/>
          <w:cs/>
        </w:rPr>
        <w:t>กับภาษีที่แตกต่างกัน</w:t>
      </w:r>
    </w:p>
    <w:p w14:paraId="17D2E60F" w14:textId="77777777" w:rsidR="00172555" w:rsidRPr="009E5843" w:rsidRDefault="00172555" w:rsidP="00F6239E">
      <w:pPr>
        <w:rPr>
          <w:rFonts w:asciiTheme="majorBidi" w:hAnsiTheme="majorBidi" w:cstheme="majorBidi"/>
          <w:sz w:val="24"/>
          <w:szCs w:val="24"/>
        </w:rPr>
      </w:pPr>
    </w:p>
    <w:p w14:paraId="2A6BF3F3" w14:textId="70877651" w:rsidR="00541AE6" w:rsidRPr="006375B5" w:rsidRDefault="00541AE6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8C0E80F" w14:textId="4B937F2F" w:rsidR="00541AE6" w:rsidRPr="009E5843" w:rsidRDefault="00541AE6" w:rsidP="00541AE6">
      <w:pPr>
        <w:rPr>
          <w:rFonts w:ascii="Angsana New" w:hAnsi="Angsana New"/>
          <w:sz w:val="24"/>
          <w:szCs w:val="24"/>
          <w:lang w:val="x-none" w:eastAsia="x-none"/>
        </w:rPr>
      </w:pPr>
    </w:p>
    <w:p w14:paraId="41AC751F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มูลค่า</w:t>
      </w:r>
      <w:r w:rsidRPr="00CD2F73">
        <w:rPr>
          <w:rFonts w:asciiTheme="majorBidi" w:hAnsiTheme="majorBidi" w:cstheme="majorBidi"/>
          <w:i/>
          <w:iCs/>
          <w:sz w:val="30"/>
          <w:szCs w:val="30"/>
          <w:cs/>
        </w:rPr>
        <w:t>ตาม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บัญชีและมูลค่ายุติธรรม </w:t>
      </w:r>
    </w:p>
    <w:p w14:paraId="39804A5D" w14:textId="7CF51579" w:rsidR="00502E37" w:rsidRDefault="006B7605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รวมถึง </w:t>
      </w:r>
      <w:r w:rsidRPr="006263D0">
        <w:rPr>
          <w:rFonts w:asciiTheme="majorBidi" w:hAnsiTheme="majorBidi" w:cstheme="majorBidi"/>
          <w:sz w:val="30"/>
          <w:szCs w:val="30"/>
        </w:rPr>
        <w:t xml:space="preserve">    </w:t>
      </w:r>
      <w:r w:rsidRPr="006263D0">
        <w:rPr>
          <w:rFonts w:asciiTheme="majorBidi" w:hAnsiTheme="majorBidi" w:cstheme="majorBidi"/>
          <w:sz w:val="30"/>
          <w:szCs w:val="30"/>
          <w:cs/>
        </w:rPr>
        <w:t>ลําดับชั้นมูลค่ายุติธรรม แต่ไม่รวมถึงการแสดงข้อมูลมูลค่ายุติธรรมสําหรับสินทรัพย์ทางการเงินและหนี้สินทางการเงินที่วัดมูลค่าด้วย</w:t>
      </w:r>
      <w:r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6263D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4FAB356" w14:textId="77777777" w:rsidR="000B670F" w:rsidRPr="009E5843" w:rsidRDefault="000B670F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41AE6" w:rsidRPr="006375B5" w14:paraId="5BAE58D6" w14:textId="77777777" w:rsidTr="000B670F">
        <w:trPr>
          <w:tblHeader/>
        </w:trPr>
        <w:tc>
          <w:tcPr>
            <w:tcW w:w="3150" w:type="dxa"/>
          </w:tcPr>
          <w:p w14:paraId="351E5C7B" w14:textId="7124B419" w:rsidR="00541AE6" w:rsidRPr="006375B5" w:rsidRDefault="00C40B18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097" w:type="dxa"/>
            <w:gridSpan w:val="9"/>
          </w:tcPr>
          <w:p w14:paraId="68CEAC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1AE6" w:rsidRPr="006375B5" w14:paraId="1339866C" w14:textId="77777777" w:rsidTr="000B670F">
        <w:trPr>
          <w:tblHeader/>
        </w:trPr>
        <w:tc>
          <w:tcPr>
            <w:tcW w:w="3150" w:type="dxa"/>
          </w:tcPr>
          <w:p w14:paraId="4A92E4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</w:tcPr>
          <w:p w14:paraId="004E5B83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</w:tcPr>
          <w:p w14:paraId="591960C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</w:tcPr>
          <w:p w14:paraId="3DA2378A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6A45C902" w14:textId="77777777" w:rsidTr="000B670F">
        <w:trPr>
          <w:tblHeader/>
        </w:trPr>
        <w:tc>
          <w:tcPr>
            <w:tcW w:w="3150" w:type="dxa"/>
          </w:tcPr>
          <w:p w14:paraId="20E6962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91C3E59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</w:tcPr>
          <w:p w14:paraId="5B90BBC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A811DF5" w14:textId="5DAF7992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67173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BF2A9AA" w14:textId="4062534A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763D54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BFA85B9" w14:textId="535BF1A5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E8DE2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49E5C4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58558EB5" w14:textId="77777777" w:rsidTr="000B670F">
        <w:trPr>
          <w:tblHeader/>
        </w:trPr>
        <w:tc>
          <w:tcPr>
            <w:tcW w:w="3150" w:type="dxa"/>
          </w:tcPr>
          <w:p w14:paraId="123D2F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</w:tcPr>
          <w:p w14:paraId="505B443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1EDFEB03" w14:textId="77777777" w:rsidTr="00862B1D">
        <w:tc>
          <w:tcPr>
            <w:tcW w:w="3150" w:type="dxa"/>
          </w:tcPr>
          <w:p w14:paraId="65509895" w14:textId="22DF4721" w:rsidR="00541AE6" w:rsidRPr="006375B5" w:rsidRDefault="0065360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56C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</w:tcPr>
          <w:p w14:paraId="5FFA7C5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8226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46FC61E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4A61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A3E17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0EA0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34EB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3EA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E8FD4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ABC" w:rsidRPr="006375B5" w14:paraId="08573EB8" w14:textId="77777777" w:rsidTr="00862B1D">
        <w:tc>
          <w:tcPr>
            <w:tcW w:w="3150" w:type="dxa"/>
          </w:tcPr>
          <w:p w14:paraId="07C177FB" w14:textId="44C85FC9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</w:tcPr>
          <w:p w14:paraId="24249D45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B225AD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C5C2DDE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589D8E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A10676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581A758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FDC9F1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8D679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788DB70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DBA" w:rsidRPr="006375B5" w14:paraId="3A21E298" w14:textId="77777777" w:rsidTr="00862B1D">
        <w:tc>
          <w:tcPr>
            <w:tcW w:w="3150" w:type="dxa"/>
          </w:tcPr>
          <w:p w14:paraId="160DC2F5" w14:textId="74CD77DB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</w:tcPr>
          <w:p w14:paraId="313C4CBC" w14:textId="77777777" w:rsidR="005D2DBA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CE7A1" w14:textId="051AD362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43" w:type="dxa"/>
          </w:tcPr>
          <w:p w14:paraId="094ECEED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2F651FDB" w14:textId="6EBE7C7D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83F285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CBAC8D0" w14:textId="77777777" w:rsidR="005D2DBA" w:rsidRPr="00435EAC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BA99D" w14:textId="44B6A1B6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EA6C8F2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F77CEBF" w14:textId="4434B44A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36" w:type="dxa"/>
          </w:tcPr>
          <w:p w14:paraId="02433F58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73836CD" w14:textId="77777777" w:rsidR="005D2DBA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1D128" w14:textId="400E2DEB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5D2DBA" w:rsidRPr="006375B5" w14:paraId="2CE0AFFA" w14:textId="77777777" w:rsidTr="00862B1D">
        <w:tc>
          <w:tcPr>
            <w:tcW w:w="3150" w:type="dxa"/>
          </w:tcPr>
          <w:p w14:paraId="40FEC3C0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08A8711F" w14:textId="744983ED" w:rsidR="005D2DBA" w:rsidRPr="006375B5" w:rsidRDefault="005D2DBA" w:rsidP="000A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31,539</w:t>
            </w:r>
          </w:p>
        </w:tc>
        <w:tc>
          <w:tcPr>
            <w:tcW w:w="243" w:type="dxa"/>
            <w:vAlign w:val="bottom"/>
          </w:tcPr>
          <w:p w14:paraId="410879F8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D3BF269" w14:textId="06835BF6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CFA5BE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C16771D" w14:textId="463B7363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31,708</w:t>
            </w:r>
          </w:p>
        </w:tc>
        <w:tc>
          <w:tcPr>
            <w:tcW w:w="239" w:type="dxa"/>
            <w:vAlign w:val="bottom"/>
          </w:tcPr>
          <w:p w14:paraId="64E46E92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A72CB7B" w14:textId="5161CFDA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F4EB81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EFB61B9" w14:textId="7FC51A84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31,708</w:t>
            </w:r>
          </w:p>
        </w:tc>
      </w:tr>
      <w:tr w:rsidR="005D2DBA" w:rsidRPr="006375B5" w14:paraId="52F2ECAA" w14:textId="77777777" w:rsidTr="00862B1D">
        <w:tc>
          <w:tcPr>
            <w:tcW w:w="3150" w:type="dxa"/>
          </w:tcPr>
          <w:p w14:paraId="42CBE562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232BB918" w14:textId="45D2329C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43" w:type="dxa"/>
            <w:vAlign w:val="bottom"/>
          </w:tcPr>
          <w:p w14:paraId="5F68950D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4A2AEA90" w14:textId="2506F220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758428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165BD750" w14:textId="16838ABF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C5FD760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3D66A5F" w14:textId="2E634575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36" w:type="dxa"/>
            <w:vAlign w:val="bottom"/>
          </w:tcPr>
          <w:p w14:paraId="33BB98F4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EE78555" w14:textId="39C95B18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  <w:tr w:rsidR="00213DB0" w:rsidRPr="006375B5" w14:paraId="1FE35972" w14:textId="77777777" w:rsidTr="00862B1D">
        <w:tc>
          <w:tcPr>
            <w:tcW w:w="3150" w:type="dxa"/>
          </w:tcPr>
          <w:p w14:paraId="430CC6CF" w14:textId="77777777" w:rsidR="00213DB0" w:rsidRPr="009E5843" w:rsidRDefault="00213DB0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5C33D13C" w14:textId="77777777" w:rsidR="00213DB0" w:rsidRPr="009E5843" w:rsidRDefault="00213DB0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AEEC310" w14:textId="77777777" w:rsidR="00213DB0" w:rsidRPr="009E5843" w:rsidRDefault="00213DB0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4BE159A" w14:textId="77777777" w:rsidR="00213DB0" w:rsidRPr="009E5843" w:rsidRDefault="00213DB0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4F9826" w14:textId="77777777" w:rsidR="00213DB0" w:rsidRPr="009E5843" w:rsidRDefault="00213DB0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78CD687" w14:textId="77777777" w:rsidR="00213DB0" w:rsidRPr="009E5843" w:rsidRDefault="00213DB0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10EC207" w14:textId="77777777" w:rsidR="00213DB0" w:rsidRPr="009E5843" w:rsidRDefault="00213DB0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E3636E0" w14:textId="77777777" w:rsidR="00213DB0" w:rsidRPr="009E5843" w:rsidRDefault="00213DB0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E3E8EB" w14:textId="77777777" w:rsidR="00213DB0" w:rsidRPr="009E5843" w:rsidRDefault="00213DB0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26B77E4" w14:textId="77777777" w:rsidR="00213DB0" w:rsidRPr="009E5843" w:rsidRDefault="00213DB0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31D6" w:rsidRPr="006375B5" w14:paraId="41811608" w14:textId="77777777" w:rsidTr="00862B1D">
        <w:tc>
          <w:tcPr>
            <w:tcW w:w="3150" w:type="dxa"/>
          </w:tcPr>
          <w:p w14:paraId="7A0E6B93" w14:textId="120CFF09" w:rsidR="000A31D6" w:rsidRPr="006375B5" w:rsidRDefault="000A31D6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  <w:vAlign w:val="bottom"/>
          </w:tcPr>
          <w:p w14:paraId="1641E9AE" w14:textId="77777777" w:rsidR="000A31D6" w:rsidRDefault="000A31D6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9AE74AD" w14:textId="77777777" w:rsidR="000A31D6" w:rsidRPr="006375B5" w:rsidRDefault="000A31D6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34BF0117" w14:textId="77777777" w:rsidR="000A31D6" w:rsidRPr="00435EAC" w:rsidRDefault="000A31D6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99AD18" w14:textId="77777777" w:rsidR="000A31D6" w:rsidRPr="006375B5" w:rsidRDefault="000A31D6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08922E1D" w14:textId="77777777" w:rsidR="000A31D6" w:rsidRPr="00435EAC" w:rsidRDefault="000A31D6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AFFD172" w14:textId="77777777" w:rsidR="000A31D6" w:rsidRPr="006375B5" w:rsidRDefault="000A31D6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312E41E" w14:textId="77777777" w:rsidR="000A31D6" w:rsidRDefault="000A31D6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C64DB5" w14:textId="77777777" w:rsidR="000A31D6" w:rsidRPr="006375B5" w:rsidRDefault="000A31D6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09FE780" w14:textId="77777777" w:rsidR="000A31D6" w:rsidRDefault="000A31D6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DBA" w:rsidRPr="006375B5" w14:paraId="47897096" w14:textId="77777777" w:rsidTr="00862B1D">
        <w:tc>
          <w:tcPr>
            <w:tcW w:w="3150" w:type="dxa"/>
          </w:tcPr>
          <w:p w14:paraId="73FF96CF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</w:tcPr>
          <w:p w14:paraId="2F497DDC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16E21BC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91107B4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617F7F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06515B0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FDBFA7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AE44C9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181B3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A299017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DBA" w:rsidRPr="006375B5" w14:paraId="120C6E73" w14:textId="77777777" w:rsidTr="00862B1D">
        <w:tc>
          <w:tcPr>
            <w:tcW w:w="3150" w:type="dxa"/>
          </w:tcPr>
          <w:p w14:paraId="7EB1071A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</w:tcPr>
          <w:p w14:paraId="2A145E2F" w14:textId="77777777" w:rsidR="005D2DBA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C02A4" w14:textId="39B0EFC4" w:rsidR="005D2DBA" w:rsidRPr="006375B5" w:rsidRDefault="005D2DBA" w:rsidP="009E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43" w:type="dxa"/>
          </w:tcPr>
          <w:p w14:paraId="231E30A3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27455F70" w14:textId="044567CC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6B21A2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4EB467" w14:textId="77777777" w:rsidR="005D2DBA" w:rsidRPr="00435EAC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52C8E" w14:textId="016BC23E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B5B24B1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3193FED" w14:textId="6BFA21AE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36" w:type="dxa"/>
          </w:tcPr>
          <w:p w14:paraId="0AB63A59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46AA102" w14:textId="77777777" w:rsidR="005D2DBA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A52F0" w14:textId="7593EC10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9E5843" w:rsidRPr="006375B5" w14:paraId="46003A48" w14:textId="77777777" w:rsidTr="00862B1D">
        <w:tc>
          <w:tcPr>
            <w:tcW w:w="3150" w:type="dxa"/>
          </w:tcPr>
          <w:p w14:paraId="0F467AEF" w14:textId="03034100" w:rsidR="009E5843" w:rsidRPr="006375B5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</w:tcPr>
          <w:p w14:paraId="1DE6E5BD" w14:textId="77777777" w:rsidR="009E5843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083F01" w14:textId="77777777" w:rsidR="009E5843" w:rsidRPr="006375B5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5D65DDCE" w14:textId="77777777" w:rsidR="009E5843" w:rsidRPr="00435EAC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FB1CE0" w14:textId="77777777" w:rsidR="009E5843" w:rsidRPr="006375B5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78F8C92" w14:textId="77777777" w:rsidR="009E5843" w:rsidRPr="00435EAC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10BD05" w14:textId="77777777" w:rsidR="009E5843" w:rsidRPr="006375B5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2302595" w14:textId="77777777" w:rsidR="009E5843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EAAE1" w14:textId="77777777" w:rsidR="009E5843" w:rsidRPr="006375B5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F8E6D33" w14:textId="77777777" w:rsidR="009E5843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5843" w:rsidRPr="006375B5" w14:paraId="43E229D8" w14:textId="77777777" w:rsidTr="00862B1D">
        <w:tc>
          <w:tcPr>
            <w:tcW w:w="3150" w:type="dxa"/>
          </w:tcPr>
          <w:p w14:paraId="49E3EE23" w14:textId="67A5DC90" w:rsidR="009E5843" w:rsidRPr="006375B5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24" w:type="dxa"/>
          </w:tcPr>
          <w:p w14:paraId="48339A18" w14:textId="77777777" w:rsidR="009E5843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AB5B57" w14:textId="77777777" w:rsidR="009E5843" w:rsidRPr="006375B5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EDC0388" w14:textId="77777777" w:rsidR="009E5843" w:rsidRPr="00435EAC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8033AD" w14:textId="77777777" w:rsidR="009E5843" w:rsidRPr="006375B5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64B4153" w14:textId="77777777" w:rsidR="009E5843" w:rsidRPr="00435EAC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015DFF4" w14:textId="77777777" w:rsidR="009E5843" w:rsidRPr="006375B5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23D3C1A" w14:textId="77777777" w:rsidR="009E5843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78E95" w14:textId="77777777" w:rsidR="009E5843" w:rsidRPr="006375B5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865C924" w14:textId="77777777" w:rsidR="009E5843" w:rsidRDefault="009E5843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DBA" w:rsidRPr="006375B5" w14:paraId="0131006B" w14:textId="77777777" w:rsidTr="00862B1D">
        <w:tc>
          <w:tcPr>
            <w:tcW w:w="3150" w:type="dxa"/>
          </w:tcPr>
          <w:p w14:paraId="01F5DA2B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4FBF536D" w14:textId="551C8D38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34,510</w:t>
            </w:r>
          </w:p>
        </w:tc>
        <w:tc>
          <w:tcPr>
            <w:tcW w:w="243" w:type="dxa"/>
            <w:vAlign w:val="bottom"/>
          </w:tcPr>
          <w:p w14:paraId="79F05217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138A36DE" w14:textId="73313DC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679587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78E01C54" w14:textId="32EA820A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34,661</w:t>
            </w:r>
          </w:p>
        </w:tc>
        <w:tc>
          <w:tcPr>
            <w:tcW w:w="239" w:type="dxa"/>
            <w:vAlign w:val="bottom"/>
          </w:tcPr>
          <w:p w14:paraId="48ABBCE0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F79A8AD" w14:textId="0BE7CA69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48E3BD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C55C344" w14:textId="756C2386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34,661</w:t>
            </w:r>
          </w:p>
        </w:tc>
      </w:tr>
      <w:tr w:rsidR="005D2DBA" w:rsidRPr="006375B5" w14:paraId="1E249C4E" w14:textId="77777777" w:rsidTr="00862B1D">
        <w:tc>
          <w:tcPr>
            <w:tcW w:w="3150" w:type="dxa"/>
          </w:tcPr>
          <w:p w14:paraId="4FE9ADF6" w14:textId="2CF79B30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52C38CD6" w14:textId="4101B328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43" w:type="dxa"/>
            <w:vAlign w:val="bottom"/>
          </w:tcPr>
          <w:p w14:paraId="32FEC436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72BA169E" w14:textId="50FEF464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02A4C8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8787063" w14:textId="76C69873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4F7C56BD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0186327" w14:textId="1C075E7A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  <w:vAlign w:val="bottom"/>
          </w:tcPr>
          <w:p w14:paraId="72A0CED8" w14:textId="77777777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E2C2217" w14:textId="2DECCC99" w:rsidR="005D2DBA" w:rsidRPr="006375B5" w:rsidRDefault="005D2DBA" w:rsidP="005D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</w:tbl>
    <w:p w14:paraId="51F36900" w14:textId="77777777" w:rsidR="000B670F" w:rsidRPr="009E5843" w:rsidRDefault="000B670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84129" w:rsidRPr="006375B5" w14:paraId="01B6477B" w14:textId="77777777" w:rsidTr="000B670F">
        <w:trPr>
          <w:tblHeader/>
        </w:trPr>
        <w:tc>
          <w:tcPr>
            <w:tcW w:w="3150" w:type="dxa"/>
          </w:tcPr>
          <w:p w14:paraId="16179523" w14:textId="5D08C4D9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</w:tcPr>
          <w:p w14:paraId="3BF35951" w14:textId="07B46842" w:rsidR="00584129" w:rsidRPr="00325AF1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4F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84F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4129" w:rsidRPr="006375B5" w14:paraId="75D44E62" w14:textId="77777777" w:rsidTr="000B670F">
        <w:trPr>
          <w:tblHeader/>
        </w:trPr>
        <w:tc>
          <w:tcPr>
            <w:tcW w:w="3150" w:type="dxa"/>
          </w:tcPr>
          <w:p w14:paraId="5275FFE8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13E74E9C" w14:textId="072D2AAA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</w:tcPr>
          <w:p w14:paraId="2BBF7CA8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</w:tcPr>
          <w:p w14:paraId="17857488" w14:textId="11E2F733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84129" w:rsidRPr="006375B5" w14:paraId="2FF0ABDA" w14:textId="77777777" w:rsidTr="000B670F">
        <w:trPr>
          <w:tblHeader/>
        </w:trPr>
        <w:tc>
          <w:tcPr>
            <w:tcW w:w="3150" w:type="dxa"/>
          </w:tcPr>
          <w:p w14:paraId="00C1FAF3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CC4EB09" w14:textId="6ACA8184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</w:tcPr>
          <w:p w14:paraId="197978F0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14:paraId="642144CC" w14:textId="265FBDC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B5931BE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D63045" w14:textId="42005CA0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4F06B6C9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9F1030" w14:textId="22EE3E1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43CF31B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1471B57" w14:textId="28D0DBA3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4129" w:rsidRPr="006375B5" w14:paraId="0D653F5E" w14:textId="77777777" w:rsidTr="000B670F">
        <w:trPr>
          <w:tblHeader/>
        </w:trPr>
        <w:tc>
          <w:tcPr>
            <w:tcW w:w="3150" w:type="dxa"/>
          </w:tcPr>
          <w:p w14:paraId="5B37E928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</w:tcPr>
          <w:p w14:paraId="202A2F4C" w14:textId="7682D28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4129" w:rsidRPr="006375B5" w14:paraId="624FC4C0" w14:textId="77777777" w:rsidTr="00862B1D">
        <w:tc>
          <w:tcPr>
            <w:tcW w:w="3150" w:type="dxa"/>
          </w:tcPr>
          <w:p w14:paraId="0484C471" w14:textId="0EB42F13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56C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</w:tcPr>
          <w:p w14:paraId="7470DBEB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B1C16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46557026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BC329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CED2A4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17B25A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C60654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1A97C2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C3CC49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29" w:rsidRPr="006375B5" w14:paraId="17024459" w14:textId="77777777" w:rsidTr="00862B1D">
        <w:tc>
          <w:tcPr>
            <w:tcW w:w="3150" w:type="dxa"/>
          </w:tcPr>
          <w:p w14:paraId="293BF469" w14:textId="2A9B1EB8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</w:tcPr>
          <w:p w14:paraId="7C1C20E1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26558B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7FAC8E6F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E12978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009EDB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8DB3597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CA3A969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A70CE5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CA66875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ABC" w:rsidRPr="006375B5" w14:paraId="7C16EB74" w14:textId="77777777" w:rsidTr="00862B1D">
        <w:tc>
          <w:tcPr>
            <w:tcW w:w="3150" w:type="dxa"/>
          </w:tcPr>
          <w:p w14:paraId="4D04B6EA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48EA0BC5" w14:textId="3EF8F236" w:rsidR="008D2ABC" w:rsidRPr="004057F6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A2B0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A2B0F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43" w:type="dxa"/>
            <w:vAlign w:val="bottom"/>
          </w:tcPr>
          <w:p w14:paraId="55D25976" w14:textId="77777777" w:rsidR="008D2ABC" w:rsidRPr="004057F6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1BED5FE" w14:textId="5624C821" w:rsidR="008D2ABC" w:rsidRPr="004057F6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12427C0" w14:textId="77777777" w:rsidR="008D2ABC" w:rsidRPr="004057F6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3315A641" w14:textId="02B50AA3" w:rsidR="008D2ABC" w:rsidRPr="004057F6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A2B0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A2B0F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39" w:type="dxa"/>
            <w:vAlign w:val="bottom"/>
          </w:tcPr>
          <w:p w14:paraId="6097CA40" w14:textId="77777777" w:rsidR="008D2ABC" w:rsidRPr="004057F6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36F3C2" w14:textId="1911A963" w:rsidR="008D2ABC" w:rsidRPr="004057F6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3232A4" w14:textId="77777777" w:rsidR="008D2ABC" w:rsidRPr="004057F6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5CD9D43" w14:textId="56DC7029" w:rsidR="008D2ABC" w:rsidRPr="004057F6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A2B0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A2B0F">
              <w:rPr>
                <w:rFonts w:ascii="Angsana New" w:hAnsi="Angsana New"/>
                <w:sz w:val="30"/>
                <w:szCs w:val="30"/>
              </w:rPr>
              <w:t>708</w:t>
            </w:r>
          </w:p>
        </w:tc>
      </w:tr>
      <w:tr w:rsidR="008D2ABC" w:rsidRPr="006375B5" w14:paraId="44233A8C" w14:textId="77777777" w:rsidTr="00862B1D">
        <w:tc>
          <w:tcPr>
            <w:tcW w:w="3150" w:type="dxa"/>
          </w:tcPr>
          <w:p w14:paraId="1653B25C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23EE3895" w14:textId="5153D166" w:rsidR="008D2ABC" w:rsidRPr="006375B5" w:rsidRDefault="003A2B0F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43" w:type="dxa"/>
            <w:vAlign w:val="bottom"/>
          </w:tcPr>
          <w:p w14:paraId="04FD78B6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B0C83A9" w14:textId="6AEF3FB5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A239DF1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36F258E" w14:textId="776BE894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1A008DEF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251B908" w14:textId="3C3D545D" w:rsidR="008D2ABC" w:rsidRPr="006375B5" w:rsidRDefault="003A2B0F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36" w:type="dxa"/>
            <w:vAlign w:val="bottom"/>
          </w:tcPr>
          <w:p w14:paraId="34342C04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0897390" w14:textId="58E247D6" w:rsidR="008D2ABC" w:rsidRPr="006375B5" w:rsidRDefault="003A2B0F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8D2ABC" w:rsidRPr="00A75B33" w14:paraId="5E543CC0" w14:textId="77777777" w:rsidTr="00862B1D">
        <w:tc>
          <w:tcPr>
            <w:tcW w:w="3150" w:type="dxa"/>
          </w:tcPr>
          <w:p w14:paraId="1B4CE254" w14:textId="77777777" w:rsidR="008D2ABC" w:rsidRPr="009E584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vAlign w:val="bottom"/>
          </w:tcPr>
          <w:p w14:paraId="6F936EB4" w14:textId="77777777" w:rsidR="008D2ABC" w:rsidRPr="009E584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60AE675" w14:textId="77777777" w:rsidR="008D2ABC" w:rsidRPr="009E584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6B37BBBE" w14:textId="77777777" w:rsidR="008D2ABC" w:rsidRPr="009E584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42A4C6D" w14:textId="77777777" w:rsidR="008D2ABC" w:rsidRPr="009E584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75C2DAB8" w14:textId="77777777" w:rsidR="008D2ABC" w:rsidRPr="009E584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F4DBEFA" w14:textId="77777777" w:rsidR="008D2ABC" w:rsidRPr="009E584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A459A7" w14:textId="77777777" w:rsidR="008D2ABC" w:rsidRPr="009E584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105DE4" w14:textId="77777777" w:rsidR="008D2ABC" w:rsidRPr="009E584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EEEE857" w14:textId="77777777" w:rsidR="008D2ABC" w:rsidRPr="009E5843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ABC" w:rsidRPr="006375B5" w14:paraId="5B371FFD" w14:textId="77777777" w:rsidTr="00862B1D">
        <w:tc>
          <w:tcPr>
            <w:tcW w:w="3150" w:type="dxa"/>
          </w:tcPr>
          <w:p w14:paraId="71105478" w14:textId="7BC72099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4" w:type="dxa"/>
          </w:tcPr>
          <w:p w14:paraId="1A856D84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BC7266A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72197298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4E1300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F3BC27D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2A106EF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693CA48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3DC43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AE5C157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ABC" w:rsidRPr="006375B5" w14:paraId="42DCACEB" w14:textId="77777777" w:rsidTr="00862B1D">
        <w:tc>
          <w:tcPr>
            <w:tcW w:w="3150" w:type="dxa"/>
          </w:tcPr>
          <w:p w14:paraId="6CD310A3" w14:textId="1BF65169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</w:tcPr>
          <w:p w14:paraId="78323459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90F3358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173177EF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2D1CE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C7BEB4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AEBC453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D78230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AA43B4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5F4292E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2ABC" w:rsidRPr="006375B5" w14:paraId="7D85F255" w14:textId="77777777" w:rsidTr="00862B1D">
        <w:tc>
          <w:tcPr>
            <w:tcW w:w="3150" w:type="dxa"/>
          </w:tcPr>
          <w:p w14:paraId="26E279BB" w14:textId="7F05367A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vAlign w:val="bottom"/>
          </w:tcPr>
          <w:p w14:paraId="5964C3EA" w14:textId="0B371D74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34,510</w:t>
            </w:r>
          </w:p>
        </w:tc>
        <w:tc>
          <w:tcPr>
            <w:tcW w:w="243" w:type="dxa"/>
            <w:vAlign w:val="bottom"/>
          </w:tcPr>
          <w:p w14:paraId="09BCBEB4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28ECB8F0" w14:textId="0F3A1CB2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7F95D9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65A46452" w14:textId="2B204D4B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34,661</w:t>
            </w:r>
          </w:p>
        </w:tc>
        <w:tc>
          <w:tcPr>
            <w:tcW w:w="239" w:type="dxa"/>
            <w:vAlign w:val="bottom"/>
          </w:tcPr>
          <w:p w14:paraId="6EA98A5C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92DCCD3" w14:textId="2EABD453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D17BFF3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2BAC83" w14:textId="28A55CF9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34,661</w:t>
            </w:r>
          </w:p>
        </w:tc>
      </w:tr>
      <w:tr w:rsidR="008D2ABC" w:rsidRPr="006375B5" w14:paraId="1F5D4985" w14:textId="77777777" w:rsidTr="00862B1D">
        <w:tc>
          <w:tcPr>
            <w:tcW w:w="3150" w:type="dxa"/>
          </w:tcPr>
          <w:p w14:paraId="16AE916E" w14:textId="299F0EE5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vAlign w:val="bottom"/>
          </w:tcPr>
          <w:p w14:paraId="420DE7D3" w14:textId="24DE929B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43" w:type="dxa"/>
            <w:vAlign w:val="bottom"/>
          </w:tcPr>
          <w:p w14:paraId="2A8372B4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0FD43032" w14:textId="0F878EFB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49A89B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6D63639" w14:textId="29E28678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72EB0278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CCAA6A9" w14:textId="6E21C2D3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  <w:vAlign w:val="bottom"/>
          </w:tcPr>
          <w:p w14:paraId="45687EFB" w14:textId="77777777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4DC3800" w14:textId="0ED92F9B" w:rsidR="008D2ABC" w:rsidRPr="006375B5" w:rsidRDefault="008D2ABC" w:rsidP="008D2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</w:tbl>
    <w:p w14:paraId="724C3814" w14:textId="77777777" w:rsidR="00501BDC" w:rsidRPr="009E5843" w:rsidRDefault="00501BDC" w:rsidP="00541AE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E7273E9" w14:textId="77777777" w:rsidR="00541AE6" w:rsidRPr="006375B5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Pr="006375B5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6375B5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7D58902" w14:textId="5164AD84" w:rsidR="00541AE6" w:rsidRPr="009E5843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B2E277E" w14:textId="7199F984" w:rsidR="000B670F" w:rsidRPr="00213DB0" w:rsidRDefault="00541AE6" w:rsidP="00213DB0">
      <w:pPr>
        <w:pStyle w:val="block"/>
        <w:spacing w:after="0" w:line="240" w:lineRule="auto"/>
        <w:ind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75E95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</w:t>
      </w:r>
      <w:r w:rsidRPr="00875E95">
        <w:rPr>
          <w:rFonts w:ascii="Angsana New" w:hAnsi="Angsana New"/>
          <w:spacing w:val="-2"/>
          <w:sz w:val="30"/>
          <w:szCs w:val="30"/>
          <w:cs/>
          <w:lang w:bidi="th-TH"/>
        </w:rPr>
        <w:t>เนื่องจากเครื่องมือทางการเงินเหล่านั้นมีอัตราดอกเบี้ย</w:t>
      </w:r>
      <w:r w:rsidRPr="00875E95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  <w:bookmarkStart w:id="2" w:name="_Hlk66816455"/>
      <w:r w:rsidR="00875E95">
        <w:rPr>
          <w:rFonts w:ascii="Angsana New" w:hAnsi="Angsana New"/>
          <w:spacing w:val="-2"/>
          <w:sz w:val="30"/>
          <w:szCs w:val="30"/>
          <w:cs/>
          <w:lang w:val="en-US" w:bidi="th-TH"/>
        </w:rPr>
        <w:br/>
      </w:r>
      <w:bookmarkEnd w:id="2"/>
    </w:p>
    <w:p w14:paraId="3C9F622E" w14:textId="52845E9A" w:rsidR="00ED72A0" w:rsidRPr="009E6868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lastRenderedPageBreak/>
        <w:t>ความเสี่ยงด้านเครดิต</w:t>
      </w:r>
    </w:p>
    <w:p w14:paraId="498646CB" w14:textId="7F3B96B6" w:rsidR="00ED72A0" w:rsidRDefault="00ED72A0" w:rsidP="00C67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3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2C11B27D" w14:textId="77777777" w:rsidR="00247382" w:rsidRPr="000A31D6" w:rsidRDefault="00247382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224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620"/>
        <w:gridCol w:w="1179"/>
        <w:gridCol w:w="269"/>
        <w:gridCol w:w="1171"/>
        <w:gridCol w:w="362"/>
        <w:gridCol w:w="1171"/>
        <w:gridCol w:w="269"/>
        <w:gridCol w:w="1183"/>
      </w:tblGrid>
      <w:tr w:rsidR="00D71D8E" w:rsidRPr="00EC3F2E" w14:paraId="6BF84EC1" w14:textId="77777777" w:rsidTr="003E6518">
        <w:trPr>
          <w:tblHeader/>
        </w:trPr>
        <w:tc>
          <w:tcPr>
            <w:tcW w:w="1962" w:type="pct"/>
          </w:tcPr>
          <w:p w14:paraId="1B0C45FB" w14:textId="75A48C39" w:rsidR="00D71D8E" w:rsidRPr="00EC3F2E" w:rsidRDefault="00ED72A0" w:rsidP="00A71D3C">
            <w:pPr>
              <w:ind w:left="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3F2E"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br w:type="page"/>
            </w:r>
            <w:r w:rsidR="00D71D8E" w:rsidRPr="00EC3F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0" w:type="pct"/>
            <w:gridSpan w:val="3"/>
          </w:tcPr>
          <w:p w14:paraId="40E568A1" w14:textId="77777777" w:rsidR="00D71D8E" w:rsidRPr="00EC3F2E" w:rsidRDefault="00D71D8E" w:rsidP="004A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BEBB60A" w14:textId="77777777" w:rsidR="00D71D8E" w:rsidRPr="00EC3F2E" w:rsidRDefault="00D71D8E" w:rsidP="004A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CB37765" w14:textId="77777777" w:rsidR="00D71D8E" w:rsidRPr="00EC3F2E" w:rsidRDefault="00D71D8E" w:rsidP="004A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D8E" w:rsidRPr="00EC3F2E" w14:paraId="4F5A6A6F" w14:textId="77777777" w:rsidTr="003E6518">
        <w:trPr>
          <w:tblHeader/>
        </w:trPr>
        <w:tc>
          <w:tcPr>
            <w:tcW w:w="1962" w:type="pct"/>
          </w:tcPr>
          <w:p w14:paraId="2FF245FD" w14:textId="77777777" w:rsidR="00D71D8E" w:rsidRPr="00EC3F2E" w:rsidRDefault="00D71D8E" w:rsidP="00D71D8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C73C8C2" w14:textId="467BDF2E" w:rsidR="00D71D8E" w:rsidRPr="00EC3F2E" w:rsidRDefault="001C4CCB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0E9B01E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0162945" w14:textId="32E2D453" w:rsidR="00D71D8E" w:rsidRPr="00EC3F2E" w:rsidRDefault="007037F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30</w:t>
            </w:r>
            <w:r w:rsidR="00D71D8E" w:rsidRPr="00EC3F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1D8E" w:rsidRPr="00EC3F2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6" w:type="pct"/>
          </w:tcPr>
          <w:p w14:paraId="0D3A02A7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8483B2" w14:textId="58A1E488" w:rsidR="00D71D8E" w:rsidRPr="00EC3F2E" w:rsidRDefault="001C4CCB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7BCF647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3740E33D" w14:textId="49AFA823" w:rsidR="00D71D8E" w:rsidRPr="00EC3F2E" w:rsidRDefault="007037F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30</w:t>
            </w:r>
            <w:r w:rsidR="00D71D8E" w:rsidRPr="00EC3F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1D8E" w:rsidRPr="00EC3F2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71D8E" w:rsidRPr="00EC3F2E" w14:paraId="7218199F" w14:textId="77777777" w:rsidTr="003E6518">
        <w:trPr>
          <w:tblHeader/>
        </w:trPr>
        <w:tc>
          <w:tcPr>
            <w:tcW w:w="1962" w:type="pct"/>
          </w:tcPr>
          <w:p w14:paraId="5AB204E8" w14:textId="77777777" w:rsidR="00D71D8E" w:rsidRPr="00EC3F2E" w:rsidRDefault="00D71D8E" w:rsidP="00D71D8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A731749" w14:textId="6A6399A6" w:rsidR="00D71D8E" w:rsidRPr="00EC3F2E" w:rsidRDefault="00EC3F2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2C515803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7AA34BF" w14:textId="7569490B" w:rsidR="00D71D8E" w:rsidRPr="00EC3F2E" w:rsidRDefault="00EC3F2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6" w:type="pct"/>
          </w:tcPr>
          <w:p w14:paraId="67B64C11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91095B" w14:textId="33BA6A8B" w:rsidR="00D71D8E" w:rsidRPr="00EC3F2E" w:rsidRDefault="00EC3F2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</w:t>
            </w:r>
            <w:r w:rsidR="00BD161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220D873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711C9F4C" w14:textId="673D068A" w:rsidR="00D71D8E" w:rsidRPr="00EC3F2E" w:rsidRDefault="00EC3F2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71D8E" w:rsidRPr="00EC3F2E" w14:paraId="563AA3BC" w14:textId="77777777" w:rsidTr="003E6518">
        <w:trPr>
          <w:tblHeader/>
        </w:trPr>
        <w:tc>
          <w:tcPr>
            <w:tcW w:w="1962" w:type="pct"/>
          </w:tcPr>
          <w:p w14:paraId="219BE213" w14:textId="77777777" w:rsidR="00D71D8E" w:rsidRPr="00EC3F2E" w:rsidRDefault="00D71D8E" w:rsidP="006E185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8" w:type="pct"/>
            <w:gridSpan w:val="7"/>
          </w:tcPr>
          <w:p w14:paraId="743CA95F" w14:textId="77777777" w:rsidR="00D71D8E" w:rsidRPr="00EC3F2E" w:rsidRDefault="00D71D8E" w:rsidP="004A71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1D8E" w:rsidRPr="00EC3F2E" w14:paraId="0CC94F77" w14:textId="77777777" w:rsidTr="003E6518">
        <w:trPr>
          <w:trHeight w:val="80"/>
        </w:trPr>
        <w:tc>
          <w:tcPr>
            <w:tcW w:w="1962" w:type="pct"/>
          </w:tcPr>
          <w:p w14:paraId="22A857D0" w14:textId="77777777" w:rsidR="00D71D8E" w:rsidRPr="00EC3F2E" w:rsidRDefault="00D71D8E" w:rsidP="00A7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</w:tcPr>
          <w:p w14:paraId="2F3D8B59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17A56E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1324D79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51D2CCA2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F014D1A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F7A7A7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AE776E7" w14:textId="77777777" w:rsidR="00D71D8E" w:rsidRPr="00EC3F2E" w:rsidRDefault="00D71D8E" w:rsidP="004A7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48F" w:rsidRPr="00EC3F2E" w14:paraId="660F4C77" w14:textId="77777777" w:rsidTr="003E6518">
        <w:trPr>
          <w:trHeight w:val="80"/>
        </w:trPr>
        <w:tc>
          <w:tcPr>
            <w:tcW w:w="1962" w:type="pct"/>
          </w:tcPr>
          <w:p w14:paraId="21FA5004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9" w:type="pct"/>
          </w:tcPr>
          <w:p w14:paraId="1ADC5D62" w14:textId="0981FF2F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375D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" w:type="pct"/>
          </w:tcPr>
          <w:p w14:paraId="12F7275C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ADB516" w14:textId="5E5AE1AF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96" w:type="pct"/>
          </w:tcPr>
          <w:p w14:paraId="5908DD77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424FB37" w14:textId="5545833A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44A2C">
              <w:rPr>
                <w:rFonts w:ascii="Angsana New" w:hAnsi="Angsana New"/>
                <w:sz w:val="30"/>
                <w:szCs w:val="30"/>
              </w:rPr>
              <w:t>4</w:t>
            </w:r>
            <w:r w:rsidR="007603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9C656C7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8FBFC6B" w14:textId="2D5B8FAD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3C748F" w:rsidRPr="00EC3F2E" w14:paraId="7A55855B" w14:textId="77777777" w:rsidTr="003E6518">
        <w:trPr>
          <w:trHeight w:val="80"/>
        </w:trPr>
        <w:tc>
          <w:tcPr>
            <w:tcW w:w="1962" w:type="pct"/>
          </w:tcPr>
          <w:p w14:paraId="73F568E3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C3F2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</w:tcPr>
          <w:p w14:paraId="28C5CFBE" w14:textId="515A1059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BF687E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1873A8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6619AB40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1CBB170" w14:textId="77777777" w:rsidR="003C748F" w:rsidRPr="00EC3F2E" w:rsidRDefault="003C748F" w:rsidP="007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7E62BA79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C98BB48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48F" w:rsidRPr="00EC3F2E" w14:paraId="66FF62AD" w14:textId="77777777" w:rsidTr="003E6518">
        <w:trPr>
          <w:trHeight w:val="80"/>
        </w:trPr>
        <w:tc>
          <w:tcPr>
            <w:tcW w:w="1962" w:type="pct"/>
          </w:tcPr>
          <w:p w14:paraId="45738CEE" w14:textId="2420214F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14:paraId="7CF26D2F" w14:textId="46753C5B" w:rsidR="003C748F" w:rsidRPr="00EC3F2E" w:rsidRDefault="00D375D0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B53A566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2FD27AD" w14:textId="51AC6346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96" w:type="pct"/>
          </w:tcPr>
          <w:p w14:paraId="54E7E7CC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B44FAE" w14:textId="7642FD48" w:rsidR="003C748F" w:rsidRPr="00EC3F2E" w:rsidRDefault="00213DB0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13D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361A67F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43D1945" w14:textId="2CA39FC3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748F" w:rsidRPr="00EC3F2E" w14:paraId="122024AA" w14:textId="77777777" w:rsidTr="003E6518">
        <w:trPr>
          <w:trHeight w:val="80"/>
        </w:trPr>
        <w:tc>
          <w:tcPr>
            <w:tcW w:w="1962" w:type="pct"/>
          </w:tcPr>
          <w:p w14:paraId="3DE9E9D9" w14:textId="236E1F45" w:rsidR="003C748F" w:rsidRPr="00EC3F2E" w:rsidRDefault="003C748F" w:rsidP="003C748F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14:paraId="51BCF1FD" w14:textId="064C28B2" w:rsidR="003C748F" w:rsidRPr="00EC3F2E" w:rsidRDefault="00D375D0" w:rsidP="00D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9C4DAD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F5CCCB8" w14:textId="5D695755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6" w:type="pct"/>
          </w:tcPr>
          <w:p w14:paraId="2626BE1C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757F70A" w14:textId="1862D220" w:rsidR="003C748F" w:rsidRPr="00EC3F2E" w:rsidRDefault="00144A2C" w:rsidP="0014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4ACFD52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B7EFF97" w14:textId="1C34D35C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748F" w:rsidRPr="00EC3F2E" w14:paraId="41CCFB1A" w14:textId="77777777" w:rsidTr="003E6518">
        <w:trPr>
          <w:trHeight w:val="80"/>
        </w:trPr>
        <w:tc>
          <w:tcPr>
            <w:tcW w:w="1962" w:type="pct"/>
          </w:tcPr>
          <w:p w14:paraId="762B5B4E" w14:textId="77777777" w:rsidR="003C748F" w:rsidRPr="00EC3F2E" w:rsidRDefault="003C748F" w:rsidP="003C748F">
            <w:pPr>
              <w:tabs>
                <w:tab w:val="decimal" w:pos="72"/>
              </w:tabs>
              <w:ind w:left="72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785ABF76" w14:textId="6A070496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375D0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46" w:type="pct"/>
          </w:tcPr>
          <w:p w14:paraId="4C700315" w14:textId="7777777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0332828" w14:textId="3C52937C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96" w:type="pct"/>
          </w:tcPr>
          <w:p w14:paraId="45982CBF" w14:textId="7777777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79F9674A" w14:textId="0CE044F6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F1D3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13DB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FFC6A2E" w14:textId="7777777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418260EB" w14:textId="0A51A1B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</w:tr>
      <w:tr w:rsidR="003C748F" w:rsidRPr="003E6518" w14:paraId="42A73AE6" w14:textId="77777777" w:rsidTr="003E6518">
        <w:trPr>
          <w:trHeight w:val="46"/>
        </w:trPr>
        <w:tc>
          <w:tcPr>
            <w:tcW w:w="1962" w:type="pct"/>
          </w:tcPr>
          <w:p w14:paraId="6FC9E537" w14:textId="77EBC565" w:rsidR="003C748F" w:rsidRPr="000A31D6" w:rsidRDefault="003C748F" w:rsidP="003C748F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F6B67D7" w14:textId="77777777" w:rsidR="003C748F" w:rsidRPr="000A31D6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67B7C7F" w14:textId="77777777" w:rsidR="003C748F" w:rsidRPr="000A31D6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A63E25E" w14:textId="77777777" w:rsidR="003C748F" w:rsidRPr="000A31D6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34EFD58A" w14:textId="77777777" w:rsidR="003C748F" w:rsidRPr="000A31D6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6FDFDB1C" w14:textId="77777777" w:rsidR="003C748F" w:rsidRPr="000A31D6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9E5A20D" w14:textId="77777777" w:rsidR="003C748F" w:rsidRPr="000A31D6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7986C7AD" w14:textId="77777777" w:rsidR="003C748F" w:rsidRPr="000A31D6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748F" w:rsidRPr="00EC3F2E" w14:paraId="6C40CCCE" w14:textId="77777777" w:rsidTr="003E6518">
        <w:trPr>
          <w:trHeight w:val="80"/>
        </w:trPr>
        <w:tc>
          <w:tcPr>
            <w:tcW w:w="1962" w:type="pct"/>
          </w:tcPr>
          <w:p w14:paraId="0796237E" w14:textId="68AB0F4A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39" w:type="pct"/>
          </w:tcPr>
          <w:p w14:paraId="25DC4356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0FF451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1C7223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F5370B8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F18320A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447264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2E5281E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748F" w:rsidRPr="00EC3F2E" w14:paraId="362B62E0" w14:textId="77777777" w:rsidTr="003E6518">
        <w:trPr>
          <w:trHeight w:val="80"/>
        </w:trPr>
        <w:tc>
          <w:tcPr>
            <w:tcW w:w="1962" w:type="pct"/>
          </w:tcPr>
          <w:p w14:paraId="6F11C504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9" w:type="pct"/>
          </w:tcPr>
          <w:p w14:paraId="17C01D79" w14:textId="48BD3366" w:rsidR="003C748F" w:rsidRPr="00EC3F2E" w:rsidRDefault="00D375D0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4037578A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2625E5" w14:textId="6D1654DC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96" w:type="pct"/>
          </w:tcPr>
          <w:p w14:paraId="20889716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318F91D" w14:textId="215D5921" w:rsidR="003C748F" w:rsidRPr="00EC3F2E" w:rsidRDefault="00213DB0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019AA5F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3A9DA5F" w14:textId="79F963D5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748F" w:rsidRPr="00EC3F2E" w14:paraId="41CB42CF" w14:textId="77777777" w:rsidTr="003E6518">
        <w:trPr>
          <w:trHeight w:val="80"/>
        </w:trPr>
        <w:tc>
          <w:tcPr>
            <w:tcW w:w="1962" w:type="pct"/>
          </w:tcPr>
          <w:p w14:paraId="397D0896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C3F2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</w:tcPr>
          <w:p w14:paraId="0CBF3AD6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40DD24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7066CD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1248D34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49EFB7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7E01A5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211D954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748F" w:rsidRPr="00EC3F2E" w14:paraId="15F26F21" w14:textId="77777777" w:rsidTr="003E6518">
        <w:trPr>
          <w:trHeight w:val="80"/>
        </w:trPr>
        <w:tc>
          <w:tcPr>
            <w:tcW w:w="1962" w:type="pct"/>
          </w:tcPr>
          <w:p w14:paraId="2DCECA21" w14:textId="58C8D1FA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14:paraId="712D200A" w14:textId="56E920F1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2232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B33077B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FB2F099" w14:textId="199CC658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96" w:type="pct"/>
          </w:tcPr>
          <w:p w14:paraId="2EC4DB40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11BEC88" w14:textId="7D54857B" w:rsidR="003C748F" w:rsidRPr="00EC3F2E" w:rsidRDefault="00DF1D39" w:rsidP="0021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E05C8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40A478" w14:textId="6F77EA4C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C748F" w:rsidRPr="00EC3F2E" w14:paraId="4B5B6C01" w14:textId="77777777" w:rsidTr="003E6518">
        <w:trPr>
          <w:trHeight w:val="80"/>
        </w:trPr>
        <w:tc>
          <w:tcPr>
            <w:tcW w:w="1962" w:type="pct"/>
          </w:tcPr>
          <w:p w14:paraId="109E0F2C" w14:textId="2D4AC570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 xml:space="preserve">6 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</w:tcPr>
          <w:p w14:paraId="1AB8B7B8" w14:textId="6FA825E6" w:rsidR="003C748F" w:rsidRPr="00EC3F2E" w:rsidRDefault="00D375D0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3B6CD22E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8C7FB5D" w14:textId="2E71DA5D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6" w:type="pct"/>
          </w:tcPr>
          <w:p w14:paraId="0B02F1A9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FD8FD4" w14:textId="0DE5FD09" w:rsidR="003C748F" w:rsidRPr="00EC3F2E" w:rsidRDefault="003C748F" w:rsidP="0014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C836AAB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9FF3DF" w14:textId="666452A1" w:rsidR="003C748F" w:rsidRPr="00EC3F2E" w:rsidRDefault="003C748F" w:rsidP="0014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DB0" w:rsidRPr="00EC3F2E" w14:paraId="06E22022" w14:textId="77777777" w:rsidTr="003E6518">
        <w:trPr>
          <w:trHeight w:val="80"/>
        </w:trPr>
        <w:tc>
          <w:tcPr>
            <w:tcW w:w="1962" w:type="pct"/>
          </w:tcPr>
          <w:p w14:paraId="09DB5BBD" w14:textId="47D419AA" w:rsidR="00213DB0" w:rsidRPr="00EC3F2E" w:rsidRDefault="00213DB0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</w:tcPr>
          <w:p w14:paraId="3F5B26D2" w14:textId="2EE95F75" w:rsidR="00213DB0" w:rsidRDefault="00213DB0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6ED12DE" w14:textId="77777777" w:rsidR="00213DB0" w:rsidRPr="00EC3F2E" w:rsidRDefault="00213DB0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FF99A8C" w14:textId="49FFD708" w:rsidR="00213DB0" w:rsidRDefault="00213DB0" w:rsidP="0021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55AAED23" w14:textId="77777777" w:rsidR="00213DB0" w:rsidRPr="00EC3F2E" w:rsidRDefault="00213DB0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958305C" w14:textId="7CE807D1" w:rsidR="00213DB0" w:rsidRDefault="00213DB0" w:rsidP="0014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43E853" w14:textId="77777777" w:rsidR="00213DB0" w:rsidRPr="00EC3F2E" w:rsidRDefault="00213DB0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34AD1E" w14:textId="6C80E3CB" w:rsidR="00213DB0" w:rsidRDefault="00213DB0" w:rsidP="0014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748F" w:rsidRPr="00EC3F2E" w14:paraId="3CD577F2" w14:textId="77777777" w:rsidTr="003E6518">
        <w:trPr>
          <w:trHeight w:val="80"/>
        </w:trPr>
        <w:tc>
          <w:tcPr>
            <w:tcW w:w="1962" w:type="pct"/>
          </w:tcPr>
          <w:p w14:paraId="0D4B52D6" w14:textId="2FE1B6BB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มากกว่า </w:t>
            </w:r>
            <w:r w:rsidRPr="00EC3F2E">
              <w:rPr>
                <w:rFonts w:ascii="Angsana New" w:eastAsia="Batang" w:hAnsi="Angsana New"/>
                <w:sz w:val="30"/>
                <w:szCs w:val="30"/>
              </w:rPr>
              <w:t xml:space="preserve">12  </w:t>
            </w:r>
            <w:r w:rsidRPr="00EC3F2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DB58182" w14:textId="224BE102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35C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573620AE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290A5DA" w14:textId="159C6260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96" w:type="pct"/>
          </w:tcPr>
          <w:p w14:paraId="12377297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433CEE3" w14:textId="7BD94DEC" w:rsidR="003C748F" w:rsidRPr="00EC3F2E" w:rsidRDefault="00DF1D39" w:rsidP="00DF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0294D7F9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32E2887" w14:textId="199C090D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3C748F" w:rsidRPr="00EC3F2E" w14:paraId="2AB37279" w14:textId="77777777" w:rsidTr="003E6518">
        <w:trPr>
          <w:trHeight w:val="80"/>
        </w:trPr>
        <w:tc>
          <w:tcPr>
            <w:tcW w:w="1962" w:type="pct"/>
          </w:tcPr>
          <w:p w14:paraId="64675288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6AD62084" w14:textId="7A7EA5E5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2232C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6" w:type="pct"/>
          </w:tcPr>
          <w:p w14:paraId="33AA647C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ADDBEB1" w14:textId="678FAD68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96" w:type="pct"/>
          </w:tcPr>
          <w:p w14:paraId="17E95762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DC9FE3A" w14:textId="17526760" w:rsidR="003C748F" w:rsidRPr="00EC3F2E" w:rsidRDefault="00DF1D39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13D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92AD6AD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7B7AA25B" w14:textId="21B70F41" w:rsidR="003C748F" w:rsidRPr="005B703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035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  <w:tr w:rsidR="003C748F" w:rsidRPr="00EC3F2E" w14:paraId="086F0459" w14:textId="77777777" w:rsidTr="003E6518">
        <w:trPr>
          <w:trHeight w:val="80"/>
        </w:trPr>
        <w:tc>
          <w:tcPr>
            <w:tcW w:w="1962" w:type="pct"/>
          </w:tcPr>
          <w:p w14:paraId="413B57B6" w14:textId="77777777" w:rsidR="003C748F" w:rsidRPr="00EC3F2E" w:rsidRDefault="003C748F" w:rsidP="003C748F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EC3F2E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ตามสัญญาเช่าดำเนินงาน</w:t>
            </w:r>
            <w:r w:rsidRPr="00EC3F2E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br/>
              <w:t xml:space="preserve">   ที่ยังไม่เรียกชำระ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C0B935D" w14:textId="77777777" w:rsidR="003C748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1D529A" w14:textId="2DBB162A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2232C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46" w:type="pct"/>
          </w:tcPr>
          <w:p w14:paraId="0EF6B278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832029D" w14:textId="77777777" w:rsidR="003C748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A9E074" w14:textId="7A33F692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96" w:type="pct"/>
          </w:tcPr>
          <w:p w14:paraId="5D149C21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0C04C23" w14:textId="77777777" w:rsidR="003C748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FD27BB" w14:textId="77101595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13D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1BE9FFFC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71014ED" w14:textId="77777777" w:rsidR="003C748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A9A014" w14:textId="0C902CEB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</w:tr>
      <w:tr w:rsidR="003C748F" w:rsidRPr="00EC3F2E" w14:paraId="3E68CE2C" w14:textId="77777777" w:rsidTr="003E6518">
        <w:trPr>
          <w:trHeight w:val="82"/>
        </w:trPr>
        <w:tc>
          <w:tcPr>
            <w:tcW w:w="1962" w:type="pct"/>
          </w:tcPr>
          <w:p w14:paraId="26067F15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62461DAC" w14:textId="52A5B682" w:rsidR="003C748F" w:rsidRPr="00EC3F2E" w:rsidRDefault="00C2232C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146" w:type="pct"/>
          </w:tcPr>
          <w:p w14:paraId="36ED2F8B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445BC17" w14:textId="789E34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196" w:type="pct"/>
          </w:tcPr>
          <w:p w14:paraId="424D9AF8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63EE30D" w14:textId="4864F471" w:rsidR="003C748F" w:rsidRPr="00EC3F2E" w:rsidRDefault="00DF1D39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46" w:type="pct"/>
          </w:tcPr>
          <w:p w14:paraId="25994417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03D5DC15" w14:textId="6D710232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</w:tr>
      <w:tr w:rsidR="003C748F" w:rsidRPr="003E6518" w14:paraId="4AB6C6D7" w14:textId="77777777" w:rsidTr="003E6518">
        <w:trPr>
          <w:trHeight w:val="82"/>
        </w:trPr>
        <w:tc>
          <w:tcPr>
            <w:tcW w:w="1962" w:type="pct"/>
          </w:tcPr>
          <w:p w14:paraId="55BA3ED5" w14:textId="77777777" w:rsidR="003C748F" w:rsidRPr="00EC3F2E" w:rsidRDefault="003C748F" w:rsidP="003C748F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EC3F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C3F2E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ที่คาดว่าจะเกิดขึ้น 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A04BD81" w14:textId="7777777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308915AA" w14:textId="480734EE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E6518">
              <w:rPr>
                <w:rFonts w:ascii="Angsana New" w:hAnsi="Angsana New"/>
                <w:sz w:val="30"/>
                <w:szCs w:val="30"/>
              </w:rPr>
              <w:t>(2</w:t>
            </w:r>
            <w:r w:rsidR="00C2232C">
              <w:rPr>
                <w:rFonts w:ascii="Angsana New" w:hAnsi="Angsana New"/>
                <w:sz w:val="30"/>
                <w:szCs w:val="30"/>
              </w:rPr>
              <w:t>0</w:t>
            </w:r>
            <w:r w:rsidRPr="003E65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610E264" w14:textId="7777777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48CB473" w14:textId="7777777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7C0A0A91" w14:textId="5743FC5E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E6518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196" w:type="pct"/>
          </w:tcPr>
          <w:p w14:paraId="28446951" w14:textId="7777777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6BEF7CF" w14:textId="77777777" w:rsidR="003C748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E9E2042" w14:textId="57357E8A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146" w:type="pct"/>
          </w:tcPr>
          <w:p w14:paraId="33483F8C" w14:textId="7777777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5922A09" w14:textId="77777777" w:rsidR="003C748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3B96726" w14:textId="7220866B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3C748F" w:rsidRPr="00EC3F2E" w14:paraId="52EA90E9" w14:textId="77777777" w:rsidTr="003E6518">
        <w:trPr>
          <w:trHeight w:val="82"/>
        </w:trPr>
        <w:tc>
          <w:tcPr>
            <w:tcW w:w="1962" w:type="pct"/>
          </w:tcPr>
          <w:p w14:paraId="60F6FC1F" w14:textId="77777777" w:rsidR="003C748F" w:rsidRPr="00EC3F2E" w:rsidRDefault="003C748F" w:rsidP="003C748F">
            <w:pPr>
              <w:ind w:left="25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3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E331F2E" w14:textId="46262F86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F1D3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A401376" w14:textId="7777777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7375122" w14:textId="205BB9F3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518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96" w:type="pct"/>
          </w:tcPr>
          <w:p w14:paraId="00307932" w14:textId="77777777" w:rsidR="003C748F" w:rsidRPr="003E6518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EA61F98" w14:textId="23F1475E" w:rsidR="003C748F" w:rsidRPr="003E6518" w:rsidRDefault="00DF1D39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6" w:type="pct"/>
          </w:tcPr>
          <w:p w14:paraId="2616FF69" w14:textId="77777777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B51244D" w14:textId="2BF45D42" w:rsidR="003C748F" w:rsidRPr="00EC3F2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24B3D3F0" w14:textId="69A16CB7" w:rsidR="00ED72A0" w:rsidRPr="000A31D6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36349667" w14:textId="3F18E12D" w:rsidR="00EC3F2E" w:rsidRDefault="00516610" w:rsidP="00D3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661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7037FE" w:rsidRPr="007037FE">
        <w:rPr>
          <w:rFonts w:asciiTheme="majorBidi" w:hAnsiTheme="majorBidi" w:cstheme="majorBidi"/>
          <w:sz w:val="30"/>
          <w:szCs w:val="30"/>
        </w:rPr>
        <w:t>30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7037FE" w:rsidRPr="007037FE">
        <w:rPr>
          <w:rFonts w:asciiTheme="majorBidi" w:hAnsiTheme="majorBidi" w:cstheme="majorBidi"/>
          <w:sz w:val="30"/>
          <w:szCs w:val="30"/>
        </w:rPr>
        <w:t>60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10068C4" w14:textId="77777777" w:rsidR="00213DB0" w:rsidRDefault="00213DB0" w:rsidP="00D3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8"/>
        <w:gridCol w:w="1041"/>
        <w:gridCol w:w="274"/>
        <w:gridCol w:w="1100"/>
        <w:gridCol w:w="274"/>
        <w:gridCol w:w="1034"/>
        <w:gridCol w:w="274"/>
        <w:gridCol w:w="1032"/>
      </w:tblGrid>
      <w:tr w:rsidR="00A808DA" w:rsidRPr="005F7B7E" w14:paraId="18E87259" w14:textId="77777777" w:rsidTr="00EC3F2E">
        <w:trPr>
          <w:cantSplit/>
          <w:trHeight w:val="20"/>
          <w:tblHeader/>
        </w:trPr>
        <w:tc>
          <w:tcPr>
            <w:tcW w:w="4158" w:type="dxa"/>
          </w:tcPr>
          <w:p w14:paraId="27FF0527" w14:textId="77777777" w:rsidR="00A808DA" w:rsidRPr="007039DA" w:rsidRDefault="00A808DA" w:rsidP="00F00AAC">
            <w:pPr>
              <w:pStyle w:val="acctfourfigures"/>
              <w:tabs>
                <w:tab w:val="clear" w:pos="765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15" w:type="dxa"/>
            <w:gridSpan w:val="3"/>
          </w:tcPr>
          <w:p w14:paraId="7D756E40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D137939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1E4FCF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08DA" w:rsidRPr="005F7B7E" w14:paraId="3622B676" w14:textId="77777777" w:rsidTr="00EC3F2E">
        <w:trPr>
          <w:cantSplit/>
          <w:trHeight w:val="20"/>
          <w:tblHeader/>
        </w:trPr>
        <w:tc>
          <w:tcPr>
            <w:tcW w:w="4158" w:type="dxa"/>
          </w:tcPr>
          <w:p w14:paraId="28777203" w14:textId="77777777" w:rsidR="00A808DA" w:rsidRPr="007039DA" w:rsidRDefault="00A808DA" w:rsidP="00F00AA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95DA0FB" w14:textId="25FC44AB" w:rsidR="00A808DA" w:rsidRPr="007039DA" w:rsidRDefault="00EC3F2E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4" w:type="dxa"/>
          </w:tcPr>
          <w:p w14:paraId="67F56006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4B71B1C7" w14:textId="10B8606D" w:rsidR="00A808DA" w:rsidRPr="007039DA" w:rsidRDefault="00EC3F2E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4" w:type="dxa"/>
          </w:tcPr>
          <w:p w14:paraId="63BDF2D6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0919E9E4" w14:textId="5148B5DB" w:rsidR="00A808DA" w:rsidRPr="007039DA" w:rsidRDefault="00EC3F2E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4" w:type="dxa"/>
          </w:tcPr>
          <w:p w14:paraId="422E83C1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81583C" w14:textId="241B1D78" w:rsidR="00A808DA" w:rsidRPr="007039DA" w:rsidRDefault="00EC3F2E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A808DA" w:rsidRPr="005F7B7E" w14:paraId="0A425DBC" w14:textId="77777777" w:rsidTr="00EC3F2E">
        <w:trPr>
          <w:cantSplit/>
          <w:trHeight w:val="20"/>
          <w:tblHeader/>
        </w:trPr>
        <w:tc>
          <w:tcPr>
            <w:tcW w:w="4158" w:type="dxa"/>
          </w:tcPr>
          <w:p w14:paraId="6CBE9D56" w14:textId="77777777" w:rsidR="00A808DA" w:rsidRPr="007039DA" w:rsidRDefault="00A808DA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vAlign w:val="bottom"/>
          </w:tcPr>
          <w:p w14:paraId="67A6EF97" w14:textId="77777777" w:rsidR="00A808DA" w:rsidRPr="007039DA" w:rsidRDefault="00A808DA" w:rsidP="00F00A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39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C748F" w:rsidRPr="005F7B7E" w14:paraId="613C9B2D" w14:textId="77777777" w:rsidTr="00EC3F2E">
        <w:trPr>
          <w:cantSplit/>
          <w:trHeight w:val="20"/>
        </w:trPr>
        <w:tc>
          <w:tcPr>
            <w:tcW w:w="4158" w:type="dxa"/>
          </w:tcPr>
          <w:p w14:paraId="2F129BA9" w14:textId="01563934" w:rsidR="003C748F" w:rsidRPr="007039DA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39D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</w:p>
        </w:tc>
        <w:tc>
          <w:tcPr>
            <w:tcW w:w="1041" w:type="dxa"/>
            <w:vAlign w:val="bottom"/>
          </w:tcPr>
          <w:p w14:paraId="77EA7C3B" w14:textId="47F73C3A" w:rsidR="003C748F" w:rsidRPr="006F138A" w:rsidRDefault="00C2232C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4" w:type="dxa"/>
            <w:vAlign w:val="bottom"/>
          </w:tcPr>
          <w:p w14:paraId="79ACDB77" w14:textId="77777777" w:rsidR="003C748F" w:rsidRPr="005F7B7E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776C6421" w14:textId="3F510EA2" w:rsidR="003C748F" w:rsidRPr="00E6715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38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4" w:type="dxa"/>
            <w:vAlign w:val="bottom"/>
          </w:tcPr>
          <w:p w14:paraId="144A4897" w14:textId="77777777" w:rsidR="003C748F" w:rsidRPr="005F7B7E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  <w:vAlign w:val="bottom"/>
          </w:tcPr>
          <w:p w14:paraId="00CF936A" w14:textId="3CCEBBD5" w:rsidR="003C748F" w:rsidRPr="000D22D7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3656F2B8" w14:textId="77777777" w:rsidR="003C748F" w:rsidRPr="005F7B7E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vAlign w:val="bottom"/>
          </w:tcPr>
          <w:p w14:paraId="40AA52F0" w14:textId="279914A4" w:rsidR="003C748F" w:rsidRPr="00E6715F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3C748F" w:rsidRPr="005F7B7E" w14:paraId="79961DF9" w14:textId="77777777" w:rsidTr="00EC3F2E">
        <w:trPr>
          <w:cantSplit/>
          <w:trHeight w:val="20"/>
        </w:trPr>
        <w:tc>
          <w:tcPr>
            <w:tcW w:w="4158" w:type="dxa"/>
          </w:tcPr>
          <w:p w14:paraId="749D8839" w14:textId="77777777" w:rsidR="003C748F" w:rsidRPr="007039DA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41" w:type="dxa"/>
          </w:tcPr>
          <w:p w14:paraId="5A7FE4F9" w14:textId="4DB95974" w:rsidR="003C748F" w:rsidRPr="0037441A" w:rsidRDefault="00C2232C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4" w:type="dxa"/>
          </w:tcPr>
          <w:p w14:paraId="777FFE71" w14:textId="77777777" w:rsidR="003C748F" w:rsidRPr="005F7B7E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</w:tcPr>
          <w:p w14:paraId="04513B07" w14:textId="7A2198AF" w:rsidR="003C748F" w:rsidRPr="00E6715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90" w:right="-10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41A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74" w:type="dxa"/>
          </w:tcPr>
          <w:p w14:paraId="3B522654" w14:textId="77777777" w:rsidR="003C748F" w:rsidRPr="005F7B7E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</w:tcPr>
          <w:p w14:paraId="5995337D" w14:textId="6208BA96" w:rsidR="003C748F" w:rsidRPr="000D22D7" w:rsidRDefault="003C748F" w:rsidP="000A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BE52D7B" w14:textId="77777777" w:rsidR="003C748F" w:rsidRPr="005F7B7E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</w:tcPr>
          <w:p w14:paraId="320EB72E" w14:textId="0A43054B" w:rsidR="003C748F" w:rsidRPr="00E6715F" w:rsidRDefault="003C748F" w:rsidP="000A3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748F" w:rsidRPr="00A309C7" w14:paraId="50A25129" w14:textId="77777777" w:rsidTr="00EC3F2E">
        <w:trPr>
          <w:cantSplit/>
          <w:trHeight w:val="20"/>
        </w:trPr>
        <w:tc>
          <w:tcPr>
            <w:tcW w:w="4158" w:type="dxa"/>
          </w:tcPr>
          <w:p w14:paraId="0F08D77D" w14:textId="38F42438" w:rsidR="003C748F" w:rsidRPr="007039DA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F9DF7" w14:textId="47E995F4" w:rsidR="003C748F" w:rsidRPr="0037441A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4" w:type="dxa"/>
            <w:vAlign w:val="bottom"/>
          </w:tcPr>
          <w:p w14:paraId="609BF87A" w14:textId="77777777" w:rsidR="003C748F" w:rsidRPr="005F7B7E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841CD" w14:textId="65E000CC" w:rsidR="003C748F" w:rsidRPr="00E6715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4" w:type="dxa"/>
            <w:vAlign w:val="bottom"/>
          </w:tcPr>
          <w:p w14:paraId="1E213B61" w14:textId="77777777" w:rsidR="003C748F" w:rsidRPr="005F7B7E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FACE9" w14:textId="03EAEF07" w:rsidR="003C748F" w:rsidRPr="000D22D7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34C95B16" w14:textId="77777777" w:rsidR="003C748F" w:rsidRPr="005F7B7E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818F6" w14:textId="430A3C0E" w:rsidR="003C748F" w:rsidRPr="00E6715F" w:rsidRDefault="003C748F" w:rsidP="003C74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  <w:bookmarkEnd w:id="3"/>
    </w:tbl>
    <w:p w14:paraId="25044E6C" w14:textId="6A34E199" w:rsidR="00213DB0" w:rsidRPr="009E5843" w:rsidRDefault="00213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4971BD4" w14:textId="23DB0966" w:rsidR="006719AD" w:rsidRPr="006375B5" w:rsidRDefault="00C35F8B" w:rsidP="00765258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375B5">
        <w:rPr>
          <w:rFonts w:asciiTheme="majorBidi" w:hAnsiTheme="majorBidi" w:cstheme="majorBidi"/>
          <w:sz w:val="30"/>
          <w:szCs w:val="30"/>
          <w:cs/>
        </w:rPr>
        <w:t>ภาระผูกพันกับ</w:t>
      </w:r>
      <w:r w:rsidR="006A2FA8" w:rsidRPr="006375B5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6375B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9E5843" w:rsidRDefault="003C2AB8" w:rsidP="003C2AB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3C2AB8" w:rsidRPr="006375B5" w14:paraId="18A8A53A" w14:textId="77777777" w:rsidTr="00D577D9">
        <w:trPr>
          <w:tblHeader/>
        </w:trPr>
        <w:tc>
          <w:tcPr>
            <w:tcW w:w="2321" w:type="pct"/>
          </w:tcPr>
          <w:p w14:paraId="18F15628" w14:textId="77777777" w:rsidR="003C2AB8" w:rsidRPr="006375B5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7D82EDAE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2E53269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DCBA5E8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5B33" w:rsidRPr="006375B5" w14:paraId="04471EEF" w14:textId="77777777" w:rsidTr="00D577D9">
        <w:trPr>
          <w:trHeight w:val="344"/>
          <w:tblHeader/>
        </w:trPr>
        <w:tc>
          <w:tcPr>
            <w:tcW w:w="2321" w:type="pct"/>
          </w:tcPr>
          <w:p w14:paraId="18D763C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1BD4F6" w14:textId="7C8A8854" w:rsidR="00A75B33" w:rsidRPr="006375B5" w:rsidRDefault="00D3555F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8C5AB06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3ECDDD" w14:textId="324C468E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E6C521B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969FD6" w14:textId="35D36FAF" w:rsidR="00A75B33" w:rsidRPr="006375B5" w:rsidRDefault="00D3555F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" w:type="pct"/>
          </w:tcPr>
          <w:p w14:paraId="697EC04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A2BD5B" w14:textId="0AC14AE6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75B33" w:rsidRPr="006375B5" w14:paraId="3102D947" w14:textId="77777777" w:rsidTr="00D577D9">
        <w:trPr>
          <w:trHeight w:val="344"/>
          <w:tblHeader/>
        </w:trPr>
        <w:tc>
          <w:tcPr>
            <w:tcW w:w="2321" w:type="pct"/>
          </w:tcPr>
          <w:p w14:paraId="61EB829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DC688" w14:textId="491CB936" w:rsidR="00A75B33" w:rsidRPr="000E564C" w:rsidRDefault="00AD179B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7CB6038E" w14:textId="116B0ED9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B3489B" w14:textId="7F2AD2E3" w:rsidR="00A75B33" w:rsidRPr="000E564C" w:rsidRDefault="00AD179B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</w:tcPr>
          <w:p w14:paraId="11F5636A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F38BCA" w14:textId="3CD2B961" w:rsidR="00A75B33" w:rsidRPr="000E564C" w:rsidRDefault="00AD179B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7" w:type="pct"/>
          </w:tcPr>
          <w:p w14:paraId="5346734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C1AC7B" w14:textId="7622E523" w:rsidR="00A75B33" w:rsidRPr="000E564C" w:rsidRDefault="00AD179B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75B33" w:rsidRPr="006375B5" w14:paraId="5305863C" w14:textId="77777777" w:rsidTr="00D577D9">
        <w:trPr>
          <w:tblHeader/>
        </w:trPr>
        <w:tc>
          <w:tcPr>
            <w:tcW w:w="2321" w:type="pct"/>
          </w:tcPr>
          <w:p w14:paraId="377A664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6DB1A4A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5B33" w:rsidRPr="006375B5" w14:paraId="550158CB" w14:textId="77777777" w:rsidTr="00D577D9">
        <w:tc>
          <w:tcPr>
            <w:tcW w:w="2321" w:type="pct"/>
          </w:tcPr>
          <w:p w14:paraId="15FB8C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6E3F848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CB37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12C1B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A9DE61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691CA9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14E2F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53B98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33" w:rsidRPr="006375B5" w14:paraId="3BAF8AA2" w14:textId="77777777" w:rsidTr="00D577D9">
        <w:tc>
          <w:tcPr>
            <w:tcW w:w="2321" w:type="pct"/>
          </w:tcPr>
          <w:p w14:paraId="2FB83B0A" w14:textId="5B3A6D81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49BDB990" w14:textId="052C7FDA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84955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62F8A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2E9559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863E0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50766A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F98D52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48F" w:rsidRPr="006375B5" w14:paraId="57F27923" w14:textId="77777777" w:rsidTr="0003773C">
        <w:tc>
          <w:tcPr>
            <w:tcW w:w="2321" w:type="pct"/>
          </w:tcPr>
          <w:p w14:paraId="58664ED4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67EAFD05" w14:textId="125274A7" w:rsidR="003C748F" w:rsidRPr="0003773C" w:rsidRDefault="00FC01AC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FF6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CF99922" w14:textId="77777777" w:rsidR="003C748F" w:rsidRPr="0003773C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E7491E8" w14:textId="7AAA83CA" w:rsidR="003C748F" w:rsidRPr="0003773C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51" w:type="pct"/>
          </w:tcPr>
          <w:p w14:paraId="690E41FA" w14:textId="77777777" w:rsidR="003C748F" w:rsidRPr="0003773C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630605B6" w14:textId="12644361" w:rsidR="003C748F" w:rsidRPr="0003773C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7915F48D" w14:textId="77777777" w:rsidR="003C748F" w:rsidRPr="0003773C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5A53B278" w14:textId="7A8EC415" w:rsidR="003C748F" w:rsidRPr="0003773C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C748F" w:rsidRPr="006375B5" w14:paraId="6144D05C" w14:textId="77777777" w:rsidTr="0003773C">
        <w:tc>
          <w:tcPr>
            <w:tcW w:w="2321" w:type="pct"/>
          </w:tcPr>
          <w:p w14:paraId="0B908F2F" w14:textId="6040CBCA" w:rsidR="003C748F" w:rsidRPr="009E5843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43D1BED0" w14:textId="77777777" w:rsidR="003C748F" w:rsidRPr="009E5843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920901" w14:textId="77777777" w:rsidR="003C748F" w:rsidRPr="009E5843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70443A" w14:textId="77777777" w:rsidR="003C748F" w:rsidRPr="009E5843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6F64F3F" w14:textId="77777777" w:rsidR="003C748F" w:rsidRPr="009E5843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</w:tcPr>
          <w:p w14:paraId="224AE620" w14:textId="77777777" w:rsidR="003C748F" w:rsidRPr="009E5843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2E6B22FB" w14:textId="77777777" w:rsidR="003C748F" w:rsidRPr="009E5843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F29CA5A" w14:textId="77777777" w:rsidR="003C748F" w:rsidRPr="009E5843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48F" w:rsidRPr="006375B5" w14:paraId="599F049E" w14:textId="77777777" w:rsidTr="001D30A8">
        <w:tc>
          <w:tcPr>
            <w:tcW w:w="2321" w:type="pct"/>
          </w:tcPr>
          <w:p w14:paraId="1B1E637C" w14:textId="7C18D8C4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77DB4DD5" w14:textId="77777777" w:rsidR="003C748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45D0A7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625C47" w14:textId="77777777" w:rsidR="003C748F" w:rsidRPr="007037F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07ADFD2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4E92E77" w14:textId="77777777" w:rsidR="003C748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0A86765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7935134" w14:textId="77777777" w:rsidR="003C748F" w:rsidRPr="007037FE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48F" w:rsidRPr="006375B5" w14:paraId="3E8E0E6A" w14:textId="77777777" w:rsidTr="001D30A8">
        <w:tc>
          <w:tcPr>
            <w:tcW w:w="2321" w:type="pct"/>
          </w:tcPr>
          <w:p w14:paraId="214DD752" w14:textId="79BD909E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4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หรือมีมูลค่าต่ำ</w:t>
            </w:r>
          </w:p>
        </w:tc>
        <w:tc>
          <w:tcPr>
            <w:tcW w:w="540" w:type="pct"/>
          </w:tcPr>
          <w:p w14:paraId="424A16C4" w14:textId="771B22E2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326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2F583CF6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278873" w14:textId="2ED33A7A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51" w:type="pct"/>
          </w:tcPr>
          <w:p w14:paraId="72AA90DF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84A6D6" w14:textId="2B799A29" w:rsidR="003C748F" w:rsidRPr="006375B5" w:rsidRDefault="003C748F" w:rsidP="0051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7" w:type="pct"/>
          </w:tcPr>
          <w:p w14:paraId="400121E7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7E83AC" w14:textId="4480CB72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C748F" w:rsidRPr="006375B5" w14:paraId="79BD1DE2" w14:textId="77777777" w:rsidTr="001D30A8">
        <w:tc>
          <w:tcPr>
            <w:tcW w:w="2321" w:type="pct"/>
          </w:tcPr>
          <w:p w14:paraId="53094E4A" w14:textId="31D7D35A" w:rsidR="003C748F" w:rsidRPr="002847D0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270D3EA2" w14:textId="14F59DBC" w:rsidR="003C748F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3268">
              <w:rPr>
                <w:rFonts w:asciiTheme="majorBidi" w:hAnsiTheme="majorBidi" w:cstheme="majorBidi"/>
                <w:sz w:val="30"/>
                <w:szCs w:val="30"/>
              </w:rPr>
              <w:t>,210</w:t>
            </w:r>
          </w:p>
        </w:tc>
        <w:tc>
          <w:tcPr>
            <w:tcW w:w="147" w:type="pct"/>
          </w:tcPr>
          <w:p w14:paraId="422886D9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7C9FCF0" w14:textId="24615AA8" w:rsidR="003C748F" w:rsidRPr="00531DF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3,173</w:t>
            </w:r>
          </w:p>
        </w:tc>
        <w:tc>
          <w:tcPr>
            <w:tcW w:w="151" w:type="pct"/>
          </w:tcPr>
          <w:p w14:paraId="0AF94F51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9649EE2" w14:textId="4FC58085" w:rsidR="003C748F" w:rsidRDefault="00AB25F2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7" w:type="pct"/>
          </w:tcPr>
          <w:p w14:paraId="44301061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F12FA2" w14:textId="394F5238" w:rsidR="003C748F" w:rsidRPr="00531DF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3C748F" w:rsidRPr="006375B5" w14:paraId="048444CA" w14:textId="77777777" w:rsidTr="001D30A8">
        <w:tc>
          <w:tcPr>
            <w:tcW w:w="2321" w:type="pct"/>
          </w:tcPr>
          <w:p w14:paraId="6ACBC36F" w14:textId="2853E06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26156BBE" w14:textId="24C657E4" w:rsidR="003C748F" w:rsidRPr="006375B5" w:rsidRDefault="00343268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7" w:type="pct"/>
          </w:tcPr>
          <w:p w14:paraId="1ED31997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966DC" w14:textId="3DDA9E0E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51" w:type="pct"/>
          </w:tcPr>
          <w:p w14:paraId="693BD7D1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D35B39" w14:textId="0E883528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25F5B92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48BCEA" w14:textId="3311FDD8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748F" w:rsidRPr="006375B5" w14:paraId="49F0ACA1" w14:textId="77777777" w:rsidTr="001D30A8">
        <w:trPr>
          <w:trHeight w:val="68"/>
        </w:trPr>
        <w:tc>
          <w:tcPr>
            <w:tcW w:w="2321" w:type="pct"/>
          </w:tcPr>
          <w:p w14:paraId="614F9C73" w14:textId="3B8A0B68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31C1EB" w14:textId="72570F10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34326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7" w:type="pct"/>
          </w:tcPr>
          <w:p w14:paraId="7DE91B8D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2D2DF7D" w14:textId="1F58F53B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  <w:tc>
          <w:tcPr>
            <w:tcW w:w="151" w:type="pct"/>
          </w:tcPr>
          <w:p w14:paraId="1ED4B493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20301C" w14:textId="1A6C07B1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2AE291AB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0FB0B63" w14:textId="54441698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748F" w:rsidRPr="006375B5" w14:paraId="1BE4B559" w14:textId="77777777" w:rsidTr="001D30A8">
        <w:tc>
          <w:tcPr>
            <w:tcW w:w="2321" w:type="pct"/>
          </w:tcPr>
          <w:p w14:paraId="311B8A42" w14:textId="77777777" w:rsidR="003C748F" w:rsidRPr="006375B5" w:rsidRDefault="003C748F" w:rsidP="003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93E3CA" w14:textId="492386E4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</w:t>
            </w:r>
            <w:r w:rsidR="00213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630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C967FBF" w14:textId="77777777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AF812E" w14:textId="1A3D80BE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4,468</w:t>
            </w:r>
          </w:p>
        </w:tc>
        <w:tc>
          <w:tcPr>
            <w:tcW w:w="151" w:type="pct"/>
          </w:tcPr>
          <w:p w14:paraId="7BFB7D6D" w14:textId="77777777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A07B5E1" w14:textId="5968535E" w:rsidR="003C748F" w:rsidRPr="006375B5" w:rsidRDefault="00AB25F2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57" w:type="pct"/>
          </w:tcPr>
          <w:p w14:paraId="14D97F8A" w14:textId="77777777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6FE7BEA" w14:textId="1785E08A" w:rsidR="003C748F" w:rsidRPr="006375B5" w:rsidRDefault="003C748F" w:rsidP="003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5D253BFA" w14:textId="3BCE064D" w:rsidR="00325819" w:rsidRDefault="00325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D4849F" w14:textId="77777777" w:rsidR="00325819" w:rsidRDefault="00325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619542" w14:textId="77777777" w:rsidR="00213DB0" w:rsidRPr="00AC1352" w:rsidRDefault="00213DB0" w:rsidP="00213DB0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AC1352">
        <w:rPr>
          <w:rFonts w:ascii="Angsana New" w:hAnsi="Angsana New"/>
          <w:sz w:val="30"/>
          <w:szCs w:val="30"/>
          <w:cs/>
        </w:rPr>
        <w:lastRenderedPageBreak/>
        <w:t>เหตุการณ์ภายหลังรอบระยะเวลารายงาน</w:t>
      </w:r>
      <w:r w:rsidRPr="00AC1352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770B8817" w14:textId="64241950" w:rsidR="00213DB0" w:rsidRPr="00583787" w:rsidRDefault="00213DB0" w:rsidP="00E453B1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2A667FC" w14:textId="77777777" w:rsidR="00143A73" w:rsidRDefault="00143A73" w:rsidP="00143A73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/>
          <w:sz w:val="30"/>
          <w:szCs w:val="30"/>
        </w:rPr>
      </w:pPr>
      <w:r w:rsidRPr="001625C6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2569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คณะกรรมการบริษัทมีมติอนุมัติให้จำหน่าย</w:t>
      </w:r>
      <w:r>
        <w:rPr>
          <w:rFonts w:asciiTheme="majorBidi" w:hAnsiTheme="majorBidi"/>
          <w:sz w:val="30"/>
          <w:szCs w:val="30"/>
        </w:rPr>
        <w:br/>
      </w:r>
      <w:r w:rsidRPr="001625C6">
        <w:rPr>
          <w:rFonts w:asciiTheme="majorBidi" w:hAnsiTheme="majorBidi" w:hint="cs"/>
          <w:sz w:val="30"/>
          <w:szCs w:val="30"/>
          <w:cs/>
        </w:rPr>
        <w:t>เงินลงทุนทั้งหมดในบริษัท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นอร์ท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สาธร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โฮเต็ล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จำกัด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ซึ่งเป็นบริษัทร่วมของกลุ่มบริษัท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  <w:t>123.60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ล้านบาท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โดยภายหลังการเข้าทำธุรกรรม</w:t>
      </w:r>
      <w:r>
        <w:rPr>
          <w:rFonts w:asciiTheme="majorBidi" w:hAnsiTheme="majorBidi" w:hint="cs"/>
          <w:sz w:val="30"/>
          <w:szCs w:val="30"/>
          <w:cs/>
        </w:rPr>
        <w:t xml:space="preserve">ดังกล่าว </w:t>
      </w:r>
      <w:r w:rsidRPr="001625C6">
        <w:rPr>
          <w:rFonts w:asciiTheme="majorBidi" w:hAnsiTheme="majorBidi" w:hint="cs"/>
          <w:sz w:val="30"/>
          <w:szCs w:val="30"/>
          <w:cs/>
        </w:rPr>
        <w:t>บริษัท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นอร์ท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สาธร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โฮเต็ล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จำกัด</w:t>
      </w:r>
      <w:r w:rsidRPr="001625C6">
        <w:rPr>
          <w:rFonts w:asciiTheme="majorBidi" w:hAnsiTheme="majorBidi"/>
          <w:sz w:val="30"/>
          <w:szCs w:val="30"/>
          <w:cs/>
        </w:rPr>
        <w:t xml:space="preserve"> </w:t>
      </w:r>
      <w:r w:rsidRPr="001625C6">
        <w:rPr>
          <w:rFonts w:asciiTheme="majorBidi" w:hAnsiTheme="majorBidi" w:hint="cs"/>
          <w:sz w:val="30"/>
          <w:szCs w:val="30"/>
          <w:cs/>
        </w:rPr>
        <w:t>จะสิ้นสภาพ</w:t>
      </w:r>
      <w:r>
        <w:rPr>
          <w:rFonts w:asciiTheme="majorBidi" w:hAnsiTheme="majorBidi"/>
          <w:sz w:val="30"/>
          <w:szCs w:val="30"/>
          <w:cs/>
        </w:rPr>
        <w:br/>
      </w:r>
      <w:r w:rsidRPr="001625C6">
        <w:rPr>
          <w:rFonts w:asciiTheme="majorBidi" w:hAnsiTheme="majorBidi" w:hint="cs"/>
          <w:sz w:val="30"/>
          <w:szCs w:val="30"/>
          <w:cs/>
        </w:rPr>
        <w:t>การเป็นบริษัทร่วมของกลุ่มบริษัท</w:t>
      </w:r>
    </w:p>
    <w:p w14:paraId="7591FA87" w14:textId="77777777" w:rsidR="00583787" w:rsidRPr="00583787" w:rsidRDefault="00583787" w:rsidP="00583787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/>
          <w:sz w:val="20"/>
          <w:szCs w:val="20"/>
        </w:rPr>
      </w:pPr>
    </w:p>
    <w:p w14:paraId="65D3972C" w14:textId="77777777" w:rsidR="00583787" w:rsidRPr="00662F52" w:rsidRDefault="00583787" w:rsidP="00583787">
      <w:pPr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40844251"/>
      <w:r w:rsidRPr="00662F5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62F52">
        <w:rPr>
          <w:rFonts w:asciiTheme="majorBidi" w:hAnsiTheme="majorBidi" w:cstheme="majorBidi"/>
          <w:sz w:val="30"/>
          <w:szCs w:val="30"/>
        </w:rPr>
        <w:t xml:space="preserve">26 </w:t>
      </w:r>
      <w:r w:rsidRPr="00662F5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62F52">
        <w:rPr>
          <w:rFonts w:asciiTheme="majorBidi" w:hAnsiTheme="majorBidi" w:cstheme="majorBidi"/>
          <w:sz w:val="30"/>
          <w:szCs w:val="30"/>
        </w:rPr>
        <w:t xml:space="preserve">2569 </w:t>
      </w:r>
      <w:r w:rsidRPr="00662F52">
        <w:rPr>
          <w:rFonts w:asciiTheme="majorBidi" w:hAnsiTheme="majorBidi" w:cstheme="majorBidi"/>
          <w:sz w:val="30"/>
          <w:szCs w:val="30"/>
          <w:cs/>
        </w:rPr>
        <w:t xml:space="preserve">บริษัทได้ออกและเสนอขายหุ้นกู้ครั้งที่ </w:t>
      </w:r>
      <w:r w:rsidRPr="00662F52">
        <w:rPr>
          <w:rFonts w:asciiTheme="majorBidi" w:hAnsiTheme="majorBidi" w:cstheme="majorBidi"/>
          <w:sz w:val="30"/>
          <w:szCs w:val="30"/>
        </w:rPr>
        <w:t xml:space="preserve">1/2569 </w:t>
      </w:r>
      <w:r w:rsidRPr="00662F52">
        <w:rPr>
          <w:rFonts w:asciiTheme="majorBidi" w:hAnsiTheme="majorBidi" w:cstheme="majorBidi"/>
          <w:sz w:val="30"/>
          <w:szCs w:val="30"/>
          <w:cs/>
        </w:rPr>
        <w:t xml:space="preserve">ประเภทไม่ด้อยสิทธิ ไม่มีหลักประกัน </w:t>
      </w:r>
      <w:r w:rsidRPr="00662F52">
        <w:rPr>
          <w:rFonts w:asciiTheme="majorBidi" w:hAnsiTheme="majorBidi" w:cstheme="majorBidi"/>
          <w:sz w:val="30"/>
          <w:szCs w:val="30"/>
        </w:rPr>
        <w:br/>
      </w:r>
      <w:r w:rsidRPr="00662F52">
        <w:rPr>
          <w:rFonts w:asciiTheme="majorBidi" w:hAnsiTheme="majorBidi" w:cstheme="majorBidi"/>
          <w:sz w:val="30"/>
          <w:szCs w:val="30"/>
          <w:cs/>
        </w:rPr>
        <w:t xml:space="preserve">ทั้งมีและไม่มีผู้แทนผู้ถือหุ้นกู้ มูลค่ารวม </w:t>
      </w:r>
      <w:r w:rsidRPr="00662F52">
        <w:rPr>
          <w:rFonts w:asciiTheme="majorBidi" w:hAnsiTheme="majorBidi" w:cstheme="majorBidi"/>
          <w:sz w:val="30"/>
          <w:szCs w:val="30"/>
        </w:rPr>
        <w:t xml:space="preserve">3,435 </w:t>
      </w:r>
      <w:r w:rsidRPr="00662F52">
        <w:rPr>
          <w:rFonts w:asciiTheme="majorBidi" w:hAnsiTheme="majorBidi" w:cstheme="majorBidi"/>
          <w:sz w:val="30"/>
          <w:szCs w:val="30"/>
          <w:cs/>
        </w:rPr>
        <w:t>ล้านบาท โดยเป็นการออกและเสนอขายจากวงเงินเดิมที่เคย</w:t>
      </w:r>
      <w:r w:rsidRPr="00662F52">
        <w:rPr>
          <w:rFonts w:asciiTheme="majorBidi" w:hAnsiTheme="majorBidi" w:cstheme="majorBidi"/>
          <w:sz w:val="30"/>
          <w:szCs w:val="30"/>
        </w:rPr>
        <w:br/>
      </w:r>
      <w:r w:rsidRPr="00662F52">
        <w:rPr>
          <w:rFonts w:asciiTheme="majorBidi" w:hAnsiTheme="majorBidi" w:cstheme="majorBidi"/>
          <w:sz w:val="30"/>
          <w:szCs w:val="30"/>
          <w:cs/>
        </w:rPr>
        <w:t xml:space="preserve">ได้รับอนุมัติจากผู้ถือหุ้นแล้วจำนวน </w:t>
      </w:r>
      <w:r w:rsidRPr="00662F52">
        <w:rPr>
          <w:rFonts w:asciiTheme="majorBidi" w:hAnsiTheme="majorBidi" w:cstheme="majorBidi"/>
          <w:sz w:val="30"/>
          <w:szCs w:val="30"/>
        </w:rPr>
        <w:t xml:space="preserve">50,000 </w:t>
      </w:r>
      <w:r w:rsidRPr="00662F52">
        <w:rPr>
          <w:rFonts w:asciiTheme="majorBidi" w:hAnsiTheme="majorBidi" w:cstheme="majorBidi"/>
          <w:sz w:val="30"/>
          <w:szCs w:val="30"/>
          <w:cs/>
        </w:rPr>
        <w:t>ล้านบาท</w:t>
      </w:r>
      <w:bookmarkEnd w:id="4"/>
    </w:p>
    <w:p w14:paraId="4D0CA11B" w14:textId="77777777" w:rsidR="00583787" w:rsidRPr="00583787" w:rsidRDefault="00583787" w:rsidP="00213DB0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20"/>
          <w:szCs w:val="20"/>
        </w:rPr>
      </w:pPr>
    </w:p>
    <w:p w14:paraId="12ECDB01" w14:textId="4EE5481F" w:rsidR="00AA14B8" w:rsidRPr="00662F52" w:rsidRDefault="00213DB0" w:rsidP="00213DB0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662F52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ในการประชุมสามัญผู้ถือหุ้นของบริษัท เมื่อวันที่ </w:t>
      </w:r>
      <w:r w:rsidRPr="00662F52">
        <w:rPr>
          <w:rFonts w:asciiTheme="majorBidi" w:hAnsiTheme="majorBidi" w:cstheme="majorBidi"/>
          <w:sz w:val="30"/>
          <w:szCs w:val="30"/>
        </w:rPr>
        <w:t>1</w:t>
      </w:r>
      <w:r w:rsidR="005B7035" w:rsidRPr="00662F52">
        <w:rPr>
          <w:rFonts w:asciiTheme="majorBidi" w:hAnsiTheme="majorBidi" w:cstheme="majorBidi"/>
          <w:sz w:val="30"/>
          <w:szCs w:val="30"/>
        </w:rPr>
        <w:t>5</w:t>
      </w:r>
      <w:r w:rsidRPr="00662F52">
        <w:rPr>
          <w:rFonts w:asciiTheme="majorBidi" w:hAnsiTheme="majorBidi" w:cstheme="majorBidi"/>
          <w:sz w:val="30"/>
          <w:szCs w:val="30"/>
        </w:rPr>
        <w:t xml:space="preserve"> </w:t>
      </w:r>
      <w:r w:rsidRPr="00662F5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62F52">
        <w:rPr>
          <w:rFonts w:asciiTheme="majorBidi" w:hAnsiTheme="majorBidi" w:cstheme="majorBidi"/>
          <w:sz w:val="30"/>
          <w:szCs w:val="30"/>
        </w:rPr>
        <w:t>256</w:t>
      </w:r>
      <w:r w:rsidR="005B7035" w:rsidRPr="00662F52">
        <w:rPr>
          <w:rFonts w:asciiTheme="majorBidi" w:hAnsiTheme="majorBidi" w:cstheme="majorBidi"/>
          <w:sz w:val="30"/>
          <w:szCs w:val="30"/>
        </w:rPr>
        <w:t>9</w:t>
      </w:r>
      <w:r w:rsidRPr="00662F52">
        <w:rPr>
          <w:rFonts w:asciiTheme="majorBidi" w:hAnsiTheme="majorBidi" w:cstheme="majorBidi"/>
          <w:sz w:val="30"/>
          <w:szCs w:val="30"/>
        </w:rPr>
        <w:t xml:space="preserve"> </w:t>
      </w:r>
      <w:r w:rsidRPr="00662F52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</w:t>
      </w:r>
      <w:r w:rsidR="00AA14B8" w:rsidRPr="00662F52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8E72880" w14:textId="3356B85B" w:rsidR="00AA14B8" w:rsidRPr="00662F52" w:rsidRDefault="00AA14B8" w:rsidP="00AA14B8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080"/>
        </w:tabs>
        <w:spacing w:line="240" w:lineRule="auto"/>
        <w:ind w:left="893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62F52">
        <w:rPr>
          <w:rFonts w:asciiTheme="majorBidi" w:hAnsiTheme="majorBidi" w:cstheme="majorBidi"/>
          <w:sz w:val="30"/>
          <w:szCs w:val="30"/>
          <w:cs/>
        </w:rPr>
        <w:t>การ</w:t>
      </w:r>
      <w:r w:rsidR="00213DB0" w:rsidRPr="00662F52">
        <w:rPr>
          <w:rFonts w:asciiTheme="majorBidi" w:hAnsiTheme="majorBidi" w:cstheme="majorBidi"/>
          <w:sz w:val="30"/>
          <w:szCs w:val="30"/>
          <w:cs/>
        </w:rPr>
        <w:t>จ่ายเงินปันผล</w:t>
      </w:r>
      <w:r w:rsidR="001812B7" w:rsidRPr="00662F52">
        <w:rPr>
          <w:rFonts w:asciiTheme="majorBidi" w:hAnsiTheme="majorBidi" w:cstheme="majorBidi"/>
          <w:sz w:val="30"/>
          <w:szCs w:val="30"/>
          <w:cs/>
        </w:rPr>
        <w:t xml:space="preserve">จากการดำเนินงานสำหรับปีสิ้นสุดวันที่ </w:t>
      </w:r>
      <w:r w:rsidR="00BC79DE" w:rsidRPr="00662F52">
        <w:rPr>
          <w:rFonts w:asciiTheme="majorBidi" w:hAnsiTheme="majorBidi" w:cstheme="majorBidi"/>
          <w:sz w:val="30"/>
          <w:szCs w:val="30"/>
        </w:rPr>
        <w:t>30</w:t>
      </w:r>
      <w:r w:rsidR="001812B7" w:rsidRPr="00662F52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BC79DE" w:rsidRPr="00662F52">
        <w:rPr>
          <w:rFonts w:asciiTheme="majorBidi" w:hAnsiTheme="majorBidi" w:cstheme="majorBidi"/>
          <w:sz w:val="30"/>
          <w:szCs w:val="30"/>
        </w:rPr>
        <w:t xml:space="preserve">2568 </w:t>
      </w:r>
      <w:r w:rsidR="00213DB0" w:rsidRPr="00662F52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213DB0" w:rsidRPr="00662F52">
        <w:rPr>
          <w:rFonts w:asciiTheme="majorBidi" w:hAnsiTheme="majorBidi" w:cstheme="majorBidi"/>
          <w:sz w:val="30"/>
          <w:szCs w:val="30"/>
        </w:rPr>
        <w:t>0.3</w:t>
      </w:r>
      <w:r w:rsidR="005B7035" w:rsidRPr="00662F52">
        <w:rPr>
          <w:rFonts w:asciiTheme="majorBidi" w:hAnsiTheme="majorBidi" w:cstheme="majorBidi"/>
          <w:sz w:val="30"/>
          <w:szCs w:val="30"/>
        </w:rPr>
        <w:t>2</w:t>
      </w:r>
      <w:r w:rsidR="00213DB0" w:rsidRPr="00662F52">
        <w:rPr>
          <w:rFonts w:asciiTheme="majorBidi" w:hAnsiTheme="majorBidi" w:cstheme="majorBidi"/>
          <w:sz w:val="30"/>
          <w:szCs w:val="30"/>
        </w:rPr>
        <w:t xml:space="preserve"> </w:t>
      </w:r>
      <w:r w:rsidR="00213DB0" w:rsidRPr="00662F52">
        <w:rPr>
          <w:rFonts w:asciiTheme="majorBidi" w:hAnsiTheme="majorBidi" w:cstheme="majorBidi"/>
          <w:sz w:val="30"/>
          <w:szCs w:val="30"/>
          <w:cs/>
        </w:rPr>
        <w:t xml:space="preserve">บาท สำหรับหุ้นสามัญจำนวน </w:t>
      </w:r>
      <w:r w:rsidR="00213DB0" w:rsidRPr="00662F52">
        <w:rPr>
          <w:rFonts w:asciiTheme="majorBidi" w:hAnsiTheme="majorBidi" w:cstheme="majorBidi"/>
          <w:sz w:val="30"/>
          <w:szCs w:val="30"/>
        </w:rPr>
        <w:t xml:space="preserve">2,319.28 </w:t>
      </w:r>
      <w:r w:rsidR="00213DB0" w:rsidRPr="00662F52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เป็นจำนวนเงินรวม </w:t>
      </w:r>
      <w:r w:rsidR="00213DB0" w:rsidRPr="00662F52">
        <w:rPr>
          <w:rFonts w:asciiTheme="majorBidi" w:hAnsiTheme="majorBidi" w:cstheme="majorBidi"/>
          <w:sz w:val="30"/>
          <w:szCs w:val="30"/>
        </w:rPr>
        <w:t>7</w:t>
      </w:r>
      <w:r w:rsidR="005B7035" w:rsidRPr="00662F52">
        <w:rPr>
          <w:rFonts w:asciiTheme="majorBidi" w:hAnsiTheme="majorBidi" w:cstheme="majorBidi"/>
          <w:sz w:val="30"/>
          <w:szCs w:val="30"/>
        </w:rPr>
        <w:t>42</w:t>
      </w:r>
      <w:r w:rsidR="00213DB0" w:rsidRPr="00662F52">
        <w:rPr>
          <w:rFonts w:asciiTheme="majorBidi" w:hAnsiTheme="majorBidi" w:cstheme="majorBidi"/>
          <w:sz w:val="30"/>
          <w:szCs w:val="30"/>
        </w:rPr>
        <w:t>.</w:t>
      </w:r>
      <w:r w:rsidR="005B7035" w:rsidRPr="00662F52">
        <w:rPr>
          <w:rFonts w:asciiTheme="majorBidi" w:hAnsiTheme="majorBidi" w:cstheme="majorBidi"/>
          <w:sz w:val="30"/>
          <w:szCs w:val="30"/>
        </w:rPr>
        <w:t>17</w:t>
      </w:r>
      <w:r w:rsidR="00213DB0" w:rsidRPr="00662F52">
        <w:rPr>
          <w:rFonts w:asciiTheme="majorBidi" w:hAnsiTheme="majorBidi" w:cstheme="majorBidi"/>
          <w:sz w:val="30"/>
          <w:szCs w:val="30"/>
        </w:rPr>
        <w:t xml:space="preserve"> </w:t>
      </w:r>
      <w:r w:rsidR="00213DB0" w:rsidRPr="00662F52">
        <w:rPr>
          <w:rFonts w:asciiTheme="majorBidi" w:hAnsiTheme="majorBidi" w:cstheme="majorBidi"/>
          <w:sz w:val="30"/>
          <w:szCs w:val="30"/>
          <w:cs/>
        </w:rPr>
        <w:t xml:space="preserve">ล้านบาท โดยกำหนดจ่ายเงินปันผลวันที่ </w:t>
      </w:r>
      <w:r w:rsidRPr="00662F52">
        <w:rPr>
          <w:rFonts w:asciiTheme="majorBidi" w:hAnsiTheme="majorBidi" w:cstheme="majorBidi"/>
          <w:sz w:val="30"/>
          <w:szCs w:val="30"/>
        </w:rPr>
        <w:br/>
      </w:r>
      <w:r w:rsidR="00AC4B54" w:rsidRPr="00662F52">
        <w:rPr>
          <w:rFonts w:asciiTheme="majorBidi" w:hAnsiTheme="majorBidi" w:cstheme="majorBidi"/>
          <w:sz w:val="30"/>
          <w:szCs w:val="30"/>
        </w:rPr>
        <w:t>1</w:t>
      </w:r>
      <w:r w:rsidR="005B7035" w:rsidRPr="00662F52">
        <w:rPr>
          <w:rFonts w:asciiTheme="majorBidi" w:hAnsiTheme="majorBidi" w:cstheme="majorBidi"/>
          <w:sz w:val="30"/>
          <w:szCs w:val="30"/>
        </w:rPr>
        <w:t>3</w:t>
      </w:r>
      <w:r w:rsidR="00213DB0" w:rsidRPr="00662F52">
        <w:rPr>
          <w:rFonts w:asciiTheme="majorBidi" w:hAnsiTheme="majorBidi" w:cstheme="majorBidi"/>
          <w:sz w:val="30"/>
          <w:szCs w:val="30"/>
        </w:rPr>
        <w:t xml:space="preserve"> </w:t>
      </w:r>
      <w:r w:rsidR="00213DB0" w:rsidRPr="00662F5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213DB0" w:rsidRPr="00662F52">
        <w:rPr>
          <w:rFonts w:asciiTheme="majorBidi" w:hAnsiTheme="majorBidi" w:cstheme="majorBidi"/>
          <w:sz w:val="30"/>
          <w:szCs w:val="30"/>
        </w:rPr>
        <w:t>256</w:t>
      </w:r>
      <w:r w:rsidR="005B7035" w:rsidRPr="00662F52">
        <w:rPr>
          <w:rFonts w:asciiTheme="majorBidi" w:hAnsiTheme="majorBidi" w:cstheme="majorBidi"/>
          <w:sz w:val="30"/>
          <w:szCs w:val="30"/>
        </w:rPr>
        <w:t>9</w:t>
      </w:r>
    </w:p>
    <w:p w14:paraId="2A7C97FA" w14:textId="530ED730" w:rsidR="005B7035" w:rsidRPr="00662F52" w:rsidRDefault="00AA14B8" w:rsidP="00AA14B8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080"/>
        </w:tabs>
        <w:spacing w:line="240" w:lineRule="auto"/>
        <w:ind w:left="893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62F52">
        <w:rPr>
          <w:rFonts w:asciiTheme="majorBidi" w:hAnsiTheme="majorBidi" w:cstheme="majorBidi"/>
          <w:sz w:val="30"/>
          <w:szCs w:val="30"/>
          <w:cs/>
        </w:rPr>
        <w:t>การ</w:t>
      </w:r>
      <w:r w:rsidR="005B7035" w:rsidRPr="00662F52">
        <w:rPr>
          <w:rFonts w:asciiTheme="majorBidi" w:hAnsiTheme="majorBidi" w:cstheme="majorBidi"/>
          <w:sz w:val="30"/>
          <w:szCs w:val="30"/>
          <w:cs/>
        </w:rPr>
        <w:t xml:space="preserve">อนุมัติซื้อหุ้นในบริษัท หนองเสือช้างชลบุรี จำกัด </w:t>
      </w:r>
      <w:r w:rsidR="001812B7" w:rsidRPr="00662F52">
        <w:rPr>
          <w:rFonts w:asciiTheme="majorBidi" w:hAnsiTheme="majorBidi" w:cstheme="majorBidi"/>
          <w:sz w:val="30"/>
          <w:szCs w:val="30"/>
          <w:cs/>
        </w:rPr>
        <w:t>โดยมีมูลค่าชำระจำนวนทั้งสิ้นไม่เกิน</w:t>
      </w:r>
      <w:r w:rsidR="005B7035" w:rsidRPr="00662F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035" w:rsidRPr="00662F52">
        <w:rPr>
          <w:rFonts w:asciiTheme="majorBidi" w:hAnsiTheme="majorBidi" w:cstheme="majorBidi"/>
          <w:sz w:val="30"/>
          <w:szCs w:val="30"/>
        </w:rPr>
        <w:t xml:space="preserve">3,795 </w:t>
      </w:r>
      <w:r w:rsidR="005B7035" w:rsidRPr="00662F52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D26897B" w14:textId="77777777" w:rsidR="009E5843" w:rsidRPr="00583787" w:rsidRDefault="009E5843" w:rsidP="005B7035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/>
          <w:sz w:val="20"/>
          <w:szCs w:val="20"/>
        </w:rPr>
      </w:pPr>
    </w:p>
    <w:p w14:paraId="3D7CE087" w14:textId="77777777" w:rsidR="00FB27D1" w:rsidRPr="00757917" w:rsidRDefault="00FB27D1" w:rsidP="00FB27D1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757917">
        <w:rPr>
          <w:rFonts w:ascii="Angsana New" w:hAnsi="Angsana New"/>
          <w:sz w:val="30"/>
          <w:szCs w:val="30"/>
          <w:cs/>
          <w:lang w:val="en-US"/>
        </w:rPr>
        <w:t>การจัดประเภทรายการใหม่</w:t>
      </w:r>
    </w:p>
    <w:p w14:paraId="7ABE740E" w14:textId="77777777" w:rsidR="00FB27D1" w:rsidRPr="00583787" w:rsidRDefault="00FB27D1" w:rsidP="00FB27D1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7773531" w14:textId="2C424D52" w:rsidR="00FB27D1" w:rsidRPr="00AC4B54" w:rsidRDefault="00FB27D1" w:rsidP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C4B54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 w:rsidRPr="00AC4B54">
        <w:rPr>
          <w:rFonts w:ascii="Angsana New" w:hAnsi="Angsana New" w:hint="cs"/>
          <w:sz w:val="30"/>
          <w:szCs w:val="30"/>
          <w:cs/>
        </w:rPr>
        <w:t xml:space="preserve">ปี </w:t>
      </w:r>
      <w:r w:rsidRPr="00AC4B54">
        <w:rPr>
          <w:rFonts w:ascii="Angsana New" w:hAnsi="Angsana New"/>
          <w:sz w:val="30"/>
          <w:szCs w:val="30"/>
        </w:rPr>
        <w:t>256</w:t>
      </w:r>
      <w:r w:rsidR="004F3CCE" w:rsidRPr="00AC4B54">
        <w:rPr>
          <w:rFonts w:ascii="Angsana New" w:hAnsi="Angsana New"/>
          <w:sz w:val="30"/>
          <w:szCs w:val="30"/>
        </w:rPr>
        <w:t>8</w:t>
      </w:r>
      <w:r w:rsidRPr="00AC4B54">
        <w:rPr>
          <w:rFonts w:ascii="Angsana New" w:hAnsi="Angsana New" w:hint="cs"/>
          <w:sz w:val="30"/>
          <w:szCs w:val="30"/>
          <w:cs/>
        </w:rPr>
        <w:t xml:space="preserve"> ได้จัดประเภทรายการใหม่ให้สอดคล้องกับการนำเสนองบการเงิน</w:t>
      </w:r>
      <w:r w:rsidR="00AC4B54" w:rsidRPr="00AC4B54">
        <w:rPr>
          <w:rFonts w:ascii="Angsana New" w:hAnsi="Angsana New" w:hint="cs"/>
          <w:sz w:val="30"/>
          <w:szCs w:val="30"/>
          <w:cs/>
        </w:rPr>
        <w:t>สำหรับ</w:t>
      </w:r>
      <w:r w:rsidR="00AC4B54" w:rsidRPr="00AC4B54">
        <w:rPr>
          <w:rFonts w:ascii="Angsana New" w:hAnsi="Angsana New"/>
          <w:sz w:val="30"/>
          <w:szCs w:val="30"/>
          <w:cs/>
        </w:rPr>
        <w:br/>
      </w:r>
      <w:r w:rsidR="004F3CCE" w:rsidRPr="00AC4B54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4F3CCE" w:rsidRPr="00AC4B54">
        <w:rPr>
          <w:rFonts w:ascii="Angsana New" w:hAnsi="Angsana New"/>
          <w:sz w:val="30"/>
          <w:szCs w:val="30"/>
        </w:rPr>
        <w:t xml:space="preserve">31 </w:t>
      </w:r>
      <w:r w:rsidR="004F3CCE" w:rsidRPr="00AC4B54">
        <w:rPr>
          <w:rFonts w:ascii="Angsana New" w:hAnsi="Angsana New" w:hint="cs"/>
          <w:sz w:val="30"/>
          <w:szCs w:val="30"/>
          <w:cs/>
        </w:rPr>
        <w:t>ธันวาคม</w:t>
      </w:r>
      <w:r w:rsidRPr="00AC4B54">
        <w:rPr>
          <w:rFonts w:ascii="Angsana New" w:hAnsi="Angsana New"/>
          <w:sz w:val="30"/>
          <w:szCs w:val="30"/>
        </w:rPr>
        <w:t xml:space="preserve"> 256</w:t>
      </w:r>
      <w:r w:rsidR="00C33BB9" w:rsidRPr="00AC4B54">
        <w:rPr>
          <w:rFonts w:ascii="Angsana New" w:hAnsi="Angsana New"/>
          <w:sz w:val="30"/>
          <w:szCs w:val="30"/>
        </w:rPr>
        <w:t>8</w:t>
      </w:r>
      <w:r w:rsidRPr="00AC4B54">
        <w:rPr>
          <w:rFonts w:ascii="Angsana New" w:hAnsi="Angsana New"/>
          <w:sz w:val="30"/>
          <w:szCs w:val="30"/>
        </w:rPr>
        <w:t xml:space="preserve"> </w:t>
      </w:r>
      <w:r w:rsidRPr="00AC4B5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EC8CBF5" w14:textId="77777777" w:rsidR="00FB27D1" w:rsidRPr="00583787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530"/>
        <w:gridCol w:w="270"/>
        <w:gridCol w:w="1260"/>
        <w:gridCol w:w="270"/>
        <w:gridCol w:w="1713"/>
      </w:tblGrid>
      <w:tr w:rsidR="00FB27D1" w:rsidRPr="00757917" w14:paraId="25416FC8" w14:textId="77777777" w:rsidTr="00C16F58">
        <w:trPr>
          <w:tblHeader/>
        </w:trPr>
        <w:tc>
          <w:tcPr>
            <w:tcW w:w="4140" w:type="dxa"/>
          </w:tcPr>
          <w:p w14:paraId="3D0A6995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3815FB4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27D1" w:rsidRPr="00757917" w14:paraId="1E49CC07" w14:textId="77777777" w:rsidTr="00C16F58">
        <w:trPr>
          <w:trHeight w:val="370"/>
          <w:tblHeader/>
        </w:trPr>
        <w:tc>
          <w:tcPr>
            <w:tcW w:w="4140" w:type="dxa"/>
          </w:tcPr>
          <w:p w14:paraId="5A6A1B01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39ADCEA" w14:textId="27F16B94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 w:rsidR="005B703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719D7E5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7C52B2" w14:textId="73B8CF4D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  <w:r w:rsidR="005B703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D7D3CB8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hideMark/>
          </w:tcPr>
          <w:p w14:paraId="288F58AE" w14:textId="13F5A234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="005B703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B27D1" w:rsidRPr="00757917" w14:paraId="40B73921" w14:textId="77777777" w:rsidTr="00C16F58">
        <w:trPr>
          <w:trHeight w:val="317"/>
          <w:tblHeader/>
        </w:trPr>
        <w:tc>
          <w:tcPr>
            <w:tcW w:w="4140" w:type="dxa"/>
          </w:tcPr>
          <w:p w14:paraId="1024E098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hideMark/>
          </w:tcPr>
          <w:p w14:paraId="71C8D599" w14:textId="77777777" w:rsidR="00FB27D1" w:rsidRPr="00757917" w:rsidRDefault="00FB27D1" w:rsidP="00C16F58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27D1" w:rsidRPr="00757917" w14:paraId="0940F46E" w14:textId="77777777" w:rsidTr="00C16F58">
        <w:tc>
          <w:tcPr>
            <w:tcW w:w="4140" w:type="dxa"/>
            <w:hideMark/>
          </w:tcPr>
          <w:p w14:paraId="50178C37" w14:textId="515C67A7" w:rsidR="00FB27D1" w:rsidRPr="00757917" w:rsidRDefault="00FB27D1" w:rsidP="00C16F58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30" w:type="dxa"/>
          </w:tcPr>
          <w:p w14:paraId="326B0308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016B5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53FE8F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9A7DD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689A30D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4A0075C0" w14:textId="77777777" w:rsidTr="00C16F58">
        <w:trPr>
          <w:trHeight w:val="353"/>
        </w:trPr>
        <w:tc>
          <w:tcPr>
            <w:tcW w:w="4140" w:type="dxa"/>
          </w:tcPr>
          <w:p w14:paraId="1BEDD71C" w14:textId="285786D1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0E621B07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38474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D36B9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93638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181C21B" w14:textId="77777777" w:rsidR="00FB27D1" w:rsidRPr="00757917" w:rsidRDefault="00FB27D1" w:rsidP="00C16F58">
            <w:pPr>
              <w:tabs>
                <w:tab w:val="clear" w:pos="680"/>
                <w:tab w:val="decimal" w:pos="612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4E19581F" w14:textId="77777777" w:rsidTr="00C16F58">
        <w:tc>
          <w:tcPr>
            <w:tcW w:w="4140" w:type="dxa"/>
            <w:hideMark/>
          </w:tcPr>
          <w:p w14:paraId="0EB22ED4" w14:textId="068E70F4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64BB39F4" w14:textId="61014570" w:rsidR="00FB27D1" w:rsidRPr="00757917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7DAB35A8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65D14" w14:textId="3C91C163" w:rsidR="00FB27D1" w:rsidRPr="00757917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D4627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C9D833C" w14:textId="77777777" w:rsidR="00FB27D1" w:rsidRPr="00757917" w:rsidRDefault="00FB27D1" w:rsidP="00C16F58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01C06CC4" w14:textId="7119EAE8" w:rsidR="00FB27D1" w:rsidRPr="00757917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FB27D1" w:rsidRPr="00757917" w14:paraId="2F31E8CF" w14:textId="77777777" w:rsidTr="00C16F58">
        <w:tc>
          <w:tcPr>
            <w:tcW w:w="4140" w:type="dxa"/>
          </w:tcPr>
          <w:p w14:paraId="263907BA" w14:textId="719F8E4A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74EA24B6" w14:textId="08D1B661" w:rsidR="00FB27D1" w:rsidRPr="00757917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558F5885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3D0A3" w14:textId="386CB4A8" w:rsidR="00FB27D1" w:rsidRPr="00757917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</w:t>
            </w:r>
            <w:r w:rsidR="00D4627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A7F3BF" w14:textId="77777777" w:rsidR="00FB27D1" w:rsidRPr="00757917" w:rsidRDefault="00FB27D1" w:rsidP="00C16F58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93EF460" w14:textId="0A55C55D" w:rsidR="00FB27D1" w:rsidRPr="00757917" w:rsidRDefault="002859CA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FB27D1" w:rsidRPr="00757917" w14:paraId="352D64E2" w14:textId="77777777" w:rsidTr="00C16F58">
        <w:tc>
          <w:tcPr>
            <w:tcW w:w="4140" w:type="dxa"/>
          </w:tcPr>
          <w:p w14:paraId="42BF6F6B" w14:textId="534BDD6D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452235B6" w14:textId="0731E4B8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96</w:t>
            </w:r>
            <w:r w:rsidR="005B7035">
              <w:rPr>
                <w:rFonts w:ascii="Angsana New" w:hAnsi="Angsana New"/>
                <w:sz w:val="30"/>
                <w:szCs w:val="30"/>
              </w:rPr>
              <w:t>4</w:t>
            </w:r>
            <w:r w:rsidRPr="007579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7358CA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216C7" w14:textId="56FF12ED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27</w:t>
            </w:r>
            <w:r w:rsidRPr="007579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D07828" w14:textId="77777777" w:rsidR="00FB27D1" w:rsidRPr="00757917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69E6248" w14:textId="43A648FB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99</w:t>
            </w:r>
            <w:r w:rsidR="00D46275">
              <w:rPr>
                <w:rFonts w:ascii="Angsana New" w:hAnsi="Angsana New"/>
                <w:sz w:val="30"/>
                <w:szCs w:val="30"/>
              </w:rPr>
              <w:t>1</w:t>
            </w:r>
            <w:r w:rsidRPr="007579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27D1" w:rsidRPr="00757917" w14:paraId="0AA4AC6C" w14:textId="77777777" w:rsidTr="00C16F58">
        <w:tc>
          <w:tcPr>
            <w:tcW w:w="4140" w:type="dxa"/>
            <w:hideMark/>
          </w:tcPr>
          <w:p w14:paraId="3D566A97" w14:textId="1EAEF6F4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3743FEB8" w14:textId="0B0608CF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50</w:t>
            </w:r>
            <w:r w:rsidR="005B7035">
              <w:rPr>
                <w:rFonts w:ascii="Angsana New" w:hAnsi="Angsana New"/>
                <w:sz w:val="30"/>
                <w:szCs w:val="30"/>
              </w:rPr>
              <w:t>7</w:t>
            </w:r>
            <w:r w:rsidRPr="007579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8FA6D8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0089AF" w14:textId="1285FF0E" w:rsidR="00FB27D1" w:rsidRPr="00757917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FAEB08C" w14:textId="77777777" w:rsidR="00FB27D1" w:rsidRPr="00757917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BB7F0FB" w14:textId="17ACE80A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4</w:t>
            </w:r>
            <w:r w:rsidR="00D46275">
              <w:rPr>
                <w:rFonts w:ascii="Angsana New" w:hAnsi="Angsana New"/>
                <w:sz w:val="30"/>
                <w:szCs w:val="30"/>
              </w:rPr>
              <w:t>80</w:t>
            </w:r>
            <w:r w:rsidRPr="007579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27D1" w:rsidRPr="00757917" w14:paraId="0B0CD79D" w14:textId="77777777" w:rsidTr="00E563A9">
        <w:trPr>
          <w:trHeight w:val="235"/>
        </w:trPr>
        <w:tc>
          <w:tcPr>
            <w:tcW w:w="4140" w:type="dxa"/>
          </w:tcPr>
          <w:p w14:paraId="6A77599D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B5C694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02734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CF771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D8624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03FCF9E" w14:textId="77777777" w:rsidR="00FB27D1" w:rsidRPr="00757917" w:rsidRDefault="00FB27D1" w:rsidP="00FB27D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3787" w:rsidRPr="00757917" w14:paraId="21670721" w14:textId="77777777" w:rsidTr="001813F6">
        <w:trPr>
          <w:trHeight w:val="235"/>
        </w:trPr>
        <w:tc>
          <w:tcPr>
            <w:tcW w:w="4140" w:type="dxa"/>
          </w:tcPr>
          <w:p w14:paraId="3249D693" w14:textId="77777777" w:rsidR="00583787" w:rsidRPr="00D46275" w:rsidRDefault="00583787" w:rsidP="006E6775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5B98F81" w14:textId="77777777" w:rsidR="00583787" w:rsidRPr="00757917" w:rsidRDefault="00583787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33A5A" w14:textId="77777777" w:rsidR="00583787" w:rsidRPr="00757917" w:rsidRDefault="00583787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A27D84" w14:textId="77777777" w:rsidR="00583787" w:rsidRPr="00757917" w:rsidRDefault="00583787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5FD3A" w14:textId="77777777" w:rsidR="00583787" w:rsidRPr="00757917" w:rsidRDefault="00583787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32C096D4" w14:textId="77777777" w:rsidR="00583787" w:rsidRPr="00757917" w:rsidRDefault="00583787" w:rsidP="006E6775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3A9" w:rsidRPr="00757917" w14:paraId="39530AD2" w14:textId="77777777" w:rsidTr="001813F6">
        <w:trPr>
          <w:trHeight w:val="235"/>
        </w:trPr>
        <w:tc>
          <w:tcPr>
            <w:tcW w:w="4140" w:type="dxa"/>
          </w:tcPr>
          <w:p w14:paraId="7F56952F" w14:textId="77777777" w:rsidR="00E563A9" w:rsidRPr="00D46275" w:rsidRDefault="00E563A9" w:rsidP="006E6775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</w:t>
            </w:r>
          </w:p>
        </w:tc>
        <w:tc>
          <w:tcPr>
            <w:tcW w:w="1530" w:type="dxa"/>
          </w:tcPr>
          <w:p w14:paraId="37A636EB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59F2C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0857F7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377AB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FB2CC43" w14:textId="77777777" w:rsidR="00E563A9" w:rsidRPr="00757917" w:rsidRDefault="00E563A9" w:rsidP="006E6775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3A9" w:rsidRPr="00757917" w14:paraId="62403F76" w14:textId="77777777" w:rsidTr="00E563A9">
        <w:trPr>
          <w:trHeight w:val="235"/>
        </w:trPr>
        <w:tc>
          <w:tcPr>
            <w:tcW w:w="4140" w:type="dxa"/>
          </w:tcPr>
          <w:p w14:paraId="41D2E418" w14:textId="77777777" w:rsidR="00E563A9" w:rsidRPr="00D46275" w:rsidRDefault="00E563A9" w:rsidP="006E6775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14:paraId="52854356" w14:textId="77777777" w:rsidR="00E563A9" w:rsidRPr="00E563A9" w:rsidRDefault="00E563A9" w:rsidP="006E6775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31</w:t>
            </w:r>
            <w:r w:rsidRPr="00D462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462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5D75132E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DBCDA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F2DBAC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245A8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3D96EE49" w14:textId="77777777" w:rsidR="00E563A9" w:rsidRPr="00757917" w:rsidRDefault="00E563A9" w:rsidP="006E6775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3A9" w:rsidRPr="00416F85" w14:paraId="3C382D4B" w14:textId="77777777" w:rsidTr="001813F6">
        <w:trPr>
          <w:trHeight w:val="235"/>
        </w:trPr>
        <w:tc>
          <w:tcPr>
            <w:tcW w:w="4140" w:type="dxa"/>
          </w:tcPr>
          <w:p w14:paraId="55CF73A6" w14:textId="549C9974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  <w:r w:rsidR="00D4627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129482B8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(796)</w:t>
            </w:r>
          </w:p>
        </w:tc>
        <w:tc>
          <w:tcPr>
            <w:tcW w:w="270" w:type="dxa"/>
          </w:tcPr>
          <w:p w14:paraId="66679765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27F3A1" w14:textId="77777777" w:rsidR="00E563A9" w:rsidRPr="00E563A9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2ABA3D95" w14:textId="77777777" w:rsidR="00E563A9" w:rsidRPr="00E563A9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5D94BA7" w14:textId="77777777" w:rsidR="00E563A9" w:rsidRPr="00E563A9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(804)</w:t>
            </w:r>
          </w:p>
        </w:tc>
      </w:tr>
      <w:tr w:rsidR="00E563A9" w:rsidRPr="00416F85" w14:paraId="22882AEC" w14:textId="77777777" w:rsidTr="001813F6">
        <w:trPr>
          <w:trHeight w:val="235"/>
        </w:trPr>
        <w:tc>
          <w:tcPr>
            <w:tcW w:w="4140" w:type="dxa"/>
          </w:tcPr>
          <w:p w14:paraId="522E781A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530" w:type="dxa"/>
          </w:tcPr>
          <w:p w14:paraId="5BC25FD3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(103)</w:t>
            </w:r>
          </w:p>
        </w:tc>
        <w:tc>
          <w:tcPr>
            <w:tcW w:w="270" w:type="dxa"/>
          </w:tcPr>
          <w:p w14:paraId="4AE30E73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AE21BB" w14:textId="4D0AB9A2" w:rsidR="00E563A9" w:rsidRPr="00E563A9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(</w:t>
            </w:r>
            <w:r w:rsidR="00D46275">
              <w:rPr>
                <w:rFonts w:ascii="Angsana New" w:hAnsi="Angsana New"/>
                <w:sz w:val="30"/>
                <w:szCs w:val="30"/>
              </w:rPr>
              <w:t>10</w:t>
            </w:r>
            <w:r w:rsidRPr="00E563A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50AF24" w14:textId="77777777" w:rsidR="00E563A9" w:rsidRPr="00E563A9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145BD85D" w14:textId="67AF4CA1" w:rsidR="00E563A9" w:rsidRPr="00E563A9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(11</w:t>
            </w:r>
            <w:r w:rsidR="00D46275">
              <w:rPr>
                <w:rFonts w:ascii="Angsana New" w:hAnsi="Angsana New"/>
                <w:sz w:val="30"/>
                <w:szCs w:val="30"/>
              </w:rPr>
              <w:t>3</w:t>
            </w:r>
            <w:r w:rsidRPr="00E563A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63A9" w:rsidRPr="00416F85" w14:paraId="53D043FB" w14:textId="77777777" w:rsidTr="001813F6">
        <w:trPr>
          <w:trHeight w:val="235"/>
        </w:trPr>
        <w:tc>
          <w:tcPr>
            <w:tcW w:w="4140" w:type="dxa"/>
          </w:tcPr>
          <w:p w14:paraId="5CE36FFB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1C4BDEA1" w14:textId="77777777" w:rsidR="00E563A9" w:rsidRPr="00757917" w:rsidRDefault="00E563A9" w:rsidP="006E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270" w:type="dxa"/>
          </w:tcPr>
          <w:p w14:paraId="25A8964A" w14:textId="77777777" w:rsidR="00E563A9" w:rsidRPr="00757917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9A5984" w14:textId="77777777" w:rsidR="00E563A9" w:rsidRPr="00E563A9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69057A" w14:textId="77777777" w:rsidR="00E563A9" w:rsidRPr="00E563A9" w:rsidRDefault="00E563A9" w:rsidP="006E6775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B040212" w14:textId="77777777" w:rsidR="00E563A9" w:rsidRPr="00E563A9" w:rsidRDefault="00E563A9" w:rsidP="00181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325819" w:rsidRPr="00416F85" w14:paraId="5DE91C31" w14:textId="77777777" w:rsidTr="001813F6">
        <w:trPr>
          <w:trHeight w:val="235"/>
        </w:trPr>
        <w:tc>
          <w:tcPr>
            <w:tcW w:w="4140" w:type="dxa"/>
          </w:tcPr>
          <w:p w14:paraId="77CCCD0C" w14:textId="59CCA352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06E32F89" w14:textId="77777777" w:rsidR="00325819" w:rsidRPr="00757917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14:paraId="54A35D15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36BEF4" w14:textId="77777777" w:rsidR="00325819" w:rsidRPr="00E563A9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4865B1" w14:textId="77777777" w:rsidR="00325819" w:rsidRPr="00E563A9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117202FB" w14:textId="77777777" w:rsidR="00325819" w:rsidRPr="00E563A9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325819" w:rsidRPr="00416F85" w14:paraId="6872AE2A" w14:textId="77777777" w:rsidTr="001813F6">
        <w:trPr>
          <w:trHeight w:val="235"/>
        </w:trPr>
        <w:tc>
          <w:tcPr>
            <w:tcW w:w="4140" w:type="dxa"/>
          </w:tcPr>
          <w:p w14:paraId="52EB68CE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1530" w:type="dxa"/>
          </w:tcPr>
          <w:p w14:paraId="2C207AFB" w14:textId="77777777" w:rsidR="00325819" w:rsidRPr="00757917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751AC858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84DE05" w14:textId="48AF8C2A" w:rsidR="00325819" w:rsidRPr="00E563A9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4617A5" w14:textId="77777777" w:rsidR="00325819" w:rsidRPr="00E563A9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705E6C3" w14:textId="7E34913C" w:rsidR="00325819" w:rsidRPr="00E563A9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25819" w:rsidRPr="00416F85" w14:paraId="46F2A3D6" w14:textId="77777777" w:rsidTr="00A517A4">
        <w:trPr>
          <w:trHeight w:val="235"/>
        </w:trPr>
        <w:tc>
          <w:tcPr>
            <w:tcW w:w="4140" w:type="dxa"/>
          </w:tcPr>
          <w:p w14:paraId="12906D9B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49C99FCF" w14:textId="77777777" w:rsidR="00325819" w:rsidRPr="00757917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5704B37F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66ED2B" w14:textId="77777777" w:rsidR="00325819" w:rsidRPr="00E563A9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A58941" w14:textId="77777777" w:rsidR="00325819" w:rsidRPr="00E563A9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E8F350B" w14:textId="77777777" w:rsidR="00325819" w:rsidRPr="00E563A9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563A9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325819" w:rsidRPr="00757917" w14:paraId="4DA99FB8" w14:textId="77777777" w:rsidTr="00A517A4">
        <w:trPr>
          <w:trHeight w:val="235"/>
        </w:trPr>
        <w:tc>
          <w:tcPr>
            <w:tcW w:w="4140" w:type="dxa"/>
          </w:tcPr>
          <w:p w14:paraId="65843576" w14:textId="77777777" w:rsidR="00325819" w:rsidRPr="00E563A9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C03DF37" w14:textId="77777777" w:rsidR="00325819" w:rsidRPr="00757917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6F14F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4439B" w14:textId="77777777" w:rsidR="00325819" w:rsidRPr="00757917" w:rsidRDefault="00325819" w:rsidP="00325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927E54" w14:textId="77777777" w:rsidR="00325819" w:rsidRPr="00757917" w:rsidRDefault="00325819" w:rsidP="00325819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D05415E" w14:textId="77777777" w:rsidR="00325819" w:rsidRPr="00757917" w:rsidRDefault="00325819" w:rsidP="00325819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DBCEDBF" w14:textId="77777777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530"/>
        <w:gridCol w:w="270"/>
        <w:gridCol w:w="1260"/>
        <w:gridCol w:w="270"/>
        <w:gridCol w:w="1713"/>
      </w:tblGrid>
      <w:tr w:rsidR="00FB27D1" w:rsidRPr="00757917" w14:paraId="247E1193" w14:textId="77777777" w:rsidTr="00C16F58">
        <w:trPr>
          <w:tblHeader/>
        </w:trPr>
        <w:tc>
          <w:tcPr>
            <w:tcW w:w="4140" w:type="dxa"/>
          </w:tcPr>
          <w:p w14:paraId="11F8B19E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CC2B3F2" w14:textId="6F67E1A6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B27D1" w:rsidRPr="00757917" w14:paraId="7F73D3EB" w14:textId="77777777" w:rsidTr="00C16F58">
        <w:trPr>
          <w:trHeight w:val="370"/>
          <w:tblHeader/>
        </w:trPr>
        <w:tc>
          <w:tcPr>
            <w:tcW w:w="4140" w:type="dxa"/>
          </w:tcPr>
          <w:p w14:paraId="1374F2E5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8970167" w14:textId="3D5B6181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 w:rsidR="00D4627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41D8777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E298CE" w14:textId="75B86ED9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  <w:r w:rsidR="00D4627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F0CCFA1" w14:textId="77777777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hideMark/>
          </w:tcPr>
          <w:p w14:paraId="0986478E" w14:textId="3F8164A2" w:rsidR="00FB27D1" w:rsidRPr="00757917" w:rsidRDefault="00FB27D1" w:rsidP="00C1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="00D46275">
              <w:rPr>
                <w:rFonts w:ascii="Angsana New" w:hAnsi="Angsana New"/>
                <w:sz w:val="30"/>
                <w:szCs w:val="30"/>
              </w:rPr>
              <w:br/>
            </w:r>
            <w:r w:rsidRPr="0075791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B27D1" w:rsidRPr="00757917" w14:paraId="27856F4C" w14:textId="77777777" w:rsidTr="00C16F58">
        <w:trPr>
          <w:trHeight w:val="317"/>
          <w:tblHeader/>
        </w:trPr>
        <w:tc>
          <w:tcPr>
            <w:tcW w:w="4140" w:type="dxa"/>
          </w:tcPr>
          <w:p w14:paraId="1995ED90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3" w:type="dxa"/>
            <w:gridSpan w:val="5"/>
            <w:hideMark/>
          </w:tcPr>
          <w:p w14:paraId="27C76549" w14:textId="77777777" w:rsidR="00FB27D1" w:rsidRPr="00757917" w:rsidRDefault="00FB27D1" w:rsidP="00C16F58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27D1" w:rsidRPr="00757917" w14:paraId="7E18EF54" w14:textId="77777777" w:rsidTr="00C16F58">
        <w:tc>
          <w:tcPr>
            <w:tcW w:w="4140" w:type="dxa"/>
            <w:hideMark/>
          </w:tcPr>
          <w:p w14:paraId="450B7EEA" w14:textId="69EB6C68" w:rsidR="00FB27D1" w:rsidRPr="00757917" w:rsidRDefault="00FB27D1" w:rsidP="00C16F58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30" w:type="dxa"/>
          </w:tcPr>
          <w:p w14:paraId="6510BBB6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E13C0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89667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EA53E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AD5FB5C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4531D388" w14:textId="77777777" w:rsidTr="00C16F58">
        <w:trPr>
          <w:trHeight w:val="353"/>
        </w:trPr>
        <w:tc>
          <w:tcPr>
            <w:tcW w:w="4140" w:type="dxa"/>
          </w:tcPr>
          <w:p w14:paraId="1DA273E9" w14:textId="32DF5320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Pr="0075791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256</w:t>
            </w:r>
            <w:r w:rsidR="00335C4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7C457800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98759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A11D0" w14:textId="77777777" w:rsidR="00FB27D1" w:rsidRPr="00757917" w:rsidRDefault="00FB27D1" w:rsidP="00C16F58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A200C" w14:textId="77777777" w:rsidR="00FB27D1" w:rsidRPr="00757917" w:rsidRDefault="00FB27D1" w:rsidP="00C16F58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EEC2AC5" w14:textId="77777777" w:rsidR="00FB27D1" w:rsidRPr="00757917" w:rsidRDefault="00FB27D1" w:rsidP="00C16F58">
            <w:pPr>
              <w:tabs>
                <w:tab w:val="clear" w:pos="680"/>
                <w:tab w:val="decimal" w:pos="612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D1" w:rsidRPr="00757917" w14:paraId="3BCFE411" w14:textId="77777777" w:rsidTr="00C16F58">
        <w:tc>
          <w:tcPr>
            <w:tcW w:w="4140" w:type="dxa"/>
          </w:tcPr>
          <w:p w14:paraId="41EEC5A5" w14:textId="6325E886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02127B5" w14:textId="61FE609C" w:rsidR="00FB27D1" w:rsidRPr="00757917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(277)</w:t>
            </w:r>
          </w:p>
        </w:tc>
        <w:tc>
          <w:tcPr>
            <w:tcW w:w="270" w:type="dxa"/>
          </w:tcPr>
          <w:p w14:paraId="12FCF94A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F437A5" w14:textId="114ED4CB" w:rsidR="00FB27D1" w:rsidRPr="00757917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4627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0779C8" w14:textId="77777777" w:rsidR="00FB27D1" w:rsidRPr="00757917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52D7CC92" w14:textId="52046457" w:rsidR="00FB27D1" w:rsidRPr="00757917" w:rsidRDefault="00523C37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(282)</w:t>
            </w:r>
          </w:p>
        </w:tc>
      </w:tr>
      <w:tr w:rsidR="00FB27D1" w:rsidRPr="00757917" w14:paraId="4B4C6C9A" w14:textId="77777777" w:rsidTr="00C16F58">
        <w:tc>
          <w:tcPr>
            <w:tcW w:w="4140" w:type="dxa"/>
            <w:hideMark/>
          </w:tcPr>
          <w:p w14:paraId="3C4AB526" w14:textId="4905C080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27D1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191458C9" w14:textId="76CD1EA1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33</w:t>
            </w:r>
            <w:r w:rsidRPr="007579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9ED2AA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048DB7" w14:textId="582657D5" w:rsidR="00FB27D1" w:rsidRPr="00757917" w:rsidRDefault="00D46275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BD63AC" w14:textId="77777777" w:rsidR="00FB27D1" w:rsidRPr="00757917" w:rsidRDefault="00FB27D1" w:rsidP="00FB27D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55A58E2E" w14:textId="093630D5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7917">
              <w:rPr>
                <w:rFonts w:ascii="Angsana New" w:hAnsi="Angsana New"/>
                <w:sz w:val="30"/>
                <w:szCs w:val="30"/>
              </w:rPr>
              <w:t>(</w:t>
            </w:r>
            <w:r w:rsidR="00523C37">
              <w:rPr>
                <w:rFonts w:ascii="Angsana New" w:hAnsi="Angsana New"/>
                <w:sz w:val="30"/>
                <w:szCs w:val="30"/>
              </w:rPr>
              <w:t>28)</w:t>
            </w:r>
          </w:p>
        </w:tc>
      </w:tr>
      <w:tr w:rsidR="00FB27D1" w:rsidRPr="00757917" w14:paraId="12BEC47F" w14:textId="77777777" w:rsidTr="00C16F58">
        <w:trPr>
          <w:trHeight w:val="235"/>
        </w:trPr>
        <w:tc>
          <w:tcPr>
            <w:tcW w:w="4140" w:type="dxa"/>
          </w:tcPr>
          <w:p w14:paraId="4DEF2D61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ACCF7B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09B71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81E56" w14:textId="77777777" w:rsidR="00FB27D1" w:rsidRPr="00757917" w:rsidRDefault="00FB27D1" w:rsidP="00FB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9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08C61" w14:textId="77777777" w:rsidR="00FB27D1" w:rsidRPr="00757917" w:rsidRDefault="00FB27D1" w:rsidP="00FB27D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1786357D" w14:textId="77777777" w:rsidR="00FB27D1" w:rsidRPr="00757917" w:rsidRDefault="00FB27D1" w:rsidP="00FB27D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3BC1E2C" w14:textId="49062469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CFA52B6" w14:textId="20592DAE" w:rsidR="00A267E5" w:rsidRPr="006B5FD3" w:rsidRDefault="00A267E5" w:rsidP="00A26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541D70" w14:textId="77777777" w:rsidR="00A267E5" w:rsidRDefault="00A26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AFB0CE" w14:textId="0FEE9DA2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FB27D1" w:rsidSect="00B849B1"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B48B7" w14:textId="77777777" w:rsidR="005B061D" w:rsidRDefault="005B061D" w:rsidP="00900EE2">
      <w:r>
        <w:separator/>
      </w:r>
    </w:p>
  </w:endnote>
  <w:endnote w:type="continuationSeparator" w:id="0">
    <w:p w14:paraId="05944F99" w14:textId="77777777" w:rsidR="005B061D" w:rsidRDefault="005B061D" w:rsidP="00900EE2">
      <w:r>
        <w:continuationSeparator/>
      </w:r>
    </w:p>
  </w:endnote>
  <w:endnote w:type="continuationNotice" w:id="1">
    <w:p w14:paraId="11C573F6" w14:textId="77777777" w:rsidR="005B061D" w:rsidRDefault="005B06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77777777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37FE"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713195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7B4213" w14:textId="77777777" w:rsidR="00D13ED0" w:rsidRPr="00721ED0" w:rsidRDefault="00D13ED0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2ACFC" w14:textId="77777777" w:rsidR="005B061D" w:rsidRDefault="005B061D" w:rsidP="00900EE2">
      <w:r>
        <w:separator/>
      </w:r>
    </w:p>
  </w:footnote>
  <w:footnote w:type="continuationSeparator" w:id="0">
    <w:p w14:paraId="749E9C73" w14:textId="77777777" w:rsidR="005B061D" w:rsidRDefault="005B061D" w:rsidP="00900EE2">
      <w:r>
        <w:continuationSeparator/>
      </w:r>
    </w:p>
  </w:footnote>
  <w:footnote w:type="continuationNotice" w:id="1">
    <w:p w14:paraId="7C4600BA" w14:textId="77777777" w:rsidR="005B061D" w:rsidRDefault="005B06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19D4" w14:textId="01E71B1A" w:rsidR="00044B3C" w:rsidRPr="00DF30D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DF30DC">
      <w:rPr>
        <w:rFonts w:ascii="Angsana New" w:hAnsi="Angsana New" w:hint="cs"/>
        <w:sz w:val="32"/>
        <w:szCs w:val="32"/>
        <w:cs/>
      </w:rPr>
      <w:t>บริษัท</w:t>
    </w:r>
    <w:r w:rsidRPr="00DF30DC">
      <w:rPr>
        <w:rFonts w:ascii="Angsana New" w:hAnsi="Angsana New"/>
        <w:sz w:val="32"/>
        <w:szCs w:val="32"/>
        <w:cs/>
      </w:rPr>
      <w:t xml:space="preserve"> </w:t>
    </w:r>
    <w:r w:rsidRPr="00DF30DC">
      <w:rPr>
        <w:rFonts w:ascii="Angsana New" w:hAnsi="Angsana New" w:hint="cs"/>
        <w:sz w:val="32"/>
        <w:szCs w:val="32"/>
        <w:cs/>
      </w:rPr>
      <w:t>เฟรเซอร์ส</w:t>
    </w:r>
    <w:r w:rsidRPr="00DF30DC">
      <w:rPr>
        <w:rFonts w:ascii="Angsana New" w:hAnsi="Angsana New"/>
        <w:sz w:val="32"/>
        <w:szCs w:val="32"/>
        <w:cs/>
      </w:rPr>
      <w:t xml:space="preserve"> </w:t>
    </w:r>
    <w:r w:rsidRPr="00DF30DC">
      <w:rPr>
        <w:rFonts w:ascii="Angsana New" w:hAnsi="Angsana New" w:hint="cs"/>
        <w:sz w:val="32"/>
        <w:szCs w:val="32"/>
        <w:cs/>
      </w:rPr>
      <w:t>พร็อพเพอร์ตี้</w:t>
    </w:r>
    <w:r w:rsidRPr="00DF30DC">
      <w:rPr>
        <w:rFonts w:ascii="Angsana New" w:hAnsi="Angsana New"/>
        <w:sz w:val="32"/>
        <w:szCs w:val="32"/>
        <w:cs/>
      </w:rPr>
      <w:t xml:space="preserve"> (</w:t>
    </w:r>
    <w:r w:rsidRPr="00DF30DC">
      <w:rPr>
        <w:rFonts w:ascii="Angsana New" w:hAnsi="Angsana New" w:hint="cs"/>
        <w:sz w:val="32"/>
        <w:szCs w:val="32"/>
        <w:cs/>
      </w:rPr>
      <w:t>ประเทศไทย</w:t>
    </w:r>
    <w:r w:rsidRPr="00DF30DC">
      <w:rPr>
        <w:rFonts w:ascii="Angsana New" w:hAnsi="Angsana New"/>
        <w:sz w:val="32"/>
        <w:szCs w:val="32"/>
        <w:cs/>
      </w:rPr>
      <w:t xml:space="preserve">) </w:t>
    </w:r>
    <w:r w:rsidRPr="00DF30DC">
      <w:rPr>
        <w:rFonts w:ascii="Angsana New" w:hAnsi="Angsana New" w:hint="cs"/>
        <w:sz w:val="32"/>
        <w:szCs w:val="32"/>
        <w:cs/>
      </w:rPr>
      <w:t>จำกัด</w:t>
    </w:r>
    <w:r w:rsidRPr="00DF30DC">
      <w:rPr>
        <w:rFonts w:ascii="Angsana New" w:hAnsi="Angsana New"/>
        <w:sz w:val="32"/>
        <w:szCs w:val="32"/>
        <w:cs/>
      </w:rPr>
      <w:t xml:space="preserve"> (</w:t>
    </w:r>
    <w:r w:rsidRPr="00DF30DC">
      <w:rPr>
        <w:rFonts w:ascii="Angsana New" w:hAnsi="Angsana New" w:hint="cs"/>
        <w:sz w:val="32"/>
        <w:szCs w:val="32"/>
        <w:cs/>
      </w:rPr>
      <w:t>มหาชน</w:t>
    </w:r>
    <w:r w:rsidRPr="00DF30DC">
      <w:rPr>
        <w:rFonts w:ascii="Angsana New" w:hAnsi="Angsana New"/>
        <w:sz w:val="32"/>
        <w:szCs w:val="32"/>
        <w:cs/>
      </w:rPr>
      <w:t xml:space="preserve">) </w:t>
    </w:r>
    <w:r w:rsidRPr="00DF30DC">
      <w:rPr>
        <w:rFonts w:ascii="Angsana New" w:hAnsi="Angsana New" w:hint="cs"/>
        <w:sz w:val="32"/>
        <w:szCs w:val="32"/>
        <w:cs/>
      </w:rPr>
      <w:t>และบริษัทย่อย</w:t>
    </w:r>
  </w:p>
  <w:p w14:paraId="2157834E" w14:textId="77777777" w:rsidR="00044B3C" w:rsidRPr="00DF30DC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F30D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F30D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9672504" w14:textId="0B4EB102" w:rsidR="00533C54" w:rsidRPr="00DF30DC" w:rsidRDefault="00533C54" w:rsidP="00533C5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DF30DC">
      <w:rPr>
        <w:rFonts w:ascii="Angsana New" w:hAnsi="Angsana New"/>
        <w:b w:val="0"/>
        <w:bCs/>
        <w:sz w:val="32"/>
        <w:szCs w:val="32"/>
        <w:cs/>
      </w:rPr>
      <w:t>สำหรับงวดสามเดือนสิ้นสุดวันที่</w:t>
    </w:r>
    <w:r w:rsidRPr="00DF30DC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DF30DC">
      <w:rPr>
        <w:rFonts w:ascii="Angsana New" w:hAnsi="Angsana New"/>
        <w:bCs/>
        <w:sz w:val="32"/>
        <w:szCs w:val="32"/>
        <w:lang w:val="en-US"/>
      </w:rPr>
      <w:t>3</w:t>
    </w:r>
    <w:r w:rsidRPr="00DF30DC">
      <w:rPr>
        <w:rFonts w:ascii="Angsana New" w:hAnsi="Angsana New"/>
        <w:bCs/>
        <w:sz w:val="32"/>
        <w:szCs w:val="32"/>
        <w:lang w:val="en-US" w:bidi="th-TH"/>
      </w:rPr>
      <w:t xml:space="preserve">1 </w:t>
    </w:r>
    <w:r w:rsidRPr="00DF30DC"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DF30DC">
      <w:rPr>
        <w:rFonts w:ascii="Angsana New" w:hAnsi="Angsana New"/>
        <w:sz w:val="32"/>
        <w:szCs w:val="32"/>
        <w:lang w:val="en-US"/>
      </w:rPr>
      <w:t>256</w:t>
    </w:r>
    <w:r w:rsidR="00DF30DC" w:rsidRPr="00DF30DC">
      <w:rPr>
        <w:rFonts w:ascii="Angsana New" w:hAnsi="Angsana New"/>
        <w:sz w:val="32"/>
        <w:szCs w:val="32"/>
        <w:lang w:val="en-US" w:bidi="th-TH"/>
      </w:rPr>
      <w:t>8</w:t>
    </w:r>
    <w:r w:rsidRPr="00DF30DC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DF30DC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DF30DC">
      <w:rPr>
        <w:rFonts w:ascii="Angsana New" w:hAnsi="Angsana New"/>
        <w:sz w:val="32"/>
        <w:szCs w:val="32"/>
      </w:rPr>
      <w:t>)</w:t>
    </w:r>
  </w:p>
  <w:p w14:paraId="536EF31E" w14:textId="77777777" w:rsidR="00AD7484" w:rsidRPr="00DF30DC" w:rsidRDefault="00AD7484" w:rsidP="00AD7484">
    <w:pPr>
      <w:tabs>
        <w:tab w:val="left" w:pos="720"/>
      </w:tabs>
      <w:ind w:right="-43"/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E1EAA" w14:textId="357150B6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F1B5146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14A82B" w14:textId="33354104" w:rsidR="00892D95" w:rsidRPr="005351FF" w:rsidRDefault="00892D95" w:rsidP="00892D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 w:rsidR="00A76D8A">
      <w:rPr>
        <w:rFonts w:ascii="Angsana New" w:hAnsi="Angsana New"/>
        <w:sz w:val="32"/>
        <w:szCs w:val="32"/>
        <w:lang w:val="en-US" w:bidi="th-TH"/>
      </w:rPr>
      <w:t>8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2367F471" w14:textId="77777777" w:rsidR="00A40972" w:rsidRPr="00892D95" w:rsidRDefault="00A40972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102965"/>
    <w:multiLevelType w:val="hybridMultilevel"/>
    <w:tmpl w:val="68CCEC96"/>
    <w:lvl w:ilvl="0" w:tplc="040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11" w15:restartNumberingAfterBreak="0">
    <w:nsid w:val="0F48780C"/>
    <w:multiLevelType w:val="hybridMultilevel"/>
    <w:tmpl w:val="4A0E84BE"/>
    <w:lvl w:ilvl="0" w:tplc="86E460F6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2" w15:restartNumberingAfterBreak="0">
    <w:nsid w:val="1488562B"/>
    <w:multiLevelType w:val="hybridMultilevel"/>
    <w:tmpl w:val="79F06D18"/>
    <w:lvl w:ilvl="0" w:tplc="9FF63220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B6D2B43"/>
    <w:multiLevelType w:val="hybridMultilevel"/>
    <w:tmpl w:val="D2720956"/>
    <w:lvl w:ilvl="0" w:tplc="7946F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6"/>
  </w:num>
  <w:num w:numId="12" w16cid:durableId="904148385">
    <w:abstractNumId w:val="13"/>
  </w:num>
  <w:num w:numId="13" w16cid:durableId="713850268">
    <w:abstractNumId w:val="22"/>
  </w:num>
  <w:num w:numId="14" w16cid:durableId="905994907">
    <w:abstractNumId w:val="14"/>
  </w:num>
  <w:num w:numId="15" w16cid:durableId="244842523">
    <w:abstractNumId w:val="17"/>
  </w:num>
  <w:num w:numId="16" w16cid:durableId="266891448">
    <w:abstractNumId w:val="19"/>
  </w:num>
  <w:num w:numId="17" w16cid:durableId="1567455121">
    <w:abstractNumId w:val="15"/>
  </w:num>
  <w:num w:numId="18" w16cid:durableId="1150905092">
    <w:abstractNumId w:val="20"/>
  </w:num>
  <w:num w:numId="19" w16cid:durableId="1442604119">
    <w:abstractNumId w:val="18"/>
  </w:num>
  <w:num w:numId="20" w16cid:durableId="1620378722">
    <w:abstractNumId w:val="21"/>
  </w:num>
  <w:num w:numId="21" w16cid:durableId="1868324708">
    <w:abstractNumId w:val="11"/>
  </w:num>
  <w:num w:numId="22" w16cid:durableId="1615363764">
    <w:abstractNumId w:val="10"/>
  </w:num>
  <w:num w:numId="23" w16cid:durableId="354775908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3E7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1FFD"/>
    <w:rsid w:val="00002198"/>
    <w:rsid w:val="00002240"/>
    <w:rsid w:val="000022B1"/>
    <w:rsid w:val="00002377"/>
    <w:rsid w:val="00002378"/>
    <w:rsid w:val="00002620"/>
    <w:rsid w:val="000027DB"/>
    <w:rsid w:val="0000291C"/>
    <w:rsid w:val="00002A9D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22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524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0FA"/>
    <w:rsid w:val="0000721C"/>
    <w:rsid w:val="00007242"/>
    <w:rsid w:val="00007598"/>
    <w:rsid w:val="00007657"/>
    <w:rsid w:val="00007694"/>
    <w:rsid w:val="0000777D"/>
    <w:rsid w:val="000078C6"/>
    <w:rsid w:val="000078D1"/>
    <w:rsid w:val="000079AB"/>
    <w:rsid w:val="00007BC8"/>
    <w:rsid w:val="00007C5E"/>
    <w:rsid w:val="00007EAA"/>
    <w:rsid w:val="00007F2C"/>
    <w:rsid w:val="0001004E"/>
    <w:rsid w:val="000101FF"/>
    <w:rsid w:val="000102D1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C30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BE0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1A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9F6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26B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5D3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C1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270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73C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0E0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7F4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AF6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567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DC6"/>
    <w:rsid w:val="00050DD4"/>
    <w:rsid w:val="00050EBD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ED3"/>
    <w:rsid w:val="00052F4F"/>
    <w:rsid w:val="00053079"/>
    <w:rsid w:val="000530A6"/>
    <w:rsid w:val="000530F4"/>
    <w:rsid w:val="000530F8"/>
    <w:rsid w:val="000534BE"/>
    <w:rsid w:val="000537E2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004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042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3F1"/>
    <w:rsid w:val="00072437"/>
    <w:rsid w:val="00072490"/>
    <w:rsid w:val="00072519"/>
    <w:rsid w:val="000726C1"/>
    <w:rsid w:val="000728DA"/>
    <w:rsid w:val="000728E7"/>
    <w:rsid w:val="00072983"/>
    <w:rsid w:val="000729E3"/>
    <w:rsid w:val="00072C16"/>
    <w:rsid w:val="00072C70"/>
    <w:rsid w:val="00072D7A"/>
    <w:rsid w:val="00072D9D"/>
    <w:rsid w:val="00072FDB"/>
    <w:rsid w:val="0007310B"/>
    <w:rsid w:val="00073165"/>
    <w:rsid w:val="00073204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28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3D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51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CF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06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71B"/>
    <w:rsid w:val="00085A22"/>
    <w:rsid w:val="00085B99"/>
    <w:rsid w:val="00085C9C"/>
    <w:rsid w:val="00085CA6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1F04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2B9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BB"/>
    <w:rsid w:val="000A1486"/>
    <w:rsid w:val="000A163E"/>
    <w:rsid w:val="000A16AB"/>
    <w:rsid w:val="000A18A1"/>
    <w:rsid w:val="000A19F3"/>
    <w:rsid w:val="000A1AFB"/>
    <w:rsid w:val="000A1BA6"/>
    <w:rsid w:val="000A1E3E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6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43"/>
    <w:rsid w:val="000A4668"/>
    <w:rsid w:val="000A46FC"/>
    <w:rsid w:val="000A47A5"/>
    <w:rsid w:val="000A48E9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28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AA8"/>
    <w:rsid w:val="000A6D49"/>
    <w:rsid w:val="000A6E37"/>
    <w:rsid w:val="000A70D5"/>
    <w:rsid w:val="000A711B"/>
    <w:rsid w:val="000A727C"/>
    <w:rsid w:val="000A727E"/>
    <w:rsid w:val="000A7365"/>
    <w:rsid w:val="000A761E"/>
    <w:rsid w:val="000A7961"/>
    <w:rsid w:val="000A79D8"/>
    <w:rsid w:val="000A7AE4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CCB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5DE"/>
    <w:rsid w:val="000B670F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21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0F10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3E4F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E83"/>
    <w:rsid w:val="000C6F6E"/>
    <w:rsid w:val="000C6FE9"/>
    <w:rsid w:val="000C724F"/>
    <w:rsid w:val="000C76FE"/>
    <w:rsid w:val="000C77EB"/>
    <w:rsid w:val="000C7804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0FDA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2D7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DD"/>
    <w:rsid w:val="000D3CE6"/>
    <w:rsid w:val="000D407C"/>
    <w:rsid w:val="000D4190"/>
    <w:rsid w:val="000D428B"/>
    <w:rsid w:val="000D43C2"/>
    <w:rsid w:val="000D44CE"/>
    <w:rsid w:val="000D484A"/>
    <w:rsid w:val="000D48A0"/>
    <w:rsid w:val="000D49A4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36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262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6BC"/>
    <w:rsid w:val="000E1823"/>
    <w:rsid w:val="000E1BDF"/>
    <w:rsid w:val="000E1C67"/>
    <w:rsid w:val="000E1D13"/>
    <w:rsid w:val="000E1D36"/>
    <w:rsid w:val="000E1E18"/>
    <w:rsid w:val="000E20E9"/>
    <w:rsid w:val="000E243C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87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6"/>
    <w:rsid w:val="000E6FF7"/>
    <w:rsid w:val="000E7218"/>
    <w:rsid w:val="000E7219"/>
    <w:rsid w:val="000E7228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2D8"/>
    <w:rsid w:val="000F1342"/>
    <w:rsid w:val="000F14B6"/>
    <w:rsid w:val="000F1630"/>
    <w:rsid w:val="000F16C4"/>
    <w:rsid w:val="000F16D0"/>
    <w:rsid w:val="000F1774"/>
    <w:rsid w:val="000F1857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28C"/>
    <w:rsid w:val="000F54A0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55B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32"/>
    <w:rsid w:val="001005A7"/>
    <w:rsid w:val="00100804"/>
    <w:rsid w:val="00100866"/>
    <w:rsid w:val="00100A72"/>
    <w:rsid w:val="00100DC3"/>
    <w:rsid w:val="00100E3F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978"/>
    <w:rsid w:val="00101C17"/>
    <w:rsid w:val="00101CEA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CD5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5"/>
    <w:rsid w:val="001057F9"/>
    <w:rsid w:val="0010582B"/>
    <w:rsid w:val="00105BB0"/>
    <w:rsid w:val="00105C5A"/>
    <w:rsid w:val="00105E19"/>
    <w:rsid w:val="00105E54"/>
    <w:rsid w:val="00105F3B"/>
    <w:rsid w:val="00106554"/>
    <w:rsid w:val="00106615"/>
    <w:rsid w:val="001066F5"/>
    <w:rsid w:val="0010675B"/>
    <w:rsid w:val="001067D7"/>
    <w:rsid w:val="00106847"/>
    <w:rsid w:val="00106903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CB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314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31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8CA"/>
    <w:rsid w:val="001249FE"/>
    <w:rsid w:val="00124E5E"/>
    <w:rsid w:val="00124E81"/>
    <w:rsid w:val="00124F51"/>
    <w:rsid w:val="00125263"/>
    <w:rsid w:val="00125355"/>
    <w:rsid w:val="0012538F"/>
    <w:rsid w:val="00125487"/>
    <w:rsid w:val="00125678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431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06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8FF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8CA"/>
    <w:rsid w:val="00140BF0"/>
    <w:rsid w:val="00140D06"/>
    <w:rsid w:val="00140D56"/>
    <w:rsid w:val="00140E89"/>
    <w:rsid w:val="00140F4C"/>
    <w:rsid w:val="00140FCA"/>
    <w:rsid w:val="00141184"/>
    <w:rsid w:val="00141215"/>
    <w:rsid w:val="001412CE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A73"/>
    <w:rsid w:val="00143B08"/>
    <w:rsid w:val="00143B5D"/>
    <w:rsid w:val="00143D8D"/>
    <w:rsid w:val="00144137"/>
    <w:rsid w:val="0014419E"/>
    <w:rsid w:val="00144214"/>
    <w:rsid w:val="0014429B"/>
    <w:rsid w:val="001442EB"/>
    <w:rsid w:val="00144413"/>
    <w:rsid w:val="001444C1"/>
    <w:rsid w:val="0014464A"/>
    <w:rsid w:val="00144A2C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BD8"/>
    <w:rsid w:val="00145D8C"/>
    <w:rsid w:val="00145E40"/>
    <w:rsid w:val="00145E52"/>
    <w:rsid w:val="0014630F"/>
    <w:rsid w:val="00146387"/>
    <w:rsid w:val="001466CB"/>
    <w:rsid w:val="00146938"/>
    <w:rsid w:val="00146BC1"/>
    <w:rsid w:val="00146BD8"/>
    <w:rsid w:val="00146C2B"/>
    <w:rsid w:val="00146CFB"/>
    <w:rsid w:val="00146D3C"/>
    <w:rsid w:val="00146EFF"/>
    <w:rsid w:val="00146F37"/>
    <w:rsid w:val="0014707D"/>
    <w:rsid w:val="00147410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521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030"/>
    <w:rsid w:val="0015313F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41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AA0"/>
    <w:rsid w:val="00161BCB"/>
    <w:rsid w:val="00161C39"/>
    <w:rsid w:val="00161C51"/>
    <w:rsid w:val="00161D31"/>
    <w:rsid w:val="00161EEF"/>
    <w:rsid w:val="00161FED"/>
    <w:rsid w:val="001620BE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406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9B4"/>
    <w:rsid w:val="00166CA9"/>
    <w:rsid w:val="00166F45"/>
    <w:rsid w:val="00166FC4"/>
    <w:rsid w:val="00167072"/>
    <w:rsid w:val="001670D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3CA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555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8FA"/>
    <w:rsid w:val="00173B5C"/>
    <w:rsid w:val="00173CAA"/>
    <w:rsid w:val="00173D66"/>
    <w:rsid w:val="00173F80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297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6FDC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BD8"/>
    <w:rsid w:val="00180DFE"/>
    <w:rsid w:val="00180E93"/>
    <w:rsid w:val="00180FD8"/>
    <w:rsid w:val="00181064"/>
    <w:rsid w:val="001810B2"/>
    <w:rsid w:val="00181107"/>
    <w:rsid w:val="00181192"/>
    <w:rsid w:val="001812B7"/>
    <w:rsid w:val="00181348"/>
    <w:rsid w:val="001813DE"/>
    <w:rsid w:val="001813F6"/>
    <w:rsid w:val="00181454"/>
    <w:rsid w:val="001815BA"/>
    <w:rsid w:val="00181604"/>
    <w:rsid w:val="0018176D"/>
    <w:rsid w:val="00181964"/>
    <w:rsid w:val="00181C77"/>
    <w:rsid w:val="00181E23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9B"/>
    <w:rsid w:val="00183DC0"/>
    <w:rsid w:val="00183F88"/>
    <w:rsid w:val="00184086"/>
    <w:rsid w:val="001841EB"/>
    <w:rsid w:val="001843DD"/>
    <w:rsid w:val="00184485"/>
    <w:rsid w:val="001845DE"/>
    <w:rsid w:val="00184AC3"/>
    <w:rsid w:val="00184D50"/>
    <w:rsid w:val="00184DF8"/>
    <w:rsid w:val="00184ED7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B5F"/>
    <w:rsid w:val="00193C7B"/>
    <w:rsid w:val="00193DA7"/>
    <w:rsid w:val="00193E9B"/>
    <w:rsid w:val="00193F62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4E84"/>
    <w:rsid w:val="0019503D"/>
    <w:rsid w:val="001952D6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643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6D9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BC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5F49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B42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0DF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4C8A"/>
    <w:rsid w:val="001C4CCB"/>
    <w:rsid w:val="001C5324"/>
    <w:rsid w:val="001C5440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4F2A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2C6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88F"/>
    <w:rsid w:val="001E59DC"/>
    <w:rsid w:val="001E59EB"/>
    <w:rsid w:val="001E5BAE"/>
    <w:rsid w:val="001E5BDA"/>
    <w:rsid w:val="001E5C6F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90B"/>
    <w:rsid w:val="001F2A28"/>
    <w:rsid w:val="001F2B36"/>
    <w:rsid w:val="001F2F27"/>
    <w:rsid w:val="001F31D7"/>
    <w:rsid w:val="001F3229"/>
    <w:rsid w:val="001F3284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88F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BC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2EC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1A4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18E"/>
    <w:rsid w:val="002073BD"/>
    <w:rsid w:val="002073BE"/>
    <w:rsid w:val="002073ED"/>
    <w:rsid w:val="00207D09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6CE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B0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5A5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803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886"/>
    <w:rsid w:val="00223995"/>
    <w:rsid w:val="00223A62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C9D"/>
    <w:rsid w:val="00225DB2"/>
    <w:rsid w:val="00225EEC"/>
    <w:rsid w:val="00225EF5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DD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91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0A5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BD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3D5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5795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00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86E"/>
    <w:rsid w:val="00265A56"/>
    <w:rsid w:val="00265F1E"/>
    <w:rsid w:val="00266066"/>
    <w:rsid w:val="0026610D"/>
    <w:rsid w:val="0026618F"/>
    <w:rsid w:val="002661C6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24F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59"/>
    <w:rsid w:val="002717A4"/>
    <w:rsid w:val="002718B3"/>
    <w:rsid w:val="00271948"/>
    <w:rsid w:val="002719AF"/>
    <w:rsid w:val="00271A16"/>
    <w:rsid w:val="00271FEF"/>
    <w:rsid w:val="0027212B"/>
    <w:rsid w:val="0027221B"/>
    <w:rsid w:val="00272431"/>
    <w:rsid w:val="002724DF"/>
    <w:rsid w:val="00272A86"/>
    <w:rsid w:val="00272B5C"/>
    <w:rsid w:val="00272EB5"/>
    <w:rsid w:val="00272EDF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B36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4F"/>
    <w:rsid w:val="002808E9"/>
    <w:rsid w:val="00280A9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91"/>
    <w:rsid w:val="002856C4"/>
    <w:rsid w:val="00285719"/>
    <w:rsid w:val="002859CA"/>
    <w:rsid w:val="002859D0"/>
    <w:rsid w:val="00285A30"/>
    <w:rsid w:val="00285A5C"/>
    <w:rsid w:val="00285ABE"/>
    <w:rsid w:val="00285DA0"/>
    <w:rsid w:val="00285DDC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CF7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87F5A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1C6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5E05"/>
    <w:rsid w:val="00296144"/>
    <w:rsid w:val="002961ED"/>
    <w:rsid w:val="002962F4"/>
    <w:rsid w:val="002964E0"/>
    <w:rsid w:val="0029654D"/>
    <w:rsid w:val="00296553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7CB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36F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E6B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23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8D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0A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3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2F97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3EC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BD3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084"/>
    <w:rsid w:val="002D11EF"/>
    <w:rsid w:val="002D11F3"/>
    <w:rsid w:val="002D14C7"/>
    <w:rsid w:val="002D1590"/>
    <w:rsid w:val="002D16F1"/>
    <w:rsid w:val="002D1C01"/>
    <w:rsid w:val="002D1E85"/>
    <w:rsid w:val="002D1FEB"/>
    <w:rsid w:val="002D2218"/>
    <w:rsid w:val="002D2414"/>
    <w:rsid w:val="002D2932"/>
    <w:rsid w:val="002D2975"/>
    <w:rsid w:val="002D2A92"/>
    <w:rsid w:val="002D2C1E"/>
    <w:rsid w:val="002D2CBC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B0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228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194"/>
    <w:rsid w:val="002D62EB"/>
    <w:rsid w:val="002D6396"/>
    <w:rsid w:val="002D6847"/>
    <w:rsid w:val="002D6883"/>
    <w:rsid w:val="002D6958"/>
    <w:rsid w:val="002D6BA6"/>
    <w:rsid w:val="002D6BCB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C8F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BD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05F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75"/>
    <w:rsid w:val="002E7D83"/>
    <w:rsid w:val="002E7F7E"/>
    <w:rsid w:val="002F0026"/>
    <w:rsid w:val="002F008F"/>
    <w:rsid w:val="002F0203"/>
    <w:rsid w:val="002F03B9"/>
    <w:rsid w:val="002F04D7"/>
    <w:rsid w:val="002F04FC"/>
    <w:rsid w:val="002F055E"/>
    <w:rsid w:val="002F063A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2D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3F33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02D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8B9"/>
    <w:rsid w:val="002F7B98"/>
    <w:rsid w:val="002F7DB9"/>
    <w:rsid w:val="002F7E00"/>
    <w:rsid w:val="002F7F09"/>
    <w:rsid w:val="00300096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6E"/>
    <w:rsid w:val="00307DA4"/>
    <w:rsid w:val="00307E7B"/>
    <w:rsid w:val="00307ED5"/>
    <w:rsid w:val="003100E2"/>
    <w:rsid w:val="00310313"/>
    <w:rsid w:val="003105E5"/>
    <w:rsid w:val="0031062B"/>
    <w:rsid w:val="00310685"/>
    <w:rsid w:val="00310795"/>
    <w:rsid w:val="0031083E"/>
    <w:rsid w:val="0031097B"/>
    <w:rsid w:val="003109D3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7CE"/>
    <w:rsid w:val="00313878"/>
    <w:rsid w:val="003138FA"/>
    <w:rsid w:val="0031396A"/>
    <w:rsid w:val="00313AB6"/>
    <w:rsid w:val="00313BF6"/>
    <w:rsid w:val="00313CDC"/>
    <w:rsid w:val="00313EA9"/>
    <w:rsid w:val="00313F64"/>
    <w:rsid w:val="0031415A"/>
    <w:rsid w:val="0031418D"/>
    <w:rsid w:val="003144E0"/>
    <w:rsid w:val="00314542"/>
    <w:rsid w:val="0031469C"/>
    <w:rsid w:val="003147C0"/>
    <w:rsid w:val="0031483C"/>
    <w:rsid w:val="00314910"/>
    <w:rsid w:val="003149F0"/>
    <w:rsid w:val="00314B66"/>
    <w:rsid w:val="00314D73"/>
    <w:rsid w:val="00314E0A"/>
    <w:rsid w:val="0031508F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16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0FFA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01C"/>
    <w:rsid w:val="003232C7"/>
    <w:rsid w:val="00323325"/>
    <w:rsid w:val="00323335"/>
    <w:rsid w:val="00323357"/>
    <w:rsid w:val="003233A5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819"/>
    <w:rsid w:val="00325A78"/>
    <w:rsid w:val="00325AF1"/>
    <w:rsid w:val="00325BB9"/>
    <w:rsid w:val="00325BC1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DA7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3F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48"/>
    <w:rsid w:val="003351E2"/>
    <w:rsid w:val="00335314"/>
    <w:rsid w:val="003353DF"/>
    <w:rsid w:val="0033578D"/>
    <w:rsid w:val="003358B4"/>
    <w:rsid w:val="00335AD1"/>
    <w:rsid w:val="00335C45"/>
    <w:rsid w:val="00335C4B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0EE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2DD"/>
    <w:rsid w:val="003423A8"/>
    <w:rsid w:val="003425AB"/>
    <w:rsid w:val="003425E0"/>
    <w:rsid w:val="00342627"/>
    <w:rsid w:val="0034268B"/>
    <w:rsid w:val="003427EC"/>
    <w:rsid w:val="00342865"/>
    <w:rsid w:val="0034288C"/>
    <w:rsid w:val="003428E0"/>
    <w:rsid w:val="003428E6"/>
    <w:rsid w:val="003429BD"/>
    <w:rsid w:val="00342B0C"/>
    <w:rsid w:val="00342B12"/>
    <w:rsid w:val="00342BCD"/>
    <w:rsid w:val="00342EDB"/>
    <w:rsid w:val="00343156"/>
    <w:rsid w:val="0034321E"/>
    <w:rsid w:val="00343268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3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775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6E5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8A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3F95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70FB"/>
    <w:rsid w:val="00357195"/>
    <w:rsid w:val="003574CF"/>
    <w:rsid w:val="003577A2"/>
    <w:rsid w:val="003577A3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783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99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3B3"/>
    <w:rsid w:val="003715D6"/>
    <w:rsid w:val="003716C2"/>
    <w:rsid w:val="00371735"/>
    <w:rsid w:val="00371800"/>
    <w:rsid w:val="0037191D"/>
    <w:rsid w:val="003719EE"/>
    <w:rsid w:val="00371CE2"/>
    <w:rsid w:val="00372002"/>
    <w:rsid w:val="00372353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95"/>
    <w:rsid w:val="003736ED"/>
    <w:rsid w:val="00373CE8"/>
    <w:rsid w:val="00373D55"/>
    <w:rsid w:val="00374327"/>
    <w:rsid w:val="003743EF"/>
    <w:rsid w:val="0037441A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0C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862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8C1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4EC"/>
    <w:rsid w:val="00393609"/>
    <w:rsid w:val="00393880"/>
    <w:rsid w:val="003938AD"/>
    <w:rsid w:val="003939BF"/>
    <w:rsid w:val="00393A87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9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6C"/>
    <w:rsid w:val="003A2AB0"/>
    <w:rsid w:val="003A2B0F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BCA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D94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5D"/>
    <w:rsid w:val="003B51E6"/>
    <w:rsid w:val="003B54C7"/>
    <w:rsid w:val="003B5545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BAC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5F7B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8F"/>
    <w:rsid w:val="003C74DA"/>
    <w:rsid w:val="003C760F"/>
    <w:rsid w:val="003C7693"/>
    <w:rsid w:val="003C7699"/>
    <w:rsid w:val="003C76F6"/>
    <w:rsid w:val="003C79D5"/>
    <w:rsid w:val="003C7BC4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2C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BF1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816"/>
    <w:rsid w:val="003D2938"/>
    <w:rsid w:val="003D298C"/>
    <w:rsid w:val="003D2E29"/>
    <w:rsid w:val="003D2F28"/>
    <w:rsid w:val="003D2F59"/>
    <w:rsid w:val="003D3150"/>
    <w:rsid w:val="003D31AC"/>
    <w:rsid w:val="003D31F4"/>
    <w:rsid w:val="003D3350"/>
    <w:rsid w:val="003D34E9"/>
    <w:rsid w:val="003D365F"/>
    <w:rsid w:val="003D36D4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13C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4E0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2D"/>
    <w:rsid w:val="003E09A1"/>
    <w:rsid w:val="003E0B89"/>
    <w:rsid w:val="003E0CE5"/>
    <w:rsid w:val="003E0F03"/>
    <w:rsid w:val="003E0F05"/>
    <w:rsid w:val="003E0F47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01A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8E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38"/>
    <w:rsid w:val="003E627D"/>
    <w:rsid w:val="003E6417"/>
    <w:rsid w:val="003E6518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4E"/>
    <w:rsid w:val="003F0A0E"/>
    <w:rsid w:val="003F0AB7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0E5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319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4C1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0FD8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D3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6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16B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D9D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37B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F99"/>
    <w:rsid w:val="0042124F"/>
    <w:rsid w:val="004213B9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4D8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DD7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B60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0F8"/>
    <w:rsid w:val="00454107"/>
    <w:rsid w:val="0045421F"/>
    <w:rsid w:val="00454300"/>
    <w:rsid w:val="00454331"/>
    <w:rsid w:val="004543E4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64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2D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48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16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970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97C"/>
    <w:rsid w:val="00471F6E"/>
    <w:rsid w:val="00471FD3"/>
    <w:rsid w:val="00472081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790"/>
    <w:rsid w:val="00477830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EB8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ACC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CC9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1E14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070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591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160"/>
    <w:rsid w:val="004A4585"/>
    <w:rsid w:val="004A46BA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1D1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A7F4F"/>
    <w:rsid w:val="004B0141"/>
    <w:rsid w:val="004B02B5"/>
    <w:rsid w:val="004B0308"/>
    <w:rsid w:val="004B031F"/>
    <w:rsid w:val="004B036F"/>
    <w:rsid w:val="004B0459"/>
    <w:rsid w:val="004B0538"/>
    <w:rsid w:val="004B0812"/>
    <w:rsid w:val="004B09D0"/>
    <w:rsid w:val="004B09F5"/>
    <w:rsid w:val="004B0CC9"/>
    <w:rsid w:val="004B0CEA"/>
    <w:rsid w:val="004B0E66"/>
    <w:rsid w:val="004B107E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39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3F75"/>
    <w:rsid w:val="004C4038"/>
    <w:rsid w:val="004C40EB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C9B"/>
    <w:rsid w:val="004D0D76"/>
    <w:rsid w:val="004D0E3A"/>
    <w:rsid w:val="004D0E81"/>
    <w:rsid w:val="004D0F05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3E6B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D3F"/>
    <w:rsid w:val="004D4F1F"/>
    <w:rsid w:val="004D50EC"/>
    <w:rsid w:val="004D51D5"/>
    <w:rsid w:val="004D522E"/>
    <w:rsid w:val="004D567D"/>
    <w:rsid w:val="004D5736"/>
    <w:rsid w:val="004D57BA"/>
    <w:rsid w:val="004D57F4"/>
    <w:rsid w:val="004D58D0"/>
    <w:rsid w:val="004D5D62"/>
    <w:rsid w:val="004D5DC2"/>
    <w:rsid w:val="004D5FED"/>
    <w:rsid w:val="004D6215"/>
    <w:rsid w:val="004D6442"/>
    <w:rsid w:val="004D6528"/>
    <w:rsid w:val="004D66DB"/>
    <w:rsid w:val="004D684C"/>
    <w:rsid w:val="004D6850"/>
    <w:rsid w:val="004D68C3"/>
    <w:rsid w:val="004D6905"/>
    <w:rsid w:val="004D6A3A"/>
    <w:rsid w:val="004D6ABB"/>
    <w:rsid w:val="004D6B87"/>
    <w:rsid w:val="004D6BC3"/>
    <w:rsid w:val="004D6C57"/>
    <w:rsid w:val="004D6D4E"/>
    <w:rsid w:val="004D6E94"/>
    <w:rsid w:val="004D713B"/>
    <w:rsid w:val="004D7176"/>
    <w:rsid w:val="004D721D"/>
    <w:rsid w:val="004D753D"/>
    <w:rsid w:val="004D774D"/>
    <w:rsid w:val="004D7A53"/>
    <w:rsid w:val="004D7AAE"/>
    <w:rsid w:val="004D7CCA"/>
    <w:rsid w:val="004D7D7E"/>
    <w:rsid w:val="004D7EBF"/>
    <w:rsid w:val="004D7ED6"/>
    <w:rsid w:val="004D7F98"/>
    <w:rsid w:val="004E0009"/>
    <w:rsid w:val="004E0082"/>
    <w:rsid w:val="004E01CD"/>
    <w:rsid w:val="004E026C"/>
    <w:rsid w:val="004E0495"/>
    <w:rsid w:val="004E05F5"/>
    <w:rsid w:val="004E075B"/>
    <w:rsid w:val="004E086B"/>
    <w:rsid w:val="004E0A43"/>
    <w:rsid w:val="004E0AD5"/>
    <w:rsid w:val="004E0FCC"/>
    <w:rsid w:val="004E0FF8"/>
    <w:rsid w:val="004E1188"/>
    <w:rsid w:val="004E118C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6E8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497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5F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4C"/>
    <w:rsid w:val="004F39A9"/>
    <w:rsid w:val="004F39F8"/>
    <w:rsid w:val="004F3A04"/>
    <w:rsid w:val="004F3A2A"/>
    <w:rsid w:val="004F3A54"/>
    <w:rsid w:val="004F3CCE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4AF"/>
    <w:rsid w:val="004F6562"/>
    <w:rsid w:val="004F6633"/>
    <w:rsid w:val="004F6646"/>
    <w:rsid w:val="004F66CD"/>
    <w:rsid w:val="004F67C8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36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5BE9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AB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BB8"/>
    <w:rsid w:val="00517C90"/>
    <w:rsid w:val="00517F8F"/>
    <w:rsid w:val="005203AA"/>
    <w:rsid w:val="005206E0"/>
    <w:rsid w:val="00520863"/>
    <w:rsid w:val="005208F2"/>
    <w:rsid w:val="00520901"/>
    <w:rsid w:val="0052094F"/>
    <w:rsid w:val="00520A24"/>
    <w:rsid w:val="00520B00"/>
    <w:rsid w:val="00520BB6"/>
    <w:rsid w:val="00520BEF"/>
    <w:rsid w:val="00520C45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6B2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37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62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7D5"/>
    <w:rsid w:val="005318C3"/>
    <w:rsid w:val="0053199D"/>
    <w:rsid w:val="00531DA1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54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603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57"/>
    <w:rsid w:val="00542FC7"/>
    <w:rsid w:val="00542FF0"/>
    <w:rsid w:val="00543044"/>
    <w:rsid w:val="005432C8"/>
    <w:rsid w:val="005434A5"/>
    <w:rsid w:val="00543AF1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47EB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53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503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E2A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82E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98F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7DC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4BB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9C3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07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C3F"/>
    <w:rsid w:val="00576FF9"/>
    <w:rsid w:val="005773D2"/>
    <w:rsid w:val="005775A0"/>
    <w:rsid w:val="00577693"/>
    <w:rsid w:val="00577752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522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87"/>
    <w:rsid w:val="005837AF"/>
    <w:rsid w:val="005837FE"/>
    <w:rsid w:val="0058382E"/>
    <w:rsid w:val="00583D11"/>
    <w:rsid w:val="00583D51"/>
    <w:rsid w:val="00583DAF"/>
    <w:rsid w:val="00583F19"/>
    <w:rsid w:val="00583FFE"/>
    <w:rsid w:val="00584129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E39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0C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4F0F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D5E"/>
    <w:rsid w:val="00595FF0"/>
    <w:rsid w:val="00595FFE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883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7F3"/>
    <w:rsid w:val="005A182D"/>
    <w:rsid w:val="005A1848"/>
    <w:rsid w:val="005A1A8F"/>
    <w:rsid w:val="005A1AF1"/>
    <w:rsid w:val="005A1B9C"/>
    <w:rsid w:val="005A1EC2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042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971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CD5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A7F0E"/>
    <w:rsid w:val="005B01A8"/>
    <w:rsid w:val="005B03BD"/>
    <w:rsid w:val="005B04BF"/>
    <w:rsid w:val="005B0599"/>
    <w:rsid w:val="005B060F"/>
    <w:rsid w:val="005B061D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3A"/>
    <w:rsid w:val="005B2FE2"/>
    <w:rsid w:val="005B32C1"/>
    <w:rsid w:val="005B33F1"/>
    <w:rsid w:val="005B35E3"/>
    <w:rsid w:val="005B36A4"/>
    <w:rsid w:val="005B373D"/>
    <w:rsid w:val="005B3895"/>
    <w:rsid w:val="005B3BB0"/>
    <w:rsid w:val="005B3C1A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8E0"/>
    <w:rsid w:val="005B490B"/>
    <w:rsid w:val="005B4A48"/>
    <w:rsid w:val="005B4A73"/>
    <w:rsid w:val="005B4C9C"/>
    <w:rsid w:val="005B4D62"/>
    <w:rsid w:val="005B4FB5"/>
    <w:rsid w:val="005B51D2"/>
    <w:rsid w:val="005B547B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14"/>
    <w:rsid w:val="005B6953"/>
    <w:rsid w:val="005B6A2A"/>
    <w:rsid w:val="005B6AAB"/>
    <w:rsid w:val="005B6D60"/>
    <w:rsid w:val="005B6F62"/>
    <w:rsid w:val="005B6F64"/>
    <w:rsid w:val="005B7035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47C"/>
    <w:rsid w:val="005C04E6"/>
    <w:rsid w:val="005C065D"/>
    <w:rsid w:val="005C0943"/>
    <w:rsid w:val="005C0987"/>
    <w:rsid w:val="005C0A50"/>
    <w:rsid w:val="005C0A99"/>
    <w:rsid w:val="005C0B5D"/>
    <w:rsid w:val="005C0C61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74"/>
    <w:rsid w:val="005C529C"/>
    <w:rsid w:val="005C5338"/>
    <w:rsid w:val="005C5436"/>
    <w:rsid w:val="005C5671"/>
    <w:rsid w:val="005C56D4"/>
    <w:rsid w:val="005C599A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134"/>
    <w:rsid w:val="005C71AC"/>
    <w:rsid w:val="005C73E0"/>
    <w:rsid w:val="005C7531"/>
    <w:rsid w:val="005C7557"/>
    <w:rsid w:val="005C770D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60"/>
    <w:rsid w:val="005D28C7"/>
    <w:rsid w:val="005D2969"/>
    <w:rsid w:val="005D2ABC"/>
    <w:rsid w:val="005D2D56"/>
    <w:rsid w:val="005D2D75"/>
    <w:rsid w:val="005D2DBA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F0"/>
    <w:rsid w:val="005D57A4"/>
    <w:rsid w:val="005D58A9"/>
    <w:rsid w:val="005D58B7"/>
    <w:rsid w:val="005D5A05"/>
    <w:rsid w:val="005D5CA1"/>
    <w:rsid w:val="005D5DCC"/>
    <w:rsid w:val="005D5E17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1AE"/>
    <w:rsid w:val="005E3309"/>
    <w:rsid w:val="005E351D"/>
    <w:rsid w:val="005E39B2"/>
    <w:rsid w:val="005E3ECA"/>
    <w:rsid w:val="005E3F91"/>
    <w:rsid w:val="005E4003"/>
    <w:rsid w:val="005E40DA"/>
    <w:rsid w:val="005E42D2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4FCF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750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8FB"/>
    <w:rsid w:val="005F4904"/>
    <w:rsid w:val="005F497A"/>
    <w:rsid w:val="005F4A3F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7E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CFF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1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6FD8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140"/>
    <w:rsid w:val="006103BD"/>
    <w:rsid w:val="00610495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DF2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8D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6A9"/>
    <w:rsid w:val="006168C6"/>
    <w:rsid w:val="00616A61"/>
    <w:rsid w:val="00616F03"/>
    <w:rsid w:val="00616FC4"/>
    <w:rsid w:val="00617039"/>
    <w:rsid w:val="00617938"/>
    <w:rsid w:val="006179D4"/>
    <w:rsid w:val="006179F9"/>
    <w:rsid w:val="00617A80"/>
    <w:rsid w:val="00617C2E"/>
    <w:rsid w:val="00617C72"/>
    <w:rsid w:val="00620198"/>
    <w:rsid w:val="00620258"/>
    <w:rsid w:val="00620463"/>
    <w:rsid w:val="00620650"/>
    <w:rsid w:val="00620708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95"/>
    <w:rsid w:val="00621A87"/>
    <w:rsid w:val="00621AC3"/>
    <w:rsid w:val="00621C70"/>
    <w:rsid w:val="00621DEF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C22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A28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E3"/>
    <w:rsid w:val="00631DD0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6B6"/>
    <w:rsid w:val="00632818"/>
    <w:rsid w:val="0063299B"/>
    <w:rsid w:val="00632A69"/>
    <w:rsid w:val="00632A6B"/>
    <w:rsid w:val="00632D78"/>
    <w:rsid w:val="00632E84"/>
    <w:rsid w:val="0063314F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87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62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ADF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1A8"/>
    <w:rsid w:val="006443A2"/>
    <w:rsid w:val="0064451B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516"/>
    <w:rsid w:val="006467F6"/>
    <w:rsid w:val="00646A6B"/>
    <w:rsid w:val="00646BA0"/>
    <w:rsid w:val="00646C1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29"/>
    <w:rsid w:val="00650533"/>
    <w:rsid w:val="00650589"/>
    <w:rsid w:val="00650673"/>
    <w:rsid w:val="0065077C"/>
    <w:rsid w:val="00650783"/>
    <w:rsid w:val="006508F8"/>
    <w:rsid w:val="00650954"/>
    <w:rsid w:val="00650A9B"/>
    <w:rsid w:val="00650E47"/>
    <w:rsid w:val="00650E68"/>
    <w:rsid w:val="00650E7C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E1E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606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9E5"/>
    <w:rsid w:val="00655A48"/>
    <w:rsid w:val="00655B98"/>
    <w:rsid w:val="006560C3"/>
    <w:rsid w:val="006560D9"/>
    <w:rsid w:val="00656154"/>
    <w:rsid w:val="0065621E"/>
    <w:rsid w:val="0065645E"/>
    <w:rsid w:val="006564F1"/>
    <w:rsid w:val="0065654F"/>
    <w:rsid w:val="0065665B"/>
    <w:rsid w:val="0065667F"/>
    <w:rsid w:val="00656719"/>
    <w:rsid w:val="00656765"/>
    <w:rsid w:val="00656803"/>
    <w:rsid w:val="00656A0E"/>
    <w:rsid w:val="00656AE1"/>
    <w:rsid w:val="00656AFC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7CE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52"/>
    <w:rsid w:val="00662F7A"/>
    <w:rsid w:val="00663052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BD"/>
    <w:rsid w:val="006653CA"/>
    <w:rsid w:val="00665504"/>
    <w:rsid w:val="006655C0"/>
    <w:rsid w:val="00665644"/>
    <w:rsid w:val="0066577B"/>
    <w:rsid w:val="006657B7"/>
    <w:rsid w:val="00665817"/>
    <w:rsid w:val="00665878"/>
    <w:rsid w:val="0066597E"/>
    <w:rsid w:val="006659C6"/>
    <w:rsid w:val="00665AC7"/>
    <w:rsid w:val="00665BB1"/>
    <w:rsid w:val="00665C0C"/>
    <w:rsid w:val="00665C66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4F"/>
    <w:rsid w:val="00671D69"/>
    <w:rsid w:val="00671D98"/>
    <w:rsid w:val="006720A9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725"/>
    <w:rsid w:val="0067289C"/>
    <w:rsid w:val="006728F5"/>
    <w:rsid w:val="00672D3E"/>
    <w:rsid w:val="00673141"/>
    <w:rsid w:val="0067331A"/>
    <w:rsid w:val="006733FF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8A3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2A3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C5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5F74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80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5BC"/>
    <w:rsid w:val="00696662"/>
    <w:rsid w:val="006966F3"/>
    <w:rsid w:val="006967E0"/>
    <w:rsid w:val="00696CCA"/>
    <w:rsid w:val="00696D68"/>
    <w:rsid w:val="00696E99"/>
    <w:rsid w:val="00696F16"/>
    <w:rsid w:val="00697141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0C8"/>
    <w:rsid w:val="006A2141"/>
    <w:rsid w:val="006A22D7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93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540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03E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625"/>
    <w:rsid w:val="006C69CA"/>
    <w:rsid w:val="006C6A2D"/>
    <w:rsid w:val="006C6AE8"/>
    <w:rsid w:val="006C6C44"/>
    <w:rsid w:val="006C6D4C"/>
    <w:rsid w:val="006C6D7D"/>
    <w:rsid w:val="006C6D8A"/>
    <w:rsid w:val="006C6D97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9BB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05F"/>
    <w:rsid w:val="006D114D"/>
    <w:rsid w:val="006D131E"/>
    <w:rsid w:val="006D1381"/>
    <w:rsid w:val="006D13B7"/>
    <w:rsid w:val="006D1453"/>
    <w:rsid w:val="006D14E0"/>
    <w:rsid w:val="006D16A0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57E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63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280"/>
    <w:rsid w:val="006E239B"/>
    <w:rsid w:val="006E272D"/>
    <w:rsid w:val="006E278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60"/>
    <w:rsid w:val="006E35EE"/>
    <w:rsid w:val="006E3670"/>
    <w:rsid w:val="006E3741"/>
    <w:rsid w:val="006E3746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13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529"/>
    <w:rsid w:val="006E6732"/>
    <w:rsid w:val="006E67C0"/>
    <w:rsid w:val="006E67F9"/>
    <w:rsid w:val="006E697B"/>
    <w:rsid w:val="006E69EF"/>
    <w:rsid w:val="006E6AA7"/>
    <w:rsid w:val="006E6B53"/>
    <w:rsid w:val="006E6BAC"/>
    <w:rsid w:val="006E6D4D"/>
    <w:rsid w:val="006E6D56"/>
    <w:rsid w:val="006E6E63"/>
    <w:rsid w:val="006E6EA3"/>
    <w:rsid w:val="006E6F8E"/>
    <w:rsid w:val="006E7239"/>
    <w:rsid w:val="006E726C"/>
    <w:rsid w:val="006E740C"/>
    <w:rsid w:val="006E75BB"/>
    <w:rsid w:val="006E7631"/>
    <w:rsid w:val="006E7682"/>
    <w:rsid w:val="006E773E"/>
    <w:rsid w:val="006E7759"/>
    <w:rsid w:val="006E77F6"/>
    <w:rsid w:val="006E7865"/>
    <w:rsid w:val="006E78FB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2FA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38A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60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65A"/>
    <w:rsid w:val="006F786E"/>
    <w:rsid w:val="006F7996"/>
    <w:rsid w:val="006F7A0C"/>
    <w:rsid w:val="006F7A8C"/>
    <w:rsid w:val="006F7BC8"/>
    <w:rsid w:val="006F7C40"/>
    <w:rsid w:val="006F7CAB"/>
    <w:rsid w:val="006F7DB5"/>
    <w:rsid w:val="006F7ED8"/>
    <w:rsid w:val="006F7ED9"/>
    <w:rsid w:val="0070026D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18C4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9DA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3E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0E"/>
    <w:rsid w:val="007164CE"/>
    <w:rsid w:val="007165EF"/>
    <w:rsid w:val="0071671F"/>
    <w:rsid w:val="00716761"/>
    <w:rsid w:val="0071691B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BFF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7C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972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894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32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2B3"/>
    <w:rsid w:val="007503DE"/>
    <w:rsid w:val="00750693"/>
    <w:rsid w:val="00750818"/>
    <w:rsid w:val="00750897"/>
    <w:rsid w:val="00750D06"/>
    <w:rsid w:val="00750D41"/>
    <w:rsid w:val="00750DCD"/>
    <w:rsid w:val="00750E04"/>
    <w:rsid w:val="00750F06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24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11A"/>
    <w:rsid w:val="007602E8"/>
    <w:rsid w:val="007602F4"/>
    <w:rsid w:val="007603D1"/>
    <w:rsid w:val="007603E9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0EC"/>
    <w:rsid w:val="0076126B"/>
    <w:rsid w:val="0076136F"/>
    <w:rsid w:val="00761490"/>
    <w:rsid w:val="0076155C"/>
    <w:rsid w:val="00761886"/>
    <w:rsid w:val="00761944"/>
    <w:rsid w:val="00761B24"/>
    <w:rsid w:val="00761D94"/>
    <w:rsid w:val="00761F6F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258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45F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428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7A"/>
    <w:rsid w:val="007753BE"/>
    <w:rsid w:val="007754C6"/>
    <w:rsid w:val="007754FE"/>
    <w:rsid w:val="0077560E"/>
    <w:rsid w:val="00775761"/>
    <w:rsid w:val="0077585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461"/>
    <w:rsid w:val="00777590"/>
    <w:rsid w:val="007777A7"/>
    <w:rsid w:val="007779F6"/>
    <w:rsid w:val="00777B9C"/>
    <w:rsid w:val="00777C98"/>
    <w:rsid w:val="00777CE2"/>
    <w:rsid w:val="007803BF"/>
    <w:rsid w:val="00780533"/>
    <w:rsid w:val="00780606"/>
    <w:rsid w:val="00780664"/>
    <w:rsid w:val="00780773"/>
    <w:rsid w:val="00780870"/>
    <w:rsid w:val="00780A7E"/>
    <w:rsid w:val="00780B0B"/>
    <w:rsid w:val="00780B2E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A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359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2B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E91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ED5"/>
    <w:rsid w:val="00787F67"/>
    <w:rsid w:val="00790013"/>
    <w:rsid w:val="00790060"/>
    <w:rsid w:val="007901A6"/>
    <w:rsid w:val="00790227"/>
    <w:rsid w:val="0079040C"/>
    <w:rsid w:val="00790739"/>
    <w:rsid w:val="007909C2"/>
    <w:rsid w:val="00790A24"/>
    <w:rsid w:val="00790CBA"/>
    <w:rsid w:val="00790D03"/>
    <w:rsid w:val="007914D7"/>
    <w:rsid w:val="00791634"/>
    <w:rsid w:val="00791A66"/>
    <w:rsid w:val="00791B17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A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E76"/>
    <w:rsid w:val="00794FBC"/>
    <w:rsid w:val="00795091"/>
    <w:rsid w:val="0079517D"/>
    <w:rsid w:val="00795201"/>
    <w:rsid w:val="0079521B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1E6A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7F5"/>
    <w:rsid w:val="007A2826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7F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24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478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9F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1B0"/>
    <w:rsid w:val="007B521B"/>
    <w:rsid w:val="007B5426"/>
    <w:rsid w:val="007B546B"/>
    <w:rsid w:val="007B562E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1B4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1D"/>
    <w:rsid w:val="007C78E3"/>
    <w:rsid w:val="007C79F3"/>
    <w:rsid w:val="007C7AD6"/>
    <w:rsid w:val="007C7B57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8BC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33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381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CF8"/>
    <w:rsid w:val="007F1D4C"/>
    <w:rsid w:val="007F1F2D"/>
    <w:rsid w:val="007F211A"/>
    <w:rsid w:val="007F2156"/>
    <w:rsid w:val="007F2293"/>
    <w:rsid w:val="007F2B4B"/>
    <w:rsid w:val="007F2B90"/>
    <w:rsid w:val="007F2CA3"/>
    <w:rsid w:val="007F2CA4"/>
    <w:rsid w:val="007F2D7A"/>
    <w:rsid w:val="007F2E24"/>
    <w:rsid w:val="007F32E7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CC0"/>
    <w:rsid w:val="007F4D65"/>
    <w:rsid w:val="007F4DB2"/>
    <w:rsid w:val="007F4E20"/>
    <w:rsid w:val="007F4EA8"/>
    <w:rsid w:val="007F500E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ACD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37D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0E6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09E"/>
    <w:rsid w:val="0081627A"/>
    <w:rsid w:val="0081640B"/>
    <w:rsid w:val="008164A1"/>
    <w:rsid w:val="008164EF"/>
    <w:rsid w:val="0081659C"/>
    <w:rsid w:val="00816645"/>
    <w:rsid w:val="008166C5"/>
    <w:rsid w:val="00816742"/>
    <w:rsid w:val="0081680F"/>
    <w:rsid w:val="0081691B"/>
    <w:rsid w:val="00816982"/>
    <w:rsid w:val="008169B1"/>
    <w:rsid w:val="00816C62"/>
    <w:rsid w:val="00816CB7"/>
    <w:rsid w:val="00816D33"/>
    <w:rsid w:val="00816E99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5EA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1F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2B5"/>
    <w:rsid w:val="00827326"/>
    <w:rsid w:val="00827432"/>
    <w:rsid w:val="008274C9"/>
    <w:rsid w:val="008275A7"/>
    <w:rsid w:val="008276A1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C90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5C"/>
    <w:rsid w:val="008325C2"/>
    <w:rsid w:val="008326A8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3C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7F"/>
    <w:rsid w:val="008404DE"/>
    <w:rsid w:val="0084056C"/>
    <w:rsid w:val="00840938"/>
    <w:rsid w:val="00840DBE"/>
    <w:rsid w:val="008410E5"/>
    <w:rsid w:val="00841128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ED4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BBF"/>
    <w:rsid w:val="00843EAC"/>
    <w:rsid w:val="00843EB4"/>
    <w:rsid w:val="00843EC3"/>
    <w:rsid w:val="00843F3F"/>
    <w:rsid w:val="00844194"/>
    <w:rsid w:val="0084428A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DB5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BB9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5D"/>
    <w:rsid w:val="0085536A"/>
    <w:rsid w:val="008553E5"/>
    <w:rsid w:val="00855639"/>
    <w:rsid w:val="00855764"/>
    <w:rsid w:val="00855A20"/>
    <w:rsid w:val="00855B1C"/>
    <w:rsid w:val="00855BBF"/>
    <w:rsid w:val="00855C8E"/>
    <w:rsid w:val="00855CEA"/>
    <w:rsid w:val="00855D8D"/>
    <w:rsid w:val="00855F82"/>
    <w:rsid w:val="00855F90"/>
    <w:rsid w:val="00855FE1"/>
    <w:rsid w:val="0085608B"/>
    <w:rsid w:val="008562AB"/>
    <w:rsid w:val="00856586"/>
    <w:rsid w:val="008565C1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8CE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AA1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6A9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60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77E"/>
    <w:rsid w:val="00875A0C"/>
    <w:rsid w:val="00875ACB"/>
    <w:rsid w:val="00875DDB"/>
    <w:rsid w:val="00875E4E"/>
    <w:rsid w:val="00875E95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AB3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DB2"/>
    <w:rsid w:val="00881E2E"/>
    <w:rsid w:val="008821A2"/>
    <w:rsid w:val="008821D9"/>
    <w:rsid w:val="008828A3"/>
    <w:rsid w:val="00882B85"/>
    <w:rsid w:val="00882C3B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5CC"/>
    <w:rsid w:val="00886979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91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D95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8C3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19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1FAC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7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E6B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1F16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7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2ED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A3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3FF"/>
    <w:rsid w:val="008D244F"/>
    <w:rsid w:val="008D24C6"/>
    <w:rsid w:val="008D2721"/>
    <w:rsid w:val="008D28C8"/>
    <w:rsid w:val="008D29F8"/>
    <w:rsid w:val="008D2ABC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3D37"/>
    <w:rsid w:val="008D41BA"/>
    <w:rsid w:val="008D43A7"/>
    <w:rsid w:val="008D43DA"/>
    <w:rsid w:val="008D486D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059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4AC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14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0D"/>
    <w:rsid w:val="008E425F"/>
    <w:rsid w:val="008E4286"/>
    <w:rsid w:val="008E4487"/>
    <w:rsid w:val="008E4546"/>
    <w:rsid w:val="008E4571"/>
    <w:rsid w:val="008E4A66"/>
    <w:rsid w:val="008E4B52"/>
    <w:rsid w:val="008E4B73"/>
    <w:rsid w:val="008E4C0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5F5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1E19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72E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399"/>
    <w:rsid w:val="0090341F"/>
    <w:rsid w:val="00903569"/>
    <w:rsid w:val="00903931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15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816"/>
    <w:rsid w:val="00906DD5"/>
    <w:rsid w:val="00906EB5"/>
    <w:rsid w:val="00907117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3CF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09A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3DB5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5F1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4C8"/>
    <w:rsid w:val="0091656B"/>
    <w:rsid w:val="009165B3"/>
    <w:rsid w:val="009165BB"/>
    <w:rsid w:val="00916613"/>
    <w:rsid w:val="009167F8"/>
    <w:rsid w:val="0091695C"/>
    <w:rsid w:val="00916B49"/>
    <w:rsid w:val="00916BF0"/>
    <w:rsid w:val="00916DA3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72B"/>
    <w:rsid w:val="0092287D"/>
    <w:rsid w:val="0092291A"/>
    <w:rsid w:val="00922994"/>
    <w:rsid w:val="009229B4"/>
    <w:rsid w:val="00922A79"/>
    <w:rsid w:val="00922B9D"/>
    <w:rsid w:val="00922EE3"/>
    <w:rsid w:val="009230C1"/>
    <w:rsid w:val="0092322C"/>
    <w:rsid w:val="0092340B"/>
    <w:rsid w:val="00923514"/>
    <w:rsid w:val="00923624"/>
    <w:rsid w:val="0092369A"/>
    <w:rsid w:val="009238CE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A7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7A4"/>
    <w:rsid w:val="0093089A"/>
    <w:rsid w:val="00930931"/>
    <w:rsid w:val="0093099C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799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E7B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0F0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314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89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6E28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35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1E"/>
    <w:rsid w:val="00950C92"/>
    <w:rsid w:val="00950E62"/>
    <w:rsid w:val="00950E7B"/>
    <w:rsid w:val="00950E92"/>
    <w:rsid w:val="00950EC3"/>
    <w:rsid w:val="00950FA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A52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924"/>
    <w:rsid w:val="00955BFE"/>
    <w:rsid w:val="00955D02"/>
    <w:rsid w:val="00955DD3"/>
    <w:rsid w:val="00955F49"/>
    <w:rsid w:val="0095649F"/>
    <w:rsid w:val="009565B3"/>
    <w:rsid w:val="0095675A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B4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E22"/>
    <w:rsid w:val="00960F33"/>
    <w:rsid w:val="0096129D"/>
    <w:rsid w:val="0096158E"/>
    <w:rsid w:val="009615D3"/>
    <w:rsid w:val="0096167C"/>
    <w:rsid w:val="009618A7"/>
    <w:rsid w:val="009619A5"/>
    <w:rsid w:val="00961FF1"/>
    <w:rsid w:val="0096203F"/>
    <w:rsid w:val="0096227A"/>
    <w:rsid w:val="00962314"/>
    <w:rsid w:val="00962351"/>
    <w:rsid w:val="009624D5"/>
    <w:rsid w:val="009627A4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B9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795"/>
    <w:rsid w:val="0097189A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C4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34B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42D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71C"/>
    <w:rsid w:val="009769DC"/>
    <w:rsid w:val="00976B96"/>
    <w:rsid w:val="00976CB0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D45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5FC7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23B"/>
    <w:rsid w:val="0098739A"/>
    <w:rsid w:val="00987468"/>
    <w:rsid w:val="009878C5"/>
    <w:rsid w:val="00987A17"/>
    <w:rsid w:val="00987C47"/>
    <w:rsid w:val="00987CFD"/>
    <w:rsid w:val="00987E4E"/>
    <w:rsid w:val="00987EB2"/>
    <w:rsid w:val="00987F10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5B8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4CA1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7D8"/>
    <w:rsid w:val="00995968"/>
    <w:rsid w:val="009959E1"/>
    <w:rsid w:val="00995A46"/>
    <w:rsid w:val="00995AD4"/>
    <w:rsid w:val="00995BD7"/>
    <w:rsid w:val="00995C6D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7F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9BD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07A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9CA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C90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4EF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41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5FF5"/>
    <w:rsid w:val="009B61A2"/>
    <w:rsid w:val="009B6210"/>
    <w:rsid w:val="009B6494"/>
    <w:rsid w:val="009B6676"/>
    <w:rsid w:val="009B6890"/>
    <w:rsid w:val="009B6B39"/>
    <w:rsid w:val="009B6B4B"/>
    <w:rsid w:val="009B6CBD"/>
    <w:rsid w:val="009B6F36"/>
    <w:rsid w:val="009B6F53"/>
    <w:rsid w:val="009B6FCD"/>
    <w:rsid w:val="009B7013"/>
    <w:rsid w:val="009B7073"/>
    <w:rsid w:val="009B7194"/>
    <w:rsid w:val="009B71EE"/>
    <w:rsid w:val="009B7353"/>
    <w:rsid w:val="009B736C"/>
    <w:rsid w:val="009B73F8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176"/>
    <w:rsid w:val="009C729E"/>
    <w:rsid w:val="009C72B6"/>
    <w:rsid w:val="009C732C"/>
    <w:rsid w:val="009C7399"/>
    <w:rsid w:val="009C74FB"/>
    <w:rsid w:val="009C7545"/>
    <w:rsid w:val="009C756C"/>
    <w:rsid w:val="009C7583"/>
    <w:rsid w:val="009C76FB"/>
    <w:rsid w:val="009C78B7"/>
    <w:rsid w:val="009C78D3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52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E52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56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1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14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29F"/>
    <w:rsid w:val="009E5490"/>
    <w:rsid w:val="009E559A"/>
    <w:rsid w:val="009E570D"/>
    <w:rsid w:val="009E5843"/>
    <w:rsid w:val="009E584D"/>
    <w:rsid w:val="009E59E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BC2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D3C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36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AC1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0A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B0A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5CE"/>
    <w:rsid w:val="00A038AB"/>
    <w:rsid w:val="00A03C53"/>
    <w:rsid w:val="00A03D9C"/>
    <w:rsid w:val="00A03EF7"/>
    <w:rsid w:val="00A041FE"/>
    <w:rsid w:val="00A04443"/>
    <w:rsid w:val="00A045A8"/>
    <w:rsid w:val="00A045B5"/>
    <w:rsid w:val="00A04967"/>
    <w:rsid w:val="00A049BB"/>
    <w:rsid w:val="00A04B97"/>
    <w:rsid w:val="00A04C98"/>
    <w:rsid w:val="00A04E91"/>
    <w:rsid w:val="00A05029"/>
    <w:rsid w:val="00A050C1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8BD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4E59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BB"/>
    <w:rsid w:val="00A162FA"/>
    <w:rsid w:val="00A16356"/>
    <w:rsid w:val="00A163F7"/>
    <w:rsid w:val="00A1641C"/>
    <w:rsid w:val="00A165C2"/>
    <w:rsid w:val="00A16910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1F2D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07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7E5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2F2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3F1"/>
    <w:rsid w:val="00A406DD"/>
    <w:rsid w:val="00A40886"/>
    <w:rsid w:val="00A40972"/>
    <w:rsid w:val="00A40C6A"/>
    <w:rsid w:val="00A40D87"/>
    <w:rsid w:val="00A40EAD"/>
    <w:rsid w:val="00A40FAB"/>
    <w:rsid w:val="00A4124D"/>
    <w:rsid w:val="00A412B4"/>
    <w:rsid w:val="00A412E9"/>
    <w:rsid w:val="00A41419"/>
    <w:rsid w:val="00A414D0"/>
    <w:rsid w:val="00A414FC"/>
    <w:rsid w:val="00A41753"/>
    <w:rsid w:val="00A41804"/>
    <w:rsid w:val="00A41DB6"/>
    <w:rsid w:val="00A41E9B"/>
    <w:rsid w:val="00A41F29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A6F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35"/>
    <w:rsid w:val="00A437F0"/>
    <w:rsid w:val="00A43879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ABB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7A4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18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8F6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71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9E8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65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8C5"/>
    <w:rsid w:val="00A67B1C"/>
    <w:rsid w:val="00A67D0D"/>
    <w:rsid w:val="00A7008D"/>
    <w:rsid w:val="00A7013C"/>
    <w:rsid w:val="00A7019E"/>
    <w:rsid w:val="00A70263"/>
    <w:rsid w:val="00A7029E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86D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3C"/>
    <w:rsid w:val="00A71D82"/>
    <w:rsid w:val="00A71FB7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8A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3BC"/>
    <w:rsid w:val="00A80415"/>
    <w:rsid w:val="00A8047A"/>
    <w:rsid w:val="00A805F3"/>
    <w:rsid w:val="00A8067F"/>
    <w:rsid w:val="00A806E2"/>
    <w:rsid w:val="00A807BC"/>
    <w:rsid w:val="00A807BE"/>
    <w:rsid w:val="00A80836"/>
    <w:rsid w:val="00A808DA"/>
    <w:rsid w:val="00A808EB"/>
    <w:rsid w:val="00A809F4"/>
    <w:rsid w:val="00A80A32"/>
    <w:rsid w:val="00A80B89"/>
    <w:rsid w:val="00A80BA2"/>
    <w:rsid w:val="00A80C1E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32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A1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2BA"/>
    <w:rsid w:val="00A90449"/>
    <w:rsid w:val="00A904CB"/>
    <w:rsid w:val="00A90593"/>
    <w:rsid w:val="00A90672"/>
    <w:rsid w:val="00A90836"/>
    <w:rsid w:val="00A9085B"/>
    <w:rsid w:val="00A90AD3"/>
    <w:rsid w:val="00A90AE7"/>
    <w:rsid w:val="00A90AFC"/>
    <w:rsid w:val="00A90CD8"/>
    <w:rsid w:val="00A90D7A"/>
    <w:rsid w:val="00A90E9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4B8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1BC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C0D"/>
    <w:rsid w:val="00AA6D8C"/>
    <w:rsid w:val="00AA6EBD"/>
    <w:rsid w:val="00AA72A6"/>
    <w:rsid w:val="00AA72ED"/>
    <w:rsid w:val="00AA735A"/>
    <w:rsid w:val="00AA75CE"/>
    <w:rsid w:val="00AA75EB"/>
    <w:rsid w:val="00AA76D3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BEC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5F2"/>
    <w:rsid w:val="00AB2844"/>
    <w:rsid w:val="00AB2A8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BCC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4A"/>
    <w:rsid w:val="00AB58B7"/>
    <w:rsid w:val="00AB59FD"/>
    <w:rsid w:val="00AB5A99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352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54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8B8"/>
    <w:rsid w:val="00AC6B63"/>
    <w:rsid w:val="00AC6CAD"/>
    <w:rsid w:val="00AC6CE5"/>
    <w:rsid w:val="00AC6D6E"/>
    <w:rsid w:val="00AC6DCE"/>
    <w:rsid w:val="00AC6F43"/>
    <w:rsid w:val="00AC6F68"/>
    <w:rsid w:val="00AC6F99"/>
    <w:rsid w:val="00AC707E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BE9"/>
    <w:rsid w:val="00AC7C2F"/>
    <w:rsid w:val="00AC7D74"/>
    <w:rsid w:val="00AC7DD9"/>
    <w:rsid w:val="00AC7E47"/>
    <w:rsid w:val="00AC7FDB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0CC1"/>
    <w:rsid w:val="00AD10DA"/>
    <w:rsid w:val="00AD10E0"/>
    <w:rsid w:val="00AD12D3"/>
    <w:rsid w:val="00AD1479"/>
    <w:rsid w:val="00AD179B"/>
    <w:rsid w:val="00AD1837"/>
    <w:rsid w:val="00AD1964"/>
    <w:rsid w:val="00AD19F4"/>
    <w:rsid w:val="00AD1A49"/>
    <w:rsid w:val="00AD1B30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8A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794"/>
    <w:rsid w:val="00AE387C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49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2F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1A9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88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7E7"/>
    <w:rsid w:val="00B0386A"/>
    <w:rsid w:val="00B03997"/>
    <w:rsid w:val="00B039D2"/>
    <w:rsid w:val="00B039FD"/>
    <w:rsid w:val="00B03C81"/>
    <w:rsid w:val="00B040A7"/>
    <w:rsid w:val="00B0410A"/>
    <w:rsid w:val="00B04473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B38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3DF9"/>
    <w:rsid w:val="00B13FDC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5EBC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04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B7B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72F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5C4"/>
    <w:rsid w:val="00B2177B"/>
    <w:rsid w:val="00B217AD"/>
    <w:rsid w:val="00B218D8"/>
    <w:rsid w:val="00B21988"/>
    <w:rsid w:val="00B21A46"/>
    <w:rsid w:val="00B21C7B"/>
    <w:rsid w:val="00B21EC9"/>
    <w:rsid w:val="00B21FFA"/>
    <w:rsid w:val="00B22038"/>
    <w:rsid w:val="00B223AB"/>
    <w:rsid w:val="00B2248E"/>
    <w:rsid w:val="00B2280A"/>
    <w:rsid w:val="00B229D7"/>
    <w:rsid w:val="00B22A4E"/>
    <w:rsid w:val="00B22BB2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D39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D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9D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7E6"/>
    <w:rsid w:val="00B32EDE"/>
    <w:rsid w:val="00B32F3E"/>
    <w:rsid w:val="00B3304B"/>
    <w:rsid w:val="00B33193"/>
    <w:rsid w:val="00B33373"/>
    <w:rsid w:val="00B334E8"/>
    <w:rsid w:val="00B337FE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ADB"/>
    <w:rsid w:val="00B35B1B"/>
    <w:rsid w:val="00B35B41"/>
    <w:rsid w:val="00B35BE8"/>
    <w:rsid w:val="00B35C09"/>
    <w:rsid w:val="00B35C67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ADE"/>
    <w:rsid w:val="00B37B6B"/>
    <w:rsid w:val="00B37B7C"/>
    <w:rsid w:val="00B37BDB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5C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85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31"/>
    <w:rsid w:val="00B6058E"/>
    <w:rsid w:val="00B605EA"/>
    <w:rsid w:val="00B606E5"/>
    <w:rsid w:val="00B60948"/>
    <w:rsid w:val="00B60A98"/>
    <w:rsid w:val="00B60BBD"/>
    <w:rsid w:val="00B60C39"/>
    <w:rsid w:val="00B60DD2"/>
    <w:rsid w:val="00B60E28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2F9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7CE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3B3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4B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8E"/>
    <w:rsid w:val="00B770A7"/>
    <w:rsid w:val="00B7716F"/>
    <w:rsid w:val="00B77209"/>
    <w:rsid w:val="00B7725B"/>
    <w:rsid w:val="00B77320"/>
    <w:rsid w:val="00B7732E"/>
    <w:rsid w:val="00B77393"/>
    <w:rsid w:val="00B774CF"/>
    <w:rsid w:val="00B77757"/>
    <w:rsid w:val="00B77825"/>
    <w:rsid w:val="00B77A42"/>
    <w:rsid w:val="00B77ABF"/>
    <w:rsid w:val="00B77B52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B6F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06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BCA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14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6F8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66E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49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48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6F2"/>
    <w:rsid w:val="00BA788B"/>
    <w:rsid w:val="00BA795E"/>
    <w:rsid w:val="00BA79C0"/>
    <w:rsid w:val="00BA7C80"/>
    <w:rsid w:val="00BA7CE1"/>
    <w:rsid w:val="00BA7E08"/>
    <w:rsid w:val="00BB0082"/>
    <w:rsid w:val="00BB0196"/>
    <w:rsid w:val="00BB0237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0C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6E44"/>
    <w:rsid w:val="00BB7210"/>
    <w:rsid w:val="00BB72CE"/>
    <w:rsid w:val="00BB737A"/>
    <w:rsid w:val="00BB75C8"/>
    <w:rsid w:val="00BB763C"/>
    <w:rsid w:val="00BB769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D74"/>
    <w:rsid w:val="00BC2F66"/>
    <w:rsid w:val="00BC2F6D"/>
    <w:rsid w:val="00BC2F8C"/>
    <w:rsid w:val="00BC331C"/>
    <w:rsid w:val="00BC338A"/>
    <w:rsid w:val="00BC355B"/>
    <w:rsid w:val="00BC3710"/>
    <w:rsid w:val="00BC3872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1F3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9DE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560"/>
    <w:rsid w:val="00BD161A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93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A54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4F20"/>
    <w:rsid w:val="00BD507A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5D5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304"/>
    <w:rsid w:val="00BD7346"/>
    <w:rsid w:val="00BD777F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6C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AF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4B9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E7FFC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CBF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D1"/>
    <w:rsid w:val="00BF66FB"/>
    <w:rsid w:val="00BF6702"/>
    <w:rsid w:val="00BF674F"/>
    <w:rsid w:val="00BF6779"/>
    <w:rsid w:val="00BF67A9"/>
    <w:rsid w:val="00BF6843"/>
    <w:rsid w:val="00BF6880"/>
    <w:rsid w:val="00BF6B47"/>
    <w:rsid w:val="00BF6C8D"/>
    <w:rsid w:val="00BF6D3A"/>
    <w:rsid w:val="00BF6D90"/>
    <w:rsid w:val="00BF7022"/>
    <w:rsid w:val="00BF72AA"/>
    <w:rsid w:val="00BF73D1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06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8A2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97F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C9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32C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44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79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3D3"/>
    <w:rsid w:val="00C317B0"/>
    <w:rsid w:val="00C31977"/>
    <w:rsid w:val="00C31A0D"/>
    <w:rsid w:val="00C31B20"/>
    <w:rsid w:val="00C31B75"/>
    <w:rsid w:val="00C31F00"/>
    <w:rsid w:val="00C31F54"/>
    <w:rsid w:val="00C322B8"/>
    <w:rsid w:val="00C32681"/>
    <w:rsid w:val="00C329A5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BB9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517"/>
    <w:rsid w:val="00C40797"/>
    <w:rsid w:val="00C408EE"/>
    <w:rsid w:val="00C40921"/>
    <w:rsid w:val="00C409DA"/>
    <w:rsid w:val="00C40A81"/>
    <w:rsid w:val="00C40B18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10E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7E9"/>
    <w:rsid w:val="00C45915"/>
    <w:rsid w:val="00C45B2F"/>
    <w:rsid w:val="00C45C4C"/>
    <w:rsid w:val="00C45D38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AFC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68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2EA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75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6E"/>
    <w:rsid w:val="00C730B8"/>
    <w:rsid w:val="00C730DD"/>
    <w:rsid w:val="00C73122"/>
    <w:rsid w:val="00C731A6"/>
    <w:rsid w:val="00C731AD"/>
    <w:rsid w:val="00C73415"/>
    <w:rsid w:val="00C7345F"/>
    <w:rsid w:val="00C734A9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2A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4D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EAC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C02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29D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89E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A9A"/>
    <w:rsid w:val="00C97BF8"/>
    <w:rsid w:val="00C97CA8"/>
    <w:rsid w:val="00C97CB6"/>
    <w:rsid w:val="00C97E24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CD1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91E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75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4CE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CD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3CA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414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DED"/>
    <w:rsid w:val="00CC0EA7"/>
    <w:rsid w:val="00CC0EAC"/>
    <w:rsid w:val="00CC0EF2"/>
    <w:rsid w:val="00CC10D9"/>
    <w:rsid w:val="00CC110C"/>
    <w:rsid w:val="00CC135F"/>
    <w:rsid w:val="00CC1385"/>
    <w:rsid w:val="00CC138F"/>
    <w:rsid w:val="00CC1411"/>
    <w:rsid w:val="00CC162C"/>
    <w:rsid w:val="00CC167F"/>
    <w:rsid w:val="00CC1794"/>
    <w:rsid w:val="00CC180A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59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151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AC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48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2F73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2FD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547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02B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8DF"/>
    <w:rsid w:val="00CE598C"/>
    <w:rsid w:val="00CE5A1F"/>
    <w:rsid w:val="00CE5A80"/>
    <w:rsid w:val="00CE5B31"/>
    <w:rsid w:val="00CE5B51"/>
    <w:rsid w:val="00CE6059"/>
    <w:rsid w:val="00CE621A"/>
    <w:rsid w:val="00CE6248"/>
    <w:rsid w:val="00CE6558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70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5F73"/>
    <w:rsid w:val="00CF644F"/>
    <w:rsid w:val="00CF64BA"/>
    <w:rsid w:val="00CF681E"/>
    <w:rsid w:val="00CF68F6"/>
    <w:rsid w:val="00CF6953"/>
    <w:rsid w:val="00CF6A0D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6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17"/>
    <w:rsid w:val="00D01A4A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35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1FF4"/>
    <w:rsid w:val="00D120CE"/>
    <w:rsid w:val="00D1226F"/>
    <w:rsid w:val="00D122F0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ED0"/>
    <w:rsid w:val="00D13F22"/>
    <w:rsid w:val="00D14361"/>
    <w:rsid w:val="00D144AA"/>
    <w:rsid w:val="00D144B6"/>
    <w:rsid w:val="00D1452D"/>
    <w:rsid w:val="00D14530"/>
    <w:rsid w:val="00D146D5"/>
    <w:rsid w:val="00D14739"/>
    <w:rsid w:val="00D1476D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93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5E"/>
    <w:rsid w:val="00D230EF"/>
    <w:rsid w:val="00D2323F"/>
    <w:rsid w:val="00D23240"/>
    <w:rsid w:val="00D2324F"/>
    <w:rsid w:val="00D2325D"/>
    <w:rsid w:val="00D23499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5A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10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DE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99D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5F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201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5D0"/>
    <w:rsid w:val="00D37616"/>
    <w:rsid w:val="00D376DE"/>
    <w:rsid w:val="00D3779C"/>
    <w:rsid w:val="00D37A19"/>
    <w:rsid w:val="00D37A92"/>
    <w:rsid w:val="00D37AA1"/>
    <w:rsid w:val="00D37B78"/>
    <w:rsid w:val="00D37CE3"/>
    <w:rsid w:val="00D37DB1"/>
    <w:rsid w:val="00D37E5D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0EA6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B4C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303"/>
    <w:rsid w:val="00D456F0"/>
    <w:rsid w:val="00D4579C"/>
    <w:rsid w:val="00D4585C"/>
    <w:rsid w:val="00D45D7A"/>
    <w:rsid w:val="00D45FDC"/>
    <w:rsid w:val="00D46057"/>
    <w:rsid w:val="00D4618E"/>
    <w:rsid w:val="00D46275"/>
    <w:rsid w:val="00D46335"/>
    <w:rsid w:val="00D4644B"/>
    <w:rsid w:val="00D46527"/>
    <w:rsid w:val="00D46763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80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11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969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5E72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6E76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0F7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6FE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0BD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72F"/>
    <w:rsid w:val="00D6493C"/>
    <w:rsid w:val="00D64A1E"/>
    <w:rsid w:val="00D64B2D"/>
    <w:rsid w:val="00D64E66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0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02D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EFB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6C7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556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58B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264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52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458"/>
    <w:rsid w:val="00D876A0"/>
    <w:rsid w:val="00D87853"/>
    <w:rsid w:val="00D87AFE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2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2B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EED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05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575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60"/>
    <w:rsid w:val="00DA7EE8"/>
    <w:rsid w:val="00DA7F38"/>
    <w:rsid w:val="00DA7F94"/>
    <w:rsid w:val="00DB03E5"/>
    <w:rsid w:val="00DB0411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B27"/>
    <w:rsid w:val="00DB2EC8"/>
    <w:rsid w:val="00DB3057"/>
    <w:rsid w:val="00DB3297"/>
    <w:rsid w:val="00DB3353"/>
    <w:rsid w:val="00DB3389"/>
    <w:rsid w:val="00DB3509"/>
    <w:rsid w:val="00DB3A5D"/>
    <w:rsid w:val="00DB3C1C"/>
    <w:rsid w:val="00DB3D08"/>
    <w:rsid w:val="00DB3DB3"/>
    <w:rsid w:val="00DB3E72"/>
    <w:rsid w:val="00DB42A1"/>
    <w:rsid w:val="00DB43E6"/>
    <w:rsid w:val="00DB43EA"/>
    <w:rsid w:val="00DB4442"/>
    <w:rsid w:val="00DB4457"/>
    <w:rsid w:val="00DB44DC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1B2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159"/>
    <w:rsid w:val="00DC2538"/>
    <w:rsid w:val="00DC259E"/>
    <w:rsid w:val="00DC26FF"/>
    <w:rsid w:val="00DC27BF"/>
    <w:rsid w:val="00DC29FB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A6C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C5"/>
    <w:rsid w:val="00DD32ED"/>
    <w:rsid w:val="00DD35DE"/>
    <w:rsid w:val="00DD3B61"/>
    <w:rsid w:val="00DD3CDB"/>
    <w:rsid w:val="00DD3CE2"/>
    <w:rsid w:val="00DD3F37"/>
    <w:rsid w:val="00DD43B9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12C"/>
    <w:rsid w:val="00DF120F"/>
    <w:rsid w:val="00DF1298"/>
    <w:rsid w:val="00DF1477"/>
    <w:rsid w:val="00DF18B1"/>
    <w:rsid w:val="00DF19FE"/>
    <w:rsid w:val="00DF1D39"/>
    <w:rsid w:val="00DF1ECD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D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E16"/>
    <w:rsid w:val="00DF4F4F"/>
    <w:rsid w:val="00DF4FBB"/>
    <w:rsid w:val="00DF5263"/>
    <w:rsid w:val="00DF527D"/>
    <w:rsid w:val="00DF5285"/>
    <w:rsid w:val="00DF5917"/>
    <w:rsid w:val="00DF5A6D"/>
    <w:rsid w:val="00DF5ADA"/>
    <w:rsid w:val="00DF5B6B"/>
    <w:rsid w:val="00DF601D"/>
    <w:rsid w:val="00DF64A3"/>
    <w:rsid w:val="00DF6B47"/>
    <w:rsid w:val="00DF6DD6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A7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C82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45B"/>
    <w:rsid w:val="00E1052E"/>
    <w:rsid w:val="00E105C4"/>
    <w:rsid w:val="00E10752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B7D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82D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657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AB9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5A2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C74"/>
    <w:rsid w:val="00E33FD1"/>
    <w:rsid w:val="00E33FDA"/>
    <w:rsid w:val="00E3414D"/>
    <w:rsid w:val="00E342A7"/>
    <w:rsid w:val="00E342E0"/>
    <w:rsid w:val="00E342FC"/>
    <w:rsid w:val="00E34411"/>
    <w:rsid w:val="00E3446E"/>
    <w:rsid w:val="00E34561"/>
    <w:rsid w:val="00E34574"/>
    <w:rsid w:val="00E3467D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0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1AE"/>
    <w:rsid w:val="00E453B1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0F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3A9"/>
    <w:rsid w:val="00E569CA"/>
    <w:rsid w:val="00E56BB0"/>
    <w:rsid w:val="00E56C1D"/>
    <w:rsid w:val="00E56CEE"/>
    <w:rsid w:val="00E56D3B"/>
    <w:rsid w:val="00E56D62"/>
    <w:rsid w:val="00E56E48"/>
    <w:rsid w:val="00E56F0D"/>
    <w:rsid w:val="00E57026"/>
    <w:rsid w:val="00E57872"/>
    <w:rsid w:val="00E57FE2"/>
    <w:rsid w:val="00E60275"/>
    <w:rsid w:val="00E602A6"/>
    <w:rsid w:val="00E60389"/>
    <w:rsid w:val="00E603B9"/>
    <w:rsid w:val="00E6041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188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49"/>
    <w:rsid w:val="00E66033"/>
    <w:rsid w:val="00E66330"/>
    <w:rsid w:val="00E66391"/>
    <w:rsid w:val="00E66462"/>
    <w:rsid w:val="00E66615"/>
    <w:rsid w:val="00E66740"/>
    <w:rsid w:val="00E66778"/>
    <w:rsid w:val="00E6688A"/>
    <w:rsid w:val="00E6693A"/>
    <w:rsid w:val="00E669A5"/>
    <w:rsid w:val="00E66A86"/>
    <w:rsid w:val="00E66BDA"/>
    <w:rsid w:val="00E66BFD"/>
    <w:rsid w:val="00E66D1D"/>
    <w:rsid w:val="00E66EC4"/>
    <w:rsid w:val="00E66F6D"/>
    <w:rsid w:val="00E670EC"/>
    <w:rsid w:val="00E6715F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12A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B67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04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77F81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9B2"/>
    <w:rsid w:val="00E84B16"/>
    <w:rsid w:val="00E84B20"/>
    <w:rsid w:val="00E84BD6"/>
    <w:rsid w:val="00E84C86"/>
    <w:rsid w:val="00E84D6E"/>
    <w:rsid w:val="00E84DA9"/>
    <w:rsid w:val="00E84E1E"/>
    <w:rsid w:val="00E84E36"/>
    <w:rsid w:val="00E84F5A"/>
    <w:rsid w:val="00E85095"/>
    <w:rsid w:val="00E85325"/>
    <w:rsid w:val="00E853E8"/>
    <w:rsid w:val="00E8546A"/>
    <w:rsid w:val="00E85600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457"/>
    <w:rsid w:val="00E86530"/>
    <w:rsid w:val="00E86936"/>
    <w:rsid w:val="00E869A9"/>
    <w:rsid w:val="00E869F3"/>
    <w:rsid w:val="00E86A88"/>
    <w:rsid w:val="00E86D61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769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3EB6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2A9"/>
    <w:rsid w:val="00EA24FD"/>
    <w:rsid w:val="00EA2541"/>
    <w:rsid w:val="00EA2574"/>
    <w:rsid w:val="00EA27CF"/>
    <w:rsid w:val="00EA29D9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B9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901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3F2E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CC1"/>
    <w:rsid w:val="00EC6E8D"/>
    <w:rsid w:val="00EC6FCA"/>
    <w:rsid w:val="00EC7062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41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BFC"/>
    <w:rsid w:val="00ED4C9A"/>
    <w:rsid w:val="00ED4D11"/>
    <w:rsid w:val="00ED4DE9"/>
    <w:rsid w:val="00ED5150"/>
    <w:rsid w:val="00ED562C"/>
    <w:rsid w:val="00ED56B2"/>
    <w:rsid w:val="00ED56CA"/>
    <w:rsid w:val="00ED57A2"/>
    <w:rsid w:val="00ED59D3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23A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DAA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82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48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9DE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8DF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6C"/>
    <w:rsid w:val="00EF52E1"/>
    <w:rsid w:val="00EF54B0"/>
    <w:rsid w:val="00EF565B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4B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50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D7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65E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307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2D97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CC8"/>
    <w:rsid w:val="00F24D29"/>
    <w:rsid w:val="00F24FBE"/>
    <w:rsid w:val="00F2521D"/>
    <w:rsid w:val="00F25757"/>
    <w:rsid w:val="00F259B4"/>
    <w:rsid w:val="00F259B8"/>
    <w:rsid w:val="00F259F8"/>
    <w:rsid w:val="00F25B9A"/>
    <w:rsid w:val="00F25BBE"/>
    <w:rsid w:val="00F25BFB"/>
    <w:rsid w:val="00F25C7B"/>
    <w:rsid w:val="00F26138"/>
    <w:rsid w:val="00F26195"/>
    <w:rsid w:val="00F262DD"/>
    <w:rsid w:val="00F268B8"/>
    <w:rsid w:val="00F269E1"/>
    <w:rsid w:val="00F26A15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25E"/>
    <w:rsid w:val="00F305D1"/>
    <w:rsid w:val="00F30697"/>
    <w:rsid w:val="00F3079D"/>
    <w:rsid w:val="00F30962"/>
    <w:rsid w:val="00F30A32"/>
    <w:rsid w:val="00F30E8D"/>
    <w:rsid w:val="00F3198E"/>
    <w:rsid w:val="00F31C61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A52"/>
    <w:rsid w:val="00F32CDD"/>
    <w:rsid w:val="00F32E17"/>
    <w:rsid w:val="00F32EC6"/>
    <w:rsid w:val="00F32EEF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294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AEF"/>
    <w:rsid w:val="00F37B68"/>
    <w:rsid w:val="00F37BE2"/>
    <w:rsid w:val="00F37CEE"/>
    <w:rsid w:val="00F37D73"/>
    <w:rsid w:val="00F37F40"/>
    <w:rsid w:val="00F400F9"/>
    <w:rsid w:val="00F40724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14"/>
    <w:rsid w:val="00F418AC"/>
    <w:rsid w:val="00F41922"/>
    <w:rsid w:val="00F41988"/>
    <w:rsid w:val="00F41A4D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4FE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45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17"/>
    <w:rsid w:val="00F61ED8"/>
    <w:rsid w:val="00F620B9"/>
    <w:rsid w:val="00F62325"/>
    <w:rsid w:val="00F6239E"/>
    <w:rsid w:val="00F62475"/>
    <w:rsid w:val="00F62580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6D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39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2C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2BB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19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433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AE0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63D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12C"/>
    <w:rsid w:val="00F87166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28B"/>
    <w:rsid w:val="00F915EA"/>
    <w:rsid w:val="00F917DC"/>
    <w:rsid w:val="00F918A4"/>
    <w:rsid w:val="00F918D7"/>
    <w:rsid w:val="00F91C2B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2F6"/>
    <w:rsid w:val="00F943B5"/>
    <w:rsid w:val="00F945E0"/>
    <w:rsid w:val="00F946E1"/>
    <w:rsid w:val="00F94938"/>
    <w:rsid w:val="00F94A0F"/>
    <w:rsid w:val="00F94BBA"/>
    <w:rsid w:val="00F94DC3"/>
    <w:rsid w:val="00F94F4D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C33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7D1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9C5"/>
    <w:rsid w:val="00FB6AFB"/>
    <w:rsid w:val="00FB6BFC"/>
    <w:rsid w:val="00FB6C4C"/>
    <w:rsid w:val="00FB6C4D"/>
    <w:rsid w:val="00FB6F65"/>
    <w:rsid w:val="00FB707E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1AC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92C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35"/>
    <w:rsid w:val="00FD05E9"/>
    <w:rsid w:val="00FD07E4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000"/>
    <w:rsid w:val="00FD337B"/>
    <w:rsid w:val="00FD3444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ED5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9CA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845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CA3"/>
    <w:rsid w:val="00FE7D03"/>
    <w:rsid w:val="00FE7E6C"/>
    <w:rsid w:val="00FE7F14"/>
    <w:rsid w:val="00FF00C5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642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B74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01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5AA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3D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FCD5C6-8570-4886-A3EB-D2A0BD0E8F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682AB2-7118-489C-A70E-53C78744D5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456CD7-F087-4CEF-9FB2-A5CA83995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1674</TotalTime>
  <Pages>29</Pages>
  <Words>4700</Words>
  <Characters>23832</Characters>
  <Application>Microsoft Office Word</Application>
  <DocSecurity>0</DocSecurity>
  <Lines>4766</Lines>
  <Paragraphs>2194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26338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dc:description/>
  <cp:lastModifiedBy>Nitisak Krittikakul | นิธิศักดิ์ กฤตติกากุล</cp:lastModifiedBy>
  <cp:revision>308</cp:revision>
  <cp:lastPrinted>2026-01-27T10:33:00Z</cp:lastPrinted>
  <dcterms:created xsi:type="dcterms:W3CDTF">2025-01-31T06:59:00Z</dcterms:created>
  <dcterms:modified xsi:type="dcterms:W3CDTF">2026-02-05T10:56:00Z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0x010100FC3C573FF70E394A86433F5E112C33AA</vt:lpwstr>
  </property>
</Properties>
</file>