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D0AAB" w14:textId="0DD1E36F" w:rsidR="00C07B53" w:rsidRPr="00B93AD7" w:rsidRDefault="00FB5CEE" w:rsidP="00BC7AB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0"/>
          <w:tab w:val="left" w:pos="540"/>
        </w:tabs>
        <w:ind w:left="0" w:firstLine="0"/>
        <w:rPr>
          <w:rFonts w:ascii="Angsana New" w:hAnsi="Angsana New"/>
          <w:b/>
          <w:bCs/>
          <w:sz w:val="30"/>
          <w:szCs w:val="30"/>
        </w:rPr>
      </w:pPr>
      <w:r w:rsidRPr="00B93AD7">
        <w:rPr>
          <w:rFonts w:ascii="Angsana New" w:hAnsi="Angsana New" w:hint="cs"/>
          <w:b/>
          <w:bCs/>
          <w:sz w:val="30"/>
          <w:szCs w:val="30"/>
          <w:cs/>
        </w:rPr>
        <w:t>ข้อมูลทั่วไป</w:t>
      </w:r>
    </w:p>
    <w:p w14:paraId="072F0363" w14:textId="77777777" w:rsidR="00C07B53" w:rsidRPr="00DF440E" w:rsidRDefault="00C07B53" w:rsidP="00C07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</w:rPr>
      </w:pPr>
    </w:p>
    <w:p w14:paraId="4243ED5F" w14:textId="0678B0FB" w:rsidR="00FB5CEE" w:rsidRPr="00DF440E" w:rsidRDefault="00FB5CEE" w:rsidP="00FB5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DF440E">
        <w:rPr>
          <w:rFonts w:ascii="Angsana New" w:hAnsi="Angsana New"/>
          <w:sz w:val="30"/>
          <w:szCs w:val="30"/>
          <w:cs/>
        </w:rPr>
        <w:t xml:space="preserve">บริษัท </w:t>
      </w:r>
      <w:r w:rsidRPr="00DF440E">
        <w:rPr>
          <w:rFonts w:ascii="Angsana New" w:hAnsi="Angsana New" w:hint="cs"/>
          <w:sz w:val="30"/>
          <w:szCs w:val="30"/>
          <w:cs/>
        </w:rPr>
        <w:t>ฐิติกร</w:t>
      </w:r>
      <w:r w:rsidRPr="00DF440E">
        <w:rPr>
          <w:rFonts w:ascii="Angsana New" w:hAnsi="Angsana New"/>
          <w:sz w:val="30"/>
          <w:szCs w:val="30"/>
          <w:cs/>
        </w:rPr>
        <w:t xml:space="preserve"> จำกัด </w:t>
      </w:r>
      <w:r w:rsidRPr="00DF440E">
        <w:rPr>
          <w:rFonts w:ascii="Angsana New" w:hAnsi="Angsana New"/>
          <w:sz w:val="30"/>
          <w:szCs w:val="30"/>
        </w:rPr>
        <w:t>(</w:t>
      </w:r>
      <w:r w:rsidRPr="00DF440E">
        <w:rPr>
          <w:rFonts w:ascii="Angsana New" w:hAnsi="Angsana New"/>
          <w:sz w:val="30"/>
          <w:szCs w:val="30"/>
          <w:cs/>
        </w:rPr>
        <w:t>มหาชน</w:t>
      </w:r>
      <w:r w:rsidRPr="00DF440E">
        <w:rPr>
          <w:rFonts w:ascii="Angsana New" w:hAnsi="Angsana New"/>
          <w:sz w:val="30"/>
          <w:szCs w:val="30"/>
        </w:rPr>
        <w:t xml:space="preserve">) </w:t>
      </w:r>
      <w:r w:rsidRPr="00DF440E">
        <w:rPr>
          <w:rFonts w:ascii="Angsana New" w:hAnsi="Angsana New" w:hint="cs"/>
          <w:sz w:val="30"/>
          <w:szCs w:val="30"/>
        </w:rPr>
        <w:t>(</w:t>
      </w:r>
      <w:r w:rsidRPr="00DF440E">
        <w:rPr>
          <w:rFonts w:ascii="Angsana New" w:hAnsi="Angsana New"/>
          <w:sz w:val="30"/>
          <w:szCs w:val="30"/>
        </w:rPr>
        <w:t>“</w:t>
      </w:r>
      <w:r w:rsidRPr="00DF440E">
        <w:rPr>
          <w:rFonts w:ascii="Angsana New" w:hAnsi="Angsana New" w:hint="cs"/>
          <w:sz w:val="30"/>
          <w:szCs w:val="30"/>
          <w:cs/>
        </w:rPr>
        <w:t>บริษัท</w:t>
      </w:r>
      <w:r w:rsidRPr="00DF440E">
        <w:rPr>
          <w:rFonts w:ascii="Angsana New" w:hAnsi="Angsana New"/>
          <w:sz w:val="30"/>
          <w:szCs w:val="30"/>
        </w:rPr>
        <w:t xml:space="preserve">”) </w:t>
      </w:r>
      <w:r w:rsidR="00F533E4" w:rsidRPr="00DF440E">
        <w:rPr>
          <w:rFonts w:ascii="Angsana New" w:hAnsi="Angsana New"/>
          <w:sz w:val="30"/>
          <w:szCs w:val="30"/>
          <w:cs/>
        </w:rPr>
        <w:t xml:space="preserve">(นิติบุคคลเลขที่ </w:t>
      </w:r>
      <w:r w:rsidR="00F533E4" w:rsidRPr="00DF440E">
        <w:rPr>
          <w:rFonts w:ascii="Angsana New" w:hAnsi="Angsana New"/>
          <w:sz w:val="30"/>
          <w:szCs w:val="30"/>
        </w:rPr>
        <w:t>0107546000130</w:t>
      </w:r>
      <w:r w:rsidR="00F533E4" w:rsidRPr="00DF440E">
        <w:rPr>
          <w:rFonts w:ascii="Angsana New" w:hAnsi="Angsana New" w:hint="cs"/>
          <w:sz w:val="30"/>
          <w:szCs w:val="30"/>
          <w:cs/>
        </w:rPr>
        <w:t>)</w:t>
      </w:r>
      <w:r w:rsidR="00F533E4" w:rsidRPr="00DF440E">
        <w:rPr>
          <w:rFonts w:ascii="Angsana New" w:hAnsi="Angsana New"/>
          <w:sz w:val="30"/>
          <w:szCs w:val="30"/>
        </w:rPr>
        <w:t xml:space="preserve"> </w:t>
      </w:r>
      <w:r w:rsidRPr="00DF440E">
        <w:rPr>
          <w:rFonts w:ascii="Angsana New" w:hAnsi="Angsana New"/>
          <w:sz w:val="30"/>
          <w:szCs w:val="30"/>
          <w:cs/>
        </w:rPr>
        <w:t>เป็น</w:t>
      </w:r>
      <w:r w:rsidRPr="00DF440E">
        <w:rPr>
          <w:rFonts w:ascii="Angsana New" w:hAnsi="Angsana New" w:hint="cs"/>
          <w:sz w:val="30"/>
          <w:szCs w:val="30"/>
          <w:cs/>
        </w:rPr>
        <w:t>นิติบุคคลที่จัดตั้งขึ้นในประเทศไทยเมื่อวันที</w:t>
      </w:r>
      <w:r w:rsidR="00D24093">
        <w:rPr>
          <w:rFonts w:ascii="Angsana New" w:hAnsi="Angsana New" w:hint="cs"/>
          <w:sz w:val="30"/>
          <w:szCs w:val="30"/>
          <w:cs/>
        </w:rPr>
        <w:t>่</w:t>
      </w:r>
      <w:r w:rsidR="00D24093" w:rsidRPr="00473073">
        <w:rPr>
          <w:rFonts w:ascii="Angsana New" w:hAnsi="Angsana New"/>
          <w:color w:val="FFFFFF" w:themeColor="background1"/>
          <w:sz w:val="30"/>
          <w:szCs w:val="30"/>
        </w:rPr>
        <w:t>_</w:t>
      </w:r>
      <w:r w:rsidR="00F533E4" w:rsidRPr="00DF440E">
        <w:rPr>
          <w:rFonts w:ascii="Angsana New" w:hAnsi="Angsana New"/>
          <w:sz w:val="30"/>
          <w:szCs w:val="30"/>
        </w:rPr>
        <w:t>4</w:t>
      </w:r>
      <w:r w:rsidR="00D24093" w:rsidRPr="00473073">
        <w:rPr>
          <w:rFonts w:ascii="Angsana New" w:hAnsi="Angsana New"/>
          <w:color w:val="FFFFFF" w:themeColor="background1"/>
          <w:sz w:val="30"/>
          <w:szCs w:val="30"/>
        </w:rPr>
        <w:t>_</w:t>
      </w:r>
      <w:r w:rsidRPr="00DF440E">
        <w:rPr>
          <w:rFonts w:ascii="Angsana New" w:hAnsi="Angsana New" w:hint="cs"/>
          <w:sz w:val="30"/>
          <w:szCs w:val="30"/>
          <w:cs/>
        </w:rPr>
        <w:t>สิงหาคม</w:t>
      </w:r>
      <w:r w:rsidR="00D24093" w:rsidRPr="00473073">
        <w:rPr>
          <w:rFonts w:ascii="Angsana New" w:hAnsi="Angsana New"/>
          <w:color w:val="FFFFFF" w:themeColor="background1"/>
          <w:sz w:val="30"/>
          <w:szCs w:val="30"/>
        </w:rPr>
        <w:t>_</w:t>
      </w:r>
      <w:r w:rsidRPr="00DF440E">
        <w:rPr>
          <w:rFonts w:ascii="Angsana New" w:hAnsi="Angsana New"/>
          <w:sz w:val="30"/>
          <w:szCs w:val="30"/>
        </w:rPr>
        <w:t>2515</w:t>
      </w:r>
      <w:r w:rsidR="00473073" w:rsidRPr="00473073">
        <w:rPr>
          <w:rFonts w:ascii="Angsana New" w:hAnsi="Angsana New"/>
          <w:color w:val="FFFFFF" w:themeColor="background1"/>
          <w:sz w:val="30"/>
          <w:szCs w:val="30"/>
        </w:rPr>
        <w:t>_</w:t>
      </w:r>
      <w:r w:rsidRPr="00DF440E">
        <w:rPr>
          <w:rFonts w:ascii="Angsana New" w:hAnsi="Angsana New"/>
          <w:sz w:val="30"/>
          <w:szCs w:val="30"/>
          <w:cs/>
        </w:rPr>
        <w:t>และ</w:t>
      </w:r>
      <w:r w:rsidRPr="00DF440E">
        <w:rPr>
          <w:rFonts w:ascii="Angsana New" w:hAnsi="Angsana New" w:hint="cs"/>
          <w:sz w:val="30"/>
          <w:szCs w:val="30"/>
          <w:cs/>
        </w:rPr>
        <w:t>ที่อยู่จดทะเบียนตั้งอยู่</w:t>
      </w:r>
      <w:r w:rsidRPr="00DF440E">
        <w:rPr>
          <w:rFonts w:ascii="Angsana New" w:hAnsi="Angsana New"/>
          <w:sz w:val="30"/>
          <w:szCs w:val="30"/>
          <w:cs/>
        </w:rPr>
        <w:t>ที่เลขที่</w:t>
      </w:r>
      <w:r w:rsidR="00473073" w:rsidRPr="00473073">
        <w:rPr>
          <w:rFonts w:ascii="Angsana New" w:hAnsi="Angsana New"/>
          <w:color w:val="FFFFFF" w:themeColor="background1"/>
          <w:sz w:val="30"/>
          <w:szCs w:val="30"/>
        </w:rPr>
        <w:t>_</w:t>
      </w:r>
      <w:r w:rsidRPr="00DF440E">
        <w:rPr>
          <w:rFonts w:ascii="Angsana New" w:hAnsi="Angsana New"/>
          <w:sz w:val="30"/>
          <w:szCs w:val="30"/>
        </w:rPr>
        <w:t>69</w:t>
      </w:r>
      <w:r w:rsidR="00473073" w:rsidRPr="00473073">
        <w:rPr>
          <w:rFonts w:ascii="Angsana New" w:hAnsi="Angsana New"/>
          <w:color w:val="FFFFFF" w:themeColor="background1"/>
          <w:sz w:val="30"/>
          <w:szCs w:val="30"/>
        </w:rPr>
        <w:t>_</w:t>
      </w:r>
      <w:r w:rsidRPr="00DF440E">
        <w:rPr>
          <w:rFonts w:ascii="Angsana New" w:hAnsi="Angsana New" w:hint="cs"/>
          <w:sz w:val="30"/>
          <w:szCs w:val="30"/>
          <w:cs/>
        </w:rPr>
        <w:t>ถนนรามคำแหง</w:t>
      </w:r>
      <w:r w:rsidR="00473073" w:rsidRPr="00473073">
        <w:rPr>
          <w:rFonts w:ascii="Angsana New" w:hAnsi="Angsana New"/>
          <w:color w:val="FFFFFF" w:themeColor="background1"/>
          <w:sz w:val="30"/>
          <w:szCs w:val="30"/>
        </w:rPr>
        <w:t>_</w:t>
      </w:r>
      <w:r w:rsidRPr="00DF440E">
        <w:rPr>
          <w:rFonts w:ascii="Angsana New" w:hAnsi="Angsana New" w:hint="cs"/>
          <w:sz w:val="30"/>
          <w:szCs w:val="30"/>
          <w:cs/>
        </w:rPr>
        <w:t>แขวงหัวหมาก</w:t>
      </w:r>
      <w:r w:rsidR="00473073" w:rsidRPr="00473073">
        <w:rPr>
          <w:rFonts w:ascii="Angsana New" w:hAnsi="Angsana New"/>
          <w:color w:val="FFFFFF" w:themeColor="background1"/>
          <w:sz w:val="30"/>
          <w:szCs w:val="30"/>
        </w:rPr>
        <w:t>_</w:t>
      </w:r>
      <w:r w:rsidRPr="00DF440E">
        <w:rPr>
          <w:rFonts w:ascii="Angsana New" w:hAnsi="Angsana New" w:hint="cs"/>
          <w:sz w:val="30"/>
          <w:szCs w:val="30"/>
          <w:cs/>
        </w:rPr>
        <w:t>เขตบางกะปิ กรุงเทพมหานคร</w:t>
      </w:r>
      <w:r w:rsidR="00473073" w:rsidRPr="00473073">
        <w:rPr>
          <w:rFonts w:ascii="Angsana New" w:hAnsi="Angsana New"/>
          <w:color w:val="FFFFFF" w:themeColor="background1"/>
          <w:sz w:val="30"/>
          <w:szCs w:val="30"/>
        </w:rPr>
        <w:t>_</w:t>
      </w:r>
      <w:r w:rsidRPr="00DF440E">
        <w:rPr>
          <w:rFonts w:ascii="Angsana New" w:hAnsi="Angsana New"/>
          <w:sz w:val="30"/>
          <w:szCs w:val="30"/>
        </w:rPr>
        <w:t>10240</w:t>
      </w:r>
      <w:r w:rsidR="00473073" w:rsidRPr="00473073">
        <w:rPr>
          <w:rFonts w:ascii="Angsana New" w:hAnsi="Angsana New"/>
          <w:color w:val="FFFFFF" w:themeColor="background1"/>
          <w:sz w:val="30"/>
          <w:szCs w:val="30"/>
        </w:rPr>
        <w:t>_</w:t>
      </w:r>
      <w:r w:rsidRPr="00DF440E">
        <w:rPr>
          <w:rFonts w:ascii="Angsana New" w:hAnsi="Angsana New"/>
          <w:sz w:val="30"/>
          <w:szCs w:val="30"/>
          <w:cs/>
        </w:rPr>
        <w:t>ประเทศไทย</w:t>
      </w:r>
      <w:r w:rsidRPr="00DF440E">
        <w:rPr>
          <w:rFonts w:ascii="Angsana New" w:hAnsi="Angsana New"/>
          <w:sz w:val="30"/>
          <w:szCs w:val="30"/>
        </w:rPr>
        <w:t xml:space="preserve"> </w:t>
      </w:r>
      <w:r w:rsidRPr="00DF440E">
        <w:rPr>
          <w:rFonts w:ascii="Angsana New" w:hAnsi="Angsana New"/>
          <w:sz w:val="30"/>
          <w:szCs w:val="30"/>
          <w:cs/>
        </w:rPr>
        <w:t>บริษัท</w:t>
      </w:r>
      <w:r w:rsidRPr="00DF440E">
        <w:rPr>
          <w:rFonts w:ascii="Angsana New" w:hAnsi="Angsana New" w:hint="cs"/>
          <w:sz w:val="30"/>
          <w:szCs w:val="30"/>
          <w:cs/>
        </w:rPr>
        <w:t>ได้</w:t>
      </w:r>
      <w:r w:rsidRPr="00DF440E">
        <w:rPr>
          <w:rFonts w:ascii="Angsana New" w:hAnsi="Angsana New"/>
          <w:sz w:val="30"/>
          <w:szCs w:val="30"/>
          <w:cs/>
        </w:rPr>
        <w:t>จดทะเบียนในตลาดหลักทรัพย์แห่งประเทศไทย</w:t>
      </w:r>
      <w:r w:rsidRPr="00DF440E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DF440E">
        <w:rPr>
          <w:rFonts w:ascii="Angsana New" w:hAnsi="Angsana New"/>
          <w:sz w:val="30"/>
          <w:szCs w:val="30"/>
        </w:rPr>
        <w:t>2546</w:t>
      </w:r>
    </w:p>
    <w:p w14:paraId="42F6223D" w14:textId="77777777" w:rsidR="00FB5CEE" w:rsidRPr="00DF440E" w:rsidRDefault="00FB5CEE" w:rsidP="00FB5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</w:rPr>
      </w:pPr>
    </w:p>
    <w:p w14:paraId="778C57FF" w14:textId="77777777" w:rsidR="00FB5CEE" w:rsidRPr="00DF440E" w:rsidRDefault="00FB5CEE" w:rsidP="00FB5CE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DF440E">
        <w:rPr>
          <w:rFonts w:ascii="Angsana New" w:hAnsi="Angsana New" w:hint="cs"/>
          <w:sz w:val="30"/>
          <w:szCs w:val="30"/>
          <w:cs/>
        </w:rPr>
        <w:t xml:space="preserve">ผู้ถือหุ้นรายใหญ่ของบริษัท คือ บริษัท สินทองหล่อ จำกัด (จดทะเบียนในประเทศไทยซึ่งถือหุ้นในบริษัทร้อยละ </w:t>
      </w:r>
      <w:r w:rsidRPr="00DF440E">
        <w:rPr>
          <w:rFonts w:ascii="Angsana New" w:hAnsi="Angsana New"/>
          <w:sz w:val="30"/>
          <w:szCs w:val="30"/>
        </w:rPr>
        <w:t>42.36</w:t>
      </w:r>
      <w:r w:rsidRPr="00DF440E">
        <w:rPr>
          <w:rFonts w:ascii="Angsana New" w:hAnsi="Angsana New" w:hint="cs"/>
          <w:sz w:val="30"/>
          <w:szCs w:val="30"/>
          <w:cs/>
        </w:rPr>
        <w:t>)</w:t>
      </w:r>
    </w:p>
    <w:p w14:paraId="5E18C9AC" w14:textId="77777777" w:rsidR="00FB5CEE" w:rsidRPr="00DF440E" w:rsidRDefault="00FB5CEE" w:rsidP="00FB5CEE">
      <w:pPr>
        <w:tabs>
          <w:tab w:val="left" w:pos="540"/>
        </w:tabs>
        <w:jc w:val="thaiDistribute"/>
        <w:rPr>
          <w:rFonts w:ascii="Angsana New" w:hAnsi="Angsana New"/>
          <w:cs/>
        </w:rPr>
      </w:pPr>
    </w:p>
    <w:p w14:paraId="2F5E938D" w14:textId="1ABC4D07" w:rsidR="00C07B53" w:rsidRPr="00DF440E" w:rsidRDefault="00FB5CEE" w:rsidP="00FB5CE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DF440E">
        <w:rPr>
          <w:rFonts w:ascii="Angsana New" w:hAnsi="Angsana New"/>
          <w:sz w:val="30"/>
          <w:szCs w:val="30"/>
          <w:cs/>
        </w:rPr>
        <w:t>บริษัทและบริษัทย่อย</w:t>
      </w:r>
      <w:r w:rsidRPr="00DF440E">
        <w:rPr>
          <w:rFonts w:ascii="Angsana New" w:hAnsi="Angsana New" w:hint="cs"/>
          <w:sz w:val="30"/>
          <w:szCs w:val="30"/>
          <w:cs/>
        </w:rPr>
        <w:t>ดำเนินธุรกิจหลักเกี่ยวกับ</w:t>
      </w:r>
      <w:r w:rsidRPr="00DF440E">
        <w:rPr>
          <w:rFonts w:ascii="Angsana New" w:hAnsi="Angsana New"/>
          <w:sz w:val="30"/>
          <w:szCs w:val="30"/>
          <w:cs/>
        </w:rPr>
        <w:t>ธุรกิจ</w:t>
      </w:r>
      <w:r w:rsidRPr="00DF440E">
        <w:rPr>
          <w:rFonts w:ascii="Angsana New" w:hAnsi="Angsana New" w:hint="cs"/>
          <w:sz w:val="30"/>
          <w:szCs w:val="30"/>
          <w:cs/>
        </w:rPr>
        <w:t>การให้เช่าซื้อยานพาหนะ</w:t>
      </w:r>
      <w:r w:rsidR="00ED07B5" w:rsidRPr="00DF440E">
        <w:rPr>
          <w:rFonts w:ascii="Angsana New" w:hAnsi="Angsana New" w:hint="cs"/>
          <w:sz w:val="30"/>
          <w:szCs w:val="30"/>
          <w:cs/>
        </w:rPr>
        <w:t>และบริการอื่นที่เกี่ยวข้อง</w:t>
      </w:r>
      <w:r w:rsidR="0066277C" w:rsidRPr="00DF440E">
        <w:rPr>
          <w:rFonts w:ascii="Angsana New" w:hAnsi="Angsana New"/>
          <w:sz w:val="30"/>
          <w:szCs w:val="30"/>
        </w:rPr>
        <w:t xml:space="preserve"> </w:t>
      </w:r>
      <w:r w:rsidR="00ED07B5" w:rsidRPr="00DF440E">
        <w:rPr>
          <w:rFonts w:ascii="Angsana New" w:hAnsi="Angsana New" w:hint="cs"/>
          <w:sz w:val="30"/>
          <w:szCs w:val="30"/>
          <w:cs/>
        </w:rPr>
        <w:t>และ</w:t>
      </w:r>
      <w:r w:rsidR="00552AC6" w:rsidRPr="00DF440E">
        <w:rPr>
          <w:rFonts w:ascii="Angsana New" w:hAnsi="Angsana New" w:hint="cs"/>
          <w:sz w:val="30"/>
          <w:szCs w:val="30"/>
          <w:cs/>
        </w:rPr>
        <w:t>การ</w:t>
      </w:r>
      <w:r w:rsidR="0066277C" w:rsidRPr="00DF440E">
        <w:rPr>
          <w:rFonts w:ascii="Angsana New" w:hAnsi="Angsana New" w:hint="cs"/>
          <w:sz w:val="30"/>
          <w:szCs w:val="30"/>
          <w:cs/>
        </w:rPr>
        <w:t>ให้เช่ารถจักรยานยนต์ภายใต้สัญญาเช่าดำเนินงาน</w:t>
      </w:r>
      <w:r w:rsidR="00ED07B5" w:rsidRPr="00DF440E">
        <w:rPr>
          <w:rFonts w:ascii="Angsana New" w:hAnsi="Angsana New" w:hint="cs"/>
          <w:sz w:val="30"/>
          <w:szCs w:val="30"/>
          <w:cs/>
        </w:rPr>
        <w:t xml:space="preserve"> </w:t>
      </w:r>
      <w:r w:rsidRPr="00DF440E">
        <w:rPr>
          <w:rFonts w:ascii="Angsana New" w:hAnsi="Angsana New" w:hint="cs"/>
          <w:sz w:val="30"/>
          <w:szCs w:val="30"/>
          <w:cs/>
        </w:rPr>
        <w:t>โดยรายละเอียดของบริษัทย่อยมีดังต่อไปนี้</w:t>
      </w:r>
    </w:p>
    <w:p w14:paraId="6A91DAFA" w14:textId="77777777" w:rsidR="00FB5CEE" w:rsidRPr="00DF440E" w:rsidRDefault="00FB5CEE" w:rsidP="00FB5CEE">
      <w:pPr>
        <w:tabs>
          <w:tab w:val="left" w:pos="540"/>
        </w:tabs>
        <w:jc w:val="thaiDistribute"/>
        <w:rPr>
          <w:rFonts w:ascii="Angsana New" w:hAnsi="Angsana New"/>
        </w:rPr>
      </w:pPr>
    </w:p>
    <w:tbl>
      <w:tblPr>
        <w:tblW w:w="10064" w:type="dxa"/>
        <w:tblLook w:val="04A0" w:firstRow="1" w:lastRow="0" w:firstColumn="1" w:lastColumn="0" w:noHBand="0" w:noVBand="1"/>
      </w:tblPr>
      <w:tblGrid>
        <w:gridCol w:w="2235"/>
        <w:gridCol w:w="235"/>
        <w:gridCol w:w="2158"/>
        <w:gridCol w:w="236"/>
        <w:gridCol w:w="1217"/>
        <w:gridCol w:w="236"/>
        <w:gridCol w:w="1217"/>
        <w:gridCol w:w="236"/>
        <w:gridCol w:w="1022"/>
        <w:gridCol w:w="236"/>
        <w:gridCol w:w="1036"/>
      </w:tblGrid>
      <w:tr w:rsidR="00FB5CEE" w:rsidRPr="00DF440E" w14:paraId="46C4AB22" w14:textId="77777777" w:rsidTr="00725BBC">
        <w:trPr>
          <w:tblHeader/>
        </w:trPr>
        <w:tc>
          <w:tcPr>
            <w:tcW w:w="2235" w:type="dxa"/>
          </w:tcPr>
          <w:p w14:paraId="4F787C8D" w14:textId="77777777" w:rsidR="00FB5CEE" w:rsidRPr="00DF440E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5" w:type="dxa"/>
          </w:tcPr>
          <w:p w14:paraId="5C4F027D" w14:textId="77777777" w:rsidR="00FB5CEE" w:rsidRPr="00DF440E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58" w:type="dxa"/>
          </w:tcPr>
          <w:p w14:paraId="5E1F6A5F" w14:textId="77777777" w:rsidR="00FB5CEE" w:rsidRPr="00DF440E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7640AD1A" w14:textId="77777777" w:rsidR="00FB5CEE" w:rsidRPr="00DF440E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</w:tcPr>
          <w:p w14:paraId="2A3DC28C" w14:textId="77777777" w:rsidR="00FB5CEE" w:rsidRPr="00DF440E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1E5D3154" w14:textId="77777777" w:rsidR="00FB5CEE" w:rsidRPr="00DF440E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</w:tcPr>
          <w:p w14:paraId="783A2D64" w14:textId="77777777" w:rsidR="00FB5CEE" w:rsidRPr="00DF440E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6AEC5946" w14:textId="77777777" w:rsidR="00FB5CEE" w:rsidRPr="00DF440E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294" w:type="dxa"/>
            <w:gridSpan w:val="3"/>
          </w:tcPr>
          <w:p w14:paraId="0829CDB1" w14:textId="77777777" w:rsidR="00FB5CEE" w:rsidRPr="00DF440E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  <w:cs/>
              </w:rPr>
              <w:t>สัดส่วนการถือหุ้น</w:t>
            </w:r>
          </w:p>
        </w:tc>
      </w:tr>
      <w:tr w:rsidR="00FB5CEE" w:rsidRPr="00DF440E" w14:paraId="533A1056" w14:textId="77777777" w:rsidTr="00725BBC">
        <w:trPr>
          <w:tblHeader/>
        </w:trPr>
        <w:tc>
          <w:tcPr>
            <w:tcW w:w="2235" w:type="dxa"/>
          </w:tcPr>
          <w:p w14:paraId="01E61B29" w14:textId="77777777" w:rsidR="00FB5CEE" w:rsidRPr="00DF440E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5" w:type="dxa"/>
          </w:tcPr>
          <w:p w14:paraId="73ACA545" w14:textId="77777777" w:rsidR="00FB5CEE" w:rsidRPr="00DF440E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58" w:type="dxa"/>
          </w:tcPr>
          <w:p w14:paraId="414D3CCF" w14:textId="77777777" w:rsidR="00FB5CEE" w:rsidRPr="00DF440E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4B229B9A" w14:textId="77777777" w:rsidR="00FB5CEE" w:rsidRPr="00DF440E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</w:tcPr>
          <w:p w14:paraId="09B84AF3" w14:textId="77777777" w:rsidR="00FB5CEE" w:rsidRPr="00DF440E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7E20043F" w14:textId="77777777" w:rsidR="00FB5CEE" w:rsidRPr="00DF440E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</w:tcPr>
          <w:p w14:paraId="2D4FD907" w14:textId="77777777" w:rsidR="00FB5CEE" w:rsidRPr="00DF440E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6B45A9FF" w14:textId="77777777" w:rsidR="00FB5CEE" w:rsidRPr="00DF440E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294" w:type="dxa"/>
            <w:gridSpan w:val="3"/>
          </w:tcPr>
          <w:p w14:paraId="6A978E46" w14:textId="77777777" w:rsidR="00FB5CEE" w:rsidRPr="00DF440E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  <w:cs/>
              </w:rPr>
              <w:t>ทั้งทางตรงและทางอ้อม</w:t>
            </w:r>
          </w:p>
        </w:tc>
      </w:tr>
      <w:tr w:rsidR="00FB5CEE" w:rsidRPr="00DF440E" w14:paraId="4FE2911C" w14:textId="77777777" w:rsidTr="00725BBC">
        <w:trPr>
          <w:tblHeader/>
        </w:trPr>
        <w:tc>
          <w:tcPr>
            <w:tcW w:w="2235" w:type="dxa"/>
          </w:tcPr>
          <w:p w14:paraId="75918536" w14:textId="77777777" w:rsidR="00FB5CEE" w:rsidRPr="00DF440E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5" w:type="dxa"/>
          </w:tcPr>
          <w:p w14:paraId="6AB05DE1" w14:textId="77777777" w:rsidR="00FB5CEE" w:rsidRPr="00DF440E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58" w:type="dxa"/>
          </w:tcPr>
          <w:p w14:paraId="0B0E64EC" w14:textId="77777777" w:rsidR="00FB5CEE" w:rsidRPr="00DF440E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42425F97" w14:textId="77777777" w:rsidR="00FB5CEE" w:rsidRPr="00DF440E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70" w:type="dxa"/>
            <w:gridSpan w:val="3"/>
            <w:tcBorders>
              <w:bottom w:val="single" w:sz="4" w:space="0" w:color="auto"/>
            </w:tcBorders>
          </w:tcPr>
          <w:p w14:paraId="075A03FE" w14:textId="77777777" w:rsidR="00FB5CEE" w:rsidRPr="00DF440E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  <w:cs/>
              </w:rPr>
              <w:t>ทุนที่ชำระแล้ว (พันบาท)</w:t>
            </w:r>
          </w:p>
        </w:tc>
        <w:tc>
          <w:tcPr>
            <w:tcW w:w="236" w:type="dxa"/>
          </w:tcPr>
          <w:p w14:paraId="2357DC79" w14:textId="77777777" w:rsidR="00FB5CEE" w:rsidRPr="00DF440E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294" w:type="dxa"/>
            <w:gridSpan w:val="3"/>
            <w:tcBorders>
              <w:bottom w:val="single" w:sz="4" w:space="0" w:color="auto"/>
            </w:tcBorders>
          </w:tcPr>
          <w:p w14:paraId="7CB1E672" w14:textId="77777777" w:rsidR="00FB5CEE" w:rsidRPr="00DF440E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  <w:cs/>
              </w:rPr>
              <w:t>ของบริษัท (ร้อยละ)</w:t>
            </w:r>
          </w:p>
        </w:tc>
      </w:tr>
      <w:tr w:rsidR="004874D4" w:rsidRPr="00DF440E" w14:paraId="343AB078" w14:textId="77777777" w:rsidTr="00725BBC">
        <w:trPr>
          <w:tblHeader/>
        </w:trPr>
        <w:tc>
          <w:tcPr>
            <w:tcW w:w="2235" w:type="dxa"/>
            <w:tcBorders>
              <w:bottom w:val="single" w:sz="4" w:space="0" w:color="auto"/>
            </w:tcBorders>
            <w:vAlign w:val="bottom"/>
          </w:tcPr>
          <w:p w14:paraId="5C71A175" w14:textId="77777777" w:rsidR="004874D4" w:rsidRPr="00DF440E" w:rsidRDefault="004874D4" w:rsidP="004874D4">
            <w:pPr>
              <w:pStyle w:val="a1"/>
              <w:tabs>
                <w:tab w:val="left" w:pos="1735"/>
              </w:tabs>
              <w:ind w:left="-2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ชื่อบริษัท</w:t>
            </w:r>
          </w:p>
        </w:tc>
        <w:tc>
          <w:tcPr>
            <w:tcW w:w="235" w:type="dxa"/>
            <w:vAlign w:val="bottom"/>
          </w:tcPr>
          <w:p w14:paraId="0E4BFA3F" w14:textId="77777777" w:rsidR="004874D4" w:rsidRPr="00DF440E" w:rsidRDefault="004874D4" w:rsidP="004874D4">
            <w:pPr>
              <w:pStyle w:val="3"/>
              <w:tabs>
                <w:tab w:val="clear" w:pos="360"/>
                <w:tab w:val="clear" w:pos="720"/>
              </w:tabs>
              <w:ind w:left="-18" w:right="-18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</w:p>
        </w:tc>
        <w:tc>
          <w:tcPr>
            <w:tcW w:w="2158" w:type="dxa"/>
            <w:tcBorders>
              <w:bottom w:val="single" w:sz="4" w:space="0" w:color="auto"/>
            </w:tcBorders>
            <w:vAlign w:val="bottom"/>
          </w:tcPr>
          <w:p w14:paraId="13CBF637" w14:textId="77777777" w:rsidR="004874D4" w:rsidRPr="00DF440E" w:rsidRDefault="004874D4" w:rsidP="004874D4">
            <w:pPr>
              <w:pStyle w:val="a1"/>
              <w:tabs>
                <w:tab w:val="left" w:pos="2034"/>
              </w:tabs>
              <w:ind w:left="-2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ลักษณะธุรกิจ</w:t>
            </w:r>
          </w:p>
        </w:tc>
        <w:tc>
          <w:tcPr>
            <w:tcW w:w="236" w:type="dxa"/>
          </w:tcPr>
          <w:p w14:paraId="12B15FB8" w14:textId="77777777" w:rsidR="004874D4" w:rsidRPr="00DF440E" w:rsidRDefault="004874D4" w:rsidP="004874D4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39B1D11D" w14:textId="7BBB2001" w:rsidR="004874D4" w:rsidRPr="00DF440E" w:rsidRDefault="004874D4" w:rsidP="004874D4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  <w:tc>
          <w:tcPr>
            <w:tcW w:w="236" w:type="dxa"/>
          </w:tcPr>
          <w:p w14:paraId="75B01302" w14:textId="77777777" w:rsidR="004874D4" w:rsidRPr="00DF440E" w:rsidRDefault="004874D4" w:rsidP="004874D4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7ED62CE2" w14:textId="1488DD41" w:rsidR="004874D4" w:rsidRPr="00DF440E" w:rsidRDefault="004874D4" w:rsidP="004874D4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236" w:type="dxa"/>
          </w:tcPr>
          <w:p w14:paraId="7984CF5C" w14:textId="77777777" w:rsidR="004874D4" w:rsidRPr="00DF440E" w:rsidRDefault="004874D4" w:rsidP="004874D4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771406F6" w14:textId="3EB30333" w:rsidR="004874D4" w:rsidRPr="00DF440E" w:rsidRDefault="004874D4" w:rsidP="004874D4">
            <w:pPr>
              <w:pStyle w:val="a1"/>
              <w:tabs>
                <w:tab w:val="left" w:pos="1086"/>
              </w:tabs>
              <w:ind w:left="-2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2568</w:t>
            </w:r>
          </w:p>
        </w:tc>
        <w:tc>
          <w:tcPr>
            <w:tcW w:w="236" w:type="dxa"/>
            <w:vAlign w:val="bottom"/>
          </w:tcPr>
          <w:p w14:paraId="565C0606" w14:textId="77777777" w:rsidR="004874D4" w:rsidRPr="00DF440E" w:rsidRDefault="004874D4" w:rsidP="004874D4">
            <w:pPr>
              <w:pStyle w:val="a1"/>
              <w:tabs>
                <w:tab w:val="left" w:pos="1060"/>
              </w:tabs>
              <w:ind w:left="-28" w:right="-108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vAlign w:val="bottom"/>
          </w:tcPr>
          <w:p w14:paraId="235FFB5C" w14:textId="3D9BF155" w:rsidR="004874D4" w:rsidRPr="00DF440E" w:rsidRDefault="004874D4" w:rsidP="004874D4">
            <w:pPr>
              <w:pStyle w:val="a1"/>
              <w:tabs>
                <w:tab w:val="left" w:pos="1086"/>
              </w:tabs>
              <w:ind w:left="-2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2567</w:t>
            </w:r>
          </w:p>
        </w:tc>
      </w:tr>
      <w:tr w:rsidR="004874D4" w:rsidRPr="00DF440E" w14:paraId="4A1FCFF9" w14:textId="77777777" w:rsidTr="00DF440E">
        <w:trPr>
          <w:trHeight w:hRule="exact" w:val="113"/>
        </w:trPr>
        <w:tc>
          <w:tcPr>
            <w:tcW w:w="2235" w:type="dxa"/>
            <w:tcBorders>
              <w:top w:val="single" w:sz="4" w:space="0" w:color="auto"/>
            </w:tcBorders>
          </w:tcPr>
          <w:p w14:paraId="4A90C056" w14:textId="77777777" w:rsidR="004874D4" w:rsidRPr="00DF440E" w:rsidRDefault="004874D4" w:rsidP="004874D4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35" w:type="dxa"/>
          </w:tcPr>
          <w:p w14:paraId="2E2F8DCB" w14:textId="77777777" w:rsidR="004874D4" w:rsidRPr="00DF440E" w:rsidRDefault="004874D4" w:rsidP="004874D4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158" w:type="dxa"/>
            <w:tcBorders>
              <w:top w:val="single" w:sz="4" w:space="0" w:color="auto"/>
            </w:tcBorders>
          </w:tcPr>
          <w:p w14:paraId="715F6375" w14:textId="77777777" w:rsidR="004874D4" w:rsidRPr="00DF440E" w:rsidRDefault="004874D4" w:rsidP="004874D4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36" w:type="dxa"/>
          </w:tcPr>
          <w:p w14:paraId="737780FA" w14:textId="77777777" w:rsidR="004874D4" w:rsidRPr="00DF440E" w:rsidRDefault="004874D4" w:rsidP="004874D4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4A9BF23A" w14:textId="77777777" w:rsidR="004874D4" w:rsidRPr="00DF440E" w:rsidRDefault="004874D4" w:rsidP="004874D4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5BA87B34" w14:textId="77777777" w:rsidR="004874D4" w:rsidRPr="00DF440E" w:rsidRDefault="004874D4" w:rsidP="004874D4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698B5573" w14:textId="77777777" w:rsidR="004874D4" w:rsidRPr="00DF440E" w:rsidRDefault="004874D4" w:rsidP="004874D4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215A1BA2" w14:textId="77777777" w:rsidR="004874D4" w:rsidRPr="00DF440E" w:rsidRDefault="004874D4" w:rsidP="004874D4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18E2DD30" w14:textId="77777777" w:rsidR="004874D4" w:rsidRPr="00DF440E" w:rsidRDefault="004874D4" w:rsidP="004874D4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524C2AEA" w14:textId="77777777" w:rsidR="004874D4" w:rsidRPr="00DF440E" w:rsidRDefault="004874D4" w:rsidP="004874D4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</w:tcPr>
          <w:p w14:paraId="4F1740DA" w14:textId="77777777" w:rsidR="004874D4" w:rsidRPr="00DF440E" w:rsidRDefault="004874D4" w:rsidP="004874D4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</w:tr>
      <w:tr w:rsidR="004874D4" w:rsidRPr="00DF440E" w14:paraId="755909E5" w14:textId="77777777" w:rsidTr="00725BBC">
        <w:tc>
          <w:tcPr>
            <w:tcW w:w="2235" w:type="dxa"/>
          </w:tcPr>
          <w:p w14:paraId="417A690F" w14:textId="77777777" w:rsidR="004874D4" w:rsidRPr="00DF440E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DF440E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บริษัท ซี.วี.เอ. จำกัด</w:t>
            </w:r>
          </w:p>
        </w:tc>
        <w:tc>
          <w:tcPr>
            <w:tcW w:w="235" w:type="dxa"/>
          </w:tcPr>
          <w:p w14:paraId="101D49FB" w14:textId="77777777" w:rsidR="004874D4" w:rsidRPr="00DF440E" w:rsidRDefault="004874D4" w:rsidP="004874D4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58" w:type="dxa"/>
          </w:tcPr>
          <w:p w14:paraId="4EABDA61" w14:textId="46CC72D3" w:rsidR="004874D4" w:rsidRPr="00DF440E" w:rsidRDefault="004874D4" w:rsidP="004874D4">
            <w:pPr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  <w:cs/>
              </w:rPr>
              <w:t>ให้บริการที่เกี่ยวข้องกับธุรกิจเช่าซื้อรถจักรยานยนต์รวมถึงการปรับสภาพรถ</w:t>
            </w:r>
          </w:p>
        </w:tc>
        <w:tc>
          <w:tcPr>
            <w:tcW w:w="236" w:type="dxa"/>
          </w:tcPr>
          <w:p w14:paraId="31E59DEC" w14:textId="77777777" w:rsidR="004874D4" w:rsidRPr="00DF440E" w:rsidRDefault="004874D4" w:rsidP="004874D4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217" w:type="dxa"/>
          </w:tcPr>
          <w:p w14:paraId="50E822AD" w14:textId="77777777" w:rsidR="004874D4" w:rsidRPr="00DF440E" w:rsidRDefault="004874D4" w:rsidP="00B07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>50,000</w:t>
            </w:r>
          </w:p>
        </w:tc>
        <w:tc>
          <w:tcPr>
            <w:tcW w:w="236" w:type="dxa"/>
          </w:tcPr>
          <w:p w14:paraId="74872CAC" w14:textId="77777777" w:rsidR="004874D4" w:rsidRPr="00DF440E" w:rsidRDefault="004874D4" w:rsidP="004874D4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</w:tcPr>
          <w:p w14:paraId="00C9BCEC" w14:textId="564542E3" w:rsidR="004874D4" w:rsidRPr="00DF440E" w:rsidRDefault="004874D4" w:rsidP="00B07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>50,000</w:t>
            </w:r>
          </w:p>
        </w:tc>
        <w:tc>
          <w:tcPr>
            <w:tcW w:w="236" w:type="dxa"/>
          </w:tcPr>
          <w:p w14:paraId="566155B7" w14:textId="77777777" w:rsidR="004874D4" w:rsidRPr="00DF440E" w:rsidRDefault="004874D4" w:rsidP="004874D4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2" w:type="dxa"/>
          </w:tcPr>
          <w:p w14:paraId="6F223F38" w14:textId="77777777" w:rsidR="004874D4" w:rsidRPr="00DF440E" w:rsidRDefault="004874D4" w:rsidP="004874D4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>99.99</w:t>
            </w:r>
          </w:p>
        </w:tc>
        <w:tc>
          <w:tcPr>
            <w:tcW w:w="236" w:type="dxa"/>
          </w:tcPr>
          <w:p w14:paraId="0FE048AC" w14:textId="77777777" w:rsidR="004874D4" w:rsidRPr="00DF440E" w:rsidRDefault="004874D4" w:rsidP="004874D4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36" w:type="dxa"/>
          </w:tcPr>
          <w:p w14:paraId="2A50B5BE" w14:textId="0E65C368" w:rsidR="004874D4" w:rsidRPr="00DF440E" w:rsidRDefault="004874D4" w:rsidP="004874D4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>99.99</w:t>
            </w:r>
          </w:p>
        </w:tc>
      </w:tr>
      <w:tr w:rsidR="004874D4" w:rsidRPr="00DF440E" w14:paraId="0621C9E5" w14:textId="77777777" w:rsidTr="00725BBC">
        <w:tc>
          <w:tcPr>
            <w:tcW w:w="2235" w:type="dxa"/>
          </w:tcPr>
          <w:p w14:paraId="73DD8828" w14:textId="77777777" w:rsidR="004874D4" w:rsidRPr="00DF440E" w:rsidRDefault="004874D4" w:rsidP="004874D4">
            <w:pPr>
              <w:tabs>
                <w:tab w:val="left" w:pos="162"/>
              </w:tabs>
              <w:ind w:left="-108" w:right="-270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ชยภาค จำกัด</w:t>
            </w:r>
          </w:p>
        </w:tc>
        <w:tc>
          <w:tcPr>
            <w:tcW w:w="235" w:type="dxa"/>
          </w:tcPr>
          <w:p w14:paraId="14BD4B03" w14:textId="77777777" w:rsidR="004874D4" w:rsidRPr="00DF440E" w:rsidRDefault="004874D4" w:rsidP="004874D4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58" w:type="dxa"/>
          </w:tcPr>
          <w:p w14:paraId="3CF37BE5" w14:textId="77777777" w:rsidR="004874D4" w:rsidRPr="00DF440E" w:rsidRDefault="004874D4" w:rsidP="004874D4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  <w:cs/>
              </w:rPr>
              <w:t>ให้เช่าซื้อรถยนต์และรถจักรยานยนต์</w:t>
            </w:r>
          </w:p>
        </w:tc>
        <w:tc>
          <w:tcPr>
            <w:tcW w:w="236" w:type="dxa"/>
          </w:tcPr>
          <w:p w14:paraId="63E4D6CF" w14:textId="77777777" w:rsidR="004874D4" w:rsidRPr="00DF440E" w:rsidRDefault="004874D4" w:rsidP="004874D4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217" w:type="dxa"/>
          </w:tcPr>
          <w:p w14:paraId="5D119C23" w14:textId="77777777" w:rsidR="004874D4" w:rsidRPr="00DF440E" w:rsidRDefault="004874D4" w:rsidP="00B07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>40,000</w:t>
            </w:r>
          </w:p>
        </w:tc>
        <w:tc>
          <w:tcPr>
            <w:tcW w:w="236" w:type="dxa"/>
          </w:tcPr>
          <w:p w14:paraId="079FDBDC" w14:textId="77777777" w:rsidR="004874D4" w:rsidRPr="00DF440E" w:rsidRDefault="004874D4" w:rsidP="004874D4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</w:tcPr>
          <w:p w14:paraId="1AC2450A" w14:textId="0CB23410" w:rsidR="004874D4" w:rsidRPr="00DF440E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>40,000</w:t>
            </w:r>
          </w:p>
        </w:tc>
        <w:tc>
          <w:tcPr>
            <w:tcW w:w="236" w:type="dxa"/>
          </w:tcPr>
          <w:p w14:paraId="29DF5A5D" w14:textId="77777777" w:rsidR="004874D4" w:rsidRPr="00DF440E" w:rsidRDefault="004874D4" w:rsidP="004874D4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2" w:type="dxa"/>
          </w:tcPr>
          <w:p w14:paraId="789A716E" w14:textId="77777777" w:rsidR="004874D4" w:rsidRPr="00DF440E" w:rsidRDefault="004874D4" w:rsidP="004874D4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>99.99</w:t>
            </w:r>
          </w:p>
        </w:tc>
        <w:tc>
          <w:tcPr>
            <w:tcW w:w="236" w:type="dxa"/>
          </w:tcPr>
          <w:p w14:paraId="57FE8C62" w14:textId="77777777" w:rsidR="004874D4" w:rsidRPr="00DF440E" w:rsidRDefault="004874D4" w:rsidP="004874D4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36" w:type="dxa"/>
          </w:tcPr>
          <w:p w14:paraId="5B5C7C84" w14:textId="162C91D4" w:rsidR="004874D4" w:rsidRPr="00DF440E" w:rsidRDefault="004874D4" w:rsidP="004874D4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>99.99</w:t>
            </w:r>
          </w:p>
        </w:tc>
      </w:tr>
      <w:tr w:rsidR="004874D4" w:rsidRPr="00DF440E" w14:paraId="06B0AF93" w14:textId="77777777" w:rsidTr="00725BBC">
        <w:tc>
          <w:tcPr>
            <w:tcW w:w="2235" w:type="dxa"/>
          </w:tcPr>
          <w:p w14:paraId="594B05EB" w14:textId="77777777" w:rsidR="004874D4" w:rsidRPr="00DF440E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DF440E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บริษัท ทีเค เงินทันใจ</w:t>
            </w:r>
            <w:r w:rsidRPr="00DF440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</w:t>
            </w:r>
            <w:r w:rsidRPr="00DF440E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จำกัด </w:t>
            </w:r>
          </w:p>
        </w:tc>
        <w:tc>
          <w:tcPr>
            <w:tcW w:w="235" w:type="dxa"/>
          </w:tcPr>
          <w:p w14:paraId="2E2EFD43" w14:textId="77777777" w:rsidR="004874D4" w:rsidRPr="00DF440E" w:rsidRDefault="004874D4" w:rsidP="004874D4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58" w:type="dxa"/>
          </w:tcPr>
          <w:p w14:paraId="5BB6B49A" w14:textId="77777777" w:rsidR="004874D4" w:rsidRPr="00DF440E" w:rsidRDefault="004874D4" w:rsidP="004874D4">
            <w:pPr>
              <w:ind w:right="-108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ให้สินเชื่อรายย่อยเพื่อการประกอบอาชีพ (</w:t>
            </w:r>
            <w:r w:rsidRPr="00DF440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Nano Finance)</w:t>
            </w:r>
            <w:r w:rsidRPr="00DF440E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 และสินเชื่อส่วนบุคคล</w:t>
            </w:r>
            <w:r w:rsidRPr="00DF440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</w:t>
            </w:r>
          </w:p>
        </w:tc>
        <w:tc>
          <w:tcPr>
            <w:tcW w:w="236" w:type="dxa"/>
          </w:tcPr>
          <w:p w14:paraId="0B3B59CE" w14:textId="77777777" w:rsidR="004874D4" w:rsidRPr="00DF440E" w:rsidRDefault="004874D4" w:rsidP="004874D4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217" w:type="dxa"/>
          </w:tcPr>
          <w:p w14:paraId="7EF0EFDA" w14:textId="77777777" w:rsidR="004874D4" w:rsidRPr="00DF440E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>50,000</w:t>
            </w:r>
          </w:p>
        </w:tc>
        <w:tc>
          <w:tcPr>
            <w:tcW w:w="236" w:type="dxa"/>
          </w:tcPr>
          <w:p w14:paraId="7C2E6AFD" w14:textId="77777777" w:rsidR="004874D4" w:rsidRPr="00DF440E" w:rsidRDefault="004874D4" w:rsidP="004874D4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</w:tcPr>
          <w:p w14:paraId="1BCB6239" w14:textId="01DDCE74" w:rsidR="004874D4" w:rsidRPr="00DF440E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>50,000</w:t>
            </w:r>
          </w:p>
        </w:tc>
        <w:tc>
          <w:tcPr>
            <w:tcW w:w="236" w:type="dxa"/>
          </w:tcPr>
          <w:p w14:paraId="6483F75A" w14:textId="77777777" w:rsidR="004874D4" w:rsidRPr="00DF440E" w:rsidRDefault="004874D4" w:rsidP="004874D4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2" w:type="dxa"/>
          </w:tcPr>
          <w:p w14:paraId="35B51EF3" w14:textId="77777777" w:rsidR="004874D4" w:rsidRPr="00DF440E" w:rsidRDefault="004874D4" w:rsidP="004874D4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>99.99</w:t>
            </w:r>
          </w:p>
        </w:tc>
        <w:tc>
          <w:tcPr>
            <w:tcW w:w="236" w:type="dxa"/>
          </w:tcPr>
          <w:p w14:paraId="00710F4C" w14:textId="77777777" w:rsidR="004874D4" w:rsidRPr="00DF440E" w:rsidRDefault="004874D4" w:rsidP="004874D4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36" w:type="dxa"/>
          </w:tcPr>
          <w:p w14:paraId="0C6480DF" w14:textId="147B14EE" w:rsidR="004874D4" w:rsidRPr="00DF440E" w:rsidRDefault="004874D4" w:rsidP="004874D4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>99.99</w:t>
            </w:r>
          </w:p>
        </w:tc>
      </w:tr>
      <w:tr w:rsidR="004874D4" w:rsidRPr="00DF440E" w14:paraId="5594A10F" w14:textId="77777777" w:rsidTr="00725BBC">
        <w:tc>
          <w:tcPr>
            <w:tcW w:w="2235" w:type="dxa"/>
          </w:tcPr>
          <w:p w14:paraId="434C6119" w14:textId="77777777" w:rsidR="004874D4" w:rsidRPr="00DF440E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DF440E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บริษัท ทีเค</w:t>
            </w:r>
            <w:r w:rsidRPr="00DF440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</w:t>
            </w:r>
            <w:r w:rsidRPr="00DF440E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โบรคเกอร์ จำกัด</w:t>
            </w:r>
          </w:p>
        </w:tc>
        <w:tc>
          <w:tcPr>
            <w:tcW w:w="235" w:type="dxa"/>
          </w:tcPr>
          <w:p w14:paraId="6435D13C" w14:textId="77777777" w:rsidR="004874D4" w:rsidRPr="00DF440E" w:rsidRDefault="004874D4" w:rsidP="004874D4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58" w:type="dxa"/>
          </w:tcPr>
          <w:p w14:paraId="7FA8E886" w14:textId="77777777" w:rsidR="004874D4" w:rsidRPr="00DF440E" w:rsidRDefault="004874D4" w:rsidP="004874D4">
            <w:pPr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  <w:cs/>
              </w:rPr>
              <w:t>นายหน้าประกันวินาศภัย</w:t>
            </w:r>
          </w:p>
        </w:tc>
        <w:tc>
          <w:tcPr>
            <w:tcW w:w="236" w:type="dxa"/>
          </w:tcPr>
          <w:p w14:paraId="0DED54F1" w14:textId="77777777" w:rsidR="004874D4" w:rsidRPr="00DF440E" w:rsidRDefault="004874D4" w:rsidP="004874D4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217" w:type="dxa"/>
          </w:tcPr>
          <w:p w14:paraId="64E0698E" w14:textId="77777777" w:rsidR="004874D4" w:rsidRPr="00DF440E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 xml:space="preserve">  3,000</w:t>
            </w:r>
          </w:p>
        </w:tc>
        <w:tc>
          <w:tcPr>
            <w:tcW w:w="236" w:type="dxa"/>
          </w:tcPr>
          <w:p w14:paraId="103E5BC8" w14:textId="77777777" w:rsidR="004874D4" w:rsidRPr="00DF440E" w:rsidRDefault="004874D4" w:rsidP="004874D4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</w:tcPr>
          <w:p w14:paraId="4353D069" w14:textId="58C882EA" w:rsidR="004874D4" w:rsidRPr="00DF440E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 xml:space="preserve">  3,000</w:t>
            </w:r>
          </w:p>
        </w:tc>
        <w:tc>
          <w:tcPr>
            <w:tcW w:w="236" w:type="dxa"/>
          </w:tcPr>
          <w:p w14:paraId="016F344D" w14:textId="77777777" w:rsidR="004874D4" w:rsidRPr="00DF440E" w:rsidRDefault="004874D4" w:rsidP="004874D4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2" w:type="dxa"/>
          </w:tcPr>
          <w:p w14:paraId="22360D85" w14:textId="77777777" w:rsidR="004874D4" w:rsidRPr="00DF440E" w:rsidRDefault="004874D4" w:rsidP="004874D4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>99.99</w:t>
            </w:r>
          </w:p>
        </w:tc>
        <w:tc>
          <w:tcPr>
            <w:tcW w:w="236" w:type="dxa"/>
          </w:tcPr>
          <w:p w14:paraId="0EB16CDB" w14:textId="77777777" w:rsidR="004874D4" w:rsidRPr="00DF440E" w:rsidRDefault="004874D4" w:rsidP="004874D4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36" w:type="dxa"/>
          </w:tcPr>
          <w:p w14:paraId="47A9BBC0" w14:textId="0886FF66" w:rsidR="004874D4" w:rsidRPr="00DF440E" w:rsidRDefault="004874D4" w:rsidP="004874D4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>99.99</w:t>
            </w:r>
          </w:p>
        </w:tc>
      </w:tr>
      <w:tr w:rsidR="00535D3C" w:rsidRPr="00DF440E" w14:paraId="41495AF3" w14:textId="77777777" w:rsidTr="00725BBC">
        <w:tc>
          <w:tcPr>
            <w:tcW w:w="2235" w:type="dxa"/>
          </w:tcPr>
          <w:p w14:paraId="68D06AEB" w14:textId="641D7AC3" w:rsidR="00535D3C" w:rsidRPr="00DF440E" w:rsidRDefault="00535D3C" w:rsidP="0053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proofErr w:type="spellStart"/>
            <w:r w:rsidRPr="00DF440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Sabaidee</w:t>
            </w:r>
            <w:proofErr w:type="spellEnd"/>
            <w:r w:rsidRPr="00DF440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Leasing Co., Ltd.</w:t>
            </w:r>
          </w:p>
        </w:tc>
        <w:tc>
          <w:tcPr>
            <w:tcW w:w="235" w:type="dxa"/>
          </w:tcPr>
          <w:p w14:paraId="1EA29C81" w14:textId="77777777" w:rsidR="00535D3C" w:rsidRPr="00DF440E" w:rsidRDefault="00535D3C" w:rsidP="00535D3C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58" w:type="dxa"/>
          </w:tcPr>
          <w:p w14:paraId="5F5AC040" w14:textId="59FB7C5B" w:rsidR="00535D3C" w:rsidRPr="00DF440E" w:rsidRDefault="00535D3C" w:rsidP="00535D3C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440E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ให้เช่าซื้อรถจักรยานยนต์</w:t>
            </w:r>
          </w:p>
        </w:tc>
        <w:tc>
          <w:tcPr>
            <w:tcW w:w="236" w:type="dxa"/>
          </w:tcPr>
          <w:p w14:paraId="378E4AB7" w14:textId="77777777" w:rsidR="00535D3C" w:rsidRPr="00DF440E" w:rsidRDefault="00535D3C" w:rsidP="00535D3C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217" w:type="dxa"/>
          </w:tcPr>
          <w:p w14:paraId="68D524CC" w14:textId="1FDE9005" w:rsidR="00535D3C" w:rsidRPr="00DF440E" w:rsidRDefault="00535D3C" w:rsidP="0053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 xml:space="preserve">    58,013*</w:t>
            </w:r>
          </w:p>
        </w:tc>
        <w:tc>
          <w:tcPr>
            <w:tcW w:w="236" w:type="dxa"/>
          </w:tcPr>
          <w:p w14:paraId="53F1898A" w14:textId="77777777" w:rsidR="00535D3C" w:rsidRPr="00DF440E" w:rsidRDefault="00535D3C" w:rsidP="00535D3C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</w:tcPr>
          <w:p w14:paraId="74364E65" w14:textId="3847C4F1" w:rsidR="00535D3C" w:rsidRPr="00DF440E" w:rsidRDefault="00535D3C" w:rsidP="0053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 xml:space="preserve">    58,013*</w:t>
            </w:r>
          </w:p>
        </w:tc>
        <w:tc>
          <w:tcPr>
            <w:tcW w:w="236" w:type="dxa"/>
          </w:tcPr>
          <w:p w14:paraId="626A5BAB" w14:textId="77777777" w:rsidR="00535D3C" w:rsidRPr="00DF440E" w:rsidRDefault="00535D3C" w:rsidP="00535D3C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2" w:type="dxa"/>
          </w:tcPr>
          <w:p w14:paraId="254BAD61" w14:textId="345B2313" w:rsidR="00535D3C" w:rsidRPr="00DF440E" w:rsidRDefault="00535D3C" w:rsidP="00535D3C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>93.45</w:t>
            </w:r>
          </w:p>
        </w:tc>
        <w:tc>
          <w:tcPr>
            <w:tcW w:w="236" w:type="dxa"/>
          </w:tcPr>
          <w:p w14:paraId="6347182F" w14:textId="77777777" w:rsidR="00535D3C" w:rsidRPr="00DF440E" w:rsidRDefault="00535D3C" w:rsidP="00535D3C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36" w:type="dxa"/>
          </w:tcPr>
          <w:p w14:paraId="3977BAE3" w14:textId="275D5B5B" w:rsidR="00535D3C" w:rsidRPr="00DF440E" w:rsidRDefault="00535D3C" w:rsidP="00535D3C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  <w:cs/>
              </w:rPr>
              <w:t>93.45</w:t>
            </w:r>
          </w:p>
        </w:tc>
      </w:tr>
      <w:tr w:rsidR="00535D3C" w:rsidRPr="00DF440E" w14:paraId="370A8D63" w14:textId="77777777" w:rsidTr="00725BBC">
        <w:tc>
          <w:tcPr>
            <w:tcW w:w="2235" w:type="dxa"/>
          </w:tcPr>
          <w:p w14:paraId="10810684" w14:textId="43868887" w:rsidR="00535D3C" w:rsidRPr="00DF440E" w:rsidRDefault="00535D3C" w:rsidP="0053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DF440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  </w:t>
            </w:r>
            <w:r w:rsidRPr="00DF440E">
              <w:rPr>
                <w:rFonts w:asciiTheme="majorBidi" w:hAnsiTheme="majorBidi" w:cstheme="majorBidi"/>
                <w:sz w:val="29"/>
                <w:szCs w:val="29"/>
                <w:cs/>
              </w:rPr>
              <w:t>(ประเทศลาว</w:t>
            </w:r>
            <w:r w:rsidRPr="00DF440E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35" w:type="dxa"/>
          </w:tcPr>
          <w:p w14:paraId="40E3BF15" w14:textId="77777777" w:rsidR="00535D3C" w:rsidRPr="00DF440E" w:rsidRDefault="00535D3C" w:rsidP="00535D3C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58" w:type="dxa"/>
          </w:tcPr>
          <w:p w14:paraId="7C266D41" w14:textId="77777777" w:rsidR="00535D3C" w:rsidRPr="00DF440E" w:rsidRDefault="00535D3C" w:rsidP="00535D3C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36" w:type="dxa"/>
          </w:tcPr>
          <w:p w14:paraId="693A54A4" w14:textId="77777777" w:rsidR="00535D3C" w:rsidRPr="00DF440E" w:rsidRDefault="00535D3C" w:rsidP="00535D3C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217" w:type="dxa"/>
          </w:tcPr>
          <w:p w14:paraId="7DCE057F" w14:textId="77777777" w:rsidR="00535D3C" w:rsidRPr="00DF440E" w:rsidRDefault="00535D3C" w:rsidP="0053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63B5C4E2" w14:textId="77777777" w:rsidR="00535D3C" w:rsidRPr="00DF440E" w:rsidRDefault="00535D3C" w:rsidP="00535D3C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</w:tcPr>
          <w:p w14:paraId="4F4EF3BC" w14:textId="77777777" w:rsidR="00535D3C" w:rsidRPr="00DF440E" w:rsidRDefault="00535D3C" w:rsidP="0053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22E940C6" w14:textId="77777777" w:rsidR="00535D3C" w:rsidRPr="00DF440E" w:rsidRDefault="00535D3C" w:rsidP="00535D3C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2" w:type="dxa"/>
          </w:tcPr>
          <w:p w14:paraId="6966BEB9" w14:textId="77777777" w:rsidR="00535D3C" w:rsidRPr="00DF440E" w:rsidRDefault="00535D3C" w:rsidP="00535D3C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25AFB466" w14:textId="77777777" w:rsidR="00535D3C" w:rsidRPr="00DF440E" w:rsidRDefault="00535D3C" w:rsidP="00535D3C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36" w:type="dxa"/>
          </w:tcPr>
          <w:p w14:paraId="60A863D3" w14:textId="77777777" w:rsidR="00535D3C" w:rsidRPr="00DF440E" w:rsidRDefault="00535D3C" w:rsidP="00535D3C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535D3C" w:rsidRPr="00DF440E" w14:paraId="6EC53B94" w14:textId="77777777" w:rsidTr="00725BBC">
        <w:tc>
          <w:tcPr>
            <w:tcW w:w="2235" w:type="dxa"/>
          </w:tcPr>
          <w:p w14:paraId="1001840E" w14:textId="73546248" w:rsidR="00535D3C" w:rsidRPr="00DF440E" w:rsidRDefault="00535D3C" w:rsidP="0053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proofErr w:type="spellStart"/>
            <w:r w:rsidRPr="00DF440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Suosdey</w:t>
            </w:r>
            <w:proofErr w:type="spellEnd"/>
            <w:r w:rsidRPr="00DF440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Finance PLC. </w:t>
            </w:r>
          </w:p>
        </w:tc>
        <w:tc>
          <w:tcPr>
            <w:tcW w:w="235" w:type="dxa"/>
          </w:tcPr>
          <w:p w14:paraId="2533C3EF" w14:textId="77777777" w:rsidR="00535D3C" w:rsidRPr="00DF440E" w:rsidRDefault="00535D3C" w:rsidP="00535D3C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58" w:type="dxa"/>
          </w:tcPr>
          <w:p w14:paraId="4DF0802A" w14:textId="074B4A96" w:rsidR="00535D3C" w:rsidRPr="00DF440E" w:rsidRDefault="00535D3C" w:rsidP="00535D3C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440E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ให้เช่าซื้อรถจักรยานยนต์</w:t>
            </w:r>
          </w:p>
        </w:tc>
        <w:tc>
          <w:tcPr>
            <w:tcW w:w="236" w:type="dxa"/>
          </w:tcPr>
          <w:p w14:paraId="1E71AB05" w14:textId="77777777" w:rsidR="00535D3C" w:rsidRPr="00DF440E" w:rsidRDefault="00535D3C" w:rsidP="00535D3C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217" w:type="dxa"/>
          </w:tcPr>
          <w:p w14:paraId="09BA978A" w14:textId="6E791BA7" w:rsidR="00535D3C" w:rsidRPr="00DF440E" w:rsidRDefault="00535D3C" w:rsidP="0053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>132,209**</w:t>
            </w:r>
          </w:p>
        </w:tc>
        <w:tc>
          <w:tcPr>
            <w:tcW w:w="236" w:type="dxa"/>
          </w:tcPr>
          <w:p w14:paraId="56544FDD" w14:textId="77777777" w:rsidR="00535D3C" w:rsidRPr="00DF440E" w:rsidRDefault="00535D3C" w:rsidP="00535D3C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</w:tcPr>
          <w:p w14:paraId="7B88BD1B" w14:textId="3726DA97" w:rsidR="00535D3C" w:rsidRPr="00DF440E" w:rsidRDefault="00535D3C" w:rsidP="0053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>132,209**</w:t>
            </w:r>
          </w:p>
        </w:tc>
        <w:tc>
          <w:tcPr>
            <w:tcW w:w="236" w:type="dxa"/>
          </w:tcPr>
          <w:p w14:paraId="47CB9D42" w14:textId="77777777" w:rsidR="00535D3C" w:rsidRPr="00DF440E" w:rsidRDefault="00535D3C" w:rsidP="00535D3C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2" w:type="dxa"/>
          </w:tcPr>
          <w:p w14:paraId="695CCEE8" w14:textId="689CB5AF" w:rsidR="00535D3C" w:rsidRPr="00DF440E" w:rsidRDefault="00535D3C" w:rsidP="00535D3C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>99.95</w:t>
            </w:r>
          </w:p>
        </w:tc>
        <w:tc>
          <w:tcPr>
            <w:tcW w:w="236" w:type="dxa"/>
          </w:tcPr>
          <w:p w14:paraId="287A83A2" w14:textId="77777777" w:rsidR="00535D3C" w:rsidRPr="00DF440E" w:rsidRDefault="00535D3C" w:rsidP="00535D3C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36" w:type="dxa"/>
          </w:tcPr>
          <w:p w14:paraId="7F18A029" w14:textId="5EF2EAD1" w:rsidR="00535D3C" w:rsidRPr="00DF440E" w:rsidRDefault="00535D3C" w:rsidP="00535D3C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>99.95</w:t>
            </w:r>
          </w:p>
        </w:tc>
      </w:tr>
      <w:tr w:rsidR="00535D3C" w:rsidRPr="00DF440E" w14:paraId="2B70DA6D" w14:textId="77777777" w:rsidTr="00725BBC">
        <w:tc>
          <w:tcPr>
            <w:tcW w:w="2235" w:type="dxa"/>
          </w:tcPr>
          <w:p w14:paraId="6B780140" w14:textId="28273183" w:rsidR="00535D3C" w:rsidRPr="00DF440E" w:rsidRDefault="00535D3C" w:rsidP="0053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DF440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  (</w:t>
            </w:r>
            <w:r w:rsidRPr="00DF440E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ประเทศกัมพูชา)</w:t>
            </w:r>
          </w:p>
        </w:tc>
        <w:tc>
          <w:tcPr>
            <w:tcW w:w="235" w:type="dxa"/>
          </w:tcPr>
          <w:p w14:paraId="75D4D7FA" w14:textId="77777777" w:rsidR="00535D3C" w:rsidRPr="00DF440E" w:rsidRDefault="00535D3C" w:rsidP="00535D3C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58" w:type="dxa"/>
          </w:tcPr>
          <w:p w14:paraId="016E8909" w14:textId="77777777" w:rsidR="00535D3C" w:rsidRPr="00DF440E" w:rsidRDefault="00535D3C" w:rsidP="00535D3C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36" w:type="dxa"/>
          </w:tcPr>
          <w:p w14:paraId="088BD173" w14:textId="77777777" w:rsidR="00535D3C" w:rsidRPr="00DF440E" w:rsidRDefault="00535D3C" w:rsidP="00535D3C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217" w:type="dxa"/>
          </w:tcPr>
          <w:p w14:paraId="76EEDE93" w14:textId="77777777" w:rsidR="00535D3C" w:rsidRPr="00DF440E" w:rsidRDefault="00535D3C" w:rsidP="0053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44DDA2C7" w14:textId="77777777" w:rsidR="00535D3C" w:rsidRPr="00DF440E" w:rsidRDefault="00535D3C" w:rsidP="00535D3C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</w:tcPr>
          <w:p w14:paraId="05BA87C9" w14:textId="77777777" w:rsidR="00535D3C" w:rsidRPr="00DF440E" w:rsidRDefault="00535D3C" w:rsidP="0053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5FF7D52D" w14:textId="77777777" w:rsidR="00535D3C" w:rsidRPr="00DF440E" w:rsidRDefault="00535D3C" w:rsidP="00535D3C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2" w:type="dxa"/>
          </w:tcPr>
          <w:p w14:paraId="41BA112A" w14:textId="77777777" w:rsidR="00535D3C" w:rsidRPr="00DF440E" w:rsidRDefault="00535D3C" w:rsidP="00535D3C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1A314EBA" w14:textId="77777777" w:rsidR="00535D3C" w:rsidRPr="00DF440E" w:rsidRDefault="00535D3C" w:rsidP="00535D3C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36" w:type="dxa"/>
          </w:tcPr>
          <w:p w14:paraId="70A60092" w14:textId="77777777" w:rsidR="00535D3C" w:rsidRPr="00DF440E" w:rsidRDefault="00535D3C" w:rsidP="00535D3C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725BBC" w:rsidRPr="00DF440E" w14:paraId="6CCA8226" w14:textId="77777777" w:rsidTr="00DF440E">
        <w:trPr>
          <w:trHeight w:hRule="exact" w:val="113"/>
        </w:trPr>
        <w:tc>
          <w:tcPr>
            <w:tcW w:w="2235" w:type="dxa"/>
          </w:tcPr>
          <w:p w14:paraId="27221DBA" w14:textId="77777777" w:rsidR="00725BBC" w:rsidRPr="00DF440E" w:rsidRDefault="00725BBC" w:rsidP="00DF440E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35" w:type="dxa"/>
          </w:tcPr>
          <w:p w14:paraId="62DB42B3" w14:textId="77777777" w:rsidR="00725BBC" w:rsidRPr="00DF440E" w:rsidRDefault="00725BBC" w:rsidP="00DF440E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158" w:type="dxa"/>
          </w:tcPr>
          <w:p w14:paraId="109AAB54" w14:textId="77777777" w:rsidR="00725BBC" w:rsidRPr="00DF440E" w:rsidRDefault="00725BBC" w:rsidP="00DF440E">
            <w:pPr>
              <w:tabs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236" w:type="dxa"/>
          </w:tcPr>
          <w:p w14:paraId="18AB6CAA" w14:textId="77777777" w:rsidR="00725BBC" w:rsidRPr="00DF440E" w:rsidRDefault="00725BBC" w:rsidP="00DF440E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17" w:type="dxa"/>
          </w:tcPr>
          <w:p w14:paraId="0374839D" w14:textId="77777777" w:rsidR="00725BBC" w:rsidRPr="00DF440E" w:rsidRDefault="00725BBC" w:rsidP="00DF440E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36" w:type="dxa"/>
          </w:tcPr>
          <w:p w14:paraId="27E9C6F3" w14:textId="77777777" w:rsidR="00725BBC" w:rsidRPr="00DF440E" w:rsidRDefault="00725BBC" w:rsidP="00DF440E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17" w:type="dxa"/>
          </w:tcPr>
          <w:p w14:paraId="4E82127F" w14:textId="77777777" w:rsidR="00725BBC" w:rsidRPr="00DF440E" w:rsidRDefault="00725BBC" w:rsidP="00DF440E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36" w:type="dxa"/>
          </w:tcPr>
          <w:p w14:paraId="6F0C7125" w14:textId="77777777" w:rsidR="00725BBC" w:rsidRPr="00DF440E" w:rsidRDefault="00725BBC" w:rsidP="00DF440E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22" w:type="dxa"/>
          </w:tcPr>
          <w:p w14:paraId="4B5D7E91" w14:textId="77777777" w:rsidR="00725BBC" w:rsidRPr="00DF440E" w:rsidRDefault="00725BBC" w:rsidP="00DF440E">
            <w:pPr>
              <w:tabs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36" w:type="dxa"/>
          </w:tcPr>
          <w:p w14:paraId="5CCD70B1" w14:textId="77777777" w:rsidR="00725BBC" w:rsidRPr="00DF440E" w:rsidRDefault="00725BBC" w:rsidP="00DF440E">
            <w:pPr>
              <w:tabs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36" w:type="dxa"/>
          </w:tcPr>
          <w:p w14:paraId="50692558" w14:textId="77777777" w:rsidR="00725BBC" w:rsidRPr="00DF440E" w:rsidRDefault="00725BBC" w:rsidP="00DF440E">
            <w:pPr>
              <w:tabs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725BBC" w:rsidRPr="00DF440E" w14:paraId="25A9DF78" w14:textId="77777777" w:rsidTr="007B3C32">
        <w:tc>
          <w:tcPr>
            <w:tcW w:w="10064" w:type="dxa"/>
            <w:gridSpan w:val="11"/>
          </w:tcPr>
          <w:p w14:paraId="454FE8FC" w14:textId="20A71B9B" w:rsidR="00725BBC" w:rsidRPr="00DF440E" w:rsidRDefault="00725BBC" w:rsidP="00725BBC">
            <w:pPr>
              <w:ind w:right="202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 xml:space="preserve">*15,250 </w:t>
            </w:r>
            <w:r w:rsidRPr="00DF440E">
              <w:rPr>
                <w:rFonts w:asciiTheme="majorBidi" w:hAnsiTheme="majorBidi" w:cstheme="majorBidi"/>
                <w:sz w:val="29"/>
                <w:szCs w:val="29"/>
                <w:cs/>
              </w:rPr>
              <w:t>ล้านกีบ</w:t>
            </w:r>
            <w:r w:rsidRPr="00DF440E">
              <w:rPr>
                <w:rFonts w:asciiTheme="majorBidi" w:hAnsiTheme="majorBidi" w:cstheme="majorBidi"/>
                <w:sz w:val="29"/>
                <w:szCs w:val="29"/>
                <w:cs/>
              </w:rPr>
              <w:tab/>
            </w:r>
            <w:r w:rsidRPr="00DF440E">
              <w:rPr>
                <w:rFonts w:asciiTheme="majorBidi" w:hAnsiTheme="majorBidi" w:cstheme="majorBidi"/>
                <w:sz w:val="29"/>
                <w:szCs w:val="29"/>
              </w:rPr>
              <w:t xml:space="preserve">**4 </w:t>
            </w:r>
            <w:r w:rsidRPr="00DF440E">
              <w:rPr>
                <w:rFonts w:asciiTheme="majorBidi" w:hAnsiTheme="majorBidi" w:cstheme="majorBidi"/>
                <w:sz w:val="29"/>
                <w:szCs w:val="29"/>
                <w:cs/>
              </w:rPr>
              <w:t>ล้านเหรียญสหรัฐ</w:t>
            </w:r>
          </w:p>
        </w:tc>
      </w:tr>
    </w:tbl>
    <w:p w14:paraId="324D02FD" w14:textId="77777777" w:rsidR="00FB5CEE" w:rsidRPr="00DF440E" w:rsidRDefault="00FB5CEE" w:rsidP="00FB5CEE">
      <w:pPr>
        <w:tabs>
          <w:tab w:val="left" w:pos="540"/>
        </w:tabs>
        <w:jc w:val="thaiDistribute"/>
        <w:rPr>
          <w:rFonts w:ascii="Angsana New" w:hAnsi="Angsana New"/>
        </w:rPr>
      </w:pPr>
    </w:p>
    <w:p w14:paraId="05C4AEE7" w14:textId="4678A23C" w:rsidR="00535D3C" w:rsidRPr="005B34D8" w:rsidRDefault="00535D3C" w:rsidP="008C73B6">
      <w:pPr>
        <w:jc w:val="thaiDistribute"/>
        <w:rPr>
          <w:rFonts w:ascii="Angsana New" w:hAnsi="Angsana New"/>
          <w:color w:val="000000"/>
          <w:sz w:val="30"/>
          <w:szCs w:val="30"/>
        </w:rPr>
      </w:pPr>
      <w:proofErr w:type="spellStart"/>
      <w:r w:rsidRPr="005B34D8">
        <w:rPr>
          <w:rFonts w:ascii="Angsana New" w:hAnsi="Angsana New"/>
          <w:color w:val="000000"/>
          <w:sz w:val="30"/>
          <w:szCs w:val="30"/>
        </w:rPr>
        <w:t>Mingalaba</w:t>
      </w:r>
      <w:proofErr w:type="spellEnd"/>
      <w:r w:rsidRPr="005B34D8">
        <w:rPr>
          <w:rFonts w:ascii="Angsana New" w:hAnsi="Angsana New"/>
          <w:color w:val="000000"/>
          <w:sz w:val="30"/>
          <w:szCs w:val="30"/>
        </w:rPr>
        <w:t xml:space="preserve"> </w:t>
      </w:r>
      <w:proofErr w:type="spellStart"/>
      <w:r w:rsidRPr="005B34D8">
        <w:rPr>
          <w:rFonts w:ascii="Angsana New" w:hAnsi="Angsana New"/>
          <w:color w:val="000000"/>
          <w:sz w:val="30"/>
          <w:szCs w:val="30"/>
        </w:rPr>
        <w:t>Thitikorn</w:t>
      </w:r>
      <w:proofErr w:type="spellEnd"/>
      <w:r w:rsidRPr="005B34D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5B34D8">
        <w:rPr>
          <w:rFonts w:ascii="Angsana New" w:hAnsi="Angsana New"/>
          <w:color w:val="000000"/>
          <w:sz w:val="30"/>
          <w:szCs w:val="30"/>
        </w:rPr>
        <w:t>Microfinance Co., Ltd.</w:t>
      </w:r>
      <w:r w:rsidRPr="005B34D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5B34D8">
        <w:rPr>
          <w:rFonts w:ascii="Angsana New" w:hAnsi="Angsana New"/>
          <w:color w:val="000000"/>
          <w:sz w:val="30"/>
          <w:szCs w:val="30"/>
        </w:rPr>
        <w:t>(</w:t>
      </w:r>
      <w:r w:rsidRPr="005B34D8">
        <w:rPr>
          <w:rFonts w:ascii="Angsana New" w:hAnsi="Angsana New"/>
          <w:color w:val="000000"/>
          <w:sz w:val="30"/>
          <w:szCs w:val="30"/>
          <w:cs/>
        </w:rPr>
        <w:t>ประเทศพม่า)</w:t>
      </w:r>
      <w:r w:rsidRPr="005B34D8">
        <w:rPr>
          <w:rFonts w:ascii="Angsana New" w:hAnsi="Angsana New" w:hint="cs"/>
          <w:color w:val="000000"/>
          <w:sz w:val="30"/>
          <w:szCs w:val="30"/>
          <w:cs/>
        </w:rPr>
        <w:t xml:space="preserve"> ได้เลิกกิจการแล้วในปี </w:t>
      </w:r>
      <w:r w:rsidRPr="005B34D8">
        <w:rPr>
          <w:rFonts w:ascii="Angsana New" w:hAnsi="Angsana New"/>
          <w:color w:val="000000"/>
          <w:sz w:val="30"/>
          <w:szCs w:val="30"/>
        </w:rPr>
        <w:t>2567</w:t>
      </w:r>
      <w:r w:rsidR="008C73B6" w:rsidRPr="005B34D8">
        <w:rPr>
          <w:rFonts w:ascii="Angsana New" w:hAnsi="Angsana New"/>
          <w:color w:val="000000"/>
          <w:sz w:val="30"/>
          <w:szCs w:val="30"/>
        </w:rPr>
        <w:br w:type="page"/>
      </w:r>
    </w:p>
    <w:p w14:paraId="52857206" w14:textId="7C08132A" w:rsidR="000E68B5" w:rsidRPr="000170CC" w:rsidRDefault="000E68B5" w:rsidP="000E68B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0"/>
          <w:tab w:val="left" w:pos="540"/>
        </w:tabs>
        <w:ind w:left="0" w:firstLine="0"/>
        <w:jc w:val="both"/>
        <w:rPr>
          <w:rFonts w:ascii="Angsana New" w:hAnsi="Angsana New"/>
          <w:b/>
          <w:bCs/>
          <w:sz w:val="30"/>
          <w:szCs w:val="30"/>
        </w:rPr>
      </w:pPr>
      <w:r w:rsidRPr="000170CC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เกณฑ์การจัดทำงบการเงิน</w:t>
      </w:r>
    </w:p>
    <w:p w14:paraId="64743BC6" w14:textId="77777777" w:rsidR="000E68B5" w:rsidRPr="000170C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426"/>
        </w:tabs>
        <w:rPr>
          <w:rFonts w:ascii="Angsana New" w:hAnsi="Angsana New"/>
          <w:sz w:val="30"/>
          <w:szCs w:val="30"/>
        </w:rPr>
      </w:pPr>
    </w:p>
    <w:p w14:paraId="53CEA88B" w14:textId="75DA91B6" w:rsidR="000E68B5" w:rsidRPr="000170C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>งบการเงินนี้ได้จัดทำขึ้นเป็นเงินบาทซึ่งเป็นสกุลเงินหลักที่ใช้ในการดำเนินงานของกลุ่มบริษัทและเป็นภาษาไทยตามมาตรฐานการรายงานทางการเงินของประเทศไทย</w:t>
      </w:r>
      <w:r w:rsidRPr="000170CC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0170CC">
        <w:rPr>
          <w:rFonts w:ascii="Angsana New" w:hAnsi="Angsana New"/>
          <w:sz w:val="30"/>
          <w:szCs w:val="30"/>
          <w:cs/>
        </w:rPr>
        <w:t>รวมถึงการตีความและแนวปฏิบัติทางการบัญชีที่ประกาศใช้โดย</w:t>
      </w:r>
      <w:r w:rsidR="008140E5" w:rsidRPr="000170CC">
        <w:rPr>
          <w:rFonts w:ascii="Angsana New" w:hAnsi="Angsana New"/>
          <w:sz w:val="30"/>
          <w:szCs w:val="30"/>
        </w:rPr>
        <w:t xml:space="preserve">  </w:t>
      </w:r>
      <w:r w:rsidRPr="000170CC">
        <w:rPr>
          <w:rFonts w:ascii="Angsana New" w:hAnsi="Angsana New"/>
          <w:sz w:val="30"/>
          <w:szCs w:val="30"/>
          <w:cs/>
        </w:rPr>
        <w:t>สภา</w:t>
      </w:r>
      <w:r w:rsidRPr="000170CC">
        <w:rPr>
          <w:rFonts w:ascii="Angsana New" w:hAnsi="Angsana New"/>
          <w:spacing w:val="6"/>
          <w:sz w:val="30"/>
          <w:szCs w:val="30"/>
          <w:cs/>
        </w:rPr>
        <w:t>วิชาชีพบัญชี</w:t>
      </w:r>
      <w:r w:rsidRPr="000170CC">
        <w:rPr>
          <w:rFonts w:ascii="Angsana New" w:hAnsi="Angsana New" w:hint="cs"/>
          <w:color w:val="FFFFFF"/>
          <w:spacing w:val="6"/>
          <w:sz w:val="30"/>
          <w:szCs w:val="30"/>
          <w:cs/>
        </w:rPr>
        <w:t>-</w:t>
      </w:r>
      <w:r w:rsidRPr="000170CC">
        <w:rPr>
          <w:rFonts w:ascii="Angsana New" w:hAnsi="Angsana New" w:hint="cs"/>
          <w:spacing w:val="6"/>
          <w:sz w:val="30"/>
          <w:szCs w:val="30"/>
          <w:cs/>
        </w:rPr>
        <w:t>และ</w:t>
      </w:r>
      <w:r w:rsidRPr="000170CC">
        <w:rPr>
          <w:rFonts w:ascii="Angsana New" w:hAnsi="Angsana New"/>
          <w:spacing w:val="6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กฎระเบียบและประกาศคณะกรรมการกำกับหลักทรัพย์และตลาดหลักทรัพย์ที่เกี่ยวข้องทั้งนี้งบการเงิน</w:t>
      </w:r>
      <w:r w:rsidRPr="000170CC">
        <w:rPr>
          <w:rFonts w:ascii="Angsana New" w:hAnsi="Angsana New"/>
          <w:sz w:val="30"/>
          <w:szCs w:val="30"/>
          <w:cs/>
        </w:rPr>
        <w:t>นี้มีวัตถุประสงค์ที่จัดทำขึ้นเพื่อแสดงฐานะการเงิน</w:t>
      </w:r>
      <w:r w:rsidRPr="000170CC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0170CC">
        <w:rPr>
          <w:rFonts w:ascii="Angsana New" w:hAnsi="Angsana New"/>
          <w:sz w:val="30"/>
          <w:szCs w:val="30"/>
          <w:cs/>
        </w:rPr>
        <w:t>ผลการดำเนินงานและกระแสเงินสดตามมาตรฐานการรายงานทางการเงินของประเทศไทยเท่านั้น</w:t>
      </w:r>
    </w:p>
    <w:p w14:paraId="3A24C7A5" w14:textId="77777777" w:rsidR="000E68B5" w:rsidRPr="000170C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00BD50B" w14:textId="0126D18A" w:rsidR="000E68B5" w:rsidRPr="000170C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>ยกเว้นตามที่ได้เปิดเผยไว้ในสรุปนโยบายการบัญชีที่</w:t>
      </w:r>
      <w:r w:rsidR="00A04D5F" w:rsidRPr="000170CC">
        <w:rPr>
          <w:rFonts w:ascii="Angsana New" w:hAnsi="Angsana New" w:hint="cs"/>
          <w:sz w:val="30"/>
          <w:szCs w:val="30"/>
          <w:cs/>
        </w:rPr>
        <w:t>มีสาระสำคัญ</w:t>
      </w:r>
      <w:r w:rsidRPr="000170CC">
        <w:rPr>
          <w:rFonts w:ascii="Angsana New" w:hAnsi="Angsana New"/>
          <w:sz w:val="30"/>
          <w:szCs w:val="30"/>
          <w:cs/>
        </w:rPr>
        <w:t xml:space="preserve"> งบการเงินนี้จัดทำขึ้นโดยถือเกณฑ์การบันทึกตามราคาทุนเดิม</w:t>
      </w:r>
    </w:p>
    <w:p w14:paraId="50F8C124" w14:textId="77777777" w:rsidR="000E68B5" w:rsidRPr="000170C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2165A1E" w14:textId="700840D6" w:rsidR="000E68B5" w:rsidRPr="000170C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>กลุ่มบริษัทเปิดเผยข้อมูลสำหรับปีสิ้นสุดวันที่</w:t>
      </w:r>
      <w:r w:rsidRPr="000170CC">
        <w:rPr>
          <w:rFonts w:ascii="Angsana New" w:hAnsi="Angsana New"/>
          <w:color w:val="FFFFFF"/>
          <w:sz w:val="30"/>
          <w:szCs w:val="30"/>
        </w:rPr>
        <w:t>-</w:t>
      </w:r>
      <w:r w:rsidRPr="000170CC">
        <w:rPr>
          <w:rFonts w:ascii="Angsana New" w:hAnsi="Angsana New"/>
          <w:sz w:val="30"/>
          <w:szCs w:val="30"/>
        </w:rPr>
        <w:t>31</w:t>
      </w:r>
      <w:r w:rsidRPr="000170CC">
        <w:rPr>
          <w:rFonts w:ascii="Angsana New" w:hAnsi="Angsana New"/>
          <w:color w:val="FFFFFF"/>
          <w:sz w:val="30"/>
          <w:szCs w:val="30"/>
        </w:rPr>
        <w:t>-</w:t>
      </w:r>
      <w:r w:rsidRPr="000170CC">
        <w:rPr>
          <w:rFonts w:ascii="Angsana New" w:hAnsi="Angsana New"/>
          <w:sz w:val="30"/>
          <w:szCs w:val="30"/>
          <w:cs/>
        </w:rPr>
        <w:t>ธันวาคม</w:t>
      </w:r>
      <w:r w:rsidRPr="000170CC">
        <w:rPr>
          <w:rFonts w:ascii="Angsana New" w:hAnsi="Angsana New"/>
          <w:color w:val="FFFFFF"/>
          <w:sz w:val="30"/>
          <w:szCs w:val="30"/>
        </w:rPr>
        <w:t>-</w:t>
      </w:r>
      <w:r w:rsidRPr="000170CC">
        <w:rPr>
          <w:rFonts w:ascii="Angsana New" w:hAnsi="Angsana New"/>
          <w:sz w:val="30"/>
          <w:szCs w:val="30"/>
        </w:rPr>
        <w:t>256</w:t>
      </w:r>
      <w:r w:rsidR="004874D4" w:rsidRPr="000170CC">
        <w:rPr>
          <w:rFonts w:ascii="Angsana New" w:hAnsi="Angsana New"/>
          <w:sz w:val="30"/>
          <w:szCs w:val="30"/>
        </w:rPr>
        <w:t>7</w:t>
      </w:r>
      <w:r w:rsidRPr="000170CC">
        <w:rPr>
          <w:rFonts w:ascii="Angsana New" w:hAnsi="Angsana New"/>
          <w:color w:val="FFFFFF"/>
          <w:sz w:val="30"/>
          <w:szCs w:val="30"/>
        </w:rPr>
        <w:t>-</w:t>
      </w:r>
      <w:r w:rsidRPr="000170CC">
        <w:rPr>
          <w:rFonts w:ascii="Angsana New" w:hAnsi="Angsana New"/>
          <w:sz w:val="30"/>
          <w:szCs w:val="30"/>
          <w:cs/>
        </w:rPr>
        <w:t>เพื่อเป็นข้อมูลเปรียบเทียบในงบการเงินสำหรับปีสิ้นสุดวันที่</w:t>
      </w:r>
      <w:r w:rsidRPr="000170CC">
        <w:rPr>
          <w:rFonts w:ascii="Angsana New" w:hAnsi="Angsana New"/>
          <w:color w:val="FFFFFF"/>
          <w:sz w:val="30"/>
          <w:szCs w:val="30"/>
        </w:rPr>
        <w:t>-</w:t>
      </w:r>
      <w:r w:rsidRPr="000170CC">
        <w:rPr>
          <w:rFonts w:ascii="Angsana New" w:hAnsi="Angsana New"/>
          <w:sz w:val="30"/>
          <w:szCs w:val="30"/>
        </w:rPr>
        <w:t>31</w:t>
      </w:r>
      <w:r w:rsidRPr="000170CC">
        <w:rPr>
          <w:rFonts w:ascii="Angsana New" w:hAnsi="Angsana New"/>
          <w:color w:val="FFFFFF"/>
          <w:sz w:val="30"/>
          <w:szCs w:val="30"/>
        </w:rPr>
        <w:t>-</w:t>
      </w:r>
      <w:r w:rsidRPr="000170CC">
        <w:rPr>
          <w:rFonts w:ascii="Angsana New" w:hAnsi="Angsana New"/>
          <w:sz w:val="30"/>
          <w:szCs w:val="30"/>
          <w:cs/>
        </w:rPr>
        <w:t>ธันวาคม</w:t>
      </w:r>
      <w:r w:rsidRPr="000170CC">
        <w:rPr>
          <w:rFonts w:ascii="Angsana New" w:hAnsi="Angsana New"/>
          <w:color w:val="FFFFFF"/>
          <w:sz w:val="30"/>
          <w:szCs w:val="30"/>
        </w:rPr>
        <w:t>-</w:t>
      </w:r>
      <w:r w:rsidRPr="000170CC">
        <w:rPr>
          <w:rFonts w:ascii="Angsana New" w:hAnsi="Angsana New"/>
          <w:sz w:val="30"/>
          <w:szCs w:val="30"/>
        </w:rPr>
        <w:t>256</w:t>
      </w:r>
      <w:r w:rsidR="004874D4" w:rsidRPr="000170CC">
        <w:rPr>
          <w:rFonts w:ascii="Angsana New" w:hAnsi="Angsana New"/>
          <w:sz w:val="30"/>
          <w:szCs w:val="30"/>
        </w:rPr>
        <w:t>8</w:t>
      </w:r>
      <w:r w:rsidRPr="000170CC">
        <w:rPr>
          <w:rFonts w:ascii="Angsana New" w:hAnsi="Angsana New"/>
          <w:color w:val="FFFFFF"/>
          <w:sz w:val="30"/>
          <w:szCs w:val="30"/>
        </w:rPr>
        <w:t>-</w:t>
      </w:r>
      <w:r w:rsidRPr="000170CC">
        <w:rPr>
          <w:rFonts w:ascii="Angsana New" w:hAnsi="Angsana New"/>
          <w:sz w:val="30"/>
          <w:szCs w:val="30"/>
          <w:cs/>
        </w:rPr>
        <w:t>ในลักษณะของตัวเลข</w:t>
      </w:r>
      <w:r w:rsidRPr="000170CC">
        <w:rPr>
          <w:rFonts w:ascii="Angsana New" w:hAnsi="Angsana New" w:hint="cs"/>
          <w:sz w:val="30"/>
          <w:szCs w:val="30"/>
          <w:cs/>
        </w:rPr>
        <w:t>เปรียบเทียบ</w:t>
      </w:r>
    </w:p>
    <w:p w14:paraId="5E8C1B25" w14:textId="77777777" w:rsidR="000E68B5" w:rsidRPr="000170C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5A2614D6" w14:textId="3FFA4A29" w:rsidR="000E68B5" w:rsidRPr="000170C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pacing w:val="-2"/>
          <w:sz w:val="30"/>
          <w:szCs w:val="30"/>
          <w:cs/>
        </w:rPr>
        <w:t>เพื่อความสะดวกของผู้อ่านงบการเงิน</w:t>
      </w:r>
      <w:r w:rsidRPr="000170C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170CC">
        <w:rPr>
          <w:rFonts w:ascii="Angsana New" w:hAnsi="Angsana New"/>
          <w:spacing w:val="-2"/>
          <w:sz w:val="30"/>
          <w:szCs w:val="30"/>
          <w:cs/>
        </w:rPr>
        <w:t>กลุ่มบริษัทได้จัดทำงบการเงินฉบับภาษาอังกฤษขึ้นจากงบการเงินฉบับภาษาไทยนี้</w:t>
      </w:r>
      <w:r w:rsidRPr="000170CC">
        <w:rPr>
          <w:rFonts w:ascii="Angsana New" w:hAnsi="Angsana New"/>
          <w:sz w:val="30"/>
          <w:szCs w:val="30"/>
          <w:cs/>
        </w:rPr>
        <w:t>ซึ่งได้นำเสนอเพื่อวัตถุประสงค์ของการรายงานทางการเงินเพื่อใช้ในประเทศ</w:t>
      </w:r>
    </w:p>
    <w:p w14:paraId="15EAB3DB" w14:textId="77777777" w:rsidR="00535D3C" w:rsidRPr="000170CC" w:rsidRDefault="00535D3C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09A24B0" w14:textId="2F6A5B0A" w:rsidR="00AC5B63" w:rsidRPr="00BA7422" w:rsidRDefault="00836953" w:rsidP="005B34D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2"/>
          <w:sz w:val="30"/>
          <w:szCs w:val="30"/>
        </w:rPr>
      </w:pPr>
      <w:r w:rsidRPr="00BA7422">
        <w:rPr>
          <w:rFonts w:ascii="Angsana New" w:hAnsi="Angsana New"/>
          <w:spacing w:val="-2"/>
          <w:sz w:val="30"/>
          <w:szCs w:val="30"/>
          <w:cs/>
        </w:rPr>
        <w:t xml:space="preserve">เริ่มตั้งแต่วันที่ </w:t>
      </w:r>
      <w:r w:rsidR="005D5058" w:rsidRPr="00BA7422">
        <w:rPr>
          <w:rFonts w:ascii="Angsana New" w:hAnsi="Angsana New"/>
          <w:spacing w:val="-2"/>
          <w:sz w:val="30"/>
          <w:szCs w:val="30"/>
        </w:rPr>
        <w:t>1</w:t>
      </w:r>
      <w:r w:rsidRPr="00BA7422"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 w:rsidR="005D5058" w:rsidRPr="00BA7422">
        <w:rPr>
          <w:rFonts w:ascii="Angsana New" w:hAnsi="Angsana New"/>
          <w:spacing w:val="-2"/>
          <w:sz w:val="30"/>
          <w:szCs w:val="30"/>
        </w:rPr>
        <w:t>2568</w:t>
      </w:r>
      <w:r w:rsidRPr="00BA7422">
        <w:rPr>
          <w:rFonts w:ascii="Angsana New" w:hAnsi="Angsana New"/>
          <w:spacing w:val="-2"/>
          <w:sz w:val="30"/>
          <w:szCs w:val="30"/>
          <w:cs/>
        </w:rPr>
        <w:t xml:space="preserve"> กลุ่มบริษัทได้ถือปฏิบัติตามมาตรฐานการบัญชี (</w:t>
      </w:r>
      <w:r w:rsidRPr="00BA7422">
        <w:rPr>
          <w:rFonts w:ascii="Angsana New" w:hAnsi="Angsana New"/>
          <w:spacing w:val="-2"/>
          <w:sz w:val="30"/>
          <w:szCs w:val="30"/>
        </w:rPr>
        <w:t xml:space="preserve">TAS) </w:t>
      </w:r>
      <w:r w:rsidRPr="00BA7422">
        <w:rPr>
          <w:rFonts w:ascii="Angsana New" w:hAnsi="Angsana New"/>
          <w:spacing w:val="-2"/>
          <w:sz w:val="30"/>
          <w:szCs w:val="30"/>
          <w:cs/>
        </w:rPr>
        <w:t>และมาตรฐานการรายงานทางการเงิน (</w:t>
      </w:r>
      <w:r w:rsidRPr="00BA7422">
        <w:rPr>
          <w:rFonts w:ascii="Angsana New" w:hAnsi="Angsana New"/>
          <w:spacing w:val="-2"/>
          <w:sz w:val="30"/>
          <w:szCs w:val="30"/>
        </w:rPr>
        <w:t xml:space="preserve">TFRS) </w:t>
      </w:r>
      <w:r w:rsidRPr="00BA7422">
        <w:rPr>
          <w:rFonts w:ascii="Angsana New" w:hAnsi="Angsana New"/>
          <w:spacing w:val="-2"/>
          <w:sz w:val="30"/>
          <w:szCs w:val="30"/>
          <w:cs/>
        </w:rPr>
        <w:t xml:space="preserve">หลายฉบับที่ปรับปรุงใหม่โดยสภาวิชาชีพบัญชีซึ่งมีผลบังคับใช้สำหรับรอบระยะเวลาบัญชีที่เริ่มในหรือหลังวันที่ </w:t>
      </w:r>
      <w:r w:rsidR="005D5058" w:rsidRPr="00BA7422">
        <w:rPr>
          <w:rFonts w:ascii="Angsana New" w:hAnsi="Angsana New"/>
          <w:spacing w:val="-2"/>
          <w:sz w:val="30"/>
          <w:szCs w:val="30"/>
        </w:rPr>
        <w:t>1</w:t>
      </w:r>
      <w:r w:rsidRPr="00BA7422"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 w:rsidR="005D5058" w:rsidRPr="00BA7422">
        <w:rPr>
          <w:rFonts w:ascii="Angsana New" w:hAnsi="Angsana New"/>
          <w:spacing w:val="-2"/>
          <w:sz w:val="30"/>
          <w:szCs w:val="30"/>
        </w:rPr>
        <w:t>2568</w:t>
      </w:r>
      <w:r w:rsidRPr="00BA7422">
        <w:rPr>
          <w:rFonts w:ascii="Angsana New" w:hAnsi="Angsana New"/>
          <w:spacing w:val="-2"/>
          <w:sz w:val="30"/>
          <w:szCs w:val="30"/>
          <w:cs/>
        </w:rPr>
        <w:t xml:space="preserve"> โดยเป็นการปรับปรุงเพื่อให้มาตรฐานฯ มีความชัดเจนและเหมาะสมมากยิ่งขึ้น ทั้งนี้ กา</w:t>
      </w:r>
      <w:r w:rsidR="005B34D8">
        <w:rPr>
          <w:rFonts w:ascii="Angsana New" w:hAnsi="Angsana New" w:hint="cs"/>
          <w:spacing w:val="-2"/>
          <w:sz w:val="30"/>
          <w:szCs w:val="30"/>
          <w:cs/>
        </w:rPr>
        <w:t>ร</w:t>
      </w:r>
      <w:r w:rsidRPr="00BA7422">
        <w:rPr>
          <w:rFonts w:ascii="Angsana New" w:hAnsi="Angsana New"/>
          <w:spacing w:val="-2"/>
          <w:sz w:val="30"/>
          <w:szCs w:val="30"/>
          <w:cs/>
        </w:rPr>
        <w:t xml:space="preserve">นำ </w:t>
      </w:r>
      <w:r w:rsidRPr="00BA7422">
        <w:rPr>
          <w:rFonts w:ascii="Angsana New" w:hAnsi="Angsana New"/>
          <w:spacing w:val="-2"/>
          <w:sz w:val="30"/>
          <w:szCs w:val="30"/>
        </w:rPr>
        <w:t xml:space="preserve">TAS </w:t>
      </w:r>
      <w:r w:rsidRPr="00BA7422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r w:rsidRPr="00BA7422">
        <w:rPr>
          <w:rFonts w:ascii="Angsana New" w:hAnsi="Angsana New"/>
          <w:spacing w:val="-2"/>
          <w:sz w:val="30"/>
          <w:szCs w:val="30"/>
        </w:rPr>
        <w:t xml:space="preserve">TFRS </w:t>
      </w:r>
      <w:r w:rsidRPr="00BA7422">
        <w:rPr>
          <w:rFonts w:ascii="Angsana New" w:hAnsi="Angsana New"/>
          <w:spacing w:val="-2"/>
          <w:sz w:val="30"/>
          <w:szCs w:val="30"/>
          <w:cs/>
        </w:rPr>
        <w:t>ที่มีการปรับปรุงใหม่ข้างต้นมาถือปฏิบัติไม่มีผลกระทบที่เป็นสาระสำคัญต่องบการเงินของกลุ่มบริษัท</w:t>
      </w:r>
    </w:p>
    <w:p w14:paraId="773E4786" w14:textId="77777777" w:rsidR="00836953" w:rsidRPr="00BA7422" w:rsidRDefault="00836953" w:rsidP="0083695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33C6EA4" w14:textId="41073014" w:rsidR="008C73B6" w:rsidRDefault="00836953" w:rsidP="00BA742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BA7422">
        <w:rPr>
          <w:rFonts w:ascii="Angsana New" w:hAnsi="Angsana New"/>
          <w:spacing w:val="-2"/>
          <w:sz w:val="30"/>
          <w:szCs w:val="30"/>
          <w:cs/>
        </w:rPr>
        <w:t xml:space="preserve">นอกจากนี้ สภาวิชาชีพบัญชีได้ปรับปรุง </w:t>
      </w:r>
      <w:r w:rsidRPr="00BA7422">
        <w:rPr>
          <w:rFonts w:ascii="Angsana New" w:hAnsi="Angsana New"/>
          <w:spacing w:val="-2"/>
          <w:sz w:val="30"/>
          <w:szCs w:val="30"/>
        </w:rPr>
        <w:t xml:space="preserve">TAS </w:t>
      </w:r>
      <w:r w:rsidR="005D5058" w:rsidRPr="00BA7422">
        <w:rPr>
          <w:rFonts w:ascii="Angsana New" w:hAnsi="Angsana New"/>
          <w:spacing w:val="-2"/>
          <w:sz w:val="30"/>
          <w:szCs w:val="30"/>
        </w:rPr>
        <w:t>21</w:t>
      </w:r>
      <w:r w:rsidRPr="00BA7422">
        <w:rPr>
          <w:rFonts w:ascii="Angsana New" w:hAnsi="Angsana New"/>
          <w:spacing w:val="-2"/>
          <w:sz w:val="30"/>
          <w:szCs w:val="30"/>
          <w:cs/>
        </w:rPr>
        <w:t xml:space="preserve"> “ผลกระทบจากการเปลี่ยนแปลงของอัตราแลกเปลี่ยนเงินตราต่างประเทศ” ซึ่งมีผลบังคับใช้สำหรับรอบระยะเวลาบัญชีที่เริ่มในหรือหลังวันที่ </w:t>
      </w:r>
      <w:r w:rsidR="005D5058" w:rsidRPr="00BA7422">
        <w:rPr>
          <w:rFonts w:ascii="Angsana New" w:hAnsi="Angsana New"/>
          <w:spacing w:val="-2"/>
          <w:sz w:val="30"/>
          <w:szCs w:val="30"/>
        </w:rPr>
        <w:t>1</w:t>
      </w:r>
      <w:r w:rsidRPr="00BA7422"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 w:rsidR="005D5058" w:rsidRPr="00BA7422">
        <w:rPr>
          <w:rFonts w:ascii="Angsana New" w:hAnsi="Angsana New"/>
          <w:spacing w:val="-2"/>
          <w:sz w:val="30"/>
          <w:szCs w:val="30"/>
        </w:rPr>
        <w:t>2569</w:t>
      </w:r>
      <w:r w:rsidRPr="00BA7422">
        <w:rPr>
          <w:rFonts w:ascii="Angsana New" w:hAnsi="Angsana New"/>
          <w:spacing w:val="-2"/>
          <w:sz w:val="30"/>
          <w:szCs w:val="30"/>
          <w:cs/>
        </w:rPr>
        <w:t xml:space="preserve"> โดยเป็นการปรับปรุงเพื่อให้มีความชัดเจนและเหมาะสมมากยิ่งขึ้นในส่วนที่เกี่ยวข้องกับ “การขาดความสามารถในการแลกเปลี่ยน” </w:t>
      </w:r>
      <w:r w:rsidR="0063063F" w:rsidRPr="00BA7422">
        <w:rPr>
          <w:rFonts w:ascii="Angsana New" w:hAnsi="Angsana New"/>
          <w:spacing w:val="-2"/>
          <w:sz w:val="30"/>
          <w:szCs w:val="30"/>
        </w:rPr>
        <w:br/>
      </w:r>
      <w:r w:rsidRPr="00BA7422">
        <w:rPr>
          <w:rFonts w:ascii="Angsana New" w:hAnsi="Angsana New"/>
          <w:spacing w:val="-2"/>
          <w:sz w:val="30"/>
          <w:szCs w:val="30"/>
          <w:cs/>
        </w:rPr>
        <w:t xml:space="preserve">ซึ่งกำหนดให้กลุ่มบริษัทประเมินว่าสกุลเงินหนึ่งสามารถแลกเปลี่ยนไปเป็นสกุลเงินอื่นได้หรือไม่ และเมื่อไม่เป็นเช่นนั้นให้กำหนดหรือประมาณอัตราแลกเปลี่ยนที่จะใช้และเปิดเผยข้อมูลที่เกี่ยวข้อง ทั้งนี้ </w:t>
      </w:r>
      <w:r w:rsidR="005B34D8">
        <w:rPr>
          <w:rFonts w:ascii="Angsana New" w:hAnsi="Angsana New" w:hint="cs"/>
          <w:spacing w:val="-2"/>
          <w:sz w:val="30"/>
          <w:szCs w:val="30"/>
          <w:cs/>
        </w:rPr>
        <w:t>ฝ่ายบริหารของกลุ่มบริษัทเชื่อว่า</w:t>
      </w:r>
      <w:r w:rsidRPr="00BA7422">
        <w:rPr>
          <w:rFonts w:ascii="Angsana New" w:hAnsi="Angsana New"/>
          <w:spacing w:val="-2"/>
          <w:sz w:val="30"/>
          <w:szCs w:val="30"/>
          <w:cs/>
        </w:rPr>
        <w:t xml:space="preserve">การปรับปรุง </w:t>
      </w:r>
      <w:r w:rsidRPr="00BA7422">
        <w:rPr>
          <w:rFonts w:ascii="Angsana New" w:hAnsi="Angsana New"/>
          <w:spacing w:val="-2"/>
          <w:sz w:val="30"/>
          <w:szCs w:val="30"/>
        </w:rPr>
        <w:t xml:space="preserve">TAS </w:t>
      </w:r>
      <w:r w:rsidR="005D5058" w:rsidRPr="00BA7422">
        <w:rPr>
          <w:rFonts w:ascii="Angsana New" w:hAnsi="Angsana New"/>
          <w:spacing w:val="-2"/>
          <w:sz w:val="30"/>
          <w:szCs w:val="30"/>
        </w:rPr>
        <w:t>21</w:t>
      </w:r>
      <w:r w:rsidRPr="00BA7422">
        <w:rPr>
          <w:rFonts w:ascii="Angsana New" w:hAnsi="Angsana New"/>
          <w:spacing w:val="-2"/>
          <w:sz w:val="30"/>
          <w:szCs w:val="30"/>
          <w:cs/>
        </w:rPr>
        <w:t xml:space="preserve"> ดังกล่าวไม่มีผลกระทบที่เป็นสาระสำคัญต่องบการเงินของกลุ่มบริษัท</w:t>
      </w:r>
    </w:p>
    <w:p w14:paraId="223BC34A" w14:textId="77777777" w:rsidR="008C73B6" w:rsidRDefault="008C7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30176BE8" w14:textId="5FD9D7E6" w:rsidR="008F747F" w:rsidRPr="00BA7422" w:rsidRDefault="008F747F" w:rsidP="00AC5B63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0"/>
          <w:tab w:val="left" w:pos="540"/>
        </w:tabs>
        <w:ind w:left="0" w:firstLine="0"/>
        <w:jc w:val="both"/>
        <w:rPr>
          <w:rFonts w:ascii="Angsana New" w:hAnsi="Angsana New"/>
          <w:b/>
          <w:bCs/>
          <w:sz w:val="30"/>
          <w:szCs w:val="30"/>
        </w:rPr>
      </w:pPr>
      <w:r w:rsidRPr="00BA7422">
        <w:rPr>
          <w:rFonts w:ascii="Angsana New" w:hAnsi="Angsana New"/>
          <w:b/>
          <w:bCs/>
          <w:sz w:val="30"/>
          <w:szCs w:val="30"/>
          <w:cs/>
        </w:rPr>
        <w:lastRenderedPageBreak/>
        <w:t>สรุปนโยบายการบัญชีที่</w:t>
      </w:r>
      <w:r w:rsidR="00AC5B63" w:rsidRPr="00BA7422">
        <w:rPr>
          <w:rFonts w:ascii="Angsana New" w:hAnsi="Angsana New" w:hint="cs"/>
          <w:b/>
          <w:bCs/>
          <w:sz w:val="30"/>
          <w:szCs w:val="30"/>
          <w:cs/>
        </w:rPr>
        <w:t>มีสาระสำคัญ</w:t>
      </w:r>
    </w:p>
    <w:p w14:paraId="0D93642C" w14:textId="77777777" w:rsidR="00EF7741" w:rsidRPr="00BA7422" w:rsidRDefault="00EF7741" w:rsidP="00EF7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426"/>
        </w:tabs>
        <w:rPr>
          <w:rFonts w:ascii="Angsana New" w:hAnsi="Angsana New"/>
          <w:sz w:val="30"/>
          <w:szCs w:val="30"/>
        </w:rPr>
      </w:pPr>
    </w:p>
    <w:p w14:paraId="7D2A5F7D" w14:textId="77777777" w:rsidR="000E68B5" w:rsidRPr="00BA7422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426"/>
        </w:tabs>
        <w:rPr>
          <w:rFonts w:ascii="Angsana New" w:hAnsi="Angsana New"/>
          <w:b/>
          <w:bCs/>
          <w:sz w:val="30"/>
          <w:szCs w:val="30"/>
        </w:rPr>
      </w:pPr>
      <w:r w:rsidRPr="00BA7422">
        <w:rPr>
          <w:rFonts w:ascii="Angsana New" w:hAnsi="Angsana New"/>
          <w:b/>
          <w:bCs/>
          <w:sz w:val="30"/>
          <w:szCs w:val="30"/>
          <w:cs/>
        </w:rPr>
        <w:t>เกณฑ์ในการจัดทำงบการเงินรวม</w:t>
      </w:r>
    </w:p>
    <w:p w14:paraId="5D9E303A" w14:textId="77777777" w:rsidR="000E68B5" w:rsidRPr="00BA7422" w:rsidRDefault="000E68B5" w:rsidP="000E68B5">
      <w:pPr>
        <w:pStyle w:val="BodyText2"/>
        <w:spacing w:line="240" w:lineRule="atLeast"/>
        <w:ind w:left="0" w:right="47" w:firstLine="0"/>
        <w:jc w:val="left"/>
        <w:rPr>
          <w:rFonts w:ascii="Angsana New" w:hAnsi="Angsana New"/>
          <w:sz w:val="30"/>
          <w:szCs w:val="30"/>
          <w:lang w:val="en-US"/>
        </w:rPr>
      </w:pPr>
    </w:p>
    <w:p w14:paraId="18ACF79D" w14:textId="77777777" w:rsidR="000E68B5" w:rsidRPr="00BA7422" w:rsidRDefault="000E68B5" w:rsidP="000E68B5">
      <w:pPr>
        <w:pStyle w:val="BodyText2"/>
        <w:tabs>
          <w:tab w:val="left" w:pos="0"/>
        </w:tabs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BA7422">
        <w:rPr>
          <w:rFonts w:ascii="Angsana New" w:hAnsi="Angsana New"/>
          <w:sz w:val="30"/>
          <w:szCs w:val="30"/>
          <w:cs/>
          <w:lang w:val="en-US"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Pr="00BA7422">
        <w:rPr>
          <w:rFonts w:ascii="Angsana New" w:hAnsi="Angsana New"/>
          <w:sz w:val="30"/>
          <w:szCs w:val="30"/>
          <w:lang w:val="en-US"/>
        </w:rPr>
        <w:t>“</w:t>
      </w:r>
      <w:r w:rsidRPr="00BA7422">
        <w:rPr>
          <w:rFonts w:ascii="Angsana New" w:hAnsi="Angsana New"/>
          <w:sz w:val="30"/>
          <w:szCs w:val="30"/>
          <w:cs/>
          <w:lang w:val="en-US"/>
        </w:rPr>
        <w:t>กลุ่มบริษัท</w:t>
      </w:r>
      <w:r w:rsidRPr="00BA7422">
        <w:rPr>
          <w:rFonts w:ascii="Angsana New" w:hAnsi="Angsana New"/>
          <w:sz w:val="30"/>
          <w:szCs w:val="30"/>
          <w:lang w:val="en-US"/>
        </w:rPr>
        <w:t>”</w:t>
      </w:r>
      <w:r w:rsidRPr="00BA7422">
        <w:rPr>
          <w:rFonts w:ascii="Angsana New" w:hAnsi="Angsana New"/>
          <w:sz w:val="30"/>
          <w:szCs w:val="30"/>
          <w:cs/>
          <w:lang w:val="en-US"/>
        </w:rPr>
        <w:t xml:space="preserve">) </w:t>
      </w:r>
    </w:p>
    <w:p w14:paraId="3EA41402" w14:textId="77777777" w:rsidR="000E68B5" w:rsidRPr="00BA7422" w:rsidRDefault="000E68B5" w:rsidP="000E68B5">
      <w:pPr>
        <w:pStyle w:val="BodyText2"/>
        <w:spacing w:line="240" w:lineRule="atLeast"/>
        <w:ind w:left="0" w:right="47" w:firstLine="0"/>
        <w:jc w:val="left"/>
        <w:rPr>
          <w:rFonts w:ascii="Angsana New" w:hAnsi="Angsana New"/>
          <w:sz w:val="30"/>
          <w:szCs w:val="30"/>
          <w:lang w:val="en-US"/>
        </w:rPr>
      </w:pPr>
    </w:p>
    <w:p w14:paraId="37A05FA0" w14:textId="5FBC3454" w:rsidR="000E68B5" w:rsidRPr="00BA7422" w:rsidRDefault="000E68B5" w:rsidP="000E68B5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BA7422">
        <w:rPr>
          <w:rFonts w:ascii="Angsana New" w:hAnsi="Angsana New"/>
          <w:sz w:val="30"/>
          <w:szCs w:val="30"/>
          <w:cs/>
          <w:lang w:val="en-US"/>
        </w:rPr>
        <w:t>รายการที่มี</w:t>
      </w:r>
      <w:r w:rsidR="0026692D" w:rsidRPr="00BA7422">
        <w:rPr>
          <w:rFonts w:ascii="Angsana New" w:hAnsi="Angsana New" w:hint="cs"/>
          <w:sz w:val="30"/>
          <w:szCs w:val="30"/>
          <w:cs/>
          <w:lang w:val="en-US"/>
        </w:rPr>
        <w:t>สาระ</w:t>
      </w:r>
      <w:r w:rsidRPr="00BA7422">
        <w:rPr>
          <w:rFonts w:ascii="Angsana New" w:hAnsi="Angsana New"/>
          <w:sz w:val="30"/>
          <w:szCs w:val="30"/>
          <w:cs/>
          <w:lang w:val="en-US"/>
        </w:rPr>
        <w:t>สำคัญ</w:t>
      </w:r>
      <w:r w:rsidR="00DF46CE" w:rsidRPr="00BA7422">
        <w:rPr>
          <w:rFonts w:ascii="Angsana New" w:hAnsi="Angsana New" w:hint="cs"/>
          <w:sz w:val="30"/>
          <w:szCs w:val="30"/>
          <w:cs/>
          <w:lang w:val="en-US"/>
        </w:rPr>
        <w:t>ซึ่งเกิดขึ้น</w:t>
      </w:r>
      <w:r w:rsidRPr="00BA7422">
        <w:rPr>
          <w:rFonts w:ascii="Angsana New" w:hAnsi="Angsana New"/>
          <w:sz w:val="30"/>
          <w:szCs w:val="30"/>
          <w:cs/>
          <w:lang w:val="en-US"/>
        </w:rPr>
        <w:t>ระหว่างบริษัทกับบริษัทย่อยได้ถูกตัดรายการในการทำงบการเงินรวม</w:t>
      </w:r>
    </w:p>
    <w:p w14:paraId="1E81613B" w14:textId="77777777" w:rsidR="000E68B5" w:rsidRPr="00BA7422" w:rsidRDefault="000E68B5" w:rsidP="000E68B5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4DD8A48" w14:textId="1C173354" w:rsidR="000E68B5" w:rsidRPr="00BA7422" w:rsidRDefault="000E68B5" w:rsidP="00A21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426"/>
        </w:tabs>
        <w:rPr>
          <w:rFonts w:ascii="Angsana New" w:hAnsi="Angsana New"/>
          <w:b/>
          <w:bCs/>
          <w:sz w:val="30"/>
          <w:szCs w:val="30"/>
        </w:rPr>
      </w:pPr>
      <w:bookmarkStart w:id="0" w:name="OLE_LINK7"/>
      <w:bookmarkStart w:id="1" w:name="OLE_LINK8"/>
      <w:r w:rsidRPr="00BA7422">
        <w:rPr>
          <w:rFonts w:ascii="Angsana New" w:hAnsi="Angsana New"/>
          <w:b/>
          <w:bCs/>
          <w:sz w:val="30"/>
          <w:szCs w:val="30"/>
          <w:cs/>
        </w:rPr>
        <w:t xml:space="preserve">เงินตราต่างประเทศ </w:t>
      </w:r>
    </w:p>
    <w:p w14:paraId="0B6D6C78" w14:textId="77777777" w:rsidR="00A21FBD" w:rsidRPr="00BA7422" w:rsidRDefault="00A21FBD" w:rsidP="00A21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426"/>
        </w:tabs>
        <w:rPr>
          <w:rFonts w:ascii="Angsana New" w:hAnsi="Angsana New"/>
          <w:b/>
          <w:bCs/>
          <w:sz w:val="30"/>
          <w:szCs w:val="30"/>
          <w:cs/>
        </w:rPr>
      </w:pPr>
    </w:p>
    <w:p w14:paraId="77DAC6D4" w14:textId="77777777" w:rsidR="000E68B5" w:rsidRPr="00BA7422" w:rsidRDefault="000E68B5" w:rsidP="00A21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426"/>
        </w:tabs>
        <w:rPr>
          <w:rFonts w:ascii="Angsana New" w:hAnsi="Angsana New"/>
          <w:sz w:val="30"/>
          <w:szCs w:val="30"/>
        </w:rPr>
      </w:pPr>
      <w:r w:rsidRPr="00BA7422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</w:t>
      </w:r>
    </w:p>
    <w:p w14:paraId="1F0AAB94" w14:textId="77777777" w:rsidR="000E68B5" w:rsidRPr="00BA7422" w:rsidRDefault="000E68B5" w:rsidP="00A21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426"/>
        </w:tabs>
        <w:rPr>
          <w:rFonts w:ascii="Angsana New" w:hAnsi="Angsana New"/>
          <w:b/>
          <w:bCs/>
          <w:sz w:val="30"/>
          <w:szCs w:val="30"/>
        </w:rPr>
      </w:pPr>
    </w:p>
    <w:p w14:paraId="77650A47" w14:textId="77777777" w:rsidR="000E68B5" w:rsidRPr="00BA7422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A7422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</w:p>
    <w:p w14:paraId="7A484ADD" w14:textId="77777777" w:rsidR="000E68B5" w:rsidRPr="00BA7422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426CF0E7" w14:textId="7FBA4A99" w:rsidR="000E68B5" w:rsidRPr="00BA7422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A7422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วันที่ในงบฐานะการเงินแปลงค่าเป็นเงินบาทโดยใช้อัตราแลกเปลี่ยน ณ วันนั้น</w:t>
      </w:r>
      <w:r w:rsidR="00F7029C" w:rsidRPr="00BA7422">
        <w:rPr>
          <w:rFonts w:ascii="Angsana New" w:hAnsi="Angsana New" w:hint="cs"/>
          <w:sz w:val="30"/>
          <w:szCs w:val="30"/>
          <w:cs/>
        </w:rPr>
        <w:t xml:space="preserve"> </w:t>
      </w:r>
      <w:r w:rsidRPr="00BA7422">
        <w:rPr>
          <w:rFonts w:ascii="Angsana New" w:hAnsi="Angsana New"/>
          <w:sz w:val="30"/>
          <w:szCs w:val="30"/>
          <w:cs/>
        </w:rPr>
        <w:t>กำไรหรือขาดทุนจากการแปลงค่าจะบันทึก</w:t>
      </w:r>
      <w:bookmarkEnd w:id="0"/>
      <w:bookmarkEnd w:id="1"/>
      <w:r w:rsidR="0081357F" w:rsidRPr="00BA7422">
        <w:rPr>
          <w:rFonts w:ascii="Angsana New" w:hAnsi="Angsana New" w:hint="cs"/>
          <w:sz w:val="30"/>
          <w:szCs w:val="30"/>
          <w:cs/>
        </w:rPr>
        <w:t>เป็นกำไรหรือขาดทุน</w:t>
      </w:r>
    </w:p>
    <w:p w14:paraId="6862A80E" w14:textId="77777777" w:rsidR="000E68B5" w:rsidRPr="00BA7422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D415333" w14:textId="044F2656" w:rsidR="000E68B5" w:rsidRPr="000170CC" w:rsidRDefault="000E68B5" w:rsidP="008C7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A7422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แปลงค่าเงินบาทโดยใช้อัตราแลกเปลี่ยน ณ วันที่เกิดรายการ</w:t>
      </w:r>
    </w:p>
    <w:p w14:paraId="2E21AF8F" w14:textId="77777777" w:rsidR="000E68B5" w:rsidRDefault="000E68B5" w:rsidP="000E68B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713EE9B" w14:textId="7BB855B5" w:rsidR="00EC1C54" w:rsidRDefault="00EC1C54" w:rsidP="000E68B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กิจการในต่างประเทศ</w:t>
      </w:r>
    </w:p>
    <w:p w14:paraId="148C954D" w14:textId="77777777" w:rsidR="00EC1C54" w:rsidRPr="00EC1C54" w:rsidRDefault="00EC1C54" w:rsidP="000E68B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D58C73B" w14:textId="77777777" w:rsidR="000E68B5" w:rsidRPr="000170C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>สินทรัพย์และหนี้สินของกิจการในต่างประเทศแปลงค่าเป็นเงินบาทโดยใช้อัตราแลกเปลี่ยน ณ วันสิ้นรอบระยะเวลาที่รายงาน</w:t>
      </w:r>
    </w:p>
    <w:p w14:paraId="31E00ACF" w14:textId="77777777" w:rsidR="000E68B5" w:rsidRPr="000170C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B0B8202" w14:textId="77777777" w:rsidR="000E68B5" w:rsidRPr="000170C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>รายได้และค่าใช้จ่ายของกิจการในต่างประเทศแปลงค่าเป็นเงินบาทโดยใช้อัตราแลกเปลี่ยน ณ วันที่เกิดรายการ</w:t>
      </w:r>
    </w:p>
    <w:p w14:paraId="03878CA1" w14:textId="77777777" w:rsidR="000E68B5" w:rsidRPr="000170C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22AA062" w14:textId="77777777" w:rsidR="000E68B5" w:rsidRPr="000170C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>ผลต่างจากเงินตราต่างประเทศที่เกิดจากการแปลงค่าจะถูกรับรู้เป็นรายการกำไรหรือขาดทุนเบ็ดเสร็จอื่นและแสดงแยกต่างหากเป็นองค์ประกอบอื่นของส่วนของผู้ถือหุ้นจนกว่าเงินลงทุนที่เป็นเงินสกุลต่างประเทศนั้นจะถูกจำหน่ายออกไป</w:t>
      </w:r>
    </w:p>
    <w:p w14:paraId="4536912F" w14:textId="14404974" w:rsidR="008C73B6" w:rsidRDefault="008C7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lang w:eastAsia="x-none"/>
        </w:rPr>
      </w:pPr>
      <w:r>
        <w:rPr>
          <w:rFonts w:ascii="Angsana New" w:hAnsi="Angsana New"/>
          <w:b/>
          <w:bCs/>
          <w:sz w:val="24"/>
          <w:szCs w:val="24"/>
          <w:lang w:eastAsia="x-none"/>
        </w:rPr>
        <w:br w:type="page"/>
      </w:r>
    </w:p>
    <w:p w14:paraId="1055078E" w14:textId="22AC4096" w:rsidR="000E68B5" w:rsidRPr="000170CC" w:rsidRDefault="000E68B5" w:rsidP="000E68B5">
      <w:pPr>
        <w:pStyle w:val="BodyText2"/>
        <w:tabs>
          <w:tab w:val="left" w:pos="0"/>
        </w:tabs>
        <w:spacing w:line="240" w:lineRule="atLeast"/>
        <w:ind w:left="0" w:right="47" w:firstLine="0"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0170CC">
        <w:rPr>
          <w:rFonts w:ascii="Angsana New" w:hAnsi="Angsana New"/>
          <w:b/>
          <w:bCs/>
          <w:sz w:val="30"/>
          <w:szCs w:val="30"/>
          <w:cs/>
          <w:lang w:val="en-US"/>
        </w:rPr>
        <w:lastRenderedPageBreak/>
        <w:t>เงินสดและรายการเทียบเท่าเงินสด</w:t>
      </w:r>
    </w:p>
    <w:p w14:paraId="290F9041" w14:textId="77777777" w:rsidR="000E68B5" w:rsidRPr="000170CC" w:rsidRDefault="000E68B5" w:rsidP="000E68B5">
      <w:pPr>
        <w:tabs>
          <w:tab w:val="clear" w:pos="454"/>
          <w:tab w:val="clear" w:pos="680"/>
          <w:tab w:val="left" w:pos="993"/>
        </w:tabs>
        <w:jc w:val="both"/>
        <w:rPr>
          <w:rFonts w:ascii="Angsana New" w:hAnsi="Angsana New"/>
          <w:sz w:val="24"/>
          <w:szCs w:val="24"/>
        </w:rPr>
      </w:pPr>
    </w:p>
    <w:p w14:paraId="551DD3E5" w14:textId="08D307D1" w:rsidR="000E68B5" w:rsidRPr="000170C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pacing w:val="-2"/>
          <w:sz w:val="30"/>
          <w:szCs w:val="30"/>
          <w:cs/>
        </w:rPr>
        <w:t>เงินสดและรายการเทียบเท่าเงินสด</w:t>
      </w:r>
      <w:r w:rsidR="00767C52">
        <w:rPr>
          <w:rFonts w:ascii="Angsana New" w:hAnsi="Angsana New" w:hint="cs"/>
          <w:spacing w:val="-2"/>
          <w:sz w:val="30"/>
          <w:szCs w:val="30"/>
          <w:cs/>
        </w:rPr>
        <w:t>บันทึก</w:t>
      </w:r>
      <w:r w:rsidRPr="000170CC">
        <w:rPr>
          <w:rFonts w:ascii="Angsana New" w:hAnsi="Angsana New"/>
          <w:spacing w:val="-2"/>
          <w:sz w:val="30"/>
          <w:szCs w:val="30"/>
          <w:cs/>
        </w:rPr>
        <w:t>ในงบฐานะการเงินด้วยราคาทุนประกอบด้วย</w:t>
      </w:r>
      <w:r w:rsidR="00767C5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170CC">
        <w:rPr>
          <w:rFonts w:ascii="Angsana New" w:hAnsi="Angsana New"/>
          <w:spacing w:val="-2"/>
          <w:sz w:val="30"/>
          <w:szCs w:val="30"/>
          <w:cs/>
        </w:rPr>
        <w:t>เงินสดในมือ</w:t>
      </w:r>
      <w:r w:rsidR="00767C5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170CC">
        <w:rPr>
          <w:rFonts w:ascii="Angsana New" w:hAnsi="Angsana New"/>
          <w:spacing w:val="-2"/>
          <w:sz w:val="30"/>
          <w:szCs w:val="30"/>
          <w:cs/>
        </w:rPr>
        <w:t>และเงินฝาก</w:t>
      </w:r>
      <w:r w:rsidRPr="000170CC">
        <w:rPr>
          <w:rFonts w:ascii="Angsana New" w:hAnsi="Angsana New"/>
          <w:sz w:val="30"/>
          <w:szCs w:val="30"/>
          <w:cs/>
        </w:rPr>
        <w:t>สถาบันการเงิน</w:t>
      </w:r>
      <w:r w:rsidRPr="000170CC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0170CC">
        <w:rPr>
          <w:rFonts w:ascii="Angsana New" w:hAnsi="Angsana New"/>
          <w:spacing w:val="-2"/>
          <w:sz w:val="30"/>
          <w:szCs w:val="30"/>
          <w:cs/>
        </w:rPr>
        <w:t>และไม่มีข้อจำกัดในการเบิกใช้หรือติดภาระค้ำประกัน</w:t>
      </w:r>
      <w:r w:rsidR="00767C5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170CC">
        <w:rPr>
          <w:rFonts w:ascii="Angsana New" w:hAnsi="Angsana New"/>
          <w:sz w:val="30"/>
          <w:szCs w:val="30"/>
          <w:cs/>
        </w:rPr>
        <w:t>และมีความเสี่ยงต่อการเปลี่ยนแปลงมูลค่าน้อยหรือไม่มีนัยสำคัญ</w:t>
      </w:r>
    </w:p>
    <w:p w14:paraId="7456E090" w14:textId="77777777" w:rsidR="000E68B5" w:rsidRPr="000170CC" w:rsidRDefault="000E68B5" w:rsidP="000E68B5">
      <w:pPr>
        <w:tabs>
          <w:tab w:val="clear" w:pos="454"/>
          <w:tab w:val="clear" w:pos="680"/>
          <w:tab w:val="left" w:pos="993"/>
        </w:tabs>
        <w:jc w:val="thaiDistribute"/>
        <w:rPr>
          <w:rFonts w:ascii="Angsana New" w:hAnsi="Angsana New"/>
          <w:sz w:val="30"/>
          <w:szCs w:val="30"/>
        </w:rPr>
      </w:pPr>
    </w:p>
    <w:p w14:paraId="43F1F57D" w14:textId="1422647A" w:rsidR="000E68B5" w:rsidRPr="000170CC" w:rsidRDefault="000E68B5" w:rsidP="000E68B5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color w:val="000000"/>
          <w:lang w:val="en-US"/>
        </w:rPr>
      </w:pPr>
      <w:r w:rsidRPr="000170CC">
        <w:rPr>
          <w:rFonts w:ascii="Angsana New" w:hAnsi="Angsana New"/>
          <w:color w:val="000000"/>
          <w:cs/>
          <w:lang w:val="en-US"/>
        </w:rPr>
        <w:t>เงินฝาก</w:t>
      </w:r>
      <w:r w:rsidR="00C335FD" w:rsidRPr="000170CC">
        <w:rPr>
          <w:rFonts w:ascii="Angsana New" w:hAnsi="Angsana New" w:hint="cs"/>
          <w:color w:val="000000"/>
          <w:cs/>
          <w:lang w:val="en-US"/>
        </w:rPr>
        <w:t>สถาบันการเงิน</w:t>
      </w:r>
      <w:r w:rsidRPr="000170CC">
        <w:rPr>
          <w:rFonts w:ascii="Angsana New" w:hAnsi="Angsana New"/>
          <w:color w:val="000000"/>
          <w:cs/>
          <w:lang w:val="en-US"/>
        </w:rPr>
        <w:t>ที่มีภาระค้ำประกันแสดงเป็นรายการแยกต่างหากภายใต้สินทรัพย์ไม่หมุนเวียนในงบฐานะการเงิน</w:t>
      </w:r>
    </w:p>
    <w:p w14:paraId="360F6535" w14:textId="77777777" w:rsidR="00F7029C" w:rsidRPr="000170CC" w:rsidRDefault="00F7029C" w:rsidP="000E68B5">
      <w:pPr>
        <w:pStyle w:val="BodyText2"/>
        <w:tabs>
          <w:tab w:val="left" w:pos="0"/>
        </w:tabs>
        <w:spacing w:line="240" w:lineRule="atLeast"/>
        <w:ind w:left="0" w:right="47" w:firstLine="0"/>
        <w:jc w:val="thaiDistribute"/>
        <w:rPr>
          <w:rFonts w:ascii="Angsana New" w:hAnsi="Angsana New"/>
          <w:b/>
          <w:bCs/>
          <w:spacing w:val="4"/>
          <w:sz w:val="30"/>
          <w:szCs w:val="30"/>
          <w:lang w:val="en-US"/>
        </w:rPr>
      </w:pPr>
    </w:p>
    <w:p w14:paraId="6C625D17" w14:textId="596C97FB" w:rsidR="000E68B5" w:rsidRPr="000170CC" w:rsidRDefault="000E68B5" w:rsidP="000E68B5">
      <w:pPr>
        <w:pStyle w:val="BodyText2"/>
        <w:tabs>
          <w:tab w:val="left" w:pos="0"/>
        </w:tabs>
        <w:spacing w:line="240" w:lineRule="atLeast"/>
        <w:ind w:left="0" w:right="47" w:firstLine="0"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0170CC">
        <w:rPr>
          <w:rFonts w:ascii="Angsana New" w:hAnsi="Angsana New"/>
          <w:b/>
          <w:bCs/>
          <w:spacing w:val="4"/>
          <w:sz w:val="30"/>
          <w:szCs w:val="30"/>
          <w:cs/>
          <w:lang w:val="en-US"/>
        </w:rPr>
        <w:t>ลูกหนี้การค้าตามสัญญาเช่าซื้อ ลูกหนี้เงินให้กู้ยืม</w:t>
      </w:r>
      <w:r w:rsidRPr="000170CC">
        <w:rPr>
          <w:rFonts w:ascii="Angsana New" w:hAnsi="Angsana New"/>
          <w:b/>
          <w:bCs/>
          <w:spacing w:val="4"/>
          <w:sz w:val="30"/>
          <w:szCs w:val="30"/>
          <w:lang w:val="en-US"/>
        </w:rPr>
        <w:t xml:space="preserve"> </w:t>
      </w:r>
      <w:r w:rsidRPr="000170CC">
        <w:rPr>
          <w:rFonts w:ascii="Angsana New" w:hAnsi="Angsana New" w:hint="cs"/>
          <w:b/>
          <w:bCs/>
          <w:spacing w:val="4"/>
          <w:sz w:val="30"/>
          <w:szCs w:val="30"/>
          <w:cs/>
          <w:lang w:val="en-US"/>
        </w:rPr>
        <w:t>และ</w:t>
      </w:r>
      <w:r w:rsidRPr="000170CC">
        <w:rPr>
          <w:rFonts w:ascii="Angsana New" w:hAnsi="Angsana New"/>
          <w:b/>
          <w:bCs/>
          <w:spacing w:val="4"/>
          <w:sz w:val="30"/>
          <w:szCs w:val="30"/>
          <w:cs/>
          <w:lang w:val="en-US"/>
        </w:rPr>
        <w:t>ลูกหนี้สินเชื่อรายย่อยเพื่อการประกอบอาชีพ</w:t>
      </w:r>
      <w:r w:rsidRPr="000170CC">
        <w:rPr>
          <w:rFonts w:ascii="Angsana New" w:hAnsi="Angsana New"/>
          <w:b/>
          <w:bCs/>
          <w:spacing w:val="4"/>
          <w:sz w:val="30"/>
          <w:szCs w:val="30"/>
          <w:lang w:val="en-US"/>
        </w:rPr>
        <w:t xml:space="preserve"> </w:t>
      </w:r>
      <w:r w:rsidRPr="000170CC">
        <w:rPr>
          <w:rFonts w:ascii="Angsana New" w:hAnsi="Angsana New"/>
          <w:b/>
          <w:bCs/>
          <w:spacing w:val="4"/>
          <w:sz w:val="30"/>
          <w:szCs w:val="30"/>
          <w:cs/>
          <w:lang w:val="en-US"/>
        </w:rPr>
        <w:t>และค่าเผื่อการด้อยค่า</w:t>
      </w:r>
      <w:r w:rsidRPr="000170CC">
        <w:rPr>
          <w:rFonts w:ascii="Angsana New" w:hAnsi="Angsana New"/>
          <w:b/>
          <w:bCs/>
          <w:sz w:val="30"/>
          <w:szCs w:val="30"/>
          <w:cs/>
          <w:lang w:val="en-US"/>
        </w:rPr>
        <w:t>สำหรับผลขาดทุนด้านเครดิตที่คาดว่าจะเกิดขึ้น</w:t>
      </w:r>
    </w:p>
    <w:p w14:paraId="149A34D1" w14:textId="77777777" w:rsidR="000E68B5" w:rsidRPr="000170C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AE8FA55" w14:textId="4402402D" w:rsidR="000E68B5" w:rsidRPr="000170C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4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>ลูกหนี้การค้าตามสัญญาเช่าซื้อ ลูกหนี้เงินให้กู้ยืม</w:t>
      </w:r>
      <w:r w:rsidRPr="000170CC">
        <w:rPr>
          <w:rFonts w:ascii="Angsana New" w:hAnsi="Angsana New"/>
          <w:sz w:val="30"/>
          <w:szCs w:val="30"/>
        </w:rPr>
        <w:t xml:space="preserve"> </w:t>
      </w:r>
      <w:r w:rsidRPr="000170CC">
        <w:rPr>
          <w:rFonts w:ascii="Angsana New" w:hAnsi="Angsana New" w:hint="cs"/>
          <w:sz w:val="30"/>
          <w:szCs w:val="30"/>
          <w:cs/>
        </w:rPr>
        <w:t>และ</w:t>
      </w:r>
      <w:r w:rsidRPr="000170CC">
        <w:rPr>
          <w:rFonts w:ascii="Angsana New" w:hAnsi="Angsana New"/>
          <w:sz w:val="30"/>
          <w:szCs w:val="30"/>
          <w:cs/>
        </w:rPr>
        <w:t>ลูกหนี้สินเชื่อรายย่อยเพื่อการประกอบอาชีพแสดงตามมูลค่าสุทธิที่คาดว่าจะได้รับคืน</w:t>
      </w:r>
      <w:r w:rsidRPr="000170CC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0170CC">
        <w:rPr>
          <w:rFonts w:ascii="Angsana New" w:hAnsi="Angsana New"/>
          <w:sz w:val="30"/>
          <w:szCs w:val="30"/>
          <w:cs/>
        </w:rPr>
        <w:t>ซึ่งถือตามราคาตามบัญชีหักดอกผลรอการตัดบัญชีและค่าเผื่อการด้อยค่าสำหรับผลขาดทุนด้านเครดิตที่คาดว่าจะเกิดขึ้น</w:t>
      </w:r>
      <w:r w:rsidRPr="000170CC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0170CC">
        <w:rPr>
          <w:rFonts w:ascii="Angsana New" w:hAnsi="Angsana New" w:hint="cs"/>
          <w:sz w:val="30"/>
          <w:szCs w:val="30"/>
          <w:cs/>
        </w:rPr>
        <w:t>กลุ่ม</w:t>
      </w:r>
      <w:r w:rsidRPr="000170CC">
        <w:rPr>
          <w:rFonts w:ascii="Angsana New" w:hAnsi="Angsana New"/>
          <w:sz w:val="30"/>
          <w:szCs w:val="30"/>
          <w:cs/>
        </w:rPr>
        <w:t>บริษัทตั้งค่าเผื่อการด้อยค่าสำหรับผลขาดทุนด้านเครดิตที่</w:t>
      </w:r>
      <w:r w:rsidRPr="000170CC">
        <w:rPr>
          <w:rFonts w:ascii="Angsana New" w:hAnsi="Angsana New"/>
          <w:spacing w:val="-4"/>
          <w:sz w:val="30"/>
          <w:szCs w:val="30"/>
          <w:cs/>
        </w:rPr>
        <w:t>คาดว่าจะเกิดขึ้นตาม</w:t>
      </w:r>
      <w:r w:rsidRPr="000170CC">
        <w:rPr>
          <w:rFonts w:ascii="Angsana New" w:hAnsi="Angsana New" w:hint="cs"/>
          <w:spacing w:val="-4"/>
          <w:sz w:val="30"/>
          <w:szCs w:val="30"/>
          <w:cs/>
        </w:rPr>
        <w:t>นโยบายที่กล่าวในส่วนของเครื่องมือทางการเงิน</w:t>
      </w:r>
      <w:r w:rsidRPr="000170CC">
        <w:rPr>
          <w:rFonts w:ascii="Angsana New" w:hAnsi="Angsana New"/>
          <w:spacing w:val="-4"/>
          <w:sz w:val="30"/>
          <w:szCs w:val="30"/>
        </w:rPr>
        <w:t xml:space="preserve"> </w:t>
      </w:r>
      <w:r w:rsidRPr="000170CC">
        <w:rPr>
          <w:rFonts w:ascii="Angsana New" w:hAnsi="Angsana New"/>
          <w:spacing w:val="-4"/>
          <w:sz w:val="30"/>
          <w:szCs w:val="30"/>
          <w:cs/>
        </w:rPr>
        <w:t>ลูกหนี้จะถูกตัดจำหน่ายบัญชีเมื่อทราบว่าเป็นหนี้สูญ</w:t>
      </w:r>
    </w:p>
    <w:p w14:paraId="30CC74AD" w14:textId="77777777" w:rsidR="00C011D9" w:rsidRPr="000170CC" w:rsidRDefault="00C011D9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C075509" w14:textId="2A98E29A" w:rsidR="000E68B5" w:rsidRPr="000170CC" w:rsidRDefault="000E68B5" w:rsidP="000E68B5">
      <w:pPr>
        <w:pStyle w:val="BodyText2"/>
        <w:tabs>
          <w:tab w:val="left" w:pos="0"/>
        </w:tabs>
        <w:spacing w:line="240" w:lineRule="atLeast"/>
        <w:ind w:left="0" w:right="47" w:firstLine="0"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0170CC">
        <w:rPr>
          <w:rFonts w:ascii="Angsana New" w:hAnsi="Angsana New"/>
          <w:b/>
          <w:bCs/>
          <w:sz w:val="30"/>
          <w:szCs w:val="30"/>
          <w:cs/>
          <w:lang w:val="en-US"/>
        </w:rPr>
        <w:t>ลูกหนี้</w:t>
      </w:r>
      <w:r w:rsidR="00B846C2" w:rsidRPr="000170CC">
        <w:rPr>
          <w:rFonts w:ascii="Angsana New" w:hAnsi="Angsana New" w:hint="cs"/>
          <w:b/>
          <w:bCs/>
          <w:sz w:val="30"/>
          <w:szCs w:val="30"/>
          <w:cs/>
          <w:lang w:val="en-US"/>
        </w:rPr>
        <w:t>อื่น</w:t>
      </w:r>
    </w:p>
    <w:p w14:paraId="50561070" w14:textId="77777777" w:rsidR="000E68B5" w:rsidRPr="000170C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jc w:val="thaiDistribute"/>
        <w:rPr>
          <w:rFonts w:ascii="Angsana New" w:hAnsi="Angsana New"/>
          <w:sz w:val="30"/>
          <w:szCs w:val="30"/>
        </w:rPr>
      </w:pPr>
    </w:p>
    <w:p w14:paraId="10C16E2F" w14:textId="70816552" w:rsidR="000E68B5" w:rsidRPr="000170CC" w:rsidRDefault="000E68B5" w:rsidP="000E68B5">
      <w:pPr>
        <w:pStyle w:val="a2"/>
        <w:tabs>
          <w:tab w:val="clear" w:pos="1080"/>
        </w:tabs>
        <w:jc w:val="thaiDistribute"/>
        <w:rPr>
          <w:rFonts w:ascii="Angsana New" w:hAnsi="Angsana New" w:cs="Angsana New"/>
          <w:spacing w:val="-4"/>
          <w:lang w:val="en-US"/>
        </w:rPr>
      </w:pPr>
      <w:r w:rsidRPr="000170CC">
        <w:rPr>
          <w:rFonts w:ascii="Angsana New" w:hAnsi="Angsana New" w:cs="Angsana New"/>
          <w:spacing w:val="-2"/>
          <w:cs/>
          <w:lang w:val="en-US"/>
        </w:rPr>
        <w:t>ลูกหนี้อื่นแสดงในราคาที่ระบุไว้ในใบแจ้งหนี้หักค่าเผื่อ</w:t>
      </w:r>
      <w:r w:rsidR="00C011D9" w:rsidRPr="000170CC">
        <w:rPr>
          <w:rFonts w:ascii="Angsana New" w:hAnsi="Angsana New" w:cs="Angsana New" w:hint="cs"/>
          <w:spacing w:val="-2"/>
          <w:cs/>
          <w:lang w:val="en-US"/>
        </w:rPr>
        <w:t>การด้อยค่าสำหรับ</w:t>
      </w:r>
      <w:r w:rsidR="00B846C2" w:rsidRPr="000170CC">
        <w:rPr>
          <w:rFonts w:ascii="Angsana New" w:hAnsi="Angsana New" w:cs="Angsana New" w:hint="cs"/>
          <w:spacing w:val="-2"/>
          <w:cs/>
          <w:lang w:val="en-US"/>
        </w:rPr>
        <w:t>ผลขาดทุน</w:t>
      </w:r>
      <w:r w:rsidR="00C011D9" w:rsidRPr="000170CC">
        <w:rPr>
          <w:rFonts w:ascii="Angsana New" w:hAnsi="Angsana New" w:cs="Angsana New" w:hint="cs"/>
          <w:spacing w:val="-2"/>
          <w:cs/>
          <w:lang w:val="en-US"/>
        </w:rPr>
        <w:t>ด้านเครดิตที่คาดว่าจะเกิดขึ้น</w:t>
      </w:r>
      <w:r w:rsidR="00DF235C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="000F1AEA">
        <w:rPr>
          <w:rFonts w:ascii="Angsana New" w:hAnsi="Angsana New" w:cs="Angsana New" w:hint="cs"/>
          <w:spacing w:val="-2"/>
          <w:cs/>
          <w:lang w:val="en-US"/>
        </w:rPr>
        <w:t>(ถ้ามี)</w:t>
      </w:r>
      <w:r w:rsidR="00C011D9" w:rsidRPr="000170CC">
        <w:rPr>
          <w:rFonts w:ascii="Angsana New" w:hAnsi="Angsana New" w:cs="Angsana New"/>
          <w:lang w:val="en-US"/>
        </w:rPr>
        <w:t xml:space="preserve"> </w:t>
      </w:r>
      <w:r w:rsidR="00C011D9" w:rsidRPr="000170CC">
        <w:rPr>
          <w:rFonts w:ascii="Angsana New" w:hAnsi="Angsana New" w:cs="Angsana New"/>
          <w:cs/>
          <w:lang w:val="en-US"/>
        </w:rPr>
        <w:t>กลุ่มบริษัทตั้งค่าเผื่อการด้อยค่าสำหรับผลขาดทุนด้านเครดิตที่</w:t>
      </w:r>
      <w:r w:rsidR="00C011D9" w:rsidRPr="000170CC">
        <w:rPr>
          <w:rFonts w:ascii="Angsana New" w:hAnsi="Angsana New" w:cs="Angsana New"/>
          <w:spacing w:val="-4"/>
          <w:cs/>
          <w:lang w:val="en-US"/>
        </w:rPr>
        <w:t>คาดว่าจะเกิดขึ้นตามนโยบายที่กล่าวในส่วนของเครื่องมือทางการเงิน</w:t>
      </w:r>
    </w:p>
    <w:p w14:paraId="341D8EF5" w14:textId="77777777" w:rsidR="0070179D" w:rsidRPr="000170CC" w:rsidRDefault="0070179D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B373ED9" w14:textId="06D61647" w:rsidR="000E68B5" w:rsidRPr="000170C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0170CC">
        <w:rPr>
          <w:rFonts w:ascii="Angsana New" w:hAnsi="Angsana New"/>
          <w:b/>
          <w:bCs/>
          <w:sz w:val="30"/>
          <w:szCs w:val="30"/>
          <w:cs/>
        </w:rPr>
        <w:t>สินทรัพย์รอการขาย</w:t>
      </w:r>
    </w:p>
    <w:p w14:paraId="1173098A" w14:textId="77777777" w:rsidR="000E68B5" w:rsidRPr="000170C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541AC9B" w14:textId="77777777" w:rsidR="000E68B5" w:rsidRPr="000170C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>สินทรัพย์รอการขายแสดงมูลค่าตามยอดลูกหนี้คงเหลือตามบัญชีสุทธิจากค่าเผื่อการลดลงของมูลค่า</w:t>
      </w:r>
    </w:p>
    <w:p w14:paraId="438775FF" w14:textId="77777777" w:rsidR="000E68B5" w:rsidRPr="000170C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EC6A09D" w14:textId="4AD92527" w:rsidR="000E68B5" w:rsidRPr="000170C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>กลุ่มบริษัทตั้งค่าเผื่อการลดลงของมูลค่าสินทรัพย์รอการขาย</w:t>
      </w:r>
      <w:r w:rsidR="00B846C2" w:rsidRPr="000170CC">
        <w:rPr>
          <w:rFonts w:ascii="Angsana New" w:hAnsi="Angsana New" w:hint="cs"/>
          <w:sz w:val="30"/>
          <w:szCs w:val="30"/>
          <w:cs/>
        </w:rPr>
        <w:t xml:space="preserve"> </w:t>
      </w:r>
      <w:r w:rsidRPr="000170CC">
        <w:rPr>
          <w:rFonts w:ascii="Angsana New" w:hAnsi="Angsana New"/>
          <w:sz w:val="30"/>
          <w:szCs w:val="30"/>
          <w:cs/>
        </w:rPr>
        <w:t>ดังนี้</w:t>
      </w:r>
    </w:p>
    <w:p w14:paraId="650C6CDE" w14:textId="77777777" w:rsidR="000E68B5" w:rsidRPr="000170CC" w:rsidRDefault="000E68B5" w:rsidP="00205D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>ยอดค้างไม่เกินหนึ่งปี</w:t>
      </w:r>
      <w:r w:rsidRPr="000170CC">
        <w:rPr>
          <w:rFonts w:ascii="Angsana New" w:hAnsi="Angsana New"/>
          <w:sz w:val="30"/>
          <w:szCs w:val="30"/>
          <w:cs/>
        </w:rPr>
        <w:tab/>
      </w:r>
      <w:r w:rsidRPr="000170CC">
        <w:rPr>
          <w:rFonts w:ascii="Angsana New" w:hAnsi="Angsana New"/>
          <w:sz w:val="30"/>
          <w:szCs w:val="30"/>
          <w:cs/>
        </w:rPr>
        <w:tab/>
      </w:r>
      <w:r w:rsidRPr="000170CC">
        <w:rPr>
          <w:rFonts w:ascii="Angsana New" w:hAnsi="Angsana New"/>
          <w:sz w:val="30"/>
          <w:szCs w:val="30"/>
          <w:cs/>
        </w:rPr>
        <w:tab/>
        <w:t xml:space="preserve">ร้อยละ </w:t>
      </w:r>
      <w:r w:rsidRPr="000170CC">
        <w:rPr>
          <w:rFonts w:ascii="Angsana New" w:hAnsi="Angsana New"/>
          <w:sz w:val="30"/>
          <w:szCs w:val="30"/>
        </w:rPr>
        <w:t>30</w:t>
      </w:r>
    </w:p>
    <w:p w14:paraId="28B96594" w14:textId="77777777" w:rsidR="000E68B5" w:rsidRPr="000170CC" w:rsidRDefault="000E68B5" w:rsidP="00205D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>ยอดค้างเกินหนึ่งปี</w:t>
      </w:r>
      <w:r w:rsidRPr="000170CC">
        <w:rPr>
          <w:rFonts w:ascii="Angsana New" w:hAnsi="Angsana New"/>
          <w:sz w:val="30"/>
          <w:szCs w:val="30"/>
          <w:cs/>
        </w:rPr>
        <w:tab/>
      </w:r>
      <w:r w:rsidRPr="000170CC">
        <w:rPr>
          <w:rFonts w:ascii="Angsana New" w:hAnsi="Angsana New"/>
          <w:sz w:val="30"/>
          <w:szCs w:val="30"/>
          <w:cs/>
        </w:rPr>
        <w:tab/>
      </w:r>
      <w:r w:rsidRPr="000170CC">
        <w:rPr>
          <w:rFonts w:ascii="Angsana New" w:hAnsi="Angsana New"/>
          <w:sz w:val="30"/>
          <w:szCs w:val="30"/>
          <w:cs/>
        </w:rPr>
        <w:tab/>
        <w:t xml:space="preserve">ร้อยละ </w:t>
      </w:r>
      <w:r w:rsidRPr="000170CC">
        <w:rPr>
          <w:rFonts w:ascii="Angsana New" w:hAnsi="Angsana New"/>
          <w:sz w:val="30"/>
          <w:szCs w:val="30"/>
        </w:rPr>
        <w:t>100</w:t>
      </w:r>
    </w:p>
    <w:p w14:paraId="5FAE701E" w14:textId="07AA60BF" w:rsidR="004242D7" w:rsidRPr="000170CC" w:rsidRDefault="00424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5E7843A1" w14:textId="77777777" w:rsidR="00535D3C" w:rsidRPr="000170CC" w:rsidRDefault="00535D3C" w:rsidP="000E68B5">
      <w:pPr>
        <w:tabs>
          <w:tab w:val="clear" w:pos="454"/>
          <w:tab w:val="clear" w:pos="680"/>
          <w:tab w:val="left" w:pos="993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5C2319D6" w14:textId="3E2CF9CF" w:rsidR="000E68B5" w:rsidRPr="000170CC" w:rsidRDefault="000E68B5" w:rsidP="000E68B5">
      <w:pPr>
        <w:tabs>
          <w:tab w:val="clear" w:pos="454"/>
          <w:tab w:val="clear" w:pos="680"/>
          <w:tab w:val="left" w:pos="993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0170CC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49A30620" w14:textId="77777777" w:rsidR="000E68B5" w:rsidRPr="000170CC" w:rsidRDefault="000E68B5" w:rsidP="000E68B5">
      <w:pPr>
        <w:tabs>
          <w:tab w:val="clear" w:pos="454"/>
          <w:tab w:val="clear" w:pos="680"/>
          <w:tab w:val="left" w:pos="993"/>
        </w:tabs>
        <w:jc w:val="both"/>
        <w:rPr>
          <w:rFonts w:ascii="Angsana New" w:hAnsi="Angsana New"/>
          <w:sz w:val="30"/>
          <w:szCs w:val="30"/>
        </w:rPr>
      </w:pPr>
    </w:p>
    <w:p w14:paraId="0E2EDC3C" w14:textId="7E1A59EB" w:rsidR="000E68B5" w:rsidRPr="000170CC" w:rsidRDefault="000E68B5" w:rsidP="000E68B5">
      <w:pPr>
        <w:tabs>
          <w:tab w:val="clear" w:pos="454"/>
          <w:tab w:val="clear" w:pos="680"/>
          <w:tab w:val="left" w:pos="993"/>
        </w:tabs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>เงินลงทุนในบริษัทย่อยในงบการเงินเฉพาะกิจการบันทึกบัญชีโดยใช้วิธีราคาทุนและแสดงในราคาทุนสุทธิจากค่าเผื่อ</w:t>
      </w:r>
      <w:r w:rsidR="00B846C2" w:rsidRPr="000170CC">
        <w:rPr>
          <w:rFonts w:ascii="Angsana New" w:hAnsi="Angsana New" w:hint="cs"/>
          <w:sz w:val="30"/>
          <w:szCs w:val="30"/>
          <w:cs/>
        </w:rPr>
        <w:t>ผลขาดทุน</w:t>
      </w:r>
      <w:r w:rsidR="00E44843" w:rsidRPr="000170CC">
        <w:rPr>
          <w:rFonts w:ascii="Angsana New" w:hAnsi="Angsana New" w:hint="cs"/>
          <w:sz w:val="30"/>
          <w:szCs w:val="30"/>
          <w:cs/>
        </w:rPr>
        <w:t>จาก</w:t>
      </w:r>
      <w:r w:rsidRPr="000170CC">
        <w:rPr>
          <w:rFonts w:ascii="Angsana New" w:hAnsi="Angsana New"/>
          <w:sz w:val="30"/>
          <w:szCs w:val="30"/>
          <w:cs/>
        </w:rPr>
        <w:t>การด้อยค่า</w:t>
      </w:r>
      <w:r w:rsidR="00AA6580" w:rsidRPr="000170CC">
        <w:rPr>
          <w:rFonts w:ascii="Angsana New" w:hAnsi="Angsana New" w:hint="cs"/>
          <w:sz w:val="30"/>
          <w:szCs w:val="30"/>
          <w:cs/>
        </w:rPr>
        <w:t xml:space="preserve"> (ถ้ามี)</w:t>
      </w:r>
    </w:p>
    <w:p w14:paraId="09138F6A" w14:textId="0773245C" w:rsidR="009A52F9" w:rsidRPr="000170CC" w:rsidRDefault="009A5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09AED585" w14:textId="67D247A6" w:rsidR="000E68B5" w:rsidRPr="000170C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0170CC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 และอุปกรณ์ </w:t>
      </w:r>
      <w:r w:rsidRPr="000170CC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Pr="000170CC">
        <w:rPr>
          <w:rFonts w:ascii="Angsana New" w:hAnsi="Angsana New"/>
          <w:b/>
          <w:bCs/>
          <w:sz w:val="30"/>
          <w:szCs w:val="30"/>
          <w:cs/>
        </w:rPr>
        <w:t>สินทรัพย์ที่มีไว้เพื่อให้เช่า</w:t>
      </w:r>
    </w:p>
    <w:p w14:paraId="1341FCA7" w14:textId="77777777" w:rsidR="000E68B5" w:rsidRPr="000170C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</w:p>
    <w:p w14:paraId="65864205" w14:textId="77777777" w:rsidR="000E68B5" w:rsidRPr="000170C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>สินทรัพย์ที่เป็นกรรมสิทธิ์ของกิจการ</w:t>
      </w:r>
    </w:p>
    <w:p w14:paraId="6A9FB239" w14:textId="77777777" w:rsidR="000E68B5" w:rsidRPr="000170C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</w:p>
    <w:p w14:paraId="0B8530F1" w14:textId="27E8C0A3" w:rsidR="000E68B5" w:rsidRPr="000170CC" w:rsidRDefault="000E68B5" w:rsidP="000E68B5">
      <w:pPr>
        <w:tabs>
          <w:tab w:val="clear" w:pos="454"/>
          <w:tab w:val="clear" w:pos="680"/>
          <w:tab w:val="left" w:pos="993"/>
        </w:tabs>
        <w:jc w:val="thaiDistribute"/>
        <w:rPr>
          <w:rFonts w:ascii="Angsana New" w:hAnsi="Angsana New"/>
          <w:sz w:val="30"/>
          <w:szCs w:val="30"/>
          <w:cs/>
        </w:rPr>
      </w:pPr>
      <w:r w:rsidRPr="000170CC">
        <w:rPr>
          <w:rFonts w:ascii="Angsana New" w:hAnsi="Angsana New"/>
          <w:spacing w:val="-2"/>
          <w:sz w:val="30"/>
          <w:szCs w:val="30"/>
          <w:cs/>
        </w:rPr>
        <w:t>ที่ดินแสดงในราคาทุนสุทธิจากค่าเผื่อ</w:t>
      </w:r>
      <w:r w:rsidR="00B846C2" w:rsidRPr="000170CC">
        <w:rPr>
          <w:rFonts w:ascii="Angsana New" w:hAnsi="Angsana New" w:hint="cs"/>
          <w:spacing w:val="-2"/>
          <w:sz w:val="30"/>
          <w:szCs w:val="30"/>
          <w:cs/>
        </w:rPr>
        <w:t>ผลขาดทุนจาก</w:t>
      </w:r>
      <w:r w:rsidRPr="000170CC">
        <w:rPr>
          <w:rFonts w:ascii="Angsana New" w:hAnsi="Angsana New"/>
          <w:spacing w:val="-2"/>
          <w:sz w:val="30"/>
          <w:szCs w:val="30"/>
          <w:cs/>
        </w:rPr>
        <w:t xml:space="preserve">การด้อยค่า </w:t>
      </w:r>
      <w:r w:rsidRPr="000170CC">
        <w:rPr>
          <w:rFonts w:ascii="Angsana New" w:hAnsi="Angsana New"/>
          <w:spacing w:val="-2"/>
          <w:sz w:val="30"/>
          <w:szCs w:val="30"/>
        </w:rPr>
        <w:t>(</w:t>
      </w:r>
      <w:r w:rsidRPr="000170CC">
        <w:rPr>
          <w:rFonts w:ascii="Angsana New" w:hAnsi="Angsana New"/>
          <w:spacing w:val="-2"/>
          <w:sz w:val="30"/>
          <w:szCs w:val="30"/>
          <w:cs/>
        </w:rPr>
        <w:t>ถ้ามี</w:t>
      </w:r>
      <w:r w:rsidRPr="000170CC">
        <w:rPr>
          <w:rFonts w:ascii="Angsana New" w:hAnsi="Angsana New"/>
          <w:spacing w:val="-2"/>
          <w:sz w:val="30"/>
          <w:szCs w:val="30"/>
        </w:rPr>
        <w:t>)</w:t>
      </w:r>
      <w:r w:rsidRPr="000170CC">
        <w:rPr>
          <w:rFonts w:ascii="Angsana New" w:hAnsi="Angsana New"/>
          <w:spacing w:val="-2"/>
          <w:sz w:val="30"/>
          <w:szCs w:val="30"/>
          <w:cs/>
        </w:rPr>
        <w:t xml:space="preserve"> อาคารและอุปกรณ์</w:t>
      </w:r>
      <w:r w:rsidR="0027236A" w:rsidRPr="000170CC">
        <w:rPr>
          <w:rFonts w:ascii="Angsana New" w:hAnsi="Angsana New" w:hint="cs"/>
          <w:spacing w:val="-2"/>
          <w:sz w:val="30"/>
          <w:szCs w:val="30"/>
          <w:cs/>
        </w:rPr>
        <w:t xml:space="preserve"> และสินทรัพย์ที่มีไว้เพื่อให้เช่า</w:t>
      </w:r>
      <w:r w:rsidRPr="000170CC">
        <w:rPr>
          <w:rFonts w:ascii="Angsana New" w:hAnsi="Angsana New"/>
          <w:sz w:val="30"/>
          <w:szCs w:val="30"/>
          <w:cs/>
        </w:rPr>
        <w:t>แสดงในราคาทุนสุทธิจากค่าเสื่อมราคาสะสมและค่าเผื่อ</w:t>
      </w:r>
      <w:r w:rsidR="00B846C2" w:rsidRPr="000170CC">
        <w:rPr>
          <w:rFonts w:ascii="Angsana New" w:hAnsi="Angsana New" w:hint="cs"/>
          <w:sz w:val="30"/>
          <w:szCs w:val="30"/>
          <w:cs/>
        </w:rPr>
        <w:t>ผลขาดทุนจาก</w:t>
      </w:r>
      <w:r w:rsidRPr="000170CC">
        <w:rPr>
          <w:rFonts w:ascii="Angsana New" w:hAnsi="Angsana New"/>
          <w:sz w:val="30"/>
          <w:szCs w:val="30"/>
          <w:cs/>
        </w:rPr>
        <w:t>การด้อยค่า (ถ้ามี)</w:t>
      </w:r>
    </w:p>
    <w:p w14:paraId="44E20733" w14:textId="3BD0DAF1" w:rsidR="00FC7E63" w:rsidRPr="000170CC" w:rsidRDefault="00FC7E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BBE309C" w14:textId="7DE13CAF" w:rsidR="000E68B5" w:rsidRPr="000170C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>ค่าเสื่อมราคา</w:t>
      </w:r>
    </w:p>
    <w:p w14:paraId="7A5BB167" w14:textId="77777777" w:rsidR="000E68B5" w:rsidRPr="000170C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AB1A971" w14:textId="2915C79E" w:rsidR="000E68B5" w:rsidRPr="000170CC" w:rsidRDefault="00510580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>ค่าเสื่อมราคาที่บันทึกเป็นค่าใช้จ่ายในกำไรหรือขาดทุน</w:t>
      </w:r>
      <w:r w:rsidR="000E68B5" w:rsidRPr="000170CC">
        <w:rPr>
          <w:rFonts w:ascii="Angsana New" w:hAnsi="Angsana New"/>
          <w:sz w:val="30"/>
          <w:szCs w:val="30"/>
          <w:cs/>
        </w:rPr>
        <w:t>คำนวณโดยวิธีเส้นตรงตาม</w:t>
      </w:r>
      <w:r w:rsidRPr="000170CC">
        <w:rPr>
          <w:rFonts w:ascii="Angsana New" w:hAnsi="Angsana New" w:hint="cs"/>
          <w:sz w:val="30"/>
          <w:szCs w:val="30"/>
          <w:cs/>
        </w:rPr>
        <w:t>เกณฑ์</w:t>
      </w:r>
      <w:r w:rsidR="000E68B5" w:rsidRPr="000170CC">
        <w:rPr>
          <w:rFonts w:ascii="Angsana New" w:hAnsi="Angsana New"/>
          <w:sz w:val="30"/>
          <w:szCs w:val="30"/>
          <w:cs/>
        </w:rPr>
        <w:t>อายุการใ</w:t>
      </w:r>
      <w:r w:rsidR="000E68B5" w:rsidRPr="000170CC">
        <w:rPr>
          <w:rFonts w:ascii="Angsana New" w:hAnsi="Angsana New" w:hint="cs"/>
          <w:sz w:val="30"/>
          <w:szCs w:val="30"/>
          <w:cs/>
        </w:rPr>
        <w:t>ช้</w:t>
      </w:r>
      <w:r w:rsidR="000E68B5" w:rsidRPr="000170CC">
        <w:rPr>
          <w:rFonts w:ascii="Angsana New" w:hAnsi="Angsana New"/>
          <w:sz w:val="30"/>
          <w:szCs w:val="30"/>
          <w:cs/>
        </w:rPr>
        <w:t>ประโยชน์</w:t>
      </w:r>
      <w:r w:rsidRPr="000170CC">
        <w:rPr>
          <w:rFonts w:ascii="Angsana New" w:hAnsi="Angsana New" w:hint="cs"/>
          <w:sz w:val="30"/>
          <w:szCs w:val="30"/>
          <w:cs/>
        </w:rPr>
        <w:t>โดยประมาณ</w:t>
      </w:r>
      <w:r w:rsidR="000E68B5" w:rsidRPr="000170CC">
        <w:rPr>
          <w:rFonts w:ascii="Angsana New" w:hAnsi="Angsana New"/>
          <w:sz w:val="30"/>
          <w:szCs w:val="30"/>
          <w:cs/>
        </w:rPr>
        <w:t>ของสินทรัพย์แต่ละรายการ อายุการใ</w:t>
      </w:r>
      <w:r w:rsidR="000E68B5" w:rsidRPr="000170CC">
        <w:rPr>
          <w:rFonts w:ascii="Angsana New" w:hAnsi="Angsana New" w:hint="cs"/>
          <w:sz w:val="30"/>
          <w:szCs w:val="30"/>
          <w:cs/>
        </w:rPr>
        <w:t>ช้</w:t>
      </w:r>
      <w:r w:rsidR="000E68B5" w:rsidRPr="000170CC">
        <w:rPr>
          <w:rFonts w:ascii="Angsana New" w:hAnsi="Angsana New"/>
          <w:sz w:val="30"/>
          <w:szCs w:val="30"/>
          <w:cs/>
        </w:rPr>
        <w:t>ประโยชน์ของสินทรัพย์</w:t>
      </w:r>
      <w:r w:rsidRPr="000170CC">
        <w:rPr>
          <w:rFonts w:ascii="Angsana New" w:hAnsi="Angsana New" w:hint="cs"/>
          <w:sz w:val="30"/>
          <w:szCs w:val="30"/>
          <w:cs/>
        </w:rPr>
        <w:t>โดยประมาณ</w:t>
      </w:r>
      <w:r w:rsidR="000E68B5" w:rsidRPr="000170CC">
        <w:rPr>
          <w:rFonts w:ascii="Angsana New" w:hAnsi="Angsana New"/>
          <w:sz w:val="30"/>
          <w:szCs w:val="30"/>
          <w:cs/>
        </w:rPr>
        <w:t>แสดงได้ดังนี้</w:t>
      </w:r>
    </w:p>
    <w:p w14:paraId="7CBE129D" w14:textId="77777777" w:rsidR="000E68B5" w:rsidRPr="000170C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610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5160"/>
        <w:gridCol w:w="4450"/>
      </w:tblGrid>
      <w:tr w:rsidR="000E68B5" w:rsidRPr="000170CC" w14:paraId="2C2DF6FD" w14:textId="77777777" w:rsidTr="006356C1"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</w:tcPr>
          <w:p w14:paraId="22DD0494" w14:textId="77777777" w:rsidR="000E68B5" w:rsidRPr="000170CC" w:rsidRDefault="000E68B5" w:rsidP="006356C1">
            <w:pPr>
              <w:tabs>
                <w:tab w:val="clear" w:pos="454"/>
                <w:tab w:val="clear" w:pos="680"/>
                <w:tab w:val="left" w:pos="993"/>
              </w:tabs>
              <w:ind w:left="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 (เพื่อใช้งานและเพื่อให้เช่า)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14:paraId="140558D7" w14:textId="77777777" w:rsidR="000E68B5" w:rsidRPr="000170CC" w:rsidRDefault="000E68B5" w:rsidP="006356C1">
            <w:pPr>
              <w:tabs>
                <w:tab w:val="clear" w:pos="454"/>
                <w:tab w:val="clear" w:pos="680"/>
                <w:tab w:val="left" w:pos="993"/>
                <w:tab w:val="left" w:pos="126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0E68B5" w:rsidRPr="000170CC" w14:paraId="72E33A06" w14:textId="77777777" w:rsidTr="006356C1"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</w:tcPr>
          <w:p w14:paraId="7A691B4D" w14:textId="77777777" w:rsidR="000E68B5" w:rsidRPr="000170CC" w:rsidRDefault="000E68B5" w:rsidP="006356C1">
            <w:pPr>
              <w:tabs>
                <w:tab w:val="clear" w:pos="454"/>
                <w:tab w:val="clear" w:pos="680"/>
                <w:tab w:val="left" w:pos="993"/>
              </w:tabs>
              <w:ind w:left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อาคารและส่วนปรับปรุงอาคารบนที่ดินเช่า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14:paraId="2D495F8C" w14:textId="77777777" w:rsidR="000E68B5" w:rsidRPr="000170CC" w:rsidRDefault="000E68B5" w:rsidP="006356C1">
            <w:pPr>
              <w:tabs>
                <w:tab w:val="clear" w:pos="454"/>
                <w:tab w:val="clear" w:pos="680"/>
                <w:tab w:val="left" w:pos="993"/>
                <w:tab w:val="left" w:pos="126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ปี และตามอายุสัญญาเช่า</w:t>
            </w:r>
          </w:p>
        </w:tc>
      </w:tr>
      <w:tr w:rsidR="000E68B5" w:rsidRPr="000170CC" w14:paraId="43A4798B" w14:textId="77777777" w:rsidTr="006356C1"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</w:tcPr>
          <w:p w14:paraId="1235F2EA" w14:textId="77777777" w:rsidR="000E68B5" w:rsidRPr="000170CC" w:rsidRDefault="000E68B5" w:rsidP="006356C1">
            <w:pPr>
              <w:tabs>
                <w:tab w:val="clear" w:pos="454"/>
                <w:tab w:val="clear" w:pos="680"/>
                <w:tab w:val="left" w:pos="993"/>
              </w:tabs>
              <w:ind w:left="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14:paraId="3AB4C2DD" w14:textId="56D54473" w:rsidR="000E68B5" w:rsidRPr="000170CC" w:rsidRDefault="000E68B5" w:rsidP="006356C1">
            <w:pPr>
              <w:tabs>
                <w:tab w:val="clear" w:pos="454"/>
                <w:tab w:val="clear" w:pos="680"/>
                <w:tab w:val="left" w:pos="993"/>
                <w:tab w:val="left" w:pos="126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0E68B5" w:rsidRPr="000170CC" w14:paraId="786F7A4C" w14:textId="77777777" w:rsidTr="006356C1"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</w:tcPr>
          <w:p w14:paraId="17D79A7F" w14:textId="77777777" w:rsidR="000E68B5" w:rsidRPr="000170CC" w:rsidRDefault="000E68B5" w:rsidP="006356C1">
            <w:pPr>
              <w:tabs>
                <w:tab w:val="clear" w:pos="454"/>
                <w:tab w:val="clear" w:pos="680"/>
                <w:tab w:val="left" w:pos="993"/>
              </w:tabs>
              <w:ind w:left="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ยานพาหนะใช้งานและยานพาหนะให้เช่า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14:paraId="454EBB2D" w14:textId="77777777" w:rsidR="000E68B5" w:rsidRPr="000170CC" w:rsidRDefault="000E68B5" w:rsidP="006356C1">
            <w:pPr>
              <w:tabs>
                <w:tab w:val="clear" w:pos="454"/>
                <w:tab w:val="clear" w:pos="680"/>
                <w:tab w:val="left" w:pos="993"/>
                <w:tab w:val="left" w:pos="126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386CC8AF" w14:textId="734D3738" w:rsidR="000E68B5" w:rsidRPr="000170CC" w:rsidRDefault="0070179D" w:rsidP="00CE5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Cs w:val="30"/>
        </w:rPr>
      </w:pPr>
      <w:r w:rsidRPr="000170CC">
        <w:rPr>
          <w:rFonts w:ascii="Angsana New" w:hAnsi="Angsana New"/>
          <w:b/>
          <w:bCs/>
          <w:szCs w:val="30"/>
          <w:cs/>
        </w:rPr>
        <w:br w:type="page"/>
      </w:r>
      <w:r w:rsidR="000E68B5" w:rsidRPr="000170CC">
        <w:rPr>
          <w:rFonts w:ascii="Angsana New" w:hAnsi="Angsana New" w:hint="cs"/>
          <w:b/>
          <w:bCs/>
          <w:szCs w:val="30"/>
          <w:cs/>
        </w:rPr>
        <w:lastRenderedPageBreak/>
        <w:t>สินทรัพย์สิทธิการใช้</w:t>
      </w:r>
    </w:p>
    <w:p w14:paraId="405BA3E3" w14:textId="77777777" w:rsidR="000E68B5" w:rsidRPr="000170CC" w:rsidRDefault="000E68B5" w:rsidP="000E68B5">
      <w:pPr>
        <w:pStyle w:val="NoSpacing"/>
        <w:jc w:val="thaiDistribute"/>
        <w:rPr>
          <w:rFonts w:ascii="Angsana New" w:hAnsi="Angsana New"/>
          <w:sz w:val="24"/>
          <w:szCs w:val="24"/>
        </w:rPr>
      </w:pPr>
    </w:p>
    <w:p w14:paraId="16AB0BCA" w14:textId="70AF39B6" w:rsidR="000E68B5" w:rsidRPr="000170CC" w:rsidRDefault="000E68B5" w:rsidP="000E68B5">
      <w:pPr>
        <w:pStyle w:val="NoSpacing"/>
        <w:jc w:val="thaiDistribute"/>
        <w:rPr>
          <w:rFonts w:ascii="Angsana New" w:hAnsi="Angsana New"/>
          <w:szCs w:val="30"/>
        </w:rPr>
      </w:pPr>
      <w:r w:rsidRPr="000170CC">
        <w:rPr>
          <w:rFonts w:ascii="Angsana New" w:hAnsi="Angsana New" w:hint="cs"/>
          <w:szCs w:val="30"/>
          <w:cs/>
        </w:rPr>
        <w:t>กลุ่มบริษัทวัดมูลค่าสินทรัพย์สิทธิการใช้ด้วยราคาทุนหักค่าเสื่อมราคาสะสมและค่าเผื่อ</w:t>
      </w:r>
      <w:r w:rsidR="00432D06" w:rsidRPr="000170CC">
        <w:rPr>
          <w:rFonts w:ascii="Angsana New" w:hAnsi="Angsana New" w:hint="cs"/>
          <w:szCs w:val="30"/>
          <w:cs/>
        </w:rPr>
        <w:t>ผลขาดทุนจาก</w:t>
      </w:r>
      <w:r w:rsidRPr="000170CC">
        <w:rPr>
          <w:rFonts w:ascii="Angsana New" w:hAnsi="Angsana New" w:hint="cs"/>
          <w:szCs w:val="30"/>
          <w:cs/>
        </w:rPr>
        <w:t>การด้อยค่า (ถ้ามี) และ</w:t>
      </w:r>
      <w:r w:rsidRPr="000170CC">
        <w:rPr>
          <w:rFonts w:ascii="Angsana New" w:hAnsi="Angsana New"/>
          <w:szCs w:val="30"/>
          <w:cs/>
        </w:rPr>
        <w:t>ปรับปรุงด้วยการวัดมูลค่าของหนี้สินตามสัญญาเช่าใหม่</w:t>
      </w:r>
      <w:r w:rsidRPr="000170CC">
        <w:rPr>
          <w:rFonts w:ascii="Angsana New" w:hAnsi="Angsana New" w:hint="cs"/>
          <w:szCs w:val="30"/>
          <w:cs/>
        </w:rPr>
        <w:t xml:space="preserve"> (ถ้ามี)</w:t>
      </w:r>
    </w:p>
    <w:p w14:paraId="3AF0136F" w14:textId="77777777" w:rsidR="000E68B5" w:rsidRPr="000170CC" w:rsidRDefault="000E68B5" w:rsidP="000E68B5">
      <w:pPr>
        <w:pStyle w:val="NoSpacing"/>
        <w:jc w:val="thaiDistribute"/>
        <w:rPr>
          <w:rFonts w:ascii="Angsana New" w:hAnsi="Angsana New"/>
          <w:sz w:val="24"/>
          <w:szCs w:val="24"/>
        </w:rPr>
      </w:pPr>
    </w:p>
    <w:p w14:paraId="4E883D84" w14:textId="6BEEB758" w:rsidR="000E68B5" w:rsidRPr="000170CC" w:rsidRDefault="002F41F4" w:rsidP="000E68B5">
      <w:pPr>
        <w:pStyle w:val="NoSpacing"/>
        <w:jc w:val="thaiDistribute"/>
        <w:rPr>
          <w:rFonts w:ascii="Angsana New" w:hAnsi="Angsana New"/>
          <w:szCs w:val="30"/>
        </w:rPr>
      </w:pPr>
      <w:r w:rsidRPr="000170CC">
        <w:rPr>
          <w:rFonts w:ascii="Angsana New" w:hAnsi="Angsana New"/>
          <w:szCs w:val="30"/>
          <w:cs/>
        </w:rPr>
        <w:t>ค่าเสื่อมราคาบันทึกเป็นค่าใช้จ่ายใน</w:t>
      </w:r>
      <w:r w:rsidR="00447AD4" w:rsidRPr="000170CC">
        <w:rPr>
          <w:rFonts w:ascii="Angsana New" w:hAnsi="Angsana New" w:hint="cs"/>
          <w:szCs w:val="30"/>
          <w:cs/>
        </w:rPr>
        <w:t>กำไรหรือขาดทุน</w:t>
      </w:r>
      <w:r w:rsidR="000E68B5" w:rsidRPr="000170CC">
        <w:rPr>
          <w:rFonts w:ascii="Angsana New" w:hAnsi="Angsana New"/>
          <w:szCs w:val="30"/>
          <w:cs/>
        </w:rPr>
        <w:t>และคำนวณโดยวิธีเส้นตรงตาม</w:t>
      </w:r>
      <w:r w:rsidR="000E68B5" w:rsidRPr="000170CC">
        <w:rPr>
          <w:rFonts w:ascii="Angsana New" w:hAnsi="Angsana New" w:hint="cs"/>
          <w:szCs w:val="30"/>
          <w:cs/>
        </w:rPr>
        <w:t>ระยะเวลาของการเช่าที่เกี่ยวข้องซึ่งได้แก่ พื้นที่อาคารเช่ามีระยะเวลาระหว่าง</w:t>
      </w:r>
      <w:r w:rsidR="000E68B5" w:rsidRPr="000170CC">
        <w:rPr>
          <w:rFonts w:ascii="Angsana New" w:hAnsi="Angsana New"/>
          <w:szCs w:val="30"/>
        </w:rPr>
        <w:t xml:space="preserve"> 1 </w:t>
      </w:r>
      <w:r w:rsidR="000E68B5" w:rsidRPr="000170CC">
        <w:rPr>
          <w:rFonts w:ascii="Angsana New" w:hAnsi="Angsana New" w:hint="cs"/>
          <w:szCs w:val="30"/>
          <w:cs/>
        </w:rPr>
        <w:t xml:space="preserve">ปี ถึง </w:t>
      </w:r>
      <w:r w:rsidR="00DF3498">
        <w:rPr>
          <w:rFonts w:ascii="Angsana New" w:hAnsi="Angsana New"/>
          <w:szCs w:val="30"/>
        </w:rPr>
        <w:t>6</w:t>
      </w:r>
      <w:r w:rsidR="000E68B5" w:rsidRPr="000170CC">
        <w:rPr>
          <w:rFonts w:ascii="Angsana New" w:hAnsi="Angsana New" w:hint="cs"/>
          <w:szCs w:val="30"/>
          <w:cs/>
        </w:rPr>
        <w:t xml:space="preserve"> ปี และยานพาหนะมีระยะเวลา </w:t>
      </w:r>
      <w:r w:rsidR="00DF3498">
        <w:rPr>
          <w:rFonts w:ascii="Angsana New" w:hAnsi="Angsana New"/>
          <w:szCs w:val="30"/>
        </w:rPr>
        <w:t>3</w:t>
      </w:r>
      <w:r w:rsidR="000E68B5" w:rsidRPr="000170CC">
        <w:rPr>
          <w:rFonts w:ascii="Angsana New" w:hAnsi="Angsana New" w:hint="cs"/>
          <w:szCs w:val="30"/>
          <w:cs/>
        </w:rPr>
        <w:t xml:space="preserve"> ปี</w:t>
      </w:r>
    </w:p>
    <w:p w14:paraId="429B96E0" w14:textId="64041A58" w:rsidR="00E20C53" w:rsidRPr="000170CC" w:rsidRDefault="00E20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</w:rPr>
      </w:pPr>
    </w:p>
    <w:p w14:paraId="0E122940" w14:textId="02E5BD4B" w:rsidR="000E68B5" w:rsidRPr="000170CC" w:rsidRDefault="000E68B5" w:rsidP="000E68B5">
      <w:pPr>
        <w:tabs>
          <w:tab w:val="clear" w:pos="454"/>
          <w:tab w:val="clear" w:pos="680"/>
          <w:tab w:val="left" w:pos="360"/>
          <w:tab w:val="left" w:pos="993"/>
          <w:tab w:val="left" w:pos="1440"/>
          <w:tab w:val="left" w:pos="4580"/>
          <w:tab w:val="left" w:pos="5480"/>
        </w:tabs>
        <w:rPr>
          <w:rFonts w:ascii="Angsana New" w:hAnsi="Angsana New"/>
          <w:b/>
          <w:bCs/>
          <w:sz w:val="30"/>
          <w:szCs w:val="30"/>
        </w:rPr>
      </w:pPr>
      <w:r w:rsidRPr="000170CC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</w:p>
    <w:p w14:paraId="69C53591" w14:textId="77777777" w:rsidR="000E68B5" w:rsidRPr="000170CC" w:rsidRDefault="000E68B5" w:rsidP="000E68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="Angsana New" w:hAnsi="Angsana New"/>
          <w:sz w:val="24"/>
          <w:szCs w:val="24"/>
        </w:rPr>
      </w:pPr>
    </w:p>
    <w:p w14:paraId="4DA4FA27" w14:textId="77777777" w:rsidR="000E68B5" w:rsidRPr="000170CC" w:rsidRDefault="000E68B5" w:rsidP="000E68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jc w:val="both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>สิทธิการเช่า</w:t>
      </w:r>
    </w:p>
    <w:p w14:paraId="4D1D9B62" w14:textId="77777777" w:rsidR="000E68B5" w:rsidRPr="000170CC" w:rsidRDefault="000E68B5" w:rsidP="000E68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both"/>
        <w:rPr>
          <w:rFonts w:ascii="Angsana New" w:hAnsi="Angsana New"/>
          <w:sz w:val="24"/>
          <w:szCs w:val="24"/>
        </w:rPr>
      </w:pPr>
    </w:p>
    <w:p w14:paraId="03DEEA0D" w14:textId="21C07CD3" w:rsidR="000E68B5" w:rsidRPr="000170CC" w:rsidRDefault="000E68B5" w:rsidP="000E68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>สิทธิการเช่าแสดงในราคาทุนสุทธิจากค่าตัดจำหน่ายสะสมและค่าเผื่อ</w:t>
      </w:r>
      <w:r w:rsidR="00B846C2" w:rsidRPr="000170CC">
        <w:rPr>
          <w:rFonts w:ascii="Angsana New" w:hAnsi="Angsana New" w:hint="cs"/>
          <w:sz w:val="30"/>
          <w:szCs w:val="30"/>
          <w:cs/>
        </w:rPr>
        <w:t>ผลขาดทุนจาก</w:t>
      </w:r>
      <w:r w:rsidRPr="000170CC">
        <w:rPr>
          <w:rFonts w:ascii="Angsana New" w:hAnsi="Angsana New"/>
          <w:sz w:val="30"/>
          <w:szCs w:val="30"/>
          <w:cs/>
        </w:rPr>
        <w:t>การด้อยค่า</w:t>
      </w:r>
      <w:r w:rsidR="00DF235C">
        <w:rPr>
          <w:rFonts w:ascii="Angsana New" w:hAnsi="Angsana New" w:hint="cs"/>
          <w:sz w:val="30"/>
          <w:szCs w:val="30"/>
          <w:cs/>
        </w:rPr>
        <w:t xml:space="preserve"> (ถ้ามี)</w:t>
      </w:r>
      <w:r w:rsidR="00432D06" w:rsidRPr="000170CC">
        <w:rPr>
          <w:rFonts w:ascii="Angsana New" w:hAnsi="Angsana New" w:hint="cs"/>
          <w:sz w:val="30"/>
          <w:szCs w:val="30"/>
          <w:cs/>
        </w:rPr>
        <w:t xml:space="preserve"> </w:t>
      </w:r>
      <w:r w:rsidRPr="000170CC">
        <w:rPr>
          <w:rFonts w:ascii="Angsana New" w:hAnsi="Angsana New"/>
          <w:sz w:val="30"/>
          <w:szCs w:val="30"/>
          <w:cs/>
        </w:rPr>
        <w:t>ค่าตัดจำหน่ายคำนวณโดยวิธีเส้นตรงตามอายุการใ</w:t>
      </w:r>
      <w:r w:rsidRPr="000170CC">
        <w:rPr>
          <w:rFonts w:ascii="Angsana New" w:hAnsi="Angsana New" w:hint="cs"/>
          <w:sz w:val="30"/>
          <w:szCs w:val="30"/>
          <w:cs/>
        </w:rPr>
        <w:t>ช้</w:t>
      </w:r>
      <w:r w:rsidRPr="000170CC">
        <w:rPr>
          <w:rFonts w:ascii="Angsana New" w:hAnsi="Angsana New"/>
          <w:sz w:val="30"/>
          <w:szCs w:val="30"/>
          <w:cs/>
        </w:rPr>
        <w:t>ประโยชน์ซึ่งได้แก่ อายุสัญญาเช่า</w:t>
      </w:r>
    </w:p>
    <w:p w14:paraId="19C5BA55" w14:textId="77777777" w:rsidR="000E68B5" w:rsidRPr="000170CC" w:rsidRDefault="000E68B5" w:rsidP="000E68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both"/>
        <w:rPr>
          <w:rFonts w:ascii="Angsana New" w:hAnsi="Angsana New"/>
          <w:sz w:val="24"/>
          <w:szCs w:val="24"/>
        </w:rPr>
      </w:pPr>
    </w:p>
    <w:p w14:paraId="518A1EE7" w14:textId="77777777" w:rsidR="000E68B5" w:rsidRPr="000170CC" w:rsidRDefault="000E68B5" w:rsidP="000E68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>ค่าลิขสิทธิ์ซอฟท์แวร์</w:t>
      </w:r>
    </w:p>
    <w:p w14:paraId="3AD05D75" w14:textId="77777777" w:rsidR="000E68B5" w:rsidRPr="000170CC" w:rsidRDefault="000E68B5" w:rsidP="000E68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both"/>
        <w:rPr>
          <w:rFonts w:ascii="Angsana New" w:hAnsi="Angsana New"/>
          <w:sz w:val="24"/>
          <w:szCs w:val="24"/>
        </w:rPr>
      </w:pPr>
    </w:p>
    <w:p w14:paraId="669E2DAA" w14:textId="7BD469B2" w:rsidR="000E68B5" w:rsidRPr="000170CC" w:rsidRDefault="000E68B5" w:rsidP="000E68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>ค่าลิขสิทธิ์ซอฟท์แวร์แสดงในราคาทุนสุทธิจากค่าตัดจำหน่ายสะสมและค่าเผื่อ</w:t>
      </w:r>
      <w:r w:rsidR="00B846C2" w:rsidRPr="000170CC">
        <w:rPr>
          <w:rFonts w:ascii="Angsana New" w:hAnsi="Angsana New" w:hint="cs"/>
          <w:sz w:val="30"/>
          <w:szCs w:val="30"/>
          <w:cs/>
        </w:rPr>
        <w:t>ผลขาดทุนจาก</w:t>
      </w:r>
      <w:r w:rsidRPr="000170CC">
        <w:rPr>
          <w:rFonts w:ascii="Angsana New" w:hAnsi="Angsana New"/>
          <w:sz w:val="30"/>
          <w:szCs w:val="30"/>
          <w:cs/>
        </w:rPr>
        <w:t>การด้อยค่า (ถ้ามี) ค่าตัดจำหน่ายคำนวณโดยวิธีเส้นตรงตามอายุการใ</w:t>
      </w:r>
      <w:r w:rsidRPr="000170CC">
        <w:rPr>
          <w:rFonts w:ascii="Angsana New" w:hAnsi="Angsana New" w:hint="cs"/>
          <w:sz w:val="30"/>
          <w:szCs w:val="30"/>
          <w:cs/>
        </w:rPr>
        <w:t>ช้</w:t>
      </w:r>
      <w:r w:rsidRPr="000170CC">
        <w:rPr>
          <w:rFonts w:ascii="Angsana New" w:hAnsi="Angsana New"/>
          <w:sz w:val="30"/>
          <w:szCs w:val="30"/>
          <w:cs/>
        </w:rPr>
        <w:t xml:space="preserve">ประโยชน์เป็นระยะเวลา </w:t>
      </w:r>
      <w:r w:rsidRPr="000170CC">
        <w:rPr>
          <w:rFonts w:ascii="Angsana New" w:hAnsi="Angsana New"/>
          <w:sz w:val="30"/>
          <w:szCs w:val="30"/>
        </w:rPr>
        <w:t xml:space="preserve">5 </w:t>
      </w:r>
      <w:r w:rsidRPr="000170CC">
        <w:rPr>
          <w:rFonts w:ascii="Angsana New" w:hAnsi="Angsana New"/>
          <w:sz w:val="30"/>
          <w:szCs w:val="30"/>
          <w:cs/>
        </w:rPr>
        <w:t>ปี</w:t>
      </w:r>
    </w:p>
    <w:p w14:paraId="5D4ABCA1" w14:textId="77777777" w:rsidR="000E68B5" w:rsidRPr="000170CC" w:rsidRDefault="000E68B5" w:rsidP="000E68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both"/>
        <w:rPr>
          <w:rFonts w:ascii="Angsana New" w:hAnsi="Angsana New"/>
          <w:sz w:val="24"/>
          <w:szCs w:val="24"/>
        </w:rPr>
      </w:pPr>
    </w:p>
    <w:p w14:paraId="17D0CF93" w14:textId="2E3B12A9" w:rsidR="000E68B5" w:rsidRPr="000170CC" w:rsidRDefault="000E68B5" w:rsidP="00E20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0170CC">
        <w:rPr>
          <w:rFonts w:ascii="Angsana New" w:hAnsi="Angsana New"/>
          <w:b/>
          <w:bCs/>
          <w:sz w:val="30"/>
          <w:szCs w:val="30"/>
          <w:cs/>
        </w:rPr>
        <w:t>การด้อยค่าของสินทรัพย์</w:t>
      </w:r>
      <w:r w:rsidRPr="000170CC">
        <w:rPr>
          <w:rFonts w:ascii="Angsana New" w:hAnsi="Angsana New" w:hint="cs"/>
          <w:b/>
          <w:bCs/>
          <w:sz w:val="30"/>
          <w:szCs w:val="30"/>
          <w:cs/>
        </w:rPr>
        <w:t>ที่ไม่ใช่สินทรัพย์ทางการเงิน</w:t>
      </w:r>
    </w:p>
    <w:p w14:paraId="40B808A1" w14:textId="77777777" w:rsidR="000E68B5" w:rsidRPr="000170CC" w:rsidRDefault="000E68B5" w:rsidP="000E68B5">
      <w:pPr>
        <w:tabs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p w14:paraId="6F2FD43D" w14:textId="77777777" w:rsidR="000E68B5" w:rsidRPr="000170CC" w:rsidRDefault="000E68B5" w:rsidP="000E68B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 xml:space="preserve">ยอดสินทรัพย์คงเหลือตามบัญชีของกลุ่มบริษัทได้รับการทบทวน ณ ทุกวันที่รายงานว่ามีข้อบ่งชี้ของการด้อยค่าหรือไม่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  <w:r w:rsidRPr="000170CC">
        <w:rPr>
          <w:rFonts w:ascii="Angsana New" w:hAnsi="Angsana New"/>
          <w:sz w:val="30"/>
          <w:szCs w:val="30"/>
        </w:rPr>
        <w:t>(</w:t>
      </w:r>
      <w:r w:rsidRPr="000170CC">
        <w:rPr>
          <w:rFonts w:ascii="Angsana New" w:hAnsi="Angsana New"/>
          <w:sz w:val="30"/>
          <w:szCs w:val="30"/>
          <w:cs/>
        </w:rPr>
        <w:t>มูลค่ายุติธรรมหักต้นทุนที่จำเป็นในการขายสินทรัพย์หรือมูลค่าจากการใช้ของสินทรัพย์นั้นแล้วแต่จำนวนใดจะสูงกว่า</w:t>
      </w:r>
      <w:r w:rsidRPr="000170CC">
        <w:rPr>
          <w:rFonts w:ascii="Angsana New" w:hAnsi="Angsana New"/>
          <w:sz w:val="30"/>
          <w:szCs w:val="30"/>
        </w:rPr>
        <w:t>)</w:t>
      </w:r>
      <w:r w:rsidRPr="000170CC">
        <w:rPr>
          <w:rFonts w:ascii="Angsana New" w:hAnsi="Angsana New" w:hint="cs"/>
          <w:sz w:val="30"/>
          <w:szCs w:val="30"/>
          <w:cs/>
        </w:rPr>
        <w:t xml:space="preserve"> </w:t>
      </w:r>
      <w:r w:rsidRPr="000170CC">
        <w:rPr>
          <w:rFonts w:ascii="Angsana New" w:hAnsi="Angsana New"/>
          <w:sz w:val="30"/>
          <w:szCs w:val="30"/>
          <w:cs/>
        </w:rPr>
        <w:t>โดยที่การทบทวนจะพิจารณาจากสินทรัพย์แต่ละรายการหรือพิจารณาจากหน่วยสินทรัพย์ที่ก่อให้เกิดเงินสดแล้วแต่กรณี</w:t>
      </w:r>
    </w:p>
    <w:p w14:paraId="18EE1A81" w14:textId="77777777" w:rsidR="000E68B5" w:rsidRPr="000170CC" w:rsidRDefault="000E68B5" w:rsidP="000E68B5">
      <w:pPr>
        <w:tabs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017B8189" w14:textId="77777777" w:rsidR="000E68B5" w:rsidRPr="000170CC" w:rsidRDefault="000E68B5" w:rsidP="000E68B5">
      <w:pPr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>ในกรณีที่ราคาตามบัญชีของสินทรัพย์สูงกว่ามูลค่าที่คาดว่าจะได้รับคืน กลุ่มบริษัทจะรับรู้ขาดทุนจากการด้อยค่าโดยการลดมูลค่าของราคาตามบัญชีให้เท่ากับมูลค่าที่คาดว่าจะได้รับคืนและรับรู้ในงบกำไรขาดทุนเบ็ดเสร็จ และจะบันทึกกลับรายการผลขาดทุนจากการด้อยค่าโดยถือเป็นรายได้อื่นเมื่อมีข้อบ่งชี้ว่าการด้อยค่าดังกล่าวไม่มีอยู่อีกต่อไปหรือยังคงมีอยู่แต่เป็นไปในทางที่ลดลง ทั้งนี้ การกลับรายการผลขาดทุนจากการด้อยค่าจะไม่สูงกว่ามูลค่าตามบัญชีของสินทรัพย์นั้นสุทธิจากค่าเสื่อมราคาหรือค่าตัดจำหน่ายประหนึ่งว่าไม่มีการรับรู้ผลขาดทุนจากการด้อยค่าของสินทรัพย์นั้นในปีก่อน</w:t>
      </w:r>
      <w:r w:rsidRPr="000170CC">
        <w:rPr>
          <w:rFonts w:ascii="Angsana New" w:hAnsi="Angsana New" w:hint="cs"/>
          <w:sz w:val="30"/>
          <w:szCs w:val="30"/>
          <w:cs/>
        </w:rPr>
        <w:t xml:space="preserve"> </w:t>
      </w:r>
      <w:r w:rsidRPr="000170CC">
        <w:rPr>
          <w:rFonts w:ascii="Angsana New" w:hAnsi="Angsana New"/>
          <w:sz w:val="30"/>
          <w:szCs w:val="30"/>
          <w:cs/>
        </w:rPr>
        <w:t>ๆ</w:t>
      </w:r>
    </w:p>
    <w:p w14:paraId="287D7E56" w14:textId="77777777" w:rsidR="002B6676" w:rsidRPr="000170CC" w:rsidRDefault="002B6676" w:rsidP="000E68B5">
      <w:pPr>
        <w:jc w:val="thaiDistribute"/>
        <w:rPr>
          <w:rFonts w:ascii="Angsana New" w:hAnsi="Angsana New"/>
          <w:sz w:val="28"/>
          <w:szCs w:val="28"/>
        </w:rPr>
      </w:pPr>
    </w:p>
    <w:p w14:paraId="7D6A8BAF" w14:textId="77777777" w:rsidR="000E68B5" w:rsidRPr="000170CC" w:rsidRDefault="000E68B5" w:rsidP="000E68B5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0170CC">
        <w:rPr>
          <w:rFonts w:ascii="Angsana New" w:hAnsi="Angsana New"/>
          <w:b/>
          <w:bCs/>
          <w:sz w:val="30"/>
          <w:szCs w:val="30"/>
          <w:cs/>
        </w:rPr>
        <w:lastRenderedPageBreak/>
        <w:t>เจ้าหนี้การค้าและเจ้าหนี้อื่น</w:t>
      </w:r>
    </w:p>
    <w:p w14:paraId="7B7DB660" w14:textId="77777777" w:rsidR="000E68B5" w:rsidRPr="000170C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14:paraId="20CA802E" w14:textId="77777777" w:rsidR="000E68B5" w:rsidRPr="000170C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14:paraId="3664C10E" w14:textId="1EE7C92D" w:rsidR="002B6676" w:rsidRPr="000170CC" w:rsidRDefault="002B66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p w14:paraId="1CC192C3" w14:textId="71647837" w:rsidR="000E68B5" w:rsidRPr="000170CC" w:rsidRDefault="000E68B5" w:rsidP="007574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 w:rsidRPr="000170CC">
        <w:rPr>
          <w:rFonts w:ascii="Angsana New" w:hAnsi="Angsana New"/>
          <w:b/>
          <w:bCs/>
          <w:color w:val="000000"/>
          <w:sz w:val="30"/>
          <w:szCs w:val="30"/>
          <w:cs/>
        </w:rPr>
        <w:t>หนี้สินตามสัญญาเช่</w:t>
      </w:r>
      <w:r w:rsidRPr="000170CC">
        <w:rPr>
          <w:rFonts w:ascii="Angsana New" w:hAnsi="Angsana New" w:hint="cs"/>
          <w:b/>
          <w:bCs/>
          <w:color w:val="000000"/>
          <w:sz w:val="30"/>
          <w:szCs w:val="30"/>
          <w:cs/>
        </w:rPr>
        <w:t>า</w:t>
      </w:r>
    </w:p>
    <w:p w14:paraId="4498F893" w14:textId="77777777" w:rsidR="00757467" w:rsidRPr="000170CC" w:rsidRDefault="00757467" w:rsidP="007574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3DBE598B" w14:textId="77777777" w:rsidR="00A946F5" w:rsidRPr="000170CC" w:rsidRDefault="000E68B5" w:rsidP="00A946F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>ณ วันที่สัญญาเช่าเริ่มมีผล กลุ่มบริษัทวัดมูลค่าหนี้สินตามสัญญาเช่าด้วยมูลค่าปัจจุบันของการจ่ายชำระตามสัญญาเช่าที่ยังไม่ได้จ่ายชำระ ณ วันนั้น การจ่ายชำระตามสัญญาเช่าต้องคิดลดด้วยอัตราดอ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แต่หากอัตรานั้นไม่สามารถกำหนดได้ทุกเมื่อต้องใช้อัตราดอกเบี้ยการกู้ยืมส่วนเพิ่ม (อัตราดอกเบี้ยของการกู้ยืมถัวเฉลี่ยที่มีระยะเวลาใกล้เคียงกันและมีลักษณะคล้ายคลึงกันกับสินทรัพย์อ้างอิง) ของกลุ่ม</w:t>
      </w:r>
      <w:r w:rsidRPr="000170CC">
        <w:rPr>
          <w:rFonts w:ascii="Angsana New" w:hAnsi="Angsana New" w:hint="cs"/>
          <w:sz w:val="30"/>
          <w:szCs w:val="30"/>
          <w:cs/>
        </w:rPr>
        <w:t>บริษัท</w:t>
      </w:r>
    </w:p>
    <w:p w14:paraId="1FD8F3CE" w14:textId="028830A2" w:rsidR="000E68B5" w:rsidRPr="000170CC" w:rsidRDefault="000E68B5" w:rsidP="00A946F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 xml:space="preserve"> </w:t>
      </w:r>
    </w:p>
    <w:p w14:paraId="3CBA9520" w14:textId="39FDAE8F" w:rsidR="000E68B5" w:rsidRPr="00531871" w:rsidRDefault="000E68B5" w:rsidP="00531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31871">
        <w:rPr>
          <w:rFonts w:ascii="Angsana New" w:hAnsi="Angsana New"/>
          <w:spacing w:val="-2"/>
          <w:sz w:val="30"/>
          <w:szCs w:val="30"/>
          <w:cs/>
        </w:rPr>
        <w:t xml:space="preserve">รายจ่ายค่าเช่าสำหรับสัญญาเช่าระยะสั้น (ไม่เกิน </w:t>
      </w:r>
      <w:r w:rsidRPr="00531871">
        <w:rPr>
          <w:rFonts w:ascii="Angsana New" w:hAnsi="Angsana New"/>
          <w:spacing w:val="-2"/>
          <w:sz w:val="30"/>
          <w:szCs w:val="30"/>
        </w:rPr>
        <w:t>12</w:t>
      </w:r>
      <w:r w:rsidRPr="00531871">
        <w:rPr>
          <w:rFonts w:ascii="Angsana New" w:hAnsi="Angsana New"/>
          <w:spacing w:val="-2"/>
          <w:sz w:val="30"/>
          <w:szCs w:val="30"/>
          <w:cs/>
        </w:rPr>
        <w:t xml:space="preserve"> เดือนนับแต่วันที่สัญญาเช่าเริ่มมีผล) และสัญญาเช่าสินทรัพย์มูลค่</w:t>
      </w:r>
      <w:r w:rsidR="00531871" w:rsidRPr="00531871">
        <w:rPr>
          <w:rFonts w:ascii="Angsana New" w:hAnsi="Angsana New" w:hint="cs"/>
          <w:spacing w:val="-2"/>
          <w:sz w:val="30"/>
          <w:szCs w:val="30"/>
          <w:cs/>
        </w:rPr>
        <w:t>า</w:t>
      </w:r>
      <w:r w:rsidRPr="00531871">
        <w:rPr>
          <w:rFonts w:ascii="Angsana New" w:hAnsi="Angsana New"/>
          <w:spacing w:val="-2"/>
          <w:sz w:val="30"/>
          <w:szCs w:val="30"/>
          <w:cs/>
        </w:rPr>
        <w:t>ต่ำ</w:t>
      </w:r>
      <w:r w:rsidRPr="00531871">
        <w:rPr>
          <w:rFonts w:ascii="Angsana New" w:hAnsi="Angsana New"/>
          <w:sz w:val="30"/>
          <w:szCs w:val="30"/>
          <w:cs/>
        </w:rPr>
        <w:t xml:space="preserve"> (พิจารณาตามลักษณะทางกายภาพของสินทรัพย์) บันทึกเป็นค่าใช้จ่ายในกำไรหรือขาดทุนโดยวิธีเส้นตรงตามระยะเวลาของการเช่าที่เกี่ยวข้อง</w:t>
      </w:r>
    </w:p>
    <w:p w14:paraId="5CF7B96D" w14:textId="77777777" w:rsidR="000E68B5" w:rsidRPr="00531871" w:rsidRDefault="000E68B5" w:rsidP="00531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6916B68" w14:textId="013E8127" w:rsidR="000E68B5" w:rsidRPr="000170CC" w:rsidRDefault="000E68B5" w:rsidP="009D6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>ดอกเบี้ยจ่ายรอการตัดบัญชีซึ่งถูกนำไปแสดงยอดสุทธิกับหนี้สินตามสัญญาเช่าจะถูกทยอยตัดจ่ายเป็นต้นทุนทางการเงินตลอดอายุของสัญญาเช่าด้วยวิธีอัตราดอกเบี้ยที่แท้จริง ส่วนการจ่ายชำระหนี้สินตามสัญญาเช่าในแต่ละงวดจะจำแนกออกเป็นส่วนที่เป็นเงินต้นและดอกเบี้ย</w:t>
      </w:r>
    </w:p>
    <w:p w14:paraId="33D24255" w14:textId="77777777" w:rsidR="000E68B5" w:rsidRPr="000170CC" w:rsidRDefault="000E68B5" w:rsidP="000E68B5">
      <w:pPr>
        <w:pStyle w:val="NoSpacing"/>
        <w:jc w:val="thaiDistribute"/>
        <w:rPr>
          <w:rFonts w:ascii="Angsana New" w:hAnsi="Angsana New"/>
          <w:szCs w:val="30"/>
          <w:cs/>
        </w:rPr>
      </w:pPr>
    </w:p>
    <w:p w14:paraId="244790A5" w14:textId="77777777" w:rsidR="000E68B5" w:rsidRPr="000170CC" w:rsidRDefault="000E68B5" w:rsidP="00D2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 w:rsidRPr="000170CC">
        <w:rPr>
          <w:rFonts w:ascii="Angsana New" w:hAnsi="Angsana New"/>
          <w:b/>
          <w:bCs/>
          <w:color w:val="000000"/>
          <w:sz w:val="30"/>
          <w:szCs w:val="30"/>
          <w:cs/>
        </w:rPr>
        <w:t>ผลประโยชน์พนักงาน</w:t>
      </w:r>
    </w:p>
    <w:p w14:paraId="6884D4A5" w14:textId="77777777" w:rsidR="000E68B5" w:rsidRPr="000170CC" w:rsidRDefault="000E68B5" w:rsidP="00D2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p w14:paraId="4ADE9B74" w14:textId="77777777" w:rsidR="000E68B5" w:rsidRPr="000170CC" w:rsidRDefault="000E68B5" w:rsidP="00D2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color w:val="000000"/>
          <w:sz w:val="30"/>
          <w:szCs w:val="30"/>
          <w:cs/>
        </w:rPr>
      </w:pPr>
      <w:r w:rsidRPr="000170CC">
        <w:rPr>
          <w:rFonts w:ascii="Angsana New" w:hAnsi="Angsana New"/>
          <w:color w:val="000000"/>
          <w:sz w:val="30"/>
          <w:szCs w:val="30"/>
          <w:cs/>
        </w:rPr>
        <w:t>ผลประโยชน์ระยะสั้น</w:t>
      </w:r>
    </w:p>
    <w:p w14:paraId="58FE7EFD" w14:textId="77777777" w:rsidR="000E68B5" w:rsidRPr="000170CC" w:rsidRDefault="000E68B5" w:rsidP="00D22FF7">
      <w:pPr>
        <w:jc w:val="thaiDistribute"/>
        <w:rPr>
          <w:rFonts w:ascii="Angsana New" w:hAnsi="Angsana New"/>
          <w:sz w:val="30"/>
          <w:szCs w:val="30"/>
        </w:rPr>
      </w:pPr>
    </w:p>
    <w:p w14:paraId="365AA58C" w14:textId="77777777" w:rsidR="000E68B5" w:rsidRPr="000170CC" w:rsidRDefault="000E68B5" w:rsidP="000E68B5">
      <w:pPr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>เงินเดือน ค่าจ้าง โบนัส และเงินสมทบกองทุนประกันสังคมรับรู้เป็นค่าใช้จ่ายเมื่อเกิดรายการและตามเกณฑ์คงค้าง</w:t>
      </w:r>
    </w:p>
    <w:p w14:paraId="4E8DCC71" w14:textId="77777777" w:rsidR="000E68B5" w:rsidRPr="000170CC" w:rsidRDefault="000E68B5" w:rsidP="000E68B5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30E8EA10" w14:textId="77777777" w:rsidR="000E68B5" w:rsidRPr="000170CC" w:rsidRDefault="000E68B5" w:rsidP="000E68B5">
      <w:pPr>
        <w:pStyle w:val="NoSpacing"/>
        <w:rPr>
          <w:rFonts w:ascii="Angsana New" w:hAnsi="Angsana New"/>
          <w:szCs w:val="30"/>
        </w:rPr>
      </w:pPr>
      <w:r w:rsidRPr="000170CC">
        <w:rPr>
          <w:rFonts w:ascii="Angsana New" w:hAnsi="Angsana New"/>
          <w:szCs w:val="30"/>
          <w:cs/>
        </w:rPr>
        <w:t>ผลประโยชน์ของพนักงานหลังออกจากงาน</w:t>
      </w:r>
    </w:p>
    <w:p w14:paraId="72682793" w14:textId="77777777" w:rsidR="000E68B5" w:rsidRPr="000170CC" w:rsidRDefault="000E68B5" w:rsidP="000E68B5">
      <w:pPr>
        <w:pStyle w:val="NoSpacing"/>
        <w:rPr>
          <w:rFonts w:ascii="Angsana New" w:hAnsi="Angsana New"/>
          <w:szCs w:val="30"/>
        </w:rPr>
      </w:pPr>
    </w:p>
    <w:p w14:paraId="20C32259" w14:textId="77777777" w:rsidR="000E68B5" w:rsidRPr="000170C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>ภาระผูกพันสำหรับผลประโยชน์พนักงานหลังออกจากงานประเภทโครงการสมทบเงินซึ่งได้แก่ กองทุนสำรองเลี้ยงชีพบันทึกเป็นค่าใช้จ่ายในกำไรหรือขาดทุนเมื่อมีการจ่ายเงินสมทบไปยังกองทุนตามเกณฑ์คงค้าง</w:t>
      </w:r>
    </w:p>
    <w:p w14:paraId="79097231" w14:textId="77777777" w:rsidR="000E68B5" w:rsidRPr="000170C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  <w:cs/>
        </w:rPr>
      </w:pPr>
    </w:p>
    <w:p w14:paraId="26EC0043" w14:textId="77777777" w:rsidR="007F2A1F" w:rsidRPr="000170CC" w:rsidRDefault="007F2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0170CC">
        <w:rPr>
          <w:rFonts w:ascii="Angsana New" w:hAnsi="Angsana New"/>
          <w:sz w:val="30"/>
          <w:szCs w:val="30"/>
          <w:cs/>
        </w:rPr>
        <w:br w:type="page"/>
      </w:r>
    </w:p>
    <w:p w14:paraId="119732CA" w14:textId="22836CA7" w:rsidR="00D22FF7" w:rsidRPr="000170CC" w:rsidRDefault="000E68B5" w:rsidP="00D2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lastRenderedPageBreak/>
        <w:t xml:space="preserve">ภาระผูกพันของกลุ่มบริษัทที่เกี่ยวข้องกับผลประโยชน์ของพนักงานหลังออกจากงานซึ่งเป็นเงินชดเชยตามกฎหมายคุ้มครองแรงงานถูกรับรู้เป็นหนี้สินและค่าใช้จ่ายในงบการเงินด้วยจำนวนเงินที่คำนวณโดยนักคณิตศาสตร์ประกันภัยซึ่งใช้วิธีคิดลดแต่ละหน่วยที่ประมาณการไว้ </w:t>
      </w:r>
      <w:r w:rsidRPr="000170CC">
        <w:rPr>
          <w:rFonts w:ascii="Angsana New" w:hAnsi="Angsana New"/>
          <w:spacing w:val="-4"/>
          <w:sz w:val="30"/>
          <w:szCs w:val="30"/>
          <w:cs/>
        </w:rPr>
        <w:t>ค่าใช้จ่ายจากการประมาณการหนี้สินผลประโยชน์ของพนักงานหลังออกจากงาน</w:t>
      </w:r>
      <w:r w:rsidRPr="000170CC">
        <w:rPr>
          <w:rFonts w:ascii="Angsana New" w:hAnsi="Angsana New"/>
          <w:sz w:val="30"/>
          <w:szCs w:val="30"/>
          <w:cs/>
        </w:rPr>
        <w:t>ที่ถูกรับรู้ในกำไรหรือขาดทุนประกอบด้วยต้นทุนบริการปัจจุบันและต้นทุนดอกเบี้ย ส่วนกำไรหรือขาดทุนจากการวัดมูลค่าประมาณการตามหลักคณิตศาสตร์ประกันภัยรับรู้ในกำไรขาดทุนเบ็ดเสร็จอื่น</w:t>
      </w:r>
      <w:r w:rsidRPr="000170CC">
        <w:rPr>
          <w:rFonts w:ascii="Angsana New" w:hAnsi="Angsana New"/>
          <w:color w:val="FFFFFF"/>
          <w:sz w:val="30"/>
          <w:szCs w:val="30"/>
          <w:cs/>
        </w:rPr>
        <w:t>-</w:t>
      </w:r>
      <w:r w:rsidRPr="000170CC">
        <w:rPr>
          <w:rFonts w:ascii="Angsana New" w:hAnsi="Angsana New"/>
          <w:sz w:val="30"/>
          <w:szCs w:val="30"/>
          <w:cs/>
        </w:rPr>
        <w:t>โครงการผลประโยชน์ของพนักงานนี้ไม่ได้ถูกจัดตั้งเป็นกองทุนและไม่มีสินทรัพย์ของโครงการเกิดขึ้น</w:t>
      </w:r>
    </w:p>
    <w:p w14:paraId="1F8EF82B" w14:textId="77777777" w:rsidR="007F2A1F" w:rsidRPr="000170CC" w:rsidRDefault="007F2A1F" w:rsidP="00D2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4242890" w14:textId="14A861ED" w:rsidR="000E68B5" w:rsidRPr="000170CC" w:rsidRDefault="000E68B5" w:rsidP="00D2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0170CC">
        <w:rPr>
          <w:rFonts w:ascii="Angsana New" w:hAnsi="Angsana New"/>
          <w:b/>
          <w:bCs/>
          <w:sz w:val="30"/>
          <w:szCs w:val="30"/>
          <w:cs/>
        </w:rPr>
        <w:t>ประมาณการหนี้สิน</w:t>
      </w:r>
    </w:p>
    <w:p w14:paraId="7A34CD63" w14:textId="77777777" w:rsidR="000E68B5" w:rsidRPr="000170CC" w:rsidRDefault="000E68B5" w:rsidP="000E68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43"/>
        <w:jc w:val="both"/>
        <w:rPr>
          <w:rFonts w:ascii="Angsana New" w:hAnsi="Angsana New"/>
          <w:sz w:val="30"/>
          <w:szCs w:val="30"/>
        </w:rPr>
      </w:pPr>
    </w:p>
    <w:p w14:paraId="56B84E31" w14:textId="55B6DE09" w:rsidR="000E68B5" w:rsidRPr="000170CC" w:rsidRDefault="000E68B5" w:rsidP="000E68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กลุ่มบริษัทมีภาระหนี้สินตามกฎหมายที่เกิดขึ้นในปัจจุบันหรือที่ก่อตัวขึ้นอัน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และสามารถประมาณจำนวนภาระหนี้สินได้อย่างน่าเชื่อถือ ถ้าผลกระทบดังกล่าวมีจำนวนที่เป็น   สาระสำคัญ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วณภาษีเงินได้ เพื่อให้สะท้อนจำนวนที่อาจประเมินได้ในตลาดปัจจุบันซึ่งแปรไปตามเวลาและ       ความเสี่ยงที่มีต่อหนี้สิน</w:t>
      </w:r>
    </w:p>
    <w:p w14:paraId="779C981F" w14:textId="77777777" w:rsidR="000E68B5" w:rsidRPr="000170C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4D84D3CC" w14:textId="258A0F4B" w:rsidR="000E68B5" w:rsidRPr="000170CC" w:rsidRDefault="000E68B5" w:rsidP="00432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0170CC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</w:t>
      </w:r>
    </w:p>
    <w:p w14:paraId="7BBE20BB" w14:textId="77777777" w:rsidR="000E68B5" w:rsidRPr="000170CC" w:rsidRDefault="000E68B5" w:rsidP="00103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0D9D766" w14:textId="62F9E45D" w:rsidR="000E68B5" w:rsidRPr="000170CC" w:rsidRDefault="000E68B5" w:rsidP="00103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>มูลค่ายุติธรรมเป็นราคาที่กลุ่มบริษัทจะได้รับจากการขายสินทรัพย์หรือจะจ่ายเพื่อโอนหนี้สินในรายการที่เกิดขึ้นในสภาพปกติระหว่างผู้ร่วมตลาด</w:t>
      </w:r>
      <w:r w:rsidRPr="000170CC">
        <w:rPr>
          <w:rFonts w:ascii="Angsana New" w:hAnsi="Angsana New" w:hint="cs"/>
          <w:sz w:val="30"/>
          <w:szCs w:val="30"/>
          <w:cs/>
        </w:rPr>
        <w:t xml:space="preserve"> </w:t>
      </w:r>
      <w:r w:rsidRPr="000170CC">
        <w:rPr>
          <w:rFonts w:ascii="Angsana New" w:hAnsi="Angsana New"/>
          <w:sz w:val="30"/>
          <w:szCs w:val="30"/>
          <w:cs/>
        </w:rPr>
        <w:t>ณ</w:t>
      </w:r>
      <w:r w:rsidR="00A63528" w:rsidRPr="000170CC">
        <w:rPr>
          <w:rFonts w:ascii="Angsana New" w:hAnsi="Angsana New"/>
          <w:sz w:val="30"/>
          <w:szCs w:val="30"/>
        </w:rPr>
        <w:t xml:space="preserve"> </w:t>
      </w:r>
      <w:r w:rsidRPr="000170CC">
        <w:rPr>
          <w:rFonts w:ascii="Angsana New" w:hAnsi="Angsana New"/>
          <w:sz w:val="30"/>
          <w:szCs w:val="30"/>
          <w:cs/>
        </w:rPr>
        <w:t>วันที่วัดมูลค่า</w:t>
      </w:r>
      <w:r w:rsidRPr="000170CC">
        <w:rPr>
          <w:rFonts w:ascii="Angsana New" w:hAnsi="Angsana New" w:hint="cs"/>
          <w:sz w:val="30"/>
          <w:szCs w:val="30"/>
          <w:cs/>
        </w:rPr>
        <w:t xml:space="preserve"> </w:t>
      </w:r>
      <w:r w:rsidRPr="000170CC">
        <w:rPr>
          <w:rFonts w:ascii="Angsana New" w:hAnsi="Angsana New"/>
          <w:szCs w:val="30"/>
          <w:cs/>
        </w:rPr>
        <w:t>ทั้งนี้ลำดับชั้นของมูลค่ายุติธรรมให้ลำดับความสำคัญสูงสุดกับราคาเสนอซื้อขายที่ไม่ต้องปรับปรุงในตลาดที่มีสภาพคล่องสำหรับสินทรัพย์หรือหนี้สินอย่าง</w:t>
      </w:r>
      <w:r w:rsidRPr="000170CC">
        <w:rPr>
          <w:rFonts w:ascii="Angsana New" w:hAnsi="Angsana New"/>
          <w:sz w:val="30"/>
          <w:szCs w:val="30"/>
          <w:cs/>
        </w:rPr>
        <w:t xml:space="preserve">เดียวกัน </w:t>
      </w:r>
      <w:r w:rsidRPr="000170CC">
        <w:rPr>
          <w:rFonts w:ascii="Angsana New" w:hAnsi="Angsana New"/>
          <w:sz w:val="30"/>
          <w:szCs w:val="30"/>
        </w:rPr>
        <w:t>(“</w:t>
      </w:r>
      <w:r w:rsidRPr="000170CC">
        <w:rPr>
          <w:rFonts w:ascii="Angsana New" w:hAnsi="Angsana New"/>
          <w:sz w:val="30"/>
          <w:szCs w:val="30"/>
          <w:cs/>
        </w:rPr>
        <w:t>ข้อมูลระดับ</w:t>
      </w:r>
      <w:r w:rsidRPr="000170CC">
        <w:rPr>
          <w:rFonts w:ascii="Angsana New" w:hAnsi="Angsana New"/>
          <w:sz w:val="30"/>
          <w:szCs w:val="30"/>
        </w:rPr>
        <w:t xml:space="preserve"> 1”) </w:t>
      </w:r>
      <w:r w:rsidRPr="000170CC">
        <w:rPr>
          <w:rFonts w:ascii="Angsana New" w:hAnsi="Angsana New"/>
          <w:spacing w:val="-2"/>
          <w:sz w:val="30"/>
          <w:szCs w:val="30"/>
          <w:cs/>
        </w:rPr>
        <w:t>รองลงมาคือข้อมูลอื่นที่สามารถสังเกตได้ (</w:t>
      </w:r>
      <w:r w:rsidRPr="000170CC">
        <w:rPr>
          <w:rFonts w:ascii="Angsana New" w:hAnsi="Angsana New"/>
          <w:spacing w:val="-2"/>
          <w:sz w:val="30"/>
          <w:szCs w:val="30"/>
        </w:rPr>
        <w:t>“</w:t>
      </w:r>
      <w:r w:rsidRPr="000170CC">
        <w:rPr>
          <w:rFonts w:ascii="Angsana New" w:hAnsi="Angsana New"/>
          <w:spacing w:val="-2"/>
          <w:sz w:val="30"/>
          <w:szCs w:val="30"/>
          <w:cs/>
        </w:rPr>
        <w:t xml:space="preserve">ข้อมูลระดับ </w:t>
      </w:r>
      <w:r w:rsidRPr="000170CC">
        <w:rPr>
          <w:rFonts w:ascii="Angsana New" w:hAnsi="Angsana New"/>
          <w:spacing w:val="-2"/>
          <w:sz w:val="30"/>
          <w:szCs w:val="30"/>
        </w:rPr>
        <w:t>2”</w:t>
      </w:r>
      <w:r w:rsidRPr="000170CC">
        <w:rPr>
          <w:rFonts w:ascii="Angsana New" w:hAnsi="Angsana New"/>
          <w:spacing w:val="-2"/>
          <w:sz w:val="30"/>
          <w:szCs w:val="30"/>
          <w:cs/>
        </w:rPr>
        <w:t>) และต่ำสุดคือข้อมูลที่ไม่สามารถสังเกตได้</w:t>
      </w:r>
      <w:r w:rsidRPr="000170CC">
        <w:rPr>
          <w:rFonts w:ascii="Angsana New" w:hAnsi="Angsana New"/>
          <w:spacing w:val="-2"/>
          <w:sz w:val="30"/>
          <w:szCs w:val="30"/>
        </w:rPr>
        <w:t xml:space="preserve"> (“</w:t>
      </w:r>
      <w:r w:rsidRPr="000170CC">
        <w:rPr>
          <w:rFonts w:ascii="Angsana New" w:hAnsi="Angsana New"/>
          <w:spacing w:val="-2"/>
          <w:sz w:val="30"/>
          <w:szCs w:val="30"/>
          <w:cs/>
        </w:rPr>
        <w:t>ข้อมูลระดับ</w:t>
      </w:r>
      <w:r w:rsidRPr="000170CC">
        <w:rPr>
          <w:rFonts w:ascii="Angsana New" w:hAnsi="Angsana New"/>
          <w:spacing w:val="-2"/>
          <w:sz w:val="30"/>
          <w:szCs w:val="30"/>
        </w:rPr>
        <w:t xml:space="preserve"> 3”)</w:t>
      </w:r>
    </w:p>
    <w:p w14:paraId="60292BE9" w14:textId="77777777" w:rsidR="000E68B5" w:rsidRPr="000170CC" w:rsidRDefault="000E68B5" w:rsidP="000E68B5">
      <w:pPr>
        <w:pStyle w:val="NoSpacing"/>
        <w:jc w:val="thaiDistribute"/>
        <w:rPr>
          <w:rFonts w:ascii="Angsana New" w:hAnsi="Angsana New"/>
          <w:sz w:val="24"/>
          <w:szCs w:val="24"/>
        </w:rPr>
      </w:pPr>
    </w:p>
    <w:p w14:paraId="1684BB68" w14:textId="77777777" w:rsidR="007F2A1F" w:rsidRPr="000170CC" w:rsidRDefault="007F2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0170CC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2A8FE8A" w14:textId="317FFFCA" w:rsidR="000E68B5" w:rsidRPr="000170CC" w:rsidRDefault="000E68B5" w:rsidP="00103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170CC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3839CEA6" w14:textId="77777777" w:rsidR="000E68B5" w:rsidRPr="000170CC" w:rsidRDefault="000E68B5" w:rsidP="00103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1CB979F8" w14:textId="77777777" w:rsidR="000E68B5" w:rsidRPr="000170CC" w:rsidRDefault="000E68B5" w:rsidP="00103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0170CC">
        <w:rPr>
          <w:rFonts w:ascii="Angsana New" w:hAnsi="Angsana New" w:hint="cs"/>
          <w:sz w:val="30"/>
          <w:szCs w:val="30"/>
          <w:cs/>
        </w:rPr>
        <w:t>การรับรู้รายการและการวัดมูลค่า</w:t>
      </w:r>
    </w:p>
    <w:p w14:paraId="1288D366" w14:textId="77777777" w:rsidR="000E68B5" w:rsidRPr="000170CC" w:rsidRDefault="000E68B5" w:rsidP="00103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26229B4A" w14:textId="77777777" w:rsidR="000E68B5" w:rsidRPr="000170CC" w:rsidRDefault="000E68B5" w:rsidP="000E68B5">
      <w:pPr>
        <w:pStyle w:val="NoSpacing"/>
        <w:jc w:val="thaiDistribute"/>
        <w:rPr>
          <w:rFonts w:ascii="Angsana New" w:hAnsi="Angsana New"/>
          <w:szCs w:val="30"/>
        </w:rPr>
      </w:pPr>
      <w:r w:rsidRPr="000170CC">
        <w:rPr>
          <w:rFonts w:ascii="Angsana New" w:hAnsi="Angsana New"/>
          <w:szCs w:val="30"/>
          <w:cs/>
        </w:rPr>
        <w:t>สินทรัพย์ทางการเงิน</w:t>
      </w:r>
      <w:r w:rsidRPr="000170CC">
        <w:rPr>
          <w:rFonts w:ascii="Angsana New" w:hAnsi="Angsana New" w:hint="cs"/>
          <w:szCs w:val="30"/>
          <w:cs/>
        </w:rPr>
        <w:t>ถูกรับรู้เริ่มแรกด้วย</w:t>
      </w:r>
      <w:r w:rsidRPr="000170CC">
        <w:rPr>
          <w:rFonts w:ascii="Angsana New" w:hAnsi="Angsana New"/>
          <w:szCs w:val="30"/>
          <w:cs/>
        </w:rPr>
        <w:t xml:space="preserve">มูลค่ายุติธรรมบวกด้วยต้นทุนการทำรายการ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0170CC">
        <w:rPr>
          <w:rFonts w:ascii="Angsana New" w:hAnsi="Angsana New" w:hint="cs"/>
          <w:szCs w:val="30"/>
          <w:cs/>
        </w:rPr>
        <w:t>สินทรัพย์ทางการเงินจัด</w:t>
      </w:r>
      <w:r w:rsidRPr="000170CC">
        <w:rPr>
          <w:rFonts w:ascii="Angsana New" w:hAnsi="Angsana New"/>
          <w:szCs w:val="30"/>
          <w:cs/>
        </w:rPr>
        <w:t>ประเภท</w:t>
      </w:r>
      <w:r w:rsidRPr="000170CC">
        <w:rPr>
          <w:rFonts w:ascii="Angsana New" w:hAnsi="Angsana New" w:hint="cs"/>
          <w:szCs w:val="30"/>
          <w:cs/>
        </w:rPr>
        <w:t>และวัดมูลค่า</w:t>
      </w:r>
      <w:r w:rsidRPr="000170CC">
        <w:rPr>
          <w:rFonts w:ascii="Angsana New" w:hAnsi="Angsana New"/>
          <w:szCs w:val="30"/>
          <w:cs/>
        </w:rPr>
        <w:t>โดยอ้างอิงตามโมเดลธุรกิจที่ใช้ในการจัดการสินทรัพย์และตามลักษณะของกระแสเงินสดตามสัญญาของสินทรัพย์</w:t>
      </w:r>
      <w:r w:rsidRPr="000170CC">
        <w:rPr>
          <w:rFonts w:ascii="Angsana New" w:hAnsi="Angsana New" w:hint="cs"/>
          <w:szCs w:val="30"/>
          <w:cs/>
        </w:rPr>
        <w:t xml:space="preserve">โดยแบ่งออกเป็นสามวิธีคือ </w:t>
      </w:r>
      <w:r w:rsidRPr="000170CC">
        <w:rPr>
          <w:rFonts w:ascii="Angsana New" w:hAnsi="Angsana New"/>
          <w:szCs w:val="30"/>
          <w:cs/>
        </w:rPr>
        <w:t>ราคาทุนตัดจำหน่าย</w:t>
      </w:r>
      <w:r w:rsidRPr="000170CC">
        <w:rPr>
          <w:rFonts w:ascii="Angsana New" w:hAnsi="Angsana New" w:hint="cs"/>
          <w:szCs w:val="30"/>
          <w:cs/>
        </w:rPr>
        <w:t xml:space="preserve"> </w:t>
      </w:r>
      <w:r w:rsidRPr="000170CC">
        <w:rPr>
          <w:rFonts w:ascii="Angsana New" w:hAnsi="Angsana New"/>
          <w:szCs w:val="30"/>
          <w:cs/>
        </w:rPr>
        <w:t>มูลค่</w:t>
      </w:r>
      <w:r w:rsidRPr="000170CC">
        <w:rPr>
          <w:rFonts w:ascii="Angsana New" w:hAnsi="Angsana New" w:hint="cs"/>
          <w:szCs w:val="30"/>
          <w:cs/>
        </w:rPr>
        <w:t>า</w:t>
      </w:r>
      <w:r w:rsidRPr="000170CC">
        <w:rPr>
          <w:rFonts w:ascii="Angsana New" w:hAnsi="Angsana New"/>
          <w:szCs w:val="30"/>
          <w:cs/>
        </w:rPr>
        <w:t xml:space="preserve">ยุติธรรมผ่านกำไรขาดทุนเบ็ดเสร็จอื่น </w:t>
      </w:r>
      <w:r w:rsidRPr="000170CC">
        <w:rPr>
          <w:rFonts w:ascii="Angsana New" w:hAnsi="Angsana New" w:hint="cs"/>
          <w:szCs w:val="30"/>
          <w:cs/>
        </w:rPr>
        <w:t>และ</w:t>
      </w:r>
      <w:r w:rsidRPr="000170CC">
        <w:rPr>
          <w:rFonts w:ascii="Angsana New" w:hAnsi="Angsana New"/>
          <w:szCs w:val="30"/>
          <w:cs/>
        </w:rPr>
        <w:t>มูลค่ายุติธรรมผ่านกำไรหรือขาดทุนเมื่อ</w:t>
      </w:r>
      <w:r w:rsidRPr="000170CC">
        <w:rPr>
          <w:rFonts w:ascii="Angsana New" w:hAnsi="Angsana New" w:hint="cs"/>
          <w:szCs w:val="30"/>
          <w:cs/>
        </w:rPr>
        <w:t>มีการ</w:t>
      </w:r>
      <w:r w:rsidRPr="000170CC">
        <w:rPr>
          <w:rFonts w:ascii="Angsana New" w:hAnsi="Angsana New"/>
          <w:szCs w:val="30"/>
          <w:cs/>
        </w:rPr>
        <w:t>เปลี่ยนแปลงโมเดลธุรกิจในการบริหารสินทรัพย์ทางการเงินต้อง</w:t>
      </w:r>
      <w:r w:rsidRPr="000170CC">
        <w:rPr>
          <w:rFonts w:ascii="Angsana New" w:hAnsi="Angsana New" w:hint="cs"/>
          <w:szCs w:val="30"/>
          <w:cs/>
        </w:rPr>
        <w:t>มีการ</w:t>
      </w:r>
      <w:r w:rsidRPr="000170CC">
        <w:rPr>
          <w:rFonts w:ascii="Angsana New" w:hAnsi="Angsana New"/>
          <w:szCs w:val="30"/>
          <w:cs/>
        </w:rPr>
        <w:t>จัดประเภทรายการสินทรัพย์ทางการเงิน</w:t>
      </w:r>
      <w:r w:rsidRPr="000170CC">
        <w:rPr>
          <w:rFonts w:ascii="Angsana New" w:hAnsi="Angsana New" w:hint="cs"/>
          <w:szCs w:val="30"/>
          <w:cs/>
        </w:rPr>
        <w:t>ใหม่ในส่วน</w:t>
      </w:r>
      <w:r w:rsidRPr="000170CC">
        <w:rPr>
          <w:rFonts w:ascii="Angsana New" w:hAnsi="Angsana New"/>
          <w:szCs w:val="30"/>
          <w:cs/>
        </w:rPr>
        <w:t>ที่ได้รับผลกระทบ</w:t>
      </w:r>
    </w:p>
    <w:p w14:paraId="74C9919A" w14:textId="77777777" w:rsidR="00435918" w:rsidRPr="000170CC" w:rsidRDefault="00435918" w:rsidP="000E68B5">
      <w:pPr>
        <w:pStyle w:val="NoSpacing"/>
        <w:jc w:val="thaiDistribute"/>
        <w:rPr>
          <w:rFonts w:ascii="Angsana New" w:hAnsi="Angsana New"/>
          <w:sz w:val="24"/>
          <w:szCs w:val="24"/>
        </w:rPr>
      </w:pPr>
    </w:p>
    <w:p w14:paraId="21F8DAAF" w14:textId="77777777" w:rsidR="000E68B5" w:rsidRPr="000170CC" w:rsidRDefault="000E68B5" w:rsidP="000E68B5">
      <w:pPr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>หนี้สินทางการเงิน</w:t>
      </w:r>
      <w:r w:rsidRPr="000170CC">
        <w:rPr>
          <w:rFonts w:ascii="Angsana New" w:hAnsi="Angsana New" w:hint="cs"/>
          <w:sz w:val="30"/>
          <w:szCs w:val="30"/>
          <w:cs/>
        </w:rPr>
        <w:t>ถูก</w:t>
      </w:r>
      <w:r w:rsidRPr="000170CC">
        <w:rPr>
          <w:rFonts w:ascii="Angsana New" w:hAnsi="Angsana New"/>
          <w:sz w:val="30"/>
          <w:szCs w:val="30"/>
          <w:cs/>
        </w:rPr>
        <w:t>รับรู้เริ่มแรกด้วยมูลค่ายุติธรรมหักต้นทุนการทำรายกา</w:t>
      </w:r>
      <w:r w:rsidRPr="000170CC">
        <w:rPr>
          <w:rFonts w:ascii="Angsana New" w:hAnsi="Angsana New" w:hint="cs"/>
          <w:sz w:val="30"/>
          <w:szCs w:val="30"/>
          <w:cs/>
        </w:rPr>
        <w:t xml:space="preserve">ร </w:t>
      </w:r>
      <w:r w:rsidRPr="000170CC">
        <w:rPr>
          <w:rFonts w:ascii="Angsana New" w:hAnsi="Angsana New"/>
          <w:sz w:val="30"/>
          <w:szCs w:val="30"/>
          <w:cs/>
        </w:rPr>
        <w:t>หนี้สินทางการเงิน</w:t>
      </w:r>
      <w:r w:rsidRPr="000170CC">
        <w:rPr>
          <w:rFonts w:ascii="Angsana New" w:hAnsi="Angsana New" w:hint="cs"/>
          <w:sz w:val="30"/>
          <w:szCs w:val="30"/>
          <w:cs/>
        </w:rPr>
        <w:t>จัดประเภทและ</w:t>
      </w:r>
      <w:r w:rsidRPr="000170CC">
        <w:rPr>
          <w:rFonts w:ascii="Angsana New" w:hAnsi="Angsana New"/>
          <w:sz w:val="30"/>
          <w:szCs w:val="30"/>
          <w:cs/>
        </w:rPr>
        <w:t>วัดมูลค่าด้วยราคาทุนตัดจำหน่ายยกเว้นหนี้สินทางการเงินที่วัดมูลค่าด้วยมูลค่ายุติธรรมผ่านกำไรหรือขาดทุน</w:t>
      </w:r>
      <w:r w:rsidRPr="000170CC">
        <w:rPr>
          <w:rFonts w:ascii="Angsana New" w:hAnsi="Angsana New" w:hint="cs"/>
          <w:sz w:val="30"/>
          <w:szCs w:val="30"/>
          <w:cs/>
        </w:rPr>
        <w:t xml:space="preserve"> (โดย</w:t>
      </w:r>
      <w:r w:rsidRPr="000170CC">
        <w:rPr>
          <w:rFonts w:ascii="Angsana New" w:hAnsi="Angsana New"/>
          <w:sz w:val="30"/>
          <w:szCs w:val="30"/>
          <w:cs/>
        </w:rPr>
        <w:t>หนี้สินดังกล่าวรวมถึงหนี้สิน</w:t>
      </w:r>
      <w:r w:rsidRPr="000170CC">
        <w:rPr>
          <w:rFonts w:ascii="Angsana New" w:hAnsi="Angsana New" w:hint="cs"/>
          <w:sz w:val="30"/>
          <w:szCs w:val="30"/>
          <w:cs/>
        </w:rPr>
        <w:t>ตราสาร</w:t>
      </w:r>
      <w:r w:rsidRPr="000170CC">
        <w:rPr>
          <w:rFonts w:ascii="Angsana New" w:hAnsi="Angsana New"/>
          <w:sz w:val="30"/>
          <w:szCs w:val="30"/>
          <w:cs/>
        </w:rPr>
        <w:t>อนุพันธ์</w:t>
      </w:r>
      <w:r w:rsidRPr="000170CC">
        <w:rPr>
          <w:rFonts w:ascii="Angsana New" w:hAnsi="Angsana New" w:hint="cs"/>
          <w:sz w:val="30"/>
          <w:szCs w:val="30"/>
          <w:cs/>
        </w:rPr>
        <w:t>) และ</w:t>
      </w:r>
      <w:r w:rsidRPr="000170CC">
        <w:rPr>
          <w:rFonts w:ascii="Angsana New" w:hAnsi="Angsana New"/>
          <w:sz w:val="30"/>
          <w:szCs w:val="30"/>
          <w:cs/>
        </w:rPr>
        <w:t>ไม่สามารถจัดประเภท</w:t>
      </w:r>
      <w:r w:rsidRPr="000170CC">
        <w:rPr>
          <w:rFonts w:ascii="Angsana New" w:hAnsi="Angsana New" w:hint="cs"/>
          <w:sz w:val="30"/>
          <w:szCs w:val="30"/>
          <w:cs/>
        </w:rPr>
        <w:t>รายการ</w:t>
      </w:r>
      <w:r w:rsidRPr="000170CC">
        <w:rPr>
          <w:rFonts w:ascii="Angsana New" w:hAnsi="Angsana New"/>
          <w:sz w:val="30"/>
          <w:szCs w:val="30"/>
          <w:cs/>
        </w:rPr>
        <w:t>หนี้สินทางการเงิน</w:t>
      </w:r>
      <w:r w:rsidRPr="000170CC">
        <w:rPr>
          <w:rFonts w:ascii="Angsana New" w:hAnsi="Angsana New" w:hint="cs"/>
          <w:sz w:val="30"/>
          <w:szCs w:val="30"/>
          <w:cs/>
        </w:rPr>
        <w:t>ใหม่</w:t>
      </w:r>
      <w:r w:rsidRPr="000170CC">
        <w:rPr>
          <w:rFonts w:ascii="Angsana New" w:hAnsi="Angsana New"/>
          <w:sz w:val="30"/>
          <w:szCs w:val="30"/>
          <w:cs/>
        </w:rPr>
        <w:t>ได้</w:t>
      </w:r>
    </w:p>
    <w:p w14:paraId="022B38D9" w14:textId="77777777" w:rsidR="00432D06" w:rsidRPr="000170CC" w:rsidRDefault="00432D06" w:rsidP="000E68B5">
      <w:pPr>
        <w:pStyle w:val="NoSpacing"/>
        <w:jc w:val="thaiDistribute"/>
        <w:rPr>
          <w:rFonts w:ascii="Angsana New" w:hAnsi="Angsana New"/>
          <w:sz w:val="24"/>
          <w:szCs w:val="24"/>
        </w:rPr>
      </w:pPr>
    </w:p>
    <w:p w14:paraId="4E4AFE24" w14:textId="41D4220E" w:rsidR="000E68B5" w:rsidRPr="000170CC" w:rsidRDefault="000E68B5" w:rsidP="000E68B5">
      <w:pPr>
        <w:pStyle w:val="NoSpacing"/>
        <w:jc w:val="thaiDistribute"/>
        <w:rPr>
          <w:rFonts w:ascii="Angsana New" w:hAnsi="Angsana New"/>
          <w:szCs w:val="30"/>
        </w:rPr>
      </w:pPr>
      <w:r w:rsidRPr="000170CC">
        <w:rPr>
          <w:rFonts w:ascii="Angsana New" w:hAnsi="Angsana New"/>
          <w:szCs w:val="30"/>
          <w:cs/>
        </w:rPr>
        <w:t>การจัดประเภทรายการและการวัดมูลค่า</w:t>
      </w:r>
    </w:p>
    <w:p w14:paraId="2E047A34" w14:textId="77777777" w:rsidR="000E68B5" w:rsidRPr="000170CC" w:rsidRDefault="000E68B5" w:rsidP="000E68B5">
      <w:pPr>
        <w:pStyle w:val="NoSpacing"/>
        <w:spacing w:line="200" w:lineRule="atLeast"/>
        <w:jc w:val="thaiDistribute"/>
        <w:rPr>
          <w:rFonts w:ascii="Angsana New" w:eastAsia="SimSun" w:hAnsi="Angsana New"/>
          <w:sz w:val="24"/>
          <w:szCs w:val="24"/>
        </w:rPr>
      </w:pPr>
    </w:p>
    <w:p w14:paraId="7CD0EF88" w14:textId="77777777" w:rsidR="000E68B5" w:rsidRPr="000170CC" w:rsidRDefault="000E68B5" w:rsidP="000E68B5">
      <w:pPr>
        <w:pStyle w:val="NoSpacing"/>
        <w:jc w:val="thaiDistribute"/>
        <w:rPr>
          <w:rFonts w:ascii="Angsana New" w:hAnsi="Angsana New"/>
          <w:szCs w:val="30"/>
        </w:rPr>
      </w:pPr>
      <w:r w:rsidRPr="000170CC">
        <w:rPr>
          <w:rFonts w:ascii="Angsana New" w:hAnsi="Angsana New"/>
          <w:szCs w:val="30"/>
          <w:cs/>
        </w:rPr>
        <w:t>สินทรัพย์ที่จัดประเภทรายการและวัดมูลค่าด้วยราคาทุนตัดจำหน่าย</w:t>
      </w:r>
    </w:p>
    <w:p w14:paraId="76824205" w14:textId="303BFA3F" w:rsidR="000E68B5" w:rsidRPr="000170CC" w:rsidRDefault="000E68B5" w:rsidP="00205DA0">
      <w:pPr>
        <w:pStyle w:val="NoSpacing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0170CC">
        <w:rPr>
          <w:rFonts w:ascii="Angsana New" w:hAnsi="Angsana New"/>
          <w:szCs w:val="30"/>
          <w:cs/>
        </w:rPr>
        <w:t>เงินสดและรายการเทียบเท่าเงินสด</w:t>
      </w:r>
      <w:r w:rsidR="00F816CC" w:rsidRPr="000170CC">
        <w:rPr>
          <w:rFonts w:ascii="Angsana New" w:hAnsi="Angsana New"/>
          <w:szCs w:val="30"/>
        </w:rPr>
        <w:t xml:space="preserve"> </w:t>
      </w:r>
      <w:r w:rsidR="00F816CC" w:rsidRPr="000170CC">
        <w:rPr>
          <w:rFonts w:ascii="Angsana New" w:hAnsi="Angsana New" w:hint="cs"/>
          <w:szCs w:val="30"/>
          <w:cs/>
        </w:rPr>
        <w:t>และเงินฝากประจำกับธนาคาร</w:t>
      </w:r>
    </w:p>
    <w:p w14:paraId="6A8CD19A" w14:textId="7CB1BA1B" w:rsidR="000E68B5" w:rsidRPr="000170CC" w:rsidRDefault="000E68B5" w:rsidP="00205DA0">
      <w:pPr>
        <w:pStyle w:val="NoSpacing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0170CC">
        <w:rPr>
          <w:rFonts w:ascii="Angsana New" w:hAnsi="Angsana New"/>
          <w:szCs w:val="30"/>
          <w:cs/>
        </w:rPr>
        <w:t>ลูกหนี้</w:t>
      </w:r>
      <w:r w:rsidRPr="000170CC">
        <w:rPr>
          <w:rFonts w:ascii="Angsana New" w:hAnsi="Angsana New" w:hint="cs"/>
          <w:szCs w:val="30"/>
          <w:cs/>
        </w:rPr>
        <w:t>การค้าและลูกหนี้</w:t>
      </w:r>
      <w:r w:rsidR="00F816CC" w:rsidRPr="000170CC">
        <w:rPr>
          <w:rFonts w:ascii="Angsana New" w:hAnsi="Angsana New" w:hint="cs"/>
          <w:szCs w:val="30"/>
          <w:cs/>
        </w:rPr>
        <w:t>หมุนเวียน</w:t>
      </w:r>
      <w:r w:rsidRPr="000170CC">
        <w:rPr>
          <w:rFonts w:ascii="Angsana New" w:hAnsi="Angsana New" w:hint="cs"/>
          <w:szCs w:val="30"/>
          <w:cs/>
        </w:rPr>
        <w:t xml:space="preserve">อื่น </w:t>
      </w:r>
      <w:r w:rsidR="00F816CC" w:rsidRPr="000170CC">
        <w:rPr>
          <w:rFonts w:ascii="Angsana New" w:hAnsi="Angsana New" w:hint="cs"/>
          <w:szCs w:val="30"/>
          <w:cs/>
        </w:rPr>
        <w:t>(ไม่รวมค่าใช้จ่ายล่วงหน้า)</w:t>
      </w:r>
    </w:p>
    <w:p w14:paraId="3751EAAC" w14:textId="77777777" w:rsidR="000E68B5" w:rsidRPr="000170CC" w:rsidRDefault="000E68B5" w:rsidP="00205DA0">
      <w:pPr>
        <w:pStyle w:val="NoSpacing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0170CC">
        <w:rPr>
          <w:rFonts w:ascii="Angsana New" w:hAnsi="Angsana New"/>
          <w:szCs w:val="30"/>
          <w:cs/>
        </w:rPr>
        <w:t>เงินให้กู้ยืม</w:t>
      </w:r>
    </w:p>
    <w:p w14:paraId="384D66D8" w14:textId="693C89A8" w:rsidR="002B6097" w:rsidRPr="000170CC" w:rsidRDefault="005F0793" w:rsidP="002B6097">
      <w:pPr>
        <w:pStyle w:val="NoSpacing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0170CC">
        <w:rPr>
          <w:rFonts w:ascii="Angsana New" w:hAnsi="Angsana New" w:hint="cs"/>
          <w:szCs w:val="30"/>
          <w:cs/>
        </w:rPr>
        <w:t>เงินลงทุนใน</w:t>
      </w:r>
      <w:r w:rsidR="00D44855" w:rsidRPr="000170CC">
        <w:rPr>
          <w:rFonts w:ascii="Angsana New" w:hAnsi="Angsana New" w:hint="cs"/>
          <w:szCs w:val="30"/>
          <w:cs/>
        </w:rPr>
        <w:t xml:space="preserve">ตราสารหนี้ </w:t>
      </w:r>
      <w:r w:rsidR="00D44855" w:rsidRPr="000170CC">
        <w:rPr>
          <w:rFonts w:ascii="Angsana New" w:hAnsi="Angsana New"/>
          <w:szCs w:val="30"/>
        </w:rPr>
        <w:t xml:space="preserve">- </w:t>
      </w:r>
      <w:r w:rsidR="00D44855" w:rsidRPr="000170CC">
        <w:rPr>
          <w:rFonts w:ascii="Angsana New" w:hAnsi="Angsana New" w:hint="cs"/>
          <w:szCs w:val="30"/>
          <w:cs/>
        </w:rPr>
        <w:t>หุ้นกู้</w:t>
      </w:r>
    </w:p>
    <w:p w14:paraId="7F8C585E" w14:textId="4C29B671" w:rsidR="00F816CC" w:rsidRPr="000170CC" w:rsidRDefault="007B6092" w:rsidP="007B6092">
      <w:pPr>
        <w:pStyle w:val="NoSpacing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  <w:cs/>
        </w:rPr>
      </w:pPr>
      <w:r w:rsidRPr="000170CC">
        <w:rPr>
          <w:rFonts w:ascii="Angsana New" w:hAnsi="Angsana New"/>
          <w:szCs w:val="30"/>
          <w:cs/>
        </w:rPr>
        <w:t>เงินฝากสถาบันการเงินที่มีภาระค้ำประกัน</w:t>
      </w:r>
    </w:p>
    <w:p w14:paraId="2EE66A83" w14:textId="77777777" w:rsidR="000E68B5" w:rsidRPr="000170CC" w:rsidRDefault="000E68B5" w:rsidP="000E68B5">
      <w:pPr>
        <w:pStyle w:val="NoSpacing"/>
        <w:jc w:val="thaiDistribute"/>
        <w:rPr>
          <w:rFonts w:ascii="Angsana New" w:hAnsi="Angsana New"/>
          <w:szCs w:val="30"/>
        </w:rPr>
      </w:pPr>
      <w:r w:rsidRPr="000170CC">
        <w:rPr>
          <w:rFonts w:ascii="Angsana New" w:hAnsi="Angsana New"/>
          <w:szCs w:val="30"/>
          <w:cs/>
        </w:rPr>
        <w:t>สินทรัพย์ที่จัดประเภทรายการและวัดมูลค่ายุติธรรมผ่านกำไรขาดทุนเบ็ดเสร็จอื่น - ไม่มี</w:t>
      </w:r>
    </w:p>
    <w:p w14:paraId="5890F483" w14:textId="77777777" w:rsidR="000E68B5" w:rsidRPr="000170CC" w:rsidRDefault="000E68B5" w:rsidP="000E68B5">
      <w:pPr>
        <w:pStyle w:val="NoSpacing"/>
        <w:jc w:val="thaiDistribute"/>
        <w:rPr>
          <w:rFonts w:ascii="Angsana New" w:hAnsi="Angsana New"/>
          <w:szCs w:val="30"/>
          <w:cs/>
        </w:rPr>
      </w:pPr>
      <w:r w:rsidRPr="000170CC">
        <w:rPr>
          <w:rFonts w:ascii="Angsana New" w:hAnsi="Angsana New"/>
          <w:szCs w:val="30"/>
          <w:cs/>
        </w:rPr>
        <w:t xml:space="preserve">สินทรัพย์ที่จัดประเภทรายการและวัดมูลค่ายุติธรรมผ่านกำไรหรือขาดทุน </w:t>
      </w:r>
      <w:r w:rsidRPr="000170CC">
        <w:rPr>
          <w:rFonts w:ascii="Angsana New" w:hAnsi="Angsana New"/>
          <w:szCs w:val="30"/>
        </w:rPr>
        <w:t>-</w:t>
      </w:r>
      <w:r w:rsidRPr="000170CC">
        <w:rPr>
          <w:rFonts w:ascii="Angsana New" w:hAnsi="Angsana New"/>
          <w:szCs w:val="30"/>
          <w:cs/>
        </w:rPr>
        <w:t xml:space="preserve"> ไม่มี</w:t>
      </w:r>
    </w:p>
    <w:p w14:paraId="4C012606" w14:textId="77777777" w:rsidR="000E68B5" w:rsidRPr="000170CC" w:rsidRDefault="000E68B5" w:rsidP="000E68B5">
      <w:pPr>
        <w:pStyle w:val="NoSpacing"/>
        <w:jc w:val="thaiDistribute"/>
        <w:rPr>
          <w:rFonts w:ascii="Angsana New" w:hAnsi="Angsana New"/>
          <w:szCs w:val="30"/>
        </w:rPr>
      </w:pPr>
      <w:r w:rsidRPr="000170CC">
        <w:rPr>
          <w:rFonts w:ascii="Angsana New" w:hAnsi="Angsana New"/>
          <w:szCs w:val="30"/>
          <w:cs/>
        </w:rPr>
        <w:t>หนี้สินที่จัดประเภทรายการและวัดมูลค่าด้วยราคาทุนตัดจำหน่าย</w:t>
      </w:r>
    </w:p>
    <w:p w14:paraId="631C8540" w14:textId="77777777" w:rsidR="000E68B5" w:rsidRPr="000170CC" w:rsidRDefault="000E68B5" w:rsidP="00205DA0">
      <w:pPr>
        <w:pStyle w:val="NoSpacing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0170CC">
        <w:rPr>
          <w:rFonts w:ascii="Angsana New" w:hAnsi="Angsana New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p w14:paraId="4FBFD368" w14:textId="531B5A02" w:rsidR="00F816CC" w:rsidRPr="000170CC" w:rsidRDefault="00F816CC" w:rsidP="00F816CC">
      <w:pPr>
        <w:pStyle w:val="NoSpacing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0170CC">
        <w:rPr>
          <w:rFonts w:ascii="Angsana New" w:hAnsi="Angsana New" w:hint="cs"/>
          <w:szCs w:val="30"/>
          <w:cs/>
        </w:rPr>
        <w:t>เจ้าหนี้การค้าและเจ้าหนี้</w:t>
      </w:r>
      <w:r w:rsidR="009511BD" w:rsidRPr="000170CC">
        <w:rPr>
          <w:rFonts w:ascii="Angsana New" w:hAnsi="Angsana New" w:hint="cs"/>
          <w:szCs w:val="30"/>
          <w:cs/>
        </w:rPr>
        <w:t>หมุนเวียน</w:t>
      </w:r>
      <w:r w:rsidRPr="000170CC">
        <w:rPr>
          <w:rFonts w:ascii="Angsana New" w:hAnsi="Angsana New" w:hint="cs"/>
          <w:szCs w:val="30"/>
          <w:cs/>
        </w:rPr>
        <w:t>อื่น</w:t>
      </w:r>
    </w:p>
    <w:p w14:paraId="2DB41B00" w14:textId="02A4351E" w:rsidR="00F816CC" w:rsidRPr="000170CC" w:rsidRDefault="00F816CC" w:rsidP="00205DA0">
      <w:pPr>
        <w:pStyle w:val="NoSpacing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0170CC">
        <w:rPr>
          <w:rFonts w:ascii="Angsana New" w:hAnsi="Angsana New" w:hint="cs"/>
          <w:szCs w:val="30"/>
          <w:cs/>
        </w:rPr>
        <w:t>เงินกู้ยืมระยะยาว</w:t>
      </w:r>
    </w:p>
    <w:p w14:paraId="5830D69E" w14:textId="4481603A" w:rsidR="000E68B5" w:rsidRPr="000170CC" w:rsidRDefault="000E68B5" w:rsidP="00205DA0">
      <w:pPr>
        <w:pStyle w:val="NoSpacing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0170CC">
        <w:rPr>
          <w:rFonts w:ascii="Angsana New" w:hAnsi="Angsana New" w:hint="cs"/>
          <w:szCs w:val="30"/>
          <w:cs/>
        </w:rPr>
        <w:t>หนี้สินตามสัญญาเช่า</w:t>
      </w:r>
    </w:p>
    <w:p w14:paraId="3B65D59C" w14:textId="77777777" w:rsidR="000E68B5" w:rsidRPr="000170CC" w:rsidRDefault="000E68B5" w:rsidP="000E68B5">
      <w:pPr>
        <w:pStyle w:val="NoSpacing"/>
        <w:jc w:val="thaiDistribute"/>
        <w:rPr>
          <w:rFonts w:ascii="Angsana New" w:hAnsi="Angsana New"/>
          <w:szCs w:val="30"/>
        </w:rPr>
      </w:pPr>
      <w:r w:rsidRPr="000170CC">
        <w:rPr>
          <w:rFonts w:ascii="Angsana New" w:hAnsi="Angsana New"/>
          <w:szCs w:val="30"/>
          <w:cs/>
        </w:rPr>
        <w:t xml:space="preserve">หนี้สินที่จัดประเภทรายการและวัดมูลค่ายุติธรรมผ่านกำไรหรือขาดทุน </w:t>
      </w:r>
      <w:r w:rsidRPr="000170CC">
        <w:rPr>
          <w:rFonts w:ascii="Angsana New" w:hAnsi="Angsana New"/>
          <w:szCs w:val="30"/>
        </w:rPr>
        <w:t>-</w:t>
      </w:r>
      <w:r w:rsidRPr="000170CC">
        <w:rPr>
          <w:rFonts w:ascii="Angsana New" w:hAnsi="Angsana New"/>
          <w:szCs w:val="30"/>
          <w:cs/>
        </w:rPr>
        <w:t xml:space="preserve"> ไม่มี</w:t>
      </w:r>
    </w:p>
    <w:p w14:paraId="32658A11" w14:textId="77777777" w:rsidR="00103413" w:rsidRPr="000170CC" w:rsidRDefault="00103413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sz w:val="30"/>
          <w:szCs w:val="30"/>
        </w:rPr>
      </w:pPr>
    </w:p>
    <w:p w14:paraId="4CC08794" w14:textId="067B293B" w:rsidR="000E68B5" w:rsidRPr="000170CC" w:rsidRDefault="000E68B5" w:rsidP="00481E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Cs w:val="30"/>
        </w:rPr>
      </w:pPr>
      <w:r w:rsidRPr="000170CC">
        <w:rPr>
          <w:rFonts w:ascii="Angsana New" w:hAnsi="Angsana New" w:hint="cs"/>
          <w:szCs w:val="30"/>
          <w:cs/>
        </w:rPr>
        <w:lastRenderedPageBreak/>
        <w:t>การด้อยค่า</w:t>
      </w:r>
    </w:p>
    <w:p w14:paraId="111E24AA" w14:textId="77777777" w:rsidR="000E68B5" w:rsidRPr="000170CC" w:rsidRDefault="000E68B5" w:rsidP="000E68B5">
      <w:pPr>
        <w:pStyle w:val="NoSpacing"/>
        <w:jc w:val="thaiDistribute"/>
        <w:rPr>
          <w:rFonts w:ascii="Angsana New" w:hAnsi="Angsana New"/>
          <w:szCs w:val="30"/>
        </w:rPr>
      </w:pPr>
    </w:p>
    <w:p w14:paraId="4C7156D0" w14:textId="77777777" w:rsidR="000E68B5" w:rsidRPr="000170C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 w:hint="cs"/>
          <w:sz w:val="30"/>
          <w:szCs w:val="30"/>
          <w:cs/>
        </w:rPr>
        <w:t>ขาดทุนจา</w:t>
      </w:r>
      <w:r w:rsidRPr="000170CC">
        <w:rPr>
          <w:rFonts w:ascii="Angsana New" w:hAnsi="Angsana New"/>
          <w:sz w:val="30"/>
          <w:szCs w:val="30"/>
          <w:cs/>
        </w:rPr>
        <w:t>ก</w:t>
      </w:r>
      <w:r w:rsidRPr="000170CC">
        <w:rPr>
          <w:rFonts w:ascii="Angsana New" w:hAnsi="Angsana New" w:hint="cs"/>
          <w:sz w:val="30"/>
          <w:szCs w:val="30"/>
          <w:cs/>
        </w:rPr>
        <w:t>ก</w:t>
      </w:r>
      <w:r w:rsidRPr="000170CC">
        <w:rPr>
          <w:rFonts w:ascii="Angsana New" w:hAnsi="Angsana New"/>
          <w:sz w:val="30"/>
          <w:szCs w:val="30"/>
          <w:cs/>
        </w:rPr>
        <w:t>ารด้อยค่า</w:t>
      </w:r>
      <w:r w:rsidRPr="000170CC">
        <w:rPr>
          <w:rFonts w:ascii="Angsana New" w:hAnsi="Angsana New" w:hint="cs"/>
          <w:sz w:val="30"/>
          <w:szCs w:val="30"/>
          <w:cs/>
        </w:rPr>
        <w:t xml:space="preserve">สำหรับผลขาดทุนด้านเครดิตที่คาดว่าจะเกิดขึ้น </w:t>
      </w:r>
      <w:r w:rsidRPr="000170CC">
        <w:rPr>
          <w:rFonts w:ascii="Angsana New" w:hAnsi="Angsana New"/>
          <w:sz w:val="30"/>
          <w:szCs w:val="30"/>
        </w:rPr>
        <w:t xml:space="preserve">(Expected credit loss) </w:t>
      </w:r>
      <w:r w:rsidRPr="000170CC">
        <w:rPr>
          <w:rFonts w:ascii="Angsana New" w:hAnsi="Angsana New"/>
          <w:sz w:val="30"/>
          <w:szCs w:val="30"/>
          <w:cs/>
        </w:rPr>
        <w:t>ของสินทรัพย์ทางการเงินรับรู้เป็นขั้น</w:t>
      </w:r>
      <w:r w:rsidRPr="000170CC">
        <w:rPr>
          <w:rFonts w:ascii="Angsana New" w:hAnsi="Angsana New" w:hint="cs"/>
          <w:sz w:val="30"/>
          <w:szCs w:val="30"/>
          <w:cs/>
        </w:rPr>
        <w:t xml:space="preserve">ตามวิธีการทั่วไป </w:t>
      </w:r>
      <w:r w:rsidRPr="000170CC">
        <w:rPr>
          <w:rFonts w:ascii="Angsana New" w:hAnsi="Angsana New"/>
          <w:sz w:val="30"/>
          <w:szCs w:val="30"/>
        </w:rPr>
        <w:t xml:space="preserve">(General approach) </w:t>
      </w:r>
      <w:r w:rsidRPr="000170CC">
        <w:rPr>
          <w:rFonts w:ascii="Angsana New" w:hAnsi="Angsana New" w:hint="cs"/>
          <w:sz w:val="30"/>
          <w:szCs w:val="30"/>
          <w:cs/>
        </w:rPr>
        <w:t>ดังนี้</w:t>
      </w:r>
    </w:p>
    <w:p w14:paraId="0E5B42F9" w14:textId="77777777" w:rsidR="00CC27DC" w:rsidRPr="000170CC" w:rsidRDefault="00CC27DC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Cs w:val="30"/>
        </w:rPr>
      </w:pPr>
    </w:p>
    <w:p w14:paraId="331C4739" w14:textId="77777777" w:rsidR="000E68B5" w:rsidRPr="000170CC" w:rsidRDefault="000E68B5" w:rsidP="00205DA0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0170CC">
        <w:rPr>
          <w:rFonts w:ascii="Angsana New" w:hAnsi="Angsana New"/>
          <w:szCs w:val="30"/>
          <w:cs/>
        </w:rPr>
        <w:t xml:space="preserve">ขั้นที่ </w:t>
      </w:r>
      <w:r w:rsidRPr="000170CC">
        <w:rPr>
          <w:rFonts w:ascii="Angsana New" w:hAnsi="Angsana New"/>
          <w:szCs w:val="30"/>
        </w:rPr>
        <w:t xml:space="preserve">1 </w:t>
      </w:r>
      <w:r w:rsidRPr="000170CC">
        <w:rPr>
          <w:rFonts w:ascii="Angsana New" w:hAnsi="Angsana New" w:hint="cs"/>
          <w:szCs w:val="30"/>
          <w:cs/>
        </w:rPr>
        <w:t>(</w:t>
      </w:r>
      <w:r w:rsidRPr="000170CC">
        <w:rPr>
          <w:rFonts w:ascii="Angsana New" w:hAnsi="Angsana New"/>
          <w:szCs w:val="30"/>
        </w:rPr>
        <w:t xml:space="preserve">performing) </w:t>
      </w:r>
      <w:r w:rsidRPr="000170CC">
        <w:rPr>
          <w:rFonts w:ascii="Angsana New" w:hAnsi="Angsana New" w:hint="cs"/>
          <w:szCs w:val="30"/>
          <w:cs/>
        </w:rPr>
        <w:t>กลุ่มบริษัท</w:t>
      </w:r>
      <w:r w:rsidRPr="000170CC">
        <w:rPr>
          <w:rFonts w:ascii="Angsana New" w:hAnsi="Angsana New"/>
          <w:szCs w:val="30"/>
          <w:cs/>
        </w:rPr>
        <w:t xml:space="preserve">รับรู้ผลขาดทุนด้านเครดิตที่คาดว่าจะเกิดขึ้นใน </w:t>
      </w:r>
      <w:r w:rsidRPr="000170CC">
        <w:rPr>
          <w:rFonts w:ascii="Angsana New" w:hAnsi="Angsana New"/>
          <w:szCs w:val="30"/>
        </w:rPr>
        <w:t xml:space="preserve">12 </w:t>
      </w:r>
      <w:r w:rsidRPr="000170CC">
        <w:rPr>
          <w:rFonts w:ascii="Angsana New" w:hAnsi="Angsana New"/>
          <w:szCs w:val="30"/>
          <w:cs/>
        </w:rPr>
        <w:t>เดือนข้างหน้าในกำไรหรือขาดทุน ดอกเบี้ยรับ</w:t>
      </w:r>
      <w:r w:rsidRPr="000170CC">
        <w:rPr>
          <w:rFonts w:ascii="Angsana New" w:hAnsi="Angsana New" w:hint="cs"/>
          <w:szCs w:val="30"/>
          <w:cs/>
        </w:rPr>
        <w:t xml:space="preserve"> (ถ้ามี) </w:t>
      </w:r>
      <w:r w:rsidRPr="000170CC">
        <w:rPr>
          <w:rFonts w:ascii="Angsana New" w:hAnsi="Angsana New"/>
          <w:szCs w:val="30"/>
          <w:cs/>
        </w:rPr>
        <w:t>คำนวณจากมูลค่าตามบัญชีขั้นต้นโดยไม่มีการปรับลดผลขาดทุนด้านเครดิตที่คาดว่าจะเกิดขึ้น</w:t>
      </w:r>
    </w:p>
    <w:p w14:paraId="5EE5317E" w14:textId="77777777" w:rsidR="000E68B5" w:rsidRPr="000170CC" w:rsidRDefault="000E68B5" w:rsidP="00205DA0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0170CC">
        <w:rPr>
          <w:rFonts w:ascii="Angsana New" w:hAnsi="Angsana New"/>
          <w:szCs w:val="30"/>
          <w:cs/>
        </w:rPr>
        <w:t xml:space="preserve">ขั้นที่ </w:t>
      </w:r>
      <w:r w:rsidRPr="000170CC">
        <w:rPr>
          <w:rFonts w:ascii="Angsana New" w:hAnsi="Angsana New"/>
          <w:szCs w:val="30"/>
        </w:rPr>
        <w:t xml:space="preserve">2 (under-performing) </w:t>
      </w:r>
      <w:r w:rsidRPr="000170CC">
        <w:rPr>
          <w:rFonts w:ascii="Angsana New" w:hAnsi="Angsana New"/>
          <w:szCs w:val="30"/>
          <w:cs/>
        </w:rPr>
        <w:t xml:space="preserve">เมื่อความเสี่ยงด้านเครดิตเพิ่มขึ้นอย่างมีนัยสำคัญและไม่ได้พิจารณาว่าอยู่ในระดับต่ำ </w:t>
      </w:r>
      <w:r w:rsidRPr="000170CC">
        <w:rPr>
          <w:rFonts w:ascii="Angsana New" w:hAnsi="Angsana New" w:hint="cs"/>
          <w:szCs w:val="30"/>
          <w:cs/>
        </w:rPr>
        <w:t>กลุ่มบริษัท</w:t>
      </w:r>
      <w:r w:rsidRPr="000170CC">
        <w:rPr>
          <w:rFonts w:ascii="Angsana New" w:hAnsi="Angsana New"/>
          <w:szCs w:val="30"/>
          <w:cs/>
        </w:rPr>
        <w:t>รับรู้ผลขาดทุนด้านเครดิตที่คาดว่าจะเกิดขึ้นตลอดอายุในกำไรหรือขาดทุน ดอกเบี้ยรับ</w:t>
      </w:r>
      <w:r w:rsidRPr="000170CC">
        <w:rPr>
          <w:rFonts w:ascii="Angsana New" w:hAnsi="Angsana New" w:hint="cs"/>
          <w:szCs w:val="30"/>
          <w:cs/>
        </w:rPr>
        <w:t xml:space="preserve"> (ถ้ามี) </w:t>
      </w:r>
      <w:r w:rsidRPr="000170CC">
        <w:rPr>
          <w:rFonts w:ascii="Angsana New" w:hAnsi="Angsana New"/>
          <w:szCs w:val="30"/>
          <w:cs/>
        </w:rPr>
        <w:t xml:space="preserve">คำนวณเช่นเดียวกับขั้นที่ </w:t>
      </w:r>
      <w:r w:rsidRPr="000170CC">
        <w:rPr>
          <w:rFonts w:ascii="Angsana New" w:hAnsi="Angsana New"/>
          <w:szCs w:val="30"/>
        </w:rPr>
        <w:t>1</w:t>
      </w:r>
    </w:p>
    <w:p w14:paraId="19A89C2C" w14:textId="77777777" w:rsidR="000E68B5" w:rsidRPr="000170CC" w:rsidRDefault="000E68B5" w:rsidP="00205DA0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0170CC">
        <w:rPr>
          <w:rFonts w:ascii="Angsana New" w:hAnsi="Angsana New"/>
          <w:szCs w:val="30"/>
          <w:cs/>
        </w:rPr>
        <w:t xml:space="preserve">ขั้นที่ </w:t>
      </w:r>
      <w:r w:rsidRPr="000170CC">
        <w:rPr>
          <w:rFonts w:ascii="Angsana New" w:hAnsi="Angsana New"/>
          <w:szCs w:val="30"/>
        </w:rPr>
        <w:t xml:space="preserve">3 (credit-impaired) </w:t>
      </w:r>
      <w:r w:rsidRPr="000170CC">
        <w:rPr>
          <w:rFonts w:ascii="Angsana New" w:hAnsi="Angsana New"/>
          <w:szCs w:val="30"/>
          <w:cs/>
        </w:rPr>
        <w:t xml:space="preserve">เมื่อความเสี่ยงด้านเครดิตของสินทรัพย์ทางการเงินเพิ่มขึ้นจนถึงจุดที่พิจารณาได้ว่าเกิดการด้อยค่าด้านเครดิตขึ้น </w:t>
      </w:r>
      <w:r w:rsidRPr="000170CC">
        <w:rPr>
          <w:rFonts w:ascii="Angsana New" w:hAnsi="Angsana New" w:hint="cs"/>
          <w:szCs w:val="30"/>
          <w:cs/>
        </w:rPr>
        <w:t>กลุ่มบริษัท</w:t>
      </w:r>
      <w:r w:rsidRPr="000170CC">
        <w:rPr>
          <w:rFonts w:ascii="Angsana New" w:hAnsi="Angsana New"/>
          <w:szCs w:val="30"/>
          <w:cs/>
        </w:rPr>
        <w:t>รับรู้ผลขาดทุนด้านเครดิตที่คาดว่าจะเกิดขึ้นตลอดอายุในกำไรหรือขาดทุนดอกเบี้ยรับ</w:t>
      </w:r>
      <w:r w:rsidRPr="000170CC">
        <w:rPr>
          <w:rFonts w:ascii="Angsana New" w:hAnsi="Angsana New" w:hint="cs"/>
          <w:szCs w:val="30"/>
          <w:cs/>
        </w:rPr>
        <w:t xml:space="preserve"> (ถ้ามี) </w:t>
      </w:r>
      <w:r w:rsidRPr="000170CC">
        <w:rPr>
          <w:rFonts w:ascii="Angsana New" w:hAnsi="Angsana New"/>
          <w:szCs w:val="30"/>
          <w:cs/>
        </w:rPr>
        <w:t>คำนวณจากราคาทุนตัดจำหน่ายโดยใช้มูลค่าตามบัญชีขั้นต้นปรับลดด้วยค่าเผื่อผลขาดทุน</w:t>
      </w:r>
      <w:r w:rsidRPr="000170CC">
        <w:rPr>
          <w:rFonts w:ascii="Angsana New" w:hAnsi="Angsana New" w:hint="cs"/>
          <w:szCs w:val="30"/>
          <w:cs/>
        </w:rPr>
        <w:t>จากการด้อยค่า</w:t>
      </w:r>
    </w:p>
    <w:p w14:paraId="462F7601" w14:textId="77777777" w:rsidR="00C539DF" w:rsidRPr="000170CC" w:rsidRDefault="00C539DF" w:rsidP="000E68B5">
      <w:pPr>
        <w:pStyle w:val="NoSpacing"/>
        <w:jc w:val="thaiDistribute"/>
        <w:rPr>
          <w:rFonts w:ascii="Angsana New" w:hAnsi="Angsana New"/>
          <w:sz w:val="28"/>
          <w:szCs w:val="28"/>
        </w:rPr>
      </w:pPr>
    </w:p>
    <w:p w14:paraId="536753BD" w14:textId="6CBD1B21" w:rsidR="000E68B5" w:rsidRPr="000170CC" w:rsidRDefault="000E68B5" w:rsidP="000E68B5">
      <w:pPr>
        <w:pStyle w:val="NoSpacing"/>
        <w:jc w:val="thaiDistribute"/>
        <w:rPr>
          <w:rFonts w:ascii="Angsana New" w:hAnsi="Angsana New"/>
          <w:spacing w:val="-3"/>
          <w:szCs w:val="30"/>
        </w:rPr>
      </w:pPr>
      <w:r w:rsidRPr="000170CC">
        <w:rPr>
          <w:rFonts w:ascii="Angsana New" w:hAnsi="Angsana New"/>
          <w:szCs w:val="30"/>
          <w:cs/>
        </w:rPr>
        <w:t>สำหรับลูกหนี้การค้า สินทรัพย์ที่เกิดจากสัญญา และลูกหนี้ตามสัญญาเช่า</w:t>
      </w:r>
      <w:r w:rsidRPr="000170CC">
        <w:rPr>
          <w:rFonts w:ascii="Angsana New" w:hAnsi="Angsana New" w:hint="cs"/>
          <w:szCs w:val="30"/>
          <w:cs/>
        </w:rPr>
        <w:t>หรือลูกหนี้อื่น ๆ ที่มีลักษณะคล้ายคลึงกันกลุ่มบริษัทสามารถใช้วิธีการอย่างง่าย</w:t>
      </w:r>
      <w:r w:rsidRPr="000170CC">
        <w:rPr>
          <w:rFonts w:ascii="Angsana New" w:hAnsi="Angsana New"/>
          <w:szCs w:val="30"/>
        </w:rPr>
        <w:t xml:space="preserve"> (Simplified approach) </w:t>
      </w:r>
      <w:r w:rsidRPr="000170CC">
        <w:rPr>
          <w:rFonts w:ascii="Angsana New" w:hAnsi="Angsana New" w:hint="cs"/>
          <w:szCs w:val="30"/>
          <w:cs/>
        </w:rPr>
        <w:t>โดย</w:t>
      </w:r>
      <w:r w:rsidRPr="000170CC">
        <w:rPr>
          <w:rFonts w:ascii="Angsana New" w:hAnsi="Angsana New"/>
          <w:szCs w:val="30"/>
          <w:cs/>
        </w:rPr>
        <w:t>รับรู้ผลขาดทุนด้านเครดิตที่คาดว่าจะเกิดขึ้นตลอดอายุ</w:t>
      </w:r>
      <w:r w:rsidRPr="000170CC">
        <w:rPr>
          <w:rFonts w:ascii="Angsana New" w:hAnsi="Angsana New" w:hint="cs"/>
          <w:szCs w:val="30"/>
          <w:cs/>
        </w:rPr>
        <w:t>สำหรับสินทรัพย์ทางการเงินที่ถูกพิจารณาตามที่กล่าวถึงข้างต้น ทั้งนี้ในการพิจารณาและวัดมูลค่า</w:t>
      </w:r>
      <w:r w:rsidRPr="000170CC">
        <w:rPr>
          <w:rFonts w:ascii="Angsana New" w:hAnsi="Angsana New"/>
          <w:szCs w:val="30"/>
          <w:cs/>
        </w:rPr>
        <w:t>ผลขาดทุนด้านเครดิตที่คาดว่าจะเกิดขึ้น</w:t>
      </w:r>
      <w:r w:rsidRPr="000170CC">
        <w:rPr>
          <w:rFonts w:ascii="Angsana New" w:hAnsi="Angsana New" w:hint="cs"/>
          <w:szCs w:val="30"/>
          <w:cs/>
        </w:rPr>
        <w:t>สำหรับทั้งวิธีการทั่วไปและวิธีการอย่างง่าย ต้องนำข้อมูล</w:t>
      </w:r>
      <w:r w:rsidRPr="000170CC">
        <w:rPr>
          <w:rFonts w:ascii="Angsana New" w:hAnsi="Angsana New"/>
          <w:szCs w:val="30"/>
          <w:cs/>
        </w:rPr>
        <w:t>ผลขาดทุนด้านเครดิต</w:t>
      </w:r>
      <w:r w:rsidRPr="000170CC">
        <w:rPr>
          <w:rFonts w:ascii="Angsana New" w:hAnsi="Angsana New" w:hint="cs"/>
          <w:szCs w:val="30"/>
          <w:cs/>
        </w:rPr>
        <w:t>ในอดีต (</w:t>
      </w:r>
      <w:r w:rsidRPr="000170CC">
        <w:rPr>
          <w:rFonts w:ascii="Angsana New" w:hAnsi="Angsana New"/>
          <w:szCs w:val="30"/>
        </w:rPr>
        <w:t>Historical credit loss</w:t>
      </w:r>
      <w:r w:rsidRPr="000170CC">
        <w:rPr>
          <w:rFonts w:ascii="Angsana New" w:hAnsi="Angsana New" w:hint="cs"/>
          <w:szCs w:val="30"/>
          <w:cs/>
        </w:rPr>
        <w:t>) มาประกอบกันกับข้อมูลที่มีการคาดการณ์ไปในอนาคต</w:t>
      </w:r>
      <w:r w:rsidRPr="000170CC">
        <w:rPr>
          <w:rFonts w:ascii="Angsana New" w:hAnsi="Angsana New"/>
          <w:szCs w:val="30"/>
        </w:rPr>
        <w:t xml:space="preserve"> (Forward-looking information)</w:t>
      </w:r>
      <w:r w:rsidRPr="000170CC">
        <w:rPr>
          <w:rFonts w:ascii="Angsana New" w:hAnsi="Angsana New" w:hint="cs"/>
          <w:szCs w:val="30"/>
          <w:cs/>
        </w:rPr>
        <w:t xml:space="preserve"> ในส่วนของ</w:t>
      </w:r>
      <w:r w:rsidRPr="000170CC">
        <w:rPr>
          <w:rFonts w:ascii="Angsana New" w:hAnsi="Angsana New" w:hint="cs"/>
          <w:spacing w:val="-4"/>
          <w:szCs w:val="30"/>
          <w:cs/>
        </w:rPr>
        <w:t>สินทรัพย์นั้นและปัจจัยสำคัญ</w:t>
      </w:r>
      <w:r w:rsidR="00432D06" w:rsidRPr="000170CC">
        <w:rPr>
          <w:rFonts w:ascii="Angsana New" w:hAnsi="Angsana New"/>
          <w:spacing w:val="-4"/>
          <w:szCs w:val="30"/>
        </w:rPr>
        <w:t xml:space="preserve"> </w:t>
      </w:r>
      <w:r w:rsidRPr="000170CC">
        <w:rPr>
          <w:rFonts w:ascii="Angsana New" w:hAnsi="Angsana New" w:hint="cs"/>
          <w:spacing w:val="-4"/>
          <w:szCs w:val="30"/>
          <w:cs/>
        </w:rPr>
        <w:t>ๆ ของสภาพแวดล้อมเชิงเศรษฐกิจ กลุ่มบริษัทใช้วิธีการทั่วไปสำหรับสินทรัพย์กลุ่มดังกล่าว</w:t>
      </w:r>
    </w:p>
    <w:p w14:paraId="449204E4" w14:textId="77777777" w:rsidR="00432D06" w:rsidRPr="000170CC" w:rsidRDefault="00432D06" w:rsidP="000E68B5">
      <w:pPr>
        <w:pStyle w:val="NoSpacing"/>
        <w:jc w:val="thaiDistribute"/>
        <w:rPr>
          <w:rFonts w:ascii="Angsana New" w:hAnsi="Angsana New"/>
          <w:szCs w:val="30"/>
        </w:rPr>
      </w:pPr>
    </w:p>
    <w:p w14:paraId="3E0454EC" w14:textId="77777777" w:rsidR="000E68B5" w:rsidRPr="000170CC" w:rsidRDefault="000E68B5" w:rsidP="000E68B5">
      <w:pPr>
        <w:pStyle w:val="NoSpacing"/>
        <w:jc w:val="thaiDistribute"/>
        <w:rPr>
          <w:rFonts w:ascii="Angsana New" w:eastAsia="SimSun" w:hAnsi="Angsana New"/>
          <w:szCs w:val="30"/>
        </w:rPr>
      </w:pPr>
      <w:r w:rsidRPr="000170CC">
        <w:rPr>
          <w:rFonts w:ascii="Angsana New" w:eastAsia="SimSun" w:hAnsi="Angsana New"/>
          <w:szCs w:val="30"/>
          <w:cs/>
        </w:rPr>
        <w:t>ในส่วนของลูกหนี้</w:t>
      </w:r>
      <w:r w:rsidRPr="000170CC">
        <w:rPr>
          <w:rFonts w:ascii="Angsana New" w:eastAsia="SimSun" w:hAnsi="Angsana New" w:hint="cs"/>
          <w:szCs w:val="30"/>
          <w:cs/>
        </w:rPr>
        <w:t>และ</w:t>
      </w:r>
      <w:r w:rsidRPr="000170CC">
        <w:rPr>
          <w:rFonts w:ascii="Angsana New" w:eastAsia="SimSun" w:hAnsi="Angsana New"/>
          <w:szCs w:val="30"/>
          <w:cs/>
        </w:rPr>
        <w:t>เงินให้กู้ยืม</w:t>
      </w:r>
      <w:r w:rsidRPr="000170CC">
        <w:rPr>
          <w:rFonts w:ascii="Angsana New" w:eastAsia="SimSun" w:hAnsi="Angsana New" w:hint="cs"/>
          <w:szCs w:val="30"/>
          <w:cs/>
        </w:rPr>
        <w:t>ต่าง ๆ กลุ่มบริษัท</w:t>
      </w:r>
      <w:r w:rsidRPr="000170CC">
        <w:rPr>
          <w:rFonts w:ascii="Angsana New" w:eastAsia="SimSun" w:hAnsi="Angsana New"/>
          <w:szCs w:val="30"/>
          <w:cs/>
        </w:rPr>
        <w:t xml:space="preserve">จัดกลุ่มประชากรโดยให้ความสำคัญไปที่ข้อมูลยอดคงค้างตามอายุหนี้ </w:t>
      </w:r>
      <w:r w:rsidRPr="000170CC">
        <w:rPr>
          <w:rFonts w:ascii="Angsana New" w:eastAsia="SimSun" w:hAnsi="Angsana New"/>
          <w:szCs w:val="30"/>
        </w:rPr>
        <w:t>(Aging balance information)</w:t>
      </w:r>
      <w:r w:rsidRPr="000170CC">
        <w:rPr>
          <w:rFonts w:ascii="Angsana New" w:eastAsia="SimSun" w:hAnsi="Angsana New" w:hint="cs"/>
          <w:szCs w:val="30"/>
          <w:cs/>
        </w:rPr>
        <w:t xml:space="preserve"> </w:t>
      </w:r>
      <w:r w:rsidRPr="000170CC">
        <w:rPr>
          <w:rFonts w:ascii="Angsana New" w:hAnsi="Angsana New" w:hint="cs"/>
          <w:szCs w:val="30"/>
          <w:cs/>
        </w:rPr>
        <w:t xml:space="preserve">โดยมีการจัดเก็บข้อมูลย้อนหลังสำหรับ </w:t>
      </w:r>
      <w:r w:rsidRPr="000170CC">
        <w:rPr>
          <w:rFonts w:ascii="Angsana New" w:hAnsi="Angsana New"/>
          <w:szCs w:val="30"/>
        </w:rPr>
        <w:t xml:space="preserve">Historical credit loss </w:t>
      </w:r>
      <w:r w:rsidRPr="000170CC">
        <w:rPr>
          <w:rFonts w:ascii="Angsana New" w:hAnsi="Angsana New" w:hint="cs"/>
          <w:szCs w:val="30"/>
          <w:cs/>
        </w:rPr>
        <w:t xml:space="preserve">สำหรับแต่ละช่วงอายุหนี้ที่คงค้างเป็นระยะเวลาประมาณ </w:t>
      </w:r>
      <w:r w:rsidRPr="000170CC">
        <w:rPr>
          <w:rFonts w:ascii="Angsana New" w:hAnsi="Angsana New" w:hint="cs"/>
          <w:szCs w:val="30"/>
        </w:rPr>
        <w:t>4</w:t>
      </w:r>
      <w:r w:rsidRPr="000170CC">
        <w:rPr>
          <w:rFonts w:ascii="Angsana New" w:hAnsi="Angsana New" w:hint="cs"/>
          <w:szCs w:val="30"/>
          <w:cs/>
        </w:rPr>
        <w:t>-</w:t>
      </w:r>
      <w:r w:rsidRPr="000170CC">
        <w:rPr>
          <w:rFonts w:ascii="Angsana New" w:hAnsi="Angsana New" w:hint="cs"/>
          <w:szCs w:val="30"/>
        </w:rPr>
        <w:t>5</w:t>
      </w:r>
      <w:r w:rsidRPr="000170CC">
        <w:rPr>
          <w:rFonts w:ascii="Angsana New" w:hAnsi="Angsana New" w:hint="cs"/>
          <w:szCs w:val="30"/>
          <w:cs/>
        </w:rPr>
        <w:t xml:space="preserve"> ปี เพื่อนำมาสร้างโมเดลธุรกิจและกำหนดค่าตัวแปรต่าง ๆ ที่เฉพาะเจาะจงสำหรับกลุ่มบริษัทซึ่งบริษัทดำเนินการร่วมกันกับบริษัทที่ปรึกษาอิสระจากภายนอก</w:t>
      </w:r>
    </w:p>
    <w:p w14:paraId="75482B57" w14:textId="77777777" w:rsidR="000E68B5" w:rsidRPr="000170CC" w:rsidRDefault="000E68B5" w:rsidP="000E68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27"/>
        <w:jc w:val="thaiDistribute"/>
        <w:rPr>
          <w:rFonts w:ascii="Angsana New" w:hAnsi="Angsana New"/>
          <w:sz w:val="24"/>
          <w:szCs w:val="24"/>
        </w:rPr>
      </w:pPr>
    </w:p>
    <w:p w14:paraId="5BADB8B9" w14:textId="77777777" w:rsidR="007F2A1F" w:rsidRPr="000170CC" w:rsidRDefault="007F2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0170CC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CB38E22" w14:textId="7D164DA5" w:rsidR="000E68B5" w:rsidRPr="000170CC" w:rsidRDefault="000E68B5" w:rsidP="00481E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0170CC">
        <w:rPr>
          <w:rFonts w:ascii="Angsana New" w:hAnsi="Angsana New"/>
          <w:b/>
          <w:bCs/>
          <w:sz w:val="30"/>
          <w:szCs w:val="30"/>
          <w:cs/>
        </w:rPr>
        <w:lastRenderedPageBreak/>
        <w:t>การรับรู้รายได้</w:t>
      </w:r>
    </w:p>
    <w:p w14:paraId="3F608CFD" w14:textId="77777777" w:rsidR="000E68B5" w:rsidRPr="000170CC" w:rsidRDefault="000E68B5" w:rsidP="000E68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27"/>
        <w:jc w:val="thaiDistribute"/>
        <w:rPr>
          <w:rFonts w:ascii="Angsana New" w:hAnsi="Angsana New"/>
          <w:sz w:val="28"/>
          <w:szCs w:val="28"/>
        </w:rPr>
      </w:pPr>
    </w:p>
    <w:p w14:paraId="4B33A393" w14:textId="77777777" w:rsidR="000E68B5" w:rsidRPr="000170CC" w:rsidRDefault="000E68B5" w:rsidP="000E68B5">
      <w:pPr>
        <w:pStyle w:val="Default"/>
        <w:spacing w:line="240" w:lineRule="atLeas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0170CC">
        <w:rPr>
          <w:rFonts w:ascii="Angsana New" w:hAnsi="Angsana New" w:cs="Angsana New"/>
          <w:color w:val="auto"/>
          <w:sz w:val="30"/>
          <w:szCs w:val="30"/>
          <w:cs/>
        </w:rPr>
        <w:t>รายได้ดอกผลจากลูกหนี้ตามสัญญาเช่าซื้อเป็นดอกผลที่ยังไม่ถือเป็นรายได้ในทันทีแต่จะทยอยรับรู้</w:t>
      </w:r>
      <w:r w:rsidRPr="000170CC">
        <w:rPr>
          <w:rFonts w:ascii="Angsana New" w:hAnsi="Angsana New" w:cs="Angsana New" w:hint="cs"/>
          <w:color w:val="auto"/>
          <w:sz w:val="30"/>
          <w:szCs w:val="30"/>
          <w:cs/>
        </w:rPr>
        <w:t>ตลอดช่วงเวลาหนึ่ง</w:t>
      </w:r>
      <w:r w:rsidRPr="000170CC">
        <w:rPr>
          <w:rFonts w:ascii="Angsana New" w:hAnsi="Angsana New" w:cs="Angsana New"/>
          <w:color w:val="auto"/>
          <w:sz w:val="30"/>
          <w:szCs w:val="30"/>
          <w:cs/>
        </w:rPr>
        <w:t>เป็นรายได้</w:t>
      </w:r>
      <w:r w:rsidRPr="000170CC">
        <w:rPr>
          <w:rFonts w:ascii="Angsana New" w:hAnsi="Angsana New" w:cs="Angsana New" w:hint="cs"/>
          <w:color w:val="auto"/>
          <w:sz w:val="30"/>
          <w:szCs w:val="30"/>
          <w:cs/>
        </w:rPr>
        <w:t>อย่างเป็นระบบ</w:t>
      </w:r>
      <w:r w:rsidRPr="000170CC">
        <w:rPr>
          <w:rFonts w:ascii="Angsana New" w:hAnsi="Angsana New" w:cs="Angsana New"/>
          <w:color w:val="auto"/>
          <w:sz w:val="30"/>
          <w:szCs w:val="30"/>
          <w:cs/>
        </w:rPr>
        <w:t xml:space="preserve">ตามจำนวนงวดการผ่อนชำระโดยวิธีอัตราดอกเบี้ยที่แท้จริง การบันทึกรายได้จากการผ่อนชำระแต่ละงวดใช้ตามเกณฑ์คงค้าง (บันทึกในวันที่ครบกำหนดชำระค่างวดโดยไม่คำนึงว่าจะเก็บเงินได้หรือไม่) </w:t>
      </w:r>
    </w:p>
    <w:p w14:paraId="17171D44" w14:textId="77777777" w:rsidR="000E68B5" w:rsidRPr="000170CC" w:rsidRDefault="000E68B5" w:rsidP="000E68B5">
      <w:pPr>
        <w:pStyle w:val="Default"/>
        <w:spacing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6CCA79EA" w14:textId="3C87ECD1" w:rsidR="000E68B5" w:rsidRPr="000170CC" w:rsidRDefault="000E68B5" w:rsidP="000E68B5">
      <w:pPr>
        <w:pStyle w:val="Default"/>
        <w:spacing w:line="240" w:lineRule="atLeas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0170CC">
        <w:rPr>
          <w:rFonts w:ascii="Angsana New" w:hAnsi="Angsana New" w:cs="Angsana New"/>
          <w:color w:val="auto"/>
          <w:sz w:val="30"/>
          <w:szCs w:val="30"/>
          <w:cs/>
        </w:rPr>
        <w:t>รายได้ดอกผลจากลูกหนี้เงินให้กู้ยืม</w:t>
      </w:r>
      <w:r w:rsidR="00F401BB" w:rsidRPr="000170CC">
        <w:rPr>
          <w:rFonts w:ascii="Angsana New" w:hAnsi="Angsana New" w:cs="Angsana New" w:hint="cs"/>
          <w:color w:val="auto"/>
          <w:sz w:val="30"/>
          <w:szCs w:val="30"/>
          <w:cs/>
        </w:rPr>
        <w:t>และ</w:t>
      </w:r>
      <w:r w:rsidRPr="000170CC">
        <w:rPr>
          <w:rFonts w:ascii="Angsana New" w:hAnsi="Angsana New" w:cs="Angsana New"/>
          <w:color w:val="auto"/>
          <w:sz w:val="30"/>
          <w:szCs w:val="30"/>
          <w:cs/>
        </w:rPr>
        <w:t>ลูกหนี้สินเชื่อเพื่อการประกอบอาชีพ</w:t>
      </w:r>
      <w:r w:rsidRPr="000170CC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0170CC">
        <w:rPr>
          <w:rFonts w:ascii="Angsana New" w:hAnsi="Angsana New" w:cs="Angsana New"/>
          <w:color w:val="auto"/>
          <w:sz w:val="30"/>
          <w:szCs w:val="30"/>
          <w:cs/>
        </w:rPr>
        <w:t>เป็นดอกผลที่ยังไม่ถือเป็นรายได้ในทันทีแต่จะทยอยรับรู้</w:t>
      </w:r>
      <w:r w:rsidRPr="000170CC">
        <w:rPr>
          <w:rFonts w:ascii="Angsana New" w:hAnsi="Angsana New" w:cs="Angsana New" w:hint="cs"/>
          <w:color w:val="auto"/>
          <w:sz w:val="30"/>
          <w:szCs w:val="30"/>
          <w:cs/>
        </w:rPr>
        <w:t>ตลอดช่วงเวลาหนึ่ง</w:t>
      </w:r>
      <w:r w:rsidRPr="000170CC">
        <w:rPr>
          <w:rFonts w:ascii="Angsana New" w:hAnsi="Angsana New" w:cs="Angsana New"/>
          <w:color w:val="auto"/>
          <w:sz w:val="30"/>
          <w:szCs w:val="30"/>
          <w:cs/>
        </w:rPr>
        <w:t>เป็นรายได้ตามสัดส่วนของระยะเวลาโดยวิธีอัตราดอกเบี้ยที่แท้จริง</w:t>
      </w:r>
    </w:p>
    <w:p w14:paraId="2D39F0D3" w14:textId="77777777" w:rsidR="00642F70" w:rsidRPr="000170CC" w:rsidRDefault="00642F70" w:rsidP="000E68B5">
      <w:pPr>
        <w:pStyle w:val="Default"/>
        <w:spacing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9738D67" w14:textId="202BEB4B" w:rsidR="000E68B5" w:rsidRPr="000170CC" w:rsidRDefault="000E68B5" w:rsidP="000E68B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0170CC">
        <w:rPr>
          <w:rFonts w:ascii="Angsana New" w:hAnsi="Angsana New" w:cs="Angsana New"/>
          <w:color w:val="auto"/>
          <w:sz w:val="30"/>
          <w:szCs w:val="30"/>
          <w:cs/>
        </w:rPr>
        <w:t>รายได้จากการขายรับรู้เป็นรายได้</w:t>
      </w:r>
      <w:r w:rsidRPr="000170CC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ณ เวลาใดเวลาหนึ่ง</w:t>
      </w:r>
      <w:r w:rsidRPr="000170CC">
        <w:rPr>
          <w:rFonts w:ascii="Angsana New" w:hAnsi="Angsana New" w:cs="Angsana New"/>
          <w:color w:val="auto"/>
          <w:sz w:val="30"/>
          <w:szCs w:val="30"/>
          <w:cs/>
        </w:rPr>
        <w:t>เมื่อ</w:t>
      </w:r>
      <w:r w:rsidR="00AD08D9" w:rsidRPr="000170CC">
        <w:rPr>
          <w:rFonts w:ascii="Angsana New" w:hAnsi="Angsana New" w:cs="Angsana New" w:hint="cs"/>
          <w:color w:val="auto"/>
          <w:sz w:val="30"/>
          <w:szCs w:val="30"/>
          <w:cs/>
        </w:rPr>
        <w:t>สินค้าได้ส่งไปยังลูกค้า</w:t>
      </w:r>
    </w:p>
    <w:p w14:paraId="05A0306F" w14:textId="77777777" w:rsidR="00AD08D9" w:rsidRPr="000170CC" w:rsidRDefault="00AD08D9" w:rsidP="000E68B5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</w:p>
    <w:p w14:paraId="71048FF7" w14:textId="2D9B9F6E" w:rsidR="000E68B5" w:rsidRPr="000170CC" w:rsidRDefault="000E68B5" w:rsidP="000E68B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0170CC">
        <w:rPr>
          <w:rFonts w:ascii="Angsana New" w:hAnsi="Angsana New" w:cs="Angsana New"/>
          <w:color w:val="auto"/>
          <w:sz w:val="30"/>
          <w:szCs w:val="30"/>
          <w:cs/>
        </w:rPr>
        <w:t>รายได้</w:t>
      </w:r>
      <w:r w:rsidR="00EE31CC" w:rsidRPr="000170CC">
        <w:rPr>
          <w:rFonts w:ascii="Angsana New" w:hAnsi="Angsana New" w:cs="Angsana New" w:hint="cs"/>
          <w:color w:val="auto"/>
          <w:sz w:val="30"/>
          <w:szCs w:val="30"/>
          <w:cs/>
        </w:rPr>
        <w:t>จากการให้เช่ารถจักรยานยนต์</w:t>
      </w:r>
      <w:r w:rsidRPr="000170CC">
        <w:rPr>
          <w:rFonts w:ascii="Angsana New" w:hAnsi="Angsana New" w:cs="Angsana New" w:hint="cs"/>
          <w:color w:val="auto"/>
          <w:sz w:val="30"/>
          <w:szCs w:val="30"/>
          <w:cs/>
        </w:rPr>
        <w:t>ตามสัญญาเช่าดำเนินงาน</w:t>
      </w:r>
      <w:r w:rsidRPr="000170CC">
        <w:rPr>
          <w:rFonts w:ascii="Angsana New" w:hAnsi="Angsana New" w:cs="Angsana New"/>
          <w:color w:val="auto"/>
          <w:sz w:val="30"/>
          <w:szCs w:val="30"/>
          <w:cs/>
        </w:rPr>
        <w:t>รับรู้</w:t>
      </w:r>
      <w:r w:rsidR="00113266" w:rsidRPr="000170CC">
        <w:rPr>
          <w:rFonts w:ascii="Angsana New" w:hAnsi="Angsana New" w:cs="Angsana New" w:hint="cs"/>
          <w:color w:val="auto"/>
          <w:sz w:val="30"/>
          <w:szCs w:val="30"/>
          <w:cs/>
        </w:rPr>
        <w:t>เป็นรายได้</w:t>
      </w:r>
      <w:r w:rsidRPr="000170CC">
        <w:rPr>
          <w:rFonts w:ascii="Angsana New" w:hAnsi="Angsana New" w:cs="Angsana New" w:hint="cs"/>
          <w:color w:val="auto"/>
          <w:sz w:val="30"/>
          <w:szCs w:val="30"/>
          <w:cs/>
        </w:rPr>
        <w:t>ตลอดช่วงเวลาหนึ่ง</w:t>
      </w:r>
      <w:r w:rsidRPr="000170CC">
        <w:rPr>
          <w:rFonts w:ascii="Angsana New" w:hAnsi="Angsana New" w:cs="Angsana New"/>
          <w:color w:val="auto"/>
          <w:sz w:val="30"/>
          <w:szCs w:val="30"/>
          <w:cs/>
        </w:rPr>
        <w:t>โดยวิธีเส้นตรงตลอดอายุ</w:t>
      </w:r>
      <w:r w:rsidR="009070F9" w:rsidRPr="000170CC">
        <w:rPr>
          <w:rFonts w:ascii="Angsana New" w:hAnsi="Angsana New" w:cs="Angsana New" w:hint="cs"/>
          <w:color w:val="auto"/>
          <w:sz w:val="30"/>
          <w:szCs w:val="30"/>
          <w:cs/>
        </w:rPr>
        <w:t>ของ</w:t>
      </w:r>
      <w:r w:rsidRPr="000170CC">
        <w:rPr>
          <w:rFonts w:ascii="Angsana New" w:hAnsi="Angsana New" w:cs="Angsana New"/>
          <w:color w:val="auto"/>
          <w:sz w:val="30"/>
          <w:szCs w:val="30"/>
          <w:cs/>
        </w:rPr>
        <w:t>สัญญาเช่า</w:t>
      </w:r>
    </w:p>
    <w:p w14:paraId="5713F7FB" w14:textId="77777777" w:rsidR="000E68B5" w:rsidRPr="000170CC" w:rsidRDefault="000E68B5" w:rsidP="000E68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/>
          <w:sz w:val="28"/>
          <w:szCs w:val="28"/>
        </w:rPr>
      </w:pPr>
    </w:p>
    <w:p w14:paraId="79EB92FF" w14:textId="77777777" w:rsidR="000E68B5" w:rsidRPr="000170CC" w:rsidRDefault="000E68B5" w:rsidP="000E68B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0170CC">
        <w:rPr>
          <w:rFonts w:ascii="Angsana New" w:hAnsi="Angsana New" w:cs="Angsana New"/>
          <w:color w:val="auto"/>
          <w:sz w:val="30"/>
          <w:szCs w:val="30"/>
          <w:cs/>
        </w:rPr>
        <w:t>รายได้ดอกเบี้ยรับรู้</w:t>
      </w:r>
      <w:r w:rsidRPr="000170CC">
        <w:rPr>
          <w:rFonts w:ascii="Angsana New" w:hAnsi="Angsana New" w:cs="Angsana New" w:hint="cs"/>
          <w:color w:val="auto"/>
          <w:sz w:val="30"/>
          <w:szCs w:val="30"/>
          <w:cs/>
        </w:rPr>
        <w:t>ตลอดช่วงเวลาหนึ่ง</w:t>
      </w:r>
      <w:r w:rsidRPr="000170CC">
        <w:rPr>
          <w:rFonts w:ascii="Angsana New" w:hAnsi="Angsana New" w:cs="Angsana New"/>
          <w:color w:val="auto"/>
          <w:sz w:val="30"/>
          <w:szCs w:val="30"/>
          <w:cs/>
        </w:rPr>
        <w:t>จากยอดเงินต้นที่คงเหลือตามเกณฑ์สัดส่วนของเวลาโดยคำนึงถึงอัตราผลตอบแทนที่แท้จริง</w:t>
      </w:r>
      <w:r w:rsidRPr="000170CC">
        <w:rPr>
          <w:rFonts w:ascii="Angsana New" w:hAnsi="Angsana New" w:cs="Angsana New" w:hint="cs"/>
          <w:color w:val="auto"/>
          <w:sz w:val="30"/>
          <w:szCs w:val="30"/>
          <w:cs/>
        </w:rPr>
        <w:t>หากมีนัยสำคัญ</w:t>
      </w:r>
    </w:p>
    <w:p w14:paraId="5D732830" w14:textId="77777777" w:rsidR="000E68B5" w:rsidRPr="000170CC" w:rsidRDefault="000E68B5" w:rsidP="000E68B5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25D9947A" w14:textId="77777777" w:rsidR="000E68B5" w:rsidRPr="000170CC" w:rsidRDefault="000E68B5" w:rsidP="000E68B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0170CC">
        <w:rPr>
          <w:rFonts w:ascii="Angsana New" w:hAnsi="Angsana New" w:cs="Angsana New" w:hint="cs"/>
          <w:color w:val="auto"/>
          <w:sz w:val="30"/>
          <w:szCs w:val="30"/>
          <w:cs/>
        </w:rPr>
        <w:t>รายได้ดังต่อไปนี้มีการพิจารณาถึงความเสี่ยงและความไม่แน่นอนที่สูงจึงรับรู้เมื่อได้รับชำระเงิน ได้แก่ หนี้สูญรับคืนที่เป็นเงินสด รายได้ค่าติดตาม รายได้ค่าปรับชำระเงินล่าช้า</w:t>
      </w:r>
    </w:p>
    <w:p w14:paraId="2721DA66" w14:textId="77777777" w:rsidR="000E68B5" w:rsidRPr="000170CC" w:rsidRDefault="000E68B5" w:rsidP="000E68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43"/>
        <w:jc w:val="thaiDistribute"/>
        <w:rPr>
          <w:rFonts w:ascii="Angsana New" w:hAnsi="Angsana New"/>
          <w:sz w:val="28"/>
          <w:szCs w:val="28"/>
        </w:rPr>
      </w:pPr>
    </w:p>
    <w:p w14:paraId="58C438DF" w14:textId="77777777" w:rsidR="000E68B5" w:rsidRPr="000170CC" w:rsidRDefault="000E68B5" w:rsidP="000E68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43"/>
        <w:jc w:val="both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>รายได้อื่น</w:t>
      </w:r>
      <w:r w:rsidRPr="000170CC">
        <w:rPr>
          <w:rFonts w:ascii="Angsana New" w:hAnsi="Angsana New" w:hint="cs"/>
          <w:sz w:val="30"/>
          <w:szCs w:val="30"/>
          <w:cs/>
        </w:rPr>
        <w:t xml:space="preserve"> ๆ </w:t>
      </w:r>
      <w:r w:rsidRPr="000170CC">
        <w:rPr>
          <w:rFonts w:ascii="Angsana New" w:hAnsi="Angsana New"/>
          <w:sz w:val="30"/>
          <w:szCs w:val="30"/>
          <w:cs/>
        </w:rPr>
        <w:t>รับรู้ตามเกณฑ์คงค้าง</w:t>
      </w:r>
    </w:p>
    <w:p w14:paraId="3B275A00" w14:textId="64A030E0" w:rsidR="00481E4C" w:rsidRPr="000170CC" w:rsidRDefault="00481E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2FA49291" w14:textId="187E2A3E" w:rsidR="000E68B5" w:rsidRPr="000170CC" w:rsidRDefault="000E68B5" w:rsidP="000E68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both"/>
        <w:rPr>
          <w:rFonts w:ascii="Angsana New" w:hAnsi="Angsana New"/>
          <w:b/>
          <w:bCs/>
          <w:sz w:val="30"/>
          <w:szCs w:val="30"/>
        </w:rPr>
      </w:pPr>
      <w:r w:rsidRPr="000170CC">
        <w:rPr>
          <w:rFonts w:ascii="Angsana New" w:hAnsi="Angsana New"/>
          <w:b/>
          <w:bCs/>
          <w:sz w:val="30"/>
          <w:szCs w:val="30"/>
          <w:cs/>
        </w:rPr>
        <w:t>การรับรู้ค่าใช้จ่าย</w:t>
      </w:r>
    </w:p>
    <w:p w14:paraId="5797A050" w14:textId="77777777" w:rsidR="000E68B5" w:rsidRPr="000170CC" w:rsidRDefault="000E68B5" w:rsidP="000E68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43"/>
        <w:jc w:val="thaiDistribute"/>
        <w:rPr>
          <w:rFonts w:ascii="Angsana New" w:hAnsi="Angsana New"/>
          <w:sz w:val="28"/>
          <w:szCs w:val="28"/>
        </w:rPr>
      </w:pPr>
    </w:p>
    <w:p w14:paraId="6EEDFC85" w14:textId="6347490E" w:rsidR="000E68B5" w:rsidRPr="000170C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90"/>
        </w:tabs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>ค่าใช้จ่ายอื่น</w:t>
      </w:r>
      <w:r w:rsidR="00230851" w:rsidRPr="000170CC">
        <w:rPr>
          <w:rFonts w:ascii="Angsana New" w:hAnsi="Angsana New" w:hint="cs"/>
          <w:sz w:val="30"/>
          <w:szCs w:val="30"/>
          <w:cs/>
        </w:rPr>
        <w:t xml:space="preserve"> ๆ </w:t>
      </w:r>
      <w:r w:rsidRPr="000170CC">
        <w:rPr>
          <w:rFonts w:ascii="Angsana New" w:hAnsi="Angsana New"/>
          <w:sz w:val="30"/>
          <w:szCs w:val="30"/>
          <w:cs/>
        </w:rPr>
        <w:t>รับรู้ตามเกณฑ์คงค้าง</w:t>
      </w:r>
    </w:p>
    <w:p w14:paraId="023F170D" w14:textId="77777777" w:rsidR="000E68B5" w:rsidRPr="000170C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b/>
          <w:bCs/>
          <w:sz w:val="30"/>
          <w:szCs w:val="30"/>
        </w:rPr>
      </w:pPr>
    </w:p>
    <w:p w14:paraId="255F511E" w14:textId="77777777" w:rsidR="007F2A1F" w:rsidRPr="000170CC" w:rsidRDefault="007F2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0170CC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A9BCA46" w14:textId="3B1EBDAC" w:rsidR="000E68B5" w:rsidRPr="000170CC" w:rsidRDefault="000E68B5" w:rsidP="00481E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0170CC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55ABC542" w14:textId="77777777" w:rsidR="000E68B5" w:rsidRPr="000170C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b/>
          <w:bCs/>
          <w:sz w:val="30"/>
          <w:szCs w:val="30"/>
        </w:rPr>
      </w:pPr>
    </w:p>
    <w:p w14:paraId="39BB490C" w14:textId="77777777" w:rsidR="000E68B5" w:rsidRPr="000170CC" w:rsidRDefault="000E68B5" w:rsidP="000E68B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0170CC">
        <w:rPr>
          <w:rFonts w:ascii="Angsana New" w:hAnsi="Angsana New" w:cs="Angsana New"/>
          <w:color w:val="auto"/>
          <w:sz w:val="30"/>
          <w:szCs w:val="30"/>
          <w:cs/>
        </w:rPr>
        <w:t>ภาษีเงินได้จากกำไรหรือขาดทุนสำหรับปีซึ่งกลุ่มบริษัทรับรู้ในงบกำไรขาดทุนเบ็ดเสร็จประกอบด้วย ภาษีเงินได้ของงวดปัจจุบันและภาษีเงินได้รอการตัดบัญชี</w:t>
      </w:r>
    </w:p>
    <w:p w14:paraId="60EE238E" w14:textId="77777777" w:rsidR="000E68B5" w:rsidRPr="000170CC" w:rsidRDefault="000E68B5" w:rsidP="000E68B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AD6E264" w14:textId="05E166A5" w:rsidR="000E68B5" w:rsidRPr="000170CC" w:rsidRDefault="000E68B5" w:rsidP="000E68B5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0170CC">
        <w:rPr>
          <w:rFonts w:ascii="Angsana New" w:hAnsi="Angsana New"/>
          <w:sz w:val="30"/>
          <w:szCs w:val="30"/>
          <w:cs/>
        </w:rPr>
        <w:t>ภาษีเงินได้ของงวดปัจจุบัน</w:t>
      </w:r>
    </w:p>
    <w:p w14:paraId="10B7EE13" w14:textId="77777777" w:rsidR="000E68B5" w:rsidRPr="000170CC" w:rsidRDefault="000E68B5" w:rsidP="000E68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43"/>
        <w:jc w:val="both"/>
        <w:rPr>
          <w:rFonts w:ascii="Angsana New" w:hAnsi="Angsana New"/>
          <w:sz w:val="30"/>
          <w:szCs w:val="30"/>
        </w:rPr>
      </w:pPr>
    </w:p>
    <w:p w14:paraId="39F148B3" w14:textId="5351B5DF" w:rsidR="000E68B5" w:rsidRPr="000170CC" w:rsidRDefault="0017323E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2"/>
          <w:sz w:val="30"/>
          <w:szCs w:val="30"/>
        </w:rPr>
      </w:pPr>
      <w:r w:rsidRPr="000170CC">
        <w:rPr>
          <w:rFonts w:ascii="Angsana New" w:hAnsi="Angsana New"/>
          <w:spacing w:val="-4"/>
          <w:sz w:val="30"/>
          <w:szCs w:val="30"/>
          <w:cs/>
        </w:rPr>
        <w:t>ภาษีเงินได้ของงวดปัจจุบันได้แก่ภาษีที่ต้องจ่ายชำระ หรือสามารถขอคืนได้ซึ่งเกิดจากกำไรหรือขาดทุนทางภาษีสำหรับปี</w:t>
      </w:r>
      <w:r w:rsidRPr="000170CC">
        <w:rPr>
          <w:rFonts w:ascii="Angsana New" w:hAnsi="Angsana New"/>
          <w:sz w:val="30"/>
          <w:szCs w:val="30"/>
          <w:cs/>
        </w:rPr>
        <w:t xml:space="preserve"> โดยใช้อัตราภาษีที่</w:t>
      </w:r>
      <w:r w:rsidRPr="000170CC">
        <w:rPr>
          <w:rFonts w:ascii="Angsana New" w:hAnsi="Angsana New"/>
          <w:spacing w:val="-2"/>
          <w:sz w:val="30"/>
          <w:szCs w:val="30"/>
          <w:cs/>
        </w:rPr>
        <w:t>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 ๆ</w:t>
      </w:r>
    </w:p>
    <w:p w14:paraId="7BDA60A6" w14:textId="77777777" w:rsidR="0017323E" w:rsidRPr="000170CC" w:rsidRDefault="0017323E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787EBED6" w14:textId="77777777" w:rsidR="000E68B5" w:rsidRPr="000170C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0170CC">
        <w:rPr>
          <w:rStyle w:val="PageNumber"/>
          <w:rFonts w:ascii="Angsana New" w:hAnsi="Angsana New"/>
          <w:sz w:val="30"/>
          <w:szCs w:val="30"/>
          <w:cs/>
        </w:rPr>
        <w:t>ภาษีเงินได้รอการตัดบัญชี</w:t>
      </w:r>
    </w:p>
    <w:p w14:paraId="316C0058" w14:textId="77777777" w:rsidR="000E68B5" w:rsidRPr="000170CC" w:rsidRDefault="000E68B5" w:rsidP="000E68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43"/>
        <w:jc w:val="both"/>
        <w:rPr>
          <w:rFonts w:ascii="Angsana New" w:hAnsi="Angsana New"/>
          <w:sz w:val="30"/>
          <w:szCs w:val="30"/>
        </w:rPr>
      </w:pPr>
    </w:p>
    <w:p w14:paraId="1755F954" w14:textId="138B0471" w:rsidR="000E68B5" w:rsidRPr="000170CC" w:rsidRDefault="007918D7" w:rsidP="000E68B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0170CC">
        <w:rPr>
          <w:rFonts w:ascii="Angsana New" w:hAnsi="Angsana New" w:cs="Angsana New"/>
          <w:color w:val="auto"/>
          <w:sz w:val="30"/>
          <w:szCs w:val="30"/>
          <w:cs/>
        </w:rPr>
        <w:t>กลุ่มบริษัทบันทึกบัญชี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โดยผลต่างชั่วคราวต่อไปนี้ไม่ได้ถูกนำมาร่วมพิจารณาได้แก่ การรับรู้สินทรัพย์และหนี้สินในครั้งแรกซึ่งไม่กระทบต่อทั้งกำไรทางบัญชีหรือกำไรทางภาษี หากเป็นไปได้ว่าจะไม่มีการกลับรายการในระยะเวลาอันใกล้ จำนวนภาษีเงินได้รอการตัดบัญชีพิจารณาจากการเคลื่อนไหวที่เกิดขึ้นจริงของสินทรัพย์และหนี้สินตามบัญชีด้วยอัตราภาษีสำหรับงวดที่คาดว่าจะได้รับประโยชน์จากสินทรัพย์ภาษีเงินได้รอการตัดบัญชีหรือในงวดที่คาดว่าจะจ่ายชำระหนี้สินภาษีโดยใช้อัตราภาษีที่มีการประกาศใช้ ณ วันที่ในงบฐานะการเงิน</w:t>
      </w:r>
    </w:p>
    <w:p w14:paraId="584AB852" w14:textId="77777777" w:rsidR="000E68B5" w:rsidRPr="000170C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768D3808" w14:textId="6D4BBDB0" w:rsidR="000E68B5" w:rsidRPr="000170CC" w:rsidRDefault="00422943" w:rsidP="00A908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  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22AB8484" w14:textId="77777777" w:rsidR="000E68B5" w:rsidRPr="000170C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b/>
          <w:bCs/>
          <w:sz w:val="30"/>
          <w:szCs w:val="30"/>
        </w:rPr>
      </w:pPr>
      <w:r w:rsidRPr="000170CC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0170CC">
        <w:rPr>
          <w:rFonts w:ascii="Angsana New" w:hAnsi="Angsana New"/>
          <w:b/>
          <w:bCs/>
          <w:sz w:val="30"/>
          <w:szCs w:val="30"/>
          <w:cs/>
        </w:rPr>
        <w:lastRenderedPageBreak/>
        <w:t>การใช้ประมาณการ</w:t>
      </w:r>
    </w:p>
    <w:p w14:paraId="29078E4D" w14:textId="77777777" w:rsidR="000E68B5" w:rsidRPr="000170C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b/>
          <w:bCs/>
          <w:sz w:val="30"/>
          <w:szCs w:val="30"/>
        </w:rPr>
      </w:pPr>
    </w:p>
    <w:p w14:paraId="21EAEB5A" w14:textId="13ABD739" w:rsidR="000E68B5" w:rsidRPr="000170CC" w:rsidRDefault="000E68B5" w:rsidP="000E68B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0170CC">
        <w:rPr>
          <w:rFonts w:ascii="Angsana New" w:hAnsi="Angsana New" w:cs="Angsana New"/>
          <w:color w:val="auto"/>
          <w:sz w:val="30"/>
          <w:szCs w:val="30"/>
          <w:cs/>
        </w:rPr>
        <w:t>ในการจัดทำงบการเงินตามมาตรฐานการรายงานทางการเงิน</w:t>
      </w:r>
      <w:r w:rsidRPr="000170CC">
        <w:rPr>
          <w:rFonts w:ascii="Angsana New" w:hAnsi="Angsana New" w:cs="Angsana New" w:hint="cs"/>
          <w:color w:val="auto"/>
          <w:sz w:val="30"/>
          <w:szCs w:val="30"/>
          <w:cs/>
        </w:rPr>
        <w:t>ในประเทศไทย</w:t>
      </w:r>
      <w:r w:rsidRPr="000170CC">
        <w:rPr>
          <w:rFonts w:ascii="Angsana New" w:hAnsi="Angsana New" w:cs="Angsana New"/>
          <w:color w:val="auto"/>
          <w:sz w:val="30"/>
          <w:szCs w:val="30"/>
          <w:cs/>
        </w:rPr>
        <w:t xml:space="preserve"> ฝ่ายบริหารมีความจำเป็นต้องใช้ประมาณการและข้อสมมติฐานที่กระทบต่อรายได้ </w:t>
      </w:r>
      <w:r w:rsidRPr="000170CC">
        <w:rPr>
          <w:rFonts w:ascii="Angsana New" w:hAnsi="Angsana New" w:cs="Angsana New" w:hint="cs"/>
          <w:color w:val="auto"/>
          <w:sz w:val="30"/>
          <w:szCs w:val="30"/>
          <w:cs/>
        </w:rPr>
        <w:t>ค่าใช้</w:t>
      </w:r>
      <w:r w:rsidRPr="000170CC">
        <w:rPr>
          <w:rFonts w:ascii="Angsana New" w:hAnsi="Angsana New" w:cs="Angsana New"/>
          <w:color w:val="auto"/>
          <w:sz w:val="30"/>
          <w:szCs w:val="30"/>
          <w:cs/>
        </w:rPr>
        <w:t>จ่าย สินทรัพย์ และหนี้สิน เพื่อประโยชน์ในการกำหนดมูลค่าของสินทรัพย์ หนี้สิน ตลอดจนหนี้สินที่อาจเกิดขึ้น ด้วยเหตุดังกล่าวผลของรายการ</w:t>
      </w:r>
      <w:r w:rsidRPr="000170CC">
        <w:rPr>
          <w:rFonts w:ascii="Angsana New" w:hAnsi="Angsana New" w:cs="Angsana New" w:hint="cs"/>
          <w:color w:val="auto"/>
          <w:sz w:val="30"/>
          <w:szCs w:val="30"/>
          <w:cs/>
        </w:rPr>
        <w:t>ที่</w:t>
      </w:r>
      <w:r w:rsidRPr="000170CC">
        <w:rPr>
          <w:rFonts w:ascii="Angsana New" w:hAnsi="Angsana New" w:cs="Angsana New"/>
          <w:color w:val="auto"/>
          <w:sz w:val="30"/>
          <w:szCs w:val="30"/>
          <w:cs/>
        </w:rPr>
        <w:t>เกิดขึ้นจริงจึงอาจแตกต่างไปจากที่ได้ประมาณการไว้</w:t>
      </w:r>
    </w:p>
    <w:p w14:paraId="4C53AB32" w14:textId="77777777" w:rsidR="000E68B5" w:rsidRPr="000170CC" w:rsidRDefault="000E68B5" w:rsidP="000E68B5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lang w:val="en-US"/>
        </w:rPr>
      </w:pPr>
    </w:p>
    <w:p w14:paraId="40DB6C4A" w14:textId="316FE7E3" w:rsidR="000E68B5" w:rsidRPr="000170CC" w:rsidRDefault="000E68B5" w:rsidP="000E68B5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cs/>
          <w:lang w:val="en-US"/>
        </w:rPr>
      </w:pPr>
      <w:r w:rsidRPr="000170CC">
        <w:rPr>
          <w:rFonts w:ascii="Angsana New" w:hAnsi="Angsana New"/>
          <w:cs/>
          <w:lang w:val="en-US"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</w:t>
      </w:r>
      <w:r w:rsidR="00016884" w:rsidRPr="000170CC">
        <w:rPr>
          <w:rFonts w:ascii="Angsana New" w:hAnsi="Angsana New" w:hint="cs"/>
          <w:cs/>
          <w:lang w:val="en-US"/>
        </w:rPr>
        <w:t xml:space="preserve">  </w:t>
      </w:r>
      <w:r w:rsidRPr="000170CC">
        <w:rPr>
          <w:rFonts w:ascii="Angsana New" w:hAnsi="Angsana New"/>
          <w:cs/>
          <w:lang w:val="en-US"/>
        </w:rPr>
        <w:t>จะบันทึกในงวดบัญชีที่การประมาณการดังกล่าวได้รับการทบทวนหากการปรับประมาณการกระทบเฉพาะงวด</w:t>
      </w:r>
      <w:r w:rsidRPr="000170CC">
        <w:rPr>
          <w:rFonts w:ascii="Angsana New" w:hAnsi="Angsana New" w:hint="cs"/>
          <w:cs/>
          <w:lang w:val="en-US"/>
        </w:rPr>
        <w:t>บัญชี</w:t>
      </w:r>
      <w:r w:rsidRPr="000170CC">
        <w:rPr>
          <w:rFonts w:ascii="Angsana New" w:hAnsi="Angsana New"/>
          <w:cs/>
          <w:lang w:val="en-US"/>
        </w:rPr>
        <w:t>นั้น</w:t>
      </w:r>
      <w:r w:rsidRPr="000170CC">
        <w:rPr>
          <w:rFonts w:ascii="Angsana New" w:hAnsi="Angsana New" w:hint="cs"/>
          <w:cs/>
          <w:lang w:val="en-US"/>
        </w:rPr>
        <w:t xml:space="preserve"> </w:t>
      </w:r>
      <w:r w:rsidRPr="000170CC">
        <w:rPr>
          <w:rFonts w:ascii="Angsana New" w:hAnsi="Angsana New"/>
          <w:cs/>
          <w:lang w:val="en-US"/>
        </w:rPr>
        <w:t xml:space="preserve">ๆ  </w:t>
      </w:r>
      <w:r w:rsidRPr="000170CC">
        <w:rPr>
          <w:rFonts w:ascii="Angsana New" w:hAnsi="Angsana New" w:hint="cs"/>
          <w:cs/>
          <w:lang w:val="en-US"/>
        </w:rPr>
        <w:t>หรือ</w:t>
      </w:r>
      <w:r w:rsidRPr="000170CC">
        <w:rPr>
          <w:rFonts w:ascii="Angsana New" w:hAnsi="Angsana New"/>
          <w:cs/>
          <w:lang w:val="en-US"/>
        </w:rPr>
        <w:t>บันทึกในงวด</w:t>
      </w:r>
      <w:r w:rsidRPr="000170CC">
        <w:rPr>
          <w:rFonts w:ascii="Angsana New" w:hAnsi="Angsana New" w:hint="cs"/>
          <w:cs/>
          <w:lang w:val="en-US"/>
        </w:rPr>
        <w:t>บัญชี</w:t>
      </w:r>
      <w:r w:rsidRPr="000170CC">
        <w:rPr>
          <w:rFonts w:ascii="Angsana New" w:hAnsi="Angsana New"/>
          <w:cs/>
          <w:lang w:val="en-US"/>
        </w:rPr>
        <w:t>ที่ปรับและงวด</w:t>
      </w:r>
      <w:r w:rsidRPr="000170CC">
        <w:rPr>
          <w:rFonts w:ascii="Angsana New" w:hAnsi="Angsana New" w:hint="cs"/>
          <w:cs/>
          <w:lang w:val="en-US"/>
        </w:rPr>
        <w:t>บัญชี</w:t>
      </w:r>
      <w:r w:rsidRPr="000170CC">
        <w:rPr>
          <w:rFonts w:ascii="Angsana New" w:hAnsi="Angsana New"/>
          <w:cs/>
          <w:lang w:val="en-US"/>
        </w:rPr>
        <w:t>ในอนาคตหากการปรับประมาณการกระทบ</w:t>
      </w:r>
      <w:r w:rsidRPr="000170CC">
        <w:rPr>
          <w:rFonts w:ascii="Angsana New" w:hAnsi="Angsana New" w:hint="cs"/>
          <w:cs/>
          <w:lang w:val="en-US"/>
        </w:rPr>
        <w:t>ทั้ง</w:t>
      </w:r>
      <w:r w:rsidRPr="000170CC">
        <w:rPr>
          <w:rFonts w:ascii="Angsana New" w:hAnsi="Angsana New"/>
          <w:cs/>
          <w:lang w:val="en-US"/>
        </w:rPr>
        <w:t>งวด</w:t>
      </w:r>
      <w:r w:rsidRPr="000170CC">
        <w:rPr>
          <w:rFonts w:ascii="Angsana New" w:hAnsi="Angsana New" w:hint="cs"/>
          <w:cs/>
          <w:lang w:val="en-US"/>
        </w:rPr>
        <w:t>บัญชีใน</w:t>
      </w:r>
      <w:r w:rsidRPr="000170CC">
        <w:rPr>
          <w:rFonts w:ascii="Angsana New" w:hAnsi="Angsana New"/>
          <w:cs/>
          <w:lang w:val="en-US"/>
        </w:rPr>
        <w:t>ปัจจุบันและอนาคต</w:t>
      </w:r>
    </w:p>
    <w:p w14:paraId="3CD62587" w14:textId="77777777" w:rsidR="000E68B5" w:rsidRPr="000170CC" w:rsidRDefault="000E68B5" w:rsidP="000E68B5">
      <w:pPr>
        <w:pStyle w:val="Heading6"/>
        <w:jc w:val="thaiDistribute"/>
        <w:rPr>
          <w:rFonts w:ascii="Angsana New" w:hAnsi="Angsana New"/>
          <w:b w:val="0"/>
          <w:bCs w:val="0"/>
          <w:color w:val="000000"/>
          <w:lang w:val="en-US"/>
        </w:rPr>
      </w:pPr>
    </w:p>
    <w:p w14:paraId="7E6A934A" w14:textId="77777777" w:rsidR="000E68B5" w:rsidRPr="000170CC" w:rsidRDefault="000E68B5" w:rsidP="000E68B5">
      <w:pPr>
        <w:pStyle w:val="Heading6"/>
        <w:jc w:val="thaiDistribute"/>
        <w:rPr>
          <w:rFonts w:ascii="Angsana New" w:hAnsi="Angsana New"/>
          <w:b w:val="0"/>
          <w:bCs w:val="0"/>
          <w:color w:val="000000"/>
          <w:lang w:val="en-US"/>
        </w:rPr>
      </w:pPr>
      <w:r w:rsidRPr="000170CC">
        <w:rPr>
          <w:rFonts w:ascii="Angsana New" w:hAnsi="Angsana New"/>
          <w:b w:val="0"/>
          <w:bCs w:val="0"/>
          <w:color w:val="000000"/>
          <w:cs/>
          <w:lang w:val="en-US"/>
        </w:rPr>
        <w:t>ประมาณการและข้อสมมติฐานที่สำคัญที่ใช้ในการจัดทำงบการเงิน</w:t>
      </w:r>
      <w:r w:rsidRPr="000170CC">
        <w:rPr>
          <w:rFonts w:ascii="Angsana New" w:hAnsi="Angsana New" w:hint="cs"/>
          <w:b w:val="0"/>
          <w:bCs w:val="0"/>
          <w:color w:val="000000"/>
          <w:cs/>
          <w:lang w:val="en-US"/>
        </w:rPr>
        <w:t xml:space="preserve"> </w:t>
      </w:r>
      <w:r w:rsidRPr="000170CC">
        <w:rPr>
          <w:rFonts w:ascii="Angsana New" w:hAnsi="Angsana New"/>
          <w:b w:val="0"/>
          <w:bCs w:val="0"/>
          <w:color w:val="000000"/>
          <w:cs/>
          <w:lang w:val="en-US"/>
        </w:rPr>
        <w:t>ซึ่งอาจมีความไม่แน่นอนมาเกี่ยวข้อง</w:t>
      </w:r>
      <w:r w:rsidRPr="000170CC">
        <w:rPr>
          <w:rFonts w:ascii="Angsana New" w:hAnsi="Angsana New" w:hint="cs"/>
          <w:b w:val="0"/>
          <w:bCs w:val="0"/>
          <w:color w:val="000000"/>
          <w:cs/>
          <w:lang w:val="en-US"/>
        </w:rPr>
        <w:t xml:space="preserve"> มีดังนี้</w:t>
      </w:r>
    </w:p>
    <w:p w14:paraId="59A1899F" w14:textId="507E9CFF" w:rsidR="000E68B5" w:rsidRPr="000170CC" w:rsidRDefault="000E68B5" w:rsidP="00205DA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84" w:hanging="284"/>
        <w:jc w:val="thaiDistribute"/>
        <w:rPr>
          <w:rFonts w:ascii="Angsana New" w:hAnsi="Angsana New"/>
          <w:sz w:val="30"/>
          <w:szCs w:val="30"/>
        </w:rPr>
      </w:pPr>
      <w:r w:rsidRPr="000170CC">
        <w:rPr>
          <w:rStyle w:val="PageNumber"/>
          <w:rFonts w:ascii="Angsana New" w:hAnsi="Angsana New" w:hint="cs"/>
          <w:sz w:val="30"/>
          <w:szCs w:val="30"/>
          <w:cs/>
        </w:rPr>
        <w:t>ค่าเผื่อ</w:t>
      </w:r>
      <w:r w:rsidRPr="000170CC">
        <w:rPr>
          <w:rFonts w:ascii="Angsana New" w:hAnsi="Angsana New" w:hint="cs"/>
          <w:color w:val="000000"/>
          <w:sz w:val="30"/>
          <w:szCs w:val="30"/>
          <w:cs/>
        </w:rPr>
        <w:t>การด้อยค่า</w:t>
      </w:r>
      <w:r w:rsidRPr="000170CC">
        <w:rPr>
          <w:rFonts w:ascii="Angsana New" w:hAnsi="Angsana New"/>
          <w:color w:val="000000"/>
          <w:sz w:val="30"/>
          <w:szCs w:val="30"/>
          <w:cs/>
        </w:rPr>
        <w:t>ของลูกหนี้การค้าและลูกหนี้</w:t>
      </w:r>
      <w:r w:rsidR="00B83A11">
        <w:rPr>
          <w:rFonts w:ascii="Angsana New" w:hAnsi="Angsana New" w:hint="cs"/>
          <w:color w:val="000000"/>
          <w:sz w:val="30"/>
          <w:szCs w:val="30"/>
          <w:cs/>
        </w:rPr>
        <w:t>หมุนเวียน</w:t>
      </w:r>
      <w:r w:rsidRPr="000170CC">
        <w:rPr>
          <w:rFonts w:ascii="Angsana New" w:hAnsi="Angsana New"/>
          <w:color w:val="000000"/>
          <w:sz w:val="30"/>
          <w:szCs w:val="30"/>
          <w:cs/>
        </w:rPr>
        <w:t>อื่น</w:t>
      </w:r>
    </w:p>
    <w:p w14:paraId="25298FD3" w14:textId="60B01081" w:rsidR="000E68B5" w:rsidRPr="000170CC" w:rsidRDefault="000E68B5" w:rsidP="00205DA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84" w:hanging="284"/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 w:hint="cs"/>
          <w:color w:val="000000"/>
          <w:sz w:val="30"/>
          <w:szCs w:val="30"/>
          <w:cs/>
        </w:rPr>
        <w:t>ค่าเผื่อ</w:t>
      </w:r>
      <w:r w:rsidRPr="000170CC">
        <w:rPr>
          <w:rFonts w:ascii="Angsana New" w:hAnsi="Angsana New"/>
          <w:color w:val="000000"/>
          <w:sz w:val="30"/>
          <w:szCs w:val="30"/>
          <w:cs/>
        </w:rPr>
        <w:t>การลด</w:t>
      </w:r>
      <w:r w:rsidRPr="000170CC">
        <w:rPr>
          <w:rFonts w:ascii="Angsana New" w:hAnsi="Angsana New" w:hint="cs"/>
          <w:color w:val="000000"/>
          <w:sz w:val="30"/>
          <w:szCs w:val="30"/>
          <w:cs/>
        </w:rPr>
        <w:t>ลงของ</w:t>
      </w:r>
      <w:r w:rsidRPr="000170CC">
        <w:rPr>
          <w:rFonts w:ascii="Angsana New" w:hAnsi="Angsana New"/>
          <w:color w:val="000000"/>
          <w:sz w:val="30"/>
          <w:szCs w:val="30"/>
          <w:cs/>
        </w:rPr>
        <w:t>มูลค่าของสินทรัพย์รอการขาย</w:t>
      </w:r>
    </w:p>
    <w:p w14:paraId="1F268B26" w14:textId="2105C8B1" w:rsidR="000E68B5" w:rsidRPr="000170CC" w:rsidRDefault="00EB1BA4" w:rsidP="00EB1BA4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84" w:hanging="284"/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 w:hint="cs"/>
          <w:color w:val="000000"/>
          <w:sz w:val="30"/>
          <w:szCs w:val="30"/>
          <w:cs/>
        </w:rPr>
        <w:t>อายุ</w:t>
      </w:r>
      <w:r w:rsidRPr="000170CC">
        <w:rPr>
          <w:rFonts w:ascii="Angsana New" w:hAnsi="Angsana New"/>
          <w:color w:val="000000"/>
          <w:sz w:val="30"/>
          <w:szCs w:val="30"/>
          <w:cs/>
        </w:rPr>
        <w:t>การใ</w:t>
      </w:r>
      <w:r w:rsidRPr="000170CC">
        <w:rPr>
          <w:rFonts w:ascii="Angsana New" w:hAnsi="Angsana New" w:hint="cs"/>
          <w:color w:val="000000"/>
          <w:sz w:val="30"/>
          <w:szCs w:val="30"/>
          <w:cs/>
        </w:rPr>
        <w:t>ช้</w:t>
      </w:r>
      <w:r w:rsidRPr="000170CC">
        <w:rPr>
          <w:rFonts w:ascii="Angsana New" w:hAnsi="Angsana New"/>
          <w:color w:val="000000"/>
          <w:sz w:val="30"/>
          <w:szCs w:val="30"/>
          <w:cs/>
        </w:rPr>
        <w:t>ประโยชน์และมูลค่าคงเหลือของอาคารและอุปกรณ์</w:t>
      </w:r>
      <w:r w:rsidRPr="000170C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016884" w:rsidRPr="000170CC">
        <w:rPr>
          <w:rFonts w:ascii="Angsana New" w:hAnsi="Angsana New"/>
          <w:color w:val="000000"/>
          <w:sz w:val="30"/>
          <w:szCs w:val="30"/>
          <w:cs/>
        </w:rPr>
        <w:t>สินทรัพย์ที่มีไว้เพื่อให้</w:t>
      </w:r>
      <w:r w:rsidR="00016884" w:rsidRPr="000170CC">
        <w:rPr>
          <w:rFonts w:ascii="Angsana New" w:hAnsi="Angsana New" w:hint="cs"/>
          <w:color w:val="000000"/>
          <w:sz w:val="30"/>
          <w:szCs w:val="30"/>
          <w:cs/>
        </w:rPr>
        <w:t xml:space="preserve">เช่า </w:t>
      </w:r>
      <w:r w:rsidRPr="000170CC">
        <w:rPr>
          <w:rFonts w:ascii="Angsana New" w:hAnsi="Angsana New" w:hint="cs"/>
          <w:color w:val="000000"/>
          <w:sz w:val="30"/>
          <w:szCs w:val="30"/>
          <w:cs/>
        </w:rPr>
        <w:t>สินทรัพย์สิทธิการใช้</w:t>
      </w:r>
      <w:r w:rsidRPr="000170C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D6F4F">
        <w:rPr>
          <w:rFonts w:ascii="Angsana New" w:hAnsi="Angsana New"/>
          <w:color w:val="000000"/>
          <w:sz w:val="30"/>
          <w:szCs w:val="30"/>
        </w:rPr>
        <w:br/>
      </w:r>
      <w:r w:rsidRPr="000170CC">
        <w:rPr>
          <w:rFonts w:ascii="Angsana New" w:hAnsi="Angsana New" w:hint="cs"/>
          <w:color w:val="000000"/>
          <w:sz w:val="30"/>
          <w:szCs w:val="30"/>
          <w:cs/>
        </w:rPr>
        <w:t>และสินทรัพย์ไม่มีตัวตน</w:t>
      </w:r>
    </w:p>
    <w:p w14:paraId="24B4F7B0" w14:textId="77777777" w:rsidR="000E68B5" w:rsidRPr="000170CC" w:rsidRDefault="000E68B5" w:rsidP="00205DA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84" w:hanging="284"/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 w:hint="cs"/>
          <w:color w:val="000000"/>
          <w:sz w:val="30"/>
          <w:szCs w:val="30"/>
          <w:cs/>
        </w:rPr>
        <w:t>ข้อพิจารณาการใช้สิทธิยกเลิกหรือต่ออายุสัญญาเช่าและอัตราคิดลดของหนี้สินตามสัญญาเช่า</w:t>
      </w:r>
    </w:p>
    <w:p w14:paraId="4D8EEE55" w14:textId="77777777" w:rsidR="000E68B5" w:rsidRPr="000170CC" w:rsidRDefault="000E68B5" w:rsidP="00205DA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84" w:hanging="284"/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 w:hint="cs"/>
          <w:color w:val="000000"/>
          <w:sz w:val="30"/>
          <w:szCs w:val="30"/>
          <w:cs/>
        </w:rPr>
        <w:t>สม</w:t>
      </w:r>
      <w:r w:rsidRPr="000170CC">
        <w:rPr>
          <w:rFonts w:ascii="Angsana New" w:hAnsi="Angsana New"/>
          <w:color w:val="000000"/>
          <w:sz w:val="30"/>
          <w:szCs w:val="30"/>
          <w:cs/>
        </w:rPr>
        <w:t>มติฐาน</w:t>
      </w:r>
      <w:r w:rsidRPr="000170CC">
        <w:rPr>
          <w:rFonts w:ascii="Angsana New" w:hAnsi="Angsana New" w:hint="cs"/>
          <w:color w:val="000000"/>
          <w:sz w:val="30"/>
          <w:szCs w:val="30"/>
          <w:cs/>
        </w:rPr>
        <w:t>และค่าตัวแปร</w:t>
      </w:r>
      <w:r w:rsidRPr="000170CC">
        <w:rPr>
          <w:rFonts w:ascii="Angsana New" w:hAnsi="Angsana New"/>
          <w:color w:val="000000"/>
          <w:sz w:val="30"/>
          <w:szCs w:val="30"/>
          <w:cs/>
        </w:rPr>
        <w:t>ที่ใช้ในการคำนวณ</w:t>
      </w:r>
      <w:r w:rsidRPr="000170CC">
        <w:rPr>
          <w:rFonts w:ascii="Angsana New" w:hAnsi="Angsana New" w:hint="cs"/>
          <w:color w:val="000000"/>
          <w:sz w:val="30"/>
          <w:szCs w:val="30"/>
          <w:cs/>
        </w:rPr>
        <w:t>ประมาณการ</w:t>
      </w:r>
      <w:r w:rsidRPr="000170CC">
        <w:rPr>
          <w:rFonts w:ascii="Angsana New" w:hAnsi="Angsana New"/>
          <w:color w:val="000000"/>
          <w:sz w:val="30"/>
          <w:szCs w:val="30"/>
          <w:cs/>
        </w:rPr>
        <w:t>หนี้สินผลประโยชน์ของพนักงานหลังออกจาก</w:t>
      </w:r>
      <w:r w:rsidRPr="000170CC">
        <w:rPr>
          <w:rFonts w:ascii="Angsana New" w:hAnsi="Angsana New" w:hint="cs"/>
          <w:color w:val="000000"/>
          <w:sz w:val="30"/>
          <w:szCs w:val="30"/>
          <w:cs/>
        </w:rPr>
        <w:t>งาน</w:t>
      </w:r>
    </w:p>
    <w:p w14:paraId="7F5A1315" w14:textId="77777777" w:rsidR="000E68B5" w:rsidRPr="000170CC" w:rsidRDefault="000E68B5" w:rsidP="00205DA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84" w:hanging="284"/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 w:hint="cs"/>
          <w:color w:val="000000"/>
          <w:sz w:val="30"/>
          <w:szCs w:val="30"/>
          <w:cs/>
        </w:rPr>
        <w:t>จำนวนเงินและ</w:t>
      </w:r>
      <w:r w:rsidRPr="000170CC">
        <w:rPr>
          <w:rFonts w:ascii="Angsana New" w:hAnsi="Angsana New"/>
          <w:color w:val="000000"/>
          <w:sz w:val="30"/>
          <w:szCs w:val="30"/>
          <w:cs/>
        </w:rPr>
        <w:t>งวดบัญชีที่คาดว่าจะได้รับประโยชน์จากสินทรัพย์ภาษีเงินได้รอการตัดบัญชี</w:t>
      </w:r>
    </w:p>
    <w:p w14:paraId="3D9B1586" w14:textId="77777777" w:rsidR="000E68B5" w:rsidRPr="000170CC" w:rsidRDefault="000E68B5" w:rsidP="00205DA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84" w:hanging="284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0170CC">
        <w:rPr>
          <w:rFonts w:ascii="Angsana New" w:hAnsi="Angsana New" w:hint="cs"/>
          <w:color w:val="000000"/>
          <w:sz w:val="30"/>
          <w:szCs w:val="30"/>
          <w:cs/>
        </w:rPr>
        <w:t>การประเมินและประมาณการ</w:t>
      </w:r>
      <w:r w:rsidRPr="000170CC">
        <w:rPr>
          <w:rFonts w:ascii="Angsana New" w:hAnsi="Angsana New"/>
          <w:color w:val="000000"/>
          <w:sz w:val="30"/>
          <w:szCs w:val="30"/>
          <w:cs/>
        </w:rPr>
        <w:t>มูลค่ายุติธรรมของสินทรัพย์ทางการเงิน</w:t>
      </w:r>
      <w:r w:rsidRPr="000170CC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0170CC">
        <w:rPr>
          <w:rFonts w:ascii="Angsana New" w:hAnsi="Angsana New"/>
          <w:color w:val="000000"/>
          <w:sz w:val="30"/>
          <w:szCs w:val="30"/>
          <w:cs/>
        </w:rPr>
        <w:t>หนี้สินทางการเงิน</w:t>
      </w:r>
    </w:p>
    <w:p w14:paraId="01958A21" w14:textId="77777777" w:rsidR="000E68B5" w:rsidRPr="000170CC" w:rsidRDefault="000E68B5" w:rsidP="000E68B5">
      <w:pPr>
        <w:tabs>
          <w:tab w:val="clear" w:pos="454"/>
          <w:tab w:val="clear" w:pos="680"/>
          <w:tab w:val="left" w:pos="993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60E0BC4C" w14:textId="63F35171" w:rsidR="000E68B5" w:rsidRPr="000170CC" w:rsidRDefault="000E68B5" w:rsidP="000E68B5">
      <w:pPr>
        <w:tabs>
          <w:tab w:val="clear" w:pos="454"/>
          <w:tab w:val="clear" w:pos="680"/>
          <w:tab w:val="left" w:pos="993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0170CC">
        <w:rPr>
          <w:rFonts w:ascii="Angsana New" w:hAnsi="Angsana New"/>
          <w:b/>
          <w:bCs/>
          <w:sz w:val="30"/>
          <w:szCs w:val="30"/>
          <w:cs/>
        </w:rPr>
        <w:t>กำไร</w:t>
      </w:r>
      <w:r w:rsidR="00597680" w:rsidRPr="000170CC">
        <w:rPr>
          <w:rFonts w:ascii="Angsana New" w:hAnsi="Angsana New" w:hint="cs"/>
          <w:b/>
          <w:bCs/>
          <w:sz w:val="30"/>
          <w:szCs w:val="30"/>
          <w:cs/>
        </w:rPr>
        <w:t xml:space="preserve"> (ขาดทุน) </w:t>
      </w:r>
      <w:r w:rsidRPr="000170CC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14:paraId="28A4A52D" w14:textId="77777777" w:rsidR="000E68B5" w:rsidRPr="000170C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4F616E10" w14:textId="3D536E0D" w:rsidR="000E68B5" w:rsidRPr="000170CC" w:rsidRDefault="000E68B5" w:rsidP="000E68B5">
      <w:pPr>
        <w:tabs>
          <w:tab w:val="clear" w:pos="454"/>
          <w:tab w:val="clear" w:pos="680"/>
          <w:tab w:val="left" w:pos="993"/>
        </w:tabs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>กำไร</w:t>
      </w:r>
      <w:r w:rsidR="00597680" w:rsidRPr="000170CC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Pr="000170CC">
        <w:rPr>
          <w:rFonts w:ascii="Angsana New" w:hAnsi="Angsana New"/>
          <w:sz w:val="30"/>
          <w:szCs w:val="30"/>
          <w:cs/>
        </w:rPr>
        <w:t>ต่อหุ้นขั้นพื้นฐานคำนวณโดยการหารกำไร</w:t>
      </w:r>
      <w:r w:rsidR="00597680" w:rsidRPr="000170CC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Pr="000170CC">
        <w:rPr>
          <w:rFonts w:ascii="Angsana New" w:hAnsi="Angsana New"/>
          <w:sz w:val="30"/>
          <w:szCs w:val="30"/>
          <w:cs/>
        </w:rPr>
        <w:t>สำหรับปีส่วนที่เป็นของบริษัทใหญ่ด้วยจำนวนหุ้นสามัญถัวเฉลี่ยถ่วงน้ำหนักที่ออกในระหว่างปี</w:t>
      </w:r>
    </w:p>
    <w:p w14:paraId="6A76AAFF" w14:textId="75A60568" w:rsidR="00EF7741" w:rsidRPr="000170CC" w:rsidRDefault="00EF7741" w:rsidP="00EF7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9DD553B" w14:textId="77777777" w:rsidR="000E68B5" w:rsidRPr="000170CC" w:rsidRDefault="000E68B5" w:rsidP="00EF7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658AEF9F" w14:textId="77777777" w:rsidR="00C41E16" w:rsidRPr="000170CC" w:rsidRDefault="00C41E16" w:rsidP="00EF7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15D869B2" w14:textId="77777777" w:rsidR="004242D7" w:rsidRPr="000170CC" w:rsidRDefault="00424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0170CC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E1791B0" w14:textId="4E225309" w:rsidR="00500F23" w:rsidRPr="000170CC" w:rsidRDefault="000954D3" w:rsidP="00022CD1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0"/>
          <w:tab w:val="left" w:pos="540"/>
        </w:tabs>
        <w:ind w:left="0" w:firstLine="0"/>
        <w:jc w:val="both"/>
        <w:rPr>
          <w:rFonts w:ascii="Angsana New" w:hAnsi="Angsana New"/>
          <w:b/>
          <w:bCs/>
          <w:sz w:val="30"/>
          <w:szCs w:val="30"/>
        </w:rPr>
      </w:pPr>
      <w:r w:rsidRPr="000170CC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รายการบัญชีกับบุคคล</w:t>
      </w:r>
      <w:r w:rsidR="00AC4672" w:rsidRPr="000170CC">
        <w:rPr>
          <w:rFonts w:ascii="Angsana New" w:hAnsi="Angsana New" w:hint="cs"/>
          <w:b/>
          <w:bCs/>
          <w:sz w:val="30"/>
          <w:szCs w:val="30"/>
          <w:cs/>
        </w:rPr>
        <w:t>หรือ</w:t>
      </w:r>
      <w:r w:rsidRPr="000170CC">
        <w:rPr>
          <w:rFonts w:ascii="Angsana New" w:hAnsi="Angsana New"/>
          <w:b/>
          <w:bCs/>
          <w:sz w:val="30"/>
          <w:szCs w:val="30"/>
          <w:cs/>
        </w:rPr>
        <w:t>กิจการที่เกี่ยวข้องกัน</w:t>
      </w:r>
    </w:p>
    <w:p w14:paraId="093CC822" w14:textId="77777777" w:rsidR="00A34FE1" w:rsidRPr="000170CC" w:rsidRDefault="00A34FE1" w:rsidP="00A34FE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0A0A7130" w14:textId="77777777" w:rsidR="000E68B5" w:rsidRPr="000170C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บุคคลหรือกิจการที่อยู่ภายใต้การควบคุมของ</w:t>
      </w:r>
      <w:r w:rsidRPr="000170CC">
        <w:rPr>
          <w:rFonts w:ascii="Angsana New" w:hAnsi="Angsana New" w:hint="cs"/>
          <w:sz w:val="30"/>
          <w:szCs w:val="30"/>
          <w:cs/>
        </w:rPr>
        <w:t>กลุ่ม</w:t>
      </w:r>
      <w:r w:rsidRPr="000170CC">
        <w:rPr>
          <w:rFonts w:ascii="Angsana New" w:hAnsi="Angsana New"/>
          <w:sz w:val="30"/>
          <w:szCs w:val="30"/>
          <w:cs/>
        </w:rPr>
        <w:t>บริษัท หรือสามารถควบคุม</w:t>
      </w:r>
      <w:r w:rsidRPr="000170CC">
        <w:rPr>
          <w:rFonts w:ascii="Angsana New" w:hAnsi="Angsana New" w:hint="cs"/>
          <w:sz w:val="30"/>
          <w:szCs w:val="30"/>
          <w:cs/>
        </w:rPr>
        <w:t>กลุ่ม</w:t>
      </w:r>
      <w:r w:rsidRPr="000170CC">
        <w:rPr>
          <w:rFonts w:ascii="Angsana New" w:hAnsi="Angsana New"/>
          <w:sz w:val="30"/>
          <w:szCs w:val="30"/>
          <w:cs/>
        </w:rPr>
        <w:t>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</w:t>
      </w:r>
      <w:r w:rsidRPr="000170CC">
        <w:rPr>
          <w:rFonts w:ascii="Angsana New" w:hAnsi="Angsana New" w:hint="cs"/>
          <w:sz w:val="30"/>
          <w:szCs w:val="30"/>
          <w:cs/>
        </w:rPr>
        <w:t>กลุ่ม</w:t>
      </w:r>
      <w:r w:rsidRPr="000170CC">
        <w:rPr>
          <w:rFonts w:ascii="Angsana New" w:hAnsi="Angsana New"/>
          <w:sz w:val="30"/>
          <w:szCs w:val="30"/>
          <w:cs/>
        </w:rPr>
        <w:t>บริษัท</w:t>
      </w:r>
    </w:p>
    <w:p w14:paraId="4DA4E673" w14:textId="77777777" w:rsidR="000E68B5" w:rsidRPr="000170C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jc w:val="thaiDistribute"/>
        <w:rPr>
          <w:rFonts w:ascii="Angsana New" w:hAnsi="Angsana New"/>
          <w:sz w:val="30"/>
          <w:szCs w:val="30"/>
        </w:rPr>
      </w:pPr>
    </w:p>
    <w:p w14:paraId="4A29A377" w14:textId="7FCA5FCF" w:rsidR="000E68B5" w:rsidRPr="000170C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>ลักษณะของความสัมพันธ์กับบุคคลและกิจการที่เกี่ยวข้องกัน</w:t>
      </w:r>
      <w:r w:rsidR="0018163F" w:rsidRPr="000170CC">
        <w:rPr>
          <w:rFonts w:ascii="Angsana New" w:hAnsi="Angsana New" w:hint="cs"/>
          <w:sz w:val="30"/>
          <w:szCs w:val="30"/>
          <w:cs/>
        </w:rPr>
        <w:t>มี</w:t>
      </w:r>
      <w:r w:rsidRPr="000170CC">
        <w:rPr>
          <w:rFonts w:ascii="Angsana New" w:hAnsi="Angsana New"/>
          <w:sz w:val="30"/>
          <w:szCs w:val="30"/>
          <w:cs/>
        </w:rPr>
        <w:t>ดังนี้</w:t>
      </w:r>
    </w:p>
    <w:p w14:paraId="3A70F654" w14:textId="77777777" w:rsidR="000E68B5" w:rsidRPr="000170C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jc w:val="thaiDistribute"/>
        <w:rPr>
          <w:rFonts w:ascii="Angsana New" w:hAnsi="Angsana New"/>
          <w:sz w:val="30"/>
          <w:szCs w:val="30"/>
        </w:rPr>
      </w:pPr>
    </w:p>
    <w:tbl>
      <w:tblPr>
        <w:tblW w:w="10065" w:type="dxa"/>
        <w:tblLook w:val="04A0" w:firstRow="1" w:lastRow="0" w:firstColumn="1" w:lastColumn="0" w:noHBand="0" w:noVBand="1"/>
      </w:tblPr>
      <w:tblGrid>
        <w:gridCol w:w="3402"/>
        <w:gridCol w:w="236"/>
        <w:gridCol w:w="3450"/>
        <w:gridCol w:w="236"/>
        <w:gridCol w:w="2741"/>
      </w:tblGrid>
      <w:tr w:rsidR="000E68B5" w:rsidRPr="000170CC" w14:paraId="4FB90185" w14:textId="77777777" w:rsidTr="00B22DD2">
        <w:trPr>
          <w:tblHeader/>
        </w:trPr>
        <w:tc>
          <w:tcPr>
            <w:tcW w:w="3402" w:type="dxa"/>
            <w:tcBorders>
              <w:bottom w:val="single" w:sz="4" w:space="0" w:color="auto"/>
            </w:tcBorders>
          </w:tcPr>
          <w:p w14:paraId="1AA6D626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ชื่อบริษัท / บุคคล</w:t>
            </w:r>
          </w:p>
        </w:tc>
        <w:tc>
          <w:tcPr>
            <w:tcW w:w="236" w:type="dxa"/>
          </w:tcPr>
          <w:p w14:paraId="0D723D49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0" w:type="dxa"/>
            <w:tcBorders>
              <w:bottom w:val="single" w:sz="4" w:space="0" w:color="auto"/>
            </w:tcBorders>
          </w:tcPr>
          <w:p w14:paraId="72A5C5F3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36" w:type="dxa"/>
          </w:tcPr>
          <w:p w14:paraId="5CA7F077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1" w:type="dxa"/>
            <w:tcBorders>
              <w:bottom w:val="single" w:sz="4" w:space="0" w:color="auto"/>
            </w:tcBorders>
          </w:tcPr>
          <w:p w14:paraId="31C0E25E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E68B5" w:rsidRPr="000170CC" w14:paraId="454AC080" w14:textId="77777777" w:rsidTr="00B22DD2">
        <w:trPr>
          <w:tblHeader/>
        </w:trPr>
        <w:tc>
          <w:tcPr>
            <w:tcW w:w="3402" w:type="dxa"/>
            <w:tcBorders>
              <w:top w:val="single" w:sz="4" w:space="0" w:color="auto"/>
            </w:tcBorders>
          </w:tcPr>
          <w:p w14:paraId="077C2F33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36" w:type="dxa"/>
          </w:tcPr>
          <w:p w14:paraId="422B6FE0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3450" w:type="dxa"/>
            <w:tcBorders>
              <w:top w:val="single" w:sz="4" w:space="0" w:color="auto"/>
            </w:tcBorders>
          </w:tcPr>
          <w:p w14:paraId="176FAEA2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36" w:type="dxa"/>
          </w:tcPr>
          <w:p w14:paraId="328B308E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41" w:type="dxa"/>
            <w:tcBorders>
              <w:top w:val="single" w:sz="4" w:space="0" w:color="auto"/>
            </w:tcBorders>
          </w:tcPr>
          <w:p w14:paraId="20D277CD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0E68B5" w:rsidRPr="000170CC" w14:paraId="6AA5BAA5" w14:textId="77777777" w:rsidTr="00723853">
        <w:tc>
          <w:tcPr>
            <w:tcW w:w="3402" w:type="dxa"/>
          </w:tcPr>
          <w:p w14:paraId="5FC7BDD9" w14:textId="77777777" w:rsidR="000E68B5" w:rsidRPr="000170CC" w:rsidRDefault="000E68B5" w:rsidP="000E6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0CCB1563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0" w:type="dxa"/>
          </w:tcPr>
          <w:p w14:paraId="66002B7D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9140EA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1" w:type="dxa"/>
          </w:tcPr>
          <w:p w14:paraId="72741710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68B5" w:rsidRPr="000170CC" w14:paraId="73713A77" w14:textId="77777777" w:rsidTr="00723853">
        <w:tc>
          <w:tcPr>
            <w:tcW w:w="3402" w:type="dxa"/>
          </w:tcPr>
          <w:p w14:paraId="72F63344" w14:textId="77777777" w:rsidR="000E68B5" w:rsidRPr="000170CC" w:rsidRDefault="000E68B5" w:rsidP="000E6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บริษัท ซี.วี.เอ. จำกัด</w:t>
            </w:r>
          </w:p>
        </w:tc>
        <w:tc>
          <w:tcPr>
            <w:tcW w:w="236" w:type="dxa"/>
          </w:tcPr>
          <w:p w14:paraId="6A19A40C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0" w:type="dxa"/>
          </w:tcPr>
          <w:p w14:paraId="74B7535F" w14:textId="363C424F" w:rsidR="000E68B5" w:rsidRPr="000170CC" w:rsidRDefault="00C00BE9" w:rsidP="00723853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ind w:right="-145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ให้บริการ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ที่เกี่ยวข้อง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กับธุรกิจเช่า</w:t>
            </w:r>
            <w:r w:rsidR="00723853" w:rsidRPr="000170CC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B22DD2" w:rsidRPr="000170CC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723853" w:rsidRPr="000170CC">
              <w:rPr>
                <w:rFonts w:ascii="Angsana New" w:hAnsi="Angsana New" w:hint="cs"/>
                <w:sz w:val="30"/>
                <w:szCs w:val="30"/>
                <w:cs/>
              </w:rPr>
              <w:t>รถ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จักรยานยนต</w:t>
            </w:r>
            <w:r w:rsidR="00C40B1A" w:rsidRPr="000170CC">
              <w:rPr>
                <w:rFonts w:ascii="Angsana New" w:hAnsi="Angsana New" w:hint="cs"/>
                <w:sz w:val="30"/>
                <w:szCs w:val="30"/>
                <w:cs/>
              </w:rPr>
              <w:t>์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รวมถึงการปรับสภาพรถ</w:t>
            </w:r>
          </w:p>
        </w:tc>
        <w:tc>
          <w:tcPr>
            <w:tcW w:w="236" w:type="dxa"/>
          </w:tcPr>
          <w:p w14:paraId="38065CBF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1" w:type="dxa"/>
          </w:tcPr>
          <w:p w14:paraId="6720E154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0E68B5" w:rsidRPr="000170CC" w14:paraId="24D19889" w14:textId="77777777" w:rsidTr="00723853">
        <w:tc>
          <w:tcPr>
            <w:tcW w:w="3402" w:type="dxa"/>
          </w:tcPr>
          <w:p w14:paraId="59DCD719" w14:textId="77C72EAB" w:rsidR="000E68B5" w:rsidRPr="000170CC" w:rsidRDefault="000E68B5" w:rsidP="000E6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F371F1" w:rsidRPr="000170C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ชยภาค จำกัด</w:t>
            </w:r>
          </w:p>
        </w:tc>
        <w:tc>
          <w:tcPr>
            <w:tcW w:w="236" w:type="dxa"/>
          </w:tcPr>
          <w:p w14:paraId="0834BB45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0" w:type="dxa"/>
          </w:tcPr>
          <w:p w14:paraId="6A00E9BB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170CC">
              <w:rPr>
                <w:rFonts w:ascii="Angsana New" w:hAnsi="Angsana New"/>
                <w:spacing w:val="-4"/>
                <w:sz w:val="30"/>
                <w:szCs w:val="30"/>
                <w:cs/>
              </w:rPr>
              <w:t>ให้เช่าซื้อรถยนต์</w:t>
            </w:r>
            <w:r w:rsidRPr="000170C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และรถจักรยานยนต์</w:t>
            </w:r>
          </w:p>
        </w:tc>
        <w:tc>
          <w:tcPr>
            <w:tcW w:w="236" w:type="dxa"/>
          </w:tcPr>
          <w:p w14:paraId="40139675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1" w:type="dxa"/>
          </w:tcPr>
          <w:p w14:paraId="4A7FD315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0E68B5" w:rsidRPr="000170CC" w14:paraId="275F0105" w14:textId="77777777" w:rsidTr="00723853">
        <w:tc>
          <w:tcPr>
            <w:tcW w:w="3402" w:type="dxa"/>
          </w:tcPr>
          <w:p w14:paraId="17D57353" w14:textId="77777777" w:rsidR="000E68B5" w:rsidRPr="000170CC" w:rsidRDefault="000E68B5" w:rsidP="000E6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บริษัท ทีเค เงินทันใจ จำกัด</w:t>
            </w:r>
          </w:p>
        </w:tc>
        <w:tc>
          <w:tcPr>
            <w:tcW w:w="236" w:type="dxa"/>
          </w:tcPr>
          <w:p w14:paraId="72B5E96D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0" w:type="dxa"/>
          </w:tcPr>
          <w:p w14:paraId="47C8F63B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ให้สินเชื่อรายย่อยเพื่อการประกอบอาชีพ (</w:t>
            </w:r>
            <w:r w:rsidRPr="000170CC">
              <w:rPr>
                <w:rFonts w:ascii="Angsana New" w:hAnsi="Angsana New"/>
                <w:sz w:val="30"/>
                <w:szCs w:val="30"/>
              </w:rPr>
              <w:t>Nano Finance)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และสินเชื่อส่วนบุคคล</w:t>
            </w:r>
          </w:p>
        </w:tc>
        <w:tc>
          <w:tcPr>
            <w:tcW w:w="236" w:type="dxa"/>
          </w:tcPr>
          <w:p w14:paraId="039B0430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1" w:type="dxa"/>
          </w:tcPr>
          <w:p w14:paraId="6CFC553D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</w:tr>
      <w:tr w:rsidR="000E68B5" w:rsidRPr="000170CC" w14:paraId="41EAD4B6" w14:textId="77777777" w:rsidTr="00723853">
        <w:tc>
          <w:tcPr>
            <w:tcW w:w="3402" w:type="dxa"/>
          </w:tcPr>
          <w:p w14:paraId="02B6DA09" w14:textId="77777777" w:rsidR="000E68B5" w:rsidRPr="000170CC" w:rsidRDefault="000E68B5" w:rsidP="000E6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บริษัท ทีเค โบรคเกอร์ จำกัด</w:t>
            </w:r>
          </w:p>
        </w:tc>
        <w:tc>
          <w:tcPr>
            <w:tcW w:w="236" w:type="dxa"/>
          </w:tcPr>
          <w:p w14:paraId="3BD74E1B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0" w:type="dxa"/>
          </w:tcPr>
          <w:p w14:paraId="4DDC3C8C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นายหน้าประกันวินาศภัย</w:t>
            </w:r>
          </w:p>
        </w:tc>
        <w:tc>
          <w:tcPr>
            <w:tcW w:w="236" w:type="dxa"/>
          </w:tcPr>
          <w:p w14:paraId="150BB66E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1" w:type="dxa"/>
          </w:tcPr>
          <w:p w14:paraId="7D625F31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</w:tr>
      <w:tr w:rsidR="000E68B5" w:rsidRPr="000170CC" w14:paraId="66CF8847" w14:textId="77777777" w:rsidTr="00723853">
        <w:tc>
          <w:tcPr>
            <w:tcW w:w="3402" w:type="dxa"/>
          </w:tcPr>
          <w:p w14:paraId="68EF11F9" w14:textId="77777777" w:rsidR="000E68B5" w:rsidRPr="000170CC" w:rsidRDefault="000E68B5" w:rsidP="000E6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0170CC">
              <w:rPr>
                <w:rFonts w:ascii="Angsana New" w:hAnsi="Angsana New"/>
                <w:sz w:val="30"/>
                <w:szCs w:val="30"/>
              </w:rPr>
              <w:t>Sabaidee</w:t>
            </w:r>
            <w:proofErr w:type="spellEnd"/>
            <w:r w:rsidRPr="000170CC">
              <w:rPr>
                <w:rFonts w:ascii="Angsana New" w:hAnsi="Angsana New"/>
                <w:sz w:val="30"/>
                <w:szCs w:val="30"/>
              </w:rPr>
              <w:t xml:space="preserve"> Leasing Co., Ltd.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 (ประเทศลาว</w:t>
            </w:r>
            <w:r w:rsidRPr="000170C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6915EB7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0" w:type="dxa"/>
          </w:tcPr>
          <w:p w14:paraId="01EB637B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ให้เช่าซื้อรถจักรยานยนต์</w:t>
            </w:r>
          </w:p>
        </w:tc>
        <w:tc>
          <w:tcPr>
            <w:tcW w:w="236" w:type="dxa"/>
          </w:tcPr>
          <w:p w14:paraId="3E5426B9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1" w:type="dxa"/>
          </w:tcPr>
          <w:p w14:paraId="3D5E5429" w14:textId="77777777" w:rsidR="000E68B5" w:rsidRPr="000170CC" w:rsidRDefault="000E68B5" w:rsidP="007238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0170CC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บริษัทย่อยผ่านการถือหุ้นทั้งทางตรง</w:t>
            </w:r>
            <w:r w:rsidRPr="000170CC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และ</w:t>
            </w:r>
            <w:r w:rsidRPr="000170CC">
              <w:rPr>
                <w:rFonts w:ascii="Angsana New" w:hAnsi="Angsana New"/>
                <w:spacing w:val="-2"/>
                <w:sz w:val="30"/>
                <w:szCs w:val="30"/>
                <w:cs/>
              </w:rPr>
              <w:t>ทางอ้อม</w:t>
            </w:r>
          </w:p>
        </w:tc>
      </w:tr>
      <w:tr w:rsidR="000E68B5" w:rsidRPr="000170CC" w14:paraId="1FFDF7E8" w14:textId="77777777" w:rsidTr="00723853">
        <w:tc>
          <w:tcPr>
            <w:tcW w:w="3402" w:type="dxa"/>
          </w:tcPr>
          <w:p w14:paraId="42ABEE66" w14:textId="77777777" w:rsidR="000E68B5" w:rsidRPr="000170CC" w:rsidRDefault="000E68B5" w:rsidP="000E6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0170CC">
              <w:rPr>
                <w:rFonts w:ascii="Angsana New" w:hAnsi="Angsana New"/>
                <w:sz w:val="30"/>
                <w:szCs w:val="30"/>
              </w:rPr>
              <w:t>Suosdey</w:t>
            </w:r>
            <w:proofErr w:type="spellEnd"/>
            <w:r w:rsidRPr="000170CC">
              <w:rPr>
                <w:rFonts w:ascii="Angsana New" w:hAnsi="Angsana New"/>
                <w:sz w:val="30"/>
                <w:szCs w:val="30"/>
              </w:rPr>
              <w:t xml:space="preserve"> Finance PLC. (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ประเทศกัมพูชา)</w:t>
            </w:r>
          </w:p>
        </w:tc>
        <w:tc>
          <w:tcPr>
            <w:tcW w:w="236" w:type="dxa"/>
          </w:tcPr>
          <w:p w14:paraId="58E59A64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0" w:type="dxa"/>
          </w:tcPr>
          <w:p w14:paraId="7B60D846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ให้เช่าซื้อรถจักรยานยนต์</w:t>
            </w:r>
          </w:p>
        </w:tc>
        <w:tc>
          <w:tcPr>
            <w:tcW w:w="236" w:type="dxa"/>
          </w:tcPr>
          <w:p w14:paraId="4D55EF7D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1" w:type="dxa"/>
          </w:tcPr>
          <w:p w14:paraId="74D16433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0E68B5" w:rsidRPr="000170CC" w14:paraId="75674990" w14:textId="77777777" w:rsidTr="00723853">
        <w:tc>
          <w:tcPr>
            <w:tcW w:w="3402" w:type="dxa"/>
          </w:tcPr>
          <w:p w14:paraId="2A714700" w14:textId="77777777" w:rsidR="000E68B5" w:rsidRPr="000170CC" w:rsidRDefault="000E68B5" w:rsidP="000E6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BD8C56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0" w:type="dxa"/>
          </w:tcPr>
          <w:p w14:paraId="40BDA811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6E5726F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1" w:type="dxa"/>
          </w:tcPr>
          <w:p w14:paraId="6B63F97E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E68B5" w:rsidRPr="000170CC" w14:paraId="5525D608" w14:textId="77777777" w:rsidTr="00723853">
        <w:tc>
          <w:tcPr>
            <w:tcW w:w="3402" w:type="dxa"/>
          </w:tcPr>
          <w:p w14:paraId="167DFDA5" w14:textId="77777777" w:rsidR="000E68B5" w:rsidRPr="000170CC" w:rsidRDefault="000E68B5" w:rsidP="000E6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บริษัท</w:t>
            </w:r>
            <w:r w:rsidRPr="000170CC">
              <w:rPr>
                <w:rFonts w:ascii="Angsana New" w:hAnsi="Angsana New"/>
                <w:sz w:val="30"/>
                <w:szCs w:val="30"/>
                <w:u w:val="single"/>
                <w:cs/>
              </w:rPr>
              <w:t>ที่เกี่ยวข้องกั</w:t>
            </w:r>
            <w:r w:rsidRPr="000170C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น</w:t>
            </w:r>
          </w:p>
        </w:tc>
        <w:tc>
          <w:tcPr>
            <w:tcW w:w="236" w:type="dxa"/>
          </w:tcPr>
          <w:p w14:paraId="7A785ECE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450" w:type="dxa"/>
          </w:tcPr>
          <w:p w14:paraId="76DA0A0E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36" w:type="dxa"/>
          </w:tcPr>
          <w:p w14:paraId="25C0B9CB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41" w:type="dxa"/>
          </w:tcPr>
          <w:p w14:paraId="6DA45A37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0E68B5" w:rsidRPr="000170CC" w14:paraId="3FE1A6A2" w14:textId="77777777" w:rsidTr="00723853">
        <w:tc>
          <w:tcPr>
            <w:tcW w:w="3402" w:type="dxa"/>
          </w:tcPr>
          <w:p w14:paraId="2790DA08" w14:textId="77777777" w:rsidR="000E68B5" w:rsidRPr="000170CC" w:rsidRDefault="000E68B5" w:rsidP="000E6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บริษัท สินทองหล่อ จำกัด</w:t>
            </w:r>
          </w:p>
        </w:tc>
        <w:tc>
          <w:tcPr>
            <w:tcW w:w="236" w:type="dxa"/>
          </w:tcPr>
          <w:p w14:paraId="7B0938AC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0" w:type="dxa"/>
          </w:tcPr>
          <w:p w14:paraId="2BD02189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บริษัทผู้ลงทุน</w:t>
            </w:r>
          </w:p>
        </w:tc>
        <w:tc>
          <w:tcPr>
            <w:tcW w:w="236" w:type="dxa"/>
          </w:tcPr>
          <w:p w14:paraId="6AA352C5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1" w:type="dxa"/>
          </w:tcPr>
          <w:p w14:paraId="16AB2CC8" w14:textId="77777777" w:rsidR="000E68B5" w:rsidRPr="000170CC" w:rsidRDefault="000E68B5" w:rsidP="0072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เป็น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ผู้ถือหุ้นใหญ่และมีผู้ถือหุ้นและกรรมการร่วมกัน</w:t>
            </w:r>
          </w:p>
        </w:tc>
      </w:tr>
      <w:tr w:rsidR="000E68B5" w:rsidRPr="000170CC" w14:paraId="1583107B" w14:textId="77777777" w:rsidTr="00723853">
        <w:tc>
          <w:tcPr>
            <w:tcW w:w="3402" w:type="dxa"/>
          </w:tcPr>
          <w:p w14:paraId="4EC2749C" w14:textId="71E8FEA3" w:rsidR="000E68B5" w:rsidRPr="000170CC" w:rsidRDefault="000E68B5" w:rsidP="000E6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พี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อินเตอร์แนชั่นแนล</w:t>
            </w:r>
            <w:r w:rsidR="00E308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36" w:type="dxa"/>
          </w:tcPr>
          <w:p w14:paraId="150063C2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0" w:type="dxa"/>
          </w:tcPr>
          <w:p w14:paraId="4AFFD035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ขายรถยนต์และให้บริการที่เกี่ยวข้อง</w:t>
            </w:r>
          </w:p>
        </w:tc>
        <w:tc>
          <w:tcPr>
            <w:tcW w:w="236" w:type="dxa"/>
          </w:tcPr>
          <w:p w14:paraId="52E36D13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1" w:type="dxa"/>
          </w:tcPr>
          <w:p w14:paraId="79DC5A59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0E68B5" w:rsidRPr="000170CC" w14:paraId="16B900E8" w14:textId="77777777" w:rsidTr="00723853">
        <w:tc>
          <w:tcPr>
            <w:tcW w:w="3402" w:type="dxa"/>
          </w:tcPr>
          <w:p w14:paraId="601BF3CE" w14:textId="77777777" w:rsidR="000E68B5" w:rsidRPr="000170CC" w:rsidRDefault="000E68B5" w:rsidP="000E6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บริษัท เอสพีเอสยู จำกัด (มหาชน)</w:t>
            </w:r>
          </w:p>
        </w:tc>
        <w:tc>
          <w:tcPr>
            <w:tcW w:w="236" w:type="dxa"/>
          </w:tcPr>
          <w:p w14:paraId="2B651DB9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0" w:type="dxa"/>
          </w:tcPr>
          <w:p w14:paraId="61320DA8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บริษัทผู้ลงทุน</w:t>
            </w:r>
          </w:p>
        </w:tc>
        <w:tc>
          <w:tcPr>
            <w:tcW w:w="236" w:type="dxa"/>
          </w:tcPr>
          <w:p w14:paraId="5842E2DC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1" w:type="dxa"/>
          </w:tcPr>
          <w:p w14:paraId="1906034B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0E68B5" w:rsidRPr="000170CC" w14:paraId="572E3525" w14:textId="77777777" w:rsidTr="00723853">
        <w:tc>
          <w:tcPr>
            <w:tcW w:w="3402" w:type="dxa"/>
          </w:tcPr>
          <w:p w14:paraId="526481A6" w14:textId="77777777" w:rsidR="000E68B5" w:rsidRPr="000170CC" w:rsidRDefault="000E68B5" w:rsidP="000E6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บริษัท เล็กซ์ซัส กรุงเทพฯ จำกัด</w:t>
            </w:r>
          </w:p>
        </w:tc>
        <w:tc>
          <w:tcPr>
            <w:tcW w:w="236" w:type="dxa"/>
          </w:tcPr>
          <w:p w14:paraId="74CE8E13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0" w:type="dxa"/>
          </w:tcPr>
          <w:p w14:paraId="332D67C3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ขายรถยนต์</w:t>
            </w:r>
          </w:p>
        </w:tc>
        <w:tc>
          <w:tcPr>
            <w:tcW w:w="236" w:type="dxa"/>
          </w:tcPr>
          <w:p w14:paraId="6FF27D3A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1" w:type="dxa"/>
          </w:tcPr>
          <w:p w14:paraId="44BB0EA9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0E68B5" w:rsidRPr="000170CC" w14:paraId="76C61B9A" w14:textId="77777777" w:rsidTr="00723853">
        <w:tc>
          <w:tcPr>
            <w:tcW w:w="3402" w:type="dxa"/>
          </w:tcPr>
          <w:p w14:paraId="426F8E1D" w14:textId="77777777" w:rsidR="000E68B5" w:rsidRPr="000170CC" w:rsidRDefault="000E68B5" w:rsidP="000E6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บริษัท โตโยต้าปทุมธานี</w:t>
            </w:r>
          </w:p>
          <w:p w14:paraId="4CABCAFF" w14:textId="139A0B8A" w:rsidR="000E68B5" w:rsidRPr="000170CC" w:rsidRDefault="00DF0133" w:rsidP="000E6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0E68B5" w:rsidRPr="000170CC">
              <w:rPr>
                <w:rFonts w:ascii="Angsana New" w:hAnsi="Angsana New"/>
                <w:sz w:val="30"/>
                <w:szCs w:val="30"/>
                <w:cs/>
              </w:rPr>
              <w:t>ผู้จำหน่ายโตโยต้า จำกัด</w:t>
            </w:r>
          </w:p>
        </w:tc>
        <w:tc>
          <w:tcPr>
            <w:tcW w:w="236" w:type="dxa"/>
          </w:tcPr>
          <w:p w14:paraId="75977804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0" w:type="dxa"/>
          </w:tcPr>
          <w:p w14:paraId="4EE43A6C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ขายรถยนต์และให้บริการที่เกี่ยวข้อง</w:t>
            </w:r>
          </w:p>
        </w:tc>
        <w:tc>
          <w:tcPr>
            <w:tcW w:w="236" w:type="dxa"/>
          </w:tcPr>
          <w:p w14:paraId="24A21C93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1" w:type="dxa"/>
          </w:tcPr>
          <w:p w14:paraId="7A2EF6FC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B22DD2" w:rsidRPr="000170CC" w14:paraId="1297F407" w14:textId="77777777" w:rsidTr="00723853">
        <w:tc>
          <w:tcPr>
            <w:tcW w:w="3402" w:type="dxa"/>
          </w:tcPr>
          <w:p w14:paraId="2331F012" w14:textId="77777777" w:rsidR="00B22DD2" w:rsidRPr="000170CC" w:rsidRDefault="00B22DD2" w:rsidP="000E6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DD3B928" w14:textId="77777777" w:rsidR="00B22DD2" w:rsidRPr="000170CC" w:rsidRDefault="00B22DD2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0" w:type="dxa"/>
          </w:tcPr>
          <w:p w14:paraId="4E730C78" w14:textId="77777777" w:rsidR="00B22DD2" w:rsidRPr="000170CC" w:rsidRDefault="00B22DD2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EB248BD" w14:textId="77777777" w:rsidR="00B22DD2" w:rsidRPr="000170CC" w:rsidRDefault="00B22DD2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1" w:type="dxa"/>
          </w:tcPr>
          <w:p w14:paraId="089D38C8" w14:textId="77777777" w:rsidR="00B22DD2" w:rsidRPr="000170CC" w:rsidRDefault="00B22DD2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22DD2" w:rsidRPr="000170CC" w14:paraId="58AFE392" w14:textId="77777777" w:rsidTr="00723853">
        <w:tc>
          <w:tcPr>
            <w:tcW w:w="3402" w:type="dxa"/>
          </w:tcPr>
          <w:p w14:paraId="6BE8B413" w14:textId="77777777" w:rsidR="00B22DD2" w:rsidRPr="000170CC" w:rsidRDefault="00B22DD2" w:rsidP="000E6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951340A" w14:textId="77777777" w:rsidR="00B22DD2" w:rsidRPr="000170CC" w:rsidRDefault="00B22DD2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0" w:type="dxa"/>
          </w:tcPr>
          <w:p w14:paraId="1B463648" w14:textId="77777777" w:rsidR="00B22DD2" w:rsidRPr="000170CC" w:rsidRDefault="00B22DD2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F9D290B" w14:textId="77777777" w:rsidR="00B22DD2" w:rsidRPr="000170CC" w:rsidRDefault="00B22DD2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1" w:type="dxa"/>
          </w:tcPr>
          <w:p w14:paraId="7B3C705F" w14:textId="77777777" w:rsidR="00B22DD2" w:rsidRPr="000170CC" w:rsidRDefault="00B22DD2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22DD2" w:rsidRPr="000170CC" w14:paraId="48E60E8A" w14:textId="77777777" w:rsidTr="00723853">
        <w:tc>
          <w:tcPr>
            <w:tcW w:w="3402" w:type="dxa"/>
          </w:tcPr>
          <w:p w14:paraId="0F889C3B" w14:textId="77777777" w:rsidR="00B22DD2" w:rsidRPr="000170CC" w:rsidRDefault="00B22DD2" w:rsidP="000E6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6DE356A" w14:textId="77777777" w:rsidR="00B22DD2" w:rsidRPr="000170CC" w:rsidRDefault="00B22DD2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0" w:type="dxa"/>
          </w:tcPr>
          <w:p w14:paraId="15B3DCE8" w14:textId="77777777" w:rsidR="00B22DD2" w:rsidRPr="000170CC" w:rsidRDefault="00B22DD2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02E6901" w14:textId="77777777" w:rsidR="00B22DD2" w:rsidRPr="000170CC" w:rsidRDefault="00B22DD2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1" w:type="dxa"/>
          </w:tcPr>
          <w:p w14:paraId="7F7F1218" w14:textId="77777777" w:rsidR="00B22DD2" w:rsidRPr="000170CC" w:rsidRDefault="00B22DD2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76143" w:rsidRPr="000170CC" w14:paraId="79D990FA" w14:textId="77777777" w:rsidTr="00723853">
        <w:tc>
          <w:tcPr>
            <w:tcW w:w="3402" w:type="dxa"/>
          </w:tcPr>
          <w:p w14:paraId="1D6461CB" w14:textId="77777777" w:rsidR="00176143" w:rsidRPr="000170CC" w:rsidRDefault="00176143" w:rsidP="000E6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F0860DE" w14:textId="77777777" w:rsidR="00176143" w:rsidRPr="000170CC" w:rsidRDefault="00176143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0" w:type="dxa"/>
          </w:tcPr>
          <w:p w14:paraId="6F79005C" w14:textId="77777777" w:rsidR="00176143" w:rsidRPr="000170CC" w:rsidRDefault="00176143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00FAFDA" w14:textId="77777777" w:rsidR="00176143" w:rsidRPr="000170CC" w:rsidRDefault="00176143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1" w:type="dxa"/>
          </w:tcPr>
          <w:p w14:paraId="44D9FD5C" w14:textId="77777777" w:rsidR="00176143" w:rsidRPr="000170CC" w:rsidRDefault="00176143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22DD2" w:rsidRPr="000170CC" w14:paraId="4ACE7B29" w14:textId="77777777" w:rsidTr="00723853">
        <w:tc>
          <w:tcPr>
            <w:tcW w:w="3402" w:type="dxa"/>
          </w:tcPr>
          <w:p w14:paraId="3C5F7180" w14:textId="1360D172" w:rsidR="00B22DD2" w:rsidRPr="000170CC" w:rsidRDefault="00176143" w:rsidP="000E6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lastRenderedPageBreak/>
              <w:t>บริษัท</w:t>
            </w:r>
            <w:r w:rsidR="00B22DD2" w:rsidRPr="000170CC">
              <w:rPr>
                <w:rFonts w:ascii="Angsana New" w:hAnsi="Angsana New"/>
                <w:sz w:val="30"/>
                <w:szCs w:val="30"/>
                <w:u w:val="single"/>
                <w:cs/>
              </w:rPr>
              <w:t>ที่เกี่ยวข้องกั</w:t>
            </w:r>
            <w:r w:rsidR="00B22DD2" w:rsidRPr="000170C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น (ต่อ)</w:t>
            </w:r>
          </w:p>
        </w:tc>
        <w:tc>
          <w:tcPr>
            <w:tcW w:w="236" w:type="dxa"/>
          </w:tcPr>
          <w:p w14:paraId="34921DF5" w14:textId="77777777" w:rsidR="00B22DD2" w:rsidRPr="000170CC" w:rsidRDefault="00B22DD2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0" w:type="dxa"/>
          </w:tcPr>
          <w:p w14:paraId="64940D67" w14:textId="77777777" w:rsidR="00B22DD2" w:rsidRPr="000170CC" w:rsidRDefault="00B22DD2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ED31A9C" w14:textId="77777777" w:rsidR="00B22DD2" w:rsidRPr="000170CC" w:rsidRDefault="00B22DD2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1" w:type="dxa"/>
          </w:tcPr>
          <w:p w14:paraId="23B0A59F" w14:textId="77777777" w:rsidR="00B22DD2" w:rsidRPr="000170CC" w:rsidRDefault="00B22DD2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E68B5" w:rsidRPr="000170CC" w14:paraId="2BB9E19B" w14:textId="77777777" w:rsidTr="00723853">
        <w:tc>
          <w:tcPr>
            <w:tcW w:w="3402" w:type="dxa"/>
          </w:tcPr>
          <w:p w14:paraId="291DDF1A" w14:textId="77777777" w:rsidR="000E68B5" w:rsidRPr="000170CC" w:rsidRDefault="000E68B5" w:rsidP="000E6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บริษัท นภัส จำกัด</w:t>
            </w:r>
          </w:p>
        </w:tc>
        <w:tc>
          <w:tcPr>
            <w:tcW w:w="236" w:type="dxa"/>
          </w:tcPr>
          <w:p w14:paraId="7A04C188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0" w:type="dxa"/>
          </w:tcPr>
          <w:p w14:paraId="23817D7D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ขนส่งรถจักรยานยนต์</w:t>
            </w:r>
          </w:p>
        </w:tc>
        <w:tc>
          <w:tcPr>
            <w:tcW w:w="236" w:type="dxa"/>
          </w:tcPr>
          <w:p w14:paraId="39B7DA49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1" w:type="dxa"/>
          </w:tcPr>
          <w:p w14:paraId="5D3DECFF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ผู้ถือหุ้นร่วมกัน</w:t>
            </w:r>
          </w:p>
        </w:tc>
      </w:tr>
      <w:tr w:rsidR="000E68B5" w:rsidRPr="000170CC" w14:paraId="6F58CBB7" w14:textId="77777777" w:rsidTr="00723853">
        <w:tc>
          <w:tcPr>
            <w:tcW w:w="3402" w:type="dxa"/>
          </w:tcPr>
          <w:p w14:paraId="1510D186" w14:textId="77777777" w:rsidR="000E68B5" w:rsidRPr="000170CC" w:rsidRDefault="000E68B5" w:rsidP="000E6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บริษัท ฐิติพล จำกัด</w:t>
            </w:r>
          </w:p>
        </w:tc>
        <w:tc>
          <w:tcPr>
            <w:tcW w:w="236" w:type="dxa"/>
          </w:tcPr>
          <w:p w14:paraId="4142CFD5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0" w:type="dxa"/>
          </w:tcPr>
          <w:p w14:paraId="3B2BE32A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ขายอะไหล่รถจักรยานยนต์</w:t>
            </w:r>
          </w:p>
        </w:tc>
        <w:tc>
          <w:tcPr>
            <w:tcW w:w="236" w:type="dxa"/>
          </w:tcPr>
          <w:p w14:paraId="1DB6925C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1" w:type="dxa"/>
          </w:tcPr>
          <w:p w14:paraId="00198D92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ผู้ถือหุ้นร่วมกัน</w:t>
            </w:r>
          </w:p>
        </w:tc>
      </w:tr>
      <w:tr w:rsidR="000E68B5" w:rsidRPr="000170CC" w14:paraId="7F66D594" w14:textId="77777777" w:rsidTr="00723853">
        <w:tc>
          <w:tcPr>
            <w:tcW w:w="3402" w:type="dxa"/>
          </w:tcPr>
          <w:p w14:paraId="3C8C15BB" w14:textId="77777777" w:rsidR="000E68B5" w:rsidRPr="000170CC" w:rsidRDefault="000E68B5" w:rsidP="000E6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บริษัท ซอฟแวร์ ดีเวลอปเม็นท์ จำกัด</w:t>
            </w:r>
          </w:p>
          <w:p w14:paraId="652A7DEC" w14:textId="77777777" w:rsidR="000E68B5" w:rsidRPr="000170CC" w:rsidRDefault="000E68B5" w:rsidP="000E6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2DC284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0" w:type="dxa"/>
          </w:tcPr>
          <w:p w14:paraId="388C1E7E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ขายเครื่องคอมพิวเตอร์และให้บริการเกี่ยวกับโปรแกรมคอมพิวเตอร์</w:t>
            </w:r>
          </w:p>
        </w:tc>
        <w:tc>
          <w:tcPr>
            <w:tcW w:w="236" w:type="dxa"/>
          </w:tcPr>
          <w:p w14:paraId="727A87C2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1" w:type="dxa"/>
          </w:tcPr>
          <w:p w14:paraId="61B72253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ผู้ถือหุ้นร่วมกัน</w:t>
            </w:r>
          </w:p>
          <w:p w14:paraId="49ACA5F0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68B5" w:rsidRPr="000170CC" w14:paraId="7EED6A9C" w14:textId="77777777" w:rsidTr="00723853">
        <w:tc>
          <w:tcPr>
            <w:tcW w:w="3402" w:type="dxa"/>
          </w:tcPr>
          <w:p w14:paraId="271C9676" w14:textId="77777777" w:rsidR="000E68B5" w:rsidRPr="000170CC" w:rsidRDefault="000E68B5" w:rsidP="000E6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บริษัท สยามบริวเวอรี่ จำกัด</w:t>
            </w:r>
          </w:p>
        </w:tc>
        <w:tc>
          <w:tcPr>
            <w:tcW w:w="236" w:type="dxa"/>
          </w:tcPr>
          <w:p w14:paraId="0EC504E9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0" w:type="dxa"/>
          </w:tcPr>
          <w:p w14:paraId="375A2288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ผลิตเบียร์จำหน่ายในประเทศ</w:t>
            </w:r>
          </w:p>
        </w:tc>
        <w:tc>
          <w:tcPr>
            <w:tcW w:w="236" w:type="dxa"/>
          </w:tcPr>
          <w:p w14:paraId="17EB849D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1" w:type="dxa"/>
          </w:tcPr>
          <w:p w14:paraId="414B4045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</w:p>
        </w:tc>
      </w:tr>
      <w:tr w:rsidR="000E68B5" w:rsidRPr="000170CC" w14:paraId="330680DF" w14:textId="77777777" w:rsidTr="00723853">
        <w:tc>
          <w:tcPr>
            <w:tcW w:w="3402" w:type="dxa"/>
          </w:tcPr>
          <w:p w14:paraId="751FD0D0" w14:textId="77777777" w:rsidR="000E68B5" w:rsidRPr="000170CC" w:rsidRDefault="000E68B5" w:rsidP="000E6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09ABC5D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50" w:type="dxa"/>
          </w:tcPr>
          <w:p w14:paraId="2B391EEB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4963DCC3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41" w:type="dxa"/>
          </w:tcPr>
          <w:p w14:paraId="1718F1F2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E68B5" w:rsidRPr="000170CC" w14:paraId="522BEEC0" w14:textId="77777777" w:rsidTr="00723853">
        <w:tc>
          <w:tcPr>
            <w:tcW w:w="3402" w:type="dxa"/>
          </w:tcPr>
          <w:p w14:paraId="1B8AA815" w14:textId="77777777" w:rsidR="000E68B5" w:rsidRPr="000170CC" w:rsidRDefault="000E68B5" w:rsidP="000E6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u w:val="single"/>
                <w:cs/>
              </w:rPr>
              <w:t>บุคคลที่เกี่ยวข้องกั</w:t>
            </w:r>
            <w:r w:rsidRPr="000170C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น</w:t>
            </w:r>
          </w:p>
        </w:tc>
        <w:tc>
          <w:tcPr>
            <w:tcW w:w="236" w:type="dxa"/>
          </w:tcPr>
          <w:p w14:paraId="315EE288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0" w:type="dxa"/>
          </w:tcPr>
          <w:p w14:paraId="20253807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EE315FF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1" w:type="dxa"/>
          </w:tcPr>
          <w:p w14:paraId="78CFACFA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E68B5" w:rsidRPr="000170CC" w14:paraId="217CC0FD" w14:textId="77777777" w:rsidTr="00723853">
        <w:tc>
          <w:tcPr>
            <w:tcW w:w="3402" w:type="dxa"/>
          </w:tcPr>
          <w:p w14:paraId="7A73265F" w14:textId="77777777" w:rsidR="000E68B5" w:rsidRPr="000170CC" w:rsidRDefault="000E68B5" w:rsidP="000E6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คุณปฤณ พรประภา</w:t>
            </w:r>
          </w:p>
        </w:tc>
        <w:tc>
          <w:tcPr>
            <w:tcW w:w="236" w:type="dxa"/>
          </w:tcPr>
          <w:p w14:paraId="2E93F68F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0" w:type="dxa"/>
          </w:tcPr>
          <w:p w14:paraId="7D66A316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58B8CB5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1" w:type="dxa"/>
          </w:tcPr>
          <w:p w14:paraId="35A1F690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เครือ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ญาติของกรรมการ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</w:p>
        </w:tc>
      </w:tr>
      <w:tr w:rsidR="000E68B5" w:rsidRPr="000170CC" w14:paraId="5811D10A" w14:textId="77777777" w:rsidTr="00723853">
        <w:tc>
          <w:tcPr>
            <w:tcW w:w="3402" w:type="dxa"/>
            <w:vAlign w:val="bottom"/>
          </w:tcPr>
          <w:p w14:paraId="4A04791C" w14:textId="77777777" w:rsidR="000E68B5" w:rsidRPr="000170CC" w:rsidRDefault="000E68B5" w:rsidP="000E6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28A700CA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50" w:type="dxa"/>
            <w:vAlign w:val="bottom"/>
          </w:tcPr>
          <w:p w14:paraId="29D60227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121D518F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41" w:type="dxa"/>
          </w:tcPr>
          <w:p w14:paraId="09CEA80E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E68B5" w:rsidRPr="000170CC" w14:paraId="5846830C" w14:textId="77777777" w:rsidTr="00723853">
        <w:tc>
          <w:tcPr>
            <w:tcW w:w="3402" w:type="dxa"/>
          </w:tcPr>
          <w:p w14:paraId="3E8D5010" w14:textId="77777777" w:rsidR="000E68B5" w:rsidRPr="000170CC" w:rsidRDefault="000E68B5" w:rsidP="000E6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170CC">
              <w:rPr>
                <w:rFonts w:ascii="Angsana New" w:hAnsi="Angsana New"/>
                <w:sz w:val="30"/>
                <w:szCs w:val="30"/>
                <w:u w:val="single"/>
                <w:cs/>
              </w:rPr>
              <w:t>ผู้บริหา</w:t>
            </w:r>
            <w:r w:rsidRPr="000170C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</w:t>
            </w:r>
            <w:r w:rsidRPr="000170CC">
              <w:rPr>
                <w:rFonts w:ascii="Angsana New" w:hAnsi="Angsana New"/>
                <w:sz w:val="30"/>
                <w:szCs w:val="30"/>
                <w:u w:val="single"/>
                <w:cs/>
              </w:rPr>
              <w:t>สำคัญ</w:t>
            </w:r>
          </w:p>
        </w:tc>
        <w:tc>
          <w:tcPr>
            <w:tcW w:w="236" w:type="dxa"/>
          </w:tcPr>
          <w:p w14:paraId="4E455113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0" w:type="dxa"/>
          </w:tcPr>
          <w:p w14:paraId="544428E2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5E13DEB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1" w:type="dxa"/>
          </w:tcPr>
          <w:p w14:paraId="3D1135B7" w14:textId="679354AB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บุคคลที่มีอำนาจและความรับผิดชอบในการวางแผน สั่งการและควบคุมกิจกรรมต่างๆ ของ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ไม่ว่าทางตรงหรือทางอ้อม ทั้งนี้รวมถึงกรรมการของ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บริษัท (ไม่ว่าจะทำหน้าที่ในระดับบริหารหรือไม่</w:t>
            </w:r>
            <w:r w:rsidR="00535D3C" w:rsidRPr="000170CC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ก็ตาม)</w:t>
            </w:r>
          </w:p>
        </w:tc>
      </w:tr>
    </w:tbl>
    <w:p w14:paraId="241E4DD6" w14:textId="77777777" w:rsidR="000E68B5" w:rsidRPr="000170CC" w:rsidRDefault="000E68B5" w:rsidP="000E68B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399CC27D" w14:textId="77777777" w:rsidR="000E68B5" w:rsidRPr="000170CC" w:rsidRDefault="000E68B5" w:rsidP="000E68B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>นโยบายการกำหนดราคาสำหรับรายการบัญชีกับบุคคลหรือกิจการที่เกี่ยวข้องกันมีดังต่อไปนี้</w:t>
      </w:r>
    </w:p>
    <w:p w14:paraId="4DDE14A5" w14:textId="77777777" w:rsidR="000E68B5" w:rsidRPr="000170CC" w:rsidRDefault="000E68B5" w:rsidP="000E68B5">
      <w:pPr>
        <w:rPr>
          <w:rFonts w:ascii="Angsana New" w:hAnsi="Angsana New"/>
          <w:sz w:val="28"/>
          <w:szCs w:val="28"/>
        </w:rPr>
      </w:pPr>
    </w:p>
    <w:tbl>
      <w:tblPr>
        <w:tblW w:w="9729" w:type="dxa"/>
        <w:tblLayout w:type="fixed"/>
        <w:tblLook w:val="0000" w:firstRow="0" w:lastRow="0" w:firstColumn="0" w:lastColumn="0" w:noHBand="0" w:noVBand="0"/>
      </w:tblPr>
      <w:tblGrid>
        <w:gridCol w:w="3402"/>
        <w:gridCol w:w="236"/>
        <w:gridCol w:w="6091"/>
      </w:tblGrid>
      <w:tr w:rsidR="000E68B5" w:rsidRPr="000170CC" w14:paraId="6FFE1483" w14:textId="77777777" w:rsidTr="006356C1">
        <w:trPr>
          <w:cantSplit/>
        </w:trPr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CAD29C" w14:textId="77777777" w:rsidR="000E68B5" w:rsidRPr="000170CC" w:rsidRDefault="000E68B5" w:rsidP="006356C1">
            <w:pPr>
              <w:pStyle w:val="1"/>
              <w:widowControl/>
              <w:ind w:left="-108"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รายการ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EFE8E41" w14:textId="77777777" w:rsidR="000E68B5" w:rsidRPr="000170CC" w:rsidRDefault="000E68B5" w:rsidP="006356C1">
            <w:pPr>
              <w:pStyle w:val="1"/>
              <w:widowControl/>
              <w:ind w:left="-108"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60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A41673" w14:textId="77777777" w:rsidR="000E68B5" w:rsidRPr="000170CC" w:rsidRDefault="000E68B5" w:rsidP="006356C1">
            <w:pPr>
              <w:pStyle w:val="1"/>
              <w:widowControl/>
              <w:ind w:left="-108"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นโยบายการ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กำหนด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</w:t>
            </w:r>
          </w:p>
        </w:tc>
      </w:tr>
      <w:tr w:rsidR="000E68B5" w:rsidRPr="000170CC" w14:paraId="077DDC5E" w14:textId="77777777" w:rsidTr="006356C1">
        <w:trPr>
          <w:tblHeader/>
        </w:trPr>
        <w:tc>
          <w:tcPr>
            <w:tcW w:w="3402" w:type="dxa"/>
            <w:tcBorders>
              <w:left w:val="nil"/>
              <w:right w:val="nil"/>
            </w:tcBorders>
          </w:tcPr>
          <w:p w14:paraId="0165E486" w14:textId="77777777" w:rsidR="000E68B5" w:rsidRPr="000170CC" w:rsidRDefault="000E68B5" w:rsidP="006356C1">
            <w:pPr>
              <w:pStyle w:val="1"/>
              <w:widowControl/>
              <w:ind w:left="-108" w:right="0"/>
              <w:jc w:val="both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CFC90C4" w14:textId="77777777" w:rsidR="000E68B5" w:rsidRPr="000170CC" w:rsidRDefault="000E68B5" w:rsidP="006356C1">
            <w:pPr>
              <w:tabs>
                <w:tab w:val="decimal" w:pos="972"/>
              </w:tabs>
              <w:spacing w:line="216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91" w:type="dxa"/>
            <w:tcBorders>
              <w:left w:val="nil"/>
              <w:right w:val="nil"/>
            </w:tcBorders>
          </w:tcPr>
          <w:p w14:paraId="404A8FDD" w14:textId="77777777" w:rsidR="000E68B5" w:rsidRPr="000170CC" w:rsidRDefault="000E68B5" w:rsidP="006356C1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</w:tr>
      <w:tr w:rsidR="000E68B5" w:rsidRPr="000170CC" w14:paraId="34242AAA" w14:textId="77777777" w:rsidTr="006356C1">
        <w:trPr>
          <w:tblHeader/>
        </w:trPr>
        <w:tc>
          <w:tcPr>
            <w:tcW w:w="3402" w:type="dxa"/>
            <w:tcBorders>
              <w:left w:val="nil"/>
              <w:right w:val="nil"/>
            </w:tcBorders>
          </w:tcPr>
          <w:p w14:paraId="021B1D5D" w14:textId="77777777" w:rsidR="000E68B5" w:rsidRPr="000170CC" w:rsidRDefault="000E68B5" w:rsidP="000E68B5">
            <w:pPr>
              <w:pStyle w:val="1"/>
              <w:widowControl/>
              <w:ind w:left="-108"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5421C60" w14:textId="77777777" w:rsidR="000E68B5" w:rsidRPr="000170CC" w:rsidRDefault="000E68B5" w:rsidP="006356C1">
            <w:pPr>
              <w:tabs>
                <w:tab w:val="decimal" w:pos="972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1" w:type="dxa"/>
            <w:tcBorders>
              <w:left w:val="nil"/>
              <w:right w:val="nil"/>
            </w:tcBorders>
          </w:tcPr>
          <w:p w14:paraId="3447736F" w14:textId="77777777" w:rsidR="000E68B5" w:rsidRPr="000170CC" w:rsidRDefault="000E68B5" w:rsidP="006356C1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0E68B5" w:rsidRPr="000170CC" w14:paraId="3BC1F053" w14:textId="77777777" w:rsidTr="006356C1">
        <w:trPr>
          <w:tblHeader/>
        </w:trPr>
        <w:tc>
          <w:tcPr>
            <w:tcW w:w="3402" w:type="dxa"/>
            <w:tcBorders>
              <w:left w:val="nil"/>
              <w:right w:val="nil"/>
            </w:tcBorders>
          </w:tcPr>
          <w:p w14:paraId="6A857E38" w14:textId="77777777" w:rsidR="000E68B5" w:rsidRPr="000170CC" w:rsidRDefault="000E68B5" w:rsidP="000E68B5">
            <w:pPr>
              <w:pStyle w:val="1"/>
              <w:widowControl/>
              <w:ind w:left="-108"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E48089B" w14:textId="77777777" w:rsidR="000E68B5" w:rsidRPr="000170CC" w:rsidRDefault="000E68B5" w:rsidP="006356C1">
            <w:pPr>
              <w:tabs>
                <w:tab w:val="decimal" w:pos="972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1" w:type="dxa"/>
            <w:tcBorders>
              <w:left w:val="nil"/>
              <w:right w:val="nil"/>
            </w:tcBorders>
          </w:tcPr>
          <w:p w14:paraId="4C7EE91E" w14:textId="77777777" w:rsidR="000E68B5" w:rsidRPr="000170CC" w:rsidRDefault="000E68B5" w:rsidP="006356C1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ราคาตามสัญญา</w:t>
            </w:r>
          </w:p>
        </w:tc>
      </w:tr>
      <w:tr w:rsidR="000E68B5" w:rsidRPr="000170CC" w14:paraId="2274E9F3" w14:textId="77777777" w:rsidTr="006356C1">
        <w:trPr>
          <w:trHeight w:val="389"/>
        </w:trPr>
        <w:tc>
          <w:tcPr>
            <w:tcW w:w="3402" w:type="dxa"/>
            <w:tcBorders>
              <w:left w:val="nil"/>
              <w:bottom w:val="nil"/>
              <w:right w:val="nil"/>
            </w:tcBorders>
          </w:tcPr>
          <w:p w14:paraId="1A2D847C" w14:textId="77777777" w:rsidR="000E68B5" w:rsidRPr="000170CC" w:rsidRDefault="000E68B5" w:rsidP="000E68B5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5F4044D7" w14:textId="77777777" w:rsidR="000E68B5" w:rsidRPr="000170CC" w:rsidRDefault="000E68B5" w:rsidP="006356C1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6091" w:type="dxa"/>
            <w:tcBorders>
              <w:left w:val="nil"/>
              <w:bottom w:val="nil"/>
              <w:right w:val="nil"/>
            </w:tcBorders>
            <w:vAlign w:val="bottom"/>
          </w:tcPr>
          <w:p w14:paraId="3F9DC3FF" w14:textId="77777777" w:rsidR="000E68B5" w:rsidRPr="000170CC" w:rsidRDefault="000E68B5" w:rsidP="006356C1">
            <w:pPr>
              <w:pStyle w:val="1"/>
              <w:widowControl/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MOR - 3% 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ต่อปี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สำหรับในประเทศ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และ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ร้อยละ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>9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ต่อปีสำหรับต่างประเทศ</w:t>
            </w:r>
          </w:p>
        </w:tc>
      </w:tr>
      <w:tr w:rsidR="000E68B5" w:rsidRPr="000170CC" w14:paraId="41E8E24B" w14:textId="77777777" w:rsidTr="006356C1">
        <w:trPr>
          <w:trHeight w:val="389"/>
        </w:trPr>
        <w:tc>
          <w:tcPr>
            <w:tcW w:w="3402" w:type="dxa"/>
            <w:tcBorders>
              <w:left w:val="nil"/>
              <w:right w:val="nil"/>
            </w:tcBorders>
            <w:vAlign w:val="bottom"/>
          </w:tcPr>
          <w:p w14:paraId="7A3FE0B9" w14:textId="77777777" w:rsidR="000E68B5" w:rsidRPr="000170CC" w:rsidRDefault="000E68B5" w:rsidP="000E68B5">
            <w:pPr>
              <w:pStyle w:val="1"/>
              <w:widowControl/>
              <w:ind w:left="-108"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ค่าเช่า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(สัญญาระยะสั้น)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และค่าบริการ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F9D040D" w14:textId="77777777" w:rsidR="000E68B5" w:rsidRPr="000170CC" w:rsidRDefault="000E68B5" w:rsidP="006356C1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6091" w:type="dxa"/>
            <w:tcBorders>
              <w:left w:val="nil"/>
              <w:right w:val="nil"/>
            </w:tcBorders>
            <w:vAlign w:val="bottom"/>
          </w:tcPr>
          <w:p w14:paraId="45B167D3" w14:textId="77777777" w:rsidR="000E68B5" w:rsidRPr="000170CC" w:rsidRDefault="000E68B5" w:rsidP="006356C1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ราคาตามสัญญา</w:t>
            </w:r>
          </w:p>
        </w:tc>
      </w:tr>
    </w:tbl>
    <w:p w14:paraId="257B6625" w14:textId="77777777" w:rsidR="000E68B5" w:rsidRPr="000170CC" w:rsidRDefault="000E68B5" w:rsidP="00A34FE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1754021E" w14:textId="77777777" w:rsidR="004242D7" w:rsidRPr="000170CC" w:rsidRDefault="004242D7" w:rsidP="00A34FE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5666204F" w14:textId="1E286A51" w:rsidR="006C7A14" w:rsidRDefault="006C7A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tbl>
      <w:tblPr>
        <w:tblW w:w="9979" w:type="dxa"/>
        <w:tblLayout w:type="fixed"/>
        <w:tblLook w:val="0000" w:firstRow="0" w:lastRow="0" w:firstColumn="0" w:lastColumn="0" w:noHBand="0" w:noVBand="0"/>
      </w:tblPr>
      <w:tblGrid>
        <w:gridCol w:w="3652"/>
        <w:gridCol w:w="236"/>
        <w:gridCol w:w="6091"/>
      </w:tblGrid>
      <w:tr w:rsidR="000E68B5" w:rsidRPr="000170CC" w14:paraId="22C294A3" w14:textId="77777777" w:rsidTr="006356C1">
        <w:trPr>
          <w:cantSplit/>
        </w:trPr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9E77E6" w14:textId="77777777" w:rsidR="000E68B5" w:rsidRPr="000170CC" w:rsidRDefault="000E68B5" w:rsidP="006356C1">
            <w:pPr>
              <w:pStyle w:val="1"/>
              <w:widowControl/>
              <w:ind w:left="-108"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lastRenderedPageBreak/>
              <w:t>รายการ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D6A807A" w14:textId="77777777" w:rsidR="000E68B5" w:rsidRPr="000170CC" w:rsidRDefault="000E68B5" w:rsidP="006356C1">
            <w:pPr>
              <w:pStyle w:val="1"/>
              <w:widowControl/>
              <w:ind w:left="-108"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60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CFC4EE" w14:textId="77777777" w:rsidR="000E68B5" w:rsidRPr="000170CC" w:rsidRDefault="000E68B5" w:rsidP="006356C1">
            <w:pPr>
              <w:pStyle w:val="1"/>
              <w:widowControl/>
              <w:ind w:left="-108"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นโยบายการ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กำหนด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</w:t>
            </w:r>
          </w:p>
        </w:tc>
      </w:tr>
      <w:tr w:rsidR="000E68B5" w:rsidRPr="000170CC" w14:paraId="6E834CEB" w14:textId="77777777" w:rsidTr="006356C1">
        <w:trPr>
          <w:tblHeader/>
        </w:trPr>
        <w:tc>
          <w:tcPr>
            <w:tcW w:w="3652" w:type="dxa"/>
            <w:tcBorders>
              <w:left w:val="nil"/>
              <w:right w:val="nil"/>
            </w:tcBorders>
          </w:tcPr>
          <w:p w14:paraId="1DCCF135" w14:textId="77777777" w:rsidR="000E68B5" w:rsidRPr="000170CC" w:rsidRDefault="000E68B5" w:rsidP="006356C1">
            <w:pPr>
              <w:pStyle w:val="1"/>
              <w:widowControl/>
              <w:ind w:left="-108" w:right="0"/>
              <w:jc w:val="both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A4E3660" w14:textId="77777777" w:rsidR="000E68B5" w:rsidRPr="000170CC" w:rsidRDefault="000E68B5" w:rsidP="006356C1">
            <w:pPr>
              <w:tabs>
                <w:tab w:val="decimal" w:pos="972"/>
              </w:tabs>
              <w:spacing w:line="216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91" w:type="dxa"/>
            <w:tcBorders>
              <w:left w:val="nil"/>
              <w:right w:val="nil"/>
            </w:tcBorders>
          </w:tcPr>
          <w:p w14:paraId="0588DC97" w14:textId="77777777" w:rsidR="000E68B5" w:rsidRPr="000170CC" w:rsidRDefault="000E68B5" w:rsidP="006356C1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</w:tr>
      <w:tr w:rsidR="000E68B5" w:rsidRPr="000170CC" w14:paraId="0B9830DE" w14:textId="77777777" w:rsidTr="006356C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AB8D3" w14:textId="77777777" w:rsidR="000E68B5" w:rsidRPr="000170CC" w:rsidRDefault="000E68B5" w:rsidP="000E68B5">
            <w:pPr>
              <w:pStyle w:val="1"/>
              <w:widowControl/>
              <w:ind w:left="-108"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14E66" w14:textId="77777777" w:rsidR="000E68B5" w:rsidRPr="000170CC" w:rsidRDefault="000E68B5" w:rsidP="006356C1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94711" w14:textId="77777777" w:rsidR="000E68B5" w:rsidRPr="000170CC" w:rsidRDefault="000E68B5" w:rsidP="006356C1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ราคาตามสัญญา</w:t>
            </w:r>
          </w:p>
        </w:tc>
      </w:tr>
      <w:tr w:rsidR="000E68B5" w:rsidRPr="000170CC" w14:paraId="488B403A" w14:textId="77777777" w:rsidTr="006356C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77862" w14:textId="77777777" w:rsidR="000E68B5" w:rsidRPr="000170CC" w:rsidRDefault="000E68B5" w:rsidP="000E68B5">
            <w:pPr>
              <w:pStyle w:val="1"/>
              <w:widowControl/>
              <w:ind w:left="-108"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2293C" w14:textId="77777777" w:rsidR="000E68B5" w:rsidRPr="000170CC" w:rsidRDefault="000E68B5" w:rsidP="006356C1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4B047" w14:textId="77777777" w:rsidR="000E68B5" w:rsidRPr="000170CC" w:rsidRDefault="000E68B5" w:rsidP="006356C1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ราคาทุน</w:t>
            </w:r>
          </w:p>
        </w:tc>
      </w:tr>
      <w:tr w:rsidR="000E68B5" w:rsidRPr="000170CC" w14:paraId="77C72C57" w14:textId="77777777" w:rsidTr="006356C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BBFE6" w14:textId="77777777" w:rsidR="000E68B5" w:rsidRPr="000170CC" w:rsidRDefault="000E68B5" w:rsidP="000E68B5">
            <w:pPr>
              <w:pStyle w:val="1"/>
              <w:widowControl/>
              <w:ind w:left="-108"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ค่าเครื่องเขียนแบบพิมพ์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D9154" w14:textId="77777777" w:rsidR="000E68B5" w:rsidRPr="000170CC" w:rsidRDefault="000E68B5" w:rsidP="006356C1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D14E3" w14:textId="77777777" w:rsidR="000E68B5" w:rsidRPr="000170CC" w:rsidRDefault="000E68B5" w:rsidP="006356C1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ราคาทุน</w:t>
            </w:r>
          </w:p>
        </w:tc>
      </w:tr>
      <w:tr w:rsidR="000E68B5" w:rsidRPr="000170CC" w14:paraId="41A56DD3" w14:textId="77777777" w:rsidTr="006356C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D0AAE" w14:textId="77777777" w:rsidR="000E68B5" w:rsidRPr="000170CC" w:rsidRDefault="000E68B5" w:rsidP="000E68B5">
            <w:pPr>
              <w:pStyle w:val="1"/>
              <w:widowControl/>
              <w:ind w:left="-108"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F7F77" w14:textId="77777777" w:rsidR="000E68B5" w:rsidRPr="000170CC" w:rsidRDefault="000E68B5" w:rsidP="006356C1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9D24B" w14:textId="77777777" w:rsidR="000E68B5" w:rsidRPr="000170CC" w:rsidRDefault="000E68B5" w:rsidP="006356C1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0E68B5" w:rsidRPr="000170CC" w14:paraId="66F78764" w14:textId="77777777" w:rsidTr="006356C1">
        <w:tc>
          <w:tcPr>
            <w:tcW w:w="3652" w:type="dxa"/>
            <w:tcBorders>
              <w:top w:val="nil"/>
              <w:left w:val="nil"/>
              <w:right w:val="nil"/>
            </w:tcBorders>
            <w:vAlign w:val="bottom"/>
          </w:tcPr>
          <w:p w14:paraId="027304AF" w14:textId="77777777" w:rsidR="000E68B5" w:rsidRPr="000170CC" w:rsidRDefault="000E68B5" w:rsidP="000E68B5">
            <w:pPr>
              <w:pStyle w:val="1"/>
              <w:widowControl/>
              <w:ind w:left="-108"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1875690" w14:textId="77777777" w:rsidR="000E68B5" w:rsidRPr="000170CC" w:rsidRDefault="000E68B5" w:rsidP="006356C1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6091" w:type="dxa"/>
            <w:tcBorders>
              <w:top w:val="nil"/>
              <w:left w:val="nil"/>
              <w:right w:val="nil"/>
            </w:tcBorders>
            <w:vAlign w:val="bottom"/>
          </w:tcPr>
          <w:p w14:paraId="10109381" w14:textId="77777777" w:rsidR="000E68B5" w:rsidRPr="000170CC" w:rsidRDefault="000E68B5" w:rsidP="006356C1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0E68B5" w:rsidRPr="000170CC" w14:paraId="4C30432C" w14:textId="77777777" w:rsidTr="006356C1">
        <w:tc>
          <w:tcPr>
            <w:tcW w:w="3652" w:type="dxa"/>
            <w:tcBorders>
              <w:top w:val="nil"/>
              <w:left w:val="nil"/>
              <w:right w:val="nil"/>
            </w:tcBorders>
          </w:tcPr>
          <w:p w14:paraId="4111E4C4" w14:textId="77777777" w:rsidR="000E68B5" w:rsidRPr="000170CC" w:rsidRDefault="000E68B5" w:rsidP="000E68B5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681FA15" w14:textId="77777777" w:rsidR="000E68B5" w:rsidRPr="000170CC" w:rsidRDefault="000E68B5" w:rsidP="006356C1">
            <w:pPr>
              <w:pStyle w:val="1"/>
              <w:widowControl/>
              <w:ind w:left="-108"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6091" w:type="dxa"/>
            <w:tcBorders>
              <w:top w:val="nil"/>
              <w:left w:val="nil"/>
              <w:right w:val="nil"/>
            </w:tcBorders>
            <w:vAlign w:val="bottom"/>
          </w:tcPr>
          <w:p w14:paraId="2363F164" w14:textId="77777777" w:rsidR="000E68B5" w:rsidRPr="000170CC" w:rsidRDefault="000E68B5" w:rsidP="006356C1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MOR - 3% 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ต่อปี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สำหรับในประเทศและร้อยละ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9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ต่อปีสำหรั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บ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ต่างประเทศ</w:t>
            </w:r>
          </w:p>
        </w:tc>
      </w:tr>
      <w:tr w:rsidR="00473BA4" w:rsidRPr="000170CC" w14:paraId="792DBF73" w14:textId="77777777" w:rsidTr="006356C1">
        <w:tc>
          <w:tcPr>
            <w:tcW w:w="3652" w:type="dxa"/>
            <w:tcBorders>
              <w:top w:val="nil"/>
              <w:left w:val="nil"/>
              <w:right w:val="nil"/>
            </w:tcBorders>
            <w:vAlign w:val="bottom"/>
          </w:tcPr>
          <w:p w14:paraId="2C34844A" w14:textId="4536D46A" w:rsidR="00473BA4" w:rsidRPr="000170CC" w:rsidRDefault="00473BA4" w:rsidP="000E68B5">
            <w:pPr>
              <w:pStyle w:val="1"/>
              <w:widowControl/>
              <w:ind w:left="-108"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ซื้อหุ้นในบริษัทย่อย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5C3C506" w14:textId="77777777" w:rsidR="00473BA4" w:rsidRPr="000170CC" w:rsidRDefault="00473BA4" w:rsidP="006356C1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6091" w:type="dxa"/>
            <w:tcBorders>
              <w:top w:val="nil"/>
              <w:left w:val="nil"/>
              <w:right w:val="nil"/>
            </w:tcBorders>
            <w:vAlign w:val="bottom"/>
          </w:tcPr>
          <w:p w14:paraId="726A7595" w14:textId="1AB49D1D" w:rsidR="00473BA4" w:rsidRPr="000170CC" w:rsidRDefault="0086252E" w:rsidP="006356C1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ราคาตามบัญชี</w:t>
            </w:r>
          </w:p>
        </w:tc>
      </w:tr>
      <w:tr w:rsidR="000E68B5" w:rsidRPr="000170CC" w14:paraId="48F1A4AF" w14:textId="77777777" w:rsidTr="006356C1">
        <w:tc>
          <w:tcPr>
            <w:tcW w:w="3652" w:type="dxa"/>
            <w:tcBorders>
              <w:left w:val="nil"/>
              <w:right w:val="nil"/>
            </w:tcBorders>
            <w:vAlign w:val="bottom"/>
          </w:tcPr>
          <w:p w14:paraId="5B30928B" w14:textId="77777777" w:rsidR="000E68B5" w:rsidRPr="000170CC" w:rsidRDefault="000E68B5" w:rsidP="000E68B5">
            <w:pPr>
              <w:pStyle w:val="1"/>
              <w:widowControl/>
              <w:ind w:left="-108"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ซื้อยานพาหนะเพื่อให้เช่าซื้อ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172C5E5" w14:textId="77777777" w:rsidR="000E68B5" w:rsidRPr="000170CC" w:rsidRDefault="000E68B5" w:rsidP="006356C1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6091" w:type="dxa"/>
            <w:tcBorders>
              <w:left w:val="nil"/>
              <w:right w:val="nil"/>
            </w:tcBorders>
            <w:vAlign w:val="bottom"/>
          </w:tcPr>
          <w:p w14:paraId="5B1ED581" w14:textId="77777777" w:rsidR="000E68B5" w:rsidRPr="000170CC" w:rsidRDefault="000E68B5" w:rsidP="006356C1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ราคาตลาด</w:t>
            </w:r>
          </w:p>
        </w:tc>
      </w:tr>
      <w:tr w:rsidR="000E68B5" w:rsidRPr="000170CC" w14:paraId="4ECA7BD7" w14:textId="77777777" w:rsidTr="006356C1">
        <w:tc>
          <w:tcPr>
            <w:tcW w:w="3652" w:type="dxa"/>
            <w:tcBorders>
              <w:left w:val="nil"/>
              <w:bottom w:val="nil"/>
              <w:right w:val="nil"/>
            </w:tcBorders>
            <w:vAlign w:val="bottom"/>
          </w:tcPr>
          <w:p w14:paraId="794799D9" w14:textId="77777777" w:rsidR="000E68B5" w:rsidRPr="000170CC" w:rsidRDefault="000E68B5" w:rsidP="000E68B5">
            <w:pPr>
              <w:pStyle w:val="1"/>
              <w:widowControl/>
              <w:ind w:left="-108"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ซื้ออุปกรณ์สำนักงาน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และ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ระบบโปรแกรม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4AE61696" w14:textId="77777777" w:rsidR="000E68B5" w:rsidRPr="000170CC" w:rsidRDefault="000E68B5" w:rsidP="006356C1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6091" w:type="dxa"/>
            <w:tcBorders>
              <w:left w:val="nil"/>
              <w:bottom w:val="nil"/>
              <w:right w:val="nil"/>
            </w:tcBorders>
            <w:vAlign w:val="bottom"/>
          </w:tcPr>
          <w:p w14:paraId="77FD62F6" w14:textId="77777777" w:rsidR="000E68B5" w:rsidRPr="000170CC" w:rsidRDefault="000E68B5" w:rsidP="006356C1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473BA4" w:rsidRPr="000170CC" w14:paraId="5CC812B3" w14:textId="77777777" w:rsidTr="006356C1">
        <w:tc>
          <w:tcPr>
            <w:tcW w:w="3652" w:type="dxa"/>
            <w:tcBorders>
              <w:left w:val="nil"/>
              <w:bottom w:val="nil"/>
              <w:right w:val="nil"/>
            </w:tcBorders>
            <w:vAlign w:val="bottom"/>
          </w:tcPr>
          <w:p w14:paraId="11920625" w14:textId="4621E476" w:rsidR="00473BA4" w:rsidRPr="000170CC" w:rsidRDefault="00473BA4" w:rsidP="000E68B5">
            <w:pPr>
              <w:pStyle w:val="1"/>
              <w:widowControl/>
              <w:ind w:left="-108"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ขายสินทรัพย์ที่ไม่ได้ใช้ในการดำเนินงาน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2A0270D1" w14:textId="77777777" w:rsidR="00473BA4" w:rsidRPr="000170CC" w:rsidRDefault="00473BA4" w:rsidP="006356C1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6091" w:type="dxa"/>
            <w:tcBorders>
              <w:left w:val="nil"/>
              <w:bottom w:val="nil"/>
              <w:right w:val="nil"/>
            </w:tcBorders>
            <w:vAlign w:val="bottom"/>
          </w:tcPr>
          <w:p w14:paraId="3AAEBE52" w14:textId="7B1FCD6F" w:rsidR="00473BA4" w:rsidRPr="000170CC" w:rsidRDefault="0086252E" w:rsidP="006356C1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ราคาตลาด</w:t>
            </w:r>
          </w:p>
        </w:tc>
      </w:tr>
      <w:tr w:rsidR="000E68B5" w:rsidRPr="000170CC" w14:paraId="4ECB9EED" w14:textId="77777777" w:rsidTr="006356C1">
        <w:tc>
          <w:tcPr>
            <w:tcW w:w="3652" w:type="dxa"/>
            <w:tcBorders>
              <w:left w:val="nil"/>
              <w:right w:val="nil"/>
            </w:tcBorders>
            <w:vAlign w:val="bottom"/>
          </w:tcPr>
          <w:p w14:paraId="48FDC657" w14:textId="77777777" w:rsidR="000E68B5" w:rsidRPr="000170CC" w:rsidRDefault="000E68B5" w:rsidP="000E68B5">
            <w:pPr>
              <w:pStyle w:val="1"/>
              <w:widowControl/>
              <w:ind w:left="-108"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ขายอุปกรณ์สำนักงาน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และยานพาหนะ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AAECC46" w14:textId="77777777" w:rsidR="000E68B5" w:rsidRPr="000170CC" w:rsidRDefault="000E68B5" w:rsidP="006356C1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6091" w:type="dxa"/>
            <w:tcBorders>
              <w:left w:val="nil"/>
              <w:right w:val="nil"/>
            </w:tcBorders>
            <w:vAlign w:val="bottom"/>
          </w:tcPr>
          <w:p w14:paraId="2EDF7D03" w14:textId="77777777" w:rsidR="000E68B5" w:rsidRPr="000170CC" w:rsidRDefault="000E68B5" w:rsidP="006356C1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473BA4" w:rsidRPr="000170CC" w14:paraId="437F2507" w14:textId="77777777" w:rsidTr="006356C1">
        <w:tc>
          <w:tcPr>
            <w:tcW w:w="3652" w:type="dxa"/>
            <w:tcBorders>
              <w:left w:val="nil"/>
              <w:right w:val="nil"/>
            </w:tcBorders>
            <w:vAlign w:val="bottom"/>
          </w:tcPr>
          <w:p w14:paraId="00868580" w14:textId="77276A4C" w:rsidR="00473BA4" w:rsidRPr="000170CC" w:rsidRDefault="00473BA4" w:rsidP="00473BA4">
            <w:pPr>
              <w:pStyle w:val="1"/>
              <w:widowControl/>
              <w:ind w:left="-108"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ค่าตอบแทนผู้บริหารที่สำคัญ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3BC27BD" w14:textId="77777777" w:rsidR="00473BA4" w:rsidRPr="000170CC" w:rsidRDefault="00473BA4" w:rsidP="00473BA4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6091" w:type="dxa"/>
            <w:tcBorders>
              <w:left w:val="nil"/>
              <w:right w:val="nil"/>
            </w:tcBorders>
            <w:vAlign w:val="bottom"/>
          </w:tcPr>
          <w:p w14:paraId="244D45E5" w14:textId="3E25E6B6" w:rsidR="00473BA4" w:rsidRPr="000170CC" w:rsidRDefault="00473BA4" w:rsidP="00473BA4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จำนวนเงินตามที่ตกลงร่วมกัน</w:t>
            </w:r>
          </w:p>
        </w:tc>
      </w:tr>
    </w:tbl>
    <w:p w14:paraId="354772E8" w14:textId="77777777" w:rsidR="00077D95" w:rsidRPr="000170CC" w:rsidRDefault="00077D95" w:rsidP="00AC4672">
      <w:pPr>
        <w:pStyle w:val="BodyText3"/>
        <w:tabs>
          <w:tab w:val="clear" w:pos="227"/>
          <w:tab w:val="left" w:pos="-5103"/>
        </w:tabs>
        <w:spacing w:line="160" w:lineRule="atLeast"/>
        <w:rPr>
          <w:highlight w:val="yellow"/>
          <w:lang w:val="en-US"/>
        </w:rPr>
      </w:pPr>
    </w:p>
    <w:p w14:paraId="4CCAC97C" w14:textId="3857B0B4" w:rsidR="000E68B5" w:rsidRPr="000170C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>รายการ</w:t>
      </w:r>
      <w:r w:rsidRPr="000170CC">
        <w:rPr>
          <w:rFonts w:ascii="Angsana New" w:hAnsi="Angsana New" w:hint="cs"/>
          <w:sz w:val="30"/>
          <w:szCs w:val="30"/>
          <w:cs/>
        </w:rPr>
        <w:t>ที่มีสาระสำคัญ</w:t>
      </w:r>
      <w:r w:rsidRPr="000170CC">
        <w:rPr>
          <w:rFonts w:ascii="Angsana New" w:hAnsi="Angsana New"/>
          <w:sz w:val="30"/>
          <w:szCs w:val="30"/>
          <w:cs/>
        </w:rPr>
        <w:t>ที่เกิดขึ้นกับบุคคล</w:t>
      </w:r>
      <w:r w:rsidRPr="000170CC">
        <w:rPr>
          <w:rFonts w:ascii="Angsana New" w:hAnsi="Angsana New" w:hint="cs"/>
          <w:sz w:val="30"/>
          <w:szCs w:val="30"/>
          <w:cs/>
        </w:rPr>
        <w:t>หรือ</w:t>
      </w:r>
      <w:r w:rsidRPr="000170CC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Pr="000170CC">
        <w:rPr>
          <w:rFonts w:ascii="Angsana New" w:hAnsi="Angsana New" w:hint="cs"/>
          <w:sz w:val="30"/>
          <w:szCs w:val="30"/>
          <w:cs/>
        </w:rPr>
        <w:t>ปี</w:t>
      </w:r>
      <w:r w:rsidRPr="000170CC">
        <w:rPr>
          <w:rFonts w:ascii="Angsana New" w:hAnsi="Angsana New"/>
          <w:sz w:val="30"/>
          <w:szCs w:val="30"/>
          <w:cs/>
        </w:rPr>
        <w:t>สิ้นสุดวันที่</w:t>
      </w:r>
      <w:r w:rsidRPr="000170CC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0170CC">
        <w:rPr>
          <w:rFonts w:ascii="Angsana New" w:hAnsi="Angsana New"/>
          <w:sz w:val="30"/>
          <w:szCs w:val="30"/>
        </w:rPr>
        <w:t>31</w:t>
      </w:r>
      <w:r w:rsidRPr="000170CC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0170CC">
        <w:rPr>
          <w:rFonts w:ascii="Angsana New" w:hAnsi="Angsana New" w:hint="cs"/>
          <w:sz w:val="30"/>
          <w:szCs w:val="30"/>
          <w:cs/>
        </w:rPr>
        <w:t>ธันวาคม</w:t>
      </w:r>
      <w:r w:rsidRPr="000170CC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0170CC">
        <w:rPr>
          <w:rFonts w:ascii="Angsana New" w:hAnsi="Angsana New"/>
          <w:sz w:val="30"/>
          <w:szCs w:val="30"/>
          <w:cs/>
        </w:rPr>
        <w:t>มีดังนี้</w:t>
      </w:r>
    </w:p>
    <w:p w14:paraId="1AA06BA5" w14:textId="77777777" w:rsidR="000E68B5" w:rsidRPr="000170CC" w:rsidRDefault="000E68B5" w:rsidP="000E68B5">
      <w:pPr>
        <w:rPr>
          <w:rFonts w:ascii="Angsana New" w:hAnsi="Angsana New"/>
          <w:sz w:val="30"/>
          <w:szCs w:val="30"/>
          <w:highlight w:val="yellow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4111"/>
        <w:gridCol w:w="1168"/>
        <w:gridCol w:w="240"/>
        <w:gridCol w:w="1168"/>
        <w:gridCol w:w="236"/>
        <w:gridCol w:w="1169"/>
        <w:gridCol w:w="237"/>
        <w:gridCol w:w="1169"/>
      </w:tblGrid>
      <w:tr w:rsidR="000E68B5" w:rsidRPr="000170CC" w14:paraId="732760BA" w14:textId="77777777" w:rsidTr="006356C1">
        <w:tc>
          <w:tcPr>
            <w:tcW w:w="4111" w:type="dxa"/>
          </w:tcPr>
          <w:p w14:paraId="174E6B5E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3679A122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</w:p>
        </w:tc>
      </w:tr>
      <w:tr w:rsidR="000E68B5" w:rsidRPr="000170CC" w14:paraId="6107C0A0" w14:textId="77777777" w:rsidTr="006356C1">
        <w:tc>
          <w:tcPr>
            <w:tcW w:w="4111" w:type="dxa"/>
          </w:tcPr>
          <w:p w14:paraId="48B6B56F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5B3287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9AE184B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E6D861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74D4" w:rsidRPr="000170CC" w14:paraId="59CFEC26" w14:textId="77777777" w:rsidTr="006356C1">
        <w:tc>
          <w:tcPr>
            <w:tcW w:w="4111" w:type="dxa"/>
            <w:vAlign w:val="bottom"/>
          </w:tcPr>
          <w:p w14:paraId="0175AD98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1502D" w14:textId="26E4F8DC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53BD8B6A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A4846" w14:textId="64889173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1ED370A9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5C4F5" w14:textId="06DA901A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7CB1C25E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7A8868" w14:textId="36C23782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4874D4" w:rsidRPr="000170CC" w14:paraId="33F6DFA7" w14:textId="77777777" w:rsidTr="006356C1">
        <w:tc>
          <w:tcPr>
            <w:tcW w:w="4111" w:type="dxa"/>
            <w:vAlign w:val="bottom"/>
          </w:tcPr>
          <w:p w14:paraId="18A35D00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70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4E3391C1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</w:tcPr>
          <w:p w14:paraId="2B6B8144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564AD39C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0FA4F392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4620F118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7" w:type="dxa"/>
          </w:tcPr>
          <w:p w14:paraId="78CE0360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12647C07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4874D4" w:rsidRPr="000170CC" w14:paraId="354E070B" w14:textId="77777777" w:rsidTr="006356C1">
        <w:tc>
          <w:tcPr>
            <w:tcW w:w="4111" w:type="dxa"/>
            <w:vAlign w:val="bottom"/>
          </w:tcPr>
          <w:p w14:paraId="20EECB9B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68" w:type="dxa"/>
            <w:tcBorders>
              <w:bottom w:val="double" w:sz="4" w:space="0" w:color="auto"/>
            </w:tcBorders>
            <w:vAlign w:val="bottom"/>
          </w:tcPr>
          <w:p w14:paraId="0405CD28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6D9C34D2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vAlign w:val="bottom"/>
          </w:tcPr>
          <w:p w14:paraId="1CA34C76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FB8FB32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36898D13" w14:textId="69D1F000" w:rsidR="004874D4" w:rsidRPr="000170CC" w:rsidRDefault="000170CC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40,806</w:t>
            </w:r>
          </w:p>
        </w:tc>
        <w:tc>
          <w:tcPr>
            <w:tcW w:w="237" w:type="dxa"/>
          </w:tcPr>
          <w:p w14:paraId="55F5D88F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5381CACD" w14:textId="2AF4DFD3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43,905</w:t>
            </w:r>
          </w:p>
        </w:tc>
      </w:tr>
      <w:tr w:rsidR="004874D4" w:rsidRPr="000170CC" w14:paraId="0E53CE98" w14:textId="77777777" w:rsidTr="006356C1">
        <w:tc>
          <w:tcPr>
            <w:tcW w:w="4111" w:type="dxa"/>
            <w:vAlign w:val="bottom"/>
          </w:tcPr>
          <w:p w14:paraId="0D711268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5DBD85A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1E07D3DB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D574643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82F39AE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6C48AAD" w14:textId="76E9871B" w:rsidR="004874D4" w:rsidRPr="000170CC" w:rsidRDefault="000170CC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17,677</w:t>
            </w:r>
          </w:p>
        </w:tc>
        <w:tc>
          <w:tcPr>
            <w:tcW w:w="237" w:type="dxa"/>
          </w:tcPr>
          <w:p w14:paraId="0D08C6BF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4BD5432" w14:textId="778787BF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20,447</w:t>
            </w:r>
          </w:p>
        </w:tc>
      </w:tr>
      <w:tr w:rsidR="004874D4" w:rsidRPr="000170CC" w14:paraId="0CE1EC2C" w14:textId="77777777" w:rsidTr="006356C1">
        <w:tc>
          <w:tcPr>
            <w:tcW w:w="4111" w:type="dxa"/>
            <w:vAlign w:val="bottom"/>
          </w:tcPr>
          <w:p w14:paraId="458E3E26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ค่าเช่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CF306B3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12550B7F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3A6D463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22EBE39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444589" w14:textId="58EDC524" w:rsidR="004874D4" w:rsidRPr="000170CC" w:rsidRDefault="000170CC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324</w:t>
            </w:r>
          </w:p>
        </w:tc>
        <w:tc>
          <w:tcPr>
            <w:tcW w:w="237" w:type="dxa"/>
          </w:tcPr>
          <w:p w14:paraId="242C4E6C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2C93ACF" w14:textId="7B61197C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864</w:t>
            </w:r>
          </w:p>
        </w:tc>
      </w:tr>
      <w:tr w:rsidR="004874D4" w:rsidRPr="000170CC" w14:paraId="64FA5BDC" w14:textId="77777777" w:rsidTr="006356C1">
        <w:tc>
          <w:tcPr>
            <w:tcW w:w="4111" w:type="dxa"/>
            <w:vAlign w:val="bottom"/>
          </w:tcPr>
          <w:p w14:paraId="522E06B6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AC44CD5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67C4639D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42E6EE0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4607658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3A8E841" w14:textId="5F58309D" w:rsidR="004874D4" w:rsidRPr="000170CC" w:rsidRDefault="000170CC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8,735</w:t>
            </w:r>
          </w:p>
        </w:tc>
        <w:tc>
          <w:tcPr>
            <w:tcW w:w="237" w:type="dxa"/>
          </w:tcPr>
          <w:p w14:paraId="31E30119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CADDCBE" w14:textId="5C6D5ED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23,407</w:t>
            </w:r>
          </w:p>
        </w:tc>
      </w:tr>
      <w:tr w:rsidR="000E68B5" w:rsidRPr="000170CC" w14:paraId="4E50463C" w14:textId="77777777" w:rsidTr="006356C1">
        <w:tc>
          <w:tcPr>
            <w:tcW w:w="4111" w:type="dxa"/>
            <w:vAlign w:val="bottom"/>
          </w:tcPr>
          <w:p w14:paraId="3FA15AA8" w14:textId="77777777" w:rsidR="000E68B5" w:rsidRPr="000170CC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2C1FABAF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40" w:type="dxa"/>
          </w:tcPr>
          <w:p w14:paraId="560A2B72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5F318A35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</w:tcPr>
          <w:p w14:paraId="0A8FEC46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4E67E4D0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7" w:type="dxa"/>
          </w:tcPr>
          <w:p w14:paraId="02C1DFED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62B82AD6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78A34B41" w14:textId="77777777" w:rsidR="000E68B5" w:rsidRPr="000170C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EF97C36" w14:textId="77777777" w:rsidR="004242D7" w:rsidRDefault="004242D7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890CDAC" w14:textId="77777777" w:rsidR="009168DD" w:rsidRPr="000170CC" w:rsidRDefault="009168DD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4111"/>
        <w:gridCol w:w="1168"/>
        <w:gridCol w:w="240"/>
        <w:gridCol w:w="1168"/>
        <w:gridCol w:w="236"/>
        <w:gridCol w:w="1169"/>
        <w:gridCol w:w="237"/>
        <w:gridCol w:w="1169"/>
      </w:tblGrid>
      <w:tr w:rsidR="000E68B5" w:rsidRPr="000170CC" w14:paraId="5455DCA8" w14:textId="77777777" w:rsidTr="00A23112">
        <w:trPr>
          <w:tblHeader/>
        </w:trPr>
        <w:tc>
          <w:tcPr>
            <w:tcW w:w="4111" w:type="dxa"/>
          </w:tcPr>
          <w:p w14:paraId="64B30B17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43BD6844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0E68B5" w:rsidRPr="000170CC" w14:paraId="0AD53C10" w14:textId="77777777" w:rsidTr="00A23112">
        <w:trPr>
          <w:tblHeader/>
        </w:trPr>
        <w:tc>
          <w:tcPr>
            <w:tcW w:w="4111" w:type="dxa"/>
          </w:tcPr>
          <w:p w14:paraId="7CFEFEB5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7E5240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2263BB0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CCB1FF" w14:textId="77777777" w:rsidR="000E68B5" w:rsidRPr="000170CC" w:rsidRDefault="000E68B5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74D4" w:rsidRPr="000170CC" w14:paraId="66E676F9" w14:textId="77777777" w:rsidTr="00A23112">
        <w:trPr>
          <w:tblHeader/>
        </w:trPr>
        <w:tc>
          <w:tcPr>
            <w:tcW w:w="4111" w:type="dxa"/>
            <w:vAlign w:val="bottom"/>
          </w:tcPr>
          <w:p w14:paraId="316DDCAC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7886D" w14:textId="490D2E13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41F9A48D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2A7EBB" w14:textId="22FA89A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764C86AD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D78445" w14:textId="37C04721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16FA3ACA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E0445" w14:textId="46ACA5C2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4874D4" w:rsidRPr="000170CC" w14:paraId="3C5514CE" w14:textId="77777777" w:rsidTr="00051FBE">
        <w:tc>
          <w:tcPr>
            <w:tcW w:w="4111" w:type="dxa"/>
            <w:vAlign w:val="bottom"/>
          </w:tcPr>
          <w:p w14:paraId="326F193B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170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68" w:type="dxa"/>
          </w:tcPr>
          <w:p w14:paraId="6B27C00D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</w:tcPr>
          <w:p w14:paraId="6EFFA7D5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</w:tcPr>
          <w:p w14:paraId="60D692FC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2D1AA16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</w:tcPr>
          <w:p w14:paraId="6076CDFB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7" w:type="dxa"/>
          </w:tcPr>
          <w:p w14:paraId="48C8F4AB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</w:tcPr>
          <w:p w14:paraId="605F1FD5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4874D4" w:rsidRPr="000170CC" w14:paraId="6969E14D" w14:textId="77777777" w:rsidTr="00051FBE">
        <w:tc>
          <w:tcPr>
            <w:tcW w:w="4111" w:type="dxa"/>
          </w:tcPr>
          <w:p w14:paraId="68258131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01DA24E6" w14:textId="3FDD231A" w:rsidR="004874D4" w:rsidRPr="000170CC" w:rsidRDefault="00E07466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252</w:t>
            </w:r>
          </w:p>
        </w:tc>
        <w:tc>
          <w:tcPr>
            <w:tcW w:w="240" w:type="dxa"/>
          </w:tcPr>
          <w:p w14:paraId="28C634D8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56E5F92B" w14:textId="09F05B6B" w:rsidR="004874D4" w:rsidRPr="000170CC" w:rsidRDefault="004874D4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432</w:t>
            </w:r>
          </w:p>
        </w:tc>
        <w:tc>
          <w:tcPr>
            <w:tcW w:w="236" w:type="dxa"/>
          </w:tcPr>
          <w:p w14:paraId="4F94C807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19CA937B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B888E7C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10CED263" w14:textId="59620B09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874D4" w:rsidRPr="000170CC" w14:paraId="39C76ECE" w14:textId="77777777" w:rsidTr="00051FBE">
        <w:tc>
          <w:tcPr>
            <w:tcW w:w="4111" w:type="dxa"/>
          </w:tcPr>
          <w:p w14:paraId="1DF52FCD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จำนวนเงินขั้นต้นที่จ่ายชำระ</w:t>
            </w: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6237835E" w14:textId="77777777" w:rsidR="004874D4" w:rsidRPr="000170CC" w:rsidRDefault="004874D4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6B79A53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4CA80837" w14:textId="77777777" w:rsidR="004874D4" w:rsidRPr="000170CC" w:rsidRDefault="004874D4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500A4F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4AA85ADB" w14:textId="77777777" w:rsidR="004874D4" w:rsidRPr="000170CC" w:rsidRDefault="004874D4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7B25B73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506B2717" w14:textId="77777777" w:rsidR="004874D4" w:rsidRPr="000170CC" w:rsidRDefault="004874D4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74D4" w:rsidRPr="000170CC" w14:paraId="50669A36" w14:textId="77777777" w:rsidTr="006356C1">
        <w:tc>
          <w:tcPr>
            <w:tcW w:w="4111" w:type="dxa"/>
          </w:tcPr>
          <w:p w14:paraId="32F29952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1FF0B961" w14:textId="5072E3D3" w:rsidR="004874D4" w:rsidRPr="000170CC" w:rsidRDefault="00E07466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14,784</w:t>
            </w:r>
          </w:p>
        </w:tc>
        <w:tc>
          <w:tcPr>
            <w:tcW w:w="240" w:type="dxa"/>
          </w:tcPr>
          <w:p w14:paraId="710488DD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56038331" w14:textId="5DC08DDB" w:rsidR="004874D4" w:rsidRPr="000170CC" w:rsidRDefault="004874D4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17,272</w:t>
            </w:r>
          </w:p>
        </w:tc>
        <w:tc>
          <w:tcPr>
            <w:tcW w:w="236" w:type="dxa"/>
          </w:tcPr>
          <w:p w14:paraId="5FCCC0D8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4D0F1AB3" w14:textId="51F402D1" w:rsidR="004874D4" w:rsidRPr="000170CC" w:rsidRDefault="00982CD3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14,784</w:t>
            </w:r>
          </w:p>
        </w:tc>
        <w:tc>
          <w:tcPr>
            <w:tcW w:w="237" w:type="dxa"/>
          </w:tcPr>
          <w:p w14:paraId="57802502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6A18B1B7" w14:textId="71056630" w:rsidR="004874D4" w:rsidRPr="000170CC" w:rsidRDefault="004874D4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17,272</w:t>
            </w:r>
          </w:p>
        </w:tc>
      </w:tr>
      <w:tr w:rsidR="004874D4" w:rsidRPr="000170CC" w14:paraId="555426B1" w14:textId="77777777" w:rsidTr="008F1669">
        <w:tc>
          <w:tcPr>
            <w:tcW w:w="4111" w:type="dxa"/>
            <w:vAlign w:val="bottom"/>
          </w:tcPr>
          <w:p w14:paraId="0B36F691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</w:tcPr>
          <w:p w14:paraId="569DD032" w14:textId="60D9FC36" w:rsidR="004874D4" w:rsidRPr="000170CC" w:rsidRDefault="00E07466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420</w:t>
            </w:r>
          </w:p>
        </w:tc>
        <w:tc>
          <w:tcPr>
            <w:tcW w:w="240" w:type="dxa"/>
          </w:tcPr>
          <w:p w14:paraId="7F48FEDA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</w:tcPr>
          <w:p w14:paraId="2E65F898" w14:textId="3D482198" w:rsidR="004874D4" w:rsidRPr="000170CC" w:rsidRDefault="004874D4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1,415</w:t>
            </w:r>
          </w:p>
        </w:tc>
        <w:tc>
          <w:tcPr>
            <w:tcW w:w="236" w:type="dxa"/>
          </w:tcPr>
          <w:p w14:paraId="18FE9B64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A9BF955" w14:textId="0EFA66A3" w:rsidR="004874D4" w:rsidRPr="000170CC" w:rsidRDefault="00982CD3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420</w:t>
            </w:r>
          </w:p>
        </w:tc>
        <w:tc>
          <w:tcPr>
            <w:tcW w:w="237" w:type="dxa"/>
          </w:tcPr>
          <w:p w14:paraId="4CB91FF3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50B80AB" w14:textId="45323DFB" w:rsidR="004874D4" w:rsidRPr="000170CC" w:rsidRDefault="004874D4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1,415</w:t>
            </w:r>
          </w:p>
        </w:tc>
      </w:tr>
      <w:tr w:rsidR="004874D4" w:rsidRPr="000170CC" w14:paraId="502F499D" w14:textId="77777777" w:rsidTr="006356C1">
        <w:tc>
          <w:tcPr>
            <w:tcW w:w="4111" w:type="dxa"/>
            <w:vAlign w:val="bottom"/>
          </w:tcPr>
          <w:p w14:paraId="185D36D6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ซื้อยานพาหนะเพื่อให้เช่าซื้อ</w:t>
            </w: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</w:tcPr>
          <w:p w14:paraId="4B0D5DBF" w14:textId="77FFA914" w:rsidR="004874D4" w:rsidRPr="000170CC" w:rsidRDefault="00E07466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69,521</w:t>
            </w:r>
          </w:p>
        </w:tc>
        <w:tc>
          <w:tcPr>
            <w:tcW w:w="240" w:type="dxa"/>
          </w:tcPr>
          <w:p w14:paraId="5AD25674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</w:tcPr>
          <w:p w14:paraId="524B99D3" w14:textId="3B02B85C" w:rsidR="004874D4" w:rsidRPr="000170CC" w:rsidRDefault="004874D4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88,786</w:t>
            </w:r>
          </w:p>
        </w:tc>
        <w:tc>
          <w:tcPr>
            <w:tcW w:w="236" w:type="dxa"/>
          </w:tcPr>
          <w:p w14:paraId="39590CE5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8506D7B" w14:textId="37403CDB" w:rsidR="004874D4" w:rsidRPr="000170CC" w:rsidRDefault="00982CD3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084DBAE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3EC6D70" w14:textId="661AF3C9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874D4" w:rsidRPr="000170CC" w14:paraId="115A9CC6" w14:textId="77777777" w:rsidTr="006356C1">
        <w:tc>
          <w:tcPr>
            <w:tcW w:w="4111" w:type="dxa"/>
            <w:vAlign w:val="bottom"/>
          </w:tcPr>
          <w:p w14:paraId="4127E37A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ซื้ออุปกรณ์สำนักงานและระบบโปรแกรม</w:t>
            </w: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</w:tcPr>
          <w:p w14:paraId="324E9830" w14:textId="1F03878F" w:rsidR="004874D4" w:rsidRPr="000170CC" w:rsidRDefault="00E07466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252</w:t>
            </w:r>
          </w:p>
        </w:tc>
        <w:tc>
          <w:tcPr>
            <w:tcW w:w="240" w:type="dxa"/>
          </w:tcPr>
          <w:p w14:paraId="0C312D40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</w:tcPr>
          <w:p w14:paraId="55A1B27C" w14:textId="049D85C9" w:rsidR="004874D4" w:rsidRPr="000170CC" w:rsidRDefault="004874D4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403</w:t>
            </w:r>
          </w:p>
        </w:tc>
        <w:tc>
          <w:tcPr>
            <w:tcW w:w="236" w:type="dxa"/>
          </w:tcPr>
          <w:p w14:paraId="37492EC4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D93E860" w14:textId="04939FD1" w:rsidR="004874D4" w:rsidRPr="000170CC" w:rsidRDefault="00982CD3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252</w:t>
            </w:r>
          </w:p>
        </w:tc>
        <w:tc>
          <w:tcPr>
            <w:tcW w:w="237" w:type="dxa"/>
          </w:tcPr>
          <w:p w14:paraId="7E46762D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0308B3D" w14:textId="39435FEC" w:rsidR="004874D4" w:rsidRPr="000170CC" w:rsidRDefault="004874D4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403</w:t>
            </w:r>
          </w:p>
        </w:tc>
      </w:tr>
      <w:tr w:rsidR="00982CD3" w:rsidRPr="000170CC" w14:paraId="78E48ADA" w14:textId="77777777" w:rsidTr="006356C1">
        <w:tc>
          <w:tcPr>
            <w:tcW w:w="4111" w:type="dxa"/>
            <w:vAlign w:val="bottom"/>
          </w:tcPr>
          <w:p w14:paraId="0470CCCE" w14:textId="56F93ED7" w:rsidR="00982CD3" w:rsidRPr="000170CC" w:rsidRDefault="00982CD3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82CD3">
              <w:rPr>
                <w:rFonts w:ascii="Angsana New" w:hAnsi="Angsana New"/>
                <w:sz w:val="30"/>
                <w:szCs w:val="30"/>
                <w:cs/>
              </w:rPr>
              <w:t>ขายอุปกรณ์สำนักงานและยานพาหนะ</w:t>
            </w: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</w:tcPr>
          <w:p w14:paraId="766DA76A" w14:textId="4ED18326" w:rsidR="00982CD3" w:rsidRDefault="00982CD3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1,458</w:t>
            </w:r>
          </w:p>
        </w:tc>
        <w:tc>
          <w:tcPr>
            <w:tcW w:w="240" w:type="dxa"/>
          </w:tcPr>
          <w:p w14:paraId="67BC90A1" w14:textId="77777777" w:rsidR="00982CD3" w:rsidRPr="000170CC" w:rsidRDefault="00982CD3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</w:tcPr>
          <w:p w14:paraId="48056BE5" w14:textId="092036CA" w:rsidR="00982CD3" w:rsidRPr="000170CC" w:rsidRDefault="00982CD3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14:paraId="13091041" w14:textId="77777777" w:rsidR="00982CD3" w:rsidRPr="000170CC" w:rsidRDefault="00982CD3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C13BD8" w14:textId="2A5B9ECD" w:rsidR="00982CD3" w:rsidRPr="000170CC" w:rsidRDefault="00982CD3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237" w:type="dxa"/>
          </w:tcPr>
          <w:p w14:paraId="5921AA14" w14:textId="77777777" w:rsidR="00982CD3" w:rsidRPr="000170CC" w:rsidRDefault="00982CD3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B86AE95" w14:textId="3429008B" w:rsidR="00982CD3" w:rsidRPr="000170CC" w:rsidRDefault="00982CD3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4874D4" w:rsidRPr="000170CC" w14:paraId="65551032" w14:textId="77777777" w:rsidTr="008F1669">
        <w:tc>
          <w:tcPr>
            <w:tcW w:w="4111" w:type="dxa"/>
            <w:vAlign w:val="bottom"/>
          </w:tcPr>
          <w:p w14:paraId="169810AE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</w:tcPr>
          <w:p w14:paraId="62C4A5F8" w14:textId="245CDCF9" w:rsidR="004874D4" w:rsidRPr="000170CC" w:rsidRDefault="00E07466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9,433</w:t>
            </w:r>
          </w:p>
        </w:tc>
        <w:tc>
          <w:tcPr>
            <w:tcW w:w="240" w:type="dxa"/>
          </w:tcPr>
          <w:p w14:paraId="2D20153A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</w:tcPr>
          <w:p w14:paraId="42DB2EC2" w14:textId="7C0601CE" w:rsidR="004874D4" w:rsidRPr="000170CC" w:rsidRDefault="004874D4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10,663</w:t>
            </w:r>
          </w:p>
        </w:tc>
        <w:tc>
          <w:tcPr>
            <w:tcW w:w="236" w:type="dxa"/>
          </w:tcPr>
          <w:p w14:paraId="6D9D9666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19FC3A9" w14:textId="7FB880EB" w:rsidR="004874D4" w:rsidRPr="000170CC" w:rsidRDefault="00982CD3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9,433</w:t>
            </w:r>
          </w:p>
        </w:tc>
        <w:tc>
          <w:tcPr>
            <w:tcW w:w="237" w:type="dxa"/>
          </w:tcPr>
          <w:p w14:paraId="792206EE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970BED1" w14:textId="34C00EC5" w:rsidR="004874D4" w:rsidRPr="000170CC" w:rsidRDefault="004874D4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10,663</w:t>
            </w:r>
          </w:p>
        </w:tc>
      </w:tr>
      <w:tr w:rsidR="004874D4" w:rsidRPr="000170CC" w14:paraId="567E08B3" w14:textId="77777777" w:rsidTr="008F1669">
        <w:tc>
          <w:tcPr>
            <w:tcW w:w="4111" w:type="dxa"/>
            <w:vAlign w:val="bottom"/>
          </w:tcPr>
          <w:p w14:paraId="0B5B37D1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</w:tcPr>
          <w:p w14:paraId="457904BF" w14:textId="3F8B2E30" w:rsidR="004874D4" w:rsidRPr="000170CC" w:rsidRDefault="00E07466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240" w:type="dxa"/>
          </w:tcPr>
          <w:p w14:paraId="4EB7F997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</w:tcPr>
          <w:p w14:paraId="02EEE668" w14:textId="08D47CAE" w:rsidR="004874D4" w:rsidRPr="000170CC" w:rsidRDefault="004874D4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7,000</w:t>
            </w:r>
          </w:p>
        </w:tc>
        <w:tc>
          <w:tcPr>
            <w:tcW w:w="236" w:type="dxa"/>
          </w:tcPr>
          <w:p w14:paraId="2209E160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017DF30" w14:textId="6833FBD5" w:rsidR="004874D4" w:rsidRPr="000170CC" w:rsidRDefault="00982CD3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1,285</w:t>
            </w:r>
          </w:p>
        </w:tc>
        <w:tc>
          <w:tcPr>
            <w:tcW w:w="237" w:type="dxa"/>
          </w:tcPr>
          <w:p w14:paraId="5EDA37EF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4A0C3A2" w14:textId="68A54081" w:rsidR="004874D4" w:rsidRPr="000170CC" w:rsidRDefault="004874D4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5,285</w:t>
            </w:r>
          </w:p>
        </w:tc>
      </w:tr>
      <w:tr w:rsidR="004874D4" w:rsidRPr="000170CC" w14:paraId="60394D65" w14:textId="77777777" w:rsidTr="008F1669">
        <w:tc>
          <w:tcPr>
            <w:tcW w:w="4111" w:type="dxa"/>
            <w:vAlign w:val="bottom"/>
          </w:tcPr>
          <w:p w14:paraId="3C2095C4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</w:tcPr>
          <w:p w14:paraId="491E58C5" w14:textId="4C797D0E" w:rsidR="004874D4" w:rsidRPr="000170CC" w:rsidRDefault="00E07466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1,446</w:t>
            </w:r>
          </w:p>
        </w:tc>
        <w:tc>
          <w:tcPr>
            <w:tcW w:w="240" w:type="dxa"/>
          </w:tcPr>
          <w:p w14:paraId="2C404BDE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</w:tcPr>
          <w:p w14:paraId="39AB565F" w14:textId="0CF6D09F" w:rsidR="004874D4" w:rsidRPr="000170CC" w:rsidRDefault="004874D4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2,707</w:t>
            </w:r>
          </w:p>
        </w:tc>
        <w:tc>
          <w:tcPr>
            <w:tcW w:w="236" w:type="dxa"/>
          </w:tcPr>
          <w:p w14:paraId="7D1D425D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87F167" w14:textId="3DC5A6D6" w:rsidR="004874D4" w:rsidRPr="000170CC" w:rsidRDefault="00982CD3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1,446</w:t>
            </w:r>
          </w:p>
        </w:tc>
        <w:tc>
          <w:tcPr>
            <w:tcW w:w="237" w:type="dxa"/>
          </w:tcPr>
          <w:p w14:paraId="0844F3EF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84EC06F" w14:textId="2C3D80EB" w:rsidR="004874D4" w:rsidRPr="000170CC" w:rsidRDefault="004874D4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2,707</w:t>
            </w:r>
          </w:p>
        </w:tc>
      </w:tr>
      <w:tr w:rsidR="004874D4" w:rsidRPr="000170CC" w14:paraId="03FEB7B7" w14:textId="77777777" w:rsidTr="008F1669">
        <w:tc>
          <w:tcPr>
            <w:tcW w:w="4111" w:type="dxa"/>
            <w:vAlign w:val="bottom"/>
          </w:tcPr>
          <w:p w14:paraId="115B0B30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ค่าเครื่องเขียนแบบพิมพ์</w:t>
            </w: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</w:tcPr>
          <w:p w14:paraId="6CC8EEB3" w14:textId="1D948BFD" w:rsidR="004874D4" w:rsidRPr="000170CC" w:rsidRDefault="00E07466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</w:t>
            </w:r>
            <w:r w:rsidR="003A6202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40" w:type="dxa"/>
          </w:tcPr>
          <w:p w14:paraId="737A470E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</w:tcPr>
          <w:p w14:paraId="3504D202" w14:textId="77EC7A45" w:rsidR="004874D4" w:rsidRPr="000170CC" w:rsidRDefault="004874D4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1,541</w:t>
            </w:r>
          </w:p>
        </w:tc>
        <w:tc>
          <w:tcPr>
            <w:tcW w:w="236" w:type="dxa"/>
          </w:tcPr>
          <w:p w14:paraId="14F95C30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525F86" w14:textId="369A9998" w:rsidR="004874D4" w:rsidRPr="000170CC" w:rsidRDefault="00982CD3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1,033</w:t>
            </w:r>
          </w:p>
        </w:tc>
        <w:tc>
          <w:tcPr>
            <w:tcW w:w="237" w:type="dxa"/>
          </w:tcPr>
          <w:p w14:paraId="1C277977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16B7F48" w14:textId="402B69B0" w:rsidR="004874D4" w:rsidRPr="000170CC" w:rsidRDefault="004874D4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1,531</w:t>
            </w:r>
          </w:p>
        </w:tc>
      </w:tr>
      <w:tr w:rsidR="004874D4" w:rsidRPr="000170CC" w14:paraId="56016018" w14:textId="77777777" w:rsidTr="008F1669">
        <w:tc>
          <w:tcPr>
            <w:tcW w:w="4111" w:type="dxa"/>
            <w:vAlign w:val="bottom"/>
          </w:tcPr>
          <w:p w14:paraId="5DDA90B1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</w:tcPr>
          <w:p w14:paraId="24EDAC65" w14:textId="32193446" w:rsidR="004874D4" w:rsidRPr="000170CC" w:rsidRDefault="00E07466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5,491</w:t>
            </w:r>
          </w:p>
        </w:tc>
        <w:tc>
          <w:tcPr>
            <w:tcW w:w="240" w:type="dxa"/>
          </w:tcPr>
          <w:p w14:paraId="4CFB6D37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</w:tcPr>
          <w:p w14:paraId="6499BE9B" w14:textId="2D4258F0" w:rsidR="004874D4" w:rsidRPr="000170CC" w:rsidRDefault="004874D4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4,174</w:t>
            </w:r>
          </w:p>
        </w:tc>
        <w:tc>
          <w:tcPr>
            <w:tcW w:w="236" w:type="dxa"/>
          </w:tcPr>
          <w:p w14:paraId="79322229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35587A4" w14:textId="29CFDEF1" w:rsidR="00982CD3" w:rsidRPr="000170CC" w:rsidRDefault="00982CD3" w:rsidP="00982CD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1,964</w:t>
            </w:r>
          </w:p>
        </w:tc>
        <w:tc>
          <w:tcPr>
            <w:tcW w:w="237" w:type="dxa"/>
          </w:tcPr>
          <w:p w14:paraId="53416516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ECFD3EA" w14:textId="1110433E" w:rsidR="004874D4" w:rsidRPr="000170CC" w:rsidRDefault="004874D4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2,445</w:t>
            </w:r>
          </w:p>
        </w:tc>
      </w:tr>
      <w:tr w:rsidR="004874D4" w:rsidRPr="000170CC" w14:paraId="117407F7" w14:textId="77777777" w:rsidTr="008F1669">
        <w:tc>
          <w:tcPr>
            <w:tcW w:w="4111" w:type="dxa"/>
            <w:vAlign w:val="bottom"/>
          </w:tcPr>
          <w:p w14:paraId="0DD05961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</w:tcPr>
          <w:p w14:paraId="0D019DDB" w14:textId="4F5C4C90" w:rsidR="004874D4" w:rsidRPr="000170CC" w:rsidRDefault="00E07466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27,87</w:t>
            </w:r>
            <w:r w:rsidR="009C35B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0" w:type="dxa"/>
          </w:tcPr>
          <w:p w14:paraId="12119634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</w:tcPr>
          <w:p w14:paraId="47BC12D8" w14:textId="6377EA66" w:rsidR="004874D4" w:rsidRPr="000170CC" w:rsidRDefault="004874D4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28,0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18</w:t>
            </w:r>
          </w:p>
        </w:tc>
        <w:tc>
          <w:tcPr>
            <w:tcW w:w="236" w:type="dxa"/>
          </w:tcPr>
          <w:p w14:paraId="152BCD07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C652FE1" w14:textId="5573120A" w:rsidR="004874D4" w:rsidRPr="000170CC" w:rsidRDefault="00982CD3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24,048</w:t>
            </w:r>
          </w:p>
        </w:tc>
        <w:tc>
          <w:tcPr>
            <w:tcW w:w="237" w:type="dxa"/>
          </w:tcPr>
          <w:p w14:paraId="60EA9644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938C24" w14:textId="1C49D809" w:rsidR="004874D4" w:rsidRPr="000170CC" w:rsidRDefault="004874D4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24,503</w:t>
            </w:r>
          </w:p>
        </w:tc>
      </w:tr>
      <w:tr w:rsidR="004874D4" w:rsidRPr="000170CC" w14:paraId="2751300D" w14:textId="77777777" w:rsidTr="006356C1">
        <w:tc>
          <w:tcPr>
            <w:tcW w:w="4111" w:type="dxa"/>
            <w:vAlign w:val="bottom"/>
          </w:tcPr>
          <w:p w14:paraId="2B623BC4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729B880C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40" w:type="dxa"/>
          </w:tcPr>
          <w:p w14:paraId="53BF16E4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64DDFD45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334A351B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40E41C02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7" w:type="dxa"/>
          </w:tcPr>
          <w:p w14:paraId="0A135258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224AB6BD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4874D4" w:rsidRPr="000170CC" w14:paraId="53B87018" w14:textId="77777777" w:rsidTr="006356C1">
        <w:tc>
          <w:tcPr>
            <w:tcW w:w="4111" w:type="dxa"/>
            <w:vAlign w:val="bottom"/>
          </w:tcPr>
          <w:p w14:paraId="70AD2FD2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70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68" w:type="dxa"/>
          </w:tcPr>
          <w:p w14:paraId="3F1087F8" w14:textId="77777777" w:rsidR="004874D4" w:rsidRPr="000170CC" w:rsidRDefault="004874D4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83D1885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AE2A7F1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51ABAE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C3417F8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45882BD5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40660B3" w14:textId="77777777" w:rsidR="004874D4" w:rsidRPr="000170CC" w:rsidRDefault="004874D4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74D4" w:rsidRPr="000170CC" w14:paraId="7B363683" w14:textId="77777777" w:rsidTr="006356C1">
        <w:tc>
          <w:tcPr>
            <w:tcW w:w="4111" w:type="dxa"/>
            <w:vAlign w:val="bottom"/>
          </w:tcPr>
          <w:p w14:paraId="65B123FB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จำนวนเงินขั้นต้นที่จ่ายชำระ</w:t>
            </w:r>
          </w:p>
        </w:tc>
        <w:tc>
          <w:tcPr>
            <w:tcW w:w="1168" w:type="dxa"/>
          </w:tcPr>
          <w:p w14:paraId="57BE372A" w14:textId="77777777" w:rsidR="004874D4" w:rsidRPr="000170CC" w:rsidRDefault="004874D4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37571E13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429943F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290A74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382EE9D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1108DB26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BCBF9AE" w14:textId="77777777" w:rsidR="004874D4" w:rsidRPr="000170CC" w:rsidRDefault="004874D4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74D4" w:rsidRPr="000170CC" w14:paraId="37042A24" w14:textId="77777777" w:rsidTr="008F1669">
        <w:tc>
          <w:tcPr>
            <w:tcW w:w="4111" w:type="dxa"/>
            <w:vAlign w:val="bottom"/>
          </w:tcPr>
          <w:p w14:paraId="69D64988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5CCFCFAE" w14:textId="6E7C1A8E" w:rsidR="004874D4" w:rsidRPr="000170CC" w:rsidRDefault="00982CD3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1,800</w:t>
            </w:r>
          </w:p>
        </w:tc>
        <w:tc>
          <w:tcPr>
            <w:tcW w:w="240" w:type="dxa"/>
          </w:tcPr>
          <w:p w14:paraId="2B5F27EB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7C8B36D0" w14:textId="5B72B34C" w:rsidR="004874D4" w:rsidRPr="000170CC" w:rsidRDefault="004874D4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1,800</w:t>
            </w:r>
          </w:p>
        </w:tc>
        <w:tc>
          <w:tcPr>
            <w:tcW w:w="236" w:type="dxa"/>
          </w:tcPr>
          <w:p w14:paraId="03C2BE9B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6116E94B" w14:textId="538FC304" w:rsidR="004874D4" w:rsidRPr="000170CC" w:rsidRDefault="00982CD3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1,800</w:t>
            </w:r>
          </w:p>
        </w:tc>
        <w:tc>
          <w:tcPr>
            <w:tcW w:w="237" w:type="dxa"/>
          </w:tcPr>
          <w:p w14:paraId="4700C9CC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044A7200" w14:textId="66AF6E5E" w:rsidR="004874D4" w:rsidRPr="000170CC" w:rsidRDefault="004874D4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1,800</w:t>
            </w:r>
          </w:p>
        </w:tc>
      </w:tr>
      <w:tr w:rsidR="004874D4" w:rsidRPr="000170CC" w14:paraId="35C575DE" w14:textId="77777777" w:rsidTr="008F1669">
        <w:tc>
          <w:tcPr>
            <w:tcW w:w="4111" w:type="dxa"/>
            <w:vAlign w:val="bottom"/>
          </w:tcPr>
          <w:p w14:paraId="35D16D23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E54AB2F" w14:textId="30ACE648" w:rsidR="004874D4" w:rsidRPr="000170CC" w:rsidRDefault="00982CD3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133</w:t>
            </w:r>
          </w:p>
        </w:tc>
        <w:tc>
          <w:tcPr>
            <w:tcW w:w="240" w:type="dxa"/>
          </w:tcPr>
          <w:p w14:paraId="51381140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EFAA2A8" w14:textId="16C203D6" w:rsidR="004874D4" w:rsidRPr="000170CC" w:rsidRDefault="004874D4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236" w:type="dxa"/>
          </w:tcPr>
          <w:p w14:paraId="203F0224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C41E357" w14:textId="30780B3B" w:rsidR="004874D4" w:rsidRPr="000170CC" w:rsidRDefault="00982CD3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133</w:t>
            </w:r>
          </w:p>
        </w:tc>
        <w:tc>
          <w:tcPr>
            <w:tcW w:w="237" w:type="dxa"/>
          </w:tcPr>
          <w:p w14:paraId="76BB4649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9845BE1" w14:textId="2D907CBC" w:rsidR="004874D4" w:rsidRPr="000170CC" w:rsidRDefault="004874D4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94</w:t>
            </w:r>
          </w:p>
        </w:tc>
      </w:tr>
      <w:tr w:rsidR="004874D4" w:rsidRPr="000170CC" w14:paraId="7B15E223" w14:textId="77777777" w:rsidTr="0084648B">
        <w:tc>
          <w:tcPr>
            <w:tcW w:w="4111" w:type="dxa"/>
            <w:vAlign w:val="bottom"/>
          </w:tcPr>
          <w:p w14:paraId="3419436E" w14:textId="0377D99F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ขายสินทรัพย์ที่ไม่ได้ใช้ในการดำเนินงาน</w:t>
            </w: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83C986B" w14:textId="740B20C2" w:rsidR="004874D4" w:rsidRPr="000170CC" w:rsidRDefault="00982CD3" w:rsidP="00982CD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7B02952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C2E1093" w14:textId="1934A10C" w:rsidR="004874D4" w:rsidRPr="000170CC" w:rsidRDefault="004874D4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20,882</w:t>
            </w:r>
          </w:p>
        </w:tc>
        <w:tc>
          <w:tcPr>
            <w:tcW w:w="236" w:type="dxa"/>
          </w:tcPr>
          <w:p w14:paraId="2E3E8C74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09F08B2" w14:textId="0853A9E8" w:rsidR="004874D4" w:rsidRPr="000170CC" w:rsidRDefault="00982CD3" w:rsidP="00982CD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01D643C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29B4E40" w14:textId="72CE5F9C" w:rsidR="004874D4" w:rsidRPr="000170CC" w:rsidRDefault="004874D4" w:rsidP="004874D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20,882</w:t>
            </w:r>
          </w:p>
        </w:tc>
      </w:tr>
      <w:tr w:rsidR="004874D4" w:rsidRPr="000170CC" w14:paraId="0C6542CF" w14:textId="77777777" w:rsidTr="00A23112">
        <w:tc>
          <w:tcPr>
            <w:tcW w:w="4111" w:type="dxa"/>
            <w:vAlign w:val="bottom"/>
          </w:tcPr>
          <w:p w14:paraId="28BA22F7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07DC1BB3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40" w:type="dxa"/>
          </w:tcPr>
          <w:p w14:paraId="221F5DD3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285F192F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6355D605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6F0075A0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7" w:type="dxa"/>
          </w:tcPr>
          <w:p w14:paraId="7FAD65F8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3A2DDC32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4874D4" w:rsidRPr="000170CC" w14:paraId="7018BCD8" w14:textId="77777777" w:rsidTr="00A23112">
        <w:tc>
          <w:tcPr>
            <w:tcW w:w="4111" w:type="dxa"/>
            <w:vAlign w:val="bottom"/>
          </w:tcPr>
          <w:p w14:paraId="4254007A" w14:textId="23CE0FE6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68" w:type="dxa"/>
            <w:vAlign w:val="bottom"/>
          </w:tcPr>
          <w:p w14:paraId="2BA3230F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2C84CF04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7E069AC0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E6BB0D5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646BC999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1621D3D8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2AC8B01B" w14:textId="77777777" w:rsidR="004874D4" w:rsidRPr="000170CC" w:rsidRDefault="004874D4" w:rsidP="0048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3F89" w:rsidRPr="000170CC" w14:paraId="5F75EBB4" w14:textId="77777777" w:rsidTr="00A23112">
        <w:tc>
          <w:tcPr>
            <w:tcW w:w="4111" w:type="dxa"/>
            <w:vAlign w:val="bottom"/>
          </w:tcPr>
          <w:p w14:paraId="475893E1" w14:textId="3344BC3A" w:rsidR="00B53F89" w:rsidRPr="000170CC" w:rsidRDefault="00B53F89" w:rsidP="00B5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ซื้อหุ้นในบริษัทย่อย</w:t>
            </w:r>
          </w:p>
        </w:tc>
        <w:tc>
          <w:tcPr>
            <w:tcW w:w="1168" w:type="dxa"/>
            <w:vAlign w:val="bottom"/>
          </w:tcPr>
          <w:p w14:paraId="2C2E0132" w14:textId="6EE66233" w:rsidR="00B53F89" w:rsidRPr="000170CC" w:rsidRDefault="00B53F89" w:rsidP="00B5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7BF0A890" w14:textId="77777777" w:rsidR="00B53F89" w:rsidRPr="000170CC" w:rsidRDefault="00B53F89" w:rsidP="00B5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5A7F8E80" w14:textId="5C93F73B" w:rsidR="00B53F89" w:rsidRPr="000170CC" w:rsidRDefault="00B53F89" w:rsidP="00B53F89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5,349</w:t>
            </w:r>
          </w:p>
        </w:tc>
        <w:tc>
          <w:tcPr>
            <w:tcW w:w="236" w:type="dxa"/>
            <w:vAlign w:val="bottom"/>
          </w:tcPr>
          <w:p w14:paraId="6A8ABDCE" w14:textId="77777777" w:rsidR="00B53F89" w:rsidRPr="000170CC" w:rsidRDefault="00B53F89" w:rsidP="00B5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67A08AF5" w14:textId="6FBB7B3D" w:rsidR="00B53F89" w:rsidRPr="000170CC" w:rsidRDefault="00B53F89" w:rsidP="00B5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14FFD444" w14:textId="77777777" w:rsidR="00B53F89" w:rsidRPr="000170CC" w:rsidRDefault="00B53F89" w:rsidP="00B5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357EE076" w14:textId="3C3A47F8" w:rsidR="00B53F89" w:rsidRPr="000170CC" w:rsidRDefault="00B53F89" w:rsidP="00B53F89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5,349</w:t>
            </w:r>
          </w:p>
        </w:tc>
      </w:tr>
      <w:tr w:rsidR="00B53F89" w:rsidRPr="000170CC" w14:paraId="050EEE67" w14:textId="77777777" w:rsidTr="00A23112">
        <w:tc>
          <w:tcPr>
            <w:tcW w:w="4111" w:type="dxa"/>
            <w:vAlign w:val="bottom"/>
          </w:tcPr>
          <w:p w14:paraId="79EA926F" w14:textId="77777777" w:rsidR="00B53F89" w:rsidRPr="000170CC" w:rsidRDefault="00B53F89" w:rsidP="00B5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vAlign w:val="bottom"/>
          </w:tcPr>
          <w:p w14:paraId="37009F44" w14:textId="77777777" w:rsidR="00B53F89" w:rsidRPr="000170CC" w:rsidRDefault="00B53F89" w:rsidP="00B5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40" w:type="dxa"/>
            <w:vAlign w:val="bottom"/>
          </w:tcPr>
          <w:p w14:paraId="2DEABFC2" w14:textId="77777777" w:rsidR="00B53F89" w:rsidRPr="000170CC" w:rsidRDefault="00B53F89" w:rsidP="00B5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vAlign w:val="bottom"/>
          </w:tcPr>
          <w:p w14:paraId="21CB36F7" w14:textId="77777777" w:rsidR="00B53F89" w:rsidRPr="000170CC" w:rsidRDefault="00B53F89" w:rsidP="00B5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0C087222" w14:textId="77777777" w:rsidR="00B53F89" w:rsidRPr="000170CC" w:rsidRDefault="00B53F89" w:rsidP="00B5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14:paraId="3B0F3202" w14:textId="77777777" w:rsidR="00B53F89" w:rsidRPr="000170CC" w:rsidRDefault="00B53F89" w:rsidP="00B5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7" w:type="dxa"/>
            <w:vAlign w:val="bottom"/>
          </w:tcPr>
          <w:p w14:paraId="50FE3E48" w14:textId="77777777" w:rsidR="00B53F89" w:rsidRPr="000170CC" w:rsidRDefault="00B53F89" w:rsidP="00B5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14:paraId="44A83BE7" w14:textId="77777777" w:rsidR="00B53F89" w:rsidRPr="000170CC" w:rsidRDefault="00B53F89" w:rsidP="00B5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B53F89" w:rsidRPr="000170CC" w14:paraId="43FF598F" w14:textId="77777777" w:rsidTr="006356C1">
        <w:tc>
          <w:tcPr>
            <w:tcW w:w="4111" w:type="dxa"/>
            <w:vAlign w:val="bottom"/>
          </w:tcPr>
          <w:p w14:paraId="23C0AE1B" w14:textId="77777777" w:rsidR="00B53F89" w:rsidRPr="000170CC" w:rsidRDefault="00B53F89" w:rsidP="00B5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70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ค่าตอบแทนผู้บริหารที่สำคัญ</w:t>
            </w:r>
          </w:p>
        </w:tc>
        <w:tc>
          <w:tcPr>
            <w:tcW w:w="1168" w:type="dxa"/>
          </w:tcPr>
          <w:p w14:paraId="31E41069" w14:textId="77777777" w:rsidR="00B53F89" w:rsidRPr="000170CC" w:rsidRDefault="00B53F89" w:rsidP="00B5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5565461" w14:textId="77777777" w:rsidR="00B53F89" w:rsidRPr="000170CC" w:rsidRDefault="00B53F89" w:rsidP="00B5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BEFC49D" w14:textId="77777777" w:rsidR="00B53F89" w:rsidRPr="000170CC" w:rsidRDefault="00B53F89" w:rsidP="00B5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56776E" w14:textId="77777777" w:rsidR="00B53F89" w:rsidRPr="000170CC" w:rsidRDefault="00B53F89" w:rsidP="00B5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83079E0" w14:textId="77777777" w:rsidR="00B53F89" w:rsidRPr="000170CC" w:rsidRDefault="00B53F89" w:rsidP="00B5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16C041B9" w14:textId="77777777" w:rsidR="00B53F89" w:rsidRPr="000170CC" w:rsidRDefault="00B53F89" w:rsidP="00B5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8A60449" w14:textId="77777777" w:rsidR="00B53F89" w:rsidRPr="000170CC" w:rsidRDefault="00B53F89" w:rsidP="00B5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3F89" w:rsidRPr="000170CC" w14:paraId="43A9E6C8" w14:textId="77777777" w:rsidTr="0084648B">
        <w:tc>
          <w:tcPr>
            <w:tcW w:w="4111" w:type="dxa"/>
            <w:vAlign w:val="bottom"/>
          </w:tcPr>
          <w:p w14:paraId="361B9226" w14:textId="77777777" w:rsidR="00B53F89" w:rsidRPr="000170CC" w:rsidRDefault="00B53F89" w:rsidP="00B5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68" w:type="dxa"/>
            <w:vAlign w:val="bottom"/>
          </w:tcPr>
          <w:p w14:paraId="5AC2956B" w14:textId="4B02A14F" w:rsidR="00B53F89" w:rsidRPr="000170CC" w:rsidRDefault="00BB7E87" w:rsidP="00B53F89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7E87">
              <w:rPr>
                <w:rFonts w:ascii="Angsana New" w:hAnsi="Angsana New"/>
                <w:sz w:val="30"/>
                <w:szCs w:val="30"/>
              </w:rPr>
              <w:t>36,335</w:t>
            </w:r>
          </w:p>
        </w:tc>
        <w:tc>
          <w:tcPr>
            <w:tcW w:w="240" w:type="dxa"/>
          </w:tcPr>
          <w:p w14:paraId="75EB0D00" w14:textId="77777777" w:rsidR="00B53F89" w:rsidRPr="000170CC" w:rsidRDefault="00B53F89" w:rsidP="00B5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555E9EC0" w14:textId="6033F1B2" w:rsidR="00B53F89" w:rsidRPr="000170CC" w:rsidRDefault="00B53F89" w:rsidP="00B53F89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31,259</w:t>
            </w:r>
          </w:p>
        </w:tc>
        <w:tc>
          <w:tcPr>
            <w:tcW w:w="236" w:type="dxa"/>
          </w:tcPr>
          <w:p w14:paraId="29FD1F5E" w14:textId="77777777" w:rsidR="00B53F89" w:rsidRPr="000170CC" w:rsidRDefault="00B53F89" w:rsidP="00B5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6EA91709" w14:textId="4F9D80E7" w:rsidR="00B53F89" w:rsidRPr="000170CC" w:rsidRDefault="00BB7E87" w:rsidP="00B53F89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7E87">
              <w:rPr>
                <w:rFonts w:ascii="Angsana New" w:hAnsi="Angsana New"/>
                <w:sz w:val="30"/>
                <w:szCs w:val="30"/>
              </w:rPr>
              <w:t>36,335</w:t>
            </w:r>
          </w:p>
        </w:tc>
        <w:tc>
          <w:tcPr>
            <w:tcW w:w="237" w:type="dxa"/>
          </w:tcPr>
          <w:p w14:paraId="67E5B5D2" w14:textId="77777777" w:rsidR="00B53F89" w:rsidRPr="000170CC" w:rsidRDefault="00B53F89" w:rsidP="00B5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27D1560" w14:textId="321CF6F2" w:rsidR="00B53F89" w:rsidRPr="000170CC" w:rsidRDefault="00B53F89" w:rsidP="00B53F89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31,259</w:t>
            </w:r>
          </w:p>
        </w:tc>
      </w:tr>
      <w:tr w:rsidR="00B53F89" w:rsidRPr="000170CC" w14:paraId="5E1B2789" w14:textId="77777777" w:rsidTr="0084648B">
        <w:tc>
          <w:tcPr>
            <w:tcW w:w="4111" w:type="dxa"/>
            <w:vAlign w:val="bottom"/>
          </w:tcPr>
          <w:p w14:paraId="68075780" w14:textId="77777777" w:rsidR="00B53F89" w:rsidRPr="000170CC" w:rsidRDefault="00B53F89" w:rsidP="00B5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7CB4C953" w14:textId="144B4DF3" w:rsidR="00B53F89" w:rsidRPr="000170CC" w:rsidRDefault="00982CD3" w:rsidP="00B53F89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306</w:t>
            </w:r>
          </w:p>
        </w:tc>
        <w:tc>
          <w:tcPr>
            <w:tcW w:w="240" w:type="dxa"/>
          </w:tcPr>
          <w:p w14:paraId="3E9C70B6" w14:textId="77777777" w:rsidR="00B53F89" w:rsidRPr="000170CC" w:rsidRDefault="00B53F89" w:rsidP="00B5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129CBDD4" w14:textId="09C40EA1" w:rsidR="00B53F89" w:rsidRPr="000170CC" w:rsidRDefault="00B53F89" w:rsidP="00B53F89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983</w:t>
            </w:r>
          </w:p>
        </w:tc>
        <w:tc>
          <w:tcPr>
            <w:tcW w:w="236" w:type="dxa"/>
          </w:tcPr>
          <w:p w14:paraId="222B1AFA" w14:textId="77777777" w:rsidR="00B53F89" w:rsidRPr="000170CC" w:rsidRDefault="00B53F89" w:rsidP="00B5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6AB69BB2" w14:textId="2D92555A" w:rsidR="00B53F89" w:rsidRPr="000170CC" w:rsidRDefault="00982CD3" w:rsidP="00B53F89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306</w:t>
            </w:r>
          </w:p>
        </w:tc>
        <w:tc>
          <w:tcPr>
            <w:tcW w:w="237" w:type="dxa"/>
          </w:tcPr>
          <w:p w14:paraId="7A7FE250" w14:textId="77777777" w:rsidR="00B53F89" w:rsidRPr="000170CC" w:rsidRDefault="00B53F89" w:rsidP="00B5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171A116C" w14:textId="08EFC0B4" w:rsidR="00B53F89" w:rsidRPr="000170CC" w:rsidRDefault="00B53F89" w:rsidP="00B53F89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983</w:t>
            </w:r>
          </w:p>
        </w:tc>
      </w:tr>
      <w:tr w:rsidR="00B53F89" w:rsidRPr="000170CC" w14:paraId="506835F1" w14:textId="77777777" w:rsidTr="0084648B">
        <w:tc>
          <w:tcPr>
            <w:tcW w:w="4111" w:type="dxa"/>
            <w:vAlign w:val="bottom"/>
          </w:tcPr>
          <w:p w14:paraId="52C8A1AA" w14:textId="77777777" w:rsidR="00B53F89" w:rsidRPr="000170CC" w:rsidRDefault="00B53F89" w:rsidP="00B5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EECA00" w14:textId="599FEF37" w:rsidR="00B53F89" w:rsidRPr="000170CC" w:rsidRDefault="00BB7E87" w:rsidP="00B53F89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7E87">
              <w:rPr>
                <w:rFonts w:ascii="Angsana New" w:hAnsi="Angsana New"/>
                <w:sz w:val="30"/>
                <w:szCs w:val="30"/>
              </w:rPr>
              <w:t>36,641</w:t>
            </w:r>
          </w:p>
        </w:tc>
        <w:tc>
          <w:tcPr>
            <w:tcW w:w="240" w:type="dxa"/>
          </w:tcPr>
          <w:p w14:paraId="64C85AA2" w14:textId="77777777" w:rsidR="00B53F89" w:rsidRPr="000170CC" w:rsidRDefault="00B53F89" w:rsidP="00B5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9E3C5" w14:textId="4BF84595" w:rsidR="00B53F89" w:rsidRPr="000170CC" w:rsidRDefault="00B53F89" w:rsidP="00B53F89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32,242</w:t>
            </w:r>
          </w:p>
        </w:tc>
        <w:tc>
          <w:tcPr>
            <w:tcW w:w="236" w:type="dxa"/>
          </w:tcPr>
          <w:p w14:paraId="2EB4047D" w14:textId="77777777" w:rsidR="00B53F89" w:rsidRPr="000170CC" w:rsidRDefault="00B53F89" w:rsidP="00B5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1CF611" w14:textId="771FED55" w:rsidR="00B53F89" w:rsidRPr="000170CC" w:rsidRDefault="00BB7E87" w:rsidP="00B53F89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7E87">
              <w:rPr>
                <w:rFonts w:ascii="Angsana New" w:hAnsi="Angsana New"/>
                <w:sz w:val="30"/>
                <w:szCs w:val="30"/>
              </w:rPr>
              <w:t>36,641</w:t>
            </w:r>
          </w:p>
        </w:tc>
        <w:tc>
          <w:tcPr>
            <w:tcW w:w="237" w:type="dxa"/>
          </w:tcPr>
          <w:p w14:paraId="3118CF08" w14:textId="77777777" w:rsidR="00B53F89" w:rsidRPr="000170CC" w:rsidRDefault="00B53F89" w:rsidP="00B5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B2C1E" w14:textId="242B2F25" w:rsidR="00B53F89" w:rsidRPr="000170CC" w:rsidRDefault="00B53F89" w:rsidP="00B53F89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32,242</w:t>
            </w:r>
          </w:p>
        </w:tc>
      </w:tr>
    </w:tbl>
    <w:p w14:paraId="7731968B" w14:textId="77777777" w:rsidR="004D2A9F" w:rsidRDefault="004D2A9F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48EA3D7C" w14:textId="013C08FE" w:rsidR="000E68B5" w:rsidRPr="000170C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ยอดคงเหลือที่มีสาระสำคัญของสินทรัพย์และหนี้สินกับบุคคลหรือกิจการที่เกี่ยวข้องกัน ณ วันที่ </w:t>
      </w:r>
      <w:r w:rsidRPr="000170CC">
        <w:rPr>
          <w:rFonts w:ascii="Angsana New" w:hAnsi="Angsana New"/>
          <w:sz w:val="30"/>
          <w:szCs w:val="30"/>
        </w:rPr>
        <w:t>31</w:t>
      </w:r>
      <w:r w:rsidRPr="000170CC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0170CC">
        <w:rPr>
          <w:rFonts w:ascii="Angsana New" w:hAnsi="Angsana New"/>
          <w:sz w:val="30"/>
          <w:szCs w:val="30"/>
        </w:rPr>
        <w:t xml:space="preserve"> </w:t>
      </w:r>
      <w:r w:rsidRPr="000170CC">
        <w:rPr>
          <w:rFonts w:ascii="Angsana New" w:hAnsi="Angsana New"/>
          <w:sz w:val="30"/>
          <w:szCs w:val="30"/>
          <w:cs/>
        </w:rPr>
        <w:t>มีดังนี้</w:t>
      </w:r>
    </w:p>
    <w:p w14:paraId="05099603" w14:textId="77777777" w:rsidR="000E68B5" w:rsidRPr="004D2A9F" w:rsidRDefault="000E68B5" w:rsidP="00AC4672">
      <w:pPr>
        <w:pStyle w:val="BodyText3"/>
        <w:tabs>
          <w:tab w:val="clear" w:pos="227"/>
          <w:tab w:val="left" w:pos="-5103"/>
        </w:tabs>
        <w:spacing w:line="160" w:lineRule="atLeast"/>
        <w:rPr>
          <w:highlight w:val="yellow"/>
          <w:lang w:val="en-US"/>
        </w:rPr>
      </w:pPr>
    </w:p>
    <w:tbl>
      <w:tblPr>
        <w:tblW w:w="10035" w:type="dxa"/>
        <w:tblLook w:val="01E0" w:firstRow="1" w:lastRow="1" w:firstColumn="1" w:lastColumn="1" w:noHBand="0" w:noVBand="0"/>
      </w:tblPr>
      <w:tblGrid>
        <w:gridCol w:w="4500"/>
        <w:gridCol w:w="1278"/>
        <w:gridCol w:w="236"/>
        <w:gridCol w:w="1134"/>
        <w:gridCol w:w="236"/>
        <w:gridCol w:w="1217"/>
        <w:gridCol w:w="236"/>
        <w:gridCol w:w="1198"/>
      </w:tblGrid>
      <w:tr w:rsidR="004E246F" w:rsidRPr="000170CC" w14:paraId="616154EC" w14:textId="77777777" w:rsidTr="00602787">
        <w:trPr>
          <w:tblHeader/>
        </w:trPr>
        <w:tc>
          <w:tcPr>
            <w:tcW w:w="4500" w:type="dxa"/>
            <w:vAlign w:val="bottom"/>
          </w:tcPr>
          <w:p w14:paraId="110FF731" w14:textId="77777777" w:rsidR="004E246F" w:rsidRPr="000170CC" w:rsidRDefault="004E246F" w:rsidP="000E5EF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170CC">
              <w:rPr>
                <w:rFonts w:ascii="Angsana New" w:hAnsi="Angsana New"/>
                <w:sz w:val="30"/>
                <w:szCs w:val="30"/>
                <w:highlight w:val="yellow"/>
              </w:rPr>
              <w:br w:type="page"/>
            </w:r>
          </w:p>
        </w:tc>
        <w:tc>
          <w:tcPr>
            <w:tcW w:w="5535" w:type="dxa"/>
            <w:gridSpan w:val="7"/>
            <w:tcBorders>
              <w:bottom w:val="single" w:sz="4" w:space="0" w:color="auto"/>
            </w:tcBorders>
            <w:vAlign w:val="bottom"/>
          </w:tcPr>
          <w:p w14:paraId="2C8ABC2A" w14:textId="77777777" w:rsidR="004E246F" w:rsidRPr="000170CC" w:rsidRDefault="004E246F" w:rsidP="000E5EF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4E246F" w:rsidRPr="000170CC" w14:paraId="63B22A37" w14:textId="77777777" w:rsidTr="00602787">
        <w:trPr>
          <w:trHeight w:val="56"/>
          <w:tblHeader/>
        </w:trPr>
        <w:tc>
          <w:tcPr>
            <w:tcW w:w="4500" w:type="dxa"/>
            <w:vAlign w:val="bottom"/>
          </w:tcPr>
          <w:p w14:paraId="6E03CE61" w14:textId="77777777" w:rsidR="004E246F" w:rsidRPr="000170CC" w:rsidRDefault="004E246F" w:rsidP="000E5EF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48" w:type="dxa"/>
            <w:gridSpan w:val="3"/>
            <w:tcBorders>
              <w:bottom w:val="single" w:sz="4" w:space="0" w:color="auto"/>
            </w:tcBorders>
            <w:vAlign w:val="center"/>
          </w:tcPr>
          <w:p w14:paraId="2311479E" w14:textId="77777777" w:rsidR="004E246F" w:rsidRPr="000170CC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68F52CEC" w14:textId="77777777" w:rsidR="004E246F" w:rsidRPr="000170CC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1" w:type="dxa"/>
            <w:gridSpan w:val="3"/>
            <w:tcBorders>
              <w:bottom w:val="single" w:sz="4" w:space="0" w:color="auto"/>
            </w:tcBorders>
            <w:vAlign w:val="center"/>
          </w:tcPr>
          <w:p w14:paraId="20C9403D" w14:textId="77777777" w:rsidR="004E246F" w:rsidRPr="000170CC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54CD" w:rsidRPr="000170CC" w14:paraId="7C1951DA" w14:textId="77777777" w:rsidTr="00602787">
        <w:trPr>
          <w:trHeight w:val="56"/>
          <w:tblHeader/>
        </w:trPr>
        <w:tc>
          <w:tcPr>
            <w:tcW w:w="4500" w:type="dxa"/>
            <w:vAlign w:val="bottom"/>
          </w:tcPr>
          <w:p w14:paraId="58176796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14EDC9E6" w14:textId="3C5090E6" w:rsidR="00DD54CD" w:rsidRPr="000170CC" w:rsidRDefault="00DD54CD" w:rsidP="00DD54CD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center"/>
          </w:tcPr>
          <w:p w14:paraId="01673F52" w14:textId="77777777" w:rsidR="00DD54CD" w:rsidRPr="000170CC" w:rsidRDefault="00DD54CD" w:rsidP="00DD54CD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0F4DA31" w14:textId="49BD8FA1" w:rsidR="00DD54CD" w:rsidRPr="000170CC" w:rsidRDefault="00DD54CD" w:rsidP="00DD54CD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center"/>
          </w:tcPr>
          <w:p w14:paraId="7C638CD9" w14:textId="77777777" w:rsidR="00DD54CD" w:rsidRPr="000170CC" w:rsidRDefault="00DD54CD" w:rsidP="00DD54CD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center"/>
          </w:tcPr>
          <w:p w14:paraId="121F60BD" w14:textId="1F9D2332" w:rsidR="00DD54CD" w:rsidRPr="000170CC" w:rsidRDefault="00DD54CD" w:rsidP="00DD54CD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center"/>
          </w:tcPr>
          <w:p w14:paraId="58CEE888" w14:textId="77777777" w:rsidR="00DD54CD" w:rsidRPr="000170CC" w:rsidRDefault="00DD54CD" w:rsidP="00DD54CD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center"/>
          </w:tcPr>
          <w:p w14:paraId="14BB9A40" w14:textId="7698643C" w:rsidR="00DD54CD" w:rsidRPr="000170CC" w:rsidRDefault="00DD54CD" w:rsidP="00DD54CD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D54CD" w:rsidRPr="000170CC" w14:paraId="4F3169B7" w14:textId="77777777" w:rsidTr="001534E8">
        <w:trPr>
          <w:trHeight w:val="113"/>
        </w:trPr>
        <w:tc>
          <w:tcPr>
            <w:tcW w:w="4500" w:type="dxa"/>
            <w:vAlign w:val="bottom"/>
          </w:tcPr>
          <w:p w14:paraId="726618C5" w14:textId="77777777" w:rsidR="00DD54CD" w:rsidRPr="000170CC" w:rsidRDefault="00DD54CD" w:rsidP="00DD54CD">
            <w:pPr>
              <w:pStyle w:val="1"/>
              <w:widowControl/>
              <w:ind w:left="-111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0170CC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8" w:type="dxa"/>
            <w:vAlign w:val="bottom"/>
          </w:tcPr>
          <w:p w14:paraId="51D13214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617B147C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49CDD67A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78A9E2B4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vAlign w:val="bottom"/>
          </w:tcPr>
          <w:p w14:paraId="286B122C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2EA4E259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068C4B4C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DD54CD" w:rsidRPr="000170CC" w14:paraId="1FC24F67" w14:textId="77777777" w:rsidTr="001534E8">
        <w:trPr>
          <w:trHeight w:val="113"/>
        </w:trPr>
        <w:tc>
          <w:tcPr>
            <w:tcW w:w="4500" w:type="dxa"/>
            <w:vAlign w:val="bottom"/>
          </w:tcPr>
          <w:p w14:paraId="48787134" w14:textId="7AC0C241" w:rsidR="00DD54CD" w:rsidRPr="000170CC" w:rsidRDefault="00DD54CD" w:rsidP="00DD54CD">
            <w:pPr>
              <w:pStyle w:val="1"/>
              <w:widowControl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ลูกหนี้และเงินให้กู้ยืมระยะสั้น</w:t>
            </w:r>
          </w:p>
        </w:tc>
        <w:tc>
          <w:tcPr>
            <w:tcW w:w="1278" w:type="dxa"/>
            <w:vAlign w:val="bottom"/>
          </w:tcPr>
          <w:p w14:paraId="4F9BA73D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16BB6B7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3C4D3F01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A76EFDD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vAlign w:val="bottom"/>
          </w:tcPr>
          <w:p w14:paraId="3FDCDDB5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7323C4D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7D401DC0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4CD" w:rsidRPr="000170CC" w14:paraId="04B7569D" w14:textId="77777777" w:rsidTr="00423E36">
        <w:trPr>
          <w:trHeight w:val="113"/>
        </w:trPr>
        <w:tc>
          <w:tcPr>
            <w:tcW w:w="4500" w:type="dxa"/>
            <w:vAlign w:val="bottom"/>
          </w:tcPr>
          <w:p w14:paraId="4583045A" w14:textId="2F877DC4" w:rsidR="00DD54CD" w:rsidRPr="000170CC" w:rsidRDefault="00DD54CD" w:rsidP="00DD54CD">
            <w:pPr>
              <w:pStyle w:val="1"/>
              <w:widowControl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เงินให้กู้ยืมระยะสั้น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>(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อัตราดอกเบี้ย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MOR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ลบร้อยละ </w:t>
            </w:r>
            <w:r w:rsidRPr="005A7FC3">
              <w:rPr>
                <w:rFonts w:ascii="Angsana New" w:hAnsi="Angsana New" w:cs="Angsana New"/>
                <w:color w:val="auto"/>
                <w:sz w:val="30"/>
                <w:szCs w:val="30"/>
              </w:rPr>
              <w:t>3</w:t>
            </w:r>
          </w:p>
        </w:tc>
        <w:tc>
          <w:tcPr>
            <w:tcW w:w="1278" w:type="dxa"/>
            <w:vAlign w:val="bottom"/>
          </w:tcPr>
          <w:p w14:paraId="4E4AC3A4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5404757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2DFDA980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75C659E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vAlign w:val="bottom"/>
          </w:tcPr>
          <w:p w14:paraId="2EB36199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2B40685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3F6AF149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4CD" w:rsidRPr="000170CC" w14:paraId="32E65F96" w14:textId="77777777" w:rsidTr="00423E36">
        <w:trPr>
          <w:trHeight w:val="113"/>
        </w:trPr>
        <w:tc>
          <w:tcPr>
            <w:tcW w:w="4500" w:type="dxa"/>
            <w:vAlign w:val="bottom"/>
          </w:tcPr>
          <w:p w14:paraId="08827764" w14:textId="61D0D394" w:rsidR="00DD54CD" w:rsidRPr="000170CC" w:rsidRDefault="00DD54CD" w:rsidP="00DD54CD">
            <w:pPr>
              <w:pStyle w:val="1"/>
              <w:widowControl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ต่อปี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และร้อย</w:t>
            </w:r>
            <w:r w:rsidRPr="005A7FC3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ละ </w:t>
            </w:r>
            <w:r w:rsidRPr="005A7FC3">
              <w:rPr>
                <w:rFonts w:ascii="Angsana New" w:hAnsi="Angsana New" w:cs="Angsana New"/>
                <w:color w:val="auto"/>
                <w:sz w:val="30"/>
                <w:szCs w:val="30"/>
              </w:rPr>
              <w:t>9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ต่อปี ในปี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2568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และ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>2567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1278" w:type="dxa"/>
            <w:vAlign w:val="bottom"/>
          </w:tcPr>
          <w:p w14:paraId="102AED34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9DAAE5E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35603B1E" w14:textId="7FAA6E90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7C8C81D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vAlign w:val="bottom"/>
          </w:tcPr>
          <w:p w14:paraId="7CB1CEAF" w14:textId="6064D6AE" w:rsidR="00DD54CD" w:rsidRPr="000170CC" w:rsidRDefault="002D3C63" w:rsidP="009F08B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178,676</w:t>
            </w:r>
          </w:p>
        </w:tc>
        <w:tc>
          <w:tcPr>
            <w:tcW w:w="236" w:type="dxa"/>
            <w:vAlign w:val="bottom"/>
          </w:tcPr>
          <w:p w14:paraId="4C52FAB9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26695B75" w14:textId="6D6A2783" w:rsidR="00DD54CD" w:rsidRPr="000170CC" w:rsidRDefault="00DD54CD" w:rsidP="0050084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257,649</w:t>
            </w:r>
          </w:p>
        </w:tc>
      </w:tr>
      <w:tr w:rsidR="00DD54CD" w:rsidRPr="000170CC" w14:paraId="7F4EE25F" w14:textId="77777777" w:rsidTr="00423E36">
        <w:trPr>
          <w:trHeight w:val="113"/>
        </w:trPr>
        <w:tc>
          <w:tcPr>
            <w:tcW w:w="4500" w:type="dxa"/>
            <w:vAlign w:val="bottom"/>
          </w:tcPr>
          <w:p w14:paraId="0A02AB80" w14:textId="11915B86" w:rsidR="00DD54CD" w:rsidRPr="000170CC" w:rsidRDefault="00DD54CD" w:rsidP="00DD54CD">
            <w:pPr>
              <w:pStyle w:val="1"/>
              <w:widowControl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8" w:type="dxa"/>
            <w:vAlign w:val="bottom"/>
          </w:tcPr>
          <w:p w14:paraId="2379F9B6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96D750A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172FC3C5" w14:textId="37EB9B84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E762CD1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vAlign w:val="bottom"/>
          </w:tcPr>
          <w:p w14:paraId="36A21602" w14:textId="1D923847" w:rsidR="00DD54CD" w:rsidRPr="000170CC" w:rsidRDefault="002D3C63" w:rsidP="009F08B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9,491</w:t>
            </w:r>
          </w:p>
        </w:tc>
        <w:tc>
          <w:tcPr>
            <w:tcW w:w="236" w:type="dxa"/>
            <w:vAlign w:val="bottom"/>
          </w:tcPr>
          <w:p w14:paraId="03331A87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5A8D71AD" w14:textId="2AA2A104" w:rsidR="00DD54CD" w:rsidRPr="000170CC" w:rsidRDefault="00DD54CD" w:rsidP="0050084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11,760</w:t>
            </w:r>
          </w:p>
        </w:tc>
      </w:tr>
      <w:tr w:rsidR="00DD54CD" w:rsidRPr="000170CC" w14:paraId="118437DE" w14:textId="77777777" w:rsidTr="001534E8">
        <w:trPr>
          <w:trHeight w:val="113"/>
        </w:trPr>
        <w:tc>
          <w:tcPr>
            <w:tcW w:w="4500" w:type="dxa"/>
            <w:vAlign w:val="bottom"/>
          </w:tcPr>
          <w:p w14:paraId="35B179C8" w14:textId="37934289" w:rsidR="00DD54CD" w:rsidRPr="000170CC" w:rsidRDefault="00DD54CD" w:rsidP="00DD54CD">
            <w:pPr>
              <w:pStyle w:val="1"/>
              <w:widowControl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78" w:type="dxa"/>
            <w:vAlign w:val="bottom"/>
          </w:tcPr>
          <w:p w14:paraId="7499C180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9A12F28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479ADB7C" w14:textId="4A046830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AE3089A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vAlign w:val="bottom"/>
          </w:tcPr>
          <w:p w14:paraId="12CDCCA5" w14:textId="60A3ED91" w:rsidR="00DD54CD" w:rsidRPr="000170CC" w:rsidRDefault="002D3C63" w:rsidP="009F08B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36" w:type="dxa"/>
            <w:vAlign w:val="bottom"/>
          </w:tcPr>
          <w:p w14:paraId="7C30A177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70AF5607" w14:textId="12841981" w:rsidR="00DD54CD" w:rsidRPr="000170CC" w:rsidRDefault="00DD54CD" w:rsidP="0050084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183</w:t>
            </w:r>
          </w:p>
        </w:tc>
      </w:tr>
      <w:tr w:rsidR="00DD54CD" w:rsidRPr="000170CC" w14:paraId="6BEFF7AB" w14:textId="77777777" w:rsidTr="00CA2BD7">
        <w:trPr>
          <w:trHeight w:val="113"/>
        </w:trPr>
        <w:tc>
          <w:tcPr>
            <w:tcW w:w="4500" w:type="dxa"/>
            <w:vAlign w:val="bottom"/>
          </w:tcPr>
          <w:p w14:paraId="1B0AF11E" w14:textId="044A4BB9" w:rsidR="00DD54CD" w:rsidRPr="000170CC" w:rsidRDefault="00DD54CD" w:rsidP="00DD54CD">
            <w:pPr>
              <w:tabs>
                <w:tab w:val="clear" w:pos="454"/>
                <w:tab w:val="clear" w:pos="680"/>
                <w:tab w:val="left" w:pos="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0DD0D183" w14:textId="644E4998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F023841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334C8CA" w14:textId="6289AD9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B07C98C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vAlign w:val="bottom"/>
          </w:tcPr>
          <w:p w14:paraId="44CBC35F" w14:textId="5B89F3D1" w:rsidR="00DD54CD" w:rsidRPr="000170CC" w:rsidRDefault="002D3C63" w:rsidP="009F08B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188,206</w:t>
            </w:r>
          </w:p>
        </w:tc>
        <w:tc>
          <w:tcPr>
            <w:tcW w:w="236" w:type="dxa"/>
            <w:vAlign w:val="bottom"/>
          </w:tcPr>
          <w:p w14:paraId="5812E03D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vAlign w:val="bottom"/>
          </w:tcPr>
          <w:p w14:paraId="67315DFF" w14:textId="71D69936" w:rsidR="00DD54CD" w:rsidRPr="000170CC" w:rsidRDefault="00DD54CD" w:rsidP="0050084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269,592</w:t>
            </w:r>
          </w:p>
        </w:tc>
      </w:tr>
      <w:tr w:rsidR="00DD54CD" w:rsidRPr="000170CC" w14:paraId="2F53A598" w14:textId="77777777" w:rsidTr="00CA2BD7">
        <w:trPr>
          <w:trHeight w:val="113"/>
        </w:trPr>
        <w:tc>
          <w:tcPr>
            <w:tcW w:w="4500" w:type="dxa"/>
            <w:vAlign w:val="bottom"/>
          </w:tcPr>
          <w:p w14:paraId="632B7E07" w14:textId="736C0592" w:rsidR="00DD54CD" w:rsidRPr="000170CC" w:rsidRDefault="00DD54CD" w:rsidP="00DD54CD">
            <w:pPr>
              <w:pStyle w:val="1"/>
              <w:widowControl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หัก ค่าเผื่อ</w:t>
            </w:r>
            <w:r w:rsidR="00EF1361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ผลขาดทุนจาก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168ECACE" w14:textId="46A74475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F0708C3" w14:textId="77777777" w:rsidR="00DD54CD" w:rsidRPr="000170CC" w:rsidRDefault="00DD54CD" w:rsidP="00DD54CD">
            <w:pPr>
              <w:pStyle w:val="1"/>
              <w:widowControl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BE82F6E" w14:textId="549EDB4E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5705BEA" w14:textId="77777777" w:rsidR="00DD54CD" w:rsidRPr="000170CC" w:rsidRDefault="00DD54CD" w:rsidP="00DD54CD">
            <w:pPr>
              <w:pStyle w:val="1"/>
              <w:widowControl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6282E863" w14:textId="565B7204" w:rsidR="00DD54CD" w:rsidRPr="000170CC" w:rsidRDefault="002D3C63" w:rsidP="002D3C6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31A09A3" w14:textId="77777777" w:rsidR="00DD54CD" w:rsidRPr="000170CC" w:rsidRDefault="00DD54CD" w:rsidP="00DD54CD">
            <w:pPr>
              <w:pStyle w:val="1"/>
              <w:widowControl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bottom"/>
          </w:tcPr>
          <w:p w14:paraId="28F08CBB" w14:textId="5992C797" w:rsidR="00DD54CD" w:rsidRPr="000170CC" w:rsidRDefault="00DD54CD" w:rsidP="0050084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(1,851)</w:t>
            </w:r>
          </w:p>
        </w:tc>
      </w:tr>
      <w:tr w:rsidR="00DD54CD" w:rsidRPr="000170CC" w14:paraId="41D06FB2" w14:textId="77777777" w:rsidTr="00CA2BD7">
        <w:trPr>
          <w:trHeight w:val="113"/>
        </w:trPr>
        <w:tc>
          <w:tcPr>
            <w:tcW w:w="4500" w:type="dxa"/>
            <w:vAlign w:val="bottom"/>
          </w:tcPr>
          <w:p w14:paraId="0D2D6E48" w14:textId="43DCEB14" w:rsidR="00DD54CD" w:rsidRPr="000170CC" w:rsidRDefault="00DD54CD" w:rsidP="00DD54CD">
            <w:pPr>
              <w:tabs>
                <w:tab w:val="clear" w:pos="454"/>
                <w:tab w:val="clear" w:pos="680"/>
                <w:tab w:val="left" w:pos="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EC749C" w14:textId="19FA09FB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4423DD7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4B51A5" w14:textId="3552BFFA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0882066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4FD3C1" w14:textId="7F3E5240" w:rsidR="00DD54CD" w:rsidRPr="000170CC" w:rsidRDefault="002D3C63" w:rsidP="009F08B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188,206</w:t>
            </w:r>
          </w:p>
        </w:tc>
        <w:tc>
          <w:tcPr>
            <w:tcW w:w="236" w:type="dxa"/>
            <w:vAlign w:val="bottom"/>
          </w:tcPr>
          <w:p w14:paraId="3E7B5FC4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15B514" w14:textId="0113C47D" w:rsidR="00DD54CD" w:rsidRPr="000170CC" w:rsidRDefault="00DD54CD" w:rsidP="0050084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267,741</w:t>
            </w:r>
          </w:p>
        </w:tc>
      </w:tr>
      <w:tr w:rsidR="00DD54CD" w:rsidRPr="000170CC" w14:paraId="556EF34F" w14:textId="77777777" w:rsidTr="00216AB9">
        <w:trPr>
          <w:trHeight w:val="113"/>
        </w:trPr>
        <w:tc>
          <w:tcPr>
            <w:tcW w:w="4500" w:type="dxa"/>
            <w:vAlign w:val="bottom"/>
          </w:tcPr>
          <w:p w14:paraId="20CECEA1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left" w:pos="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vAlign w:val="bottom"/>
          </w:tcPr>
          <w:p w14:paraId="38D9BCC6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42BB9F2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6C892D5D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59E2851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vAlign w:val="bottom"/>
          </w:tcPr>
          <w:p w14:paraId="7F7D9C0A" w14:textId="77777777" w:rsidR="00DD54CD" w:rsidRPr="000170CC" w:rsidRDefault="00DD54CD" w:rsidP="009F08B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0D82C10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501F222D" w14:textId="77777777" w:rsidR="00DD54CD" w:rsidRPr="000170CC" w:rsidRDefault="00DD54CD" w:rsidP="0050084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4CD" w:rsidRPr="000170CC" w14:paraId="5E3EF498" w14:textId="77777777" w:rsidTr="00216AB9">
        <w:trPr>
          <w:trHeight w:val="113"/>
        </w:trPr>
        <w:tc>
          <w:tcPr>
            <w:tcW w:w="4500" w:type="dxa"/>
            <w:vAlign w:val="bottom"/>
          </w:tcPr>
          <w:p w14:paraId="3D716D8D" w14:textId="77777777" w:rsidR="00DD54CD" w:rsidRPr="000170CC" w:rsidRDefault="00DD54CD" w:rsidP="00DD54CD">
            <w:pPr>
              <w:pStyle w:val="1"/>
              <w:widowControl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43848DC5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F3F9D5A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568456EB" w14:textId="6922F941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E074B51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  <w:vAlign w:val="bottom"/>
          </w:tcPr>
          <w:p w14:paraId="68E12303" w14:textId="46CC1306" w:rsidR="00DD54CD" w:rsidRPr="000170CC" w:rsidRDefault="008F0829" w:rsidP="009F08B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  <w:r w:rsidR="0099218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14:paraId="200919F6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vAlign w:val="bottom"/>
          </w:tcPr>
          <w:p w14:paraId="1835AD1D" w14:textId="4E3A7836" w:rsidR="00DD54CD" w:rsidRPr="000170CC" w:rsidRDefault="00DD54CD" w:rsidP="0050084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314</w:t>
            </w:r>
          </w:p>
        </w:tc>
      </w:tr>
      <w:tr w:rsidR="00DD54CD" w:rsidRPr="000170CC" w14:paraId="71C51219" w14:textId="77777777" w:rsidTr="00602787">
        <w:trPr>
          <w:trHeight w:val="27"/>
        </w:trPr>
        <w:tc>
          <w:tcPr>
            <w:tcW w:w="4500" w:type="dxa"/>
            <w:vAlign w:val="bottom"/>
          </w:tcPr>
          <w:p w14:paraId="303A5ADD" w14:textId="77777777" w:rsidR="00DD54CD" w:rsidRPr="000170CC" w:rsidRDefault="00DD54CD" w:rsidP="00DD54CD">
            <w:pPr>
              <w:pStyle w:val="1"/>
              <w:widowControl/>
              <w:spacing w:line="240" w:lineRule="atLeast"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vAlign w:val="center"/>
          </w:tcPr>
          <w:p w14:paraId="49BC9C7D" w14:textId="77777777" w:rsidR="00DD54CD" w:rsidRPr="000170CC" w:rsidRDefault="00DD54CD" w:rsidP="00DD54CD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63CC36D5" w14:textId="77777777" w:rsidR="00DD54CD" w:rsidRPr="000170CC" w:rsidRDefault="00DD54CD" w:rsidP="00DD54CD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2C6077E6" w14:textId="77777777" w:rsidR="00DD54CD" w:rsidRPr="000170CC" w:rsidRDefault="00DD54CD" w:rsidP="00DD54CD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BE48953" w14:textId="77777777" w:rsidR="00DD54CD" w:rsidRPr="000170CC" w:rsidRDefault="00DD54CD" w:rsidP="00DD54CD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tcBorders>
              <w:top w:val="double" w:sz="4" w:space="0" w:color="auto"/>
            </w:tcBorders>
            <w:vAlign w:val="center"/>
          </w:tcPr>
          <w:p w14:paraId="5974F5AA" w14:textId="77777777" w:rsidR="00DD54CD" w:rsidRPr="000170CC" w:rsidRDefault="00DD54CD" w:rsidP="009F08B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770163A8" w14:textId="77777777" w:rsidR="00DD54CD" w:rsidRPr="000170CC" w:rsidRDefault="00DD54CD" w:rsidP="00DD54CD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top w:val="double" w:sz="4" w:space="0" w:color="auto"/>
            </w:tcBorders>
            <w:vAlign w:val="center"/>
          </w:tcPr>
          <w:p w14:paraId="0B590943" w14:textId="77777777" w:rsidR="00DD54CD" w:rsidRPr="000170CC" w:rsidRDefault="00DD54CD" w:rsidP="00DD54CD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4CD" w:rsidRPr="000170CC" w14:paraId="2303D74D" w14:textId="77777777" w:rsidTr="00602787">
        <w:trPr>
          <w:trHeight w:val="56"/>
        </w:trPr>
        <w:tc>
          <w:tcPr>
            <w:tcW w:w="4500" w:type="dxa"/>
            <w:vAlign w:val="bottom"/>
          </w:tcPr>
          <w:p w14:paraId="30544337" w14:textId="77777777" w:rsidR="00DD54CD" w:rsidRPr="000170CC" w:rsidRDefault="00DD54CD" w:rsidP="00DD54CD">
            <w:pPr>
              <w:pStyle w:val="1"/>
              <w:widowControl/>
              <w:spacing w:line="240" w:lineRule="atLeast"/>
              <w:ind w:left="-111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8" w:type="dxa"/>
            <w:vAlign w:val="center"/>
          </w:tcPr>
          <w:p w14:paraId="2BA371D1" w14:textId="77777777" w:rsidR="00DD54CD" w:rsidRPr="000170CC" w:rsidRDefault="00DD54CD" w:rsidP="00DD54CD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38523ACA" w14:textId="77777777" w:rsidR="00DD54CD" w:rsidRPr="000170CC" w:rsidRDefault="00DD54CD" w:rsidP="00DD54CD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45A62562" w14:textId="77777777" w:rsidR="00DD54CD" w:rsidRPr="000170CC" w:rsidRDefault="00DD54CD" w:rsidP="00DD54CD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11F4FDD1" w14:textId="77777777" w:rsidR="00DD54CD" w:rsidRPr="000170CC" w:rsidRDefault="00DD54CD" w:rsidP="00DD54CD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vAlign w:val="center"/>
          </w:tcPr>
          <w:p w14:paraId="7EB9ECE6" w14:textId="77777777" w:rsidR="00DD54CD" w:rsidRPr="000170CC" w:rsidRDefault="00DD54CD" w:rsidP="00DD54CD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3DC239AD" w14:textId="77777777" w:rsidR="00DD54CD" w:rsidRPr="000170CC" w:rsidRDefault="00DD54CD" w:rsidP="00DD54CD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center"/>
          </w:tcPr>
          <w:p w14:paraId="5F2B8114" w14:textId="77777777" w:rsidR="00DD54CD" w:rsidRPr="000170CC" w:rsidRDefault="00DD54CD" w:rsidP="00DD54CD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4CD" w:rsidRPr="000170CC" w14:paraId="5CA0A122" w14:textId="77777777" w:rsidTr="00602787">
        <w:trPr>
          <w:trHeight w:val="56"/>
        </w:trPr>
        <w:tc>
          <w:tcPr>
            <w:tcW w:w="4500" w:type="dxa"/>
            <w:vAlign w:val="bottom"/>
          </w:tcPr>
          <w:p w14:paraId="65676230" w14:textId="77777777" w:rsidR="00DD54CD" w:rsidRPr="000170CC" w:rsidRDefault="00DD54CD" w:rsidP="00DD54CD">
            <w:pPr>
              <w:pStyle w:val="1"/>
              <w:widowControl/>
              <w:spacing w:line="240" w:lineRule="atLeast"/>
              <w:ind w:left="-111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ลูกหนี้ตามสัญญาเช่าซื้อ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-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สุทธิ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4A2EB4A3" w14:textId="2AE6074D" w:rsidR="00DD54CD" w:rsidRPr="000170CC" w:rsidRDefault="008F0829" w:rsidP="008F0829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CD4ABF3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05D58836" w14:textId="7776D137" w:rsidR="00DD54CD" w:rsidRPr="000170CC" w:rsidRDefault="00DD54CD" w:rsidP="009F08B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36" w:type="dxa"/>
            <w:vAlign w:val="bottom"/>
          </w:tcPr>
          <w:p w14:paraId="6BD727B4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  <w:vAlign w:val="bottom"/>
          </w:tcPr>
          <w:p w14:paraId="381B050D" w14:textId="5A0C0703" w:rsidR="00DD54CD" w:rsidRPr="000170CC" w:rsidRDefault="008F0829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F9D837C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vAlign w:val="bottom"/>
          </w:tcPr>
          <w:p w14:paraId="58CA1BFD" w14:textId="2E674380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54CD" w:rsidRPr="000170CC" w14:paraId="42C157C8" w14:textId="77777777" w:rsidTr="00602787">
        <w:trPr>
          <w:trHeight w:val="113"/>
        </w:trPr>
        <w:tc>
          <w:tcPr>
            <w:tcW w:w="4500" w:type="dxa"/>
            <w:vAlign w:val="bottom"/>
          </w:tcPr>
          <w:p w14:paraId="19528898" w14:textId="77777777" w:rsidR="00DD54CD" w:rsidRPr="000170CC" w:rsidRDefault="00DD54CD" w:rsidP="00DD54CD">
            <w:pPr>
              <w:pStyle w:val="1"/>
              <w:widowControl/>
              <w:spacing w:line="240" w:lineRule="atLeast"/>
              <w:ind w:left="-111" w:right="-249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0E4EF0A2" w14:textId="54F33C6B" w:rsidR="00DD54CD" w:rsidRPr="000170CC" w:rsidRDefault="008F0829" w:rsidP="009F08B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351</w:t>
            </w:r>
          </w:p>
        </w:tc>
        <w:tc>
          <w:tcPr>
            <w:tcW w:w="236" w:type="dxa"/>
            <w:vAlign w:val="bottom"/>
          </w:tcPr>
          <w:p w14:paraId="05724049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0B18E44C" w14:textId="0C967BD3" w:rsidR="00DD54CD" w:rsidRPr="000170CC" w:rsidRDefault="00DD54CD" w:rsidP="009F08B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1,683</w:t>
            </w:r>
          </w:p>
        </w:tc>
        <w:tc>
          <w:tcPr>
            <w:tcW w:w="236" w:type="dxa"/>
            <w:vAlign w:val="bottom"/>
          </w:tcPr>
          <w:p w14:paraId="54FAFECA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  <w:vAlign w:val="bottom"/>
          </w:tcPr>
          <w:p w14:paraId="3C0D7AA7" w14:textId="48FCA3ED" w:rsidR="00DD54CD" w:rsidRPr="000170CC" w:rsidRDefault="008F0829" w:rsidP="009F08B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342</w:t>
            </w:r>
          </w:p>
        </w:tc>
        <w:tc>
          <w:tcPr>
            <w:tcW w:w="236" w:type="dxa"/>
            <w:vAlign w:val="bottom"/>
          </w:tcPr>
          <w:p w14:paraId="6C272864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vAlign w:val="bottom"/>
          </w:tcPr>
          <w:p w14:paraId="3545685C" w14:textId="5F775E47" w:rsidR="00DD54CD" w:rsidRPr="000170CC" w:rsidRDefault="00DD54CD" w:rsidP="0050084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474</w:t>
            </w:r>
          </w:p>
        </w:tc>
      </w:tr>
      <w:tr w:rsidR="00DD54CD" w:rsidRPr="000170CC" w14:paraId="32C88806" w14:textId="77777777" w:rsidTr="00602787">
        <w:trPr>
          <w:trHeight w:val="113"/>
        </w:trPr>
        <w:tc>
          <w:tcPr>
            <w:tcW w:w="4500" w:type="dxa"/>
            <w:vAlign w:val="bottom"/>
          </w:tcPr>
          <w:p w14:paraId="0E515CA4" w14:textId="77777777" w:rsidR="00DD54CD" w:rsidRPr="000170CC" w:rsidRDefault="00DD54CD" w:rsidP="00DD54CD">
            <w:pPr>
              <w:pStyle w:val="1"/>
              <w:widowControl/>
              <w:spacing w:line="240" w:lineRule="atLeast"/>
              <w:ind w:left="-111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25BAFE8" w14:textId="15D41414" w:rsidR="00DD54CD" w:rsidRPr="000170CC" w:rsidRDefault="00037473" w:rsidP="009F08B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37,081</w:t>
            </w:r>
          </w:p>
        </w:tc>
        <w:tc>
          <w:tcPr>
            <w:tcW w:w="236" w:type="dxa"/>
            <w:vAlign w:val="bottom"/>
          </w:tcPr>
          <w:p w14:paraId="72783730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8EA1976" w14:textId="4F473568" w:rsidR="00DD54CD" w:rsidRPr="000170CC" w:rsidRDefault="00DD54CD" w:rsidP="009F08B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16,756</w:t>
            </w:r>
          </w:p>
        </w:tc>
        <w:tc>
          <w:tcPr>
            <w:tcW w:w="236" w:type="dxa"/>
            <w:vAlign w:val="bottom"/>
          </w:tcPr>
          <w:p w14:paraId="17DF826F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49BA97F" w14:textId="2AF4626F" w:rsidR="00DD54CD" w:rsidRPr="000170CC" w:rsidRDefault="00037473" w:rsidP="009F08B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37,081</w:t>
            </w:r>
          </w:p>
        </w:tc>
        <w:tc>
          <w:tcPr>
            <w:tcW w:w="236" w:type="dxa"/>
            <w:vAlign w:val="bottom"/>
          </w:tcPr>
          <w:p w14:paraId="12C270CA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86DAE67" w14:textId="2649104D" w:rsidR="00DD54CD" w:rsidRPr="000170CC" w:rsidRDefault="00DD54CD" w:rsidP="0050084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16,756</w:t>
            </w:r>
          </w:p>
        </w:tc>
      </w:tr>
      <w:tr w:rsidR="00DD54CD" w:rsidRPr="000170CC" w14:paraId="311861B9" w14:textId="77777777" w:rsidTr="00602787">
        <w:trPr>
          <w:trHeight w:val="61"/>
        </w:trPr>
        <w:tc>
          <w:tcPr>
            <w:tcW w:w="4500" w:type="dxa"/>
            <w:vAlign w:val="bottom"/>
          </w:tcPr>
          <w:p w14:paraId="52172984" w14:textId="77777777" w:rsidR="00DD54CD" w:rsidRPr="000170CC" w:rsidRDefault="00DD54CD" w:rsidP="00DD54CD">
            <w:pPr>
              <w:pStyle w:val="1"/>
              <w:widowControl/>
              <w:spacing w:line="240" w:lineRule="atLeast"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vAlign w:val="bottom"/>
          </w:tcPr>
          <w:p w14:paraId="5DA096E6" w14:textId="77777777" w:rsidR="00DD54CD" w:rsidRPr="000170CC" w:rsidRDefault="00DD54CD" w:rsidP="009F08B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4C9EF9C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01FA2FC2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606D128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tcBorders>
              <w:top w:val="double" w:sz="4" w:space="0" w:color="auto"/>
            </w:tcBorders>
            <w:vAlign w:val="bottom"/>
          </w:tcPr>
          <w:p w14:paraId="7E92E7C3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4D21AE6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top w:val="double" w:sz="4" w:space="0" w:color="auto"/>
            </w:tcBorders>
            <w:vAlign w:val="bottom"/>
          </w:tcPr>
          <w:p w14:paraId="6B5EDB85" w14:textId="77777777" w:rsidR="00DD54CD" w:rsidRPr="000170CC" w:rsidRDefault="00DD54CD" w:rsidP="0050084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4CD" w:rsidRPr="000170CC" w14:paraId="3C151606" w14:textId="77777777" w:rsidTr="00602787">
        <w:trPr>
          <w:trHeight w:val="113"/>
        </w:trPr>
        <w:tc>
          <w:tcPr>
            <w:tcW w:w="4500" w:type="dxa"/>
            <w:vAlign w:val="bottom"/>
          </w:tcPr>
          <w:p w14:paraId="0F69B8F9" w14:textId="77777777" w:rsidR="00DD54CD" w:rsidRPr="000170CC" w:rsidRDefault="00DD54CD" w:rsidP="00DD54CD">
            <w:pPr>
              <w:pStyle w:val="1"/>
              <w:widowControl/>
              <w:spacing w:line="240" w:lineRule="atLeast"/>
              <w:ind w:left="-111" w:right="-249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78" w:type="dxa"/>
            <w:vAlign w:val="bottom"/>
          </w:tcPr>
          <w:p w14:paraId="65E9D5DD" w14:textId="77777777" w:rsidR="00DD54CD" w:rsidRPr="000170CC" w:rsidRDefault="00DD54CD" w:rsidP="009F08B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6BE5BF8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5FDB2D61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668DED7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vAlign w:val="bottom"/>
          </w:tcPr>
          <w:p w14:paraId="3039E0EE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776E9FF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67FBA5D0" w14:textId="77777777" w:rsidR="00DD54CD" w:rsidRPr="000170CC" w:rsidRDefault="00DD54CD" w:rsidP="0050084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4CD" w:rsidRPr="000170CC" w14:paraId="65A7DD97" w14:textId="77777777" w:rsidTr="00602787">
        <w:trPr>
          <w:trHeight w:val="113"/>
        </w:trPr>
        <w:tc>
          <w:tcPr>
            <w:tcW w:w="4500" w:type="dxa"/>
            <w:vAlign w:val="bottom"/>
          </w:tcPr>
          <w:p w14:paraId="0FFAA884" w14:textId="77777777" w:rsidR="00DD54CD" w:rsidRPr="000170CC" w:rsidRDefault="00DD54CD" w:rsidP="00DD54CD">
            <w:pPr>
              <w:pStyle w:val="1"/>
              <w:widowControl/>
              <w:spacing w:line="240" w:lineRule="atLeast"/>
              <w:ind w:left="-111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1E1F9C9B" w14:textId="00EC54C1" w:rsidR="00DD54CD" w:rsidRPr="000170CC" w:rsidRDefault="008F0829" w:rsidP="009F08B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4,500</w:t>
            </w:r>
          </w:p>
        </w:tc>
        <w:tc>
          <w:tcPr>
            <w:tcW w:w="236" w:type="dxa"/>
            <w:vAlign w:val="bottom"/>
          </w:tcPr>
          <w:p w14:paraId="3DC7B92E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3217EF81" w14:textId="0CAE4AE4" w:rsidR="00DD54CD" w:rsidRPr="000170CC" w:rsidRDefault="00DD54CD" w:rsidP="009F08B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236" w:type="dxa"/>
            <w:vAlign w:val="bottom"/>
          </w:tcPr>
          <w:p w14:paraId="5B4C00E0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  <w:vAlign w:val="bottom"/>
          </w:tcPr>
          <w:p w14:paraId="0DCA897D" w14:textId="786A65F0" w:rsidR="00DD54CD" w:rsidRPr="000170CC" w:rsidRDefault="008F0829" w:rsidP="009F08B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4,500</w:t>
            </w:r>
          </w:p>
        </w:tc>
        <w:tc>
          <w:tcPr>
            <w:tcW w:w="236" w:type="dxa"/>
            <w:vAlign w:val="bottom"/>
          </w:tcPr>
          <w:p w14:paraId="2E093A68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vAlign w:val="bottom"/>
          </w:tcPr>
          <w:p w14:paraId="331271E3" w14:textId="7FCB280C" w:rsidR="00DD54CD" w:rsidRPr="000170CC" w:rsidRDefault="00DD54CD" w:rsidP="0050084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900</w:t>
            </w:r>
          </w:p>
        </w:tc>
      </w:tr>
      <w:tr w:rsidR="007B01E3" w:rsidRPr="000170CC" w14:paraId="487459EA" w14:textId="77777777" w:rsidTr="00C370D8">
        <w:trPr>
          <w:trHeight w:val="113"/>
        </w:trPr>
        <w:tc>
          <w:tcPr>
            <w:tcW w:w="4500" w:type="dxa"/>
            <w:vAlign w:val="bottom"/>
          </w:tcPr>
          <w:p w14:paraId="09017BBA" w14:textId="77777777" w:rsidR="007B01E3" w:rsidRPr="000170CC" w:rsidRDefault="007B01E3" w:rsidP="007B01E3">
            <w:pPr>
              <w:pStyle w:val="1"/>
              <w:widowControl/>
              <w:spacing w:line="240" w:lineRule="atLeast"/>
              <w:ind w:left="-111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78" w:type="dxa"/>
            <w:vAlign w:val="bottom"/>
          </w:tcPr>
          <w:p w14:paraId="18F443D9" w14:textId="77777777" w:rsidR="007B01E3" w:rsidRPr="000170CC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DDB94ED" w14:textId="77777777" w:rsidR="007B01E3" w:rsidRPr="000170CC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1BED31AD" w14:textId="77777777" w:rsidR="007B01E3" w:rsidRPr="000170CC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5976AC6" w14:textId="77777777" w:rsidR="007B01E3" w:rsidRPr="000170CC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vAlign w:val="bottom"/>
          </w:tcPr>
          <w:p w14:paraId="4CE81F39" w14:textId="77777777" w:rsidR="007B01E3" w:rsidRPr="000170CC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00299C3" w14:textId="77777777" w:rsidR="007B01E3" w:rsidRPr="000170CC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7ED18F53" w14:textId="77777777" w:rsidR="007B01E3" w:rsidRPr="000170CC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73ECD8AC" w14:textId="77777777" w:rsidR="004E246F" w:rsidRPr="000170CC" w:rsidRDefault="004E246F" w:rsidP="00AC4672">
      <w:pPr>
        <w:pStyle w:val="BodyText3"/>
        <w:tabs>
          <w:tab w:val="clear" w:pos="227"/>
          <w:tab w:val="left" w:pos="-5103"/>
        </w:tabs>
        <w:spacing w:line="160" w:lineRule="atLeast"/>
        <w:rPr>
          <w:sz w:val="16"/>
          <w:szCs w:val="16"/>
          <w:highlight w:val="yellow"/>
          <w:lang w:val="en-US"/>
        </w:rPr>
      </w:pPr>
    </w:p>
    <w:p w14:paraId="6041311F" w14:textId="77777777" w:rsidR="004E246F" w:rsidRPr="000170CC" w:rsidRDefault="004E246F" w:rsidP="00AC4672">
      <w:pPr>
        <w:pStyle w:val="BodyText3"/>
        <w:tabs>
          <w:tab w:val="clear" w:pos="227"/>
          <w:tab w:val="left" w:pos="-5103"/>
        </w:tabs>
        <w:spacing w:line="160" w:lineRule="atLeast"/>
        <w:rPr>
          <w:sz w:val="16"/>
          <w:szCs w:val="16"/>
          <w:highlight w:val="yellow"/>
          <w:lang w:val="en-US"/>
        </w:rPr>
      </w:pPr>
    </w:p>
    <w:p w14:paraId="199ED0E1" w14:textId="77777777" w:rsidR="0065084C" w:rsidRPr="000170CC" w:rsidRDefault="00650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0170CC">
        <w:rPr>
          <w:rFonts w:ascii="Angsana New" w:hAnsi="Angsana New"/>
          <w:sz w:val="30"/>
          <w:szCs w:val="30"/>
          <w:cs/>
        </w:rPr>
        <w:br w:type="page"/>
      </w:r>
    </w:p>
    <w:p w14:paraId="2315141F" w14:textId="6830DBE9" w:rsidR="00376759" w:rsidRPr="000170CC" w:rsidRDefault="00A628C0" w:rsidP="00376759">
      <w:pPr>
        <w:tabs>
          <w:tab w:val="clear" w:pos="454"/>
          <w:tab w:val="clear" w:pos="680"/>
          <w:tab w:val="left" w:pos="0"/>
        </w:tabs>
        <w:jc w:val="both"/>
        <w:outlineLvl w:val="0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lastRenderedPageBreak/>
        <w:t>เงินให้กู้ยืม</w:t>
      </w:r>
      <w:r w:rsidR="003D2971" w:rsidRPr="000170CC">
        <w:rPr>
          <w:rFonts w:ascii="Angsana New" w:hAnsi="Angsana New" w:hint="cs"/>
          <w:sz w:val="30"/>
          <w:szCs w:val="30"/>
          <w:cs/>
        </w:rPr>
        <w:t>แก่</w:t>
      </w:r>
      <w:r w:rsidRPr="000170CC">
        <w:rPr>
          <w:rFonts w:ascii="Angsana New" w:hAnsi="Angsana New"/>
          <w:sz w:val="30"/>
          <w:szCs w:val="30"/>
          <w:cs/>
        </w:rPr>
        <w:t>กิจการที่เกี่ยวข้องกันมีรายการเคลื่อนไหวในระหว่าง</w:t>
      </w:r>
      <w:r w:rsidR="004242D7" w:rsidRPr="000170CC">
        <w:rPr>
          <w:rFonts w:ascii="Angsana New" w:hAnsi="Angsana New" w:hint="cs"/>
          <w:sz w:val="30"/>
          <w:szCs w:val="30"/>
          <w:cs/>
        </w:rPr>
        <w:t>ปี</w:t>
      </w:r>
      <w:r w:rsidRPr="000170CC">
        <w:rPr>
          <w:rFonts w:ascii="Angsana New" w:hAnsi="Angsana New"/>
          <w:sz w:val="30"/>
          <w:szCs w:val="30"/>
          <w:cs/>
        </w:rPr>
        <w:t>ดังนี้</w:t>
      </w:r>
    </w:p>
    <w:p w14:paraId="7AB1A700" w14:textId="77777777" w:rsidR="00D00A04" w:rsidRPr="000170CC" w:rsidRDefault="00D00A04" w:rsidP="00BD7E5E">
      <w:pPr>
        <w:tabs>
          <w:tab w:val="clear" w:pos="454"/>
          <w:tab w:val="clear" w:pos="680"/>
          <w:tab w:val="left" w:pos="0"/>
        </w:tabs>
        <w:spacing w:line="80" w:lineRule="atLeast"/>
        <w:jc w:val="both"/>
        <w:outlineLvl w:val="0"/>
        <w:rPr>
          <w:rFonts w:ascii="Angsana New" w:hAnsi="Angsana New"/>
          <w:sz w:val="30"/>
          <w:szCs w:val="30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3798"/>
        <w:gridCol w:w="1440"/>
        <w:gridCol w:w="264"/>
        <w:gridCol w:w="1086"/>
        <w:gridCol w:w="271"/>
        <w:gridCol w:w="1079"/>
        <w:gridCol w:w="303"/>
        <w:gridCol w:w="1587"/>
      </w:tblGrid>
      <w:tr w:rsidR="00AA1822" w:rsidRPr="000170CC" w14:paraId="4DB9BEF1" w14:textId="77777777" w:rsidTr="00BD7E5E">
        <w:trPr>
          <w:tblHeader/>
        </w:trPr>
        <w:tc>
          <w:tcPr>
            <w:tcW w:w="3798" w:type="dxa"/>
            <w:vAlign w:val="bottom"/>
          </w:tcPr>
          <w:p w14:paraId="0C609E9E" w14:textId="77777777" w:rsidR="00AA1822" w:rsidRPr="000170CC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gridSpan w:val="7"/>
            <w:tcBorders>
              <w:bottom w:val="single" w:sz="4" w:space="0" w:color="auto"/>
            </w:tcBorders>
            <w:vAlign w:val="bottom"/>
          </w:tcPr>
          <w:p w14:paraId="71B1D15D" w14:textId="77777777" w:rsidR="00AA1822" w:rsidRPr="000170CC" w:rsidRDefault="00C76DB1" w:rsidP="00581DCA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  <w:r w:rsidR="00AA1822" w:rsidRPr="000170CC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AA1822" w:rsidRPr="000170CC" w14:paraId="1425D51E" w14:textId="77777777" w:rsidTr="00BD7E5E">
        <w:trPr>
          <w:tblHeader/>
        </w:trPr>
        <w:tc>
          <w:tcPr>
            <w:tcW w:w="3798" w:type="dxa"/>
            <w:vAlign w:val="bottom"/>
          </w:tcPr>
          <w:p w14:paraId="69DEFB97" w14:textId="77777777" w:rsidR="00AA1822" w:rsidRPr="000170CC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66BA1B" w14:textId="034410E0" w:rsidR="00AA1822" w:rsidRPr="000170CC" w:rsidRDefault="00161F05" w:rsidP="00581DCA">
            <w:pPr>
              <w:tabs>
                <w:tab w:val="clear" w:pos="454"/>
                <w:tab w:val="clear" w:pos="680"/>
                <w:tab w:val="left" w:pos="-204"/>
              </w:tabs>
              <w:ind w:left="-204" w:right="-2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 w:hint="cs"/>
                <w:sz w:val="30"/>
                <w:szCs w:val="30"/>
              </w:rPr>
              <w:t>1</w:t>
            </w:r>
            <w:r w:rsidR="00376759"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0170CC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D54CD" w:rsidRPr="000170C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4" w:type="dxa"/>
            <w:tcBorders>
              <w:top w:val="single" w:sz="4" w:space="0" w:color="auto"/>
            </w:tcBorders>
            <w:vAlign w:val="bottom"/>
          </w:tcPr>
          <w:p w14:paraId="41FE6704" w14:textId="77777777" w:rsidR="00AA1822" w:rsidRPr="000170CC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2C9B0" w14:textId="77777777" w:rsidR="00AA1822" w:rsidRPr="000170CC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66C0387B" w14:textId="77777777" w:rsidR="00AA1822" w:rsidRPr="000170CC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3B4D3" w14:textId="77777777" w:rsidR="00AA1822" w:rsidRPr="000170CC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303" w:type="dxa"/>
            <w:tcBorders>
              <w:top w:val="single" w:sz="4" w:space="0" w:color="auto"/>
            </w:tcBorders>
            <w:vAlign w:val="bottom"/>
          </w:tcPr>
          <w:p w14:paraId="7B7D034D" w14:textId="77777777" w:rsidR="00AA1822" w:rsidRPr="000170CC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F49C89" w14:textId="17779657" w:rsidR="00AA1822" w:rsidRPr="000170CC" w:rsidRDefault="000E68B5" w:rsidP="00E72827">
            <w:pPr>
              <w:tabs>
                <w:tab w:val="clear" w:pos="454"/>
                <w:tab w:val="clear" w:pos="680"/>
                <w:tab w:val="left" w:pos="-204"/>
              </w:tabs>
              <w:ind w:left="-204" w:right="-2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AA1822" w:rsidRPr="000170C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A1822" w:rsidRPr="000170CC">
              <w:rPr>
                <w:rFonts w:ascii="Angsana New" w:hAnsi="Angsana New"/>
                <w:sz w:val="30"/>
                <w:szCs w:val="30"/>
              </w:rPr>
              <w:t>256</w:t>
            </w:r>
            <w:r w:rsidR="00DD54CD" w:rsidRPr="000170CC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AA1822" w:rsidRPr="000170CC" w14:paraId="06211B35" w14:textId="77777777" w:rsidTr="00BD7E5E">
        <w:tc>
          <w:tcPr>
            <w:tcW w:w="3798" w:type="dxa"/>
            <w:vAlign w:val="bottom"/>
          </w:tcPr>
          <w:p w14:paraId="0A6D8CDC" w14:textId="77777777" w:rsidR="00AA1822" w:rsidRPr="000170CC" w:rsidRDefault="00AA1822" w:rsidP="00400391">
            <w:pPr>
              <w:tabs>
                <w:tab w:val="clear" w:pos="454"/>
                <w:tab w:val="clear" w:pos="680"/>
                <w:tab w:val="clear" w:pos="907"/>
                <w:tab w:val="left" w:pos="2070"/>
              </w:tabs>
              <w:ind w:left="-1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C186CD" w14:textId="77777777" w:rsidR="00AA1822" w:rsidRPr="000170CC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65D26C3" w14:textId="77777777" w:rsidR="00AA1822" w:rsidRPr="000170CC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EA4DAD5" w14:textId="77777777" w:rsidR="00AA1822" w:rsidRPr="000170CC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56C0EF9" w14:textId="77777777" w:rsidR="00AA1822" w:rsidRPr="000170CC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D872804" w14:textId="77777777" w:rsidR="00AA1822" w:rsidRPr="000170CC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3" w:type="dxa"/>
          </w:tcPr>
          <w:p w14:paraId="75171F2E" w14:textId="77777777" w:rsidR="00AA1822" w:rsidRPr="000170CC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</w:tcPr>
          <w:p w14:paraId="13142020" w14:textId="77777777" w:rsidR="00AA1822" w:rsidRPr="000170CC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4CD" w:rsidRPr="000170CC" w14:paraId="08530C0F" w14:textId="77777777" w:rsidTr="00BD7E5E">
        <w:tc>
          <w:tcPr>
            <w:tcW w:w="3798" w:type="dxa"/>
            <w:vAlign w:val="bottom"/>
          </w:tcPr>
          <w:p w14:paraId="3F1D80D8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left" w:pos="18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0170CC">
              <w:rPr>
                <w:rFonts w:ascii="Angsana New" w:hAnsi="Angsana New"/>
                <w:color w:val="000000"/>
                <w:sz w:val="30"/>
                <w:szCs w:val="30"/>
              </w:rPr>
              <w:t>Suosdey</w:t>
            </w:r>
            <w:proofErr w:type="spellEnd"/>
            <w:r w:rsidRPr="000170CC">
              <w:rPr>
                <w:rFonts w:ascii="Angsana New" w:hAnsi="Angsana New"/>
                <w:color w:val="000000"/>
                <w:sz w:val="30"/>
                <w:szCs w:val="30"/>
              </w:rPr>
              <w:t xml:space="preserve"> Finance PLC.</w:t>
            </w:r>
          </w:p>
        </w:tc>
        <w:tc>
          <w:tcPr>
            <w:tcW w:w="1440" w:type="dxa"/>
            <w:vAlign w:val="bottom"/>
          </w:tcPr>
          <w:p w14:paraId="69E4A7F9" w14:textId="46E895F9" w:rsidR="00DD54CD" w:rsidRPr="000170CC" w:rsidRDefault="00DD54CD" w:rsidP="00DD54CD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192,829</w:t>
            </w:r>
          </w:p>
        </w:tc>
        <w:tc>
          <w:tcPr>
            <w:tcW w:w="264" w:type="dxa"/>
            <w:vAlign w:val="bottom"/>
          </w:tcPr>
          <w:p w14:paraId="040CDC91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7C7669BC" w14:textId="367BEF49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14:paraId="65C340F0" w14:textId="4B97A646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</w:tabs>
              <w:ind w:left="-58" w:right="-10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E9F29E8" w14:textId="5D0528EE" w:rsidR="00DD54CD" w:rsidRPr="000170CC" w:rsidRDefault="008F0829" w:rsidP="00DD54CD">
            <w:pPr>
              <w:tabs>
                <w:tab w:val="clear" w:pos="454"/>
                <w:tab w:val="clear" w:pos="680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8137B">
              <w:rPr>
                <w:rFonts w:ascii="Angsana New" w:hAnsi="Angsana New"/>
                <w:sz w:val="30"/>
                <w:szCs w:val="30"/>
              </w:rPr>
              <w:t>23,153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03" w:type="dxa"/>
            <w:vAlign w:val="bottom"/>
          </w:tcPr>
          <w:p w14:paraId="0B176048" w14:textId="369B15DD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</w:tabs>
              <w:ind w:left="-129" w:right="-47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*</w:t>
            </w:r>
          </w:p>
        </w:tc>
        <w:tc>
          <w:tcPr>
            <w:tcW w:w="1587" w:type="dxa"/>
            <w:vAlign w:val="bottom"/>
          </w:tcPr>
          <w:p w14:paraId="1AD56A13" w14:textId="7BDA5DA2" w:rsidR="00DD54CD" w:rsidRPr="000170CC" w:rsidRDefault="0048137B" w:rsidP="00DD54CD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169,676</w:t>
            </w:r>
          </w:p>
        </w:tc>
      </w:tr>
      <w:tr w:rsidR="00DD54CD" w:rsidRPr="000170CC" w14:paraId="7612F284" w14:textId="77777777" w:rsidTr="00BD7E5E">
        <w:tc>
          <w:tcPr>
            <w:tcW w:w="3798" w:type="dxa"/>
            <w:vAlign w:val="bottom"/>
          </w:tcPr>
          <w:p w14:paraId="750254EB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left" w:pos="18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บริษัท ชยภาค จำกัด</w:t>
            </w:r>
          </w:p>
        </w:tc>
        <w:tc>
          <w:tcPr>
            <w:tcW w:w="1440" w:type="dxa"/>
            <w:vAlign w:val="bottom"/>
          </w:tcPr>
          <w:p w14:paraId="7580A16C" w14:textId="7F19B286" w:rsidR="00DD54CD" w:rsidRPr="000170CC" w:rsidRDefault="00DD54CD" w:rsidP="00DD54CD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12,000</w:t>
            </w:r>
          </w:p>
        </w:tc>
        <w:tc>
          <w:tcPr>
            <w:tcW w:w="264" w:type="dxa"/>
            <w:vAlign w:val="bottom"/>
          </w:tcPr>
          <w:p w14:paraId="62BD955B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1E17BE45" w14:textId="1FB00FAE" w:rsidR="00DD54CD" w:rsidRPr="000170CC" w:rsidRDefault="008F0829" w:rsidP="00DD54CD">
            <w:pPr>
              <w:tabs>
                <w:tab w:val="clear" w:pos="454"/>
                <w:tab w:val="clear" w:pos="680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</w:t>
            </w:r>
          </w:p>
        </w:tc>
        <w:tc>
          <w:tcPr>
            <w:tcW w:w="271" w:type="dxa"/>
            <w:vAlign w:val="bottom"/>
          </w:tcPr>
          <w:p w14:paraId="0FEB1A5C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95F053A" w14:textId="77583526" w:rsidR="00DD54CD" w:rsidRPr="000170CC" w:rsidRDefault="008F0829" w:rsidP="00DD54CD">
            <w:pPr>
              <w:tabs>
                <w:tab w:val="clear" w:pos="454"/>
                <w:tab w:val="clear" w:pos="680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(16,000)</w:t>
            </w:r>
          </w:p>
        </w:tc>
        <w:tc>
          <w:tcPr>
            <w:tcW w:w="303" w:type="dxa"/>
            <w:vAlign w:val="bottom"/>
          </w:tcPr>
          <w:p w14:paraId="5D5858B0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vAlign w:val="bottom"/>
          </w:tcPr>
          <w:p w14:paraId="214F30E1" w14:textId="7E1D9E59" w:rsidR="00DD54CD" w:rsidRPr="000170CC" w:rsidRDefault="008F0829" w:rsidP="008F082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54CD" w:rsidRPr="000170CC" w14:paraId="64748532" w14:textId="77777777" w:rsidTr="00BD7E5E">
        <w:tc>
          <w:tcPr>
            <w:tcW w:w="3798" w:type="dxa"/>
            <w:vAlign w:val="bottom"/>
          </w:tcPr>
          <w:p w14:paraId="4FEE966E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left" w:pos="18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0170CC">
              <w:rPr>
                <w:rFonts w:ascii="Angsana New" w:hAnsi="Angsana New"/>
                <w:sz w:val="30"/>
                <w:szCs w:val="30"/>
              </w:rPr>
              <w:t>Mingalaba</w:t>
            </w:r>
            <w:proofErr w:type="spellEnd"/>
            <w:r w:rsidRPr="000170CC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0170CC">
              <w:rPr>
                <w:rFonts w:ascii="Angsana New" w:hAnsi="Angsana New"/>
                <w:sz w:val="30"/>
                <w:szCs w:val="30"/>
              </w:rPr>
              <w:t>Thitikorn</w:t>
            </w:r>
            <w:proofErr w:type="spellEnd"/>
            <w:r w:rsidRPr="000170CC">
              <w:rPr>
                <w:rFonts w:ascii="Angsana New" w:hAnsi="Angsana New"/>
                <w:sz w:val="30"/>
                <w:szCs w:val="30"/>
              </w:rPr>
              <w:t xml:space="preserve"> Microfinance Co., Ltd.</w:t>
            </w:r>
          </w:p>
        </w:tc>
        <w:tc>
          <w:tcPr>
            <w:tcW w:w="1440" w:type="dxa"/>
            <w:vAlign w:val="bottom"/>
          </w:tcPr>
          <w:p w14:paraId="0F0DEA22" w14:textId="7079D927" w:rsidR="00DD54CD" w:rsidRPr="000170CC" w:rsidRDefault="00DD54CD" w:rsidP="00DD54CD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17,820</w:t>
            </w:r>
          </w:p>
        </w:tc>
        <w:tc>
          <w:tcPr>
            <w:tcW w:w="264" w:type="dxa"/>
            <w:vAlign w:val="bottom"/>
          </w:tcPr>
          <w:p w14:paraId="23DBCA9C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41F87540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14:paraId="73B6E307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A306806" w14:textId="1755FCAA" w:rsidR="00DD54CD" w:rsidRPr="000170CC" w:rsidRDefault="008F0829" w:rsidP="00DD54CD">
            <w:pPr>
              <w:tabs>
                <w:tab w:val="clear" w:pos="454"/>
                <w:tab w:val="clear" w:pos="680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(17,820)</w:t>
            </w:r>
          </w:p>
        </w:tc>
        <w:tc>
          <w:tcPr>
            <w:tcW w:w="303" w:type="dxa"/>
            <w:vAlign w:val="bottom"/>
          </w:tcPr>
          <w:p w14:paraId="3E1377FC" w14:textId="7955E136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</w:tabs>
              <w:ind w:left="-129" w:right="-47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*</w:t>
            </w:r>
          </w:p>
        </w:tc>
        <w:tc>
          <w:tcPr>
            <w:tcW w:w="1587" w:type="dxa"/>
            <w:vAlign w:val="bottom"/>
          </w:tcPr>
          <w:p w14:paraId="0BEED52B" w14:textId="3AD28B6D" w:rsidR="00DD54CD" w:rsidRPr="000170CC" w:rsidRDefault="008F0829" w:rsidP="008F082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54CD" w:rsidRPr="000170CC" w14:paraId="2328112E" w14:textId="77777777" w:rsidTr="00BD7E5E">
        <w:tc>
          <w:tcPr>
            <w:tcW w:w="3798" w:type="dxa"/>
            <w:vAlign w:val="bottom"/>
          </w:tcPr>
          <w:p w14:paraId="6526C04E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left" w:pos="18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บริษัท ทีเค เงินทันใจ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AC54D1" w14:textId="691A84E0" w:rsidR="00DD54CD" w:rsidRPr="000170CC" w:rsidRDefault="00DD54CD" w:rsidP="00DD54CD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35,000</w:t>
            </w:r>
          </w:p>
        </w:tc>
        <w:tc>
          <w:tcPr>
            <w:tcW w:w="264" w:type="dxa"/>
            <w:vAlign w:val="bottom"/>
          </w:tcPr>
          <w:p w14:paraId="603E9FA7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5D7FBFAE" w14:textId="47A445E0" w:rsidR="00DD54CD" w:rsidRPr="000170CC" w:rsidRDefault="008F0829" w:rsidP="00DD54CD">
            <w:pPr>
              <w:tabs>
                <w:tab w:val="clear" w:pos="454"/>
                <w:tab w:val="clear" w:pos="680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271" w:type="dxa"/>
            <w:vAlign w:val="bottom"/>
          </w:tcPr>
          <w:p w14:paraId="08E95347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7A2C6ED5" w14:textId="5D1B3444" w:rsidR="00DD54CD" w:rsidRPr="000170CC" w:rsidRDefault="008F0829" w:rsidP="00DD54CD">
            <w:pPr>
              <w:tabs>
                <w:tab w:val="clear" w:pos="454"/>
                <w:tab w:val="clear" w:pos="680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(28,000)</w:t>
            </w:r>
          </w:p>
        </w:tc>
        <w:tc>
          <w:tcPr>
            <w:tcW w:w="303" w:type="dxa"/>
            <w:vAlign w:val="bottom"/>
          </w:tcPr>
          <w:p w14:paraId="15A4C962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</w:tabs>
              <w:ind w:left="-129" w:right="-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6DCE6C92" w14:textId="6424A71D" w:rsidR="00DD54CD" w:rsidRPr="000170CC" w:rsidRDefault="008F0829" w:rsidP="00DD54CD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9,000</w:t>
            </w:r>
          </w:p>
        </w:tc>
      </w:tr>
      <w:tr w:rsidR="00DD54CD" w:rsidRPr="000170CC" w14:paraId="4F2C1760" w14:textId="77777777" w:rsidTr="00BD7E5E">
        <w:tc>
          <w:tcPr>
            <w:tcW w:w="3798" w:type="dxa"/>
            <w:vAlign w:val="bottom"/>
          </w:tcPr>
          <w:p w14:paraId="5327DA2A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left" w:pos="18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E96FE6" w14:textId="75E29E16" w:rsidR="00DD54CD" w:rsidRPr="000170CC" w:rsidRDefault="00DD54CD" w:rsidP="00DD54CD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257,649</w:t>
            </w:r>
          </w:p>
        </w:tc>
        <w:tc>
          <w:tcPr>
            <w:tcW w:w="264" w:type="dxa"/>
            <w:vAlign w:val="bottom"/>
          </w:tcPr>
          <w:p w14:paraId="2876A0F3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094E4F" w14:textId="6321EA4F" w:rsidR="00DD54CD" w:rsidRPr="000170CC" w:rsidRDefault="008F0829" w:rsidP="00DD54CD">
            <w:pPr>
              <w:tabs>
                <w:tab w:val="clear" w:pos="454"/>
                <w:tab w:val="clear" w:pos="680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6,000</w:t>
            </w:r>
          </w:p>
        </w:tc>
        <w:tc>
          <w:tcPr>
            <w:tcW w:w="271" w:type="dxa"/>
            <w:vAlign w:val="bottom"/>
          </w:tcPr>
          <w:p w14:paraId="020E2A35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75F03E" w14:textId="31DF49CA" w:rsidR="00DD54CD" w:rsidRPr="000170CC" w:rsidRDefault="008F0829" w:rsidP="00DD54CD">
            <w:pPr>
              <w:tabs>
                <w:tab w:val="clear" w:pos="454"/>
                <w:tab w:val="clear" w:pos="680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8137B">
              <w:rPr>
                <w:rFonts w:ascii="Angsana New" w:hAnsi="Angsana New"/>
                <w:sz w:val="30"/>
                <w:szCs w:val="30"/>
              </w:rPr>
              <w:t>84,973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03" w:type="dxa"/>
            <w:vAlign w:val="bottom"/>
          </w:tcPr>
          <w:p w14:paraId="6B8E752E" w14:textId="77777777" w:rsidR="00DD54CD" w:rsidRPr="000170CC" w:rsidRDefault="00DD54CD" w:rsidP="00DD54CD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3263D0" w14:textId="4799DC3B" w:rsidR="00DD54CD" w:rsidRPr="000170CC" w:rsidRDefault="0048137B" w:rsidP="00DD5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178,676</w:t>
            </w:r>
          </w:p>
        </w:tc>
      </w:tr>
    </w:tbl>
    <w:p w14:paraId="69899E88" w14:textId="77777777" w:rsidR="00181562" w:rsidRPr="000170CC" w:rsidRDefault="00181562" w:rsidP="00581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F93AD62" w14:textId="375925A4" w:rsidR="00AA1822" w:rsidRPr="000170CC" w:rsidRDefault="00AA1822" w:rsidP="004003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0170CC">
        <w:rPr>
          <w:rFonts w:ascii="Angsana New" w:hAnsi="Angsana New" w:hint="cs"/>
          <w:color w:val="000000"/>
          <w:sz w:val="30"/>
          <w:szCs w:val="30"/>
          <w:cs/>
        </w:rPr>
        <w:t>*</w:t>
      </w:r>
      <w:r w:rsidR="00400391" w:rsidRPr="000170CC">
        <w:rPr>
          <w:rFonts w:ascii="Angsana New" w:hAnsi="Angsana New"/>
          <w:color w:val="000000"/>
          <w:sz w:val="30"/>
          <w:szCs w:val="30"/>
        </w:rPr>
        <w:tab/>
      </w:r>
      <w:r w:rsidR="003D2971" w:rsidRPr="000170CC">
        <w:rPr>
          <w:rFonts w:ascii="Angsana New" w:hAnsi="Angsana New" w:hint="cs"/>
          <w:color w:val="000000"/>
          <w:sz w:val="30"/>
          <w:szCs w:val="30"/>
          <w:cs/>
        </w:rPr>
        <w:t>รวม</w:t>
      </w:r>
      <w:r w:rsidRPr="000170CC">
        <w:rPr>
          <w:rFonts w:ascii="Angsana New" w:hAnsi="Angsana New" w:hint="cs"/>
          <w:color w:val="000000"/>
          <w:sz w:val="30"/>
          <w:szCs w:val="30"/>
          <w:cs/>
        </w:rPr>
        <w:t>ผลต่างจากอัตราแลกเปลี่ยน</w:t>
      </w:r>
      <w:r w:rsidR="003D2971" w:rsidRPr="000170CC">
        <w:rPr>
          <w:rFonts w:ascii="Angsana New" w:hAnsi="Angsana New" w:hint="cs"/>
          <w:color w:val="000000"/>
          <w:sz w:val="30"/>
          <w:szCs w:val="30"/>
          <w:cs/>
        </w:rPr>
        <w:t xml:space="preserve">จำนวนเงินประมาณ </w:t>
      </w:r>
      <w:r w:rsidR="0048137B">
        <w:rPr>
          <w:rFonts w:ascii="Angsana New" w:hAnsi="Angsana New"/>
          <w:color w:val="000000"/>
          <w:sz w:val="30"/>
          <w:szCs w:val="30"/>
        </w:rPr>
        <w:t>23,101</w:t>
      </w:r>
      <w:r w:rsidR="00E47A22" w:rsidRPr="000170CC">
        <w:rPr>
          <w:rFonts w:ascii="Angsana New" w:hAnsi="Angsana New"/>
          <w:color w:val="000000"/>
          <w:sz w:val="30"/>
          <w:szCs w:val="30"/>
        </w:rPr>
        <w:t xml:space="preserve"> </w:t>
      </w:r>
      <w:r w:rsidR="003D2971" w:rsidRPr="000170CC">
        <w:rPr>
          <w:rFonts w:ascii="Angsana New" w:hAnsi="Angsana New" w:hint="cs"/>
          <w:color w:val="000000"/>
          <w:sz w:val="30"/>
          <w:szCs w:val="30"/>
          <w:cs/>
        </w:rPr>
        <w:t>พันบาท</w:t>
      </w:r>
    </w:p>
    <w:p w14:paraId="3F6F6A9C" w14:textId="77777777" w:rsidR="009F6498" w:rsidRPr="000170CC" w:rsidRDefault="009F6498" w:rsidP="004003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059ACA1" w14:textId="6BB936FF" w:rsidR="00B03EAB" w:rsidRPr="000170CC" w:rsidRDefault="00B03EAB" w:rsidP="00B03E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bookmarkStart w:id="2" w:name="OLE_LINK9"/>
      <w:bookmarkStart w:id="3" w:name="OLE_LINK10"/>
      <w:r w:rsidRPr="000170CC">
        <w:rPr>
          <w:rFonts w:ascii="Angsana New" w:hAnsi="Angsana New"/>
          <w:color w:val="000000"/>
          <w:sz w:val="30"/>
          <w:szCs w:val="30"/>
          <w:cs/>
        </w:rPr>
        <w:t>บริษัทเป็นผู้ค้ำประกัน</w:t>
      </w:r>
      <w:r w:rsidRPr="000170CC">
        <w:rPr>
          <w:rFonts w:ascii="Angsana New" w:hAnsi="Angsana New" w:hint="cs"/>
          <w:color w:val="000000"/>
          <w:sz w:val="30"/>
          <w:szCs w:val="30"/>
          <w:cs/>
        </w:rPr>
        <w:t xml:space="preserve"> (</w:t>
      </w:r>
      <w:r w:rsidRPr="000170CC">
        <w:rPr>
          <w:rFonts w:ascii="Angsana New" w:hAnsi="Angsana New" w:hint="cs"/>
          <w:color w:val="000000"/>
          <w:sz w:val="30"/>
          <w:szCs w:val="30"/>
        </w:rPr>
        <w:t>1</w:t>
      </w:r>
      <w:r w:rsidRPr="000170CC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0170CC">
        <w:rPr>
          <w:rFonts w:ascii="Angsana New" w:hAnsi="Angsana New"/>
          <w:color w:val="000000"/>
          <w:sz w:val="30"/>
          <w:szCs w:val="30"/>
          <w:cs/>
        </w:rPr>
        <w:t>วงเงินสินเชื่อประเภทเงินกู้ยืมระยะสั้น</w:t>
      </w:r>
      <w:r w:rsidRPr="000170CC">
        <w:rPr>
          <w:rFonts w:ascii="Angsana New" w:hAnsi="Angsana New" w:hint="cs"/>
          <w:color w:val="000000"/>
          <w:sz w:val="30"/>
          <w:szCs w:val="30"/>
          <w:cs/>
        </w:rPr>
        <w:t>และระยะยาวที่ได้รับจาก</w:t>
      </w:r>
      <w:r w:rsidRPr="000170CC">
        <w:rPr>
          <w:rFonts w:ascii="Angsana New" w:hAnsi="Angsana New"/>
          <w:color w:val="000000"/>
          <w:sz w:val="30"/>
          <w:szCs w:val="30"/>
          <w:cs/>
        </w:rPr>
        <w:t>ธนาคาร</w:t>
      </w:r>
      <w:r w:rsidRPr="000170CC">
        <w:rPr>
          <w:rFonts w:ascii="Angsana New" w:hAnsi="Angsana New" w:hint="cs"/>
          <w:color w:val="000000"/>
          <w:sz w:val="30"/>
          <w:szCs w:val="30"/>
          <w:cs/>
        </w:rPr>
        <w:t>พาณิชย์</w:t>
      </w:r>
      <w:r w:rsidRPr="000170CC">
        <w:rPr>
          <w:rFonts w:ascii="Angsana New" w:hAnsi="Angsana New"/>
          <w:color w:val="000000"/>
          <w:sz w:val="30"/>
          <w:szCs w:val="30"/>
          <w:cs/>
        </w:rPr>
        <w:t xml:space="preserve">ของ </w:t>
      </w:r>
      <w:proofErr w:type="spellStart"/>
      <w:r w:rsidRPr="000170CC">
        <w:rPr>
          <w:rFonts w:ascii="Angsana New" w:hAnsi="Angsana New"/>
          <w:color w:val="000000"/>
          <w:sz w:val="30"/>
          <w:szCs w:val="30"/>
        </w:rPr>
        <w:t>Suosdey</w:t>
      </w:r>
      <w:proofErr w:type="spellEnd"/>
      <w:r w:rsidRPr="000170CC">
        <w:rPr>
          <w:rFonts w:ascii="Angsana New" w:hAnsi="Angsana New"/>
          <w:color w:val="000000"/>
          <w:sz w:val="30"/>
          <w:szCs w:val="30"/>
        </w:rPr>
        <w:t xml:space="preserve"> Finance PLC.</w:t>
      </w:r>
      <w:r w:rsidRPr="000170CC">
        <w:rPr>
          <w:rFonts w:ascii="Angsana New" w:hAnsi="Angsana New"/>
          <w:color w:val="000000"/>
          <w:sz w:val="30"/>
          <w:szCs w:val="30"/>
          <w:cs/>
        </w:rPr>
        <w:t xml:space="preserve"> จำนวน</w:t>
      </w:r>
      <w:r w:rsidR="003D2971" w:rsidRPr="000170CC">
        <w:rPr>
          <w:rFonts w:ascii="Angsana New" w:hAnsi="Angsana New" w:hint="cs"/>
          <w:color w:val="000000"/>
          <w:sz w:val="30"/>
          <w:szCs w:val="30"/>
          <w:cs/>
        </w:rPr>
        <w:t>เงิน</w:t>
      </w:r>
      <w:r w:rsidRPr="000170CC">
        <w:rPr>
          <w:rFonts w:ascii="Angsana New" w:hAnsi="Angsana New" w:hint="cs"/>
          <w:color w:val="000000"/>
          <w:sz w:val="30"/>
          <w:szCs w:val="30"/>
          <w:cs/>
        </w:rPr>
        <w:t xml:space="preserve">รวม </w:t>
      </w:r>
      <w:r w:rsidR="0048137B">
        <w:rPr>
          <w:rFonts w:ascii="Angsana New" w:hAnsi="Angsana New"/>
          <w:color w:val="000000"/>
          <w:sz w:val="30"/>
          <w:szCs w:val="30"/>
        </w:rPr>
        <w:t>21.6</w:t>
      </w:r>
      <w:r w:rsidR="00671C73" w:rsidRPr="000170CC">
        <w:rPr>
          <w:rFonts w:ascii="Angsana New" w:hAnsi="Angsana New"/>
          <w:color w:val="000000"/>
          <w:sz w:val="30"/>
          <w:szCs w:val="30"/>
        </w:rPr>
        <w:t xml:space="preserve"> </w:t>
      </w:r>
      <w:r w:rsidRPr="000170CC">
        <w:rPr>
          <w:rFonts w:ascii="Angsana New" w:hAnsi="Angsana New"/>
          <w:color w:val="000000"/>
          <w:sz w:val="30"/>
          <w:szCs w:val="30"/>
          <w:cs/>
        </w:rPr>
        <w:t>ล้านเหรียญสหรัฐอเมริกา</w:t>
      </w:r>
      <w:r w:rsidR="00D45032" w:rsidRPr="000170CC">
        <w:rPr>
          <w:rFonts w:ascii="Angsana New" w:hAnsi="Angsana New" w:hint="cs"/>
          <w:color w:val="000000"/>
          <w:sz w:val="30"/>
          <w:szCs w:val="30"/>
          <w:cs/>
        </w:rPr>
        <w:t xml:space="preserve">ในปี </w:t>
      </w:r>
      <w:r w:rsidR="00D45032" w:rsidRPr="000170CC">
        <w:rPr>
          <w:rFonts w:ascii="Angsana New" w:hAnsi="Angsana New"/>
          <w:color w:val="000000"/>
          <w:sz w:val="30"/>
          <w:szCs w:val="30"/>
        </w:rPr>
        <w:t>256</w:t>
      </w:r>
      <w:r w:rsidR="00DD54CD" w:rsidRPr="000170CC">
        <w:rPr>
          <w:rFonts w:ascii="Angsana New" w:hAnsi="Angsana New"/>
          <w:color w:val="000000"/>
          <w:sz w:val="30"/>
          <w:szCs w:val="30"/>
        </w:rPr>
        <w:t>8</w:t>
      </w:r>
      <w:r w:rsidR="00D45032" w:rsidRPr="000170CC">
        <w:rPr>
          <w:rFonts w:ascii="Angsana New" w:hAnsi="Angsana New"/>
          <w:color w:val="000000"/>
          <w:sz w:val="30"/>
          <w:szCs w:val="30"/>
        </w:rPr>
        <w:t xml:space="preserve"> </w:t>
      </w:r>
      <w:r w:rsidR="00D45032" w:rsidRPr="000170CC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DD54CD" w:rsidRPr="000170CC">
        <w:rPr>
          <w:rFonts w:ascii="Angsana New" w:hAnsi="Angsana New"/>
          <w:color w:val="000000"/>
          <w:sz w:val="30"/>
          <w:szCs w:val="30"/>
        </w:rPr>
        <w:t>34.6</w:t>
      </w:r>
      <w:r w:rsidR="00D45032" w:rsidRPr="000170CC">
        <w:rPr>
          <w:rFonts w:ascii="Angsana New" w:hAnsi="Angsana New"/>
          <w:color w:val="000000"/>
          <w:sz w:val="30"/>
          <w:szCs w:val="30"/>
        </w:rPr>
        <w:t xml:space="preserve"> </w:t>
      </w:r>
      <w:r w:rsidR="00D45032" w:rsidRPr="000170CC">
        <w:rPr>
          <w:rFonts w:ascii="Angsana New" w:hAnsi="Angsana New"/>
          <w:color w:val="000000"/>
          <w:sz w:val="30"/>
          <w:szCs w:val="30"/>
          <w:cs/>
        </w:rPr>
        <w:t>ล้านเหรียญสหรัฐอเมริกา</w:t>
      </w:r>
      <w:r w:rsidR="00D45032" w:rsidRPr="000170CC">
        <w:rPr>
          <w:rFonts w:ascii="Angsana New" w:hAnsi="Angsana New" w:hint="cs"/>
          <w:color w:val="000000"/>
          <w:sz w:val="30"/>
          <w:szCs w:val="30"/>
          <w:cs/>
        </w:rPr>
        <w:t xml:space="preserve">ในปี </w:t>
      </w:r>
      <w:r w:rsidR="00D45032" w:rsidRPr="000170CC">
        <w:rPr>
          <w:rFonts w:ascii="Angsana New" w:hAnsi="Angsana New"/>
          <w:color w:val="000000"/>
          <w:sz w:val="30"/>
          <w:szCs w:val="30"/>
        </w:rPr>
        <w:t>256</w:t>
      </w:r>
      <w:r w:rsidR="00DD54CD" w:rsidRPr="000170CC">
        <w:rPr>
          <w:rFonts w:ascii="Angsana New" w:hAnsi="Angsana New"/>
          <w:color w:val="000000"/>
          <w:sz w:val="30"/>
          <w:szCs w:val="30"/>
        </w:rPr>
        <w:t>7</w:t>
      </w:r>
      <w:r w:rsidR="00D45032" w:rsidRPr="000170CC">
        <w:rPr>
          <w:rFonts w:ascii="Angsana New" w:hAnsi="Angsana New"/>
          <w:color w:val="000000"/>
          <w:sz w:val="30"/>
          <w:szCs w:val="30"/>
        </w:rPr>
        <w:t xml:space="preserve"> </w:t>
      </w:r>
      <w:r w:rsidRPr="000170CC">
        <w:rPr>
          <w:rFonts w:ascii="Angsana New" w:hAnsi="Angsana New"/>
          <w:color w:val="000000"/>
          <w:spacing w:val="-4"/>
          <w:sz w:val="30"/>
          <w:szCs w:val="30"/>
          <w:cs/>
        </w:rPr>
        <w:t>และ</w:t>
      </w:r>
      <w:r w:rsidRPr="000170CC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(</w:t>
      </w:r>
      <w:r w:rsidRPr="000170CC">
        <w:rPr>
          <w:rFonts w:ascii="Angsana New" w:hAnsi="Angsana New" w:hint="cs"/>
          <w:color w:val="000000"/>
          <w:spacing w:val="-4"/>
          <w:sz w:val="30"/>
          <w:szCs w:val="30"/>
        </w:rPr>
        <w:t>2</w:t>
      </w:r>
      <w:r w:rsidRPr="000170CC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) </w:t>
      </w:r>
      <w:r w:rsidRPr="000170CC">
        <w:rPr>
          <w:rFonts w:ascii="Angsana New" w:hAnsi="Angsana New"/>
          <w:spacing w:val="-4"/>
          <w:sz w:val="30"/>
          <w:szCs w:val="30"/>
          <w:cs/>
        </w:rPr>
        <w:t>วงเงิน</w:t>
      </w:r>
      <w:r w:rsidRPr="000170CC">
        <w:rPr>
          <w:rFonts w:ascii="Angsana New" w:hAnsi="Angsana New"/>
          <w:color w:val="000000"/>
          <w:spacing w:val="-4"/>
          <w:sz w:val="30"/>
          <w:szCs w:val="30"/>
          <w:cs/>
        </w:rPr>
        <w:t>สินเชื่อประเภทเงิน</w:t>
      </w:r>
      <w:r w:rsidRPr="000170CC">
        <w:rPr>
          <w:rFonts w:ascii="Angsana New" w:hAnsi="Angsana New"/>
          <w:spacing w:val="-4"/>
          <w:sz w:val="30"/>
          <w:szCs w:val="30"/>
          <w:cs/>
        </w:rPr>
        <w:t>กู้ยืม</w:t>
      </w:r>
      <w:r w:rsidRPr="000170CC">
        <w:rPr>
          <w:rFonts w:ascii="Angsana New" w:hAnsi="Angsana New"/>
          <w:color w:val="000000"/>
          <w:spacing w:val="-4"/>
          <w:sz w:val="30"/>
          <w:szCs w:val="30"/>
          <w:cs/>
        </w:rPr>
        <w:t>ระยะสั้น</w:t>
      </w:r>
      <w:r w:rsidRPr="000170CC">
        <w:rPr>
          <w:rFonts w:ascii="Angsana New" w:hAnsi="Angsana New" w:hint="cs"/>
          <w:color w:val="000000"/>
          <w:spacing w:val="-4"/>
          <w:sz w:val="30"/>
          <w:szCs w:val="30"/>
          <w:cs/>
        </w:rPr>
        <w:t>ที่ได้รับ</w:t>
      </w:r>
      <w:r w:rsidRPr="000170CC">
        <w:rPr>
          <w:rFonts w:ascii="Angsana New" w:hAnsi="Angsana New"/>
          <w:spacing w:val="-4"/>
          <w:sz w:val="30"/>
          <w:szCs w:val="30"/>
          <w:cs/>
        </w:rPr>
        <w:t>จาก</w:t>
      </w:r>
      <w:r w:rsidRPr="000170CC">
        <w:rPr>
          <w:rFonts w:ascii="Angsana New" w:hAnsi="Angsana New"/>
          <w:color w:val="000000"/>
          <w:spacing w:val="-4"/>
          <w:sz w:val="30"/>
          <w:szCs w:val="30"/>
          <w:cs/>
        </w:rPr>
        <w:t>ธนาคาร</w:t>
      </w:r>
      <w:r w:rsidRPr="000170CC">
        <w:rPr>
          <w:rFonts w:ascii="Angsana New" w:hAnsi="Angsana New" w:hint="cs"/>
          <w:color w:val="000000"/>
          <w:spacing w:val="-4"/>
          <w:sz w:val="30"/>
          <w:szCs w:val="30"/>
          <w:cs/>
        </w:rPr>
        <w:t>พาณิชย์</w:t>
      </w:r>
      <w:r w:rsidRPr="000170CC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ของ </w:t>
      </w:r>
      <w:proofErr w:type="spellStart"/>
      <w:r w:rsidRPr="000170CC">
        <w:rPr>
          <w:rFonts w:ascii="Angsana New" w:hAnsi="Angsana New"/>
          <w:color w:val="000000"/>
          <w:spacing w:val="-4"/>
          <w:sz w:val="30"/>
          <w:szCs w:val="30"/>
        </w:rPr>
        <w:t>Sabaidee</w:t>
      </w:r>
      <w:proofErr w:type="spellEnd"/>
      <w:r w:rsidRPr="000170CC">
        <w:rPr>
          <w:rFonts w:ascii="Angsana New" w:hAnsi="Angsana New"/>
          <w:color w:val="000000"/>
          <w:spacing w:val="-4"/>
          <w:sz w:val="30"/>
          <w:szCs w:val="30"/>
        </w:rPr>
        <w:t xml:space="preserve"> Leasing Co., Ltd.</w:t>
      </w:r>
      <w:r w:rsidRPr="000170CC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จำนวน</w:t>
      </w:r>
      <w:r w:rsidR="003F6DC8" w:rsidRPr="000170CC">
        <w:rPr>
          <w:rFonts w:ascii="Angsana New" w:hAnsi="Angsana New" w:hint="cs"/>
          <w:color w:val="000000"/>
          <w:spacing w:val="-4"/>
          <w:sz w:val="30"/>
          <w:szCs w:val="30"/>
          <w:cs/>
        </w:rPr>
        <w:t>เงิน</w:t>
      </w:r>
      <w:r w:rsidRPr="000170CC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รวม </w:t>
      </w:r>
      <w:r w:rsidR="0026411D" w:rsidRPr="0048137B">
        <w:rPr>
          <w:rFonts w:ascii="Angsana New" w:hAnsi="Angsana New"/>
          <w:color w:val="000000"/>
          <w:sz w:val="30"/>
          <w:szCs w:val="30"/>
        </w:rPr>
        <w:t>37,376</w:t>
      </w:r>
      <w:r w:rsidRPr="000170CC">
        <w:rPr>
          <w:rFonts w:ascii="Angsana New" w:hAnsi="Angsana New"/>
          <w:color w:val="000000"/>
          <w:sz w:val="30"/>
          <w:szCs w:val="30"/>
        </w:rPr>
        <w:t xml:space="preserve"> </w:t>
      </w:r>
      <w:r w:rsidRPr="000170CC">
        <w:rPr>
          <w:rFonts w:ascii="Angsana New" w:hAnsi="Angsana New"/>
          <w:color w:val="000000"/>
          <w:sz w:val="30"/>
          <w:szCs w:val="30"/>
          <w:cs/>
        </w:rPr>
        <w:t>ล้านกีบ</w:t>
      </w:r>
      <w:r w:rsidR="00D45032" w:rsidRPr="000170CC">
        <w:rPr>
          <w:rFonts w:ascii="Angsana New" w:hAnsi="Angsana New" w:hint="cs"/>
          <w:color w:val="000000"/>
          <w:sz w:val="30"/>
          <w:szCs w:val="30"/>
          <w:cs/>
        </w:rPr>
        <w:t xml:space="preserve">ในปี </w:t>
      </w:r>
      <w:r w:rsidR="00D45032" w:rsidRPr="000170CC">
        <w:rPr>
          <w:rFonts w:ascii="Angsana New" w:hAnsi="Angsana New"/>
          <w:color w:val="000000"/>
          <w:sz w:val="30"/>
          <w:szCs w:val="30"/>
        </w:rPr>
        <w:t>256</w:t>
      </w:r>
      <w:r w:rsidR="00DD54CD" w:rsidRPr="000170CC">
        <w:rPr>
          <w:rFonts w:ascii="Angsana New" w:hAnsi="Angsana New"/>
          <w:color w:val="000000"/>
          <w:sz w:val="30"/>
          <w:szCs w:val="30"/>
        </w:rPr>
        <w:t>8</w:t>
      </w:r>
      <w:r w:rsidR="00D45032" w:rsidRPr="000170CC">
        <w:rPr>
          <w:rFonts w:ascii="Angsana New" w:hAnsi="Angsana New"/>
          <w:color w:val="000000"/>
          <w:sz w:val="30"/>
          <w:szCs w:val="30"/>
        </w:rPr>
        <w:t xml:space="preserve"> </w:t>
      </w:r>
      <w:r w:rsidR="00D45032" w:rsidRPr="000170CC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D45032" w:rsidRPr="000170CC">
        <w:rPr>
          <w:rFonts w:ascii="Angsana New" w:hAnsi="Angsana New"/>
          <w:color w:val="000000"/>
          <w:sz w:val="30"/>
          <w:szCs w:val="30"/>
        </w:rPr>
        <w:t>256</w:t>
      </w:r>
      <w:r w:rsidR="00DD54CD" w:rsidRPr="000170CC">
        <w:rPr>
          <w:rFonts w:ascii="Angsana New" w:hAnsi="Angsana New"/>
          <w:color w:val="000000"/>
          <w:sz w:val="30"/>
          <w:szCs w:val="30"/>
        </w:rPr>
        <w:t>7</w:t>
      </w:r>
      <w:r w:rsidR="00D45032" w:rsidRPr="000170CC">
        <w:rPr>
          <w:rFonts w:ascii="Angsana New" w:hAnsi="Angsana New"/>
          <w:color w:val="000000"/>
          <w:sz w:val="30"/>
          <w:szCs w:val="30"/>
        </w:rPr>
        <w:t xml:space="preserve"> </w:t>
      </w:r>
      <w:r w:rsidRPr="000170CC">
        <w:rPr>
          <w:rFonts w:ascii="Angsana New" w:hAnsi="Angsana New"/>
          <w:color w:val="000000"/>
          <w:sz w:val="30"/>
          <w:szCs w:val="30"/>
          <w:cs/>
        </w:rPr>
        <w:t>ทั้งนี้กลุ่มบริษัทไม่มีการคิดค่าธรรมเนียมการค้ำประกันวงเงินสินเชื่อระหว่างกัน</w:t>
      </w:r>
    </w:p>
    <w:p w14:paraId="0E67E34D" w14:textId="77777777" w:rsidR="00C370D8" w:rsidRPr="000170CC" w:rsidRDefault="00C370D8" w:rsidP="00B03E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6779F80" w14:textId="77777777" w:rsidR="005C5E95" w:rsidRPr="000170CC" w:rsidRDefault="005C5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0170CC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673E674" w14:textId="57C1877D" w:rsidR="004242D7" w:rsidRPr="000170CC" w:rsidRDefault="004242D7" w:rsidP="004242D7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0"/>
          <w:tab w:val="left" w:pos="540"/>
        </w:tabs>
        <w:spacing w:line="240" w:lineRule="auto"/>
        <w:ind w:left="0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0170CC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4FC3422C" w14:textId="77777777" w:rsidR="004242D7" w:rsidRPr="000170CC" w:rsidRDefault="004242D7" w:rsidP="004242D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694" w:type="dxa"/>
        <w:tblLook w:val="04A0" w:firstRow="1" w:lastRow="0" w:firstColumn="1" w:lastColumn="0" w:noHBand="0" w:noVBand="1"/>
      </w:tblPr>
      <w:tblGrid>
        <w:gridCol w:w="4253"/>
        <w:gridCol w:w="1168"/>
        <w:gridCol w:w="240"/>
        <w:gridCol w:w="1168"/>
        <w:gridCol w:w="290"/>
        <w:gridCol w:w="1169"/>
        <w:gridCol w:w="237"/>
        <w:gridCol w:w="1169"/>
      </w:tblGrid>
      <w:tr w:rsidR="004242D7" w:rsidRPr="000170CC" w14:paraId="7EFD3F03" w14:textId="77777777" w:rsidTr="006356C1">
        <w:tc>
          <w:tcPr>
            <w:tcW w:w="4253" w:type="dxa"/>
          </w:tcPr>
          <w:p w14:paraId="0D72389C" w14:textId="77777777" w:rsidR="004242D7" w:rsidRPr="000170CC" w:rsidRDefault="004242D7" w:rsidP="006356C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441" w:type="dxa"/>
            <w:gridSpan w:val="7"/>
          </w:tcPr>
          <w:p w14:paraId="71F27EF4" w14:textId="77777777" w:rsidR="004242D7" w:rsidRPr="000170CC" w:rsidRDefault="004242D7" w:rsidP="006356C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พันบาท</w:t>
            </w:r>
          </w:p>
        </w:tc>
      </w:tr>
      <w:tr w:rsidR="004242D7" w:rsidRPr="000170CC" w14:paraId="7362064B" w14:textId="77777777" w:rsidTr="006356C1">
        <w:tc>
          <w:tcPr>
            <w:tcW w:w="4253" w:type="dxa"/>
          </w:tcPr>
          <w:p w14:paraId="54675757" w14:textId="77777777" w:rsidR="004242D7" w:rsidRPr="000170CC" w:rsidRDefault="004242D7" w:rsidP="006356C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5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8E8B2F" w14:textId="77777777" w:rsidR="004242D7" w:rsidRPr="000170CC" w:rsidRDefault="004242D7" w:rsidP="006356C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90" w:type="dxa"/>
            <w:tcBorders>
              <w:top w:val="single" w:sz="4" w:space="0" w:color="auto"/>
            </w:tcBorders>
          </w:tcPr>
          <w:p w14:paraId="467E571A" w14:textId="77777777" w:rsidR="004242D7" w:rsidRPr="000170CC" w:rsidRDefault="004242D7" w:rsidP="006356C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7E04FCB" w14:textId="77777777" w:rsidR="004242D7" w:rsidRPr="000170CC" w:rsidRDefault="004242D7" w:rsidP="006356C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54CD" w:rsidRPr="000170CC" w14:paraId="527B5924" w14:textId="77777777" w:rsidTr="006356C1">
        <w:tc>
          <w:tcPr>
            <w:tcW w:w="4253" w:type="dxa"/>
          </w:tcPr>
          <w:p w14:paraId="12986CA6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7C8CEA74" w14:textId="4F6EDBEF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eastAsia="SimSun" w:hAnsi="Angsana New"/>
                <w:sz w:val="30"/>
                <w:szCs w:val="30"/>
                <w:lang w:eastAsia="zh-CN"/>
              </w:rPr>
              <w:t>2568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50B4F4A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5DED9A21" w14:textId="54A57AF4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eastAsia="SimSun" w:hAnsi="Angsana New"/>
                <w:sz w:val="30"/>
                <w:szCs w:val="30"/>
                <w:lang w:eastAsia="zh-CN"/>
              </w:rPr>
              <w:t>2567</w:t>
            </w:r>
          </w:p>
        </w:tc>
        <w:tc>
          <w:tcPr>
            <w:tcW w:w="290" w:type="dxa"/>
          </w:tcPr>
          <w:p w14:paraId="7F3ED26E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281BBC20" w14:textId="03BD1FFF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eastAsia="SimSun" w:hAnsi="Angsana New"/>
                <w:sz w:val="30"/>
                <w:szCs w:val="30"/>
                <w:lang w:eastAsia="zh-CN"/>
              </w:rPr>
              <w:t>2568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4B0CDC55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476D985F" w14:textId="2950C6B0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eastAsia="SimSun" w:hAnsi="Angsana New"/>
                <w:sz w:val="30"/>
                <w:szCs w:val="30"/>
                <w:lang w:eastAsia="zh-CN"/>
              </w:rPr>
              <w:t>2567</w:t>
            </w:r>
          </w:p>
        </w:tc>
      </w:tr>
      <w:tr w:rsidR="00DD54CD" w:rsidRPr="000170CC" w14:paraId="087AE274" w14:textId="77777777" w:rsidTr="006356C1">
        <w:tc>
          <w:tcPr>
            <w:tcW w:w="4253" w:type="dxa"/>
          </w:tcPr>
          <w:p w14:paraId="611791BE" w14:textId="77777777" w:rsidR="00DD54CD" w:rsidRPr="000170CC" w:rsidRDefault="00DD54CD" w:rsidP="00DD54CD">
            <w:pPr>
              <w:pStyle w:val="1"/>
              <w:widowControl/>
              <w:spacing w:line="240" w:lineRule="atLeast"/>
              <w:ind w:left="-108" w:right="-249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0170CC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603F13CB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6EE7308E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363EA150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1BBF38EE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11F7C526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69530F9B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328A8E1E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</w:tr>
      <w:tr w:rsidR="00DD54CD" w:rsidRPr="000170CC" w14:paraId="7F70240D" w14:textId="77777777" w:rsidTr="006356C1">
        <w:tc>
          <w:tcPr>
            <w:tcW w:w="4253" w:type="dxa"/>
          </w:tcPr>
          <w:p w14:paraId="6D4E2F8A" w14:textId="77777777" w:rsidR="00DD54CD" w:rsidRPr="000170CC" w:rsidRDefault="00DD54CD" w:rsidP="00DD54CD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เงินสด</w:t>
            </w:r>
          </w:p>
        </w:tc>
        <w:tc>
          <w:tcPr>
            <w:tcW w:w="1168" w:type="dxa"/>
          </w:tcPr>
          <w:p w14:paraId="6B82B233" w14:textId="34CC62B8" w:rsidR="00DD54CD" w:rsidRPr="000170CC" w:rsidRDefault="001358AE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3,</w:t>
            </w:r>
            <w:r w:rsidR="00D13067">
              <w:rPr>
                <w:rFonts w:ascii="Angsana New" w:eastAsia="SimSun" w:hAnsi="Angsana New"/>
                <w:sz w:val="30"/>
                <w:szCs w:val="30"/>
                <w:lang w:eastAsia="zh-CN"/>
              </w:rPr>
              <w:t>860</w:t>
            </w:r>
          </w:p>
        </w:tc>
        <w:tc>
          <w:tcPr>
            <w:tcW w:w="240" w:type="dxa"/>
          </w:tcPr>
          <w:p w14:paraId="0FFB2C1E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31D8296E" w14:textId="782F73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eastAsia="SimSun" w:hAnsi="Angsana New"/>
                <w:sz w:val="30"/>
                <w:szCs w:val="30"/>
                <w:lang w:eastAsia="zh-CN"/>
              </w:rPr>
              <w:t>14,515</w:t>
            </w:r>
          </w:p>
        </w:tc>
        <w:tc>
          <w:tcPr>
            <w:tcW w:w="290" w:type="dxa"/>
          </w:tcPr>
          <w:p w14:paraId="4CBA3315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1E468978" w14:textId="5574CFFD" w:rsidR="00DD54CD" w:rsidRPr="000170CC" w:rsidRDefault="001358AE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939</w:t>
            </w:r>
          </w:p>
        </w:tc>
        <w:tc>
          <w:tcPr>
            <w:tcW w:w="237" w:type="dxa"/>
          </w:tcPr>
          <w:p w14:paraId="13147618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130344B9" w14:textId="170C93E2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eastAsia="SimSun" w:hAnsi="Angsana New"/>
                <w:sz w:val="30"/>
                <w:szCs w:val="30"/>
                <w:lang w:eastAsia="zh-CN"/>
              </w:rPr>
              <w:t>10,659</w:t>
            </w:r>
          </w:p>
        </w:tc>
      </w:tr>
      <w:tr w:rsidR="00DD54CD" w:rsidRPr="000170CC" w14:paraId="75BDD070" w14:textId="77777777" w:rsidTr="006356C1">
        <w:tc>
          <w:tcPr>
            <w:tcW w:w="4253" w:type="dxa"/>
          </w:tcPr>
          <w:p w14:paraId="0C24056E" w14:textId="77777777" w:rsidR="00DD54CD" w:rsidRPr="000170CC" w:rsidRDefault="00DD54CD" w:rsidP="00DD54CD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บัญชีกระแสรายวัน (ไม่มีดอกเบี้ย)</w:t>
            </w:r>
          </w:p>
        </w:tc>
        <w:tc>
          <w:tcPr>
            <w:tcW w:w="1168" w:type="dxa"/>
          </w:tcPr>
          <w:p w14:paraId="5CF1066E" w14:textId="1E0DBA55" w:rsidR="00DD54CD" w:rsidRPr="000170CC" w:rsidRDefault="00AD6173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218,2</w:t>
            </w:r>
            <w:r w:rsidR="00D13067">
              <w:rPr>
                <w:rFonts w:ascii="Angsana New" w:eastAsia="SimSun" w:hAnsi="Angsana New"/>
                <w:sz w:val="30"/>
                <w:szCs w:val="30"/>
                <w:lang w:eastAsia="zh-CN"/>
              </w:rPr>
              <w:t>28</w:t>
            </w:r>
          </w:p>
        </w:tc>
        <w:tc>
          <w:tcPr>
            <w:tcW w:w="240" w:type="dxa"/>
          </w:tcPr>
          <w:p w14:paraId="25909004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35F1AC11" w14:textId="3A81A6CC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eastAsia="SimSun" w:hAnsi="Angsana New"/>
                <w:sz w:val="30"/>
                <w:szCs w:val="30"/>
                <w:lang w:eastAsia="zh-CN"/>
              </w:rPr>
              <w:t>226,003</w:t>
            </w:r>
          </w:p>
        </w:tc>
        <w:tc>
          <w:tcPr>
            <w:tcW w:w="290" w:type="dxa"/>
          </w:tcPr>
          <w:p w14:paraId="1362CE03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508607A7" w14:textId="7C578813" w:rsidR="00DD54CD" w:rsidRPr="000170CC" w:rsidRDefault="00AD6173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8,211</w:t>
            </w:r>
          </w:p>
        </w:tc>
        <w:tc>
          <w:tcPr>
            <w:tcW w:w="237" w:type="dxa"/>
          </w:tcPr>
          <w:p w14:paraId="40E08535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00631F8B" w14:textId="736192C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eastAsia="SimSun" w:hAnsi="Angsana New"/>
                <w:sz w:val="30"/>
                <w:szCs w:val="30"/>
                <w:lang w:eastAsia="zh-CN"/>
              </w:rPr>
              <w:t>17,344</w:t>
            </w:r>
          </w:p>
        </w:tc>
      </w:tr>
      <w:tr w:rsidR="00DD54CD" w:rsidRPr="000170CC" w14:paraId="113FF533" w14:textId="77777777" w:rsidTr="006356C1">
        <w:tc>
          <w:tcPr>
            <w:tcW w:w="4253" w:type="dxa"/>
          </w:tcPr>
          <w:p w14:paraId="0DF25AB1" w14:textId="77777777" w:rsidR="00DD54CD" w:rsidRPr="000170CC" w:rsidRDefault="00DD54CD" w:rsidP="00DD54CD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เงินฝากออมทรัพย์กับธนาคาร</w:t>
            </w:r>
          </w:p>
        </w:tc>
        <w:tc>
          <w:tcPr>
            <w:tcW w:w="1168" w:type="dxa"/>
          </w:tcPr>
          <w:p w14:paraId="258DFFDC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539D604E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578471D1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0F0F44D5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57D0540D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6E356B29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125CE814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DD54CD" w:rsidRPr="000170CC" w14:paraId="5C633802" w14:textId="77777777" w:rsidTr="006356C1">
        <w:trPr>
          <w:trHeight w:val="79"/>
        </w:trPr>
        <w:tc>
          <w:tcPr>
            <w:tcW w:w="4253" w:type="dxa"/>
          </w:tcPr>
          <w:p w14:paraId="5DAE6644" w14:textId="029539DA" w:rsidR="00DD54CD" w:rsidRPr="000170CC" w:rsidRDefault="00DD54CD" w:rsidP="00DD54CD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(อัตราดอกเบี้ยร้อยละ </w:t>
            </w:r>
            <w:r w:rsidR="00AD6173">
              <w:rPr>
                <w:rFonts w:ascii="Angsana New" w:hAnsi="Angsana New" w:cs="Angsana New"/>
                <w:color w:val="auto"/>
                <w:sz w:val="30"/>
                <w:szCs w:val="30"/>
              </w:rPr>
              <w:t>0.15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ถึงร้อยละ </w:t>
            </w:r>
            <w:r w:rsidR="00AD6173">
              <w:rPr>
                <w:rFonts w:ascii="Angsana New" w:hAnsi="Angsana New" w:cs="Angsana New"/>
                <w:color w:val="auto"/>
                <w:sz w:val="30"/>
                <w:szCs w:val="30"/>
              </w:rPr>
              <w:t>0.20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ต่อปี</w:t>
            </w:r>
          </w:p>
        </w:tc>
        <w:tc>
          <w:tcPr>
            <w:tcW w:w="1168" w:type="dxa"/>
          </w:tcPr>
          <w:p w14:paraId="06961626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46DC624E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0FB43483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0F4F47D4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6F83595E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1D0864AF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660B5906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DD54CD" w:rsidRPr="000170CC" w14:paraId="194DD50B" w14:textId="77777777" w:rsidTr="006356C1">
        <w:tc>
          <w:tcPr>
            <w:tcW w:w="4253" w:type="dxa"/>
          </w:tcPr>
          <w:p w14:paraId="65689617" w14:textId="668C3133" w:rsidR="00DD54CD" w:rsidRPr="000170CC" w:rsidRDefault="00DD54CD" w:rsidP="00DD54CD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ณ วันที่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31 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2568 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และ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ร้อยละ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0.25 </w:t>
            </w:r>
          </w:p>
        </w:tc>
        <w:tc>
          <w:tcPr>
            <w:tcW w:w="1168" w:type="dxa"/>
          </w:tcPr>
          <w:p w14:paraId="7852E9BC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1FDDDB64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1D365C2E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497B03D0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0F4E17C2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41F2351C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03EC3F87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DD54CD" w:rsidRPr="000170CC" w14:paraId="145624F7" w14:textId="77777777" w:rsidTr="006356C1">
        <w:tc>
          <w:tcPr>
            <w:tcW w:w="4253" w:type="dxa"/>
          </w:tcPr>
          <w:p w14:paraId="59F2C6E9" w14:textId="35E39975" w:rsidR="00DD54CD" w:rsidRPr="000170CC" w:rsidRDefault="00DD54CD" w:rsidP="00DD54CD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ถึง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ร้อยละ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>0.40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ต่อปี 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31 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ธันวาคม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>2567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168" w:type="dxa"/>
          </w:tcPr>
          <w:p w14:paraId="51C5B029" w14:textId="3E9686E0" w:rsidR="00DD54CD" w:rsidRPr="000170CC" w:rsidRDefault="00AD6173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712,070</w:t>
            </w:r>
          </w:p>
        </w:tc>
        <w:tc>
          <w:tcPr>
            <w:tcW w:w="240" w:type="dxa"/>
          </w:tcPr>
          <w:p w14:paraId="2803F4BB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3AD069A0" w14:textId="6BCB211D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eastAsia="SimSun" w:hAnsi="Angsana New"/>
                <w:sz w:val="30"/>
                <w:szCs w:val="30"/>
                <w:lang w:eastAsia="zh-CN"/>
              </w:rPr>
              <w:t>1,225,456</w:t>
            </w:r>
          </w:p>
        </w:tc>
        <w:tc>
          <w:tcPr>
            <w:tcW w:w="290" w:type="dxa"/>
          </w:tcPr>
          <w:p w14:paraId="6870E1BC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4D90D57E" w14:textId="1811FA2F" w:rsidR="00DD54CD" w:rsidRPr="000170CC" w:rsidRDefault="00AD6173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660,375</w:t>
            </w:r>
          </w:p>
        </w:tc>
        <w:tc>
          <w:tcPr>
            <w:tcW w:w="237" w:type="dxa"/>
          </w:tcPr>
          <w:p w14:paraId="485B27B4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6C0EF190" w14:textId="63F1FDDD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eastAsia="SimSun" w:hAnsi="Angsana New"/>
                <w:sz w:val="30"/>
                <w:szCs w:val="30"/>
                <w:lang w:eastAsia="zh-CN"/>
              </w:rPr>
              <w:t>1,173,870</w:t>
            </w:r>
          </w:p>
        </w:tc>
      </w:tr>
      <w:tr w:rsidR="00DD54CD" w:rsidRPr="000170CC" w14:paraId="419AB5F2" w14:textId="77777777" w:rsidTr="006356C1">
        <w:tc>
          <w:tcPr>
            <w:tcW w:w="4253" w:type="dxa"/>
          </w:tcPr>
          <w:p w14:paraId="47D4D0C0" w14:textId="77777777" w:rsidR="00DD54CD" w:rsidRPr="000170CC" w:rsidRDefault="00DD54CD" w:rsidP="00DD54CD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เงินฝากประจำระยะสั้นกับธนาคาร</w:t>
            </w:r>
          </w:p>
        </w:tc>
        <w:tc>
          <w:tcPr>
            <w:tcW w:w="1168" w:type="dxa"/>
          </w:tcPr>
          <w:p w14:paraId="4A59385B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5BD3D665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68D4CAA3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466EC946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232C5826" w14:textId="23C348B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773E7BD9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33223010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67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DD54CD" w:rsidRPr="000170CC" w14:paraId="4B7D5927" w14:textId="77777777" w:rsidTr="006356C1">
        <w:trPr>
          <w:trHeight w:val="79"/>
        </w:trPr>
        <w:tc>
          <w:tcPr>
            <w:tcW w:w="4253" w:type="dxa"/>
          </w:tcPr>
          <w:p w14:paraId="6742E079" w14:textId="512F80C0" w:rsidR="00DD54CD" w:rsidRPr="000170CC" w:rsidRDefault="00DD54CD" w:rsidP="00DD54CD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(อัตราดอกเบี้ยร้อยละ </w:t>
            </w:r>
            <w:r w:rsidR="00AD6173">
              <w:rPr>
                <w:rFonts w:ascii="Angsana New" w:hAnsi="Angsana New" w:cs="Angsana New"/>
                <w:color w:val="auto"/>
                <w:sz w:val="30"/>
                <w:szCs w:val="30"/>
              </w:rPr>
              <w:t>0.80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ต่อปี</w:t>
            </w:r>
          </w:p>
        </w:tc>
        <w:tc>
          <w:tcPr>
            <w:tcW w:w="1168" w:type="dxa"/>
          </w:tcPr>
          <w:p w14:paraId="0BAA80D0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271C72E5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09709209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3E9F2AC0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7B37EC86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2B79DCA6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7D128B77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67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DD54CD" w:rsidRPr="000170CC" w14:paraId="6BB49711" w14:textId="77777777" w:rsidTr="006356C1">
        <w:tc>
          <w:tcPr>
            <w:tcW w:w="4253" w:type="dxa"/>
          </w:tcPr>
          <w:p w14:paraId="22D21000" w14:textId="590B7FF6" w:rsidR="00DD54CD" w:rsidRPr="000170CC" w:rsidRDefault="00DD54CD" w:rsidP="00DD54CD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ณ วันที่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31 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2568 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และ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ร้อยละ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>1.80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68" w:type="dxa"/>
          </w:tcPr>
          <w:p w14:paraId="6FBC99E0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31682A53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042C870D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3B45A97B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7A83B084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2917BA2E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0E4E44DD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67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DD54CD" w:rsidRPr="000170CC" w14:paraId="0C94A5EF" w14:textId="77777777" w:rsidTr="006356C1">
        <w:tc>
          <w:tcPr>
            <w:tcW w:w="4253" w:type="dxa"/>
          </w:tcPr>
          <w:p w14:paraId="0A145DA4" w14:textId="5C84AEA0" w:rsidR="00DD54CD" w:rsidRPr="000170CC" w:rsidRDefault="00DD54CD" w:rsidP="00DD54CD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ถึง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ร้อยละ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>2.15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ต่อปี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ณ วันที่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31 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ธันวาคม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>2567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4A5916CC" w14:textId="53183C5D" w:rsidR="00DD54CD" w:rsidRPr="000170CC" w:rsidRDefault="00AD6173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30,000</w:t>
            </w:r>
          </w:p>
        </w:tc>
        <w:tc>
          <w:tcPr>
            <w:tcW w:w="240" w:type="dxa"/>
          </w:tcPr>
          <w:p w14:paraId="56CC6F1E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BCFB806" w14:textId="39048C00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eastAsia="SimSun" w:hAnsi="Angsana New"/>
                <w:sz w:val="30"/>
                <w:szCs w:val="30"/>
                <w:lang w:eastAsia="zh-CN"/>
              </w:rPr>
              <w:t>310,000</w:t>
            </w:r>
          </w:p>
        </w:tc>
        <w:tc>
          <w:tcPr>
            <w:tcW w:w="290" w:type="dxa"/>
          </w:tcPr>
          <w:p w14:paraId="6AD3AE1F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55CBC37C" w14:textId="18E69459" w:rsidR="00DD54CD" w:rsidRPr="000170CC" w:rsidRDefault="00AD6173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30,000</w:t>
            </w:r>
          </w:p>
        </w:tc>
        <w:tc>
          <w:tcPr>
            <w:tcW w:w="237" w:type="dxa"/>
          </w:tcPr>
          <w:p w14:paraId="05175F5E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CB23B2A" w14:textId="344BA402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eastAsia="SimSun" w:hAnsi="Angsana New"/>
                <w:sz w:val="30"/>
                <w:szCs w:val="30"/>
                <w:lang w:eastAsia="zh-CN"/>
              </w:rPr>
              <w:t>210,000</w:t>
            </w:r>
          </w:p>
        </w:tc>
      </w:tr>
      <w:tr w:rsidR="00DD54CD" w:rsidRPr="000170CC" w14:paraId="7A217BD3" w14:textId="77777777" w:rsidTr="006356C1">
        <w:tc>
          <w:tcPr>
            <w:tcW w:w="4253" w:type="dxa"/>
          </w:tcPr>
          <w:p w14:paraId="3DAE760D" w14:textId="77777777" w:rsidR="00DD54CD" w:rsidRPr="000170CC" w:rsidRDefault="00DD54CD" w:rsidP="00DD54CD">
            <w:pPr>
              <w:pStyle w:val="1"/>
              <w:widowControl/>
              <w:spacing w:line="240" w:lineRule="atLeast"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68F39B59" w14:textId="6DC1D186" w:rsidR="00DD54CD" w:rsidRPr="000170CC" w:rsidRDefault="00AD6173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</w:t>
            </w:r>
            <w:r w:rsidR="001358AE">
              <w:rPr>
                <w:rFonts w:ascii="Angsana New" w:eastAsia="SimSun" w:hAnsi="Angsana New"/>
                <w:sz w:val="30"/>
                <w:szCs w:val="30"/>
                <w:lang w:eastAsia="zh-CN"/>
              </w:rPr>
              <w:t>64,</w:t>
            </w:r>
            <w:r w:rsidR="00D13067">
              <w:rPr>
                <w:rFonts w:ascii="Angsana New" w:eastAsia="SimSun" w:hAnsi="Angsana New"/>
                <w:sz w:val="30"/>
                <w:szCs w:val="30"/>
                <w:lang w:eastAsia="zh-CN"/>
              </w:rPr>
              <w:t>158</w:t>
            </w:r>
          </w:p>
        </w:tc>
        <w:tc>
          <w:tcPr>
            <w:tcW w:w="240" w:type="dxa"/>
          </w:tcPr>
          <w:p w14:paraId="649BA23C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41ABD022" w14:textId="6B99E3A9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eastAsia="SimSun" w:hAnsi="Angsana New"/>
                <w:sz w:val="30"/>
                <w:szCs w:val="30"/>
                <w:lang w:eastAsia="zh-CN"/>
              </w:rPr>
              <w:t>1,775,974</w:t>
            </w:r>
          </w:p>
        </w:tc>
        <w:tc>
          <w:tcPr>
            <w:tcW w:w="290" w:type="dxa"/>
          </w:tcPr>
          <w:p w14:paraId="775C773F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3157B65B" w14:textId="67705183" w:rsidR="00DD54CD" w:rsidRPr="000170CC" w:rsidRDefault="001358AE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699,525</w:t>
            </w:r>
          </w:p>
        </w:tc>
        <w:tc>
          <w:tcPr>
            <w:tcW w:w="237" w:type="dxa"/>
          </w:tcPr>
          <w:p w14:paraId="0CFB8E50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298F50F4" w14:textId="2489AF6C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eastAsia="SimSun" w:hAnsi="Angsana New"/>
                <w:sz w:val="30"/>
                <w:szCs w:val="30"/>
                <w:lang w:eastAsia="zh-CN"/>
              </w:rPr>
              <w:t>1,411,873</w:t>
            </w:r>
          </w:p>
        </w:tc>
      </w:tr>
    </w:tbl>
    <w:p w14:paraId="4711B5A4" w14:textId="77777777" w:rsidR="004242D7" w:rsidRPr="000170CC" w:rsidRDefault="004242D7" w:rsidP="004242D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89E2B54" w14:textId="77777777" w:rsidR="004242D7" w:rsidRPr="000170CC" w:rsidRDefault="00424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</w:pPr>
      <w:r w:rsidRPr="000170CC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br w:type="page"/>
      </w:r>
    </w:p>
    <w:p w14:paraId="2BFAD740" w14:textId="1AE39A2B" w:rsidR="00581DCA" w:rsidRPr="000170CC" w:rsidRDefault="00581DCA" w:rsidP="00181562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0"/>
          <w:tab w:val="left" w:pos="540"/>
        </w:tabs>
        <w:spacing w:line="240" w:lineRule="auto"/>
        <w:ind w:left="0" w:firstLine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0170CC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lastRenderedPageBreak/>
        <w:t>ลูกหนี้ตามสัญญาเช่าซื้อ</w:t>
      </w:r>
      <w:r w:rsidRPr="000170CC">
        <w:rPr>
          <w:rFonts w:ascii="Angsana New" w:eastAsia="SimSun" w:hAnsi="Angsana New"/>
          <w:b/>
          <w:bCs/>
          <w:sz w:val="30"/>
          <w:szCs w:val="30"/>
          <w:lang w:eastAsia="zh-CN"/>
        </w:rPr>
        <w:t xml:space="preserve"> </w:t>
      </w:r>
      <w:r w:rsidRPr="000170CC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 xml:space="preserve">ลูกหนี้เงินให้กู้ยืม </w:t>
      </w:r>
      <w:r w:rsidR="006B18C7" w:rsidRPr="000170CC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และ</w:t>
      </w:r>
      <w:r w:rsidRPr="000170CC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ลูกหนี้สินเชื่อ</w:t>
      </w:r>
      <w:r w:rsidR="00090D3A" w:rsidRPr="000170CC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รายย่อย</w:t>
      </w:r>
      <w:r w:rsidRPr="000170CC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 xml:space="preserve">เพื่อการประกอบอาชีพ </w:t>
      </w:r>
      <w:r w:rsidRPr="000170CC">
        <w:rPr>
          <w:rFonts w:ascii="Angsana New" w:hAnsi="Angsana New"/>
          <w:b/>
          <w:bCs/>
          <w:sz w:val="30"/>
          <w:szCs w:val="30"/>
        </w:rPr>
        <w:t xml:space="preserve">- </w:t>
      </w:r>
      <w:r w:rsidRPr="000170CC">
        <w:rPr>
          <w:rFonts w:ascii="Angsana New" w:hAnsi="Angsana New"/>
          <w:b/>
          <w:bCs/>
          <w:sz w:val="30"/>
          <w:szCs w:val="30"/>
          <w:cs/>
        </w:rPr>
        <w:t>สุทธิ</w:t>
      </w:r>
    </w:p>
    <w:p w14:paraId="5120705D" w14:textId="77777777" w:rsidR="00581DCA" w:rsidRPr="000170CC" w:rsidRDefault="00581DCA" w:rsidP="00581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64838FE0" w14:textId="77777777" w:rsidR="00581DCA" w:rsidRPr="000170CC" w:rsidRDefault="00581DCA" w:rsidP="00581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u w:val="single"/>
          <w:cs/>
        </w:rPr>
        <w:t>ลูกหนี้ตามสัญญาเช่าซื้อ</w:t>
      </w:r>
    </w:p>
    <w:p w14:paraId="26337A64" w14:textId="77777777" w:rsidR="00B03EAB" w:rsidRPr="000170CC" w:rsidRDefault="00B03EAB" w:rsidP="00B03E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80" w:lineRule="atLeast"/>
        <w:jc w:val="thaiDistribute"/>
        <w:rPr>
          <w:rFonts w:ascii="Angsana New" w:hAnsi="Angsana New"/>
          <w:sz w:val="8"/>
          <w:szCs w:val="8"/>
          <w:highlight w:val="yellow"/>
        </w:rPr>
      </w:pPr>
    </w:p>
    <w:bookmarkEnd w:id="2"/>
    <w:bookmarkEnd w:id="3"/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2376"/>
        <w:gridCol w:w="1134"/>
        <w:gridCol w:w="236"/>
        <w:gridCol w:w="1130"/>
        <w:gridCol w:w="236"/>
        <w:gridCol w:w="1092"/>
        <w:gridCol w:w="236"/>
        <w:gridCol w:w="1134"/>
        <w:gridCol w:w="236"/>
        <w:gridCol w:w="1086"/>
        <w:gridCol w:w="246"/>
        <w:gridCol w:w="1064"/>
      </w:tblGrid>
      <w:tr w:rsidR="00DD54CD" w:rsidRPr="000170CC" w14:paraId="5BDACC21" w14:textId="77777777" w:rsidTr="00BB1144">
        <w:tc>
          <w:tcPr>
            <w:tcW w:w="2376" w:type="dxa"/>
          </w:tcPr>
          <w:p w14:paraId="5C86CAFB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30" w:type="dxa"/>
            <w:gridSpan w:val="11"/>
          </w:tcPr>
          <w:p w14:paraId="3A25EBFB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งบการเงินรวม (พันบาท)</w:t>
            </w:r>
          </w:p>
        </w:tc>
      </w:tr>
      <w:tr w:rsidR="00DD54CD" w:rsidRPr="000170CC" w14:paraId="33C34AAC" w14:textId="77777777" w:rsidTr="00BB1144">
        <w:tc>
          <w:tcPr>
            <w:tcW w:w="2376" w:type="dxa"/>
          </w:tcPr>
          <w:p w14:paraId="73D606EB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D46C04" w14:textId="0D90A809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440BF08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6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D46D6" w14:textId="018B17F9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D54CD" w:rsidRPr="000170CC" w14:paraId="14331D3B" w14:textId="77777777" w:rsidTr="00BB1144">
        <w:tc>
          <w:tcPr>
            <w:tcW w:w="2376" w:type="dxa"/>
          </w:tcPr>
          <w:p w14:paraId="66147489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9C7939F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8770B29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49F3F9E9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Pr="000170CC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FC74D91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0BF77910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FEC15EF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F12315E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7FC97D3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405947BA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Pr="000170CC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</w:p>
        </w:tc>
        <w:tc>
          <w:tcPr>
            <w:tcW w:w="246" w:type="dxa"/>
            <w:tcBorders>
              <w:top w:val="single" w:sz="4" w:space="0" w:color="auto"/>
            </w:tcBorders>
            <w:vAlign w:val="bottom"/>
          </w:tcPr>
          <w:p w14:paraId="3C218EC0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6E6E2FF8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54CD" w:rsidRPr="000170CC" w14:paraId="1C8CD652" w14:textId="77777777" w:rsidTr="00BB1144">
        <w:tc>
          <w:tcPr>
            <w:tcW w:w="2376" w:type="dxa"/>
          </w:tcPr>
          <w:p w14:paraId="07F515B6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04EA036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3652131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vAlign w:val="bottom"/>
          </w:tcPr>
          <w:p w14:paraId="19B72C05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36" w:type="dxa"/>
            <w:vAlign w:val="bottom"/>
          </w:tcPr>
          <w:p w14:paraId="23207FC7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30D2C578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0EE4DB5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127ECAC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3AF6D1C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6" w:type="dxa"/>
            <w:vAlign w:val="bottom"/>
          </w:tcPr>
          <w:p w14:paraId="1BF990EF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46" w:type="dxa"/>
            <w:vAlign w:val="bottom"/>
          </w:tcPr>
          <w:p w14:paraId="5039D86C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56307888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54CD" w:rsidRPr="000170CC" w14:paraId="38A89A9D" w14:textId="77777777" w:rsidTr="00BB1144">
        <w:tc>
          <w:tcPr>
            <w:tcW w:w="2376" w:type="dxa"/>
            <w:vAlign w:val="bottom"/>
          </w:tcPr>
          <w:p w14:paraId="6206C441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8A3E1DB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021C6C26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176D9C43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36" w:type="dxa"/>
            <w:vAlign w:val="bottom"/>
          </w:tcPr>
          <w:p w14:paraId="6310817E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0B44B6BD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236" w:type="dxa"/>
            <w:vAlign w:val="bottom"/>
          </w:tcPr>
          <w:p w14:paraId="66231CB7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C119130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78FBD02D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6F6E445B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46" w:type="dxa"/>
            <w:vAlign w:val="bottom"/>
          </w:tcPr>
          <w:p w14:paraId="74415A8E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0A3BF166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</w:tr>
      <w:tr w:rsidR="00DD54CD" w:rsidRPr="000170CC" w14:paraId="46018DAA" w14:textId="77777777" w:rsidTr="00BB1144">
        <w:trPr>
          <w:trHeight w:val="113"/>
        </w:trPr>
        <w:tc>
          <w:tcPr>
            <w:tcW w:w="2376" w:type="dxa"/>
            <w:vAlign w:val="bottom"/>
          </w:tcPr>
          <w:p w14:paraId="37405A98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AE03FBA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47F9997D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4D821EDC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13E6BE95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162A19BF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682A7007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F18ACDC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30AC587A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5ECB1104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46" w:type="dxa"/>
          </w:tcPr>
          <w:p w14:paraId="2F58B858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79A4E567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</w:tr>
      <w:tr w:rsidR="00DD54CD" w:rsidRPr="000170CC" w14:paraId="3D49ADF2" w14:textId="77777777" w:rsidTr="00BB1144">
        <w:tc>
          <w:tcPr>
            <w:tcW w:w="2376" w:type="dxa"/>
            <w:vAlign w:val="bottom"/>
          </w:tcPr>
          <w:p w14:paraId="44A4864E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134" w:type="dxa"/>
            <w:vAlign w:val="bottom"/>
          </w:tcPr>
          <w:p w14:paraId="76C1261D" w14:textId="4CA3B619" w:rsidR="00DD54CD" w:rsidRPr="000170CC" w:rsidRDefault="00E70470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2,148,829</w:t>
            </w:r>
          </w:p>
        </w:tc>
        <w:tc>
          <w:tcPr>
            <w:tcW w:w="236" w:type="dxa"/>
          </w:tcPr>
          <w:p w14:paraId="6AE0272F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344C31A2" w14:textId="19CB4513" w:rsidR="00DD54CD" w:rsidRPr="000170CC" w:rsidRDefault="00560D1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</w:t>
            </w:r>
            <w:r w:rsidR="009E44FF">
              <w:rPr>
                <w:rFonts w:ascii="Angsana New" w:hAnsi="Angsana New"/>
                <w:sz w:val="28"/>
                <w:szCs w:val="28"/>
              </w:rPr>
              <w:t>05,030</w:t>
            </w:r>
          </w:p>
        </w:tc>
        <w:tc>
          <w:tcPr>
            <w:tcW w:w="236" w:type="dxa"/>
          </w:tcPr>
          <w:p w14:paraId="6A18DB8E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56ABD045" w14:textId="2FDC73CC" w:rsidR="00DD54CD" w:rsidRPr="000170CC" w:rsidRDefault="00560D1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9E44FF">
              <w:rPr>
                <w:rFonts w:ascii="Angsana New" w:hAnsi="Angsana New"/>
                <w:sz w:val="28"/>
                <w:szCs w:val="28"/>
              </w:rPr>
              <w:t>43,799</w:t>
            </w:r>
          </w:p>
        </w:tc>
        <w:tc>
          <w:tcPr>
            <w:tcW w:w="236" w:type="dxa"/>
          </w:tcPr>
          <w:p w14:paraId="1861C04F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791B56FC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2,656,462</w:t>
            </w:r>
          </w:p>
        </w:tc>
        <w:tc>
          <w:tcPr>
            <w:tcW w:w="236" w:type="dxa"/>
          </w:tcPr>
          <w:p w14:paraId="28E4FBE8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73A0BE95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1,542,523</w:t>
            </w:r>
          </w:p>
        </w:tc>
        <w:tc>
          <w:tcPr>
            <w:tcW w:w="246" w:type="dxa"/>
          </w:tcPr>
          <w:p w14:paraId="78BC4905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6A4A3E6C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1,113,939</w:t>
            </w:r>
          </w:p>
        </w:tc>
      </w:tr>
      <w:tr w:rsidR="00DD54CD" w:rsidRPr="000170CC" w14:paraId="177334FD" w14:textId="77777777" w:rsidTr="00BB1144">
        <w:tc>
          <w:tcPr>
            <w:tcW w:w="2376" w:type="dxa"/>
            <w:vAlign w:val="bottom"/>
          </w:tcPr>
          <w:p w14:paraId="4EA2E84B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ดอกผลค้างรับ</w:t>
            </w:r>
          </w:p>
        </w:tc>
        <w:tc>
          <w:tcPr>
            <w:tcW w:w="1134" w:type="dxa"/>
            <w:vAlign w:val="bottom"/>
          </w:tcPr>
          <w:p w14:paraId="5AB654BE" w14:textId="567EA9D1" w:rsidR="00DD54CD" w:rsidRPr="000170CC" w:rsidRDefault="00E70470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23,605</w:t>
            </w:r>
          </w:p>
        </w:tc>
        <w:tc>
          <w:tcPr>
            <w:tcW w:w="236" w:type="dxa"/>
          </w:tcPr>
          <w:p w14:paraId="1FDDF283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20AD5E3D" w14:textId="39C154D1" w:rsidR="00DD54CD" w:rsidRPr="000170CC" w:rsidRDefault="00560D1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23,605</w:t>
            </w:r>
          </w:p>
        </w:tc>
        <w:tc>
          <w:tcPr>
            <w:tcW w:w="236" w:type="dxa"/>
          </w:tcPr>
          <w:p w14:paraId="36050B0D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center"/>
          </w:tcPr>
          <w:p w14:paraId="7A85B0BC" w14:textId="47C08886" w:rsidR="00DD54CD" w:rsidRPr="000170CC" w:rsidRDefault="00560D1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5DA1348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4A229C14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29,603</w:t>
            </w:r>
          </w:p>
        </w:tc>
        <w:tc>
          <w:tcPr>
            <w:tcW w:w="236" w:type="dxa"/>
          </w:tcPr>
          <w:p w14:paraId="2CCA8CE6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718C2107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29,603</w:t>
            </w:r>
          </w:p>
        </w:tc>
        <w:tc>
          <w:tcPr>
            <w:tcW w:w="246" w:type="dxa"/>
          </w:tcPr>
          <w:p w14:paraId="27DC02B4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3E60824A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54CD" w:rsidRPr="000170CC" w14:paraId="151A2AA0" w14:textId="77777777" w:rsidTr="00BB1144">
        <w:tc>
          <w:tcPr>
            <w:tcW w:w="2376" w:type="dxa"/>
            <w:vAlign w:val="bottom"/>
          </w:tcPr>
          <w:p w14:paraId="39C49B29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หัก ดอกผลเช่าซื้อ</w:t>
            </w:r>
          </w:p>
        </w:tc>
        <w:tc>
          <w:tcPr>
            <w:tcW w:w="1134" w:type="dxa"/>
            <w:vAlign w:val="bottom"/>
          </w:tcPr>
          <w:p w14:paraId="46815826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1F84FD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333DE049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D22C74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0500597A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75500B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248CB514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0B7624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63C00D8E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59D4EF8E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58F6F4CC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54CD" w:rsidRPr="000170CC" w14:paraId="7925E206" w14:textId="77777777" w:rsidTr="00BB1144">
        <w:tc>
          <w:tcPr>
            <w:tcW w:w="2376" w:type="dxa"/>
            <w:vAlign w:val="bottom"/>
          </w:tcPr>
          <w:p w14:paraId="27E200E9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0170CC">
              <w:rPr>
                <w:rFonts w:ascii="Angsana New" w:hAnsi="Angsana New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449BABF" w14:textId="0D40E2F9" w:rsidR="00DD54CD" w:rsidRPr="000170CC" w:rsidRDefault="00E70470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(505,463)</w:t>
            </w:r>
          </w:p>
        </w:tc>
        <w:tc>
          <w:tcPr>
            <w:tcW w:w="236" w:type="dxa"/>
          </w:tcPr>
          <w:p w14:paraId="3B8DEB88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4E919872" w14:textId="026E0B3D" w:rsidR="00DD54CD" w:rsidRPr="000170CC" w:rsidRDefault="00560D1D" w:rsidP="00AC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(336,397)</w:t>
            </w:r>
          </w:p>
        </w:tc>
        <w:tc>
          <w:tcPr>
            <w:tcW w:w="236" w:type="dxa"/>
          </w:tcPr>
          <w:p w14:paraId="429237AA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7E6E3DF6" w14:textId="66A04066" w:rsidR="00DD54CD" w:rsidRPr="000170CC" w:rsidRDefault="00560D1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(169,066)</w:t>
            </w:r>
          </w:p>
        </w:tc>
        <w:tc>
          <w:tcPr>
            <w:tcW w:w="236" w:type="dxa"/>
          </w:tcPr>
          <w:p w14:paraId="664BF1F6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A8E6447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(606,202)</w:t>
            </w:r>
          </w:p>
        </w:tc>
        <w:tc>
          <w:tcPr>
            <w:tcW w:w="236" w:type="dxa"/>
          </w:tcPr>
          <w:p w14:paraId="13A9BF94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722744B0" w14:textId="77777777" w:rsidR="00DD54CD" w:rsidRPr="000170CC" w:rsidRDefault="00DD54CD" w:rsidP="00AC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(413,228)</w:t>
            </w:r>
          </w:p>
        </w:tc>
        <w:tc>
          <w:tcPr>
            <w:tcW w:w="246" w:type="dxa"/>
          </w:tcPr>
          <w:p w14:paraId="67830F6B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29F362E6" w14:textId="77777777" w:rsidR="00DD54CD" w:rsidRPr="000170CC" w:rsidRDefault="00DD54CD" w:rsidP="00AC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60" w:lineRule="atLeast"/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(192,974)</w:t>
            </w:r>
          </w:p>
        </w:tc>
      </w:tr>
      <w:tr w:rsidR="00DD54CD" w:rsidRPr="000170CC" w14:paraId="712E30B5" w14:textId="77777777" w:rsidTr="00BB1144">
        <w:tc>
          <w:tcPr>
            <w:tcW w:w="2376" w:type="dxa"/>
            <w:vAlign w:val="bottom"/>
          </w:tcPr>
          <w:p w14:paraId="3D5D0388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45D3BEB" w14:textId="0AB0052F" w:rsidR="00DD54CD" w:rsidRPr="000170CC" w:rsidRDefault="00560D1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1,666,971</w:t>
            </w:r>
          </w:p>
        </w:tc>
        <w:tc>
          <w:tcPr>
            <w:tcW w:w="236" w:type="dxa"/>
          </w:tcPr>
          <w:p w14:paraId="77D07318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12DC5FED" w14:textId="285A1839" w:rsidR="00DD54CD" w:rsidRPr="000170CC" w:rsidRDefault="009E44FF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892,238</w:t>
            </w:r>
          </w:p>
        </w:tc>
        <w:tc>
          <w:tcPr>
            <w:tcW w:w="236" w:type="dxa"/>
          </w:tcPr>
          <w:p w14:paraId="2B58B27C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04C3F90C" w14:textId="574EBCF9" w:rsidR="00DD54CD" w:rsidRPr="000170CC" w:rsidRDefault="00560D1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9E44FF">
              <w:rPr>
                <w:rFonts w:ascii="Angsana New" w:hAnsi="Angsana New"/>
                <w:sz w:val="28"/>
                <w:szCs w:val="28"/>
              </w:rPr>
              <w:t>74,733</w:t>
            </w:r>
          </w:p>
        </w:tc>
        <w:tc>
          <w:tcPr>
            <w:tcW w:w="236" w:type="dxa"/>
          </w:tcPr>
          <w:p w14:paraId="6D35E519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7A2E293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2,079,863</w:t>
            </w:r>
          </w:p>
        </w:tc>
        <w:tc>
          <w:tcPr>
            <w:tcW w:w="236" w:type="dxa"/>
          </w:tcPr>
          <w:p w14:paraId="4EDAE9DC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3F4A6933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1,158,898</w:t>
            </w:r>
          </w:p>
        </w:tc>
        <w:tc>
          <w:tcPr>
            <w:tcW w:w="246" w:type="dxa"/>
          </w:tcPr>
          <w:p w14:paraId="24B29FEC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73ADE4C4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920,965</w:t>
            </w:r>
          </w:p>
        </w:tc>
      </w:tr>
      <w:tr w:rsidR="00DD54CD" w:rsidRPr="000170CC" w14:paraId="51D38423" w14:textId="77777777" w:rsidTr="00BB1144">
        <w:tc>
          <w:tcPr>
            <w:tcW w:w="2376" w:type="dxa"/>
            <w:vAlign w:val="bottom"/>
          </w:tcPr>
          <w:p w14:paraId="140F7330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170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170CC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</w:t>
            </w:r>
            <w:r w:rsidRPr="000170CC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</w:p>
        </w:tc>
        <w:tc>
          <w:tcPr>
            <w:tcW w:w="1134" w:type="dxa"/>
          </w:tcPr>
          <w:p w14:paraId="2FC2AD6A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837F18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</w:tcPr>
          <w:p w14:paraId="01AF8F6B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1DAB3A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583EA21E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DE45C4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14:paraId="6B276D7B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9FFC7F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</w:tcPr>
          <w:p w14:paraId="2EA674DF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42DE5598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6686861A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54CD" w:rsidRPr="000170CC" w14:paraId="03EA3188" w14:textId="77777777" w:rsidTr="00BB1144">
        <w:tc>
          <w:tcPr>
            <w:tcW w:w="2376" w:type="dxa"/>
            <w:vAlign w:val="bottom"/>
          </w:tcPr>
          <w:p w14:paraId="3A8113BF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0170CC">
              <w:rPr>
                <w:rFonts w:ascii="Angsana New" w:hAnsi="Angsana New"/>
                <w:sz w:val="28"/>
                <w:szCs w:val="28"/>
                <w:cs/>
              </w:rPr>
              <w:t>ผลขาดทุน</w:t>
            </w:r>
            <w:r w:rsidRPr="000170CC">
              <w:rPr>
                <w:rFonts w:ascii="Angsana New" w:hAnsi="Angsana New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134" w:type="dxa"/>
          </w:tcPr>
          <w:p w14:paraId="04DF68D9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C5F3E0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</w:tcPr>
          <w:p w14:paraId="0A297DD8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CD740C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08E9F37D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2EB118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14:paraId="244C9F6A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8C7A1A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</w:tcPr>
          <w:p w14:paraId="6A35140E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114F4A69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29E65225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54CD" w:rsidRPr="000170CC" w14:paraId="06BB319E" w14:textId="77777777" w:rsidTr="00BB1144">
        <w:tc>
          <w:tcPr>
            <w:tcW w:w="2376" w:type="dxa"/>
            <w:vAlign w:val="bottom"/>
          </w:tcPr>
          <w:p w14:paraId="4A7AEAF3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0170CC">
              <w:rPr>
                <w:rFonts w:ascii="Angsana New" w:hAnsi="Angsana New" w:hint="cs"/>
                <w:sz w:val="28"/>
                <w:szCs w:val="28"/>
                <w:cs/>
              </w:rPr>
              <w:t>ที่คาดว่า</w:t>
            </w:r>
            <w:r w:rsidRPr="000170CC">
              <w:rPr>
                <w:rFonts w:ascii="Angsana New" w:hAnsi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8943D1F" w14:textId="4C6AACBE" w:rsidR="00DD54CD" w:rsidRPr="000170CC" w:rsidRDefault="00560D1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(107,260)</w:t>
            </w:r>
          </w:p>
        </w:tc>
        <w:tc>
          <w:tcPr>
            <w:tcW w:w="236" w:type="dxa"/>
          </w:tcPr>
          <w:p w14:paraId="19F9CE18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1F641D8D" w14:textId="10C02452" w:rsidR="00DD54CD" w:rsidRPr="000170CC" w:rsidRDefault="00560D1D" w:rsidP="00AC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(80,109)</w:t>
            </w:r>
          </w:p>
        </w:tc>
        <w:tc>
          <w:tcPr>
            <w:tcW w:w="236" w:type="dxa"/>
          </w:tcPr>
          <w:p w14:paraId="5ECE71DA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30F2AAE9" w14:textId="20F9C129" w:rsidR="00DD54CD" w:rsidRPr="000170CC" w:rsidRDefault="00560D1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(27,151)</w:t>
            </w:r>
          </w:p>
        </w:tc>
        <w:tc>
          <w:tcPr>
            <w:tcW w:w="236" w:type="dxa"/>
          </w:tcPr>
          <w:p w14:paraId="68938A01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F222EA3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(164,361)</w:t>
            </w:r>
          </w:p>
        </w:tc>
        <w:tc>
          <w:tcPr>
            <w:tcW w:w="236" w:type="dxa"/>
          </w:tcPr>
          <w:p w14:paraId="5D642118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6556758D" w14:textId="77777777" w:rsidR="00DD54CD" w:rsidRPr="000170CC" w:rsidRDefault="00DD54CD" w:rsidP="00AC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(114,838)</w:t>
            </w:r>
          </w:p>
        </w:tc>
        <w:tc>
          <w:tcPr>
            <w:tcW w:w="246" w:type="dxa"/>
          </w:tcPr>
          <w:p w14:paraId="40E88846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33C0CE68" w14:textId="77777777" w:rsidR="00DD54CD" w:rsidRPr="000170CC" w:rsidRDefault="00DD54CD" w:rsidP="00AC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60" w:lineRule="atLeast"/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(49,523)</w:t>
            </w:r>
          </w:p>
        </w:tc>
      </w:tr>
      <w:tr w:rsidR="00DD54CD" w:rsidRPr="000170CC" w14:paraId="3B278B92" w14:textId="77777777" w:rsidTr="00BB1144">
        <w:tc>
          <w:tcPr>
            <w:tcW w:w="2376" w:type="dxa"/>
            <w:vAlign w:val="bottom"/>
          </w:tcPr>
          <w:p w14:paraId="566B38F6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528E8" w14:textId="52D43313" w:rsidR="00DD54CD" w:rsidRPr="000170CC" w:rsidRDefault="00560D1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1,559,711</w:t>
            </w:r>
          </w:p>
        </w:tc>
        <w:tc>
          <w:tcPr>
            <w:tcW w:w="236" w:type="dxa"/>
          </w:tcPr>
          <w:p w14:paraId="2BAF2992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DA7EFB" w14:textId="763A18F6" w:rsidR="00DD54CD" w:rsidRPr="000170CC" w:rsidRDefault="009E44FF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812,129</w:t>
            </w:r>
          </w:p>
        </w:tc>
        <w:tc>
          <w:tcPr>
            <w:tcW w:w="236" w:type="dxa"/>
          </w:tcPr>
          <w:p w14:paraId="4E46652F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A49B9B" w14:textId="69698BD5" w:rsidR="00DD54CD" w:rsidRPr="000170CC" w:rsidRDefault="009E44FF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747,582</w:t>
            </w:r>
          </w:p>
        </w:tc>
        <w:tc>
          <w:tcPr>
            <w:tcW w:w="236" w:type="dxa"/>
          </w:tcPr>
          <w:p w14:paraId="2EF279DA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97371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1,915,502</w:t>
            </w:r>
          </w:p>
        </w:tc>
        <w:tc>
          <w:tcPr>
            <w:tcW w:w="236" w:type="dxa"/>
          </w:tcPr>
          <w:p w14:paraId="620E8852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909C8F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1,044,060</w:t>
            </w:r>
          </w:p>
        </w:tc>
        <w:tc>
          <w:tcPr>
            <w:tcW w:w="246" w:type="dxa"/>
          </w:tcPr>
          <w:p w14:paraId="60D313EE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B08694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871,442</w:t>
            </w:r>
          </w:p>
        </w:tc>
      </w:tr>
    </w:tbl>
    <w:p w14:paraId="77223587" w14:textId="77777777" w:rsidR="00DD54CD" w:rsidRPr="000170CC" w:rsidRDefault="00DD54CD" w:rsidP="00DD5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  <w:highlight w:val="yellow"/>
        </w:rPr>
      </w:pP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2376"/>
        <w:gridCol w:w="1134"/>
        <w:gridCol w:w="236"/>
        <w:gridCol w:w="1130"/>
        <w:gridCol w:w="236"/>
        <w:gridCol w:w="1092"/>
        <w:gridCol w:w="236"/>
        <w:gridCol w:w="1134"/>
        <w:gridCol w:w="236"/>
        <w:gridCol w:w="1086"/>
        <w:gridCol w:w="246"/>
        <w:gridCol w:w="1064"/>
      </w:tblGrid>
      <w:tr w:rsidR="00DD54CD" w:rsidRPr="000170CC" w14:paraId="2D4471A0" w14:textId="77777777" w:rsidTr="00BB1144">
        <w:tc>
          <w:tcPr>
            <w:tcW w:w="2376" w:type="dxa"/>
          </w:tcPr>
          <w:p w14:paraId="322812DC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30" w:type="dxa"/>
            <w:gridSpan w:val="11"/>
          </w:tcPr>
          <w:p w14:paraId="46686055" w14:textId="17445220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 (พันบาท)</w:t>
            </w:r>
          </w:p>
        </w:tc>
      </w:tr>
      <w:tr w:rsidR="00DD54CD" w:rsidRPr="000170CC" w14:paraId="3AD337B6" w14:textId="77777777" w:rsidTr="00BB1144">
        <w:tc>
          <w:tcPr>
            <w:tcW w:w="2376" w:type="dxa"/>
          </w:tcPr>
          <w:p w14:paraId="35C7CB50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CF7AC7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EA5FF68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6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440DD3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D54CD" w:rsidRPr="000170CC" w14:paraId="5563E6B4" w14:textId="77777777" w:rsidTr="00BB1144">
        <w:tc>
          <w:tcPr>
            <w:tcW w:w="2376" w:type="dxa"/>
          </w:tcPr>
          <w:p w14:paraId="540D15B6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506C3BB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F8FA3E4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048F3C32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Pr="000170CC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604FFE4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08D98A60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C9E2F5D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B8BB5E2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9CD9AA9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1FB30D1A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Pr="000170CC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</w:p>
        </w:tc>
        <w:tc>
          <w:tcPr>
            <w:tcW w:w="246" w:type="dxa"/>
            <w:tcBorders>
              <w:top w:val="single" w:sz="4" w:space="0" w:color="auto"/>
            </w:tcBorders>
            <w:vAlign w:val="bottom"/>
          </w:tcPr>
          <w:p w14:paraId="330A71C4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32BB4572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54CD" w:rsidRPr="000170CC" w14:paraId="7FBE98C6" w14:textId="77777777" w:rsidTr="00BB1144">
        <w:tc>
          <w:tcPr>
            <w:tcW w:w="2376" w:type="dxa"/>
          </w:tcPr>
          <w:p w14:paraId="74965B62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73CB031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E402FB9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vAlign w:val="bottom"/>
          </w:tcPr>
          <w:p w14:paraId="7F73C9EF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36" w:type="dxa"/>
            <w:vAlign w:val="bottom"/>
          </w:tcPr>
          <w:p w14:paraId="1816CE3D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3DF2A9BD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1669E9D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8DFB689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96AAD3E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6" w:type="dxa"/>
            <w:vAlign w:val="bottom"/>
          </w:tcPr>
          <w:p w14:paraId="4C84E695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46" w:type="dxa"/>
            <w:vAlign w:val="bottom"/>
          </w:tcPr>
          <w:p w14:paraId="218ED1C6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7F126521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54CD" w:rsidRPr="000170CC" w14:paraId="5F9F8A3C" w14:textId="77777777" w:rsidTr="00BB1144">
        <w:tc>
          <w:tcPr>
            <w:tcW w:w="2376" w:type="dxa"/>
            <w:vAlign w:val="bottom"/>
          </w:tcPr>
          <w:p w14:paraId="4DF7D273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7515C9F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475B073E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0A31BA4E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36" w:type="dxa"/>
            <w:vAlign w:val="bottom"/>
          </w:tcPr>
          <w:p w14:paraId="30C50194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10DA49EF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236" w:type="dxa"/>
            <w:vAlign w:val="bottom"/>
          </w:tcPr>
          <w:p w14:paraId="21530E06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A4DB880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62ABC271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724F4EE0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46" w:type="dxa"/>
            <w:vAlign w:val="bottom"/>
          </w:tcPr>
          <w:p w14:paraId="6791E1CE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6290948B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</w:tr>
      <w:tr w:rsidR="00DD54CD" w:rsidRPr="000170CC" w14:paraId="016529A8" w14:textId="77777777" w:rsidTr="00BB1144">
        <w:trPr>
          <w:trHeight w:val="113"/>
        </w:trPr>
        <w:tc>
          <w:tcPr>
            <w:tcW w:w="2376" w:type="dxa"/>
            <w:vAlign w:val="bottom"/>
          </w:tcPr>
          <w:p w14:paraId="068715AA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756C386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269797F7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20AD9F9F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3FD155C7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CD483EA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5FD592EE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F729605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09F20454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249CBB12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46" w:type="dxa"/>
          </w:tcPr>
          <w:p w14:paraId="2BC16FFE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36F21D92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</w:tr>
      <w:tr w:rsidR="00DD54CD" w:rsidRPr="000170CC" w14:paraId="11E8B7F5" w14:textId="77777777" w:rsidTr="00BB1144">
        <w:tc>
          <w:tcPr>
            <w:tcW w:w="2376" w:type="dxa"/>
            <w:vAlign w:val="bottom"/>
          </w:tcPr>
          <w:p w14:paraId="20FBCDAD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134" w:type="dxa"/>
            <w:vAlign w:val="bottom"/>
          </w:tcPr>
          <w:p w14:paraId="770E2FCD" w14:textId="6B74BE77" w:rsidR="00DD54CD" w:rsidRPr="000170CC" w:rsidRDefault="00560D1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579,911</w:t>
            </w:r>
          </w:p>
        </w:tc>
        <w:tc>
          <w:tcPr>
            <w:tcW w:w="236" w:type="dxa"/>
          </w:tcPr>
          <w:p w14:paraId="764CBB86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78C3096C" w14:textId="79743766" w:rsidR="00DD54CD" w:rsidRPr="000170CC" w:rsidRDefault="00560D1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328,143</w:t>
            </w:r>
          </w:p>
        </w:tc>
        <w:tc>
          <w:tcPr>
            <w:tcW w:w="236" w:type="dxa"/>
          </w:tcPr>
          <w:p w14:paraId="6D4D7D47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50CBEF2C" w14:textId="5D49E998" w:rsidR="00DD54CD" w:rsidRPr="000170CC" w:rsidRDefault="00560D1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251,768</w:t>
            </w:r>
          </w:p>
        </w:tc>
        <w:tc>
          <w:tcPr>
            <w:tcW w:w="236" w:type="dxa"/>
          </w:tcPr>
          <w:p w14:paraId="3AA357DB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276E437A" w14:textId="274BFC2E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1,024,090</w:t>
            </w:r>
          </w:p>
        </w:tc>
        <w:tc>
          <w:tcPr>
            <w:tcW w:w="236" w:type="dxa"/>
          </w:tcPr>
          <w:p w14:paraId="4C1F6DC5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6CC2FF39" w14:textId="559607A5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706,733</w:t>
            </w:r>
          </w:p>
        </w:tc>
        <w:tc>
          <w:tcPr>
            <w:tcW w:w="246" w:type="dxa"/>
          </w:tcPr>
          <w:p w14:paraId="0FC613B0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3CEE02A8" w14:textId="3DD86AF4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317,357</w:t>
            </w:r>
          </w:p>
        </w:tc>
      </w:tr>
      <w:tr w:rsidR="00DD54CD" w:rsidRPr="000170CC" w14:paraId="0CAF2501" w14:textId="77777777" w:rsidTr="00BB1144">
        <w:tc>
          <w:tcPr>
            <w:tcW w:w="2376" w:type="dxa"/>
            <w:vAlign w:val="bottom"/>
          </w:tcPr>
          <w:p w14:paraId="27E5EC13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ดอกผลค้างรับ</w:t>
            </w:r>
          </w:p>
        </w:tc>
        <w:tc>
          <w:tcPr>
            <w:tcW w:w="1134" w:type="dxa"/>
            <w:vAlign w:val="bottom"/>
          </w:tcPr>
          <w:p w14:paraId="3A9E65FA" w14:textId="47A4F5D3" w:rsidR="00DD54CD" w:rsidRPr="000170CC" w:rsidRDefault="00560D1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3,433</w:t>
            </w:r>
          </w:p>
        </w:tc>
        <w:tc>
          <w:tcPr>
            <w:tcW w:w="236" w:type="dxa"/>
          </w:tcPr>
          <w:p w14:paraId="69BAEFD3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438F60D9" w14:textId="4312E9ED" w:rsidR="00DD54CD" w:rsidRPr="000170CC" w:rsidRDefault="00560D1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3,433</w:t>
            </w:r>
          </w:p>
        </w:tc>
        <w:tc>
          <w:tcPr>
            <w:tcW w:w="236" w:type="dxa"/>
          </w:tcPr>
          <w:p w14:paraId="6E832D96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center"/>
          </w:tcPr>
          <w:p w14:paraId="3978BBA5" w14:textId="098ECFF7" w:rsidR="00DD54CD" w:rsidRPr="000170CC" w:rsidRDefault="00560D1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7C36EFF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4F862678" w14:textId="3CAB7FFA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8,710</w:t>
            </w:r>
          </w:p>
        </w:tc>
        <w:tc>
          <w:tcPr>
            <w:tcW w:w="236" w:type="dxa"/>
          </w:tcPr>
          <w:p w14:paraId="687EB0C5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5F5053F9" w14:textId="74B12C52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8,710</w:t>
            </w:r>
          </w:p>
        </w:tc>
        <w:tc>
          <w:tcPr>
            <w:tcW w:w="246" w:type="dxa"/>
          </w:tcPr>
          <w:p w14:paraId="27B27291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03E1E8DD" w14:textId="75FAE591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54CD" w:rsidRPr="000170CC" w14:paraId="132432AA" w14:textId="77777777" w:rsidTr="00BB1144">
        <w:tc>
          <w:tcPr>
            <w:tcW w:w="2376" w:type="dxa"/>
            <w:vAlign w:val="bottom"/>
          </w:tcPr>
          <w:p w14:paraId="362B4C1D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หัก ดอกผลเช่าซื้อ</w:t>
            </w:r>
          </w:p>
        </w:tc>
        <w:tc>
          <w:tcPr>
            <w:tcW w:w="1134" w:type="dxa"/>
            <w:vAlign w:val="bottom"/>
          </w:tcPr>
          <w:p w14:paraId="3613C994" w14:textId="1E77797E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2912D3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32C3FD3F" w14:textId="60D3F6A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D73680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12529376" w14:textId="77F83ED1" w:rsidR="00DD54CD" w:rsidRPr="000170CC" w:rsidRDefault="00DD54CD" w:rsidP="0056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EFC9DF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7E2025BB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548034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6EC71BBC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677FFB1F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33D1CFF8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54CD" w:rsidRPr="000170CC" w14:paraId="645384A6" w14:textId="77777777" w:rsidTr="00BB1144">
        <w:tc>
          <w:tcPr>
            <w:tcW w:w="2376" w:type="dxa"/>
            <w:vAlign w:val="bottom"/>
          </w:tcPr>
          <w:p w14:paraId="6EB867DD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0170CC">
              <w:rPr>
                <w:rFonts w:ascii="Angsana New" w:hAnsi="Angsana New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3758DC2" w14:textId="672B050C" w:rsidR="00DD54CD" w:rsidRPr="000170CC" w:rsidRDefault="00560D1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(108,308)</w:t>
            </w:r>
          </w:p>
        </w:tc>
        <w:tc>
          <w:tcPr>
            <w:tcW w:w="236" w:type="dxa"/>
          </w:tcPr>
          <w:p w14:paraId="3FCC2AB6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168F5CCA" w14:textId="6A206200" w:rsidR="00DD54CD" w:rsidRPr="000170CC" w:rsidRDefault="00560D1D" w:rsidP="00AC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(68,698)</w:t>
            </w:r>
          </w:p>
        </w:tc>
        <w:tc>
          <w:tcPr>
            <w:tcW w:w="236" w:type="dxa"/>
          </w:tcPr>
          <w:p w14:paraId="14E76E9A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0D8ACCC9" w14:textId="7CA1858C" w:rsidR="00DD54CD" w:rsidRPr="000170CC" w:rsidRDefault="00560D1D" w:rsidP="00AC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60" w:lineRule="atLeast"/>
              <w:ind w:right="-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(39,610)</w:t>
            </w:r>
          </w:p>
        </w:tc>
        <w:tc>
          <w:tcPr>
            <w:tcW w:w="236" w:type="dxa"/>
          </w:tcPr>
          <w:p w14:paraId="20DEEF66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392CE42" w14:textId="567408B0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(168,134)</w:t>
            </w:r>
          </w:p>
        </w:tc>
        <w:tc>
          <w:tcPr>
            <w:tcW w:w="236" w:type="dxa"/>
          </w:tcPr>
          <w:p w14:paraId="51FF8847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531BDE83" w14:textId="50862293" w:rsidR="00DD54CD" w:rsidRPr="000170CC" w:rsidRDefault="00DD54CD" w:rsidP="00AC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(126,132)</w:t>
            </w:r>
          </w:p>
        </w:tc>
        <w:tc>
          <w:tcPr>
            <w:tcW w:w="246" w:type="dxa"/>
          </w:tcPr>
          <w:p w14:paraId="6F3435CF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41012775" w14:textId="4119FC23" w:rsidR="00DD54CD" w:rsidRPr="000170CC" w:rsidRDefault="00DD54CD" w:rsidP="00AC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60" w:lineRule="atLeast"/>
              <w:ind w:right="-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(42,002)</w:t>
            </w:r>
          </w:p>
        </w:tc>
      </w:tr>
      <w:tr w:rsidR="00DD54CD" w:rsidRPr="000170CC" w14:paraId="6056BC28" w14:textId="77777777" w:rsidTr="00BB1144">
        <w:tc>
          <w:tcPr>
            <w:tcW w:w="2376" w:type="dxa"/>
            <w:vAlign w:val="bottom"/>
          </w:tcPr>
          <w:p w14:paraId="7314C9A4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F8883A6" w14:textId="1C7524AF" w:rsidR="00DD54CD" w:rsidRPr="000170CC" w:rsidRDefault="00560D1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475,036</w:t>
            </w:r>
          </w:p>
        </w:tc>
        <w:tc>
          <w:tcPr>
            <w:tcW w:w="236" w:type="dxa"/>
          </w:tcPr>
          <w:p w14:paraId="332F66E0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3C8A64AF" w14:textId="2BF18644" w:rsidR="00DD54CD" w:rsidRPr="000170CC" w:rsidRDefault="00560D1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262,878</w:t>
            </w:r>
          </w:p>
        </w:tc>
        <w:tc>
          <w:tcPr>
            <w:tcW w:w="236" w:type="dxa"/>
          </w:tcPr>
          <w:p w14:paraId="24456817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15B6FE05" w14:textId="7F574C6F" w:rsidR="00DD54CD" w:rsidRPr="000170CC" w:rsidRDefault="00560D1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212,158</w:t>
            </w:r>
          </w:p>
        </w:tc>
        <w:tc>
          <w:tcPr>
            <w:tcW w:w="236" w:type="dxa"/>
          </w:tcPr>
          <w:p w14:paraId="283BBA1E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65FE280" w14:textId="7110C93F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864,666</w:t>
            </w:r>
          </w:p>
        </w:tc>
        <w:tc>
          <w:tcPr>
            <w:tcW w:w="236" w:type="dxa"/>
          </w:tcPr>
          <w:p w14:paraId="7780F48E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2932E44C" w14:textId="669918A8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589,311</w:t>
            </w:r>
          </w:p>
        </w:tc>
        <w:tc>
          <w:tcPr>
            <w:tcW w:w="246" w:type="dxa"/>
          </w:tcPr>
          <w:p w14:paraId="206D0310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111B5348" w14:textId="1E54AE91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275,355</w:t>
            </w:r>
          </w:p>
        </w:tc>
      </w:tr>
      <w:tr w:rsidR="00DD54CD" w:rsidRPr="000170CC" w14:paraId="032D29C1" w14:textId="77777777" w:rsidTr="00BB1144">
        <w:tc>
          <w:tcPr>
            <w:tcW w:w="2376" w:type="dxa"/>
            <w:vAlign w:val="bottom"/>
          </w:tcPr>
          <w:p w14:paraId="7A7D43E9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170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170CC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</w:t>
            </w:r>
            <w:r w:rsidRPr="000170CC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</w:p>
        </w:tc>
        <w:tc>
          <w:tcPr>
            <w:tcW w:w="1134" w:type="dxa"/>
          </w:tcPr>
          <w:p w14:paraId="32A34BBD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9D6282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</w:tcPr>
          <w:p w14:paraId="59D8EEB1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49D17E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14F6BCC5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B49DEB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14:paraId="241B1DBC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507536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</w:tcPr>
          <w:p w14:paraId="0CAD7023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74B3A82F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2B47F921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54CD" w:rsidRPr="000170CC" w14:paraId="4E823D11" w14:textId="77777777" w:rsidTr="00BB1144">
        <w:tc>
          <w:tcPr>
            <w:tcW w:w="2376" w:type="dxa"/>
            <w:vAlign w:val="bottom"/>
          </w:tcPr>
          <w:p w14:paraId="76A77E84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0170CC">
              <w:rPr>
                <w:rFonts w:ascii="Angsana New" w:hAnsi="Angsana New"/>
                <w:sz w:val="28"/>
                <w:szCs w:val="28"/>
                <w:cs/>
              </w:rPr>
              <w:t>ผลขาดทุน</w:t>
            </w:r>
            <w:r w:rsidRPr="000170CC">
              <w:rPr>
                <w:rFonts w:ascii="Angsana New" w:hAnsi="Angsana New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134" w:type="dxa"/>
          </w:tcPr>
          <w:p w14:paraId="12AD9102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A0B84B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</w:tcPr>
          <w:p w14:paraId="5BCAE26C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5D2686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3D9B9BA0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AE24C4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14:paraId="54C52C4C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41492F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</w:tcPr>
          <w:p w14:paraId="02A1674B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05046C36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15B7FD6F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54CD" w:rsidRPr="000170CC" w14:paraId="5BD8504E" w14:textId="77777777" w:rsidTr="00BB1144">
        <w:tc>
          <w:tcPr>
            <w:tcW w:w="2376" w:type="dxa"/>
            <w:vAlign w:val="bottom"/>
          </w:tcPr>
          <w:p w14:paraId="756D9724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0170CC">
              <w:rPr>
                <w:rFonts w:ascii="Angsana New" w:hAnsi="Angsana New" w:hint="cs"/>
                <w:sz w:val="28"/>
                <w:szCs w:val="28"/>
                <w:cs/>
              </w:rPr>
              <w:t>ที่คาดว่า</w:t>
            </w:r>
            <w:r w:rsidRPr="000170CC">
              <w:rPr>
                <w:rFonts w:ascii="Angsana New" w:hAnsi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84C400F" w14:textId="3F2F1524" w:rsidR="00DD54CD" w:rsidRPr="000170CC" w:rsidRDefault="00560D1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(35,805)</w:t>
            </w:r>
          </w:p>
        </w:tc>
        <w:tc>
          <w:tcPr>
            <w:tcW w:w="236" w:type="dxa"/>
          </w:tcPr>
          <w:p w14:paraId="70423C37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380CEFBC" w14:textId="443851EB" w:rsidR="00DD54CD" w:rsidRPr="000170CC" w:rsidRDefault="00560D1D" w:rsidP="00AC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(27,30</w:t>
            </w:r>
            <w:r w:rsidR="00834420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355CC8C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6D94FB1C" w14:textId="1EE35279" w:rsidR="00DD54CD" w:rsidRPr="000170CC" w:rsidRDefault="00560D1D" w:rsidP="00AC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60" w:lineRule="atLeast"/>
              <w:ind w:right="-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(8,50</w:t>
            </w:r>
            <w:r w:rsidR="00834420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77262BA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A422F4B" w14:textId="3DDD6FAC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(100,259)</w:t>
            </w:r>
          </w:p>
        </w:tc>
        <w:tc>
          <w:tcPr>
            <w:tcW w:w="236" w:type="dxa"/>
          </w:tcPr>
          <w:p w14:paraId="681D3326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43403004" w14:textId="109CC0C1" w:rsidR="00DD54CD" w:rsidRPr="000170CC" w:rsidRDefault="00DD54CD" w:rsidP="00AC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(73,466)</w:t>
            </w:r>
          </w:p>
        </w:tc>
        <w:tc>
          <w:tcPr>
            <w:tcW w:w="246" w:type="dxa"/>
          </w:tcPr>
          <w:p w14:paraId="107EE2EC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6ED42690" w14:textId="2AE5BE95" w:rsidR="00DD54CD" w:rsidRPr="000170CC" w:rsidRDefault="00DD54CD" w:rsidP="00AC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60" w:lineRule="atLeas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(26,793)</w:t>
            </w:r>
          </w:p>
        </w:tc>
      </w:tr>
      <w:tr w:rsidR="00DD54CD" w:rsidRPr="000170CC" w14:paraId="78507D55" w14:textId="77777777" w:rsidTr="00BB1144">
        <w:tc>
          <w:tcPr>
            <w:tcW w:w="2376" w:type="dxa"/>
            <w:vAlign w:val="bottom"/>
          </w:tcPr>
          <w:p w14:paraId="148DB30E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1AD716" w14:textId="5F9292B8" w:rsidR="00DD54CD" w:rsidRPr="000170CC" w:rsidRDefault="00560D1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439,231</w:t>
            </w:r>
          </w:p>
        </w:tc>
        <w:tc>
          <w:tcPr>
            <w:tcW w:w="236" w:type="dxa"/>
          </w:tcPr>
          <w:p w14:paraId="6FBA26E7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7369CC" w14:textId="31F5E534" w:rsidR="00DD54CD" w:rsidRPr="000170CC" w:rsidRDefault="00560D1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235,57</w:t>
            </w:r>
            <w:r w:rsidR="0083442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0DAE96F2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E1819A" w14:textId="4DABD7B3" w:rsidR="00DD54CD" w:rsidRPr="000170CC" w:rsidRDefault="00560D1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203,65</w:t>
            </w:r>
            <w:r w:rsidR="0083442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4F35D9EB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F5F8A4" w14:textId="3A7B235B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764,407</w:t>
            </w:r>
          </w:p>
        </w:tc>
        <w:tc>
          <w:tcPr>
            <w:tcW w:w="236" w:type="dxa"/>
          </w:tcPr>
          <w:p w14:paraId="7A509779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CFEC61" w14:textId="53120C59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515,845</w:t>
            </w:r>
          </w:p>
        </w:tc>
        <w:tc>
          <w:tcPr>
            <w:tcW w:w="246" w:type="dxa"/>
          </w:tcPr>
          <w:p w14:paraId="43ABFC9C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06CF6E" w14:textId="5565552D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248,562</w:t>
            </w:r>
          </w:p>
        </w:tc>
      </w:tr>
    </w:tbl>
    <w:p w14:paraId="110CE410" w14:textId="77777777" w:rsidR="00DD54CD" w:rsidRPr="000170CC" w:rsidRDefault="00DD54CD" w:rsidP="00DD5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  <w:highlight w:val="yellow"/>
        </w:rPr>
      </w:pPr>
    </w:p>
    <w:p w14:paraId="57D712FE" w14:textId="77777777" w:rsidR="00AC4076" w:rsidRDefault="00AC4076" w:rsidP="004B1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0BAA465F" w14:textId="713D4D9A" w:rsidR="00850342" w:rsidRPr="000170CC" w:rsidRDefault="006D1AEA" w:rsidP="004B1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Pr="000170CC">
        <w:rPr>
          <w:rFonts w:ascii="Angsana New" w:hAnsi="Angsana New"/>
          <w:sz w:val="30"/>
          <w:szCs w:val="30"/>
        </w:rPr>
        <w:t>31</w:t>
      </w:r>
      <w:r w:rsidRPr="000170C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242D7" w:rsidRPr="000170CC">
        <w:rPr>
          <w:rFonts w:ascii="Angsana New" w:hAnsi="Angsana New"/>
          <w:sz w:val="30"/>
          <w:szCs w:val="30"/>
        </w:rPr>
        <w:t>256</w:t>
      </w:r>
      <w:r w:rsidR="00DD54CD" w:rsidRPr="000170CC">
        <w:rPr>
          <w:rFonts w:ascii="Angsana New" w:hAnsi="Angsana New"/>
          <w:sz w:val="30"/>
          <w:szCs w:val="30"/>
        </w:rPr>
        <w:t>8</w:t>
      </w:r>
      <w:r w:rsidR="004242D7" w:rsidRPr="000170CC">
        <w:rPr>
          <w:rFonts w:ascii="Angsana New" w:hAnsi="Angsana New"/>
          <w:sz w:val="30"/>
          <w:szCs w:val="30"/>
        </w:rPr>
        <w:t xml:space="preserve"> </w:t>
      </w:r>
      <w:r w:rsidR="004242D7" w:rsidRPr="000170CC">
        <w:rPr>
          <w:rFonts w:ascii="Angsana New" w:hAnsi="Angsana New"/>
          <w:sz w:val="30"/>
          <w:szCs w:val="30"/>
          <w:cs/>
        </w:rPr>
        <w:t>และ</w:t>
      </w:r>
      <w:r w:rsidR="004242D7" w:rsidRPr="000170CC">
        <w:rPr>
          <w:rFonts w:ascii="Angsana New" w:hAnsi="Angsana New"/>
          <w:sz w:val="30"/>
          <w:szCs w:val="30"/>
        </w:rPr>
        <w:t xml:space="preserve"> </w:t>
      </w:r>
      <w:r w:rsidR="003230C9" w:rsidRPr="000170CC">
        <w:rPr>
          <w:rFonts w:ascii="Angsana New" w:hAnsi="Angsana New"/>
          <w:sz w:val="30"/>
          <w:szCs w:val="30"/>
        </w:rPr>
        <w:t>256</w:t>
      </w:r>
      <w:r w:rsidR="00DD54CD" w:rsidRPr="000170CC">
        <w:rPr>
          <w:rFonts w:ascii="Angsana New" w:hAnsi="Angsana New"/>
          <w:sz w:val="30"/>
          <w:szCs w:val="30"/>
        </w:rPr>
        <w:t>7</w:t>
      </w:r>
      <w:r w:rsidR="00384018" w:rsidRPr="000170CC">
        <w:rPr>
          <w:rFonts w:ascii="Angsana New" w:hAnsi="Angsana New"/>
          <w:sz w:val="30"/>
          <w:szCs w:val="30"/>
        </w:rPr>
        <w:t xml:space="preserve"> </w:t>
      </w:r>
      <w:r w:rsidR="00DD7AB2" w:rsidRPr="000170CC">
        <w:rPr>
          <w:rFonts w:ascii="Angsana New" w:hAnsi="Angsana New"/>
          <w:sz w:val="30"/>
          <w:szCs w:val="30"/>
          <w:cs/>
        </w:rPr>
        <w:t>ลูกหนี้ตามสัญญาเช่าซื้อ</w:t>
      </w:r>
      <w:r w:rsidR="00850342" w:rsidRPr="000170CC">
        <w:rPr>
          <w:rFonts w:ascii="Angsana New" w:hAnsi="Angsana New"/>
          <w:sz w:val="30"/>
          <w:szCs w:val="30"/>
          <w:cs/>
        </w:rPr>
        <w:t>แยกตาม</w:t>
      </w:r>
      <w:r w:rsidR="00D979D0" w:rsidRPr="000170CC">
        <w:rPr>
          <w:rFonts w:ascii="Angsana New" w:hAnsi="Angsana New"/>
          <w:sz w:val="30"/>
          <w:szCs w:val="30"/>
          <w:cs/>
        </w:rPr>
        <w:t>ประเภทการจัด</w:t>
      </w:r>
      <w:r w:rsidR="00E6381C" w:rsidRPr="000170CC">
        <w:rPr>
          <w:rFonts w:ascii="Angsana New" w:hAnsi="Angsana New"/>
          <w:sz w:val="30"/>
          <w:szCs w:val="30"/>
          <w:cs/>
        </w:rPr>
        <w:t>ลำดับขั้น</w:t>
      </w:r>
      <w:r w:rsidR="004E53DA" w:rsidRPr="000170CC">
        <w:rPr>
          <w:rFonts w:ascii="Angsana New" w:hAnsi="Angsana New"/>
          <w:sz w:val="30"/>
          <w:szCs w:val="30"/>
          <w:cs/>
        </w:rPr>
        <w:t>ได้</w:t>
      </w:r>
      <w:r w:rsidR="00D979D0" w:rsidRPr="000170CC">
        <w:rPr>
          <w:rFonts w:ascii="Angsana New" w:hAnsi="Angsana New"/>
          <w:sz w:val="30"/>
          <w:szCs w:val="30"/>
          <w:cs/>
        </w:rPr>
        <w:t>ดังนี้</w:t>
      </w:r>
    </w:p>
    <w:p w14:paraId="1E5A58F8" w14:textId="77777777" w:rsidR="007E3676" w:rsidRPr="000170CC" w:rsidRDefault="007E3676" w:rsidP="00901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FF0000"/>
          <w:sz w:val="28"/>
          <w:szCs w:val="28"/>
          <w:highlight w:val="yellow"/>
        </w:rPr>
      </w:pPr>
    </w:p>
    <w:tbl>
      <w:tblPr>
        <w:tblW w:w="9778" w:type="dxa"/>
        <w:tblLayout w:type="fixed"/>
        <w:tblLook w:val="04A0" w:firstRow="1" w:lastRow="0" w:firstColumn="1" w:lastColumn="0" w:noHBand="0" w:noVBand="1"/>
      </w:tblPr>
      <w:tblGrid>
        <w:gridCol w:w="3792"/>
        <w:gridCol w:w="1275"/>
        <w:gridCol w:w="236"/>
        <w:gridCol w:w="1355"/>
        <w:gridCol w:w="236"/>
        <w:gridCol w:w="1293"/>
        <w:gridCol w:w="236"/>
        <w:gridCol w:w="1355"/>
      </w:tblGrid>
      <w:tr w:rsidR="00D3112A" w:rsidRPr="000170CC" w14:paraId="7DECBBF4" w14:textId="77777777" w:rsidTr="00520E63">
        <w:tc>
          <w:tcPr>
            <w:tcW w:w="3792" w:type="dxa"/>
          </w:tcPr>
          <w:p w14:paraId="0B13ED40" w14:textId="77777777" w:rsidR="00D3112A" w:rsidRPr="000170CC" w:rsidRDefault="00D3112A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5986" w:type="dxa"/>
            <w:gridSpan w:val="7"/>
            <w:tcBorders>
              <w:bottom w:val="single" w:sz="4" w:space="0" w:color="auto"/>
            </w:tcBorders>
          </w:tcPr>
          <w:p w14:paraId="16816AD9" w14:textId="77777777" w:rsidR="00D3112A" w:rsidRPr="000170CC" w:rsidRDefault="00D3112A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3112A" w:rsidRPr="000170CC" w14:paraId="2218AC5D" w14:textId="77777777" w:rsidTr="00520E63">
        <w:tc>
          <w:tcPr>
            <w:tcW w:w="3792" w:type="dxa"/>
          </w:tcPr>
          <w:p w14:paraId="7DF37786" w14:textId="77777777" w:rsidR="00D3112A" w:rsidRPr="000170CC" w:rsidRDefault="00D3112A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8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3D4180" w14:textId="77777777" w:rsidR="00D3112A" w:rsidRPr="000170CC" w:rsidRDefault="00D3112A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9067BAE" w14:textId="77777777" w:rsidR="00D3112A" w:rsidRPr="000170CC" w:rsidRDefault="00D3112A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8C39430" w14:textId="77777777" w:rsidR="00D3112A" w:rsidRPr="000170CC" w:rsidRDefault="00C76DB1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54CD" w:rsidRPr="000170CC" w14:paraId="760E4B9C" w14:textId="77777777" w:rsidTr="00520E63">
        <w:tc>
          <w:tcPr>
            <w:tcW w:w="3792" w:type="dxa"/>
          </w:tcPr>
          <w:p w14:paraId="5D40AF18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58A17D8" w14:textId="4734262D" w:rsidR="00DD54CD" w:rsidRPr="000170CC" w:rsidRDefault="00DD54CD" w:rsidP="00DD54C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val="en-US" w:eastAsia="en-US"/>
              </w:rPr>
            </w:pPr>
            <w:r w:rsidRPr="000170CC">
              <w:rPr>
                <w:lang w:val="en-US" w:eastAsia="en-US"/>
              </w:rPr>
              <w:t>2568</w:t>
            </w:r>
          </w:p>
        </w:tc>
        <w:tc>
          <w:tcPr>
            <w:tcW w:w="236" w:type="dxa"/>
          </w:tcPr>
          <w:p w14:paraId="6DC17110" w14:textId="77777777" w:rsidR="00DD54CD" w:rsidRPr="000170CC" w:rsidRDefault="00DD54CD" w:rsidP="00DD54C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11B6A79" w14:textId="2ADE867B" w:rsidR="00DD54CD" w:rsidRPr="000170CC" w:rsidRDefault="00DD54CD" w:rsidP="00DD54C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 w:rsidRPr="000170CC">
              <w:rPr>
                <w:lang w:val="en-US" w:eastAsia="en-US"/>
              </w:rPr>
              <w:t>256</w:t>
            </w:r>
            <w:r w:rsidRPr="000170CC">
              <w:rPr>
                <w:rFonts w:hint="cs"/>
                <w:lang w:val="en-US" w:eastAsia="en-US"/>
              </w:rPr>
              <w:t>7</w:t>
            </w:r>
          </w:p>
        </w:tc>
        <w:tc>
          <w:tcPr>
            <w:tcW w:w="236" w:type="dxa"/>
          </w:tcPr>
          <w:p w14:paraId="03D080F2" w14:textId="77777777" w:rsidR="00DD54CD" w:rsidRPr="000170CC" w:rsidRDefault="00DD54CD" w:rsidP="00DD54C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70EF8759" w14:textId="1505D8F2" w:rsidR="00DD54CD" w:rsidRPr="000170CC" w:rsidRDefault="00DD54CD" w:rsidP="00DD54C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val="en-US" w:eastAsia="en-US"/>
              </w:rPr>
            </w:pPr>
            <w:r w:rsidRPr="000170CC">
              <w:rPr>
                <w:lang w:val="en-US" w:eastAsia="en-US"/>
              </w:rPr>
              <w:t>2568</w:t>
            </w:r>
          </w:p>
        </w:tc>
        <w:tc>
          <w:tcPr>
            <w:tcW w:w="236" w:type="dxa"/>
          </w:tcPr>
          <w:p w14:paraId="30284D74" w14:textId="77777777" w:rsidR="00DD54CD" w:rsidRPr="000170CC" w:rsidRDefault="00DD54CD" w:rsidP="00DD54C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530392E" w14:textId="7497B714" w:rsidR="00DD54CD" w:rsidRPr="000170CC" w:rsidRDefault="00DD54CD" w:rsidP="00DD54C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 w:rsidRPr="000170CC">
              <w:rPr>
                <w:lang w:val="en-US" w:eastAsia="en-US"/>
              </w:rPr>
              <w:t>2567</w:t>
            </w:r>
          </w:p>
        </w:tc>
      </w:tr>
      <w:tr w:rsidR="00DD54CD" w:rsidRPr="000170CC" w14:paraId="10066C0E" w14:textId="77777777" w:rsidTr="00520E63">
        <w:tc>
          <w:tcPr>
            <w:tcW w:w="3792" w:type="dxa"/>
          </w:tcPr>
          <w:p w14:paraId="1D779ED4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114E7EF" w14:textId="77777777" w:rsidR="00DD54CD" w:rsidRPr="000170CC" w:rsidRDefault="00DD54CD" w:rsidP="00DD54C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0"/>
                <w:szCs w:val="20"/>
                <w:highlight w:val="yellow"/>
                <w:lang w:val="en-US" w:eastAsia="en-US"/>
              </w:rPr>
            </w:pPr>
          </w:p>
        </w:tc>
        <w:tc>
          <w:tcPr>
            <w:tcW w:w="236" w:type="dxa"/>
          </w:tcPr>
          <w:p w14:paraId="6A128926" w14:textId="77777777" w:rsidR="00DD54CD" w:rsidRPr="000170CC" w:rsidRDefault="00DD54CD" w:rsidP="00DD54C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0"/>
                <w:szCs w:val="20"/>
                <w:highlight w:val="yellow"/>
                <w:cs/>
                <w:lang w:val="en-US" w:eastAsia="en-US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4246206" w14:textId="77777777" w:rsidR="00DD54CD" w:rsidRPr="000170CC" w:rsidRDefault="00DD54CD" w:rsidP="00DD54C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0"/>
                <w:szCs w:val="20"/>
                <w:highlight w:val="yellow"/>
                <w:lang w:val="en-US" w:eastAsia="en-US"/>
              </w:rPr>
            </w:pPr>
          </w:p>
        </w:tc>
        <w:tc>
          <w:tcPr>
            <w:tcW w:w="236" w:type="dxa"/>
          </w:tcPr>
          <w:p w14:paraId="62D17D9C" w14:textId="77777777" w:rsidR="00DD54CD" w:rsidRPr="000170CC" w:rsidRDefault="00DD54CD" w:rsidP="00DD54C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0"/>
                <w:szCs w:val="20"/>
                <w:highlight w:val="yellow"/>
                <w:cs/>
                <w:lang w:val="en-US"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19CCA610" w14:textId="77777777" w:rsidR="00DD54CD" w:rsidRPr="000170CC" w:rsidRDefault="00DD54CD" w:rsidP="00DD54C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0"/>
                <w:szCs w:val="20"/>
                <w:highlight w:val="yellow"/>
                <w:lang w:val="en-US" w:eastAsia="en-US"/>
              </w:rPr>
            </w:pPr>
          </w:p>
        </w:tc>
        <w:tc>
          <w:tcPr>
            <w:tcW w:w="236" w:type="dxa"/>
          </w:tcPr>
          <w:p w14:paraId="5B0B65DD" w14:textId="77777777" w:rsidR="00DD54CD" w:rsidRPr="000170CC" w:rsidRDefault="00DD54CD" w:rsidP="00DD54C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0"/>
                <w:szCs w:val="20"/>
                <w:highlight w:val="yellow"/>
                <w:cs/>
                <w:lang w:val="en-US" w:eastAsia="en-US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F4FB603" w14:textId="77777777" w:rsidR="00DD54CD" w:rsidRPr="000170CC" w:rsidRDefault="00DD54CD" w:rsidP="00DD54C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0"/>
                <w:szCs w:val="20"/>
                <w:highlight w:val="yellow"/>
                <w:lang w:val="en-US" w:eastAsia="en-US"/>
              </w:rPr>
            </w:pPr>
          </w:p>
        </w:tc>
      </w:tr>
      <w:tr w:rsidR="00DD54CD" w:rsidRPr="000170CC" w14:paraId="3358D605" w14:textId="77777777" w:rsidTr="00520E63">
        <w:tc>
          <w:tcPr>
            <w:tcW w:w="3792" w:type="dxa"/>
          </w:tcPr>
          <w:p w14:paraId="616C1C31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ลูกหนี้ที่ไม่มีการเพิ่มขึ้นอย่างมีนัยสำคัญ</w:t>
            </w:r>
          </w:p>
        </w:tc>
        <w:tc>
          <w:tcPr>
            <w:tcW w:w="1275" w:type="dxa"/>
          </w:tcPr>
          <w:p w14:paraId="0B826C1B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579F54B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2C3FB89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4395A6F0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5F321BCE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06186C7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87C4B12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</w:tr>
      <w:tr w:rsidR="00DD54CD" w:rsidRPr="000170CC" w14:paraId="2A08ACFC" w14:textId="77777777" w:rsidTr="00520E63">
        <w:tc>
          <w:tcPr>
            <w:tcW w:w="3792" w:type="dxa"/>
          </w:tcPr>
          <w:p w14:paraId="7217478B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0170CC">
              <w:rPr>
                <w:rFonts w:ascii="Angsana New" w:hAnsi="Angsana New" w:hint="cs"/>
                <w:color w:val="FF0000"/>
                <w:sz w:val="30"/>
                <w:szCs w:val="30"/>
                <w:cs/>
              </w:rPr>
              <w:t xml:space="preserve">   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ของความเสี่ยงด้านเครดิต (</w:t>
            </w:r>
            <w:r w:rsidRPr="000170CC">
              <w:rPr>
                <w:rFonts w:ascii="Angsana New" w:hAnsi="Angsana New"/>
                <w:sz w:val="30"/>
                <w:szCs w:val="30"/>
              </w:rPr>
              <w:t>Performing)</w:t>
            </w:r>
          </w:p>
        </w:tc>
        <w:tc>
          <w:tcPr>
            <w:tcW w:w="1275" w:type="dxa"/>
          </w:tcPr>
          <w:p w14:paraId="02209583" w14:textId="57DF31E0" w:rsidR="00DD54CD" w:rsidRPr="000170CC" w:rsidRDefault="004A1F11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1,411,729</w:t>
            </w:r>
          </w:p>
        </w:tc>
        <w:tc>
          <w:tcPr>
            <w:tcW w:w="236" w:type="dxa"/>
          </w:tcPr>
          <w:p w14:paraId="3714795D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2780B629" w14:textId="00A8FFD8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1,619,339</w:t>
            </w:r>
          </w:p>
        </w:tc>
        <w:tc>
          <w:tcPr>
            <w:tcW w:w="236" w:type="dxa"/>
          </w:tcPr>
          <w:p w14:paraId="0FD9176B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16641327" w14:textId="374E1D50" w:rsidR="00DD54CD" w:rsidRPr="000170CC" w:rsidRDefault="004A1F11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376,303</w:t>
            </w:r>
          </w:p>
        </w:tc>
        <w:tc>
          <w:tcPr>
            <w:tcW w:w="236" w:type="dxa"/>
          </w:tcPr>
          <w:p w14:paraId="183F8A40" w14:textId="77777777" w:rsidR="00DD54CD" w:rsidRPr="000170CC" w:rsidRDefault="00DD54CD" w:rsidP="00DD54CD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8A76CE0" w14:textId="64B1CE8B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582,560</w:t>
            </w:r>
          </w:p>
        </w:tc>
      </w:tr>
      <w:tr w:rsidR="00DD54CD" w:rsidRPr="000170CC" w14:paraId="785A2323" w14:textId="77777777" w:rsidTr="00520E63">
        <w:tc>
          <w:tcPr>
            <w:tcW w:w="3792" w:type="dxa"/>
          </w:tcPr>
          <w:p w14:paraId="29E110B2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ลูกหนี้ที่มีการเพิ่มขึ้นอย่างมีนัยสำคัญ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</w:p>
        </w:tc>
        <w:tc>
          <w:tcPr>
            <w:tcW w:w="1275" w:type="dxa"/>
          </w:tcPr>
          <w:p w14:paraId="3A4A4BA4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449749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56CBB04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4F46B9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0758D883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76E0FE" w14:textId="77777777" w:rsidR="00DD54CD" w:rsidRPr="000170CC" w:rsidRDefault="00DD54CD" w:rsidP="00DD54CD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49A27472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4CD" w:rsidRPr="000170CC" w14:paraId="74EFCE42" w14:textId="77777777" w:rsidTr="00520E63">
        <w:tc>
          <w:tcPr>
            <w:tcW w:w="3792" w:type="dxa"/>
          </w:tcPr>
          <w:p w14:paraId="3502DADE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0170CC">
              <w:rPr>
                <w:rFonts w:ascii="Angsana New" w:hAnsi="Angsana New" w:hint="cs"/>
                <w:color w:val="FF0000"/>
                <w:sz w:val="30"/>
                <w:szCs w:val="30"/>
                <w:cs/>
              </w:rPr>
              <w:t xml:space="preserve">   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ค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วามเสี่ยงด้านเครดิต (</w:t>
            </w:r>
            <w:r w:rsidRPr="000170CC">
              <w:rPr>
                <w:rFonts w:ascii="Angsana New" w:hAnsi="Angsana New"/>
                <w:sz w:val="30"/>
                <w:szCs w:val="30"/>
              </w:rPr>
              <w:t>Under-performing)</w:t>
            </w:r>
          </w:p>
        </w:tc>
        <w:tc>
          <w:tcPr>
            <w:tcW w:w="1275" w:type="dxa"/>
          </w:tcPr>
          <w:p w14:paraId="499358E1" w14:textId="542C8E15" w:rsidR="00DD54CD" w:rsidRPr="000170CC" w:rsidRDefault="004A1F11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146,628</w:t>
            </w:r>
          </w:p>
        </w:tc>
        <w:tc>
          <w:tcPr>
            <w:tcW w:w="236" w:type="dxa"/>
          </w:tcPr>
          <w:p w14:paraId="34C58E99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9FC5BC6" w14:textId="37599EF2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319,343</w:t>
            </w:r>
          </w:p>
        </w:tc>
        <w:tc>
          <w:tcPr>
            <w:tcW w:w="236" w:type="dxa"/>
          </w:tcPr>
          <w:p w14:paraId="01598CC1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63798913" w14:textId="09521B2D" w:rsidR="00DD54CD" w:rsidRPr="000170CC" w:rsidRDefault="004A1F11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70,941</w:t>
            </w:r>
          </w:p>
        </w:tc>
        <w:tc>
          <w:tcPr>
            <w:tcW w:w="236" w:type="dxa"/>
          </w:tcPr>
          <w:p w14:paraId="488C8A40" w14:textId="77777777" w:rsidR="00DD54CD" w:rsidRPr="000170CC" w:rsidRDefault="00DD54CD" w:rsidP="00DD54CD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2A09137" w14:textId="02276BE0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221,244</w:t>
            </w:r>
          </w:p>
        </w:tc>
      </w:tr>
      <w:tr w:rsidR="00DD54CD" w:rsidRPr="000170CC" w14:paraId="0D092D29" w14:textId="77777777" w:rsidTr="00520E63">
        <w:tc>
          <w:tcPr>
            <w:tcW w:w="3792" w:type="dxa"/>
          </w:tcPr>
          <w:p w14:paraId="2EC8ADAB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ลูกหนี้ที่มีการด้อยค่าด้านเครดิ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ต </w:t>
            </w:r>
          </w:p>
        </w:tc>
        <w:tc>
          <w:tcPr>
            <w:tcW w:w="1275" w:type="dxa"/>
          </w:tcPr>
          <w:p w14:paraId="63BB3DFA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459D41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06AE7CA4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F051A1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14787438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0F3D04" w14:textId="77777777" w:rsidR="00DD54CD" w:rsidRPr="000170CC" w:rsidRDefault="00DD54CD" w:rsidP="00DD54CD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FA4B6E5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4CD" w:rsidRPr="000170CC" w14:paraId="24F69CBC" w14:textId="77777777" w:rsidTr="00520E63">
        <w:tc>
          <w:tcPr>
            <w:tcW w:w="3792" w:type="dxa"/>
          </w:tcPr>
          <w:p w14:paraId="341639B0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170CC">
              <w:rPr>
                <w:rFonts w:ascii="Angsana New" w:hAnsi="Angsana New"/>
                <w:sz w:val="30"/>
                <w:szCs w:val="30"/>
              </w:rPr>
              <w:t>(Credit-impaired)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3AFECD4" w14:textId="1E0D50A1" w:rsidR="00DD54CD" w:rsidRPr="000170CC" w:rsidRDefault="004A1F11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108,614</w:t>
            </w:r>
          </w:p>
        </w:tc>
        <w:tc>
          <w:tcPr>
            <w:tcW w:w="236" w:type="dxa"/>
          </w:tcPr>
          <w:p w14:paraId="1F1D5D54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49230F6" w14:textId="483E0A2E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141,181</w:t>
            </w:r>
          </w:p>
        </w:tc>
        <w:tc>
          <w:tcPr>
            <w:tcW w:w="236" w:type="dxa"/>
          </w:tcPr>
          <w:p w14:paraId="376D3837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74127091" w14:textId="3E8955C2" w:rsidR="00DD54CD" w:rsidRPr="000170CC" w:rsidRDefault="004A1F11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27,792</w:t>
            </w:r>
          </w:p>
        </w:tc>
        <w:tc>
          <w:tcPr>
            <w:tcW w:w="236" w:type="dxa"/>
          </w:tcPr>
          <w:p w14:paraId="02755BAC" w14:textId="77777777" w:rsidR="00DD54CD" w:rsidRPr="000170CC" w:rsidRDefault="00DD54CD" w:rsidP="00DD54CD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B4A85A9" w14:textId="7AA9E0FC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60,862</w:t>
            </w:r>
          </w:p>
        </w:tc>
      </w:tr>
      <w:tr w:rsidR="00DD54CD" w:rsidRPr="000170CC" w14:paraId="454D7078" w14:textId="77777777" w:rsidTr="00520E63">
        <w:tc>
          <w:tcPr>
            <w:tcW w:w="3792" w:type="dxa"/>
          </w:tcPr>
          <w:p w14:paraId="23E797EA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6BBA7A8" w14:textId="6462B9AD" w:rsidR="00DD54CD" w:rsidRPr="000170CC" w:rsidRDefault="004A1F11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1,666,971</w:t>
            </w:r>
          </w:p>
        </w:tc>
        <w:tc>
          <w:tcPr>
            <w:tcW w:w="236" w:type="dxa"/>
          </w:tcPr>
          <w:p w14:paraId="681B7B9F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1626752" w14:textId="5CA246FF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2,079,863</w:t>
            </w:r>
          </w:p>
        </w:tc>
        <w:tc>
          <w:tcPr>
            <w:tcW w:w="236" w:type="dxa"/>
          </w:tcPr>
          <w:p w14:paraId="37225F20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3CA81A28" w14:textId="389B1F01" w:rsidR="00DD54CD" w:rsidRPr="000170CC" w:rsidRDefault="004A1F11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475,036</w:t>
            </w:r>
          </w:p>
        </w:tc>
        <w:tc>
          <w:tcPr>
            <w:tcW w:w="236" w:type="dxa"/>
          </w:tcPr>
          <w:p w14:paraId="18003312" w14:textId="77777777" w:rsidR="00DD54CD" w:rsidRPr="000170CC" w:rsidRDefault="00DD54CD" w:rsidP="00DD54CD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AB3F867" w14:textId="5EC074E8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864,666</w:t>
            </w:r>
          </w:p>
        </w:tc>
      </w:tr>
      <w:tr w:rsidR="00DD54CD" w:rsidRPr="000170CC" w14:paraId="37472669" w14:textId="77777777" w:rsidTr="00520E63">
        <w:tc>
          <w:tcPr>
            <w:tcW w:w="3792" w:type="dxa"/>
          </w:tcPr>
          <w:p w14:paraId="46E07865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หัก ค่าเผื่อการด้อยค่าสำหรับผลขาดทุน</w:t>
            </w:r>
          </w:p>
        </w:tc>
        <w:tc>
          <w:tcPr>
            <w:tcW w:w="1275" w:type="dxa"/>
          </w:tcPr>
          <w:p w14:paraId="2C779B80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954B0E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16D0B7D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5E851E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0825870D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BAA536" w14:textId="77777777" w:rsidR="00DD54CD" w:rsidRPr="000170CC" w:rsidRDefault="00DD54CD" w:rsidP="00DD54CD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6D60D7E4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4CD" w:rsidRPr="000170CC" w14:paraId="12485EBE" w14:textId="77777777" w:rsidTr="009A253A">
        <w:tc>
          <w:tcPr>
            <w:tcW w:w="3792" w:type="dxa"/>
          </w:tcPr>
          <w:p w14:paraId="3F99693B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B66C32A" w14:textId="0CAA8EE4" w:rsidR="00DD54CD" w:rsidRPr="000170CC" w:rsidRDefault="004A1F11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(107,2</w:t>
            </w:r>
            <w:r w:rsidR="00625624">
              <w:rPr>
                <w:rFonts w:ascii="Angsana New" w:hAnsi="Angsana New"/>
                <w:sz w:val="30"/>
                <w:szCs w:val="30"/>
              </w:rPr>
              <w:t>60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05A0E15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9DAFDCB" w14:textId="54BE1902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(164,361)</w:t>
            </w:r>
          </w:p>
        </w:tc>
        <w:tc>
          <w:tcPr>
            <w:tcW w:w="236" w:type="dxa"/>
          </w:tcPr>
          <w:p w14:paraId="31471722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0F4F4AA5" w14:textId="29A21681" w:rsidR="00DD54CD" w:rsidRPr="000170CC" w:rsidRDefault="004A1F11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(35,805)</w:t>
            </w:r>
          </w:p>
        </w:tc>
        <w:tc>
          <w:tcPr>
            <w:tcW w:w="236" w:type="dxa"/>
          </w:tcPr>
          <w:p w14:paraId="6FEF66DE" w14:textId="77777777" w:rsidR="00DD54CD" w:rsidRPr="000170CC" w:rsidRDefault="00DD54CD" w:rsidP="00DD54CD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E4A4510" w14:textId="171A6833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(100,259)</w:t>
            </w:r>
          </w:p>
        </w:tc>
      </w:tr>
      <w:tr w:rsidR="00DD54CD" w:rsidRPr="000170CC" w14:paraId="47A30AA8" w14:textId="77777777" w:rsidTr="00F43736">
        <w:tc>
          <w:tcPr>
            <w:tcW w:w="3792" w:type="dxa"/>
          </w:tcPr>
          <w:p w14:paraId="7D675006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75EE70" w14:textId="4CF5940A" w:rsidR="00DD54CD" w:rsidRPr="000170CC" w:rsidRDefault="004A1F11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1,559,711</w:t>
            </w:r>
          </w:p>
        </w:tc>
        <w:tc>
          <w:tcPr>
            <w:tcW w:w="236" w:type="dxa"/>
          </w:tcPr>
          <w:p w14:paraId="6A492D0E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52615C" w14:textId="6C57EEEE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1,915,502</w:t>
            </w:r>
          </w:p>
        </w:tc>
        <w:tc>
          <w:tcPr>
            <w:tcW w:w="236" w:type="dxa"/>
          </w:tcPr>
          <w:p w14:paraId="376DAFC8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FD6FB0" w14:textId="3076937A" w:rsidR="00DD54CD" w:rsidRPr="000170CC" w:rsidRDefault="004A1F11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439,231</w:t>
            </w:r>
          </w:p>
        </w:tc>
        <w:tc>
          <w:tcPr>
            <w:tcW w:w="236" w:type="dxa"/>
          </w:tcPr>
          <w:p w14:paraId="66B27938" w14:textId="77777777" w:rsidR="00DD54CD" w:rsidRPr="000170CC" w:rsidRDefault="00DD54CD" w:rsidP="00DD54CD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E141B7" w14:textId="31E1EE14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764,407</w:t>
            </w:r>
          </w:p>
        </w:tc>
      </w:tr>
      <w:tr w:rsidR="00DD54CD" w:rsidRPr="000170CC" w14:paraId="6146BDD1" w14:textId="77777777" w:rsidTr="00F43736">
        <w:tc>
          <w:tcPr>
            <w:tcW w:w="3792" w:type="dxa"/>
          </w:tcPr>
          <w:p w14:paraId="0EABC3F6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bottom"/>
          </w:tcPr>
          <w:p w14:paraId="6E896DFC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4D508A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  <w:vAlign w:val="bottom"/>
          </w:tcPr>
          <w:p w14:paraId="16177881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76B373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top w:val="double" w:sz="4" w:space="0" w:color="auto"/>
            </w:tcBorders>
            <w:vAlign w:val="bottom"/>
          </w:tcPr>
          <w:p w14:paraId="6DCEFA4C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65264D" w14:textId="77777777" w:rsidR="00DD54CD" w:rsidRPr="000170CC" w:rsidRDefault="00DD54CD" w:rsidP="00DD54CD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  <w:vAlign w:val="bottom"/>
          </w:tcPr>
          <w:p w14:paraId="1B7B3902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4CD" w:rsidRPr="000170CC" w14:paraId="5BD3BC5B" w14:textId="77777777" w:rsidTr="00F43736">
        <w:tc>
          <w:tcPr>
            <w:tcW w:w="3792" w:type="dxa"/>
          </w:tcPr>
          <w:p w14:paraId="0937699D" w14:textId="1BB12134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ค่าเผื่อการด้อยค่าสำหรับผลขาดทุนด้าน</w:t>
            </w:r>
          </w:p>
        </w:tc>
        <w:tc>
          <w:tcPr>
            <w:tcW w:w="1275" w:type="dxa"/>
            <w:vAlign w:val="bottom"/>
          </w:tcPr>
          <w:p w14:paraId="2DDB5EC4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CF430E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vAlign w:val="bottom"/>
          </w:tcPr>
          <w:p w14:paraId="514C5AF8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4ACD62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vAlign w:val="bottom"/>
          </w:tcPr>
          <w:p w14:paraId="45B61B04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375060" w14:textId="77777777" w:rsidR="00DD54CD" w:rsidRPr="000170CC" w:rsidRDefault="00DD54CD" w:rsidP="00DD54CD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vAlign w:val="bottom"/>
          </w:tcPr>
          <w:p w14:paraId="4313709B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4CD" w:rsidRPr="000170CC" w14:paraId="236B58E9" w14:textId="77777777" w:rsidTr="00F43736">
        <w:tc>
          <w:tcPr>
            <w:tcW w:w="3792" w:type="dxa"/>
          </w:tcPr>
          <w:p w14:paraId="7077FE95" w14:textId="29083C5F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เครดิตที่คาดว่าจะเกิดขึ้น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คิดเป็นร้อยละของ</w:t>
            </w:r>
          </w:p>
        </w:tc>
        <w:tc>
          <w:tcPr>
            <w:tcW w:w="1275" w:type="dxa"/>
            <w:vAlign w:val="bottom"/>
          </w:tcPr>
          <w:p w14:paraId="466E7FA8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242EAB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vAlign w:val="bottom"/>
          </w:tcPr>
          <w:p w14:paraId="3F1F1968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1E88F8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vAlign w:val="bottom"/>
          </w:tcPr>
          <w:p w14:paraId="597951EE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490E60" w14:textId="77777777" w:rsidR="00DD54CD" w:rsidRPr="000170CC" w:rsidRDefault="00DD54CD" w:rsidP="00DD54CD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vAlign w:val="bottom"/>
          </w:tcPr>
          <w:p w14:paraId="73B93677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4CD" w:rsidRPr="000170CC" w14:paraId="1132A4BA" w14:textId="77777777" w:rsidTr="00F43736">
        <w:tc>
          <w:tcPr>
            <w:tcW w:w="3792" w:type="dxa"/>
          </w:tcPr>
          <w:p w14:paraId="1E1903AE" w14:textId="2B6C78C0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   ยอดรวมลูกหนี้ตามสัญญาเช่าซื้อ (ร้อยละ)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vAlign w:val="bottom"/>
          </w:tcPr>
          <w:p w14:paraId="40AEF7FD" w14:textId="228AED61" w:rsidR="00DD54CD" w:rsidRPr="000170CC" w:rsidRDefault="004A1F11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6.43</w:t>
            </w:r>
          </w:p>
        </w:tc>
        <w:tc>
          <w:tcPr>
            <w:tcW w:w="236" w:type="dxa"/>
          </w:tcPr>
          <w:p w14:paraId="136C6D38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  <w:vAlign w:val="bottom"/>
          </w:tcPr>
          <w:p w14:paraId="41A6BBAF" w14:textId="40F2C0F9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right="172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7.90</w:t>
            </w:r>
          </w:p>
        </w:tc>
        <w:tc>
          <w:tcPr>
            <w:tcW w:w="236" w:type="dxa"/>
          </w:tcPr>
          <w:p w14:paraId="347B0736" w14:textId="77777777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bottom w:val="double" w:sz="4" w:space="0" w:color="auto"/>
            </w:tcBorders>
            <w:vAlign w:val="bottom"/>
          </w:tcPr>
          <w:p w14:paraId="6ED065E6" w14:textId="4AD2B084" w:rsidR="00DD54CD" w:rsidRPr="000170CC" w:rsidRDefault="004A1F11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1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7.54</w:t>
            </w:r>
          </w:p>
        </w:tc>
        <w:tc>
          <w:tcPr>
            <w:tcW w:w="236" w:type="dxa"/>
          </w:tcPr>
          <w:p w14:paraId="4BE22D1A" w14:textId="77777777" w:rsidR="00DD54CD" w:rsidRPr="000170CC" w:rsidRDefault="00DD54CD" w:rsidP="00DD54CD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  <w:vAlign w:val="bottom"/>
          </w:tcPr>
          <w:p w14:paraId="3EE924B9" w14:textId="5184A31A" w:rsidR="00DD54CD" w:rsidRPr="000170CC" w:rsidRDefault="00DD54CD" w:rsidP="00DD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173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11.60</w:t>
            </w:r>
          </w:p>
        </w:tc>
      </w:tr>
    </w:tbl>
    <w:p w14:paraId="54DCAE90" w14:textId="77777777" w:rsidR="00B03EAB" w:rsidRPr="000170CC" w:rsidRDefault="00B03EAB" w:rsidP="00444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  <w:tab w:val="left" w:pos="2865"/>
          <w:tab w:val="left" w:pos="4230"/>
        </w:tabs>
        <w:autoSpaceDE w:val="0"/>
        <w:autoSpaceDN w:val="0"/>
        <w:spacing w:line="220" w:lineRule="atLeast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0DF8F5F" w14:textId="23AEC6CE" w:rsidR="003875D5" w:rsidRPr="000170CC" w:rsidRDefault="00DD7216" w:rsidP="003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  <w:u w:val="single"/>
        </w:rPr>
      </w:pPr>
      <w:r w:rsidRPr="000170CC">
        <w:rPr>
          <w:rFonts w:ascii="Angsana New" w:hAnsi="Angsana New" w:hint="cs"/>
          <w:sz w:val="30"/>
          <w:szCs w:val="30"/>
          <w:cs/>
        </w:rPr>
        <w:t xml:space="preserve"> </w:t>
      </w:r>
      <w:r w:rsidR="00B03EAB" w:rsidRPr="000170CC">
        <w:rPr>
          <w:rFonts w:ascii="Angsana New" w:hAnsi="Angsana New"/>
          <w:sz w:val="28"/>
          <w:szCs w:val="28"/>
          <w:highlight w:val="yellow"/>
          <w:u w:val="single"/>
          <w:cs/>
        </w:rPr>
        <w:br w:type="page"/>
      </w:r>
      <w:r w:rsidR="003875D5" w:rsidRPr="000170CC">
        <w:rPr>
          <w:rFonts w:ascii="Angsana New" w:hAnsi="Angsana New"/>
          <w:sz w:val="30"/>
          <w:szCs w:val="30"/>
          <w:u w:val="single"/>
          <w:cs/>
        </w:rPr>
        <w:lastRenderedPageBreak/>
        <w:t>ลูกหนี้</w:t>
      </w:r>
      <w:r w:rsidR="003875D5" w:rsidRPr="000170CC">
        <w:rPr>
          <w:rFonts w:ascii="Angsana New" w:hAnsi="Angsana New" w:hint="cs"/>
          <w:sz w:val="30"/>
          <w:szCs w:val="30"/>
          <w:u w:val="single"/>
          <w:cs/>
        </w:rPr>
        <w:t>เงินให้กู้ยืม</w:t>
      </w:r>
    </w:p>
    <w:p w14:paraId="1B8BD5CD" w14:textId="77777777" w:rsidR="00CA3C13" w:rsidRPr="000170CC" w:rsidRDefault="00CA3C13" w:rsidP="003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2"/>
          <w:szCs w:val="12"/>
          <w:highlight w:val="yellow"/>
        </w:rPr>
      </w:pPr>
    </w:p>
    <w:tbl>
      <w:tblPr>
        <w:tblW w:w="10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8"/>
        <w:gridCol w:w="1222"/>
        <w:gridCol w:w="230"/>
        <w:gridCol w:w="1104"/>
        <w:gridCol w:w="241"/>
        <w:gridCol w:w="1104"/>
        <w:gridCol w:w="232"/>
        <w:gridCol w:w="1104"/>
        <w:gridCol w:w="239"/>
        <w:gridCol w:w="1104"/>
        <w:gridCol w:w="232"/>
        <w:gridCol w:w="1104"/>
      </w:tblGrid>
      <w:tr w:rsidR="00B03EAB" w:rsidRPr="009E44FF" w14:paraId="59076B0A" w14:textId="77777777" w:rsidTr="007C22E3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5E95EC58" w14:textId="77777777" w:rsidR="00B03EAB" w:rsidRPr="009E44FF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789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98CD44" w14:textId="77777777" w:rsidR="00B03EAB" w:rsidRPr="009E44FF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4FF">
              <w:rPr>
                <w:rFonts w:ascii="Angsana New" w:hAnsi="Angsana New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B03EAB" w:rsidRPr="009E44FF" w14:paraId="06C55A49" w14:textId="77777777" w:rsidTr="007C22E3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CA24776" w14:textId="77777777" w:rsidR="00B03EAB" w:rsidRPr="009E44FF" w:rsidRDefault="00B03EAB" w:rsidP="00B0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8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9C31C3" w14:textId="1F49DB27" w:rsidR="00B03EAB" w:rsidRPr="009E44FF" w:rsidRDefault="004242D7" w:rsidP="00B0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256</w:t>
            </w:r>
            <w:r w:rsidR="00DD54CD" w:rsidRPr="009E44F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2DF303" w14:textId="77777777" w:rsidR="00B03EAB" w:rsidRPr="009E44FF" w:rsidRDefault="00B03EAB" w:rsidP="00B0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D08685" w14:textId="3088C296" w:rsidR="00B03EAB" w:rsidRPr="009E44FF" w:rsidRDefault="004242D7" w:rsidP="00B0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256</w:t>
            </w:r>
            <w:r w:rsidR="00DD54CD" w:rsidRPr="009E44F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03EAB" w:rsidRPr="009E44FF" w14:paraId="0AAE5391" w14:textId="77777777" w:rsidTr="007C22E3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5C255E50" w14:textId="77777777" w:rsidR="00B03EAB" w:rsidRPr="009E44FF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9FFAF5" w14:textId="77777777" w:rsidR="00B03EAB" w:rsidRPr="009E44FF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6B3EF4" w14:textId="77777777" w:rsidR="00B03EAB" w:rsidRPr="009E44FF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5AE817" w14:textId="77777777" w:rsidR="00B03EAB" w:rsidRPr="009E44FF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="009E7DFC" w:rsidRPr="009E44FF">
              <w:rPr>
                <w:rFonts w:ascii="Angsana New" w:hAnsi="Angsana New"/>
                <w:sz w:val="30"/>
                <w:szCs w:val="30"/>
                <w:cs/>
              </w:rPr>
              <w:t>ถึง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867ED6" w14:textId="77777777" w:rsidR="00B03EAB" w:rsidRPr="009E44FF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BCD8B2" w14:textId="77777777" w:rsidR="00B03EAB" w:rsidRPr="009E44FF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40D1EF4B" w14:textId="77777777" w:rsidR="00B03EAB" w:rsidRPr="009E44FF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50D5E6CA" w14:textId="77777777" w:rsidR="00B03EAB" w:rsidRPr="009E44FF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903A55B" w14:textId="77777777" w:rsidR="00B03EAB" w:rsidRPr="009E44FF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B62F5" w14:textId="77777777" w:rsidR="00B03EAB" w:rsidRPr="009E44FF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="009E7DFC" w:rsidRPr="009E44FF">
              <w:rPr>
                <w:rFonts w:ascii="Angsana New" w:hAnsi="Angsana New"/>
                <w:sz w:val="30"/>
                <w:szCs w:val="30"/>
                <w:cs/>
              </w:rPr>
              <w:t>ถึง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7040351B" w14:textId="77777777" w:rsidR="00B03EAB" w:rsidRPr="009E44FF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A42406C" w14:textId="77777777" w:rsidR="00B03EAB" w:rsidRPr="009E44FF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3EAB" w:rsidRPr="009E44FF" w14:paraId="3C048425" w14:textId="77777777" w:rsidTr="007C22E3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5CC89D78" w14:textId="77777777" w:rsidR="00B03EAB" w:rsidRPr="009E44FF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174DDC7D" w14:textId="77777777" w:rsidR="00B03EAB" w:rsidRPr="009E44FF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21105D5C" w14:textId="77777777" w:rsidR="00B03EAB" w:rsidRPr="009E44FF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A63DF" w14:textId="77777777" w:rsidR="00B03EAB" w:rsidRPr="009E44FF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436267F" w14:textId="77777777" w:rsidR="00B03EAB" w:rsidRPr="009E44FF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C6FB0BA" w14:textId="77777777" w:rsidR="00B03EAB" w:rsidRPr="009E44FF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23DB9A33" w14:textId="77777777" w:rsidR="00B03EAB" w:rsidRPr="009E44FF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AB76D12" w14:textId="77777777" w:rsidR="00B03EAB" w:rsidRPr="009E44FF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9E01D83" w14:textId="77777777" w:rsidR="00B03EAB" w:rsidRPr="009E44FF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8F97E" w14:textId="77777777" w:rsidR="00B03EAB" w:rsidRPr="009E44FF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3FE81484" w14:textId="77777777" w:rsidR="00B03EAB" w:rsidRPr="009E44FF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4567D934" w14:textId="77777777" w:rsidR="00B03EAB" w:rsidRPr="009E44FF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3EAB" w:rsidRPr="009E44FF" w14:paraId="65D00D90" w14:textId="77777777" w:rsidTr="007C22E3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144E5AA2" w14:textId="77777777" w:rsidR="00B03EAB" w:rsidRPr="009E44FF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7AE81" w14:textId="77777777" w:rsidR="00B03EAB" w:rsidRPr="009E44FF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4F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64EE406F" w14:textId="77777777" w:rsidR="00B03EAB" w:rsidRPr="009E44FF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2ADDA9" w14:textId="77777777" w:rsidR="00B03EAB" w:rsidRPr="009E44FF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E864F1F" w14:textId="77777777" w:rsidR="00B03EAB" w:rsidRPr="009E44FF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9630FA" w14:textId="77777777" w:rsidR="00B03EAB" w:rsidRPr="009E44FF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39E1C30F" w14:textId="77777777" w:rsidR="00B03EAB" w:rsidRPr="009E44FF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04E0EE" w14:textId="77777777" w:rsidR="00B03EAB" w:rsidRPr="009E44FF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4F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735D311" w14:textId="77777777" w:rsidR="00B03EAB" w:rsidRPr="009E44FF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EF0D63" w14:textId="77777777" w:rsidR="00B03EAB" w:rsidRPr="009E44FF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4BE1837A" w14:textId="77777777" w:rsidR="00B03EAB" w:rsidRPr="009E44FF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7DCA8B" w14:textId="77777777" w:rsidR="00B03EAB" w:rsidRPr="009E44FF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  <w:cs/>
              </w:rPr>
              <w:t>ระยะยาว</w:t>
            </w:r>
          </w:p>
        </w:tc>
      </w:tr>
      <w:tr w:rsidR="00B03EAB" w:rsidRPr="009E44FF" w14:paraId="501F9B96" w14:textId="77777777" w:rsidTr="009E44FF">
        <w:trPr>
          <w:trHeight w:val="14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9A529B2" w14:textId="77777777" w:rsidR="00B03EAB" w:rsidRPr="009E44FF" w:rsidRDefault="00B03EAB" w:rsidP="009E4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3D9071" w14:textId="77777777" w:rsidR="00B03EAB" w:rsidRPr="009E44FF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64DB25C7" w14:textId="77777777" w:rsidR="00B03EAB" w:rsidRPr="009E44FF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451E41" w14:textId="77777777" w:rsidR="00B03EAB" w:rsidRPr="009E44FF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4A69115" w14:textId="77777777" w:rsidR="00B03EAB" w:rsidRPr="009E44FF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18BAED" w14:textId="77777777" w:rsidR="00B03EAB" w:rsidRPr="009E44FF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00C8104F" w14:textId="77777777" w:rsidR="00B03EAB" w:rsidRPr="009E44FF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2663FE" w14:textId="77777777" w:rsidR="00B03EAB" w:rsidRPr="009E44FF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9D6D114" w14:textId="77777777" w:rsidR="00B03EAB" w:rsidRPr="009E44FF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1FCE63" w14:textId="77777777" w:rsidR="00B03EAB" w:rsidRPr="009E44FF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5C3D6D27" w14:textId="77777777" w:rsidR="00B03EAB" w:rsidRPr="009E44FF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914C0E" w14:textId="77777777" w:rsidR="00B03EAB" w:rsidRPr="009E44FF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1357F0" w:rsidRPr="009E44FF" w14:paraId="21569031" w14:textId="77777777" w:rsidTr="007C22E3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0B5E9" w14:textId="77777777" w:rsidR="001357F0" w:rsidRPr="009E44FF" w:rsidRDefault="001357F0" w:rsidP="00135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  <w:cs/>
              </w:rPr>
              <w:t>ลูกหนี้เงินให้กู้ยืม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1B6FA57B" w14:textId="09003EB4" w:rsidR="001357F0" w:rsidRPr="009E44FF" w:rsidRDefault="004A1F11" w:rsidP="00135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70,469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252C2080" w14:textId="77777777" w:rsidR="001357F0" w:rsidRPr="009E44FF" w:rsidRDefault="001357F0" w:rsidP="00135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28E7868C" w14:textId="672D14C2" w:rsidR="001357F0" w:rsidRPr="009E44FF" w:rsidRDefault="004A1F11" w:rsidP="00135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63,739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5217D9A" w14:textId="77777777" w:rsidR="001357F0" w:rsidRPr="009E44FF" w:rsidRDefault="001357F0" w:rsidP="00135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00DC677F" w14:textId="7C30D7F5" w:rsidR="001357F0" w:rsidRPr="009E44FF" w:rsidRDefault="004A1F11" w:rsidP="00135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6,730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227B31DB" w14:textId="77777777" w:rsidR="001357F0" w:rsidRPr="009E44FF" w:rsidRDefault="001357F0" w:rsidP="00135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B34534F" w14:textId="5C6D295E" w:rsidR="001357F0" w:rsidRPr="009E44FF" w:rsidRDefault="001357F0" w:rsidP="00135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82,887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16CDE3E" w14:textId="77777777" w:rsidR="001357F0" w:rsidRPr="009E44FF" w:rsidRDefault="001357F0" w:rsidP="00135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5896DF57" w14:textId="35050D59" w:rsidR="001357F0" w:rsidRPr="009E44FF" w:rsidRDefault="001357F0" w:rsidP="00135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58,432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2F02FF3F" w14:textId="77777777" w:rsidR="001357F0" w:rsidRPr="009E44FF" w:rsidRDefault="001357F0" w:rsidP="00135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2106EA48" w14:textId="645E3921" w:rsidR="001357F0" w:rsidRPr="009E44FF" w:rsidRDefault="001357F0" w:rsidP="00135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24,455</w:t>
            </w:r>
          </w:p>
        </w:tc>
      </w:tr>
      <w:tr w:rsidR="004A1F11" w:rsidRPr="009E44FF" w14:paraId="5E94FEF2" w14:textId="77777777" w:rsidTr="000C40EF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BD1B4" w14:textId="263A2E8C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9E44FF">
              <w:rPr>
                <w:rFonts w:ascii="Angsana New" w:hAnsi="Angsana New"/>
                <w:sz w:val="30"/>
                <w:szCs w:val="30"/>
                <w:cs/>
              </w:rPr>
              <w:t>ดอกผลค้างรับ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7A18A195" w14:textId="0AC6B744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1,585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1DFBBE01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5DB4DCFE" w14:textId="68A61B8F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1,585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E8ED1B0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F4FD6" w14:textId="53627DDC" w:rsidR="004A1F11" w:rsidRPr="009E44FF" w:rsidRDefault="00993FD2" w:rsidP="00993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0E76AB2C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79917612" w14:textId="0DC29B48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2,108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C6B8E7E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25465EA7" w14:textId="7DCBC908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2,108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17A9EF35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A831E" w14:textId="1E63DD66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A1F11" w:rsidRPr="009E44FF" w14:paraId="1F3D4293" w14:textId="77777777" w:rsidTr="007C22E3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67EF2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9E44FF">
              <w:rPr>
                <w:rFonts w:ascii="Angsana New" w:hAnsi="Angsana New"/>
                <w:sz w:val="30"/>
                <w:szCs w:val="30"/>
                <w:cs/>
              </w:rPr>
              <w:t>หัก ดอกผลรอการ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75A0C6E7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33FB8694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53669C94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291B82D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4B536B17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5A403BE7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D46F1FE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5BE9EC0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0CDD00CC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15744BCF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298CF26F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1F11" w:rsidRPr="009E44FF" w14:paraId="288A7642" w14:textId="77777777" w:rsidTr="007C22E3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FC85D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9E44FF">
              <w:rPr>
                <w:rFonts w:ascii="Angsana New" w:hAnsi="Angsana New"/>
                <w:sz w:val="30"/>
                <w:szCs w:val="30"/>
                <w:cs/>
              </w:rPr>
              <w:t xml:space="preserve">      ตัดบัญชี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264BCA" w14:textId="6E71111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(439)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78363A1A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6000B7" w14:textId="0E47E6B4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(424)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5083D54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2598FB" w14:textId="5790BDF4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(15)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656AAA60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1712DF" w14:textId="242D582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(605)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83BC15D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75EA25" w14:textId="3CCDEED4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(486)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31A473B8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F8315D" w14:textId="6FAD84B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(119)</w:t>
            </w:r>
          </w:p>
        </w:tc>
      </w:tr>
      <w:tr w:rsidR="004A1F11" w:rsidRPr="009E44FF" w14:paraId="31DF2E3D" w14:textId="77777777" w:rsidTr="007C22E3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781AA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9E44F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663FBB" w14:textId="3C00CCDB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71,615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7BA7D520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837EA" w14:textId="0DAF50B6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64,900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075FFA0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DC5B17" w14:textId="351CBA75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6,715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259F6384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B97BF1" w14:textId="3B924DB9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84,390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CD4C735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EB236E" w14:textId="38DFCAD8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60,054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7CBB115E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63E42" w14:textId="46689D7A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24,336</w:t>
            </w:r>
          </w:p>
        </w:tc>
      </w:tr>
      <w:tr w:rsidR="004A1F11" w:rsidRPr="009E44FF" w14:paraId="224880B7" w14:textId="77777777" w:rsidTr="007C22E3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D9FD8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9E44F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E44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44FF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9F875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37ED9C49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1790F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4DDF470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74B2C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470BB2B2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33D18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0DB80D0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95CCA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4699982F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02502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1F11" w:rsidRPr="009E44FF" w14:paraId="31D57A49" w14:textId="77777777" w:rsidTr="007C22E3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EAECB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  <w:cs/>
              </w:rPr>
              <w:t xml:space="preserve">      สำหรับผลขาดทุน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47211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0298EB98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2CB89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D970BC7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BCD4D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27EFCE21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38295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875699E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1A3EC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2BDA6030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8E7E7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1F11" w:rsidRPr="009E44FF" w14:paraId="279D1C94" w14:textId="77777777" w:rsidTr="007C22E3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1159D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9E44FF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712BC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7C4682F2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A7726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A59C2BF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10057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25C6D31D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DBA47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9001F37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A709F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2F7F7654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B4404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1F11" w:rsidRPr="009E44FF" w14:paraId="3AEC7C90" w14:textId="77777777" w:rsidTr="007C22E3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E2C69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9E44FF">
              <w:rPr>
                <w:rFonts w:ascii="Angsana New" w:hAnsi="Angsana New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DA9F66" w14:textId="4131EE6A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(7,090)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7221CB11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78422A" w14:textId="383E62A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(6,731)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18F09D1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78787C" w14:textId="35B12633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(359)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53B2F38E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366581" w14:textId="39023205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(9,634)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8E0D451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3DE1B8" w14:textId="21422ECB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(6,727)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650935D2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629B4C" w14:textId="3008868C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(2,907)</w:t>
            </w:r>
          </w:p>
        </w:tc>
      </w:tr>
      <w:tr w:rsidR="004A1F11" w:rsidRPr="009E44FF" w14:paraId="6E780FA1" w14:textId="77777777" w:rsidTr="007C22E3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384DE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BD0958" w14:textId="05F42BB2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64,525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361C66DC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A2E35B" w14:textId="163D8BE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58,169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5F9074E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9A0EE1" w14:textId="578A9D18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6,356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2A39BBE2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E9A765" w14:textId="7452DAB0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74,756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5C77C73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FE0871" w14:textId="739A03B0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53,327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6C96A785" w14:textId="77777777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A59CAA" w14:textId="0170C3B2" w:rsidR="004A1F11" w:rsidRPr="009E44FF" w:rsidRDefault="004A1F11" w:rsidP="004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21,429</w:t>
            </w:r>
          </w:p>
        </w:tc>
      </w:tr>
    </w:tbl>
    <w:p w14:paraId="0EFC8695" w14:textId="77777777" w:rsidR="00B03EAB" w:rsidRPr="009E44FF" w:rsidRDefault="00B03EAB" w:rsidP="00B03E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FF0000"/>
          <w:sz w:val="24"/>
          <w:szCs w:val="24"/>
          <w:highlight w:val="yellow"/>
        </w:rPr>
      </w:pPr>
    </w:p>
    <w:p w14:paraId="39F3E166" w14:textId="7210BD15" w:rsidR="00343D31" w:rsidRPr="000170CC" w:rsidRDefault="006D1AEA" w:rsidP="004B1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  <w:highlight w:val="yellow"/>
        </w:rPr>
      </w:pPr>
      <w:r w:rsidRPr="000170CC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0170CC">
        <w:rPr>
          <w:rFonts w:ascii="Angsana New" w:hAnsi="Angsana New"/>
          <w:sz w:val="30"/>
          <w:szCs w:val="30"/>
        </w:rPr>
        <w:t>31</w:t>
      </w:r>
      <w:r w:rsidRPr="000170C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242D7" w:rsidRPr="000170CC">
        <w:rPr>
          <w:rFonts w:ascii="Angsana New" w:hAnsi="Angsana New"/>
          <w:sz w:val="30"/>
          <w:szCs w:val="30"/>
        </w:rPr>
        <w:t>256</w:t>
      </w:r>
      <w:r w:rsidR="00DD54CD" w:rsidRPr="000170CC">
        <w:rPr>
          <w:rFonts w:ascii="Angsana New" w:hAnsi="Angsana New"/>
          <w:sz w:val="30"/>
          <w:szCs w:val="30"/>
        </w:rPr>
        <w:t>8</w:t>
      </w:r>
      <w:r w:rsidR="004242D7" w:rsidRPr="000170CC">
        <w:rPr>
          <w:rFonts w:ascii="Angsana New" w:hAnsi="Angsana New"/>
          <w:sz w:val="30"/>
          <w:szCs w:val="30"/>
        </w:rPr>
        <w:t xml:space="preserve"> </w:t>
      </w:r>
      <w:r w:rsidR="004242D7" w:rsidRPr="000170CC">
        <w:rPr>
          <w:rFonts w:ascii="Angsana New" w:hAnsi="Angsana New"/>
          <w:sz w:val="30"/>
          <w:szCs w:val="30"/>
          <w:cs/>
        </w:rPr>
        <w:t xml:space="preserve">และ </w:t>
      </w:r>
      <w:r w:rsidR="003230C9" w:rsidRPr="000170CC">
        <w:rPr>
          <w:rFonts w:ascii="Angsana New" w:hAnsi="Angsana New"/>
          <w:sz w:val="30"/>
          <w:szCs w:val="30"/>
        </w:rPr>
        <w:t>256</w:t>
      </w:r>
      <w:r w:rsidR="00DD54CD" w:rsidRPr="000170CC">
        <w:rPr>
          <w:rFonts w:ascii="Angsana New" w:hAnsi="Angsana New"/>
          <w:sz w:val="30"/>
          <w:szCs w:val="30"/>
        </w:rPr>
        <w:t>7</w:t>
      </w:r>
      <w:r w:rsidRPr="000170CC">
        <w:rPr>
          <w:rFonts w:ascii="Angsana New" w:hAnsi="Angsana New"/>
          <w:sz w:val="30"/>
          <w:szCs w:val="30"/>
        </w:rPr>
        <w:t xml:space="preserve"> </w:t>
      </w:r>
      <w:r w:rsidR="00803383" w:rsidRPr="000170CC">
        <w:rPr>
          <w:rFonts w:ascii="Angsana New" w:hAnsi="Angsana New"/>
          <w:sz w:val="30"/>
          <w:szCs w:val="30"/>
          <w:cs/>
        </w:rPr>
        <w:t>ลูกหนี้เงินให้กู้ยืม</w:t>
      </w:r>
      <w:r w:rsidR="00343D31" w:rsidRPr="000170CC">
        <w:rPr>
          <w:rFonts w:ascii="Angsana New" w:hAnsi="Angsana New"/>
          <w:sz w:val="30"/>
          <w:szCs w:val="30"/>
          <w:cs/>
        </w:rPr>
        <w:t>แยกตามประเภทการจัด</w:t>
      </w:r>
      <w:r w:rsidR="00D71BB8" w:rsidRPr="000170CC">
        <w:rPr>
          <w:rFonts w:ascii="Angsana New" w:hAnsi="Angsana New"/>
          <w:sz w:val="30"/>
          <w:szCs w:val="30"/>
          <w:cs/>
        </w:rPr>
        <w:t>ลำดับขั้น</w:t>
      </w:r>
      <w:r w:rsidR="00343D31" w:rsidRPr="000170CC">
        <w:rPr>
          <w:rFonts w:ascii="Angsana New" w:hAnsi="Angsana New"/>
          <w:sz w:val="30"/>
          <w:szCs w:val="30"/>
          <w:cs/>
        </w:rPr>
        <w:t>ได้ดังนี้</w:t>
      </w:r>
    </w:p>
    <w:p w14:paraId="5C1AD2A1" w14:textId="77777777" w:rsidR="00343D31" w:rsidRPr="009E44FF" w:rsidRDefault="00343D31" w:rsidP="00343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7054"/>
        <w:gridCol w:w="1276"/>
        <w:gridCol w:w="270"/>
        <w:gridCol w:w="1289"/>
      </w:tblGrid>
      <w:tr w:rsidR="00DD54CD" w:rsidRPr="000170CC" w14:paraId="63747FC3" w14:textId="77777777" w:rsidTr="00DD54CD">
        <w:tc>
          <w:tcPr>
            <w:tcW w:w="7054" w:type="dxa"/>
            <w:vAlign w:val="bottom"/>
          </w:tcPr>
          <w:p w14:paraId="76661C50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46591B2E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DD54CD" w:rsidRPr="000170CC" w14:paraId="0BF3351A" w14:textId="77777777" w:rsidTr="00DD54CD">
        <w:tc>
          <w:tcPr>
            <w:tcW w:w="7054" w:type="dxa"/>
            <w:vAlign w:val="bottom"/>
          </w:tcPr>
          <w:p w14:paraId="048E4E99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26A031F" w14:textId="77777777" w:rsidR="00DD54CD" w:rsidRPr="000170CC" w:rsidRDefault="00DD54CD" w:rsidP="00BB114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val="en-US" w:eastAsia="en-US"/>
              </w:rPr>
            </w:pPr>
            <w:r w:rsidRPr="000170CC">
              <w:rPr>
                <w:lang w:val="en-US" w:eastAsia="en-US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806A2CD" w14:textId="77777777" w:rsidR="00DD54CD" w:rsidRPr="000170CC" w:rsidRDefault="00DD54CD" w:rsidP="00BB114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51A0413A" w14:textId="77777777" w:rsidR="00DD54CD" w:rsidRPr="000170CC" w:rsidRDefault="00DD54CD" w:rsidP="00BB114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 w:rsidRPr="000170CC">
              <w:rPr>
                <w:lang w:val="en-US" w:eastAsia="en-US"/>
              </w:rPr>
              <w:t>2567</w:t>
            </w:r>
          </w:p>
        </w:tc>
      </w:tr>
      <w:tr w:rsidR="00DD54CD" w:rsidRPr="000170CC" w14:paraId="0E730340" w14:textId="77777777" w:rsidTr="00BB1144">
        <w:tc>
          <w:tcPr>
            <w:tcW w:w="7054" w:type="dxa"/>
            <w:vAlign w:val="bottom"/>
          </w:tcPr>
          <w:p w14:paraId="0C48D08F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075B492" w14:textId="77777777" w:rsidR="00DD54CD" w:rsidRPr="000170CC" w:rsidRDefault="00DD54CD" w:rsidP="00BB1144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E9D2ED7" w14:textId="77777777" w:rsidR="00DD54CD" w:rsidRPr="000170CC" w:rsidRDefault="00DD54CD" w:rsidP="00BB1144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0F1AB3DE" w14:textId="77777777" w:rsidR="00DD54CD" w:rsidRPr="000170CC" w:rsidRDefault="00DD54CD" w:rsidP="00BB1144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DD54CD" w:rsidRPr="000170CC" w14:paraId="46E605A2" w14:textId="77777777" w:rsidTr="00BB1144">
        <w:tc>
          <w:tcPr>
            <w:tcW w:w="7054" w:type="dxa"/>
            <w:vAlign w:val="bottom"/>
          </w:tcPr>
          <w:p w14:paraId="6D50592E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ลูกหนี้ที่ไม่มีการเพิ่มขึ้นอย่างมีนัยสำคัญของความเสี่ยงด้านเครดิต (</w:t>
            </w:r>
            <w:r w:rsidRPr="000170CC">
              <w:rPr>
                <w:rFonts w:ascii="Angsana New" w:hAnsi="Angsana New"/>
                <w:sz w:val="30"/>
                <w:szCs w:val="30"/>
              </w:rPr>
              <w:t>Performing)</w:t>
            </w:r>
          </w:p>
        </w:tc>
        <w:tc>
          <w:tcPr>
            <w:tcW w:w="1276" w:type="dxa"/>
            <w:vAlign w:val="bottom"/>
          </w:tcPr>
          <w:p w14:paraId="3E7A3CFC" w14:textId="3F8DC884" w:rsidR="00DD54CD" w:rsidRPr="000170CC" w:rsidRDefault="00993FD2" w:rsidP="00BB1144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55,063</w:t>
            </w:r>
          </w:p>
        </w:tc>
        <w:tc>
          <w:tcPr>
            <w:tcW w:w="270" w:type="dxa"/>
          </w:tcPr>
          <w:p w14:paraId="72827260" w14:textId="77777777" w:rsidR="00DD54CD" w:rsidRPr="000170CC" w:rsidRDefault="00DD54CD" w:rsidP="00BB1144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vAlign w:val="bottom"/>
          </w:tcPr>
          <w:p w14:paraId="116ABD1F" w14:textId="77777777" w:rsidR="00DD54CD" w:rsidRPr="000170CC" w:rsidRDefault="00DD54CD" w:rsidP="00465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60,925</w:t>
            </w:r>
          </w:p>
        </w:tc>
      </w:tr>
      <w:tr w:rsidR="00DD54CD" w:rsidRPr="000170CC" w14:paraId="4B87304C" w14:textId="77777777" w:rsidTr="00BB1144">
        <w:tc>
          <w:tcPr>
            <w:tcW w:w="7054" w:type="dxa"/>
            <w:vAlign w:val="bottom"/>
          </w:tcPr>
          <w:p w14:paraId="0172FA9C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170CC">
              <w:rPr>
                <w:rFonts w:ascii="Angsana New" w:hAnsi="Angsana New"/>
                <w:sz w:val="30"/>
                <w:szCs w:val="30"/>
              </w:rPr>
              <w:t>Under-performing)</w:t>
            </w:r>
          </w:p>
        </w:tc>
        <w:tc>
          <w:tcPr>
            <w:tcW w:w="1276" w:type="dxa"/>
            <w:vAlign w:val="bottom"/>
          </w:tcPr>
          <w:p w14:paraId="3304F595" w14:textId="0F35D07F" w:rsidR="00DD54CD" w:rsidRPr="000170CC" w:rsidRDefault="00993FD2" w:rsidP="00BB1144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9,855</w:t>
            </w:r>
          </w:p>
        </w:tc>
        <w:tc>
          <w:tcPr>
            <w:tcW w:w="270" w:type="dxa"/>
          </w:tcPr>
          <w:p w14:paraId="604E36D6" w14:textId="77777777" w:rsidR="00DD54CD" w:rsidRPr="000170CC" w:rsidRDefault="00DD54CD" w:rsidP="00BB1144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vAlign w:val="bottom"/>
          </w:tcPr>
          <w:p w14:paraId="339A8FB0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0170CC">
              <w:rPr>
                <w:rFonts w:ascii="Angsana New" w:hAnsi="Angsana New"/>
                <w:sz w:val="30"/>
                <w:szCs w:val="30"/>
              </w:rPr>
              <w:t>,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673</w:t>
            </w:r>
          </w:p>
        </w:tc>
      </w:tr>
      <w:tr w:rsidR="00DD54CD" w:rsidRPr="000170CC" w14:paraId="4F6DB5B5" w14:textId="77777777" w:rsidTr="00BB1144">
        <w:tc>
          <w:tcPr>
            <w:tcW w:w="7054" w:type="dxa"/>
            <w:vAlign w:val="bottom"/>
          </w:tcPr>
          <w:p w14:paraId="1C54B9E4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ลูกหนี้ที่มีการด้อยค่าด้านเครดิต </w:t>
            </w:r>
            <w:r w:rsidRPr="000170CC">
              <w:rPr>
                <w:rFonts w:ascii="Angsana New" w:hAnsi="Angsana New"/>
                <w:sz w:val="30"/>
                <w:szCs w:val="30"/>
              </w:rPr>
              <w:t>(Credit-impaired)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96C10FA" w14:textId="78689617" w:rsidR="00DD54CD" w:rsidRPr="000170CC" w:rsidRDefault="00993FD2" w:rsidP="00BB1144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6,697</w:t>
            </w:r>
          </w:p>
        </w:tc>
        <w:tc>
          <w:tcPr>
            <w:tcW w:w="270" w:type="dxa"/>
          </w:tcPr>
          <w:p w14:paraId="41D44D04" w14:textId="77777777" w:rsidR="00DD54CD" w:rsidRPr="000170CC" w:rsidRDefault="00DD54CD" w:rsidP="00BB1144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14:paraId="089B7896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0170CC">
              <w:rPr>
                <w:rFonts w:ascii="Angsana New" w:hAnsi="Angsana New"/>
                <w:sz w:val="30"/>
                <w:szCs w:val="30"/>
              </w:rPr>
              <w:t>,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792</w:t>
            </w:r>
          </w:p>
        </w:tc>
      </w:tr>
      <w:tr w:rsidR="00DD54CD" w:rsidRPr="000170CC" w14:paraId="2B3FA4E7" w14:textId="77777777" w:rsidTr="00BB1144">
        <w:tc>
          <w:tcPr>
            <w:tcW w:w="7054" w:type="dxa"/>
            <w:vAlign w:val="bottom"/>
          </w:tcPr>
          <w:p w14:paraId="3EE0C8D4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0855251" w14:textId="3E8736C1" w:rsidR="00DD54CD" w:rsidRPr="000170CC" w:rsidRDefault="00993FD2" w:rsidP="00BB1144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71,615</w:t>
            </w:r>
          </w:p>
        </w:tc>
        <w:tc>
          <w:tcPr>
            <w:tcW w:w="270" w:type="dxa"/>
          </w:tcPr>
          <w:p w14:paraId="25B3DD72" w14:textId="77777777" w:rsidR="00DD54CD" w:rsidRPr="000170CC" w:rsidRDefault="00DD54CD" w:rsidP="00BB1144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00432719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84,390</w:t>
            </w:r>
          </w:p>
        </w:tc>
      </w:tr>
      <w:tr w:rsidR="00DD54CD" w:rsidRPr="000170CC" w14:paraId="35899A28" w14:textId="77777777" w:rsidTr="00BB1144">
        <w:tc>
          <w:tcPr>
            <w:tcW w:w="7054" w:type="dxa"/>
            <w:vAlign w:val="bottom"/>
          </w:tcPr>
          <w:p w14:paraId="43A5FBF3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หัก ค่าเผื่อการด้อยค่าสำหรับผลขาดทุนด้านเครดิตที่คาดว่าจะเกิดขึ้น</w:t>
            </w:r>
          </w:p>
        </w:tc>
        <w:tc>
          <w:tcPr>
            <w:tcW w:w="1276" w:type="dxa"/>
          </w:tcPr>
          <w:p w14:paraId="51BF6CD2" w14:textId="2F14249D" w:rsidR="00DD54CD" w:rsidRPr="000170CC" w:rsidRDefault="00993FD2" w:rsidP="00BB1144">
            <w:pPr>
              <w:tabs>
                <w:tab w:val="clear" w:pos="907"/>
                <w:tab w:val="clear" w:pos="1644"/>
                <w:tab w:val="clear" w:pos="1871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(7,090)</w:t>
            </w:r>
          </w:p>
        </w:tc>
        <w:tc>
          <w:tcPr>
            <w:tcW w:w="270" w:type="dxa"/>
          </w:tcPr>
          <w:p w14:paraId="37BEA26F" w14:textId="77777777" w:rsidR="00DD54CD" w:rsidRPr="000170CC" w:rsidRDefault="00DD54CD" w:rsidP="00BB1144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89" w:type="dxa"/>
          </w:tcPr>
          <w:p w14:paraId="276A569D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(9,634)</w:t>
            </w:r>
          </w:p>
        </w:tc>
      </w:tr>
      <w:tr w:rsidR="00DD54CD" w:rsidRPr="000170CC" w14:paraId="6612E70E" w14:textId="77777777" w:rsidTr="00BB1144">
        <w:tc>
          <w:tcPr>
            <w:tcW w:w="7054" w:type="dxa"/>
            <w:vAlign w:val="bottom"/>
          </w:tcPr>
          <w:p w14:paraId="7AEBB131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EF99BA3" w14:textId="16018546" w:rsidR="00DD54CD" w:rsidRPr="000170CC" w:rsidRDefault="00993FD2" w:rsidP="00BB1144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64,525</w:t>
            </w:r>
          </w:p>
        </w:tc>
        <w:tc>
          <w:tcPr>
            <w:tcW w:w="270" w:type="dxa"/>
          </w:tcPr>
          <w:p w14:paraId="08D4995B" w14:textId="77777777" w:rsidR="00DD54CD" w:rsidRPr="000170CC" w:rsidRDefault="00DD54CD" w:rsidP="00BB1144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5F0BE311" w14:textId="77777777" w:rsidR="00DD54CD" w:rsidRPr="000170CC" w:rsidRDefault="00DD54C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74,756</w:t>
            </w:r>
          </w:p>
        </w:tc>
      </w:tr>
    </w:tbl>
    <w:p w14:paraId="7E36E2CB" w14:textId="77777777" w:rsidR="00DD54CD" w:rsidRPr="009E44FF" w:rsidRDefault="00DD54CD" w:rsidP="00DD5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FF0000"/>
          <w:sz w:val="24"/>
          <w:szCs w:val="24"/>
          <w:highlight w:val="yellow"/>
        </w:rPr>
      </w:pPr>
    </w:p>
    <w:p w14:paraId="7EE8730C" w14:textId="2EDEFAAC" w:rsidR="00A8236E" w:rsidRPr="009E44FF" w:rsidRDefault="00DD54CD" w:rsidP="009E4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>ลูกหนี้เงินให้กู้ยืมตามที่แสดงข้างต้นครบกำหนดชำระเป็นรายเดือนด้วยจำนวนเงินเดือนละเท่า</w:t>
      </w:r>
      <w:r w:rsidRPr="000170CC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0170CC">
        <w:rPr>
          <w:rFonts w:ascii="Angsana New" w:hAnsi="Angsana New"/>
          <w:sz w:val="30"/>
          <w:szCs w:val="30"/>
          <w:cs/>
        </w:rPr>
        <w:t>ๆ</w:t>
      </w:r>
      <w:r w:rsidRPr="000170CC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0170CC">
        <w:rPr>
          <w:rFonts w:ascii="Angsana New" w:hAnsi="Angsana New"/>
          <w:sz w:val="30"/>
          <w:szCs w:val="30"/>
          <w:cs/>
        </w:rPr>
        <w:t>กัน ทั้งนี้ลูกหนี้ดังกล่าวข้างต้นมีลักษณะของสัญญาที่มีความเกี่ยวโยงและต่อเนื่องกันกับลูกหนี้ตามสัญญาเช่าซื้อ</w:t>
      </w:r>
    </w:p>
    <w:p w14:paraId="3692A146" w14:textId="77777777" w:rsidR="00CA3C13" w:rsidRPr="000170CC" w:rsidRDefault="00CA3C13" w:rsidP="00CA3C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u w:val="single"/>
        </w:rPr>
      </w:pPr>
      <w:r w:rsidRPr="000170CC">
        <w:rPr>
          <w:rFonts w:ascii="Angsana New" w:hAnsi="Angsana New"/>
          <w:sz w:val="30"/>
          <w:szCs w:val="30"/>
          <w:highlight w:val="yellow"/>
          <w:u w:val="single"/>
          <w:cs/>
        </w:rPr>
        <w:br w:type="page"/>
      </w:r>
      <w:r w:rsidRPr="000170CC">
        <w:rPr>
          <w:rFonts w:ascii="Angsana New" w:hAnsi="Angsana New"/>
          <w:sz w:val="30"/>
          <w:szCs w:val="30"/>
          <w:u w:val="single"/>
          <w:cs/>
        </w:rPr>
        <w:lastRenderedPageBreak/>
        <w:t>ลูกหนี้</w:t>
      </w:r>
      <w:r w:rsidRPr="000170CC">
        <w:rPr>
          <w:rFonts w:ascii="Angsana New" w:hAnsi="Angsana New" w:hint="cs"/>
          <w:sz w:val="30"/>
          <w:szCs w:val="30"/>
          <w:u w:val="single"/>
          <w:cs/>
        </w:rPr>
        <w:t>สินเชื่อรายย่อยเพื่อการประกอบอาชีพ</w:t>
      </w:r>
    </w:p>
    <w:p w14:paraId="3241D578" w14:textId="77777777" w:rsidR="00CA3C13" w:rsidRPr="000170CC" w:rsidRDefault="00CA3C13" w:rsidP="00CA3C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10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1100"/>
        <w:gridCol w:w="231"/>
        <w:gridCol w:w="1100"/>
        <w:gridCol w:w="242"/>
        <w:gridCol w:w="1097"/>
        <w:gridCol w:w="233"/>
        <w:gridCol w:w="1104"/>
        <w:gridCol w:w="240"/>
        <w:gridCol w:w="1104"/>
        <w:gridCol w:w="233"/>
        <w:gridCol w:w="1104"/>
      </w:tblGrid>
      <w:tr w:rsidR="00211551" w:rsidRPr="000170CC" w14:paraId="4F1C081A" w14:textId="77777777" w:rsidTr="007C22E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69B4792" w14:textId="77777777" w:rsidR="00211551" w:rsidRPr="000170CC" w:rsidRDefault="00211551" w:rsidP="00BB114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8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15A306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งบการเงินรวม (พันบาท)</w:t>
            </w:r>
          </w:p>
        </w:tc>
      </w:tr>
      <w:tr w:rsidR="00211551" w:rsidRPr="000170CC" w14:paraId="517AFADB" w14:textId="77777777" w:rsidTr="007C22E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16FAF15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9C5FBE" w14:textId="05C7E40A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11CED1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38289E" w14:textId="7935E92D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11551" w:rsidRPr="000170CC" w14:paraId="700469F1" w14:textId="77777777" w:rsidTr="007C22E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5F68C01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60A83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ADF8B6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2B5600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ส่วนที่ถึง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8F2FD2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2A3B64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2C355CB2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1631EBB0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42B7C4F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C8D1B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ส่วนที่ถึง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0ACE3DAC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2520A270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1551" w:rsidRPr="000170CC" w14:paraId="25D8AB27" w14:textId="77777777" w:rsidTr="007C22E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46138C9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0CC6922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4CEA2FC4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75A0E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19869B7D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C07BA10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2F79E5BC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726F22AD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C924EB2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1C248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06E6FFCE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66F0256D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1551" w:rsidRPr="000170CC" w14:paraId="305F8AB3" w14:textId="77777777" w:rsidTr="007C22E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42AC7DF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425B2C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24B0AAC9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94A7FA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69FCFC2E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63732A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6745CECC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1B5F51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124A641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0AE0F5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5A64EC92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D48782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ระยะยาว</w:t>
            </w:r>
          </w:p>
        </w:tc>
      </w:tr>
      <w:tr w:rsidR="00211551" w:rsidRPr="000170CC" w14:paraId="4764114F" w14:textId="77777777" w:rsidTr="007C22E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C58D443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D3E302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19B8A74F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F74489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380D1682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2551CA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57BFA70C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784A14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7BECF7D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AA962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15B0C635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09C2C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</w:tr>
      <w:tr w:rsidR="00211551" w:rsidRPr="000170CC" w14:paraId="7CC6A1DB" w14:textId="77777777" w:rsidTr="007C22E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8EEEB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ลูกหนี้สินเชื่อรายย่อย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CF2AACD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448F56DC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A040E56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18A6DFF9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4EB080E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57A0EE8E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53ECA5E3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8A4C94F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24CBBF5B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3778CFDD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30CB27E7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211551" w:rsidRPr="000170CC" w14:paraId="4222CF6E" w14:textId="77777777" w:rsidTr="007C22E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C3FB3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170CC">
              <w:rPr>
                <w:rFonts w:ascii="Angsana New" w:hAnsi="Angsana New"/>
                <w:sz w:val="28"/>
                <w:szCs w:val="28"/>
                <w:cs/>
              </w:rPr>
              <w:t>เพื่อการประกอบอาชีพ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1649AA9" w14:textId="180B3E39" w:rsidR="00211551" w:rsidRPr="000170CC" w:rsidRDefault="005E4F69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</w:t>
            </w:r>
            <w:r w:rsidR="00314221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0B8DF6C7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040D84E" w14:textId="08935102" w:rsidR="00211551" w:rsidRPr="000170CC" w:rsidRDefault="005E4F69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</w:t>
            </w:r>
            <w:r w:rsidR="00314221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32B70D87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38EC677" w14:textId="48FB6BDC" w:rsidR="00211551" w:rsidRPr="000170CC" w:rsidRDefault="005E4F69" w:rsidP="005E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07609595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1F571A25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4,542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B92CCF0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79CD08AC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3,963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49D2A77E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3170741A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579</w:t>
            </w:r>
          </w:p>
        </w:tc>
      </w:tr>
      <w:tr w:rsidR="00211551" w:rsidRPr="000170CC" w14:paraId="56CA4295" w14:textId="77777777" w:rsidTr="007C22E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C7B76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ดอกผลค้างรับ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E99492A" w14:textId="6B097811" w:rsidR="00211551" w:rsidRPr="000170CC" w:rsidRDefault="005E4F69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3998AE4B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1634B83" w14:textId="4999E826" w:rsidR="00211551" w:rsidRPr="000170CC" w:rsidRDefault="005E4F69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4954B961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258A171" w14:textId="7065B4F4" w:rsidR="00211551" w:rsidRPr="000170CC" w:rsidRDefault="005E4F69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2D3658C6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18F86CEA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211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D76FD57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28E1AC27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211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74961AD3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3D8FF582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11551" w:rsidRPr="000170CC" w14:paraId="0C1DE784" w14:textId="77777777" w:rsidTr="007C22E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93D79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6821A6" w14:textId="4B703F1B" w:rsidR="00211551" w:rsidRPr="000170CC" w:rsidRDefault="005E4F69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</w:t>
            </w:r>
            <w:r w:rsidR="0031422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7DDFBD36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AADA4" w14:textId="0DF81DED" w:rsidR="00211551" w:rsidRPr="000170CC" w:rsidRDefault="005E4F69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</w:t>
            </w:r>
            <w:r w:rsidR="0031422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16942B25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47F79E" w14:textId="2AAFD947" w:rsidR="00211551" w:rsidRPr="000170CC" w:rsidRDefault="00DA362B" w:rsidP="00DA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5CF345AF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C529E1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4,753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5E49EBD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AA9832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4,174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319D8058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518311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579</w:t>
            </w:r>
          </w:p>
        </w:tc>
      </w:tr>
      <w:tr w:rsidR="00211551" w:rsidRPr="000170CC" w14:paraId="1D939A83" w14:textId="77777777" w:rsidTr="007C22E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7593E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170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170CC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ค่าเผื่อการด้อยค่าสำหรับ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78964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0B9E7ED9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5032D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5607C5F7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26ECC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26A14853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0652F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1167C10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2504C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7BEF4F51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2E338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1551" w:rsidRPr="000170CC" w14:paraId="154F15FE" w14:textId="77777777" w:rsidTr="007C22E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B4BC9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0170CC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740B3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4339F555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5A3B5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1EE62AD3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5B2D8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18AB12A4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6CEF4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86E5B62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47213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11893AF1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6E293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1551" w:rsidRPr="000170CC" w14:paraId="14C8B1BB" w14:textId="77777777" w:rsidTr="007C22E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B7D07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0170CC">
              <w:rPr>
                <w:rFonts w:ascii="Angsana New" w:hAnsi="Angsan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C84185" w14:textId="7F9896E6" w:rsidR="00211551" w:rsidRPr="000170CC" w:rsidRDefault="005E4F69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(239)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0A866C34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F1B50B" w14:textId="378C5388" w:rsidR="00211551" w:rsidRPr="000170CC" w:rsidRDefault="005E4F69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(239)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10BB6301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D1E870" w14:textId="4FA87478" w:rsidR="00211551" w:rsidRPr="000170CC" w:rsidRDefault="005E4F69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32CF110A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CD8C51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(560)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48CD78C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35BA5A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(525)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6A3AD3C7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DB6543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(35)</w:t>
            </w:r>
          </w:p>
        </w:tc>
      </w:tr>
      <w:tr w:rsidR="00211551" w:rsidRPr="000170CC" w14:paraId="3C56553A" w14:textId="77777777" w:rsidTr="007C22E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7061B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923C56" w14:textId="6C3C56BE" w:rsidR="00211551" w:rsidRPr="000170CC" w:rsidRDefault="005E4F69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</w:t>
            </w:r>
            <w:r w:rsidR="0031422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782172E6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41E295" w14:textId="524A9120" w:rsidR="00211551" w:rsidRPr="000170CC" w:rsidRDefault="005E4F69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</w:t>
            </w:r>
            <w:r w:rsidR="0031422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189E3FE1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0554BD" w14:textId="58C07C6B" w:rsidR="00211551" w:rsidRPr="000170CC" w:rsidRDefault="005E4F69" w:rsidP="005E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09907A68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B48D8D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4,193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7A6FC50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2A7BB4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3,649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44D87EC8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84A90E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544</w:t>
            </w:r>
          </w:p>
        </w:tc>
      </w:tr>
    </w:tbl>
    <w:p w14:paraId="5710756D" w14:textId="77777777" w:rsidR="00211551" w:rsidRPr="000170CC" w:rsidRDefault="00211551" w:rsidP="00211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2D75AAE5" w14:textId="493808B5" w:rsidR="00211551" w:rsidRPr="000170CC" w:rsidRDefault="00211551" w:rsidP="00211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0170CC">
        <w:rPr>
          <w:rFonts w:ascii="Angsana New" w:hAnsi="Angsana New"/>
          <w:sz w:val="30"/>
          <w:szCs w:val="30"/>
        </w:rPr>
        <w:t>31</w:t>
      </w:r>
      <w:r w:rsidRPr="000170CC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0170CC">
        <w:rPr>
          <w:rFonts w:ascii="Angsana New" w:hAnsi="Angsana New"/>
          <w:sz w:val="30"/>
          <w:szCs w:val="30"/>
        </w:rPr>
        <w:t xml:space="preserve">2568 </w:t>
      </w:r>
      <w:r w:rsidRPr="000170CC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0170CC">
        <w:rPr>
          <w:rFonts w:ascii="Angsana New" w:hAnsi="Angsana New"/>
          <w:sz w:val="30"/>
          <w:szCs w:val="30"/>
        </w:rPr>
        <w:t>2567</w:t>
      </w:r>
      <w:r w:rsidRPr="000170CC">
        <w:rPr>
          <w:rFonts w:ascii="Angsana New" w:hAnsi="Angsana New" w:hint="cs"/>
          <w:sz w:val="30"/>
          <w:szCs w:val="30"/>
          <w:cs/>
        </w:rPr>
        <w:t xml:space="preserve"> </w:t>
      </w:r>
      <w:r w:rsidRPr="000170CC">
        <w:rPr>
          <w:rFonts w:ascii="Angsana New" w:hAnsi="Angsana New"/>
          <w:sz w:val="30"/>
          <w:szCs w:val="30"/>
          <w:cs/>
        </w:rPr>
        <w:t>ลูกหนี้</w:t>
      </w:r>
      <w:r w:rsidRPr="000170CC">
        <w:rPr>
          <w:rFonts w:ascii="Angsana New" w:hAnsi="Angsana New" w:hint="cs"/>
          <w:sz w:val="30"/>
          <w:szCs w:val="30"/>
          <w:cs/>
        </w:rPr>
        <w:t>สินเชื่อรายย่อยเพื่อการประกอบอาชีพ</w:t>
      </w:r>
      <w:r w:rsidRPr="000170CC">
        <w:rPr>
          <w:rFonts w:ascii="Angsana New" w:hAnsi="Angsana New"/>
          <w:sz w:val="30"/>
          <w:szCs w:val="30"/>
          <w:cs/>
        </w:rPr>
        <w:t>แยกตาม</w:t>
      </w:r>
      <w:r w:rsidRPr="000170CC">
        <w:rPr>
          <w:rFonts w:ascii="Angsana New" w:hAnsi="Angsana New" w:hint="cs"/>
          <w:sz w:val="30"/>
          <w:szCs w:val="30"/>
          <w:cs/>
        </w:rPr>
        <w:t>ประเภทการจัดลำดับขั้นได้ดังนี้</w:t>
      </w:r>
    </w:p>
    <w:p w14:paraId="1629D3EF" w14:textId="77777777" w:rsidR="00211551" w:rsidRPr="000170CC" w:rsidRDefault="00211551" w:rsidP="00211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  <w:cs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7054"/>
        <w:gridCol w:w="1276"/>
        <w:gridCol w:w="270"/>
        <w:gridCol w:w="1289"/>
      </w:tblGrid>
      <w:tr w:rsidR="00211551" w:rsidRPr="000170CC" w14:paraId="72E828D4" w14:textId="77777777" w:rsidTr="00211551">
        <w:tc>
          <w:tcPr>
            <w:tcW w:w="7054" w:type="dxa"/>
            <w:vAlign w:val="bottom"/>
          </w:tcPr>
          <w:p w14:paraId="5DB428E7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6391FEC8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211551" w:rsidRPr="000170CC" w14:paraId="0337AF45" w14:textId="77777777" w:rsidTr="00211551">
        <w:tc>
          <w:tcPr>
            <w:tcW w:w="7054" w:type="dxa"/>
            <w:vAlign w:val="bottom"/>
          </w:tcPr>
          <w:p w14:paraId="360B3E52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862A20F" w14:textId="77777777" w:rsidR="00211551" w:rsidRPr="000170CC" w:rsidRDefault="00211551" w:rsidP="00BB114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val="en-US" w:eastAsia="en-US"/>
              </w:rPr>
            </w:pPr>
            <w:r w:rsidRPr="000170CC">
              <w:rPr>
                <w:lang w:val="en-US" w:eastAsia="en-US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AF00439" w14:textId="77777777" w:rsidR="00211551" w:rsidRPr="000170CC" w:rsidRDefault="00211551" w:rsidP="00BB114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54DED253" w14:textId="77777777" w:rsidR="00211551" w:rsidRPr="000170CC" w:rsidRDefault="00211551" w:rsidP="00BB114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 w:rsidRPr="000170CC">
              <w:rPr>
                <w:lang w:val="en-US" w:eastAsia="en-US"/>
              </w:rPr>
              <w:t>2567</w:t>
            </w:r>
          </w:p>
        </w:tc>
      </w:tr>
      <w:tr w:rsidR="00211551" w:rsidRPr="000170CC" w14:paraId="5F322C51" w14:textId="77777777" w:rsidTr="00BB1144">
        <w:tc>
          <w:tcPr>
            <w:tcW w:w="7054" w:type="dxa"/>
            <w:vAlign w:val="bottom"/>
          </w:tcPr>
          <w:p w14:paraId="0A4B99E0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15AD583" w14:textId="77777777" w:rsidR="00211551" w:rsidRPr="000170CC" w:rsidRDefault="00211551" w:rsidP="00BB1144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64BDB05C" w14:textId="77777777" w:rsidR="00211551" w:rsidRPr="000170CC" w:rsidRDefault="00211551" w:rsidP="00BB1144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5C23A9B3" w14:textId="77777777" w:rsidR="00211551" w:rsidRPr="000170CC" w:rsidRDefault="00211551" w:rsidP="00BB1144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211551" w:rsidRPr="000170CC" w14:paraId="1BBBC981" w14:textId="77777777" w:rsidTr="00BB1144">
        <w:tc>
          <w:tcPr>
            <w:tcW w:w="7054" w:type="dxa"/>
            <w:vAlign w:val="bottom"/>
          </w:tcPr>
          <w:p w14:paraId="22DAF5AC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ลูกหนี้ที่ไม่มีการเพิ่มขึ้นอย่างมีนัยสำคัญของความเสี่ยงด้านเครดิต (</w:t>
            </w:r>
            <w:r w:rsidRPr="000170CC">
              <w:rPr>
                <w:rFonts w:ascii="Angsana New" w:hAnsi="Angsana New"/>
                <w:sz w:val="30"/>
                <w:szCs w:val="30"/>
              </w:rPr>
              <w:t>Performing)</w:t>
            </w:r>
          </w:p>
        </w:tc>
        <w:tc>
          <w:tcPr>
            <w:tcW w:w="1276" w:type="dxa"/>
            <w:vAlign w:val="bottom"/>
          </w:tcPr>
          <w:p w14:paraId="450F7D95" w14:textId="6625E1D8" w:rsidR="00211551" w:rsidRPr="000170CC" w:rsidRDefault="005E4F69" w:rsidP="00BB1144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="0031422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E519C82" w14:textId="77777777" w:rsidR="00211551" w:rsidRPr="000170CC" w:rsidRDefault="00211551" w:rsidP="00BB1144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vAlign w:val="bottom"/>
          </w:tcPr>
          <w:p w14:paraId="1BEE3033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3,510</w:t>
            </w:r>
          </w:p>
        </w:tc>
      </w:tr>
      <w:tr w:rsidR="00211551" w:rsidRPr="000170CC" w14:paraId="4AC0140F" w14:textId="77777777" w:rsidTr="00BB1144">
        <w:tc>
          <w:tcPr>
            <w:tcW w:w="7054" w:type="dxa"/>
            <w:vAlign w:val="bottom"/>
          </w:tcPr>
          <w:p w14:paraId="0E2E1D74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170CC">
              <w:rPr>
                <w:rFonts w:ascii="Angsana New" w:hAnsi="Angsana New"/>
                <w:sz w:val="30"/>
                <w:szCs w:val="30"/>
              </w:rPr>
              <w:t>Under-performing)</w:t>
            </w:r>
          </w:p>
        </w:tc>
        <w:tc>
          <w:tcPr>
            <w:tcW w:w="1276" w:type="dxa"/>
            <w:vAlign w:val="bottom"/>
          </w:tcPr>
          <w:p w14:paraId="1A2C987A" w14:textId="43398128" w:rsidR="00211551" w:rsidRPr="000170CC" w:rsidRDefault="005E4F69" w:rsidP="00BB1144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199</w:t>
            </w:r>
          </w:p>
        </w:tc>
        <w:tc>
          <w:tcPr>
            <w:tcW w:w="270" w:type="dxa"/>
          </w:tcPr>
          <w:p w14:paraId="3BE22FAD" w14:textId="77777777" w:rsidR="00211551" w:rsidRPr="000170CC" w:rsidRDefault="00211551" w:rsidP="00BB1144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vAlign w:val="bottom"/>
          </w:tcPr>
          <w:p w14:paraId="6F4BD1E4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560</w:t>
            </w:r>
          </w:p>
        </w:tc>
      </w:tr>
      <w:tr w:rsidR="00211551" w:rsidRPr="000170CC" w14:paraId="105DE91C" w14:textId="77777777" w:rsidTr="00BB1144">
        <w:tc>
          <w:tcPr>
            <w:tcW w:w="7054" w:type="dxa"/>
            <w:vAlign w:val="bottom"/>
          </w:tcPr>
          <w:p w14:paraId="45CE6395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ลูกหนี้ที่มีการด้อยค่าด้านเครดิต </w:t>
            </w:r>
            <w:r w:rsidRPr="000170CC">
              <w:rPr>
                <w:rFonts w:ascii="Angsana New" w:hAnsi="Angsana New"/>
                <w:sz w:val="30"/>
                <w:szCs w:val="30"/>
              </w:rPr>
              <w:t>(Credit-impaired)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9CF26B2" w14:textId="35ADEA13" w:rsidR="00211551" w:rsidRPr="000170CC" w:rsidRDefault="005E4F69" w:rsidP="00BB1144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301</w:t>
            </w:r>
          </w:p>
        </w:tc>
        <w:tc>
          <w:tcPr>
            <w:tcW w:w="270" w:type="dxa"/>
          </w:tcPr>
          <w:p w14:paraId="3B0C2CCB" w14:textId="77777777" w:rsidR="00211551" w:rsidRPr="000170CC" w:rsidRDefault="00211551" w:rsidP="00BB1144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14:paraId="5D1F2F14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683</w:t>
            </w:r>
          </w:p>
        </w:tc>
      </w:tr>
      <w:tr w:rsidR="00211551" w:rsidRPr="000170CC" w14:paraId="715C3380" w14:textId="77777777" w:rsidTr="00BB1144">
        <w:tc>
          <w:tcPr>
            <w:tcW w:w="7054" w:type="dxa"/>
            <w:vAlign w:val="bottom"/>
          </w:tcPr>
          <w:p w14:paraId="7DC49EA6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B075171" w14:textId="3B09C55D" w:rsidR="00211551" w:rsidRPr="000170CC" w:rsidRDefault="005E4F69" w:rsidP="00BB1144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  <w:r w:rsidR="0031422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2CC6817" w14:textId="77777777" w:rsidR="00211551" w:rsidRPr="000170CC" w:rsidRDefault="00211551" w:rsidP="00BB1144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56C226ED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4,753</w:t>
            </w:r>
          </w:p>
        </w:tc>
      </w:tr>
      <w:tr w:rsidR="00211551" w:rsidRPr="000170CC" w14:paraId="4F0001D6" w14:textId="77777777" w:rsidTr="00BB1144">
        <w:tc>
          <w:tcPr>
            <w:tcW w:w="7054" w:type="dxa"/>
            <w:vAlign w:val="bottom"/>
          </w:tcPr>
          <w:p w14:paraId="7930BACB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หัก ค่าเผื่อการด้อยค่าสำหรับผลขาดทุนด้านเครดิตที่คาดว่าจะเกิดขึ้น</w:t>
            </w:r>
          </w:p>
        </w:tc>
        <w:tc>
          <w:tcPr>
            <w:tcW w:w="1276" w:type="dxa"/>
          </w:tcPr>
          <w:p w14:paraId="5D7B0357" w14:textId="21FF28CF" w:rsidR="00211551" w:rsidRPr="000170CC" w:rsidRDefault="005E4F69" w:rsidP="00BB1144">
            <w:pPr>
              <w:tabs>
                <w:tab w:val="clear" w:pos="907"/>
                <w:tab w:val="clear" w:pos="1644"/>
                <w:tab w:val="clear" w:pos="1871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(239)</w:t>
            </w:r>
          </w:p>
        </w:tc>
        <w:tc>
          <w:tcPr>
            <w:tcW w:w="270" w:type="dxa"/>
          </w:tcPr>
          <w:p w14:paraId="533C1BB6" w14:textId="77777777" w:rsidR="00211551" w:rsidRPr="000170CC" w:rsidRDefault="00211551" w:rsidP="00BB1144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89" w:type="dxa"/>
          </w:tcPr>
          <w:p w14:paraId="43FFFFAA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(560)</w:t>
            </w:r>
          </w:p>
        </w:tc>
      </w:tr>
      <w:tr w:rsidR="00211551" w:rsidRPr="000170CC" w14:paraId="5A5A905B" w14:textId="77777777" w:rsidTr="00BB1144">
        <w:tc>
          <w:tcPr>
            <w:tcW w:w="7054" w:type="dxa"/>
            <w:vAlign w:val="bottom"/>
          </w:tcPr>
          <w:p w14:paraId="4E5349DB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C452B9A" w14:textId="77DB746D" w:rsidR="00211551" w:rsidRPr="000170CC" w:rsidRDefault="00305665" w:rsidP="00BB1144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  <w:r w:rsidR="0031422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4A69301" w14:textId="77777777" w:rsidR="00211551" w:rsidRPr="000170CC" w:rsidRDefault="00211551" w:rsidP="00BB1144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7562621B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4,193</w:t>
            </w:r>
          </w:p>
        </w:tc>
      </w:tr>
      <w:tr w:rsidR="00211551" w:rsidRPr="000170CC" w14:paraId="000C0090" w14:textId="77777777" w:rsidTr="00BB1144">
        <w:tc>
          <w:tcPr>
            <w:tcW w:w="7054" w:type="dxa"/>
            <w:vAlign w:val="bottom"/>
          </w:tcPr>
          <w:p w14:paraId="5F60D849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21565192" w14:textId="77777777" w:rsidR="00211551" w:rsidRPr="000170CC" w:rsidRDefault="00211551" w:rsidP="00BB1144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7841AD8" w14:textId="77777777" w:rsidR="00211551" w:rsidRPr="000170CC" w:rsidRDefault="00211551" w:rsidP="00BB1144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tcBorders>
              <w:top w:val="double" w:sz="4" w:space="0" w:color="auto"/>
            </w:tcBorders>
          </w:tcPr>
          <w:p w14:paraId="72068AE9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68F993E0" w14:textId="77777777" w:rsidR="00211551" w:rsidRPr="000170CC" w:rsidRDefault="00211551" w:rsidP="00CA3C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DFB23DA" w14:textId="77777777" w:rsidR="00211551" w:rsidRPr="000170CC" w:rsidRDefault="00211551" w:rsidP="00CA3C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AABB381" w14:textId="77777777" w:rsidR="00CA3C13" w:rsidRPr="000170CC" w:rsidRDefault="00CA3C13" w:rsidP="004B1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056B122C" w14:textId="108D1161" w:rsidR="00AC2495" w:rsidRPr="000170CC" w:rsidRDefault="00AC2495" w:rsidP="00A30CD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0170CC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lastRenderedPageBreak/>
        <w:t>ลูกหนี้</w:t>
      </w:r>
      <w:r w:rsidR="00DB19D0" w:rsidRPr="000170CC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หมุนเวียน</w:t>
      </w:r>
      <w:r w:rsidRPr="000170CC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อื่น</w:t>
      </w:r>
    </w:p>
    <w:p w14:paraId="18D5DD0B" w14:textId="77777777" w:rsidR="00AC2495" w:rsidRPr="000170CC" w:rsidRDefault="00AC2495" w:rsidP="00AC249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20"/>
          <w:szCs w:val="20"/>
          <w:lang w:eastAsia="zh-CN"/>
        </w:rPr>
      </w:pPr>
    </w:p>
    <w:tbl>
      <w:tblPr>
        <w:tblW w:w="9677" w:type="dxa"/>
        <w:tblLook w:val="01E0" w:firstRow="1" w:lastRow="1" w:firstColumn="1" w:lastColumn="1" w:noHBand="0" w:noVBand="0"/>
      </w:tblPr>
      <w:tblGrid>
        <w:gridCol w:w="3690"/>
        <w:gridCol w:w="1260"/>
        <w:gridCol w:w="270"/>
        <w:gridCol w:w="1335"/>
        <w:gridCol w:w="270"/>
        <w:gridCol w:w="1289"/>
        <w:gridCol w:w="270"/>
        <w:gridCol w:w="1293"/>
      </w:tblGrid>
      <w:tr w:rsidR="00211551" w:rsidRPr="000170CC" w14:paraId="5EA3C90A" w14:textId="77777777" w:rsidTr="00BB1144">
        <w:tc>
          <w:tcPr>
            <w:tcW w:w="3690" w:type="dxa"/>
            <w:vAlign w:val="bottom"/>
          </w:tcPr>
          <w:p w14:paraId="1F57A9FB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7" w:type="dxa"/>
            <w:gridSpan w:val="7"/>
            <w:tcBorders>
              <w:bottom w:val="single" w:sz="4" w:space="0" w:color="auto"/>
            </w:tcBorders>
            <w:vAlign w:val="bottom"/>
          </w:tcPr>
          <w:p w14:paraId="0120B3F1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211551" w:rsidRPr="000170CC" w14:paraId="5229C139" w14:textId="77777777" w:rsidTr="00BB1144">
        <w:tc>
          <w:tcPr>
            <w:tcW w:w="3690" w:type="dxa"/>
            <w:vAlign w:val="bottom"/>
          </w:tcPr>
          <w:p w14:paraId="4C647015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CA6B4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</w:tcBorders>
            <w:vAlign w:val="bottom"/>
          </w:tcPr>
          <w:p w14:paraId="00040F67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CF84E3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1551" w:rsidRPr="000170CC" w14:paraId="066098B0" w14:textId="77777777" w:rsidTr="00BB1144">
        <w:tc>
          <w:tcPr>
            <w:tcW w:w="3690" w:type="dxa"/>
            <w:vAlign w:val="bottom"/>
          </w:tcPr>
          <w:p w14:paraId="5DEAD588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50EB559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2568</w:t>
            </w:r>
          </w:p>
        </w:tc>
        <w:tc>
          <w:tcPr>
            <w:tcW w:w="270" w:type="dxa"/>
          </w:tcPr>
          <w:p w14:paraId="704FE33B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43CD4EB6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365174C2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DF90BBE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2568</w:t>
            </w:r>
          </w:p>
        </w:tc>
        <w:tc>
          <w:tcPr>
            <w:tcW w:w="270" w:type="dxa"/>
          </w:tcPr>
          <w:p w14:paraId="06446CFE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0A15EE38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11551" w:rsidRPr="000170CC" w14:paraId="75842F6C" w14:textId="77777777" w:rsidTr="00BB1144">
        <w:tc>
          <w:tcPr>
            <w:tcW w:w="3690" w:type="dxa"/>
            <w:vAlign w:val="bottom"/>
          </w:tcPr>
          <w:p w14:paraId="42CE5035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FE7EAE6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F2B7E19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429191B9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903DCC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699FA1E9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C134994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7AFA75C0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1551" w:rsidRPr="000170CC" w14:paraId="143A5F6A" w14:textId="77777777" w:rsidTr="00BB1144">
        <w:tc>
          <w:tcPr>
            <w:tcW w:w="3690" w:type="dxa"/>
            <w:vAlign w:val="bottom"/>
          </w:tcPr>
          <w:p w14:paraId="6B1C38FE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34C364BB" w14:textId="4E2D2BC1" w:rsidR="00211551" w:rsidRPr="000170CC" w:rsidRDefault="00BC74A6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10,322</w:t>
            </w:r>
          </w:p>
        </w:tc>
        <w:tc>
          <w:tcPr>
            <w:tcW w:w="270" w:type="dxa"/>
            <w:vAlign w:val="bottom"/>
          </w:tcPr>
          <w:p w14:paraId="46FC2889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52ABD800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12,907</w:t>
            </w:r>
          </w:p>
        </w:tc>
        <w:tc>
          <w:tcPr>
            <w:tcW w:w="270" w:type="dxa"/>
            <w:vAlign w:val="bottom"/>
          </w:tcPr>
          <w:p w14:paraId="258A55BD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4707F00D" w14:textId="5656C189" w:rsidR="00211551" w:rsidRPr="000170CC" w:rsidRDefault="00BC74A6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4,206</w:t>
            </w:r>
          </w:p>
        </w:tc>
        <w:tc>
          <w:tcPr>
            <w:tcW w:w="270" w:type="dxa"/>
            <w:vAlign w:val="bottom"/>
          </w:tcPr>
          <w:p w14:paraId="16910C00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55861758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6,075</w:t>
            </w:r>
          </w:p>
        </w:tc>
      </w:tr>
      <w:tr w:rsidR="00211551" w:rsidRPr="000170CC" w14:paraId="2BCFF399" w14:textId="77777777" w:rsidTr="00BB1144">
        <w:tc>
          <w:tcPr>
            <w:tcW w:w="3690" w:type="dxa"/>
            <w:vAlign w:val="bottom"/>
          </w:tcPr>
          <w:p w14:paraId="1E6B342F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หัก ค่าเผื่อผลขาดทุนจากการด้อยค่า</w:t>
            </w:r>
          </w:p>
        </w:tc>
        <w:tc>
          <w:tcPr>
            <w:tcW w:w="1260" w:type="dxa"/>
            <w:vAlign w:val="bottom"/>
          </w:tcPr>
          <w:p w14:paraId="11BDBE47" w14:textId="34EC3275" w:rsidR="00211551" w:rsidRPr="000170CC" w:rsidRDefault="00BC74A6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(8,520)</w:t>
            </w:r>
          </w:p>
        </w:tc>
        <w:tc>
          <w:tcPr>
            <w:tcW w:w="270" w:type="dxa"/>
            <w:vAlign w:val="bottom"/>
          </w:tcPr>
          <w:p w14:paraId="37395D0B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2EB35221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(8,798)</w:t>
            </w:r>
          </w:p>
        </w:tc>
        <w:tc>
          <w:tcPr>
            <w:tcW w:w="270" w:type="dxa"/>
            <w:vAlign w:val="bottom"/>
          </w:tcPr>
          <w:p w14:paraId="30627B61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4D240557" w14:textId="482B0245" w:rsidR="00211551" w:rsidRPr="000170CC" w:rsidRDefault="00BC74A6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(2,612)</w:t>
            </w:r>
          </w:p>
        </w:tc>
        <w:tc>
          <w:tcPr>
            <w:tcW w:w="270" w:type="dxa"/>
            <w:vAlign w:val="bottom"/>
          </w:tcPr>
          <w:p w14:paraId="79EDB0EB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2EA9312A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(2,612)</w:t>
            </w:r>
          </w:p>
        </w:tc>
      </w:tr>
      <w:tr w:rsidR="00211551" w:rsidRPr="000170CC" w14:paraId="62655C64" w14:textId="77777777" w:rsidTr="00BB1144">
        <w:tc>
          <w:tcPr>
            <w:tcW w:w="3690" w:type="dxa"/>
            <w:vAlign w:val="bottom"/>
          </w:tcPr>
          <w:p w14:paraId="63C0F82A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CFD5D50" w14:textId="641BA6B1" w:rsidR="00211551" w:rsidRPr="000170CC" w:rsidRDefault="00BC74A6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1,802</w:t>
            </w:r>
          </w:p>
        </w:tc>
        <w:tc>
          <w:tcPr>
            <w:tcW w:w="270" w:type="dxa"/>
            <w:vAlign w:val="bottom"/>
          </w:tcPr>
          <w:p w14:paraId="1EF1C225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3BB1D77D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4,109</w:t>
            </w:r>
          </w:p>
        </w:tc>
        <w:tc>
          <w:tcPr>
            <w:tcW w:w="270" w:type="dxa"/>
            <w:vAlign w:val="bottom"/>
          </w:tcPr>
          <w:p w14:paraId="30A4AC47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3871FFC7" w14:textId="21663C83" w:rsidR="00211551" w:rsidRPr="000170CC" w:rsidRDefault="00BC74A6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1,594</w:t>
            </w:r>
          </w:p>
        </w:tc>
        <w:tc>
          <w:tcPr>
            <w:tcW w:w="270" w:type="dxa"/>
            <w:vAlign w:val="bottom"/>
          </w:tcPr>
          <w:p w14:paraId="086E42EC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090A121B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3,463</w:t>
            </w:r>
          </w:p>
        </w:tc>
      </w:tr>
      <w:tr w:rsidR="00211551" w:rsidRPr="000170CC" w14:paraId="037DE13C" w14:textId="77777777" w:rsidTr="00BB1144">
        <w:tc>
          <w:tcPr>
            <w:tcW w:w="3690" w:type="dxa"/>
            <w:vAlign w:val="bottom"/>
          </w:tcPr>
          <w:p w14:paraId="65964636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260" w:type="dxa"/>
            <w:vAlign w:val="bottom"/>
          </w:tcPr>
          <w:p w14:paraId="5110764F" w14:textId="73A1A3F1" w:rsidR="00211551" w:rsidRPr="000170CC" w:rsidRDefault="00BC74A6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32,049</w:t>
            </w:r>
          </w:p>
        </w:tc>
        <w:tc>
          <w:tcPr>
            <w:tcW w:w="270" w:type="dxa"/>
            <w:vAlign w:val="bottom"/>
          </w:tcPr>
          <w:p w14:paraId="7F9795BA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75580963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40,961</w:t>
            </w:r>
          </w:p>
        </w:tc>
        <w:tc>
          <w:tcPr>
            <w:tcW w:w="270" w:type="dxa"/>
            <w:vAlign w:val="bottom"/>
          </w:tcPr>
          <w:p w14:paraId="4D6D0EE1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6BE0A793" w14:textId="15EF390C" w:rsidR="00211551" w:rsidRPr="000170CC" w:rsidRDefault="00BC74A6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10,486</w:t>
            </w:r>
          </w:p>
        </w:tc>
        <w:tc>
          <w:tcPr>
            <w:tcW w:w="270" w:type="dxa"/>
            <w:vAlign w:val="bottom"/>
          </w:tcPr>
          <w:p w14:paraId="2489AA71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505C643A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18,685</w:t>
            </w:r>
          </w:p>
        </w:tc>
      </w:tr>
      <w:tr w:rsidR="00211551" w:rsidRPr="000170CC" w14:paraId="1A4F4730" w14:textId="77777777" w:rsidTr="00BB1144">
        <w:tc>
          <w:tcPr>
            <w:tcW w:w="3690" w:type="dxa"/>
            <w:vAlign w:val="bottom"/>
          </w:tcPr>
          <w:p w14:paraId="0F367E50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60" w:type="dxa"/>
            <w:vAlign w:val="bottom"/>
          </w:tcPr>
          <w:p w14:paraId="3898696D" w14:textId="62615E2D" w:rsidR="00211551" w:rsidRPr="000170CC" w:rsidRDefault="00BC74A6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9,009</w:t>
            </w:r>
          </w:p>
        </w:tc>
        <w:tc>
          <w:tcPr>
            <w:tcW w:w="270" w:type="dxa"/>
            <w:vAlign w:val="bottom"/>
          </w:tcPr>
          <w:p w14:paraId="4A115470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15E11E5D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5,241</w:t>
            </w:r>
          </w:p>
        </w:tc>
        <w:tc>
          <w:tcPr>
            <w:tcW w:w="270" w:type="dxa"/>
            <w:vAlign w:val="bottom"/>
          </w:tcPr>
          <w:p w14:paraId="785688CF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2ACB61CA" w14:textId="0D6D0F5E" w:rsidR="00211551" w:rsidRPr="000170CC" w:rsidRDefault="00BC74A6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7,575</w:t>
            </w:r>
          </w:p>
        </w:tc>
        <w:tc>
          <w:tcPr>
            <w:tcW w:w="270" w:type="dxa"/>
            <w:vAlign w:val="bottom"/>
          </w:tcPr>
          <w:p w14:paraId="57734E22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7D8960B0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3,685</w:t>
            </w:r>
          </w:p>
        </w:tc>
      </w:tr>
      <w:tr w:rsidR="00211551" w:rsidRPr="000170CC" w14:paraId="45C5AF7A" w14:textId="77777777" w:rsidTr="00BB1144">
        <w:tc>
          <w:tcPr>
            <w:tcW w:w="3690" w:type="dxa"/>
            <w:vAlign w:val="bottom"/>
          </w:tcPr>
          <w:p w14:paraId="6E6AAAAA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รายได้ค้างรับจากการให้เช่ารถจักรยานยนต์</w:t>
            </w:r>
          </w:p>
        </w:tc>
        <w:tc>
          <w:tcPr>
            <w:tcW w:w="1260" w:type="dxa"/>
            <w:vAlign w:val="bottom"/>
          </w:tcPr>
          <w:p w14:paraId="0D223EBC" w14:textId="18994125" w:rsidR="00211551" w:rsidRPr="000170CC" w:rsidRDefault="00BC74A6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1,039</w:t>
            </w:r>
          </w:p>
        </w:tc>
        <w:tc>
          <w:tcPr>
            <w:tcW w:w="270" w:type="dxa"/>
            <w:vAlign w:val="bottom"/>
          </w:tcPr>
          <w:p w14:paraId="75CD7940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66B18CFA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1,688</w:t>
            </w:r>
          </w:p>
        </w:tc>
        <w:tc>
          <w:tcPr>
            <w:tcW w:w="270" w:type="dxa"/>
            <w:vAlign w:val="bottom"/>
          </w:tcPr>
          <w:p w14:paraId="447A2F0F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1E6C1CEE" w14:textId="616A7C60" w:rsidR="00211551" w:rsidRPr="000170CC" w:rsidRDefault="00BC74A6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1,039</w:t>
            </w:r>
          </w:p>
        </w:tc>
        <w:tc>
          <w:tcPr>
            <w:tcW w:w="270" w:type="dxa"/>
            <w:vAlign w:val="bottom"/>
          </w:tcPr>
          <w:p w14:paraId="349E9F11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44492964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1,688</w:t>
            </w:r>
          </w:p>
        </w:tc>
      </w:tr>
      <w:tr w:rsidR="00211551" w:rsidRPr="000170CC" w14:paraId="51957DE0" w14:textId="77777777" w:rsidTr="00BB1144">
        <w:tc>
          <w:tcPr>
            <w:tcW w:w="3690" w:type="dxa"/>
            <w:vAlign w:val="bottom"/>
          </w:tcPr>
          <w:p w14:paraId="4BE9C678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26FB9B1" w14:textId="56970746" w:rsidR="00211551" w:rsidRPr="000170CC" w:rsidRDefault="009B3903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270" w:type="dxa"/>
            <w:vAlign w:val="bottom"/>
          </w:tcPr>
          <w:p w14:paraId="73339BCE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1DED2C3E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299</w:t>
            </w:r>
          </w:p>
        </w:tc>
        <w:tc>
          <w:tcPr>
            <w:tcW w:w="270" w:type="dxa"/>
            <w:vAlign w:val="bottom"/>
          </w:tcPr>
          <w:p w14:paraId="2EC70A7C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14:paraId="24EA0739" w14:textId="73F7D08D" w:rsidR="00211551" w:rsidRPr="000170CC" w:rsidRDefault="00BC74A6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  <w:r w:rsidR="00C6621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4123D6D2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16F50A36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187</w:t>
            </w:r>
          </w:p>
        </w:tc>
      </w:tr>
      <w:tr w:rsidR="00211551" w:rsidRPr="000170CC" w14:paraId="724A840A" w14:textId="77777777" w:rsidTr="00BB1144">
        <w:tc>
          <w:tcPr>
            <w:tcW w:w="3690" w:type="dxa"/>
            <w:vAlign w:val="bottom"/>
          </w:tcPr>
          <w:p w14:paraId="6F0AE66B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36943B" w14:textId="26AFB99F" w:rsidR="00211551" w:rsidRPr="000170CC" w:rsidRDefault="00BC74A6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44,</w:t>
            </w:r>
            <w:r w:rsidR="009B3903">
              <w:rPr>
                <w:rFonts w:ascii="Angsana New" w:hAnsi="Angsana New"/>
                <w:sz w:val="30"/>
                <w:szCs w:val="30"/>
              </w:rPr>
              <w:t>549</w:t>
            </w:r>
          </w:p>
        </w:tc>
        <w:tc>
          <w:tcPr>
            <w:tcW w:w="270" w:type="dxa"/>
            <w:vAlign w:val="bottom"/>
          </w:tcPr>
          <w:p w14:paraId="18E14A91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F659D2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52,298</w:t>
            </w:r>
          </w:p>
        </w:tc>
        <w:tc>
          <w:tcPr>
            <w:tcW w:w="270" w:type="dxa"/>
            <w:vAlign w:val="bottom"/>
          </w:tcPr>
          <w:p w14:paraId="26E08929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FAA265" w14:textId="36DC732E" w:rsidR="00211551" w:rsidRPr="000170CC" w:rsidRDefault="00BC74A6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21,02</w:t>
            </w:r>
            <w:r w:rsidR="00C6621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4034AE85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17F623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27,708</w:t>
            </w:r>
          </w:p>
        </w:tc>
      </w:tr>
    </w:tbl>
    <w:p w14:paraId="492158C7" w14:textId="77777777" w:rsidR="00211551" w:rsidRPr="000170CC" w:rsidRDefault="00211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14:paraId="10AA1F2D" w14:textId="40C04115" w:rsidR="00A30CD0" w:rsidRPr="000170CC" w:rsidRDefault="00A30CD0" w:rsidP="00A30CD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29"/>
          <w:szCs w:val="29"/>
          <w:lang w:eastAsia="zh-CN"/>
        </w:rPr>
      </w:pPr>
      <w:r w:rsidRPr="000170CC">
        <w:rPr>
          <w:rFonts w:ascii="Angsana New" w:eastAsia="SimSun" w:hAnsi="Angsana New"/>
          <w:b/>
          <w:bCs/>
          <w:sz w:val="29"/>
          <w:szCs w:val="29"/>
          <w:cs/>
          <w:lang w:eastAsia="zh-CN"/>
        </w:rPr>
        <w:t>เงินให้กู้ยืมแก่กิจการอื่น</w:t>
      </w:r>
    </w:p>
    <w:p w14:paraId="697AAEC1" w14:textId="77777777" w:rsidR="00A30CD0" w:rsidRPr="000170CC" w:rsidRDefault="00A30CD0" w:rsidP="00781DD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both"/>
        <w:rPr>
          <w:rFonts w:ascii="Angsana New" w:eastAsia="SimSun" w:hAnsi="Angsana New"/>
          <w:sz w:val="20"/>
          <w:szCs w:val="20"/>
          <w:highlight w:val="yellow"/>
          <w:lang w:eastAsia="zh-CN"/>
        </w:rPr>
      </w:pPr>
    </w:p>
    <w:tbl>
      <w:tblPr>
        <w:tblW w:w="9585" w:type="dxa"/>
        <w:tblLook w:val="04A0" w:firstRow="1" w:lastRow="0" w:firstColumn="1" w:lastColumn="0" w:noHBand="0" w:noVBand="1"/>
      </w:tblPr>
      <w:tblGrid>
        <w:gridCol w:w="6518"/>
        <w:gridCol w:w="236"/>
        <w:gridCol w:w="1276"/>
        <w:gridCol w:w="236"/>
        <w:gridCol w:w="1319"/>
      </w:tblGrid>
      <w:tr w:rsidR="00CA3C13" w:rsidRPr="000170CC" w14:paraId="4F3EAF12" w14:textId="77777777" w:rsidTr="00CA3C13">
        <w:tc>
          <w:tcPr>
            <w:tcW w:w="6518" w:type="dxa"/>
          </w:tcPr>
          <w:p w14:paraId="228EFECD" w14:textId="77777777" w:rsidR="00CA3C13" w:rsidRPr="000170CC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9"/>
                <w:szCs w:val="29"/>
                <w:lang w:eastAsia="zh-CN"/>
              </w:rPr>
            </w:pPr>
          </w:p>
        </w:tc>
        <w:tc>
          <w:tcPr>
            <w:tcW w:w="236" w:type="dxa"/>
          </w:tcPr>
          <w:p w14:paraId="62D1CC65" w14:textId="77777777" w:rsidR="00CA3C13" w:rsidRPr="000170CC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9"/>
                <w:szCs w:val="29"/>
                <w:lang w:eastAsia="zh-CN"/>
              </w:rPr>
            </w:pPr>
          </w:p>
        </w:tc>
        <w:tc>
          <w:tcPr>
            <w:tcW w:w="2831" w:type="dxa"/>
            <w:gridSpan w:val="3"/>
            <w:tcBorders>
              <w:bottom w:val="single" w:sz="4" w:space="0" w:color="auto"/>
            </w:tcBorders>
          </w:tcPr>
          <w:p w14:paraId="259B3B4D" w14:textId="77777777" w:rsidR="00CA3C13" w:rsidRPr="000170CC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170CC">
              <w:rPr>
                <w:rFonts w:ascii="Angsana New" w:hAnsi="Angsana New" w:hint="cs"/>
                <w:sz w:val="29"/>
                <w:szCs w:val="29"/>
                <w:cs/>
              </w:rPr>
              <w:t>พันบาท</w:t>
            </w:r>
          </w:p>
        </w:tc>
      </w:tr>
      <w:tr w:rsidR="00CA3C13" w:rsidRPr="000170CC" w14:paraId="01BECF81" w14:textId="77777777" w:rsidTr="0018126A">
        <w:tc>
          <w:tcPr>
            <w:tcW w:w="6518" w:type="dxa"/>
          </w:tcPr>
          <w:p w14:paraId="32CF24ED" w14:textId="77777777" w:rsidR="00CA3C13" w:rsidRPr="000170CC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9"/>
                <w:szCs w:val="29"/>
                <w:lang w:eastAsia="zh-CN"/>
              </w:rPr>
            </w:pPr>
          </w:p>
        </w:tc>
        <w:tc>
          <w:tcPr>
            <w:tcW w:w="236" w:type="dxa"/>
          </w:tcPr>
          <w:p w14:paraId="4FC85457" w14:textId="77777777" w:rsidR="00CA3C13" w:rsidRPr="000170CC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9"/>
                <w:szCs w:val="29"/>
                <w:lang w:eastAsia="zh-CN"/>
              </w:rPr>
            </w:pPr>
          </w:p>
        </w:tc>
        <w:tc>
          <w:tcPr>
            <w:tcW w:w="2831" w:type="dxa"/>
            <w:gridSpan w:val="3"/>
            <w:tcBorders>
              <w:top w:val="single" w:sz="4" w:space="0" w:color="auto"/>
            </w:tcBorders>
          </w:tcPr>
          <w:p w14:paraId="535868F1" w14:textId="77777777" w:rsidR="00CA3C13" w:rsidRPr="000170CC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9"/>
                <w:szCs w:val="29"/>
                <w:lang w:eastAsia="zh-CN"/>
              </w:rPr>
            </w:pPr>
            <w:r w:rsidRPr="000170CC">
              <w:rPr>
                <w:rFonts w:ascii="Angsana New" w:hAnsi="Angsana New"/>
                <w:sz w:val="29"/>
                <w:szCs w:val="29"/>
                <w:cs/>
              </w:rPr>
              <w:t>งบการเงิน</w:t>
            </w:r>
            <w:r w:rsidRPr="000170CC">
              <w:rPr>
                <w:rFonts w:ascii="Angsana New" w:hAnsi="Angsana New" w:hint="cs"/>
                <w:sz w:val="29"/>
                <w:szCs w:val="29"/>
                <w:cs/>
              </w:rPr>
              <w:t>รวม/</w:t>
            </w:r>
          </w:p>
        </w:tc>
      </w:tr>
      <w:tr w:rsidR="00CA3C13" w:rsidRPr="000170CC" w14:paraId="5F1723F8" w14:textId="77777777" w:rsidTr="0018126A">
        <w:tc>
          <w:tcPr>
            <w:tcW w:w="6518" w:type="dxa"/>
          </w:tcPr>
          <w:p w14:paraId="102B3533" w14:textId="77777777" w:rsidR="00CA3C13" w:rsidRPr="000170CC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9"/>
                <w:szCs w:val="29"/>
                <w:lang w:eastAsia="zh-CN"/>
              </w:rPr>
            </w:pPr>
          </w:p>
        </w:tc>
        <w:tc>
          <w:tcPr>
            <w:tcW w:w="236" w:type="dxa"/>
          </w:tcPr>
          <w:p w14:paraId="64A494E2" w14:textId="77777777" w:rsidR="00CA3C13" w:rsidRPr="000170CC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9"/>
                <w:szCs w:val="29"/>
                <w:lang w:eastAsia="zh-CN"/>
              </w:rPr>
            </w:pPr>
          </w:p>
        </w:tc>
        <w:tc>
          <w:tcPr>
            <w:tcW w:w="2831" w:type="dxa"/>
            <w:gridSpan w:val="3"/>
            <w:tcBorders>
              <w:bottom w:val="single" w:sz="4" w:space="0" w:color="auto"/>
            </w:tcBorders>
          </w:tcPr>
          <w:p w14:paraId="18F08B27" w14:textId="77777777" w:rsidR="00CA3C13" w:rsidRPr="000170CC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9"/>
                <w:szCs w:val="29"/>
                <w:lang w:eastAsia="zh-CN"/>
              </w:rPr>
            </w:pPr>
            <w:r w:rsidRPr="000170CC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211551" w:rsidRPr="000170CC" w14:paraId="79C96F65" w14:textId="77777777" w:rsidTr="0018126A">
        <w:tc>
          <w:tcPr>
            <w:tcW w:w="6518" w:type="dxa"/>
          </w:tcPr>
          <w:p w14:paraId="1D4F47F4" w14:textId="77777777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9"/>
                <w:szCs w:val="29"/>
                <w:lang w:eastAsia="zh-CN"/>
              </w:rPr>
            </w:pPr>
          </w:p>
        </w:tc>
        <w:tc>
          <w:tcPr>
            <w:tcW w:w="236" w:type="dxa"/>
          </w:tcPr>
          <w:p w14:paraId="058815DD" w14:textId="77777777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9"/>
                <w:szCs w:val="29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0BB77EE" w14:textId="0268BAF3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9"/>
                <w:szCs w:val="29"/>
                <w:lang w:eastAsia="zh-CN"/>
              </w:rPr>
            </w:pPr>
            <w:r w:rsidRPr="000170CC">
              <w:rPr>
                <w:rFonts w:ascii="Angsana New" w:eastAsia="SimSun" w:hAnsi="Angsana New"/>
                <w:sz w:val="29"/>
                <w:szCs w:val="29"/>
                <w:lang w:eastAsia="zh-CN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2F4CB97" w14:textId="77777777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9"/>
                <w:szCs w:val="29"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14:paraId="4433296F" w14:textId="1363CA29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9"/>
                <w:szCs w:val="29"/>
                <w:lang w:eastAsia="zh-CN"/>
              </w:rPr>
            </w:pPr>
            <w:r w:rsidRPr="000170CC">
              <w:rPr>
                <w:rFonts w:ascii="Angsana New" w:hAnsi="Angsana New"/>
                <w:sz w:val="29"/>
                <w:szCs w:val="29"/>
              </w:rPr>
              <w:t>2567</w:t>
            </w:r>
          </w:p>
        </w:tc>
      </w:tr>
      <w:tr w:rsidR="00211551" w:rsidRPr="000170CC" w14:paraId="7BA842B1" w14:textId="77777777" w:rsidTr="00CA3C13">
        <w:tc>
          <w:tcPr>
            <w:tcW w:w="6518" w:type="dxa"/>
          </w:tcPr>
          <w:p w14:paraId="3FC3815C" w14:textId="77777777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lang w:eastAsia="zh-CN"/>
              </w:rPr>
            </w:pPr>
          </w:p>
        </w:tc>
        <w:tc>
          <w:tcPr>
            <w:tcW w:w="236" w:type="dxa"/>
          </w:tcPr>
          <w:p w14:paraId="4A467013" w14:textId="77777777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highlight w:val="yellow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B4677F3" w14:textId="77777777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29746019" w14:textId="77777777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highlight w:val="yellow"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7097691C" w14:textId="77777777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lang w:eastAsia="zh-CN"/>
              </w:rPr>
            </w:pPr>
          </w:p>
        </w:tc>
      </w:tr>
      <w:tr w:rsidR="00211551" w:rsidRPr="000170CC" w14:paraId="6FDEC989" w14:textId="77777777" w:rsidTr="00CA3C13">
        <w:tc>
          <w:tcPr>
            <w:tcW w:w="6518" w:type="dxa"/>
          </w:tcPr>
          <w:p w14:paraId="01137352" w14:textId="77777777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9"/>
                <w:szCs w:val="29"/>
                <w:lang w:eastAsia="zh-CN"/>
              </w:rPr>
            </w:pPr>
            <w:r w:rsidRPr="000170CC">
              <w:rPr>
                <w:rFonts w:ascii="Angsana New" w:hAnsi="Angsana New" w:hint="cs"/>
                <w:sz w:val="29"/>
                <w:szCs w:val="29"/>
                <w:cs/>
              </w:rPr>
              <w:t>เงินให้กู้ยืมแก่กิจการอื่น</w:t>
            </w:r>
          </w:p>
        </w:tc>
        <w:tc>
          <w:tcPr>
            <w:tcW w:w="236" w:type="dxa"/>
          </w:tcPr>
          <w:p w14:paraId="623BBD5F" w14:textId="77777777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9"/>
                <w:szCs w:val="29"/>
                <w:highlight w:val="yellow"/>
                <w:lang w:eastAsia="zh-CN"/>
              </w:rPr>
            </w:pPr>
          </w:p>
        </w:tc>
        <w:tc>
          <w:tcPr>
            <w:tcW w:w="1276" w:type="dxa"/>
          </w:tcPr>
          <w:p w14:paraId="28DCC247" w14:textId="36194E04" w:rsidR="00211551" w:rsidRPr="000170CC" w:rsidRDefault="00BC74A6" w:rsidP="0021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16,684</w:t>
            </w:r>
          </w:p>
        </w:tc>
        <w:tc>
          <w:tcPr>
            <w:tcW w:w="236" w:type="dxa"/>
          </w:tcPr>
          <w:p w14:paraId="3815D7CA" w14:textId="77777777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9"/>
                <w:szCs w:val="29"/>
                <w:highlight w:val="yellow"/>
                <w:lang w:eastAsia="zh-CN"/>
              </w:rPr>
            </w:pPr>
          </w:p>
        </w:tc>
        <w:tc>
          <w:tcPr>
            <w:tcW w:w="1319" w:type="dxa"/>
          </w:tcPr>
          <w:p w14:paraId="39042A7D" w14:textId="58DB1C0B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0170CC">
              <w:rPr>
                <w:rFonts w:ascii="Angsana New" w:hAnsi="Angsana New"/>
                <w:sz w:val="29"/>
                <w:szCs w:val="29"/>
              </w:rPr>
              <w:t>21,443</w:t>
            </w:r>
          </w:p>
        </w:tc>
      </w:tr>
      <w:tr w:rsidR="00211551" w:rsidRPr="000170CC" w14:paraId="0685889A" w14:textId="77777777" w:rsidTr="00CA3C13">
        <w:tc>
          <w:tcPr>
            <w:tcW w:w="6518" w:type="dxa"/>
          </w:tcPr>
          <w:p w14:paraId="50E67B96" w14:textId="77777777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9"/>
                <w:szCs w:val="29"/>
                <w:lang w:eastAsia="zh-CN"/>
              </w:rPr>
            </w:pPr>
            <w:r w:rsidRPr="000170CC">
              <w:rPr>
                <w:rFonts w:ascii="Angsana New" w:hAnsi="Angsana New" w:hint="cs"/>
                <w:sz w:val="29"/>
                <w:szCs w:val="29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236" w:type="dxa"/>
          </w:tcPr>
          <w:p w14:paraId="35201C35" w14:textId="77777777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9"/>
                <w:szCs w:val="29"/>
                <w:highlight w:val="yellow"/>
                <w:lang w:eastAsia="zh-C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BE6FA9E" w14:textId="3232D50D" w:rsidR="00211551" w:rsidRPr="000170CC" w:rsidRDefault="00BC74A6" w:rsidP="0021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(3,001)</w:t>
            </w:r>
          </w:p>
        </w:tc>
        <w:tc>
          <w:tcPr>
            <w:tcW w:w="236" w:type="dxa"/>
          </w:tcPr>
          <w:p w14:paraId="57293F50" w14:textId="77777777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9"/>
                <w:szCs w:val="29"/>
                <w:highlight w:val="yellow"/>
                <w:lang w:eastAsia="zh-CN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646EB794" w14:textId="05305DB0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0170CC">
              <w:rPr>
                <w:rFonts w:ascii="Angsana New" w:hAnsi="Angsana New"/>
                <w:sz w:val="29"/>
                <w:szCs w:val="29"/>
              </w:rPr>
              <w:t>(13,334)</w:t>
            </w:r>
          </w:p>
        </w:tc>
      </w:tr>
      <w:tr w:rsidR="00211551" w:rsidRPr="000170CC" w14:paraId="1DFDC5BE" w14:textId="77777777" w:rsidTr="00684C27">
        <w:tc>
          <w:tcPr>
            <w:tcW w:w="6518" w:type="dxa"/>
          </w:tcPr>
          <w:p w14:paraId="4BD63BA2" w14:textId="77777777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9"/>
                <w:szCs w:val="29"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9"/>
                <w:szCs w:val="29"/>
                <w:cs/>
                <w:lang w:eastAsia="zh-CN"/>
              </w:rPr>
              <w:t>สุทธิ</w:t>
            </w:r>
          </w:p>
        </w:tc>
        <w:tc>
          <w:tcPr>
            <w:tcW w:w="236" w:type="dxa"/>
          </w:tcPr>
          <w:p w14:paraId="74BA9ED3" w14:textId="77777777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9"/>
                <w:szCs w:val="29"/>
                <w:highlight w:val="yellow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66BF0DA" w14:textId="7ED1F205" w:rsidR="00211551" w:rsidRPr="000170CC" w:rsidRDefault="00BC74A6" w:rsidP="0021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13,683</w:t>
            </w:r>
          </w:p>
        </w:tc>
        <w:tc>
          <w:tcPr>
            <w:tcW w:w="236" w:type="dxa"/>
          </w:tcPr>
          <w:p w14:paraId="660399C2" w14:textId="77777777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9"/>
                <w:szCs w:val="29"/>
                <w:highlight w:val="yellow"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</w:tcPr>
          <w:p w14:paraId="332E9B04" w14:textId="7285C05D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0170CC">
              <w:rPr>
                <w:rFonts w:ascii="Angsana New" w:hAnsi="Angsana New"/>
                <w:sz w:val="29"/>
                <w:szCs w:val="29"/>
              </w:rPr>
              <w:t>8,109</w:t>
            </w:r>
          </w:p>
        </w:tc>
      </w:tr>
    </w:tbl>
    <w:p w14:paraId="2B97C2F8" w14:textId="77777777" w:rsidR="0072382A" w:rsidRPr="000170CC" w:rsidRDefault="0072382A" w:rsidP="00CA3C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73DB95A" w14:textId="52776E00" w:rsidR="00366873" w:rsidRDefault="00211551" w:rsidP="00DB1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 w:hint="cs"/>
          <w:spacing w:val="-4"/>
          <w:sz w:val="30"/>
          <w:szCs w:val="30"/>
          <w:cs/>
        </w:rPr>
        <w:t>เงินให้กู้ยืมแก่กิจการอื่นชนิดไม่มีหลักประกันประกอบด้วย (</w:t>
      </w:r>
      <w:r w:rsidRPr="000170CC">
        <w:rPr>
          <w:rFonts w:ascii="Angsana New" w:hAnsi="Angsana New" w:hint="cs"/>
          <w:spacing w:val="-4"/>
          <w:sz w:val="30"/>
          <w:szCs w:val="30"/>
        </w:rPr>
        <w:t>1</w:t>
      </w:r>
      <w:r w:rsidRPr="000170CC">
        <w:rPr>
          <w:rFonts w:ascii="Angsana New" w:hAnsi="Angsana New" w:hint="cs"/>
          <w:spacing w:val="-4"/>
          <w:sz w:val="30"/>
          <w:szCs w:val="30"/>
          <w:cs/>
        </w:rPr>
        <w:t>) เงินให้กู้ยืมแก่บริษัทที่ไม่เกี่ยวข้องกันในประเทศแห่งหนึ่ง</w:t>
      </w:r>
      <w:r w:rsidRPr="000170CC">
        <w:rPr>
          <w:rFonts w:ascii="Angsana New" w:hAnsi="Angsana New"/>
          <w:spacing w:val="-4"/>
          <w:sz w:val="30"/>
          <w:szCs w:val="30"/>
          <w:cs/>
        </w:rPr>
        <w:t>ซึ่งดำเนินธุรกิจเกี่ยวกับการ</w:t>
      </w:r>
      <w:r w:rsidRPr="000170CC">
        <w:rPr>
          <w:rFonts w:ascii="Angsana New" w:hAnsi="Angsana New" w:hint="cs"/>
          <w:spacing w:val="-4"/>
          <w:sz w:val="30"/>
          <w:szCs w:val="30"/>
          <w:cs/>
        </w:rPr>
        <w:t>จำหน่ายแผงโซล่าเซลล์จำนวน</w:t>
      </w:r>
      <w:r w:rsidRPr="000170CC">
        <w:rPr>
          <w:rFonts w:ascii="Angsana New" w:hAnsi="Angsana New"/>
          <w:spacing w:val="-4"/>
          <w:sz w:val="30"/>
          <w:szCs w:val="30"/>
        </w:rPr>
        <w:t xml:space="preserve"> </w:t>
      </w:r>
      <w:r w:rsidR="00BC74A6">
        <w:rPr>
          <w:rFonts w:ascii="Angsana New" w:hAnsi="Angsana New"/>
          <w:spacing w:val="-4"/>
          <w:sz w:val="30"/>
          <w:szCs w:val="30"/>
        </w:rPr>
        <w:t>6.9</w:t>
      </w:r>
      <w:r w:rsidRPr="000170CC">
        <w:rPr>
          <w:rFonts w:ascii="Angsana New" w:hAnsi="Angsana New"/>
          <w:spacing w:val="-4"/>
          <w:sz w:val="30"/>
          <w:szCs w:val="30"/>
        </w:rPr>
        <w:t xml:space="preserve"> </w:t>
      </w:r>
      <w:r w:rsidRPr="000170CC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 w:rsidR="009C59E6" w:rsidRPr="000170CC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9C59E6" w:rsidRPr="000170CC">
        <w:rPr>
          <w:rFonts w:ascii="Angsana New" w:hAnsi="Angsana New"/>
          <w:spacing w:val="-4"/>
          <w:sz w:val="30"/>
          <w:szCs w:val="30"/>
        </w:rPr>
        <w:t xml:space="preserve">10.2 </w:t>
      </w:r>
      <w:r w:rsidR="009C59E6" w:rsidRPr="000170CC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 w:rsidRPr="000170CC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Pr="000170CC">
        <w:rPr>
          <w:rFonts w:ascii="Angsana New" w:hAnsi="Angsana New"/>
          <w:sz w:val="30"/>
          <w:szCs w:val="30"/>
        </w:rPr>
        <w:t xml:space="preserve">31 </w:t>
      </w:r>
      <w:r w:rsidRPr="000170CC">
        <w:rPr>
          <w:rFonts w:ascii="Angsana New" w:hAnsi="Angsana New"/>
          <w:sz w:val="30"/>
          <w:szCs w:val="30"/>
          <w:cs/>
        </w:rPr>
        <w:t>ธันวาคม</w:t>
      </w:r>
      <w:r w:rsidRPr="000170CC">
        <w:rPr>
          <w:rFonts w:ascii="Angsana New" w:hAnsi="Angsana New"/>
          <w:spacing w:val="-4"/>
          <w:sz w:val="30"/>
          <w:szCs w:val="30"/>
        </w:rPr>
        <w:t xml:space="preserve"> </w:t>
      </w:r>
      <w:r w:rsidRPr="000170CC">
        <w:rPr>
          <w:rFonts w:ascii="Angsana New" w:hAnsi="Angsana New" w:hint="cs"/>
          <w:spacing w:val="-4"/>
          <w:sz w:val="30"/>
          <w:szCs w:val="30"/>
        </w:rPr>
        <w:t>256</w:t>
      </w:r>
      <w:r w:rsidRPr="000170CC">
        <w:rPr>
          <w:rFonts w:ascii="Angsana New" w:hAnsi="Angsana New"/>
          <w:spacing w:val="-4"/>
          <w:sz w:val="30"/>
          <w:szCs w:val="30"/>
        </w:rPr>
        <w:t>8</w:t>
      </w:r>
      <w:r w:rsidRPr="000170C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9C59E6" w:rsidRPr="000170CC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Pr="000170CC">
        <w:rPr>
          <w:rFonts w:ascii="Angsana New" w:hAnsi="Angsana New"/>
          <w:sz w:val="30"/>
          <w:szCs w:val="30"/>
        </w:rPr>
        <w:t>2567</w:t>
      </w:r>
      <w:r w:rsidR="009C59E6" w:rsidRPr="000170CC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0170CC">
        <w:rPr>
          <w:rFonts w:ascii="Angsana New" w:hAnsi="Angsana New" w:hint="cs"/>
          <w:sz w:val="30"/>
          <w:szCs w:val="30"/>
          <w:cs/>
        </w:rPr>
        <w:t xml:space="preserve"> อัตรา</w:t>
      </w:r>
      <w:r w:rsidRPr="000170CC">
        <w:rPr>
          <w:rFonts w:ascii="Angsana New" w:hAnsi="Angsana New"/>
          <w:sz w:val="30"/>
          <w:szCs w:val="30"/>
          <w:cs/>
        </w:rPr>
        <w:t xml:space="preserve">ดอกเบี้ยร้อยละ </w:t>
      </w:r>
      <w:r w:rsidRPr="000170CC">
        <w:rPr>
          <w:rFonts w:ascii="Angsana New" w:hAnsi="Angsana New"/>
          <w:sz w:val="30"/>
          <w:szCs w:val="30"/>
        </w:rPr>
        <w:t xml:space="preserve">10 </w:t>
      </w:r>
      <w:r w:rsidRPr="000170CC">
        <w:rPr>
          <w:rFonts w:ascii="Angsana New" w:hAnsi="Angsana New"/>
          <w:sz w:val="30"/>
          <w:szCs w:val="30"/>
          <w:cs/>
        </w:rPr>
        <w:t>ต่อปี</w:t>
      </w:r>
      <w:r w:rsidRPr="000170CC">
        <w:rPr>
          <w:rFonts w:ascii="Angsana New" w:hAnsi="Angsana New"/>
          <w:sz w:val="30"/>
          <w:szCs w:val="30"/>
        </w:rPr>
        <w:t xml:space="preserve"> </w:t>
      </w:r>
      <w:r w:rsidRPr="000170CC">
        <w:rPr>
          <w:rFonts w:ascii="Angsana New" w:hAnsi="Angsana New"/>
          <w:sz w:val="30"/>
          <w:szCs w:val="30"/>
          <w:cs/>
        </w:rPr>
        <w:t>และ</w:t>
      </w:r>
      <w:r w:rsidRPr="000170CC">
        <w:rPr>
          <w:rFonts w:ascii="Angsana New" w:hAnsi="Angsana New" w:hint="cs"/>
          <w:sz w:val="30"/>
          <w:szCs w:val="30"/>
          <w:cs/>
        </w:rPr>
        <w:t xml:space="preserve">มีกำหนดชำระคืนเป็นรายเดือนรวมทั้งสิ้น </w:t>
      </w:r>
      <w:r w:rsidRPr="000170CC">
        <w:rPr>
          <w:rFonts w:ascii="Angsana New" w:hAnsi="Angsana New"/>
          <w:sz w:val="30"/>
          <w:szCs w:val="30"/>
        </w:rPr>
        <w:t>72</w:t>
      </w:r>
      <w:r w:rsidRPr="000170CC">
        <w:rPr>
          <w:rFonts w:ascii="Angsana New" w:hAnsi="Angsana New" w:hint="cs"/>
          <w:sz w:val="30"/>
          <w:szCs w:val="30"/>
          <w:cs/>
        </w:rPr>
        <w:t xml:space="preserve"> เดือน โดยเริ่มชำระงวดแรกในเดือนมีนาคม</w:t>
      </w:r>
      <w:r w:rsidRPr="000170CC">
        <w:rPr>
          <w:rFonts w:ascii="Angsana New" w:hAnsi="Angsana New"/>
          <w:color w:val="FFFFFF"/>
          <w:sz w:val="30"/>
          <w:szCs w:val="30"/>
        </w:rPr>
        <w:t>-</w:t>
      </w:r>
      <w:r w:rsidRPr="000170CC">
        <w:rPr>
          <w:rFonts w:ascii="Angsana New" w:hAnsi="Angsana New" w:hint="cs"/>
          <w:sz w:val="30"/>
          <w:szCs w:val="30"/>
        </w:rPr>
        <w:t>2565</w:t>
      </w:r>
      <w:r w:rsidRPr="000170CC">
        <w:rPr>
          <w:rFonts w:ascii="Angsana New" w:hAnsi="Angsana New"/>
          <w:color w:val="FFFFFF"/>
          <w:sz w:val="30"/>
          <w:szCs w:val="30"/>
        </w:rPr>
        <w:t>-</w:t>
      </w:r>
      <w:r w:rsidRPr="000170CC">
        <w:rPr>
          <w:rFonts w:ascii="Angsana New" w:hAnsi="Angsana New"/>
          <w:sz w:val="30"/>
          <w:szCs w:val="30"/>
          <w:cs/>
        </w:rPr>
        <w:t>จนถึงเดือน</w:t>
      </w:r>
      <w:r w:rsidRPr="000170CC">
        <w:rPr>
          <w:rFonts w:ascii="Angsana New" w:hAnsi="Angsana New" w:hint="cs"/>
          <w:sz w:val="30"/>
          <w:szCs w:val="30"/>
          <w:cs/>
        </w:rPr>
        <w:t>กุมภาพันธ์</w:t>
      </w:r>
      <w:r w:rsidRPr="000170CC">
        <w:rPr>
          <w:rFonts w:ascii="Angsana New" w:hAnsi="Angsana New"/>
          <w:color w:val="FFFFFF"/>
          <w:sz w:val="30"/>
          <w:szCs w:val="30"/>
        </w:rPr>
        <w:t>-</w:t>
      </w:r>
      <w:r w:rsidRPr="000170CC">
        <w:rPr>
          <w:rFonts w:ascii="Angsana New" w:hAnsi="Angsana New"/>
          <w:sz w:val="30"/>
          <w:szCs w:val="30"/>
        </w:rPr>
        <w:t>25</w:t>
      </w:r>
      <w:r w:rsidRPr="000170CC">
        <w:rPr>
          <w:rFonts w:ascii="Angsana New" w:hAnsi="Angsana New" w:hint="cs"/>
          <w:sz w:val="30"/>
          <w:szCs w:val="30"/>
        </w:rPr>
        <w:t>71</w:t>
      </w:r>
      <w:r w:rsidRPr="000170CC">
        <w:rPr>
          <w:rFonts w:ascii="Angsana New" w:hAnsi="Angsana New"/>
          <w:color w:val="FFFFFF"/>
          <w:sz w:val="30"/>
          <w:szCs w:val="30"/>
        </w:rPr>
        <w:t>-</w:t>
      </w:r>
      <w:r w:rsidRPr="000170CC">
        <w:rPr>
          <w:rFonts w:ascii="Angsana New" w:hAnsi="Angsana New" w:hint="cs"/>
          <w:sz w:val="30"/>
          <w:szCs w:val="30"/>
          <w:cs/>
        </w:rPr>
        <w:t>และ</w:t>
      </w:r>
      <w:r w:rsidRPr="000170CC">
        <w:rPr>
          <w:rFonts w:ascii="Angsana New" w:hAnsi="Angsana New"/>
          <w:color w:val="FFFFFF"/>
          <w:sz w:val="30"/>
          <w:szCs w:val="30"/>
        </w:rPr>
        <w:t>-</w:t>
      </w:r>
      <w:r w:rsidRPr="000170CC">
        <w:rPr>
          <w:rFonts w:ascii="Angsana New" w:hAnsi="Angsana New" w:hint="cs"/>
          <w:sz w:val="30"/>
          <w:szCs w:val="30"/>
          <w:cs/>
        </w:rPr>
        <w:t>(</w:t>
      </w:r>
      <w:r w:rsidRPr="000170CC">
        <w:rPr>
          <w:rFonts w:ascii="Angsana New" w:hAnsi="Angsana New" w:hint="cs"/>
          <w:sz w:val="30"/>
          <w:szCs w:val="30"/>
        </w:rPr>
        <w:t>2</w:t>
      </w:r>
      <w:r w:rsidRPr="000170CC">
        <w:rPr>
          <w:rFonts w:ascii="Angsana New" w:hAnsi="Angsana New" w:hint="cs"/>
          <w:sz w:val="30"/>
          <w:szCs w:val="30"/>
          <w:cs/>
        </w:rPr>
        <w:t>)</w:t>
      </w:r>
      <w:r w:rsidRPr="000170CC">
        <w:rPr>
          <w:rFonts w:ascii="Angsana New" w:hAnsi="Angsana New"/>
          <w:color w:val="FFFFFF"/>
          <w:sz w:val="30"/>
          <w:szCs w:val="30"/>
        </w:rPr>
        <w:t>-</w:t>
      </w:r>
      <w:r w:rsidRPr="000170CC">
        <w:rPr>
          <w:rFonts w:ascii="Angsana New" w:hAnsi="Angsana New" w:hint="cs"/>
          <w:sz w:val="30"/>
          <w:szCs w:val="30"/>
          <w:cs/>
        </w:rPr>
        <w:t>เงินให้กู้ยืมแก่ตัวแทนจำหน่ายจำนวน</w:t>
      </w:r>
      <w:r w:rsidR="00BC74A6">
        <w:rPr>
          <w:rFonts w:ascii="Angsana New" w:hAnsi="Angsana New"/>
          <w:sz w:val="30"/>
          <w:szCs w:val="30"/>
        </w:rPr>
        <w:t xml:space="preserve"> 9.8</w:t>
      </w:r>
      <w:r w:rsidRPr="000170CC">
        <w:rPr>
          <w:rFonts w:ascii="Angsana New" w:hAnsi="Angsana New"/>
          <w:spacing w:val="-2"/>
          <w:sz w:val="30"/>
          <w:szCs w:val="30"/>
        </w:rPr>
        <w:t xml:space="preserve"> </w:t>
      </w:r>
      <w:r w:rsidRPr="000170CC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9C59E6" w:rsidRPr="000170CC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="009C59E6" w:rsidRPr="000170CC">
        <w:rPr>
          <w:rFonts w:ascii="Angsana New" w:hAnsi="Angsana New"/>
          <w:spacing w:val="-2"/>
          <w:sz w:val="30"/>
          <w:szCs w:val="30"/>
        </w:rPr>
        <w:t xml:space="preserve">11.2 </w:t>
      </w:r>
      <w:r w:rsidR="009C59E6" w:rsidRPr="000170CC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0170CC">
        <w:rPr>
          <w:rFonts w:ascii="Angsana New" w:hAnsi="Angsana New" w:hint="cs"/>
          <w:spacing w:val="-2"/>
          <w:sz w:val="30"/>
          <w:szCs w:val="30"/>
          <w:cs/>
        </w:rPr>
        <w:t xml:space="preserve"> ณ วันที่ </w:t>
      </w:r>
      <w:r w:rsidRPr="000170CC">
        <w:rPr>
          <w:rFonts w:ascii="Angsana New" w:hAnsi="Angsana New"/>
          <w:sz w:val="30"/>
          <w:szCs w:val="30"/>
        </w:rPr>
        <w:t xml:space="preserve">31 </w:t>
      </w:r>
      <w:r w:rsidRPr="000170CC">
        <w:rPr>
          <w:rFonts w:ascii="Angsana New" w:hAnsi="Angsana New"/>
          <w:sz w:val="30"/>
          <w:szCs w:val="30"/>
          <w:cs/>
        </w:rPr>
        <w:t>ธันวาคม</w:t>
      </w:r>
      <w:r w:rsidRPr="000170C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170CC">
        <w:rPr>
          <w:rFonts w:ascii="Angsana New" w:hAnsi="Angsana New" w:hint="cs"/>
          <w:spacing w:val="-2"/>
          <w:sz w:val="30"/>
          <w:szCs w:val="30"/>
        </w:rPr>
        <w:t>256</w:t>
      </w:r>
      <w:r w:rsidRPr="000170CC">
        <w:rPr>
          <w:rFonts w:ascii="Angsana New" w:hAnsi="Angsana New"/>
          <w:spacing w:val="-2"/>
          <w:sz w:val="30"/>
          <w:szCs w:val="30"/>
        </w:rPr>
        <w:t>8</w:t>
      </w:r>
      <w:r w:rsidRPr="000170C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9C59E6" w:rsidRPr="000170CC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Pr="000170CC">
        <w:rPr>
          <w:rFonts w:ascii="Angsana New" w:hAnsi="Angsana New"/>
          <w:spacing w:val="-2"/>
          <w:sz w:val="30"/>
          <w:szCs w:val="30"/>
        </w:rPr>
        <w:t>2567</w:t>
      </w:r>
      <w:r w:rsidR="009C59E6" w:rsidRPr="000170CC">
        <w:rPr>
          <w:rFonts w:ascii="Angsana New" w:hAnsi="Angsana New" w:hint="cs"/>
          <w:spacing w:val="-2"/>
          <w:sz w:val="30"/>
          <w:szCs w:val="30"/>
          <w:cs/>
        </w:rPr>
        <w:t xml:space="preserve"> ตามลำดับ</w:t>
      </w:r>
      <w:r w:rsidRPr="000170CC">
        <w:rPr>
          <w:rFonts w:ascii="Angsana New" w:hAnsi="Angsana New"/>
          <w:spacing w:val="-2"/>
          <w:sz w:val="30"/>
          <w:szCs w:val="30"/>
        </w:rPr>
        <w:t xml:space="preserve"> </w:t>
      </w:r>
      <w:r w:rsidRPr="000170CC">
        <w:rPr>
          <w:rFonts w:ascii="Angsana New" w:hAnsi="Angsana New" w:hint="cs"/>
          <w:spacing w:val="-2"/>
          <w:sz w:val="30"/>
          <w:szCs w:val="30"/>
          <w:cs/>
        </w:rPr>
        <w:t xml:space="preserve">อัตราดอกเบี้ยร้อยละ </w:t>
      </w:r>
      <w:r w:rsidRPr="000170CC">
        <w:rPr>
          <w:rFonts w:ascii="Angsana New" w:hAnsi="Angsana New"/>
          <w:spacing w:val="-2"/>
          <w:sz w:val="30"/>
          <w:szCs w:val="30"/>
        </w:rPr>
        <w:t xml:space="preserve">9 </w:t>
      </w:r>
      <w:r w:rsidRPr="000170CC">
        <w:rPr>
          <w:rFonts w:ascii="Angsana New" w:hAnsi="Angsana New" w:hint="cs"/>
          <w:spacing w:val="-2"/>
          <w:sz w:val="30"/>
          <w:szCs w:val="30"/>
          <w:cs/>
        </w:rPr>
        <w:t>ต่อปี</w:t>
      </w:r>
      <w:r w:rsidRPr="000170CC">
        <w:rPr>
          <w:rFonts w:ascii="Angsana New" w:hAnsi="Angsana New"/>
          <w:sz w:val="30"/>
          <w:szCs w:val="30"/>
        </w:rPr>
        <w:t xml:space="preserve"> </w:t>
      </w:r>
      <w:r w:rsidRPr="000170CC">
        <w:rPr>
          <w:rFonts w:ascii="Angsana New" w:hAnsi="Angsana New" w:hint="cs"/>
          <w:sz w:val="30"/>
          <w:szCs w:val="30"/>
          <w:cs/>
        </w:rPr>
        <w:t xml:space="preserve">และมีกำหนดชำระคืนภายในปี </w:t>
      </w:r>
      <w:r w:rsidRPr="000170CC">
        <w:rPr>
          <w:rFonts w:ascii="Angsana New" w:hAnsi="Angsana New"/>
          <w:sz w:val="30"/>
          <w:szCs w:val="30"/>
        </w:rPr>
        <w:t>2571</w:t>
      </w:r>
    </w:p>
    <w:p w14:paraId="5302ACBD" w14:textId="77777777" w:rsidR="00B939BD" w:rsidRPr="000170CC" w:rsidRDefault="00B939BD" w:rsidP="00DB1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</w:p>
    <w:p w14:paraId="5D72CE0D" w14:textId="2158658F" w:rsidR="00413B29" w:rsidRPr="000170CC" w:rsidRDefault="00413B29" w:rsidP="004C0063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0170CC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lastRenderedPageBreak/>
        <w:t xml:space="preserve">สินทรัพย์รอการขาย </w:t>
      </w:r>
      <w:r w:rsidRPr="000170CC">
        <w:rPr>
          <w:rFonts w:ascii="Angsana New" w:eastAsia="SimSun" w:hAnsi="Angsana New"/>
          <w:b/>
          <w:bCs/>
          <w:sz w:val="30"/>
          <w:szCs w:val="30"/>
          <w:lang w:eastAsia="zh-CN"/>
        </w:rPr>
        <w:t>-</w:t>
      </w:r>
      <w:r w:rsidRPr="000170CC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 xml:space="preserve"> สุทธิ</w:t>
      </w:r>
    </w:p>
    <w:p w14:paraId="1857ADF4" w14:textId="77777777" w:rsidR="00413B29" w:rsidRPr="000170CC" w:rsidRDefault="00413B29" w:rsidP="00A8236E">
      <w:pPr>
        <w:spacing w:line="120" w:lineRule="atLeast"/>
        <w:rPr>
          <w:rFonts w:ascii="Angsana New" w:hAnsi="Angsana New"/>
          <w:sz w:val="20"/>
          <w:szCs w:val="20"/>
        </w:rPr>
      </w:pPr>
    </w:p>
    <w:tbl>
      <w:tblPr>
        <w:tblW w:w="9473" w:type="dxa"/>
        <w:tblLook w:val="01E0" w:firstRow="1" w:lastRow="1" w:firstColumn="1" w:lastColumn="1" w:noHBand="0" w:noVBand="0"/>
      </w:tblPr>
      <w:tblGrid>
        <w:gridCol w:w="3380"/>
        <w:gridCol w:w="1308"/>
        <w:gridCol w:w="268"/>
        <w:gridCol w:w="1280"/>
        <w:gridCol w:w="268"/>
        <w:gridCol w:w="1425"/>
        <w:gridCol w:w="268"/>
        <w:gridCol w:w="1276"/>
      </w:tblGrid>
      <w:tr w:rsidR="00413B29" w:rsidRPr="000170CC" w14:paraId="78E3874E" w14:textId="77777777" w:rsidTr="00B03667">
        <w:tc>
          <w:tcPr>
            <w:tcW w:w="3380" w:type="dxa"/>
            <w:vAlign w:val="bottom"/>
          </w:tcPr>
          <w:p w14:paraId="76B92C53" w14:textId="77777777" w:rsidR="00413B29" w:rsidRPr="000170CC" w:rsidRDefault="00413B29" w:rsidP="00A0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3" w:type="dxa"/>
            <w:gridSpan w:val="7"/>
            <w:tcBorders>
              <w:bottom w:val="single" w:sz="4" w:space="0" w:color="auto"/>
            </w:tcBorders>
            <w:vAlign w:val="bottom"/>
          </w:tcPr>
          <w:p w14:paraId="38E65F51" w14:textId="77777777" w:rsidR="00413B29" w:rsidRPr="000170CC" w:rsidRDefault="00413B29" w:rsidP="00A0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413B29" w:rsidRPr="000170CC" w14:paraId="61F03529" w14:textId="77777777" w:rsidTr="00B03667">
        <w:tc>
          <w:tcPr>
            <w:tcW w:w="3380" w:type="dxa"/>
            <w:vAlign w:val="bottom"/>
          </w:tcPr>
          <w:p w14:paraId="4BCAB638" w14:textId="77777777" w:rsidR="00413B29" w:rsidRPr="000170CC" w:rsidRDefault="00413B29" w:rsidP="00A0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BD57FD" w14:textId="77777777" w:rsidR="00413B29" w:rsidRPr="000170CC" w:rsidRDefault="00413B29" w:rsidP="00A0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</w:tcBorders>
            <w:vAlign w:val="bottom"/>
          </w:tcPr>
          <w:p w14:paraId="0CE54FFE" w14:textId="77777777" w:rsidR="00413B29" w:rsidRPr="000170CC" w:rsidRDefault="00413B29" w:rsidP="00A0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3A76E6" w14:textId="77777777" w:rsidR="00413B29" w:rsidRPr="000170CC" w:rsidRDefault="00C76DB1" w:rsidP="00A0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1551" w:rsidRPr="000170CC" w14:paraId="4E9EE1AA" w14:textId="77777777" w:rsidTr="00B03667">
        <w:tc>
          <w:tcPr>
            <w:tcW w:w="3380" w:type="dxa"/>
            <w:vAlign w:val="bottom"/>
          </w:tcPr>
          <w:p w14:paraId="268D5FBD" w14:textId="77777777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189E9188" w14:textId="3AF5454D" w:rsidR="00211551" w:rsidRPr="000170CC" w:rsidRDefault="00211551" w:rsidP="0021155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val="en-US" w:eastAsia="en-US"/>
              </w:rPr>
            </w:pPr>
            <w:r w:rsidRPr="000170CC">
              <w:rPr>
                <w:lang w:val="en-US" w:eastAsia="en-US"/>
              </w:rPr>
              <w:t>2568</w:t>
            </w:r>
          </w:p>
        </w:tc>
        <w:tc>
          <w:tcPr>
            <w:tcW w:w="268" w:type="dxa"/>
          </w:tcPr>
          <w:p w14:paraId="1641C6E8" w14:textId="77777777" w:rsidR="00211551" w:rsidRPr="000170CC" w:rsidRDefault="00211551" w:rsidP="0021155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7478641B" w14:textId="157BC81A" w:rsidR="00211551" w:rsidRPr="000170CC" w:rsidRDefault="00211551" w:rsidP="0021155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 w:rsidRPr="000170CC">
              <w:rPr>
                <w:lang w:val="en-US" w:eastAsia="en-US"/>
              </w:rPr>
              <w:t>2567</w:t>
            </w:r>
          </w:p>
        </w:tc>
        <w:tc>
          <w:tcPr>
            <w:tcW w:w="268" w:type="dxa"/>
          </w:tcPr>
          <w:p w14:paraId="49A557FE" w14:textId="77777777" w:rsidR="00211551" w:rsidRPr="000170CC" w:rsidRDefault="00211551" w:rsidP="0021155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672D9299" w14:textId="014518A7" w:rsidR="00211551" w:rsidRPr="000170CC" w:rsidRDefault="00211551" w:rsidP="0021155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val="en-US" w:eastAsia="en-US"/>
              </w:rPr>
            </w:pPr>
            <w:r w:rsidRPr="000170CC">
              <w:rPr>
                <w:lang w:val="en-US" w:eastAsia="en-US"/>
              </w:rPr>
              <w:t>2568</w:t>
            </w:r>
          </w:p>
        </w:tc>
        <w:tc>
          <w:tcPr>
            <w:tcW w:w="268" w:type="dxa"/>
          </w:tcPr>
          <w:p w14:paraId="5A5DE3ED" w14:textId="77777777" w:rsidR="00211551" w:rsidRPr="000170CC" w:rsidRDefault="00211551" w:rsidP="0021155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EFDEDF6" w14:textId="1D2E2F23" w:rsidR="00211551" w:rsidRPr="000170CC" w:rsidRDefault="00211551" w:rsidP="0021155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 w:rsidRPr="000170CC">
              <w:rPr>
                <w:lang w:val="en-US" w:eastAsia="en-US"/>
              </w:rPr>
              <w:t>2567</w:t>
            </w:r>
          </w:p>
        </w:tc>
      </w:tr>
      <w:tr w:rsidR="00211551" w:rsidRPr="000170CC" w14:paraId="675D9153" w14:textId="77777777" w:rsidTr="00B03667">
        <w:tc>
          <w:tcPr>
            <w:tcW w:w="3380" w:type="dxa"/>
            <w:vAlign w:val="bottom"/>
          </w:tcPr>
          <w:p w14:paraId="404414CB" w14:textId="77777777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0EDE8804" w14:textId="77777777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80" w:lineRule="atLeas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68" w:type="dxa"/>
            <w:vAlign w:val="bottom"/>
          </w:tcPr>
          <w:p w14:paraId="0A14B3E2" w14:textId="77777777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ind w:right="170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bottom"/>
          </w:tcPr>
          <w:p w14:paraId="5745A1F1" w14:textId="77777777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ind w:right="14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68" w:type="dxa"/>
            <w:vAlign w:val="bottom"/>
          </w:tcPr>
          <w:p w14:paraId="25628746" w14:textId="77777777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ind w:right="170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vAlign w:val="bottom"/>
          </w:tcPr>
          <w:p w14:paraId="4FEC5169" w14:textId="77777777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ind w:right="142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68" w:type="dxa"/>
            <w:vAlign w:val="bottom"/>
          </w:tcPr>
          <w:p w14:paraId="37FBFFD6" w14:textId="77777777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ind w:right="170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99294A6" w14:textId="77777777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ind w:right="1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11551" w:rsidRPr="000170CC" w14:paraId="49CE5E72" w14:textId="77777777" w:rsidTr="00B03667">
        <w:tc>
          <w:tcPr>
            <w:tcW w:w="3380" w:type="dxa"/>
            <w:vAlign w:val="bottom"/>
          </w:tcPr>
          <w:p w14:paraId="0B9D0202" w14:textId="77777777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ยอดคงค้างไม่เกินหนึ่งปี</w:t>
            </w:r>
          </w:p>
        </w:tc>
        <w:tc>
          <w:tcPr>
            <w:tcW w:w="1308" w:type="dxa"/>
            <w:vAlign w:val="bottom"/>
          </w:tcPr>
          <w:p w14:paraId="2162CCF0" w14:textId="231AF1E4" w:rsidR="00211551" w:rsidRPr="000170CC" w:rsidRDefault="00672DE8" w:rsidP="0021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15,781</w:t>
            </w:r>
          </w:p>
        </w:tc>
        <w:tc>
          <w:tcPr>
            <w:tcW w:w="268" w:type="dxa"/>
            <w:vAlign w:val="bottom"/>
          </w:tcPr>
          <w:p w14:paraId="665CCE3B" w14:textId="77777777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0" w:type="dxa"/>
            <w:vAlign w:val="bottom"/>
          </w:tcPr>
          <w:p w14:paraId="11608C5F" w14:textId="624E707F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23,675</w:t>
            </w:r>
          </w:p>
        </w:tc>
        <w:tc>
          <w:tcPr>
            <w:tcW w:w="268" w:type="dxa"/>
            <w:vAlign w:val="bottom"/>
          </w:tcPr>
          <w:p w14:paraId="3FF5D14F" w14:textId="77777777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25" w:type="dxa"/>
            <w:vAlign w:val="bottom"/>
          </w:tcPr>
          <w:p w14:paraId="546B9166" w14:textId="3177E89F" w:rsidR="00211551" w:rsidRPr="000170CC" w:rsidRDefault="00672DE8" w:rsidP="0021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3,609</w:t>
            </w:r>
          </w:p>
        </w:tc>
        <w:tc>
          <w:tcPr>
            <w:tcW w:w="268" w:type="dxa"/>
            <w:vAlign w:val="bottom"/>
          </w:tcPr>
          <w:p w14:paraId="3DB5DDC2" w14:textId="77777777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05091DF1" w14:textId="3277410E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18,29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211551" w:rsidRPr="000170CC" w14:paraId="73899224" w14:textId="77777777" w:rsidTr="00B03667">
        <w:tc>
          <w:tcPr>
            <w:tcW w:w="3380" w:type="dxa"/>
            <w:vAlign w:val="bottom"/>
          </w:tcPr>
          <w:p w14:paraId="0D0A2897" w14:textId="77777777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ยอดคงค้างเกินหนึ่งปี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59C3CEEB" w14:textId="7AD702E8" w:rsidR="00211551" w:rsidRPr="000170CC" w:rsidRDefault="00672DE8" w:rsidP="0021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68" w:type="dxa"/>
            <w:vAlign w:val="bottom"/>
          </w:tcPr>
          <w:p w14:paraId="47E5F1B3" w14:textId="77777777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5B76422F" w14:textId="5B41C0AB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780</w:t>
            </w:r>
          </w:p>
        </w:tc>
        <w:tc>
          <w:tcPr>
            <w:tcW w:w="268" w:type="dxa"/>
            <w:vAlign w:val="bottom"/>
          </w:tcPr>
          <w:p w14:paraId="62D5DCF7" w14:textId="77777777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  <w:vAlign w:val="bottom"/>
          </w:tcPr>
          <w:p w14:paraId="418ACC0B" w14:textId="10CE7D28" w:rsidR="00211551" w:rsidRPr="000170CC" w:rsidRDefault="00672DE8" w:rsidP="0021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68" w:type="dxa"/>
            <w:vAlign w:val="bottom"/>
          </w:tcPr>
          <w:p w14:paraId="04C29372" w14:textId="77777777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79F40E6" w14:textId="4D18B796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780</w:t>
            </w:r>
          </w:p>
        </w:tc>
      </w:tr>
      <w:tr w:rsidR="00211551" w:rsidRPr="000170CC" w14:paraId="706007E6" w14:textId="77777777" w:rsidTr="00B03667">
        <w:tc>
          <w:tcPr>
            <w:tcW w:w="3380" w:type="dxa"/>
            <w:vAlign w:val="bottom"/>
          </w:tcPr>
          <w:p w14:paraId="7FB86011" w14:textId="77777777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5F4A6914" w14:textId="30C1988A" w:rsidR="00BC74A6" w:rsidRPr="000170CC" w:rsidRDefault="00672DE8" w:rsidP="0021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15,831</w:t>
            </w:r>
          </w:p>
        </w:tc>
        <w:tc>
          <w:tcPr>
            <w:tcW w:w="268" w:type="dxa"/>
            <w:vAlign w:val="bottom"/>
          </w:tcPr>
          <w:p w14:paraId="44AE1CAD" w14:textId="77777777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bottom"/>
          </w:tcPr>
          <w:p w14:paraId="668EEEB7" w14:textId="2380B600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24,455</w:t>
            </w:r>
          </w:p>
        </w:tc>
        <w:tc>
          <w:tcPr>
            <w:tcW w:w="268" w:type="dxa"/>
            <w:vAlign w:val="bottom"/>
          </w:tcPr>
          <w:p w14:paraId="1468C277" w14:textId="77777777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vAlign w:val="bottom"/>
          </w:tcPr>
          <w:p w14:paraId="11F91CDC" w14:textId="198ABE93" w:rsidR="00211551" w:rsidRPr="000170CC" w:rsidRDefault="00672DE8" w:rsidP="0021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3,659</w:t>
            </w:r>
          </w:p>
        </w:tc>
        <w:tc>
          <w:tcPr>
            <w:tcW w:w="268" w:type="dxa"/>
            <w:vAlign w:val="bottom"/>
          </w:tcPr>
          <w:p w14:paraId="1CD4DE4B" w14:textId="77777777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D60A9D4" w14:textId="0531C9D5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19,07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211551" w:rsidRPr="000170CC" w14:paraId="71506047" w14:textId="77777777" w:rsidTr="008306D5">
        <w:tc>
          <w:tcPr>
            <w:tcW w:w="3380" w:type="dxa"/>
            <w:vAlign w:val="bottom"/>
          </w:tcPr>
          <w:p w14:paraId="2F1BF340" w14:textId="77777777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</w:t>
            </w: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5E4F98EB" w14:textId="6E7984CD" w:rsidR="00211551" w:rsidRPr="000170CC" w:rsidRDefault="00BC74A6" w:rsidP="0021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72DE8">
              <w:rPr>
                <w:rFonts w:ascii="Angsana New" w:hAnsi="Angsana New"/>
                <w:sz w:val="30"/>
                <w:szCs w:val="30"/>
              </w:rPr>
              <w:t>4,78</w:t>
            </w:r>
            <w:r w:rsidR="000576F3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  <w:vAlign w:val="bottom"/>
          </w:tcPr>
          <w:p w14:paraId="2EAA51D4" w14:textId="77777777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5711FF6A" w14:textId="06051598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(7,882)</w:t>
            </w:r>
          </w:p>
        </w:tc>
        <w:tc>
          <w:tcPr>
            <w:tcW w:w="268" w:type="dxa"/>
            <w:vAlign w:val="bottom"/>
          </w:tcPr>
          <w:p w14:paraId="688077B2" w14:textId="77777777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237CE0FA" w14:textId="5D06B4CA" w:rsidR="00211551" w:rsidRPr="000170CC" w:rsidRDefault="00BC74A6" w:rsidP="0021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72DE8">
              <w:rPr>
                <w:rFonts w:ascii="Angsana New" w:hAnsi="Angsana New"/>
                <w:sz w:val="30"/>
                <w:szCs w:val="30"/>
              </w:rPr>
              <w:t>1,133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  <w:vAlign w:val="bottom"/>
          </w:tcPr>
          <w:p w14:paraId="08CF8D39" w14:textId="77777777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D69723D" w14:textId="6589A348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(6,26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0170C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11551" w:rsidRPr="000170CC" w14:paraId="15C184A2" w14:textId="77777777" w:rsidTr="0059797A">
        <w:tc>
          <w:tcPr>
            <w:tcW w:w="3380" w:type="dxa"/>
            <w:vAlign w:val="bottom"/>
          </w:tcPr>
          <w:p w14:paraId="338A86FE" w14:textId="77777777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</w:tcPr>
          <w:p w14:paraId="64699A35" w14:textId="46B460BF" w:rsidR="00211551" w:rsidRPr="000170CC" w:rsidRDefault="00672DE8" w:rsidP="0021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</w:t>
            </w:r>
            <w:r w:rsidR="000576F3">
              <w:rPr>
                <w:rFonts w:ascii="Angsana New" w:hAnsi="Angsana New"/>
                <w:sz w:val="30"/>
                <w:szCs w:val="30"/>
              </w:rPr>
              <w:t>047</w:t>
            </w:r>
          </w:p>
        </w:tc>
        <w:tc>
          <w:tcPr>
            <w:tcW w:w="268" w:type="dxa"/>
            <w:vAlign w:val="bottom"/>
          </w:tcPr>
          <w:p w14:paraId="424DDE96" w14:textId="77777777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14:paraId="4060F995" w14:textId="60605070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16,573</w:t>
            </w:r>
          </w:p>
        </w:tc>
        <w:tc>
          <w:tcPr>
            <w:tcW w:w="268" w:type="dxa"/>
            <w:vAlign w:val="bottom"/>
          </w:tcPr>
          <w:p w14:paraId="6353A1D8" w14:textId="77777777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74B7B5" w14:textId="4F129FF8" w:rsidR="00211551" w:rsidRPr="000170CC" w:rsidRDefault="00672DE8" w:rsidP="0021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2,526</w:t>
            </w:r>
          </w:p>
        </w:tc>
        <w:tc>
          <w:tcPr>
            <w:tcW w:w="268" w:type="dxa"/>
            <w:vAlign w:val="bottom"/>
          </w:tcPr>
          <w:p w14:paraId="0AB8653C" w14:textId="77777777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107767" w14:textId="6B4E98AE" w:rsidR="00211551" w:rsidRPr="000170CC" w:rsidRDefault="00211551" w:rsidP="0021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12,804</w:t>
            </w:r>
          </w:p>
        </w:tc>
      </w:tr>
    </w:tbl>
    <w:p w14:paraId="5C9153AE" w14:textId="4ABA6C30" w:rsidR="003B4476" w:rsidRPr="000170CC" w:rsidRDefault="003B4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</w:pPr>
    </w:p>
    <w:p w14:paraId="4EB65E6C" w14:textId="24F816D9" w:rsidR="00C77D6F" w:rsidRPr="000170CC" w:rsidRDefault="00C77D6F" w:rsidP="00C77D6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0170CC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สินทรัพย์ทางการเงินหมุนเวียนอื่</w:t>
      </w:r>
      <w:r w:rsidR="008F1E6B" w:rsidRPr="000170CC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น</w:t>
      </w:r>
    </w:p>
    <w:p w14:paraId="45512ABA" w14:textId="77777777" w:rsidR="00C77D6F" w:rsidRPr="000170CC" w:rsidRDefault="00C77D6F" w:rsidP="00C77D6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sz w:val="20"/>
          <w:szCs w:val="20"/>
          <w:lang w:eastAsia="zh-CN"/>
        </w:rPr>
      </w:pPr>
    </w:p>
    <w:tbl>
      <w:tblPr>
        <w:tblW w:w="9836" w:type="dxa"/>
        <w:tblLook w:val="04A0" w:firstRow="1" w:lastRow="0" w:firstColumn="1" w:lastColumn="0" w:noHBand="0" w:noVBand="1"/>
      </w:tblPr>
      <w:tblGrid>
        <w:gridCol w:w="4395"/>
        <w:gridCol w:w="1168"/>
        <w:gridCol w:w="240"/>
        <w:gridCol w:w="1168"/>
        <w:gridCol w:w="290"/>
        <w:gridCol w:w="1169"/>
        <w:gridCol w:w="237"/>
        <w:gridCol w:w="1169"/>
      </w:tblGrid>
      <w:tr w:rsidR="00211551" w:rsidRPr="000170CC" w14:paraId="53318804" w14:textId="77777777" w:rsidTr="00BB1144">
        <w:tc>
          <w:tcPr>
            <w:tcW w:w="4395" w:type="dxa"/>
          </w:tcPr>
          <w:p w14:paraId="5AACFA72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441" w:type="dxa"/>
            <w:gridSpan w:val="7"/>
          </w:tcPr>
          <w:p w14:paraId="3910C3BA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 w:rsidRPr="000170CC"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  <w:t>พันบาท</w:t>
            </w:r>
          </w:p>
        </w:tc>
      </w:tr>
      <w:tr w:rsidR="00211551" w:rsidRPr="000170CC" w14:paraId="6BEC7CB0" w14:textId="77777777" w:rsidTr="00BB1144">
        <w:tc>
          <w:tcPr>
            <w:tcW w:w="4395" w:type="dxa"/>
          </w:tcPr>
          <w:p w14:paraId="2E3BEC4D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5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E52090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  <w:tcBorders>
              <w:top w:val="single" w:sz="4" w:space="0" w:color="auto"/>
            </w:tcBorders>
          </w:tcPr>
          <w:p w14:paraId="301EFEF1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0273A18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1551" w:rsidRPr="000170CC" w14:paraId="3840431C" w14:textId="77777777" w:rsidTr="00BB1144">
        <w:tc>
          <w:tcPr>
            <w:tcW w:w="4395" w:type="dxa"/>
          </w:tcPr>
          <w:p w14:paraId="14AECAA5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10A0DB2F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eastAsia="SimSun" w:hAnsi="Angsana New"/>
                <w:sz w:val="30"/>
                <w:szCs w:val="30"/>
                <w:lang w:eastAsia="zh-CN"/>
              </w:rPr>
              <w:t>2568</w:t>
            </w:r>
          </w:p>
        </w:tc>
        <w:tc>
          <w:tcPr>
            <w:tcW w:w="240" w:type="dxa"/>
          </w:tcPr>
          <w:p w14:paraId="0605593E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163D57B9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eastAsia="SimSun" w:hAnsi="Angsana New"/>
                <w:sz w:val="30"/>
                <w:szCs w:val="30"/>
                <w:lang w:eastAsia="zh-CN"/>
              </w:rPr>
              <w:t>2567</w:t>
            </w:r>
          </w:p>
        </w:tc>
        <w:tc>
          <w:tcPr>
            <w:tcW w:w="290" w:type="dxa"/>
          </w:tcPr>
          <w:p w14:paraId="4A5B1086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2295C6FD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eastAsia="SimSun" w:hAnsi="Angsana New"/>
                <w:sz w:val="30"/>
                <w:szCs w:val="30"/>
                <w:lang w:eastAsia="zh-CN"/>
              </w:rPr>
              <w:t>2568</w:t>
            </w:r>
          </w:p>
        </w:tc>
        <w:tc>
          <w:tcPr>
            <w:tcW w:w="237" w:type="dxa"/>
          </w:tcPr>
          <w:p w14:paraId="66FF975F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765F11F1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eastAsia="SimSun" w:hAnsi="Angsana New"/>
                <w:sz w:val="30"/>
                <w:szCs w:val="30"/>
                <w:lang w:eastAsia="zh-CN"/>
              </w:rPr>
              <w:t>2567</w:t>
            </w:r>
          </w:p>
        </w:tc>
      </w:tr>
      <w:tr w:rsidR="00211551" w:rsidRPr="000170CC" w14:paraId="6DFB88F5" w14:textId="77777777" w:rsidTr="00BB1144">
        <w:tc>
          <w:tcPr>
            <w:tcW w:w="4395" w:type="dxa"/>
            <w:vAlign w:val="bottom"/>
          </w:tcPr>
          <w:p w14:paraId="145B6D0E" w14:textId="77777777" w:rsidR="00211551" w:rsidRPr="000170CC" w:rsidRDefault="00211551" w:rsidP="00BB1144">
            <w:pPr>
              <w:pStyle w:val="1"/>
              <w:widowControl/>
              <w:spacing w:line="240" w:lineRule="atLeast"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170CC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1168" w:type="dxa"/>
          </w:tcPr>
          <w:p w14:paraId="12736A6F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70C6EE93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1ABB7DD5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25D714BF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474397FC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072A8C05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064A5DC2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211551" w:rsidRPr="000170CC" w14:paraId="3E05DF85" w14:textId="77777777" w:rsidTr="00BB1144">
        <w:tc>
          <w:tcPr>
            <w:tcW w:w="4395" w:type="dxa"/>
          </w:tcPr>
          <w:p w14:paraId="65C202A8" w14:textId="77777777" w:rsidR="00211551" w:rsidRPr="000170CC" w:rsidRDefault="00211551" w:rsidP="00BB1144">
            <w:pPr>
              <w:pStyle w:val="1"/>
              <w:widowControl/>
              <w:spacing w:line="240" w:lineRule="atLeast"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เงินฝากประจำ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4 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เดือนและ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>6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68" w:type="dxa"/>
          </w:tcPr>
          <w:p w14:paraId="5EECD759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3F0E55E3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2401B62A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70B634C8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1913E075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2A96AF76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71D61C3A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211551" w:rsidRPr="000170CC" w14:paraId="1DA00832" w14:textId="77777777" w:rsidTr="00BB1144">
        <w:trPr>
          <w:trHeight w:val="79"/>
        </w:trPr>
        <w:tc>
          <w:tcPr>
            <w:tcW w:w="4395" w:type="dxa"/>
          </w:tcPr>
          <w:p w14:paraId="025CD44D" w14:textId="12735D73" w:rsidR="00211551" w:rsidRPr="000170CC" w:rsidRDefault="00211551" w:rsidP="00BB1144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(อัตราดอกเบี้ยร้อยละ </w:t>
            </w:r>
            <w:r w:rsidR="00BC74A6">
              <w:rPr>
                <w:rFonts w:ascii="Angsana New" w:hAnsi="Angsana New" w:cs="Angsana New"/>
                <w:color w:val="auto"/>
                <w:sz w:val="30"/>
                <w:szCs w:val="30"/>
              </w:rPr>
              <w:t>0.</w:t>
            </w:r>
            <w:r w:rsidR="00755EB4">
              <w:rPr>
                <w:rFonts w:ascii="Angsana New" w:hAnsi="Angsana New" w:cs="Angsana New"/>
                <w:color w:val="auto"/>
                <w:sz w:val="30"/>
                <w:szCs w:val="30"/>
              </w:rPr>
              <w:t>90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ถึงร้อยละ </w:t>
            </w:r>
            <w:r w:rsidR="00BC74A6">
              <w:rPr>
                <w:rFonts w:ascii="Angsana New" w:hAnsi="Angsana New" w:cs="Angsana New"/>
                <w:color w:val="auto"/>
                <w:sz w:val="30"/>
                <w:szCs w:val="30"/>
              </w:rPr>
              <w:t>4.30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ต่อปี</w:t>
            </w:r>
          </w:p>
        </w:tc>
        <w:tc>
          <w:tcPr>
            <w:tcW w:w="1168" w:type="dxa"/>
          </w:tcPr>
          <w:p w14:paraId="3E493F6D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1B130DF2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450AC31F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48EC5DAB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2ED2480E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5423203E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6298DE96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211551" w:rsidRPr="000170CC" w14:paraId="7A1BCC21" w14:textId="77777777" w:rsidTr="00BB1144">
        <w:tc>
          <w:tcPr>
            <w:tcW w:w="4395" w:type="dxa"/>
          </w:tcPr>
          <w:p w14:paraId="1F6728A1" w14:textId="7269D511" w:rsidR="00211551" w:rsidRPr="000170CC" w:rsidRDefault="00211551" w:rsidP="00BB1144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31 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>256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8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และร้อยละ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2.00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ถึง</w:t>
            </w:r>
          </w:p>
        </w:tc>
        <w:tc>
          <w:tcPr>
            <w:tcW w:w="1168" w:type="dxa"/>
          </w:tcPr>
          <w:p w14:paraId="538E6062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18147CC6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6503845B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52F97B63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47FF671F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2C23E827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788DFC7A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211551" w:rsidRPr="000170CC" w14:paraId="6369C794" w14:textId="77777777" w:rsidTr="00BB1144">
        <w:tc>
          <w:tcPr>
            <w:tcW w:w="4395" w:type="dxa"/>
          </w:tcPr>
          <w:p w14:paraId="1772F8EA" w14:textId="77777777" w:rsidR="00211551" w:rsidRPr="000170CC" w:rsidRDefault="00211551" w:rsidP="00BB1144">
            <w:pPr>
              <w:pStyle w:val="1"/>
              <w:widowControl/>
              <w:spacing w:line="240" w:lineRule="atLeast"/>
              <w:ind w:right="-249" w:hanging="10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ร้อยละ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>2.15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ต่อปี ณ วันที่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31 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>256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7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30C3E447" w14:textId="607820B9" w:rsidR="00211551" w:rsidRPr="000170CC" w:rsidRDefault="00BC74A6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1,533,395</w:t>
            </w:r>
          </w:p>
        </w:tc>
        <w:tc>
          <w:tcPr>
            <w:tcW w:w="240" w:type="dxa"/>
          </w:tcPr>
          <w:p w14:paraId="66194544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2833ADC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eastAsia="SimSun" w:hAnsi="Angsana New"/>
                <w:sz w:val="30"/>
                <w:szCs w:val="30"/>
                <w:lang w:eastAsia="zh-CN"/>
              </w:rPr>
              <w:t>1,415,000</w:t>
            </w:r>
          </w:p>
        </w:tc>
        <w:tc>
          <w:tcPr>
            <w:tcW w:w="290" w:type="dxa"/>
          </w:tcPr>
          <w:p w14:paraId="2F75FF1C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5CC8B24E" w14:textId="579E7999" w:rsidR="00211551" w:rsidRPr="000170CC" w:rsidRDefault="00BC74A6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953,395</w:t>
            </w:r>
          </w:p>
        </w:tc>
        <w:tc>
          <w:tcPr>
            <w:tcW w:w="237" w:type="dxa"/>
          </w:tcPr>
          <w:p w14:paraId="1A6D5213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EF2606A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eastAsia="SimSun" w:hAnsi="Angsana New"/>
                <w:sz w:val="30"/>
                <w:szCs w:val="30"/>
                <w:lang w:eastAsia="zh-CN"/>
              </w:rPr>
              <w:t>740,000</w:t>
            </w:r>
          </w:p>
        </w:tc>
      </w:tr>
      <w:tr w:rsidR="00211551" w:rsidRPr="000170CC" w14:paraId="01A8E2C2" w14:textId="77777777" w:rsidTr="00BB1144">
        <w:tc>
          <w:tcPr>
            <w:tcW w:w="4395" w:type="dxa"/>
          </w:tcPr>
          <w:p w14:paraId="6C1A6961" w14:textId="77777777" w:rsidR="00211551" w:rsidRPr="000170CC" w:rsidRDefault="00211551" w:rsidP="00BB1144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4C49AEAA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  <w:tc>
          <w:tcPr>
            <w:tcW w:w="240" w:type="dxa"/>
          </w:tcPr>
          <w:p w14:paraId="41BE967C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479FEE02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  <w:tc>
          <w:tcPr>
            <w:tcW w:w="290" w:type="dxa"/>
          </w:tcPr>
          <w:p w14:paraId="5D7AB032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46C65677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  <w:tc>
          <w:tcPr>
            <w:tcW w:w="237" w:type="dxa"/>
          </w:tcPr>
          <w:p w14:paraId="41EFE713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2B80A78F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</w:tr>
      <w:tr w:rsidR="00211551" w:rsidRPr="000170CC" w14:paraId="639CBB33" w14:textId="77777777" w:rsidTr="00BB1144">
        <w:tc>
          <w:tcPr>
            <w:tcW w:w="4395" w:type="dxa"/>
          </w:tcPr>
          <w:p w14:paraId="470FDCBB" w14:textId="77777777" w:rsidR="00211551" w:rsidRPr="000170CC" w:rsidRDefault="00211551" w:rsidP="00BB1144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เงินลงทุนในตราสารหนี้ที่จะครบกำหนดภายในหนึ่งปี</w:t>
            </w:r>
          </w:p>
        </w:tc>
        <w:tc>
          <w:tcPr>
            <w:tcW w:w="1168" w:type="dxa"/>
          </w:tcPr>
          <w:p w14:paraId="4693CAE0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2EDAC99E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1A758EDD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2AF66D4F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4ACC2BF1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15BE97E4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4BD5C96A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211551" w:rsidRPr="000170CC" w14:paraId="1B6D9BF7" w14:textId="77777777" w:rsidTr="00BB1144">
        <w:tc>
          <w:tcPr>
            <w:tcW w:w="4395" w:type="dxa"/>
          </w:tcPr>
          <w:p w14:paraId="0EC68F9D" w14:textId="77777777" w:rsidR="00211551" w:rsidRPr="000170CC" w:rsidRDefault="00211551" w:rsidP="00BB1144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หุ้นกู้ บริษัท ทรู คอร์ปอเรชั่น จำกัด (มหาชน)</w:t>
            </w:r>
          </w:p>
        </w:tc>
        <w:tc>
          <w:tcPr>
            <w:tcW w:w="1168" w:type="dxa"/>
          </w:tcPr>
          <w:p w14:paraId="728025B7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3933D9B6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1533FB41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063AA1D1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125E810E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4E89BD6B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153488B7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211551" w:rsidRPr="000170CC" w14:paraId="302BF3B9" w14:textId="77777777" w:rsidTr="00BB1144">
        <w:tc>
          <w:tcPr>
            <w:tcW w:w="4395" w:type="dxa"/>
          </w:tcPr>
          <w:p w14:paraId="57051125" w14:textId="77777777" w:rsidR="00211551" w:rsidRPr="000170CC" w:rsidRDefault="00211551" w:rsidP="00BB1144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  (อัตราดอกเบี้ยร้อยละ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2.85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ต่อปี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และ</w:t>
            </w:r>
          </w:p>
        </w:tc>
        <w:tc>
          <w:tcPr>
            <w:tcW w:w="1168" w:type="dxa"/>
          </w:tcPr>
          <w:p w14:paraId="786F9E0B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6D0EF186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71548050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51CB66C9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03331240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594FE3EF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68E83AFD" w14:textId="77777777" w:rsidR="00211551" w:rsidRPr="000170CC" w:rsidRDefault="0021155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113DD7" w:rsidRPr="000170CC" w14:paraId="011F3198" w14:textId="77777777" w:rsidTr="00BB1144">
        <w:tc>
          <w:tcPr>
            <w:tcW w:w="4395" w:type="dxa"/>
          </w:tcPr>
          <w:p w14:paraId="2131C4B2" w14:textId="77777777" w:rsidR="00113DD7" w:rsidRPr="000170CC" w:rsidRDefault="00113DD7" w:rsidP="00113DD7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ครบกำหนดไถ่ถอนวันที่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30 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พฤศจิกายน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>2568)</w:t>
            </w:r>
          </w:p>
        </w:tc>
        <w:tc>
          <w:tcPr>
            <w:tcW w:w="1168" w:type="dxa"/>
          </w:tcPr>
          <w:p w14:paraId="0D5394E4" w14:textId="3001A711" w:rsidR="00113DD7" w:rsidRPr="000170CC" w:rsidRDefault="00113DD7" w:rsidP="0011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5A83B975" w14:textId="77777777" w:rsidR="00113DD7" w:rsidRPr="000170CC" w:rsidRDefault="00113DD7" w:rsidP="00113D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0A6E940D" w14:textId="77777777" w:rsidR="00113DD7" w:rsidRPr="000170CC" w:rsidRDefault="00113DD7" w:rsidP="0011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eastAsia="SimSun" w:hAnsi="Angsana New"/>
                <w:sz w:val="30"/>
                <w:szCs w:val="30"/>
                <w:lang w:eastAsia="zh-CN"/>
              </w:rPr>
              <w:t>5,000</w:t>
            </w:r>
          </w:p>
        </w:tc>
        <w:tc>
          <w:tcPr>
            <w:tcW w:w="290" w:type="dxa"/>
          </w:tcPr>
          <w:p w14:paraId="4F326255" w14:textId="77777777" w:rsidR="00113DD7" w:rsidRPr="000170CC" w:rsidRDefault="00113DD7" w:rsidP="00113D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5AF325C7" w14:textId="166EE5A8" w:rsidR="00113DD7" w:rsidRPr="000170CC" w:rsidRDefault="00113DD7" w:rsidP="0011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3CFD2766" w14:textId="77777777" w:rsidR="00113DD7" w:rsidRPr="000170CC" w:rsidRDefault="00113DD7" w:rsidP="00113D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56DD414E" w14:textId="77777777" w:rsidR="00113DD7" w:rsidRPr="000170CC" w:rsidRDefault="00113DD7" w:rsidP="0011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eastAsia="SimSun" w:hAnsi="Angsana New"/>
                <w:sz w:val="30"/>
                <w:szCs w:val="30"/>
                <w:lang w:eastAsia="zh-CN"/>
              </w:rPr>
              <w:t>5,000</w:t>
            </w:r>
          </w:p>
        </w:tc>
      </w:tr>
      <w:tr w:rsidR="00113DD7" w:rsidRPr="000170CC" w14:paraId="113EFFC2" w14:textId="77777777" w:rsidTr="00BB1144">
        <w:tc>
          <w:tcPr>
            <w:tcW w:w="4395" w:type="dxa"/>
          </w:tcPr>
          <w:p w14:paraId="24BE490C" w14:textId="77777777" w:rsidR="00113DD7" w:rsidRPr="000170CC" w:rsidRDefault="00113DD7" w:rsidP="00113DD7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หุ้นกู้ บริษัท เบทาโกร จำกัด (มหาชน)</w:t>
            </w:r>
          </w:p>
        </w:tc>
        <w:tc>
          <w:tcPr>
            <w:tcW w:w="1168" w:type="dxa"/>
          </w:tcPr>
          <w:p w14:paraId="33050703" w14:textId="77777777" w:rsidR="00113DD7" w:rsidRPr="000170CC" w:rsidRDefault="00113DD7" w:rsidP="0011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62EABF2A" w14:textId="77777777" w:rsidR="00113DD7" w:rsidRPr="000170CC" w:rsidRDefault="00113DD7" w:rsidP="00113D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62B491E0" w14:textId="77777777" w:rsidR="00113DD7" w:rsidRPr="000170CC" w:rsidRDefault="00113DD7" w:rsidP="0011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444D17D7" w14:textId="77777777" w:rsidR="00113DD7" w:rsidRPr="000170CC" w:rsidRDefault="00113DD7" w:rsidP="00113D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5C98684C" w14:textId="77777777" w:rsidR="00113DD7" w:rsidRPr="000170CC" w:rsidRDefault="00113DD7" w:rsidP="0011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5DE6199A" w14:textId="77777777" w:rsidR="00113DD7" w:rsidRPr="000170CC" w:rsidRDefault="00113DD7" w:rsidP="00113D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5F711BA9" w14:textId="77777777" w:rsidR="00113DD7" w:rsidRPr="000170CC" w:rsidRDefault="00113DD7" w:rsidP="0011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113DD7" w:rsidRPr="000170CC" w14:paraId="3CF7EB39" w14:textId="77777777" w:rsidTr="00BB1144">
        <w:tc>
          <w:tcPr>
            <w:tcW w:w="4395" w:type="dxa"/>
          </w:tcPr>
          <w:p w14:paraId="38E67564" w14:textId="77777777" w:rsidR="00113DD7" w:rsidRPr="000170CC" w:rsidRDefault="00113DD7" w:rsidP="00113DD7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  (อัตราดอกเบี้ยร้อยละ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2.70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ต่อปี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และ</w:t>
            </w:r>
          </w:p>
        </w:tc>
        <w:tc>
          <w:tcPr>
            <w:tcW w:w="1168" w:type="dxa"/>
          </w:tcPr>
          <w:p w14:paraId="7C3254D7" w14:textId="77777777" w:rsidR="00113DD7" w:rsidRPr="000170CC" w:rsidRDefault="00113DD7" w:rsidP="0011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31EDC24E" w14:textId="77777777" w:rsidR="00113DD7" w:rsidRPr="000170CC" w:rsidRDefault="00113DD7" w:rsidP="00113D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0943EA1B" w14:textId="77777777" w:rsidR="00113DD7" w:rsidRPr="000170CC" w:rsidRDefault="00113DD7" w:rsidP="0011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" w:type="dxa"/>
          </w:tcPr>
          <w:p w14:paraId="0D78B107" w14:textId="77777777" w:rsidR="00113DD7" w:rsidRPr="000170CC" w:rsidRDefault="00113DD7" w:rsidP="00113D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6A2C1B41" w14:textId="77777777" w:rsidR="00113DD7" w:rsidRPr="000170CC" w:rsidRDefault="00113DD7" w:rsidP="0011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391E71EB" w14:textId="77777777" w:rsidR="00113DD7" w:rsidRPr="000170CC" w:rsidRDefault="00113DD7" w:rsidP="00113D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60050E06" w14:textId="77777777" w:rsidR="00113DD7" w:rsidRPr="000170CC" w:rsidRDefault="00113DD7" w:rsidP="0011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3DD7" w:rsidRPr="000170CC" w14:paraId="1E688666" w14:textId="77777777" w:rsidTr="00BB1144">
        <w:tc>
          <w:tcPr>
            <w:tcW w:w="4395" w:type="dxa"/>
          </w:tcPr>
          <w:p w14:paraId="0E07CAE4" w14:textId="77777777" w:rsidR="00113DD7" w:rsidRPr="000170CC" w:rsidRDefault="00113DD7" w:rsidP="00113DD7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ครบกำหนดไถ่ถอนวันที่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29 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กรกฎาคม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>256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9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BFF56DB" w14:textId="77777777" w:rsidR="00113DD7" w:rsidRPr="000170CC" w:rsidRDefault="00113DD7" w:rsidP="0011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eastAsia="SimSun" w:hAnsi="Angsana New"/>
                <w:sz w:val="30"/>
                <w:szCs w:val="30"/>
                <w:lang w:eastAsia="zh-CN"/>
              </w:rPr>
              <w:t>15,000</w:t>
            </w:r>
          </w:p>
        </w:tc>
        <w:tc>
          <w:tcPr>
            <w:tcW w:w="240" w:type="dxa"/>
          </w:tcPr>
          <w:p w14:paraId="6DB3FB14" w14:textId="77777777" w:rsidR="00113DD7" w:rsidRPr="000170CC" w:rsidRDefault="00113DD7" w:rsidP="00113D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2CB42135" w14:textId="77777777" w:rsidR="00113DD7" w:rsidRPr="000170CC" w:rsidRDefault="00113DD7" w:rsidP="0011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0" w:type="dxa"/>
          </w:tcPr>
          <w:p w14:paraId="156ABA4F" w14:textId="77777777" w:rsidR="00113DD7" w:rsidRPr="000170CC" w:rsidRDefault="00113DD7" w:rsidP="00113D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3A7A2A30" w14:textId="77777777" w:rsidR="00113DD7" w:rsidRPr="000170CC" w:rsidRDefault="00113DD7" w:rsidP="0011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eastAsia="SimSun" w:hAnsi="Angsana New"/>
                <w:sz w:val="30"/>
                <w:szCs w:val="30"/>
                <w:lang w:eastAsia="zh-CN"/>
              </w:rPr>
              <w:t>15,000</w:t>
            </w:r>
          </w:p>
        </w:tc>
        <w:tc>
          <w:tcPr>
            <w:tcW w:w="237" w:type="dxa"/>
          </w:tcPr>
          <w:p w14:paraId="7BB143D5" w14:textId="77777777" w:rsidR="00113DD7" w:rsidRPr="000170CC" w:rsidRDefault="00113DD7" w:rsidP="00113D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5A843EC2" w14:textId="77777777" w:rsidR="00113DD7" w:rsidRPr="000170CC" w:rsidRDefault="00113DD7" w:rsidP="0011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13DD7" w:rsidRPr="000170CC" w14:paraId="3D8F7491" w14:textId="77777777" w:rsidTr="00BB1144">
        <w:tc>
          <w:tcPr>
            <w:tcW w:w="4395" w:type="dxa"/>
          </w:tcPr>
          <w:p w14:paraId="2AF8BC71" w14:textId="77777777" w:rsidR="00113DD7" w:rsidRPr="000170CC" w:rsidRDefault="00113DD7" w:rsidP="00113DD7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2361F62C" w14:textId="4DD55864" w:rsidR="00113DD7" w:rsidRPr="000170CC" w:rsidRDefault="00113DD7" w:rsidP="0011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eastAsia="SimSun" w:hAnsi="Angsana New"/>
                <w:sz w:val="30"/>
                <w:szCs w:val="30"/>
                <w:lang w:eastAsia="zh-CN"/>
              </w:rPr>
              <w:t>15,000</w:t>
            </w:r>
          </w:p>
        </w:tc>
        <w:tc>
          <w:tcPr>
            <w:tcW w:w="240" w:type="dxa"/>
          </w:tcPr>
          <w:p w14:paraId="002DB587" w14:textId="77777777" w:rsidR="00113DD7" w:rsidRPr="000170CC" w:rsidRDefault="00113DD7" w:rsidP="00113D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7499B0B7" w14:textId="77777777" w:rsidR="00113DD7" w:rsidRPr="000170CC" w:rsidRDefault="00113DD7" w:rsidP="0011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9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90" w:type="dxa"/>
          </w:tcPr>
          <w:p w14:paraId="471D50EC" w14:textId="77777777" w:rsidR="00113DD7" w:rsidRPr="000170CC" w:rsidRDefault="00113DD7" w:rsidP="00113D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4AB639F0" w14:textId="74E63121" w:rsidR="00113DD7" w:rsidRPr="000170CC" w:rsidRDefault="00113DD7" w:rsidP="0011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eastAsia="SimSun" w:hAnsi="Angsana New"/>
                <w:sz w:val="30"/>
                <w:szCs w:val="30"/>
                <w:lang w:eastAsia="zh-CN"/>
              </w:rPr>
              <w:t>15,000</w:t>
            </w:r>
          </w:p>
        </w:tc>
        <w:tc>
          <w:tcPr>
            <w:tcW w:w="237" w:type="dxa"/>
          </w:tcPr>
          <w:p w14:paraId="4BD97B9C" w14:textId="77777777" w:rsidR="00113DD7" w:rsidRPr="000170CC" w:rsidRDefault="00113DD7" w:rsidP="00113D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167FE30" w14:textId="77777777" w:rsidR="00113DD7" w:rsidRPr="000170CC" w:rsidRDefault="00113DD7" w:rsidP="0011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</w:tr>
      <w:tr w:rsidR="00113DD7" w:rsidRPr="000170CC" w14:paraId="41CA0BBB" w14:textId="77777777" w:rsidTr="00BB1144">
        <w:tc>
          <w:tcPr>
            <w:tcW w:w="4395" w:type="dxa"/>
          </w:tcPr>
          <w:p w14:paraId="4377C5B4" w14:textId="77777777" w:rsidR="00113DD7" w:rsidRPr="000170CC" w:rsidRDefault="00113DD7" w:rsidP="00113DD7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64E85ADD" w14:textId="77777777" w:rsidR="00113DD7" w:rsidRPr="000170CC" w:rsidRDefault="00113DD7" w:rsidP="0011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ind w:right="57"/>
              <w:jc w:val="right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40" w:type="dxa"/>
          </w:tcPr>
          <w:p w14:paraId="40F2AD45" w14:textId="77777777" w:rsidR="00113DD7" w:rsidRPr="000170CC" w:rsidRDefault="00113DD7" w:rsidP="00113D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38EE19DE" w14:textId="77777777" w:rsidR="00113DD7" w:rsidRPr="000170CC" w:rsidRDefault="00113DD7" w:rsidP="0011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0" w:type="dxa"/>
          </w:tcPr>
          <w:p w14:paraId="21631F69" w14:textId="77777777" w:rsidR="00113DD7" w:rsidRPr="000170CC" w:rsidRDefault="00113DD7" w:rsidP="00113D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2B8B6BD" w14:textId="77777777" w:rsidR="00113DD7" w:rsidRPr="000170CC" w:rsidRDefault="00113DD7" w:rsidP="0011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ind w:right="57"/>
              <w:jc w:val="right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37" w:type="dxa"/>
          </w:tcPr>
          <w:p w14:paraId="33476852" w14:textId="77777777" w:rsidR="00113DD7" w:rsidRPr="000170CC" w:rsidRDefault="00113DD7" w:rsidP="00113D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5579EEC6" w14:textId="77777777" w:rsidR="00113DD7" w:rsidRPr="000170CC" w:rsidRDefault="00113DD7" w:rsidP="0011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13DD7" w:rsidRPr="000170CC" w14:paraId="0CC92DA5" w14:textId="77777777" w:rsidTr="00BB1144">
        <w:tc>
          <w:tcPr>
            <w:tcW w:w="4395" w:type="dxa"/>
          </w:tcPr>
          <w:p w14:paraId="7F30CAB0" w14:textId="77777777" w:rsidR="00113DD7" w:rsidRPr="000170CC" w:rsidRDefault="00113DD7" w:rsidP="00113DD7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0DDCC644" w14:textId="1C2D365A" w:rsidR="00113DD7" w:rsidRPr="000170CC" w:rsidRDefault="00BC74A6" w:rsidP="0011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1,548,395</w:t>
            </w:r>
          </w:p>
        </w:tc>
        <w:tc>
          <w:tcPr>
            <w:tcW w:w="240" w:type="dxa"/>
          </w:tcPr>
          <w:p w14:paraId="69AEC9C9" w14:textId="77777777" w:rsidR="00113DD7" w:rsidRPr="000170CC" w:rsidRDefault="00113DD7" w:rsidP="00113D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71800EDD" w14:textId="77777777" w:rsidR="00113DD7" w:rsidRPr="000170CC" w:rsidRDefault="00113DD7" w:rsidP="0011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eastAsia="SimSun" w:hAnsi="Angsana New"/>
                <w:sz w:val="30"/>
                <w:szCs w:val="30"/>
                <w:lang w:eastAsia="zh-CN"/>
              </w:rPr>
              <w:t>1,420,000</w:t>
            </w:r>
          </w:p>
        </w:tc>
        <w:tc>
          <w:tcPr>
            <w:tcW w:w="290" w:type="dxa"/>
          </w:tcPr>
          <w:p w14:paraId="58C7353C" w14:textId="77777777" w:rsidR="00113DD7" w:rsidRPr="000170CC" w:rsidRDefault="00113DD7" w:rsidP="00113D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6D522FDC" w14:textId="02B15642" w:rsidR="00113DD7" w:rsidRPr="000170CC" w:rsidRDefault="00BC74A6" w:rsidP="0011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968,395</w:t>
            </w:r>
          </w:p>
        </w:tc>
        <w:tc>
          <w:tcPr>
            <w:tcW w:w="237" w:type="dxa"/>
          </w:tcPr>
          <w:p w14:paraId="05030ECD" w14:textId="77777777" w:rsidR="00113DD7" w:rsidRPr="000170CC" w:rsidRDefault="00113DD7" w:rsidP="00113D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615B75F5" w14:textId="77777777" w:rsidR="00113DD7" w:rsidRPr="000170CC" w:rsidRDefault="00113DD7" w:rsidP="0011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eastAsia="SimSun" w:hAnsi="Angsana New"/>
                <w:sz w:val="30"/>
                <w:szCs w:val="30"/>
                <w:lang w:eastAsia="zh-CN"/>
              </w:rPr>
              <w:t>745,000</w:t>
            </w:r>
          </w:p>
        </w:tc>
      </w:tr>
    </w:tbl>
    <w:p w14:paraId="1CB3D506" w14:textId="0F9DC3A7" w:rsidR="00F46FB1" w:rsidRPr="000170CC" w:rsidRDefault="00F46FB1" w:rsidP="008B4F4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0170CC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lastRenderedPageBreak/>
        <w:t>เงินฝากสถาบันการเงินที่มีภาระค้ำประกัน</w:t>
      </w:r>
    </w:p>
    <w:p w14:paraId="0E4F0771" w14:textId="77777777" w:rsidR="00F46FB1" w:rsidRPr="000170CC" w:rsidRDefault="00F46FB1" w:rsidP="00F46FB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sz w:val="30"/>
          <w:szCs w:val="30"/>
          <w:lang w:eastAsia="zh-CN"/>
        </w:rPr>
      </w:pPr>
    </w:p>
    <w:p w14:paraId="148126E5" w14:textId="7185F8D8" w:rsidR="00F46FB1" w:rsidRPr="000170CC" w:rsidRDefault="00F46FB1" w:rsidP="00BC3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0170CC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0170CC">
        <w:rPr>
          <w:rFonts w:ascii="Angsana New" w:hAnsi="Angsana New"/>
          <w:sz w:val="30"/>
          <w:szCs w:val="30"/>
        </w:rPr>
        <w:t xml:space="preserve">31 </w:t>
      </w:r>
      <w:r w:rsidRPr="000170CC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0170CC">
        <w:rPr>
          <w:rFonts w:ascii="Angsana New" w:hAnsi="Angsana New"/>
          <w:sz w:val="30"/>
          <w:szCs w:val="30"/>
        </w:rPr>
        <w:t>256</w:t>
      </w:r>
      <w:r w:rsidR="0072318A" w:rsidRPr="000170CC">
        <w:rPr>
          <w:rFonts w:ascii="Angsana New" w:hAnsi="Angsana New"/>
          <w:sz w:val="30"/>
          <w:szCs w:val="30"/>
        </w:rPr>
        <w:t>8</w:t>
      </w:r>
      <w:r w:rsidRPr="000170CC">
        <w:rPr>
          <w:rFonts w:ascii="Angsana New" w:hAnsi="Angsana New"/>
          <w:sz w:val="30"/>
          <w:szCs w:val="30"/>
          <w:cs/>
        </w:rPr>
        <w:t xml:space="preserve"> และ </w:t>
      </w:r>
      <w:r w:rsidRPr="000170CC">
        <w:rPr>
          <w:rFonts w:ascii="Angsana New" w:hAnsi="Angsana New"/>
          <w:sz w:val="30"/>
          <w:szCs w:val="30"/>
        </w:rPr>
        <w:t>256</w:t>
      </w:r>
      <w:r w:rsidR="0072318A" w:rsidRPr="000170CC">
        <w:rPr>
          <w:rFonts w:ascii="Angsana New" w:hAnsi="Angsana New"/>
          <w:sz w:val="30"/>
          <w:szCs w:val="30"/>
        </w:rPr>
        <w:t>7</w:t>
      </w:r>
      <w:r w:rsidRPr="000170CC">
        <w:rPr>
          <w:rFonts w:ascii="Angsana New" w:hAnsi="Angsana New"/>
          <w:sz w:val="30"/>
          <w:szCs w:val="30"/>
          <w:cs/>
        </w:rPr>
        <w:t xml:space="preserve"> บริษัทย่อยในประเทศสองแห่งได้นำเงินฝากประจำกับธนาคารในประเทศเเห่งหนึ่งจำนวนเงินรวม </w:t>
      </w:r>
      <w:r w:rsidRPr="00D71B28">
        <w:rPr>
          <w:rFonts w:ascii="Angsana New" w:hAnsi="Angsana New"/>
          <w:sz w:val="30"/>
          <w:szCs w:val="30"/>
        </w:rPr>
        <w:t>25</w:t>
      </w:r>
      <w:r w:rsidRPr="00D71B28">
        <w:rPr>
          <w:rFonts w:ascii="Angsana New" w:hAnsi="Angsana New"/>
          <w:sz w:val="30"/>
          <w:szCs w:val="30"/>
          <w:cs/>
        </w:rPr>
        <w:t xml:space="preserve"> ล้านบาทไปวางเป็นหลักประกันสำหรับวงเงินเบิกเกินบัญชีกับธนาคารดังกล่าว เงินฝากดังกล่าวมีอัตราดอกเบี้ยระหว่าง</w:t>
      </w:r>
      <w:r w:rsidRPr="000170CC">
        <w:rPr>
          <w:rFonts w:ascii="Angsana New" w:hAnsi="Angsana New"/>
          <w:sz w:val="30"/>
          <w:szCs w:val="30"/>
          <w:cs/>
        </w:rPr>
        <w:t>ร้อย</w:t>
      </w:r>
      <w:r w:rsidRPr="00D71B28">
        <w:rPr>
          <w:rFonts w:ascii="Angsana New" w:hAnsi="Angsana New"/>
          <w:sz w:val="30"/>
          <w:szCs w:val="30"/>
          <w:cs/>
        </w:rPr>
        <w:t xml:space="preserve">ละ </w:t>
      </w:r>
      <w:r w:rsidRPr="00D71B28">
        <w:rPr>
          <w:rFonts w:ascii="Angsana New" w:hAnsi="Angsana New"/>
          <w:sz w:val="30"/>
          <w:szCs w:val="30"/>
        </w:rPr>
        <w:t>0.</w:t>
      </w:r>
      <w:r w:rsidR="00D71B28" w:rsidRPr="00D71B28">
        <w:rPr>
          <w:rFonts w:ascii="Angsana New" w:hAnsi="Angsana New"/>
          <w:sz w:val="30"/>
          <w:szCs w:val="30"/>
        </w:rPr>
        <w:t>30</w:t>
      </w:r>
      <w:r w:rsidRPr="00D71B28">
        <w:rPr>
          <w:rFonts w:ascii="Angsana New" w:hAnsi="Angsana New"/>
          <w:sz w:val="30"/>
          <w:szCs w:val="30"/>
        </w:rPr>
        <w:t xml:space="preserve"> </w:t>
      </w:r>
      <w:r w:rsidRPr="00D71B28">
        <w:rPr>
          <w:rFonts w:ascii="Angsana New" w:hAnsi="Angsana New"/>
          <w:sz w:val="30"/>
          <w:szCs w:val="30"/>
          <w:cs/>
        </w:rPr>
        <w:t>ต่อปี</w:t>
      </w:r>
      <w:r w:rsidRPr="000170CC">
        <w:rPr>
          <w:rFonts w:ascii="Angsana New" w:hAnsi="Angsana New"/>
          <w:sz w:val="30"/>
          <w:szCs w:val="30"/>
          <w:cs/>
        </w:rPr>
        <w:t xml:space="preserve"> ถึงร้อยละ </w:t>
      </w:r>
      <w:r w:rsidR="00D71B28">
        <w:rPr>
          <w:rFonts w:ascii="Angsana New" w:hAnsi="Angsana New"/>
          <w:sz w:val="30"/>
          <w:szCs w:val="30"/>
        </w:rPr>
        <w:t>0.80</w:t>
      </w:r>
      <w:r w:rsidRPr="000170CC">
        <w:rPr>
          <w:rFonts w:ascii="Angsana New" w:hAnsi="Angsana New"/>
          <w:sz w:val="30"/>
          <w:szCs w:val="30"/>
        </w:rPr>
        <w:t xml:space="preserve"> </w:t>
      </w:r>
      <w:r w:rsidRPr="000170CC">
        <w:rPr>
          <w:rFonts w:ascii="Angsana New" w:hAnsi="Angsana New"/>
          <w:sz w:val="30"/>
          <w:szCs w:val="30"/>
          <w:cs/>
        </w:rPr>
        <w:t xml:space="preserve">ต่อปีในปี </w:t>
      </w:r>
      <w:r w:rsidRPr="000170CC">
        <w:rPr>
          <w:rFonts w:ascii="Angsana New" w:hAnsi="Angsana New"/>
          <w:sz w:val="30"/>
          <w:szCs w:val="30"/>
        </w:rPr>
        <w:t>256</w:t>
      </w:r>
      <w:r w:rsidR="0072318A" w:rsidRPr="000170CC">
        <w:rPr>
          <w:rFonts w:ascii="Angsana New" w:hAnsi="Angsana New"/>
          <w:sz w:val="30"/>
          <w:szCs w:val="30"/>
        </w:rPr>
        <w:t>8</w:t>
      </w:r>
      <w:r w:rsidRPr="000170CC">
        <w:rPr>
          <w:rFonts w:ascii="Angsana New" w:hAnsi="Angsana New"/>
          <w:color w:val="FFFFFF"/>
          <w:sz w:val="30"/>
          <w:szCs w:val="30"/>
        </w:rPr>
        <w:t>_</w:t>
      </w:r>
      <w:r w:rsidRPr="000170CC">
        <w:rPr>
          <w:rFonts w:ascii="Angsana New" w:hAnsi="Angsana New"/>
          <w:sz w:val="30"/>
          <w:szCs w:val="30"/>
          <w:cs/>
        </w:rPr>
        <w:t>และระหว่างร้อยละ</w:t>
      </w:r>
      <w:r w:rsidRPr="000170CC">
        <w:rPr>
          <w:rFonts w:ascii="Angsana New" w:hAnsi="Angsana New"/>
          <w:sz w:val="30"/>
          <w:szCs w:val="30"/>
        </w:rPr>
        <w:t xml:space="preserve"> 0.</w:t>
      </w:r>
      <w:r w:rsidR="0072318A" w:rsidRPr="000170CC">
        <w:rPr>
          <w:rFonts w:ascii="Angsana New" w:hAnsi="Angsana New"/>
          <w:sz w:val="30"/>
          <w:szCs w:val="30"/>
        </w:rPr>
        <w:t>80</w:t>
      </w:r>
      <w:r w:rsidRPr="000170CC">
        <w:rPr>
          <w:rFonts w:ascii="Angsana New" w:hAnsi="Angsana New"/>
          <w:sz w:val="30"/>
          <w:szCs w:val="30"/>
        </w:rPr>
        <w:t xml:space="preserve"> </w:t>
      </w:r>
      <w:r w:rsidRPr="000170CC">
        <w:rPr>
          <w:rFonts w:ascii="Angsana New" w:hAnsi="Angsana New"/>
          <w:sz w:val="30"/>
          <w:szCs w:val="30"/>
          <w:cs/>
        </w:rPr>
        <w:t xml:space="preserve">ต่อปี ถึงร้อยละ </w:t>
      </w:r>
      <w:r w:rsidRPr="000170CC">
        <w:rPr>
          <w:rFonts w:ascii="Angsana New" w:hAnsi="Angsana New"/>
          <w:sz w:val="30"/>
          <w:szCs w:val="30"/>
        </w:rPr>
        <w:t xml:space="preserve">1.00 </w:t>
      </w:r>
      <w:r w:rsidRPr="000170CC">
        <w:rPr>
          <w:rFonts w:ascii="Angsana New" w:hAnsi="Angsana New"/>
          <w:sz w:val="30"/>
          <w:szCs w:val="30"/>
          <w:cs/>
        </w:rPr>
        <w:t xml:space="preserve">ต่อปีในปี </w:t>
      </w:r>
      <w:r w:rsidRPr="000170CC">
        <w:rPr>
          <w:rFonts w:ascii="Angsana New" w:hAnsi="Angsana New"/>
          <w:sz w:val="30"/>
          <w:szCs w:val="30"/>
        </w:rPr>
        <w:t>256</w:t>
      </w:r>
      <w:r w:rsidR="0072318A" w:rsidRPr="000170CC">
        <w:rPr>
          <w:rFonts w:ascii="Angsana New" w:hAnsi="Angsana New"/>
          <w:sz w:val="30"/>
          <w:szCs w:val="30"/>
        </w:rPr>
        <w:t>7</w:t>
      </w:r>
    </w:p>
    <w:p w14:paraId="39BDE7CC" w14:textId="77777777" w:rsidR="00F46FB1" w:rsidRPr="000170CC" w:rsidRDefault="00F46FB1" w:rsidP="00BC3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74DF372" w14:textId="2EFA4BFE" w:rsidR="00F46FB1" w:rsidRPr="000170CC" w:rsidRDefault="00F46FB1" w:rsidP="00BC368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55301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B55301">
        <w:rPr>
          <w:rFonts w:ascii="Angsana New" w:hAnsi="Angsana New"/>
          <w:spacing w:val="-2"/>
          <w:sz w:val="30"/>
          <w:szCs w:val="30"/>
        </w:rPr>
        <w:t>31</w:t>
      </w:r>
      <w:r w:rsidRPr="00B55301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Pr="00B55301">
        <w:rPr>
          <w:rFonts w:ascii="Angsana New" w:hAnsi="Angsana New"/>
          <w:spacing w:val="-2"/>
          <w:sz w:val="30"/>
          <w:szCs w:val="30"/>
        </w:rPr>
        <w:t>256</w:t>
      </w:r>
      <w:r w:rsidR="0072318A" w:rsidRPr="00B55301">
        <w:rPr>
          <w:rFonts w:ascii="Angsana New" w:hAnsi="Angsana New"/>
          <w:spacing w:val="-2"/>
          <w:sz w:val="30"/>
          <w:szCs w:val="30"/>
        </w:rPr>
        <w:t>8</w:t>
      </w:r>
      <w:r w:rsidRPr="00B55301">
        <w:rPr>
          <w:rFonts w:ascii="Angsana New" w:hAnsi="Angsana New"/>
          <w:spacing w:val="-2"/>
          <w:sz w:val="30"/>
          <w:szCs w:val="30"/>
          <w:cs/>
        </w:rPr>
        <w:t xml:space="preserve"> และ </w:t>
      </w:r>
      <w:r w:rsidRPr="00B55301">
        <w:rPr>
          <w:rFonts w:ascii="Angsana New" w:hAnsi="Angsana New"/>
          <w:spacing w:val="-2"/>
          <w:sz w:val="30"/>
          <w:szCs w:val="30"/>
        </w:rPr>
        <w:t>256</w:t>
      </w:r>
      <w:r w:rsidR="0072318A" w:rsidRPr="00B55301">
        <w:rPr>
          <w:rFonts w:ascii="Angsana New" w:hAnsi="Angsana New"/>
          <w:spacing w:val="-2"/>
          <w:sz w:val="30"/>
          <w:szCs w:val="30"/>
        </w:rPr>
        <w:t>7</w:t>
      </w:r>
      <w:r w:rsidRPr="00B55301">
        <w:rPr>
          <w:rFonts w:ascii="Angsana New" w:hAnsi="Angsana New"/>
          <w:spacing w:val="-2"/>
          <w:sz w:val="30"/>
          <w:szCs w:val="30"/>
          <w:cs/>
        </w:rPr>
        <w:t xml:space="preserve"> บริษัทย่อยในต่างประเทศสองแห่งได้ฝากเงินจำนวนเงินรวมประมาณ</w:t>
      </w:r>
      <w:r w:rsidRPr="00B55301">
        <w:rPr>
          <w:rFonts w:ascii="Angsana New" w:hAnsi="Angsana New"/>
          <w:spacing w:val="-2"/>
          <w:sz w:val="30"/>
          <w:szCs w:val="30"/>
        </w:rPr>
        <w:t xml:space="preserve"> </w:t>
      </w:r>
      <w:r w:rsidR="0004700A" w:rsidRPr="00B55301">
        <w:rPr>
          <w:rFonts w:ascii="Angsana New" w:hAnsi="Angsana New"/>
          <w:spacing w:val="-2"/>
          <w:sz w:val="30"/>
          <w:szCs w:val="30"/>
        </w:rPr>
        <w:t>7.8</w:t>
      </w:r>
      <w:r w:rsidRPr="00B55301">
        <w:rPr>
          <w:rFonts w:ascii="Angsana New" w:hAnsi="Angsana New"/>
          <w:spacing w:val="-2"/>
          <w:sz w:val="30"/>
          <w:szCs w:val="30"/>
        </w:rPr>
        <w:t xml:space="preserve"> </w:t>
      </w:r>
      <w:r w:rsidRPr="00B55301">
        <w:rPr>
          <w:rFonts w:ascii="Angsana New" w:hAnsi="Angsana New"/>
          <w:spacing w:val="-2"/>
          <w:sz w:val="30"/>
          <w:szCs w:val="30"/>
          <w:cs/>
        </w:rPr>
        <w:t xml:space="preserve">ล้านบาท </w:t>
      </w:r>
      <w:r w:rsidRPr="000170CC">
        <w:rPr>
          <w:rFonts w:ascii="Angsana New" w:hAnsi="Angsana New"/>
          <w:sz w:val="30"/>
          <w:szCs w:val="30"/>
          <w:cs/>
        </w:rPr>
        <w:t xml:space="preserve">และ </w:t>
      </w:r>
      <w:r w:rsidR="00415D6A" w:rsidRPr="000170CC">
        <w:rPr>
          <w:rFonts w:ascii="Angsana New" w:hAnsi="Angsana New"/>
          <w:sz w:val="30"/>
          <w:szCs w:val="30"/>
        </w:rPr>
        <w:t>8</w:t>
      </w:r>
      <w:r w:rsidRPr="000170CC">
        <w:rPr>
          <w:rFonts w:ascii="Angsana New" w:hAnsi="Angsana New"/>
          <w:sz w:val="30"/>
          <w:szCs w:val="30"/>
        </w:rPr>
        <w:t>.</w:t>
      </w:r>
      <w:r w:rsidR="0072318A" w:rsidRPr="000170CC">
        <w:rPr>
          <w:rFonts w:ascii="Angsana New" w:hAnsi="Angsana New"/>
          <w:sz w:val="30"/>
          <w:szCs w:val="30"/>
        </w:rPr>
        <w:t>4</w:t>
      </w:r>
      <w:r w:rsidRPr="000170CC">
        <w:rPr>
          <w:rFonts w:ascii="Angsana New" w:hAnsi="Angsana New"/>
          <w:sz w:val="30"/>
          <w:szCs w:val="30"/>
        </w:rPr>
        <w:t xml:space="preserve"> </w:t>
      </w:r>
      <w:r w:rsidRPr="000170CC">
        <w:rPr>
          <w:rFonts w:ascii="Angsana New" w:hAnsi="Angsana New"/>
          <w:sz w:val="30"/>
          <w:szCs w:val="30"/>
          <w:cs/>
        </w:rPr>
        <w:t>ล้านบาท ตามลำดับ ไว้กับธนาคารกลางของแต่ละประเทศเพื่อเป็นหลักประกันสำหรับการลงทุนจัดตั้งบริษัทและดำเนินธุรกิจในประเทศนั้น</w:t>
      </w:r>
      <w:r w:rsidRPr="000170CC">
        <w:rPr>
          <w:rFonts w:ascii="Angsana New" w:hAnsi="Angsana New"/>
          <w:sz w:val="30"/>
          <w:szCs w:val="30"/>
        </w:rPr>
        <w:t xml:space="preserve"> </w:t>
      </w:r>
      <w:r w:rsidRPr="000170CC">
        <w:rPr>
          <w:rFonts w:ascii="Angsana New" w:hAnsi="Angsana New"/>
          <w:sz w:val="30"/>
          <w:szCs w:val="30"/>
          <w:cs/>
        </w:rPr>
        <w:t>ๆ เงินฝากดังกล่าวไม่มีดอกเบี้ย</w:t>
      </w:r>
    </w:p>
    <w:p w14:paraId="06770550" w14:textId="654A2FE6" w:rsidR="003B4476" w:rsidRPr="000170CC" w:rsidRDefault="003B4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</w:pPr>
    </w:p>
    <w:p w14:paraId="1CFD07B2" w14:textId="77777777" w:rsidR="00D803E1" w:rsidRPr="000170CC" w:rsidRDefault="00D803E1" w:rsidP="008B4F4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rPr>
          <w:rFonts w:ascii="Angsana New" w:eastAsia="SimSun" w:hAnsi="Angsana New"/>
          <w:b/>
          <w:bCs/>
          <w:sz w:val="28"/>
          <w:szCs w:val="28"/>
          <w:cs/>
          <w:lang w:eastAsia="zh-CN"/>
        </w:rPr>
        <w:sectPr w:rsidR="00D803E1" w:rsidRPr="000170CC" w:rsidSect="00BF47C3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1109" w:bottom="709" w:left="1440" w:header="994" w:footer="497" w:gutter="0"/>
          <w:pgNumType w:start="19"/>
          <w:cols w:space="720"/>
          <w:titlePg/>
          <w:docGrid w:linePitch="245"/>
        </w:sectPr>
      </w:pPr>
    </w:p>
    <w:p w14:paraId="3C0A0901" w14:textId="6947E708" w:rsidR="00F42E63" w:rsidRPr="000170CC" w:rsidRDefault="00F42E63" w:rsidP="008B4F4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0170CC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lastRenderedPageBreak/>
        <w:t>สินทรัพย์ทางการเงินไม่หมุนเวียนอื่น</w:t>
      </w:r>
    </w:p>
    <w:p w14:paraId="68083025" w14:textId="77777777" w:rsidR="006B5367" w:rsidRPr="000170CC" w:rsidRDefault="006B5367" w:rsidP="00F42E6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lang w:eastAsia="zh-CN"/>
        </w:rPr>
      </w:pPr>
    </w:p>
    <w:p w14:paraId="1D2BF1E8" w14:textId="464A6EDC" w:rsidR="006B5367" w:rsidRPr="000170CC" w:rsidRDefault="0025388C" w:rsidP="006B536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SimSun" w:hAnsi="Angsana New"/>
          <w:sz w:val="30"/>
          <w:szCs w:val="30"/>
          <w:lang w:eastAsia="zh-CN"/>
        </w:rPr>
      </w:pPr>
      <w:r w:rsidRPr="000170CC">
        <w:rPr>
          <w:rFonts w:ascii="Angsana New" w:eastAsia="SimSun" w:hAnsi="Angsana New" w:hint="cs"/>
          <w:sz w:val="30"/>
          <w:szCs w:val="30"/>
          <w:cs/>
          <w:lang w:eastAsia="zh-CN"/>
        </w:rPr>
        <w:t>รายละเอียดของ</w:t>
      </w:r>
      <w:r w:rsidR="00E802CD" w:rsidRPr="000170CC">
        <w:rPr>
          <w:rFonts w:ascii="Angsana New" w:eastAsia="SimSun" w:hAnsi="Angsana New" w:hint="cs"/>
          <w:sz w:val="30"/>
          <w:szCs w:val="30"/>
          <w:cs/>
          <w:lang w:eastAsia="zh-CN"/>
        </w:rPr>
        <w:t>สินทรัพย์ทางการเงินไม่หมุนเวียนอื่น</w:t>
      </w:r>
      <w:r w:rsidR="00F84D8C" w:rsidRPr="000170CC">
        <w:rPr>
          <w:rFonts w:ascii="Angsana New" w:eastAsia="SimSun" w:hAnsi="Angsana New"/>
          <w:sz w:val="30"/>
          <w:szCs w:val="30"/>
          <w:lang w:eastAsia="zh-CN"/>
        </w:rPr>
        <w:t xml:space="preserve"> - </w:t>
      </w:r>
      <w:r w:rsidR="00F84D8C" w:rsidRPr="000170CC">
        <w:rPr>
          <w:rFonts w:ascii="Angsana New" w:eastAsia="SimSun" w:hAnsi="Angsana New" w:hint="cs"/>
          <w:sz w:val="30"/>
          <w:szCs w:val="30"/>
          <w:cs/>
          <w:lang w:eastAsia="zh-CN"/>
        </w:rPr>
        <w:t>เงินลงทุนใน</w:t>
      </w:r>
      <w:r w:rsidR="001A3375" w:rsidRPr="000170CC">
        <w:rPr>
          <w:rFonts w:ascii="Angsana New" w:eastAsia="SimSun" w:hAnsi="Angsana New" w:hint="cs"/>
          <w:sz w:val="30"/>
          <w:szCs w:val="30"/>
          <w:cs/>
          <w:lang w:eastAsia="zh-CN"/>
        </w:rPr>
        <w:t>ตราสารหนี้</w:t>
      </w:r>
      <w:r w:rsidR="00F24325" w:rsidRPr="000170CC">
        <w:rPr>
          <w:rFonts w:ascii="Angsana New" w:eastAsia="SimSun" w:hAnsi="Angsana New" w:hint="cs"/>
          <w:sz w:val="30"/>
          <w:szCs w:val="30"/>
          <w:cs/>
          <w:lang w:eastAsia="zh-CN"/>
        </w:rPr>
        <w:t xml:space="preserve"> </w:t>
      </w:r>
      <w:r w:rsidR="001A5293" w:rsidRPr="000170CC">
        <w:rPr>
          <w:rFonts w:ascii="Angsana New" w:eastAsia="SimSun" w:hAnsi="Angsana New" w:hint="cs"/>
          <w:sz w:val="30"/>
          <w:szCs w:val="30"/>
          <w:cs/>
          <w:lang w:eastAsia="zh-CN"/>
        </w:rPr>
        <w:t xml:space="preserve">ณ วันที่ </w:t>
      </w:r>
      <w:r w:rsidR="001A5293" w:rsidRPr="000170CC">
        <w:rPr>
          <w:rFonts w:ascii="Angsana New" w:eastAsia="SimSun" w:hAnsi="Angsana New"/>
          <w:sz w:val="30"/>
          <w:szCs w:val="30"/>
          <w:lang w:eastAsia="zh-CN"/>
        </w:rPr>
        <w:t xml:space="preserve">31 </w:t>
      </w:r>
      <w:r w:rsidR="001A5293" w:rsidRPr="000170CC">
        <w:rPr>
          <w:rFonts w:ascii="Angsana New" w:eastAsia="SimSun" w:hAnsi="Angsana New" w:hint="cs"/>
          <w:sz w:val="30"/>
          <w:szCs w:val="30"/>
          <w:cs/>
          <w:lang w:eastAsia="zh-CN"/>
        </w:rPr>
        <w:t xml:space="preserve">ธันวาคม </w:t>
      </w:r>
      <w:r w:rsidRPr="000170CC">
        <w:rPr>
          <w:rFonts w:ascii="Angsana New" w:eastAsia="SimSun" w:hAnsi="Angsana New" w:hint="cs"/>
          <w:sz w:val="30"/>
          <w:szCs w:val="30"/>
          <w:cs/>
          <w:lang w:eastAsia="zh-CN"/>
        </w:rPr>
        <w:t>มี</w:t>
      </w:r>
      <w:r w:rsidR="006B5367" w:rsidRPr="000170CC">
        <w:rPr>
          <w:rFonts w:ascii="Angsana New" w:eastAsia="SimSun" w:hAnsi="Angsana New" w:hint="cs"/>
          <w:sz w:val="30"/>
          <w:szCs w:val="30"/>
          <w:cs/>
          <w:lang w:eastAsia="zh-CN"/>
        </w:rPr>
        <w:t>ดังนี้</w:t>
      </w:r>
    </w:p>
    <w:p w14:paraId="39EC0B6D" w14:textId="77777777" w:rsidR="006B5367" w:rsidRPr="000170CC" w:rsidRDefault="006B5367" w:rsidP="00F42E6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lang w:eastAsia="zh-CN"/>
        </w:rPr>
      </w:pPr>
    </w:p>
    <w:tbl>
      <w:tblPr>
        <w:tblW w:w="14980" w:type="dxa"/>
        <w:tblLayout w:type="fixed"/>
        <w:tblLook w:val="04A0" w:firstRow="1" w:lastRow="0" w:firstColumn="1" w:lastColumn="0" w:noHBand="0" w:noVBand="1"/>
      </w:tblPr>
      <w:tblGrid>
        <w:gridCol w:w="4252"/>
        <w:gridCol w:w="239"/>
        <w:gridCol w:w="1644"/>
        <w:gridCol w:w="236"/>
        <w:gridCol w:w="1701"/>
        <w:gridCol w:w="236"/>
        <w:gridCol w:w="1247"/>
        <w:gridCol w:w="236"/>
        <w:gridCol w:w="1077"/>
        <w:gridCol w:w="236"/>
        <w:gridCol w:w="1134"/>
        <w:gridCol w:w="238"/>
        <w:gridCol w:w="1134"/>
        <w:gridCol w:w="236"/>
        <w:gridCol w:w="1134"/>
      </w:tblGrid>
      <w:tr w:rsidR="00D803E1" w:rsidRPr="000170CC" w14:paraId="72402B6C" w14:textId="77777777" w:rsidTr="00BB1144">
        <w:tc>
          <w:tcPr>
            <w:tcW w:w="4252" w:type="dxa"/>
          </w:tcPr>
          <w:p w14:paraId="0A99A0E6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9" w:type="dxa"/>
          </w:tcPr>
          <w:p w14:paraId="42BE4C28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644" w:type="dxa"/>
          </w:tcPr>
          <w:p w14:paraId="197C61A4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3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53BA9284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3793A5CC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3" w:right="-112"/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364C66C4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2C0F3702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5EBE1E58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5189" w:type="dxa"/>
            <w:gridSpan w:val="7"/>
          </w:tcPr>
          <w:p w14:paraId="3E9EEEE9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170C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พันบาท</w:t>
            </w:r>
          </w:p>
        </w:tc>
      </w:tr>
      <w:tr w:rsidR="000547E2" w:rsidRPr="000170CC" w14:paraId="0FED9B5C" w14:textId="77777777" w:rsidTr="000547E2">
        <w:tc>
          <w:tcPr>
            <w:tcW w:w="4252" w:type="dxa"/>
          </w:tcPr>
          <w:p w14:paraId="22CEB2B7" w14:textId="77777777" w:rsidR="000547E2" w:rsidRPr="000170CC" w:rsidRDefault="000547E2" w:rsidP="000547E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9" w:type="dxa"/>
          </w:tcPr>
          <w:p w14:paraId="6EAAE048" w14:textId="77777777" w:rsidR="000547E2" w:rsidRPr="000170CC" w:rsidRDefault="000547E2" w:rsidP="000547E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644" w:type="dxa"/>
          </w:tcPr>
          <w:p w14:paraId="2C6B2723" w14:textId="577011EB" w:rsidR="000547E2" w:rsidRPr="000170CC" w:rsidRDefault="000547E2" w:rsidP="0005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3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วันที่ออก</w:t>
            </w:r>
          </w:p>
        </w:tc>
        <w:tc>
          <w:tcPr>
            <w:tcW w:w="236" w:type="dxa"/>
          </w:tcPr>
          <w:p w14:paraId="25C942A8" w14:textId="77777777" w:rsidR="000547E2" w:rsidRPr="000170CC" w:rsidRDefault="000547E2" w:rsidP="000547E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350EF1D0" w14:textId="016C3A18" w:rsidR="000547E2" w:rsidRPr="000170CC" w:rsidRDefault="000547E2" w:rsidP="000547E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3" w:right="-112"/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วันที่ครบกำหนด</w:t>
            </w:r>
          </w:p>
        </w:tc>
        <w:tc>
          <w:tcPr>
            <w:tcW w:w="236" w:type="dxa"/>
          </w:tcPr>
          <w:p w14:paraId="195F76AE" w14:textId="77777777" w:rsidR="000547E2" w:rsidRPr="000170CC" w:rsidRDefault="000547E2" w:rsidP="000547E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7E58BAF0" w14:textId="2FFD5667" w:rsidR="000547E2" w:rsidRPr="000170CC" w:rsidRDefault="000547E2" w:rsidP="000547E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อัตราดอกเบี้ย</w:t>
            </w:r>
          </w:p>
        </w:tc>
        <w:tc>
          <w:tcPr>
            <w:tcW w:w="236" w:type="dxa"/>
          </w:tcPr>
          <w:p w14:paraId="2D087F33" w14:textId="77777777" w:rsidR="000547E2" w:rsidRPr="000170CC" w:rsidRDefault="000547E2" w:rsidP="000547E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4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04A4AA" w14:textId="77777777" w:rsidR="000547E2" w:rsidRPr="000170CC" w:rsidRDefault="000547E2" w:rsidP="000547E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5F2DDF21" w14:textId="77777777" w:rsidR="000547E2" w:rsidRPr="000170CC" w:rsidRDefault="000547E2" w:rsidP="000547E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4" w:type="dxa"/>
            <w:gridSpan w:val="3"/>
            <w:tcBorders>
              <w:top w:val="single" w:sz="4" w:space="0" w:color="auto"/>
            </w:tcBorders>
          </w:tcPr>
          <w:p w14:paraId="7DD5D8DD" w14:textId="77777777" w:rsidR="000547E2" w:rsidRPr="000170CC" w:rsidRDefault="000547E2" w:rsidP="000547E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03E1" w:rsidRPr="000170CC" w14:paraId="0A1F6D3E" w14:textId="77777777" w:rsidTr="000547E2">
        <w:tc>
          <w:tcPr>
            <w:tcW w:w="4252" w:type="dxa"/>
            <w:tcBorders>
              <w:bottom w:val="single" w:sz="4" w:space="0" w:color="auto"/>
            </w:tcBorders>
          </w:tcPr>
          <w:p w14:paraId="6CD37710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ชื่อหุ้นกู้</w:t>
            </w:r>
          </w:p>
        </w:tc>
        <w:tc>
          <w:tcPr>
            <w:tcW w:w="239" w:type="dxa"/>
          </w:tcPr>
          <w:p w14:paraId="078B8B97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0F76CD31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3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</w:t>
            </w:r>
          </w:p>
        </w:tc>
        <w:tc>
          <w:tcPr>
            <w:tcW w:w="236" w:type="dxa"/>
          </w:tcPr>
          <w:p w14:paraId="5BAA8027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7035094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ไถ่ถอน</w:t>
            </w:r>
          </w:p>
        </w:tc>
        <w:tc>
          <w:tcPr>
            <w:tcW w:w="236" w:type="dxa"/>
          </w:tcPr>
          <w:p w14:paraId="153713A3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7CF90DD5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(ร้อยละ) ต่อปี </w:t>
            </w:r>
          </w:p>
        </w:tc>
        <w:tc>
          <w:tcPr>
            <w:tcW w:w="236" w:type="dxa"/>
          </w:tcPr>
          <w:p w14:paraId="7994985D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4A62EE1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06615AC3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FE3A954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8" w:type="dxa"/>
          </w:tcPr>
          <w:p w14:paraId="3BE3E816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14B7566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6E3A8FD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6D6D111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803E1" w:rsidRPr="000170CC" w14:paraId="5AA13A6B" w14:textId="77777777" w:rsidTr="000547E2">
        <w:tc>
          <w:tcPr>
            <w:tcW w:w="4252" w:type="dxa"/>
            <w:tcBorders>
              <w:top w:val="single" w:sz="4" w:space="0" w:color="auto"/>
            </w:tcBorders>
          </w:tcPr>
          <w:p w14:paraId="72AEA4DC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239" w:type="dxa"/>
          </w:tcPr>
          <w:p w14:paraId="30F774BF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2046A1B9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50B703FB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820A2DB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371469E6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252F7B31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2995CA17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2768C2D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48EC808D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40C71C6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238" w:type="dxa"/>
          </w:tcPr>
          <w:p w14:paraId="5C757685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</w:tcBorders>
          </w:tcPr>
          <w:p w14:paraId="2150B1FF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236" w:type="dxa"/>
          </w:tcPr>
          <w:p w14:paraId="2FC949C5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81FE501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</w:tr>
      <w:tr w:rsidR="00D803E1" w:rsidRPr="000170CC" w14:paraId="4B029D2D" w14:textId="77777777" w:rsidTr="00BB1144">
        <w:tc>
          <w:tcPr>
            <w:tcW w:w="4252" w:type="dxa"/>
          </w:tcPr>
          <w:p w14:paraId="764AF9A7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บางจาก คอร์ปอเรชั่น จำกัด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(มหาชน)</w:t>
            </w:r>
          </w:p>
        </w:tc>
        <w:tc>
          <w:tcPr>
            <w:tcW w:w="239" w:type="dxa"/>
          </w:tcPr>
          <w:p w14:paraId="35587341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1D4A5A8F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28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มิถุนายน 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236" w:type="dxa"/>
          </w:tcPr>
          <w:p w14:paraId="4880E08A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1332D7A4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28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มิถุนายน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2572</w:t>
            </w:r>
          </w:p>
        </w:tc>
        <w:tc>
          <w:tcPr>
            <w:tcW w:w="236" w:type="dxa"/>
          </w:tcPr>
          <w:p w14:paraId="20876953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05E05838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3.60</w:t>
            </w:r>
          </w:p>
        </w:tc>
        <w:tc>
          <w:tcPr>
            <w:tcW w:w="236" w:type="dxa"/>
          </w:tcPr>
          <w:p w14:paraId="0AA4FF44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76E1798A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430098EC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08F75DE5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8" w:type="dxa"/>
          </w:tcPr>
          <w:p w14:paraId="14D9CA99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23E1019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21FC519F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7D3FFA0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D803E1" w:rsidRPr="000170CC" w14:paraId="30C8C361" w14:textId="77777777" w:rsidTr="00BB1144">
        <w:tc>
          <w:tcPr>
            <w:tcW w:w="4252" w:type="dxa"/>
          </w:tcPr>
          <w:p w14:paraId="3E54B172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ทรู คอร์ปอเรชั่น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จำกัด (มหาชน)</w:t>
            </w:r>
          </w:p>
        </w:tc>
        <w:tc>
          <w:tcPr>
            <w:tcW w:w="239" w:type="dxa"/>
          </w:tcPr>
          <w:p w14:paraId="5228440B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6DC74DD5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30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สิงหาคม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2567</w:t>
            </w:r>
          </w:p>
        </w:tc>
        <w:tc>
          <w:tcPr>
            <w:tcW w:w="236" w:type="dxa"/>
          </w:tcPr>
          <w:p w14:paraId="1201DD8B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6C9CC608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28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กุมภาพันธ์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2570</w:t>
            </w:r>
          </w:p>
        </w:tc>
        <w:tc>
          <w:tcPr>
            <w:tcW w:w="236" w:type="dxa"/>
          </w:tcPr>
          <w:p w14:paraId="55660502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45DB1157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3.45</w:t>
            </w:r>
          </w:p>
        </w:tc>
        <w:tc>
          <w:tcPr>
            <w:tcW w:w="236" w:type="dxa"/>
          </w:tcPr>
          <w:p w14:paraId="00351ADD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1054451D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236" w:type="dxa"/>
          </w:tcPr>
          <w:p w14:paraId="0BEC1F30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7C753860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238" w:type="dxa"/>
          </w:tcPr>
          <w:p w14:paraId="3800B943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ED00B18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236" w:type="dxa"/>
          </w:tcPr>
          <w:p w14:paraId="5E4663B2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D6B848C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</w:tr>
      <w:tr w:rsidR="00D803E1" w:rsidRPr="000170CC" w14:paraId="1363BB93" w14:textId="77777777" w:rsidTr="00BB1144">
        <w:tc>
          <w:tcPr>
            <w:tcW w:w="4252" w:type="dxa"/>
          </w:tcPr>
          <w:p w14:paraId="20FC35E2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หุ้นกู้ บริษัท เอสซีจี เจดับเบิ้ลยูดี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โลจิสติกส์ จำกัด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(มหาชน)</w:t>
            </w:r>
          </w:p>
        </w:tc>
        <w:tc>
          <w:tcPr>
            <w:tcW w:w="239" w:type="dxa"/>
          </w:tcPr>
          <w:p w14:paraId="06ABEA2F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0C43C0B4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19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กันยายน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2567</w:t>
            </w:r>
          </w:p>
        </w:tc>
        <w:tc>
          <w:tcPr>
            <w:tcW w:w="236" w:type="dxa"/>
          </w:tcPr>
          <w:p w14:paraId="1E4472A3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42EEA85D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19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กันยายน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2570</w:t>
            </w:r>
          </w:p>
        </w:tc>
        <w:tc>
          <w:tcPr>
            <w:tcW w:w="236" w:type="dxa"/>
          </w:tcPr>
          <w:p w14:paraId="58BDC6C2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037EEB8E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4.04</w:t>
            </w:r>
          </w:p>
        </w:tc>
        <w:tc>
          <w:tcPr>
            <w:tcW w:w="236" w:type="dxa"/>
          </w:tcPr>
          <w:p w14:paraId="371F495B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464DE653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3589D5D2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03DCA0B3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8" w:type="dxa"/>
          </w:tcPr>
          <w:p w14:paraId="420DAA79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151CDAF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5A4C715D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1A5DEDE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D803E1" w:rsidRPr="000170CC" w14:paraId="44FF8B56" w14:textId="77777777" w:rsidTr="00BB1144">
        <w:tc>
          <w:tcPr>
            <w:tcW w:w="4252" w:type="dxa"/>
          </w:tcPr>
          <w:p w14:paraId="741FB078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pacing w:val="-8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 w:hint="cs"/>
                <w:spacing w:val="-8"/>
                <w:sz w:val="28"/>
                <w:szCs w:val="28"/>
                <w:cs/>
                <w:lang w:eastAsia="zh-CN"/>
              </w:rPr>
              <w:t>หุ้นกู้ บริษัท กัลฟ์ เอ็นเนอร์จี</w:t>
            </w:r>
            <w:r w:rsidRPr="000170CC">
              <w:rPr>
                <w:rFonts w:ascii="Angsana New" w:eastAsia="SimSun" w:hAnsi="Angsana New"/>
                <w:spacing w:val="-8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pacing w:val="-8"/>
                <w:sz w:val="28"/>
                <w:szCs w:val="28"/>
                <w:cs/>
                <w:lang w:eastAsia="zh-CN"/>
              </w:rPr>
              <w:t>ดีเวลลอปเมนท์</w:t>
            </w:r>
            <w:r w:rsidRPr="000170CC">
              <w:rPr>
                <w:rFonts w:ascii="Angsana New" w:eastAsia="SimSun" w:hAnsi="Angsana New"/>
                <w:spacing w:val="-8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pacing w:val="-8"/>
                <w:sz w:val="28"/>
                <w:szCs w:val="28"/>
                <w:cs/>
                <w:lang w:eastAsia="zh-CN"/>
              </w:rPr>
              <w:t>จำกัด</w:t>
            </w:r>
            <w:r w:rsidRPr="000170CC">
              <w:rPr>
                <w:rFonts w:ascii="Angsana New" w:eastAsia="SimSun" w:hAnsi="Angsana New"/>
                <w:spacing w:val="-8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pacing w:val="-8"/>
                <w:sz w:val="28"/>
                <w:szCs w:val="28"/>
                <w:cs/>
                <w:lang w:eastAsia="zh-CN"/>
              </w:rPr>
              <w:t>(มหาชน)</w:t>
            </w:r>
          </w:p>
        </w:tc>
        <w:tc>
          <w:tcPr>
            <w:tcW w:w="239" w:type="dxa"/>
          </w:tcPr>
          <w:p w14:paraId="7EC1E307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6F2F720F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26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กันยายน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2567</w:t>
            </w:r>
          </w:p>
        </w:tc>
        <w:tc>
          <w:tcPr>
            <w:tcW w:w="236" w:type="dxa"/>
          </w:tcPr>
          <w:p w14:paraId="0A37A6A8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14014297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26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กันยายน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2574</w:t>
            </w:r>
          </w:p>
        </w:tc>
        <w:tc>
          <w:tcPr>
            <w:tcW w:w="236" w:type="dxa"/>
          </w:tcPr>
          <w:p w14:paraId="0F64603E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18CCE5A5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3.53</w:t>
            </w:r>
          </w:p>
        </w:tc>
        <w:tc>
          <w:tcPr>
            <w:tcW w:w="236" w:type="dxa"/>
          </w:tcPr>
          <w:p w14:paraId="0792AA7C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20A30BB9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2A058649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30FD5C56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8" w:type="dxa"/>
          </w:tcPr>
          <w:p w14:paraId="02CC2377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C7945FF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037F4992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53608E1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D803E1" w:rsidRPr="000170CC" w14:paraId="45212443" w14:textId="77777777" w:rsidTr="00BB1144">
        <w:tc>
          <w:tcPr>
            <w:tcW w:w="4252" w:type="dxa"/>
          </w:tcPr>
          <w:p w14:paraId="1A9135CA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pacing w:val="-2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ไทยเบจเวอเรจ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จำกัด (มหาชน)</w:t>
            </w:r>
          </w:p>
        </w:tc>
        <w:tc>
          <w:tcPr>
            <w:tcW w:w="239" w:type="dxa"/>
          </w:tcPr>
          <w:p w14:paraId="4FC94E2A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78C87B8B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22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ตุลาคม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2567</w:t>
            </w:r>
          </w:p>
        </w:tc>
        <w:tc>
          <w:tcPr>
            <w:tcW w:w="236" w:type="dxa"/>
          </w:tcPr>
          <w:p w14:paraId="3E387EFA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186C23D9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22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ตุลาคม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2572</w:t>
            </w:r>
          </w:p>
        </w:tc>
        <w:tc>
          <w:tcPr>
            <w:tcW w:w="236" w:type="dxa"/>
          </w:tcPr>
          <w:p w14:paraId="07A80C4F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54ECE952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3.07</w:t>
            </w:r>
          </w:p>
        </w:tc>
        <w:tc>
          <w:tcPr>
            <w:tcW w:w="236" w:type="dxa"/>
          </w:tcPr>
          <w:p w14:paraId="1FBFD897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1DE4DE9E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703D0AFE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70DBA9EE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8" w:type="dxa"/>
          </w:tcPr>
          <w:p w14:paraId="361312D0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4C57913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76C29AA0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2B2EC54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D803E1" w:rsidRPr="000170CC" w14:paraId="0402FFC3" w14:textId="77777777" w:rsidTr="00BB1144">
        <w:tc>
          <w:tcPr>
            <w:tcW w:w="4252" w:type="dxa"/>
          </w:tcPr>
          <w:p w14:paraId="2378FEB3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pacing w:val="-4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pacing w:val="-4"/>
                <w:sz w:val="28"/>
                <w:szCs w:val="28"/>
                <w:cs/>
                <w:lang w:eastAsia="zh-CN"/>
              </w:rPr>
              <w:t>หุ้นกู้ บริษัท แอดวานซ์ อินโฟร์</w:t>
            </w:r>
            <w:r w:rsidRPr="000170CC">
              <w:rPr>
                <w:rFonts w:ascii="Angsana New" w:eastAsia="SimSun" w:hAnsi="Angsana New"/>
                <w:spacing w:val="-4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pacing w:val="-4"/>
                <w:sz w:val="28"/>
                <w:szCs w:val="28"/>
                <w:cs/>
                <w:lang w:eastAsia="zh-CN"/>
              </w:rPr>
              <w:t>เซอร์วิส จำกัด (มหาชน)</w:t>
            </w:r>
          </w:p>
        </w:tc>
        <w:tc>
          <w:tcPr>
            <w:tcW w:w="239" w:type="dxa"/>
          </w:tcPr>
          <w:p w14:paraId="73CFE321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09495B7B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13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พฤศจิกายน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2567</w:t>
            </w:r>
          </w:p>
        </w:tc>
        <w:tc>
          <w:tcPr>
            <w:tcW w:w="236" w:type="dxa"/>
          </w:tcPr>
          <w:p w14:paraId="5E474623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6F5A9F5A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13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พฤศจิกายน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2571</w:t>
            </w:r>
          </w:p>
        </w:tc>
        <w:tc>
          <w:tcPr>
            <w:tcW w:w="236" w:type="dxa"/>
          </w:tcPr>
          <w:p w14:paraId="02A03C74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583BF240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2.74</w:t>
            </w:r>
          </w:p>
        </w:tc>
        <w:tc>
          <w:tcPr>
            <w:tcW w:w="236" w:type="dxa"/>
          </w:tcPr>
          <w:p w14:paraId="0EC95F5E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5E5C42A8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14761900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11A9D30B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8" w:type="dxa"/>
          </w:tcPr>
          <w:p w14:paraId="3B120FC2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EF3593F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18B3A293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E70AF54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D803E1" w:rsidRPr="000170CC" w14:paraId="0E8E7A41" w14:textId="77777777" w:rsidTr="00BB1144">
        <w:tc>
          <w:tcPr>
            <w:tcW w:w="4252" w:type="dxa"/>
          </w:tcPr>
          <w:p w14:paraId="021A91F1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pacing w:val="-2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ทรู คอร์ปอเรชั่น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จำกัด (มหาชน)</w:t>
            </w:r>
          </w:p>
        </w:tc>
        <w:tc>
          <w:tcPr>
            <w:tcW w:w="239" w:type="dxa"/>
          </w:tcPr>
          <w:p w14:paraId="505D8392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2E8D5AA6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26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พฤศจิกายน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2567</w:t>
            </w:r>
          </w:p>
        </w:tc>
        <w:tc>
          <w:tcPr>
            <w:tcW w:w="236" w:type="dxa"/>
          </w:tcPr>
          <w:p w14:paraId="7FDB5E47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1DBCD10A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4"/>
                <w:sz w:val="28"/>
                <w:szCs w:val="28"/>
                <w:lang w:eastAsia="zh-CN"/>
              </w:rPr>
              <w:t xml:space="preserve">26 </w:t>
            </w:r>
            <w:r w:rsidRPr="000170CC">
              <w:rPr>
                <w:rFonts w:ascii="Angsana New" w:eastAsia="SimSun" w:hAnsi="Angsana New" w:hint="cs"/>
                <w:spacing w:val="-4"/>
                <w:sz w:val="28"/>
                <w:szCs w:val="28"/>
                <w:cs/>
                <w:lang w:eastAsia="zh-CN"/>
              </w:rPr>
              <w:t>พฤศจิกายน</w:t>
            </w:r>
            <w:r w:rsidRPr="000170CC">
              <w:rPr>
                <w:rFonts w:ascii="Angsana New" w:eastAsia="SimSun" w:hAnsi="Angsana New"/>
                <w:spacing w:val="-4"/>
                <w:sz w:val="28"/>
                <w:szCs w:val="28"/>
                <w:lang w:eastAsia="zh-CN"/>
              </w:rPr>
              <w:t xml:space="preserve"> 2570</w:t>
            </w:r>
          </w:p>
        </w:tc>
        <w:tc>
          <w:tcPr>
            <w:tcW w:w="236" w:type="dxa"/>
          </w:tcPr>
          <w:p w14:paraId="6FAC4139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3E4F2AAF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3.40</w:t>
            </w:r>
          </w:p>
        </w:tc>
        <w:tc>
          <w:tcPr>
            <w:tcW w:w="236" w:type="dxa"/>
          </w:tcPr>
          <w:p w14:paraId="7E254287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767635C4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2FF9A2CE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16E78364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8" w:type="dxa"/>
          </w:tcPr>
          <w:p w14:paraId="4AA862E7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8E70E03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1311579E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B5B09AA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D803E1" w:rsidRPr="000170CC" w14:paraId="449DBF73" w14:textId="77777777" w:rsidTr="00BB1144">
        <w:tc>
          <w:tcPr>
            <w:tcW w:w="4252" w:type="dxa"/>
          </w:tcPr>
          <w:p w14:paraId="0AF4CBA2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pacing w:val="-2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ทรู คอร์ปอเรชั่น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จำกัด (มหาชน)</w:t>
            </w:r>
          </w:p>
        </w:tc>
        <w:tc>
          <w:tcPr>
            <w:tcW w:w="239" w:type="dxa"/>
          </w:tcPr>
          <w:p w14:paraId="6C34CC48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408DDC78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26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พฤศจิกายน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2567</w:t>
            </w:r>
          </w:p>
        </w:tc>
        <w:tc>
          <w:tcPr>
            <w:tcW w:w="236" w:type="dxa"/>
          </w:tcPr>
          <w:p w14:paraId="1D4FBA3E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16A89D6A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26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พฤศจิกายน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2572</w:t>
            </w:r>
          </w:p>
        </w:tc>
        <w:tc>
          <w:tcPr>
            <w:tcW w:w="236" w:type="dxa"/>
          </w:tcPr>
          <w:p w14:paraId="5DABAA85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1DB9A74E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3.70</w:t>
            </w:r>
          </w:p>
        </w:tc>
        <w:tc>
          <w:tcPr>
            <w:tcW w:w="236" w:type="dxa"/>
          </w:tcPr>
          <w:p w14:paraId="76541FE4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145875C0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20AA0D69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36D133A3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8" w:type="dxa"/>
          </w:tcPr>
          <w:p w14:paraId="12B6BA6D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71AA2A5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23DE4C84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22A1CC0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D803E1" w:rsidRPr="000170CC" w14:paraId="1FA4F206" w14:textId="77777777" w:rsidTr="00BB1144">
        <w:tc>
          <w:tcPr>
            <w:tcW w:w="4252" w:type="dxa"/>
          </w:tcPr>
          <w:p w14:paraId="72C6867A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เจริญโภคภัณฑ์อาหาร จำกัด (มหาชน)</w:t>
            </w:r>
          </w:p>
        </w:tc>
        <w:tc>
          <w:tcPr>
            <w:tcW w:w="239" w:type="dxa"/>
          </w:tcPr>
          <w:p w14:paraId="4521DF25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3F7A6CC7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16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56ABDC11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1A2666D9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16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2573</w:t>
            </w:r>
          </w:p>
        </w:tc>
        <w:tc>
          <w:tcPr>
            <w:tcW w:w="236" w:type="dxa"/>
          </w:tcPr>
          <w:p w14:paraId="4E44512C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2DEAE39F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3.48</w:t>
            </w:r>
          </w:p>
        </w:tc>
        <w:tc>
          <w:tcPr>
            <w:tcW w:w="236" w:type="dxa"/>
          </w:tcPr>
          <w:p w14:paraId="272B0E0D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39C6C08C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18D57AB3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50D0F593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7B69EC5A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99D44BD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1162CCDF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65A420F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803E1" w:rsidRPr="000170CC" w14:paraId="430CEB7C" w14:textId="77777777" w:rsidTr="00BB1144">
        <w:tc>
          <w:tcPr>
            <w:tcW w:w="4252" w:type="dxa"/>
          </w:tcPr>
          <w:p w14:paraId="15E588FA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เอสซี แอสเสท คอร์ปอเรชั่น จำกัด (มหาชน)</w:t>
            </w:r>
          </w:p>
        </w:tc>
        <w:tc>
          <w:tcPr>
            <w:tcW w:w="239" w:type="dxa"/>
          </w:tcPr>
          <w:p w14:paraId="21C4AC86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111B5205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24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60264C47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38491E0E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24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 มกราคม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2571</w:t>
            </w:r>
          </w:p>
        </w:tc>
        <w:tc>
          <w:tcPr>
            <w:tcW w:w="236" w:type="dxa"/>
          </w:tcPr>
          <w:p w14:paraId="6812C5E4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333EAE9F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4.20</w:t>
            </w:r>
          </w:p>
        </w:tc>
        <w:tc>
          <w:tcPr>
            <w:tcW w:w="236" w:type="dxa"/>
          </w:tcPr>
          <w:p w14:paraId="06BDC7BB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39A40CBA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65891376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56BC722E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16752029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65F8962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3A2628D4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4F917A4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F02F2" w:rsidRPr="000170CC" w14:paraId="13C87904" w14:textId="77777777" w:rsidTr="00BB1144">
        <w:tc>
          <w:tcPr>
            <w:tcW w:w="4252" w:type="dxa"/>
          </w:tcPr>
          <w:p w14:paraId="5C12E167" w14:textId="68348365" w:rsidR="003F02F2" w:rsidRPr="000170CC" w:rsidRDefault="003F02F2" w:rsidP="003F02F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บางจาก ศรีราชา จำกัด (มหาชน)</w:t>
            </w:r>
          </w:p>
        </w:tc>
        <w:tc>
          <w:tcPr>
            <w:tcW w:w="239" w:type="dxa"/>
          </w:tcPr>
          <w:p w14:paraId="5B5E1C5C" w14:textId="77777777" w:rsidR="003F02F2" w:rsidRPr="000170CC" w:rsidRDefault="003F02F2" w:rsidP="003F02F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4472DD7F" w14:textId="41A1BAA5" w:rsidR="003F02F2" w:rsidRPr="000170CC" w:rsidRDefault="003F02F2" w:rsidP="003F02F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31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05A83672" w14:textId="77777777" w:rsidR="003F02F2" w:rsidRPr="000170CC" w:rsidRDefault="003F02F2" w:rsidP="003F02F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213D56B5" w14:textId="74821691" w:rsidR="003F02F2" w:rsidRPr="000170CC" w:rsidRDefault="003F02F2" w:rsidP="003F02F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31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2573</w:t>
            </w:r>
          </w:p>
        </w:tc>
        <w:tc>
          <w:tcPr>
            <w:tcW w:w="236" w:type="dxa"/>
          </w:tcPr>
          <w:p w14:paraId="4934266F" w14:textId="77777777" w:rsidR="003F02F2" w:rsidRPr="000170CC" w:rsidRDefault="003F02F2" w:rsidP="003F02F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70B35181" w14:textId="3DA8B595" w:rsidR="003F02F2" w:rsidRPr="000170CC" w:rsidRDefault="003F02F2" w:rsidP="003F02F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3.34</w:t>
            </w:r>
          </w:p>
        </w:tc>
        <w:tc>
          <w:tcPr>
            <w:tcW w:w="236" w:type="dxa"/>
          </w:tcPr>
          <w:p w14:paraId="2A4AB242" w14:textId="77777777" w:rsidR="003F02F2" w:rsidRPr="000170CC" w:rsidRDefault="003F02F2" w:rsidP="003F02F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0EA55324" w14:textId="0C4AE72E" w:rsidR="003F02F2" w:rsidRPr="000170CC" w:rsidRDefault="003F02F2" w:rsidP="003F0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7773324A" w14:textId="77777777" w:rsidR="003F02F2" w:rsidRPr="000170CC" w:rsidRDefault="003F02F2" w:rsidP="003F02F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195D3327" w14:textId="30937F37" w:rsidR="003F02F2" w:rsidRPr="000170CC" w:rsidRDefault="003F02F2" w:rsidP="003F0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78012CC" w14:textId="77777777" w:rsidR="003F02F2" w:rsidRPr="000170CC" w:rsidRDefault="003F02F2" w:rsidP="003F0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75DD55A" w14:textId="258440F7" w:rsidR="003F02F2" w:rsidRPr="000170CC" w:rsidRDefault="003F02F2" w:rsidP="003F0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65CED534" w14:textId="77777777" w:rsidR="003F02F2" w:rsidRPr="000170CC" w:rsidRDefault="003F02F2" w:rsidP="003F0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AD6214E" w14:textId="5DBD115B" w:rsidR="003F02F2" w:rsidRPr="000170CC" w:rsidRDefault="003F02F2" w:rsidP="003F0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F02F2" w:rsidRPr="000170CC" w14:paraId="544869C4" w14:textId="77777777" w:rsidTr="00BB1144">
        <w:tc>
          <w:tcPr>
            <w:tcW w:w="4252" w:type="dxa"/>
          </w:tcPr>
          <w:p w14:paraId="1300B461" w14:textId="394FB0CB" w:rsidR="003F02F2" w:rsidRPr="000170CC" w:rsidRDefault="003F02F2" w:rsidP="003F02F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ศรีตรังแอโกรอินดัสทรี จำกัด (มหาชน)</w:t>
            </w:r>
          </w:p>
        </w:tc>
        <w:tc>
          <w:tcPr>
            <w:tcW w:w="239" w:type="dxa"/>
          </w:tcPr>
          <w:p w14:paraId="1D14B133" w14:textId="77777777" w:rsidR="003F02F2" w:rsidRPr="000170CC" w:rsidRDefault="003F02F2" w:rsidP="003F02F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3DDEC1B3" w14:textId="413E2254" w:rsidR="003F02F2" w:rsidRPr="000170CC" w:rsidRDefault="003F02F2" w:rsidP="003F02F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5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 กุมภาพันธ์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2568</w:t>
            </w:r>
          </w:p>
        </w:tc>
        <w:tc>
          <w:tcPr>
            <w:tcW w:w="236" w:type="dxa"/>
          </w:tcPr>
          <w:p w14:paraId="25B9D781" w14:textId="77777777" w:rsidR="003F02F2" w:rsidRPr="000170CC" w:rsidRDefault="003F02F2" w:rsidP="003F02F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658D43C8" w14:textId="07B7CE68" w:rsidR="003F02F2" w:rsidRPr="000170CC" w:rsidRDefault="003F02F2" w:rsidP="003F02F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5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กุมภาพันธ์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2571</w:t>
            </w:r>
          </w:p>
        </w:tc>
        <w:tc>
          <w:tcPr>
            <w:tcW w:w="236" w:type="dxa"/>
          </w:tcPr>
          <w:p w14:paraId="776E3A47" w14:textId="77777777" w:rsidR="003F02F2" w:rsidRPr="000170CC" w:rsidRDefault="003F02F2" w:rsidP="003F02F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5ABEA1D7" w14:textId="31760FC0" w:rsidR="003F02F2" w:rsidRPr="000170CC" w:rsidRDefault="003F02F2" w:rsidP="003F02F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3.40</w:t>
            </w:r>
          </w:p>
        </w:tc>
        <w:tc>
          <w:tcPr>
            <w:tcW w:w="236" w:type="dxa"/>
          </w:tcPr>
          <w:p w14:paraId="5E538C3F" w14:textId="77777777" w:rsidR="003F02F2" w:rsidRPr="000170CC" w:rsidRDefault="003F02F2" w:rsidP="003F02F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4638303E" w14:textId="1946F36C" w:rsidR="003F02F2" w:rsidRPr="000170CC" w:rsidRDefault="003F02F2" w:rsidP="003F0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749F8ED1" w14:textId="77777777" w:rsidR="003F02F2" w:rsidRPr="000170CC" w:rsidRDefault="003F02F2" w:rsidP="003F02F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2836CF07" w14:textId="51F53253" w:rsidR="003F02F2" w:rsidRPr="000170CC" w:rsidRDefault="003F02F2" w:rsidP="003F0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9B116FC" w14:textId="77777777" w:rsidR="003F02F2" w:rsidRPr="000170CC" w:rsidRDefault="003F02F2" w:rsidP="003F0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9CB9A69" w14:textId="46988DEB" w:rsidR="003F02F2" w:rsidRPr="000170CC" w:rsidRDefault="003F02F2" w:rsidP="003F0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12EF9852" w14:textId="77777777" w:rsidR="003F02F2" w:rsidRPr="000170CC" w:rsidRDefault="003F02F2" w:rsidP="003F0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CB3441B" w14:textId="65893C32" w:rsidR="003F02F2" w:rsidRPr="000170CC" w:rsidRDefault="003F02F2" w:rsidP="003F0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1B2C604" w14:textId="77777777" w:rsidR="00D803E1" w:rsidRPr="000170CC" w:rsidRDefault="00D803E1" w:rsidP="00D80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tbl>
      <w:tblPr>
        <w:tblW w:w="14980" w:type="dxa"/>
        <w:tblLayout w:type="fixed"/>
        <w:tblLook w:val="04A0" w:firstRow="1" w:lastRow="0" w:firstColumn="1" w:lastColumn="0" w:noHBand="0" w:noVBand="1"/>
      </w:tblPr>
      <w:tblGrid>
        <w:gridCol w:w="4252"/>
        <w:gridCol w:w="239"/>
        <w:gridCol w:w="1644"/>
        <w:gridCol w:w="236"/>
        <w:gridCol w:w="1701"/>
        <w:gridCol w:w="236"/>
        <w:gridCol w:w="1247"/>
        <w:gridCol w:w="236"/>
        <w:gridCol w:w="1077"/>
        <w:gridCol w:w="236"/>
        <w:gridCol w:w="1134"/>
        <w:gridCol w:w="236"/>
        <w:gridCol w:w="1136"/>
        <w:gridCol w:w="236"/>
        <w:gridCol w:w="1134"/>
      </w:tblGrid>
      <w:tr w:rsidR="00D803E1" w:rsidRPr="000170CC" w14:paraId="11028362" w14:textId="77777777" w:rsidTr="00BB1144">
        <w:trPr>
          <w:tblHeader/>
        </w:trPr>
        <w:tc>
          <w:tcPr>
            <w:tcW w:w="4252" w:type="dxa"/>
          </w:tcPr>
          <w:p w14:paraId="22637CB8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9" w:type="dxa"/>
          </w:tcPr>
          <w:p w14:paraId="5DB45C95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644" w:type="dxa"/>
          </w:tcPr>
          <w:p w14:paraId="6B50B3BE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3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120C6448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006FD322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3" w:right="-112"/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5D0382EF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6AC304E2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569F3348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5189" w:type="dxa"/>
            <w:gridSpan w:val="7"/>
          </w:tcPr>
          <w:p w14:paraId="347F418D" w14:textId="77777777" w:rsidR="00D803E1" w:rsidRPr="000170CC" w:rsidRDefault="00D803E1" w:rsidP="00BB11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170C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พันบาท</w:t>
            </w:r>
          </w:p>
        </w:tc>
      </w:tr>
      <w:tr w:rsidR="000B00D5" w:rsidRPr="000170CC" w14:paraId="20DF8C93" w14:textId="77777777" w:rsidTr="006A1829">
        <w:trPr>
          <w:tblHeader/>
        </w:trPr>
        <w:tc>
          <w:tcPr>
            <w:tcW w:w="4252" w:type="dxa"/>
          </w:tcPr>
          <w:p w14:paraId="2877132E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9" w:type="dxa"/>
          </w:tcPr>
          <w:p w14:paraId="7B27979C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644" w:type="dxa"/>
          </w:tcPr>
          <w:p w14:paraId="38F03BF3" w14:textId="1133215D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3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วันที่ออก</w:t>
            </w:r>
          </w:p>
        </w:tc>
        <w:tc>
          <w:tcPr>
            <w:tcW w:w="236" w:type="dxa"/>
          </w:tcPr>
          <w:p w14:paraId="7338B1EA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610E59A3" w14:textId="7193B8E9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3" w:right="-112"/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วันที่ครบกำหนด</w:t>
            </w:r>
          </w:p>
        </w:tc>
        <w:tc>
          <w:tcPr>
            <w:tcW w:w="236" w:type="dxa"/>
          </w:tcPr>
          <w:p w14:paraId="7E91B753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3732E7AF" w14:textId="6B76E374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อัตราดอกเบี้ย</w:t>
            </w:r>
          </w:p>
        </w:tc>
        <w:tc>
          <w:tcPr>
            <w:tcW w:w="236" w:type="dxa"/>
          </w:tcPr>
          <w:p w14:paraId="36EEFA38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4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02016D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CFD663A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6" w:type="dxa"/>
            <w:gridSpan w:val="3"/>
            <w:tcBorders>
              <w:top w:val="single" w:sz="4" w:space="0" w:color="auto"/>
            </w:tcBorders>
          </w:tcPr>
          <w:p w14:paraId="10477852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00D5" w:rsidRPr="000170CC" w14:paraId="5E02D2A2" w14:textId="77777777" w:rsidTr="006A1829">
        <w:trPr>
          <w:tblHeader/>
        </w:trPr>
        <w:tc>
          <w:tcPr>
            <w:tcW w:w="4252" w:type="dxa"/>
            <w:tcBorders>
              <w:bottom w:val="single" w:sz="4" w:space="0" w:color="auto"/>
            </w:tcBorders>
          </w:tcPr>
          <w:p w14:paraId="1F1AB2FF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ชื่อหุ้นกู้</w:t>
            </w:r>
          </w:p>
        </w:tc>
        <w:tc>
          <w:tcPr>
            <w:tcW w:w="239" w:type="dxa"/>
          </w:tcPr>
          <w:p w14:paraId="5E51A08D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7C8918BC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3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</w:t>
            </w:r>
          </w:p>
        </w:tc>
        <w:tc>
          <w:tcPr>
            <w:tcW w:w="236" w:type="dxa"/>
          </w:tcPr>
          <w:p w14:paraId="3286EA7F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CDEC9E6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ไถ่ถอน</w:t>
            </w:r>
          </w:p>
        </w:tc>
        <w:tc>
          <w:tcPr>
            <w:tcW w:w="236" w:type="dxa"/>
          </w:tcPr>
          <w:p w14:paraId="09F46C80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00F32C5E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(ร้อยละ) ต่อปี </w:t>
            </w:r>
          </w:p>
        </w:tc>
        <w:tc>
          <w:tcPr>
            <w:tcW w:w="236" w:type="dxa"/>
          </w:tcPr>
          <w:p w14:paraId="0BF9B8AA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062E132D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30A253EB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E7A20CB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0E48F9B5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20A04A68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0532D5B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1FFD107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B00D5" w:rsidRPr="000170CC" w14:paraId="0E77BAC8" w14:textId="77777777" w:rsidTr="006A1829">
        <w:trPr>
          <w:tblHeader/>
        </w:trPr>
        <w:tc>
          <w:tcPr>
            <w:tcW w:w="4252" w:type="dxa"/>
            <w:tcBorders>
              <w:top w:val="single" w:sz="4" w:space="0" w:color="auto"/>
            </w:tcBorders>
          </w:tcPr>
          <w:p w14:paraId="2D576991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239" w:type="dxa"/>
          </w:tcPr>
          <w:p w14:paraId="0D79BBEA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122ACA7D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0EA6E605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3D301AB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40F3CB46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63CA0136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579D6B14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4D21BEC6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22A089F9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3D9D959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236" w:type="dxa"/>
          </w:tcPr>
          <w:p w14:paraId="5773CE2C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10B95996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236" w:type="dxa"/>
          </w:tcPr>
          <w:p w14:paraId="31AE7CAD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DF1C0A2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</w:tr>
      <w:tr w:rsidR="000B00D5" w:rsidRPr="000170CC" w14:paraId="71B17047" w14:textId="77777777" w:rsidTr="006A1829">
        <w:tc>
          <w:tcPr>
            <w:tcW w:w="4252" w:type="dxa"/>
          </w:tcPr>
          <w:p w14:paraId="392719A2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ทรู คอร์ปอเรชั่น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จำกัด (มหาชน)</w:t>
            </w:r>
          </w:p>
        </w:tc>
        <w:tc>
          <w:tcPr>
            <w:tcW w:w="239" w:type="dxa"/>
          </w:tcPr>
          <w:p w14:paraId="2C0F30D2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5DD0C161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11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กุมภาพันธ์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2C977EF4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4AEE32E1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11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 กุมภาพันธ์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2571</w:t>
            </w:r>
          </w:p>
        </w:tc>
        <w:tc>
          <w:tcPr>
            <w:tcW w:w="236" w:type="dxa"/>
          </w:tcPr>
          <w:p w14:paraId="2F22AC38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6035A8F3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3.35</w:t>
            </w:r>
          </w:p>
        </w:tc>
        <w:tc>
          <w:tcPr>
            <w:tcW w:w="236" w:type="dxa"/>
          </w:tcPr>
          <w:p w14:paraId="059F4C7F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4B464BEC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62DB87E1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1AF8B934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2E5BA09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521EC34F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013797F4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CCD0E7B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B00D5" w:rsidRPr="000170CC" w14:paraId="703F0301" w14:textId="77777777" w:rsidTr="006A1829">
        <w:tc>
          <w:tcPr>
            <w:tcW w:w="4252" w:type="dxa"/>
          </w:tcPr>
          <w:p w14:paraId="3F2D592A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ซีพีเอฟ (ประเทศไทย) จำกัด (มหาชน)</w:t>
            </w:r>
          </w:p>
        </w:tc>
        <w:tc>
          <w:tcPr>
            <w:tcW w:w="239" w:type="dxa"/>
          </w:tcPr>
          <w:p w14:paraId="49C28663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46AA4D8B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21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 กุมภาพันธ์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2568</w:t>
            </w:r>
          </w:p>
        </w:tc>
        <w:tc>
          <w:tcPr>
            <w:tcW w:w="236" w:type="dxa"/>
          </w:tcPr>
          <w:p w14:paraId="0E6DB593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21DB8758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21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 กุมภาพันธ์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2572</w:t>
            </w:r>
          </w:p>
        </w:tc>
        <w:tc>
          <w:tcPr>
            <w:tcW w:w="236" w:type="dxa"/>
          </w:tcPr>
          <w:p w14:paraId="7DE4049F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2F9236CF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3.18</w:t>
            </w:r>
          </w:p>
        </w:tc>
        <w:tc>
          <w:tcPr>
            <w:tcW w:w="236" w:type="dxa"/>
          </w:tcPr>
          <w:p w14:paraId="174D5E2C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0E226F97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5A1FB0C5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0CCD6942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F4BCDD6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5A2461CF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40C91E96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EA738E7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B00D5" w:rsidRPr="000170CC" w14:paraId="3783CC56" w14:textId="77777777" w:rsidTr="006A1829">
        <w:tc>
          <w:tcPr>
            <w:tcW w:w="4252" w:type="dxa"/>
          </w:tcPr>
          <w:p w14:paraId="3C633EC4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pacing w:val="-8"/>
                <w:sz w:val="28"/>
                <w:szCs w:val="28"/>
                <w:cs/>
                <w:lang w:eastAsia="zh-CN"/>
              </w:rPr>
              <w:t>หุ้นกู้ บริษัท กัลฟ์ เอ็นเนอร์จี</w:t>
            </w:r>
            <w:r w:rsidRPr="000170CC">
              <w:rPr>
                <w:rFonts w:ascii="Angsana New" w:eastAsia="SimSun" w:hAnsi="Angsana New"/>
                <w:spacing w:val="-8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pacing w:val="-8"/>
                <w:sz w:val="28"/>
                <w:szCs w:val="28"/>
                <w:cs/>
                <w:lang w:eastAsia="zh-CN"/>
              </w:rPr>
              <w:t>ดีเวลลอปเมนท์</w:t>
            </w:r>
            <w:r w:rsidRPr="000170CC">
              <w:rPr>
                <w:rFonts w:ascii="Angsana New" w:eastAsia="SimSun" w:hAnsi="Angsana New"/>
                <w:spacing w:val="-8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pacing w:val="-8"/>
                <w:sz w:val="28"/>
                <w:szCs w:val="28"/>
                <w:cs/>
                <w:lang w:eastAsia="zh-CN"/>
              </w:rPr>
              <w:t>จำกัด</w:t>
            </w:r>
            <w:r w:rsidRPr="000170CC">
              <w:rPr>
                <w:rFonts w:ascii="Angsana New" w:eastAsia="SimSun" w:hAnsi="Angsana New"/>
                <w:spacing w:val="-8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pacing w:val="-8"/>
                <w:sz w:val="28"/>
                <w:szCs w:val="28"/>
                <w:cs/>
                <w:lang w:eastAsia="zh-CN"/>
              </w:rPr>
              <w:t>(มหาชน)</w:t>
            </w:r>
          </w:p>
        </w:tc>
        <w:tc>
          <w:tcPr>
            <w:tcW w:w="239" w:type="dxa"/>
          </w:tcPr>
          <w:p w14:paraId="466BB35A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2CCC6ED8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4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มีนาคม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39C52491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5B18AF2F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4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มีนาคม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2572</w:t>
            </w:r>
          </w:p>
        </w:tc>
        <w:tc>
          <w:tcPr>
            <w:tcW w:w="236" w:type="dxa"/>
          </w:tcPr>
          <w:p w14:paraId="5D05761D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359120C9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3.00</w:t>
            </w:r>
          </w:p>
        </w:tc>
        <w:tc>
          <w:tcPr>
            <w:tcW w:w="236" w:type="dxa"/>
          </w:tcPr>
          <w:p w14:paraId="1BA3883A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6BADDE4D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236" w:type="dxa"/>
          </w:tcPr>
          <w:p w14:paraId="083629E2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20F18AF6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D6CBA42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7F326D55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4C9963B8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3935DD7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B00D5" w:rsidRPr="000170CC" w14:paraId="5053579C" w14:textId="77777777" w:rsidTr="006A1829">
        <w:tc>
          <w:tcPr>
            <w:tcW w:w="4252" w:type="dxa"/>
          </w:tcPr>
          <w:p w14:paraId="5642C0CE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ไออาร์พีซี จำกัด (มหาชน)</w:t>
            </w:r>
          </w:p>
        </w:tc>
        <w:tc>
          <w:tcPr>
            <w:tcW w:w="239" w:type="dxa"/>
          </w:tcPr>
          <w:p w14:paraId="59EB7633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39227ACA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 มีนาคม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2568</w:t>
            </w:r>
          </w:p>
        </w:tc>
        <w:tc>
          <w:tcPr>
            <w:tcW w:w="236" w:type="dxa"/>
          </w:tcPr>
          <w:p w14:paraId="7ACD5F50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33CE684A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25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มีนาคม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2572</w:t>
            </w:r>
          </w:p>
        </w:tc>
        <w:tc>
          <w:tcPr>
            <w:tcW w:w="236" w:type="dxa"/>
          </w:tcPr>
          <w:p w14:paraId="1083ABD6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2663F920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3.80</w:t>
            </w:r>
          </w:p>
        </w:tc>
        <w:tc>
          <w:tcPr>
            <w:tcW w:w="236" w:type="dxa"/>
          </w:tcPr>
          <w:p w14:paraId="645905EF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46457C56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72BFD943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44FEE05E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0F247E6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69BCFC8C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12317755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EBBA91C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B00D5" w:rsidRPr="000170CC" w14:paraId="3BA12607" w14:textId="77777777" w:rsidTr="006A1829">
        <w:tc>
          <w:tcPr>
            <w:tcW w:w="4252" w:type="dxa"/>
          </w:tcPr>
          <w:p w14:paraId="2854DD9B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บ้านปู จำกัด (มหาชน)</w:t>
            </w:r>
          </w:p>
        </w:tc>
        <w:tc>
          <w:tcPr>
            <w:tcW w:w="239" w:type="dxa"/>
          </w:tcPr>
          <w:p w14:paraId="5AC6464B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038393ED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30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เมษายน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69CE950E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35392F80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30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เมษายน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73</w:t>
            </w:r>
          </w:p>
        </w:tc>
        <w:tc>
          <w:tcPr>
            <w:tcW w:w="236" w:type="dxa"/>
          </w:tcPr>
          <w:p w14:paraId="6DE00D2D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476662B8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3.49</w:t>
            </w:r>
          </w:p>
        </w:tc>
        <w:tc>
          <w:tcPr>
            <w:tcW w:w="236" w:type="dxa"/>
          </w:tcPr>
          <w:p w14:paraId="3DE611EC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3E4A65D9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55,000</w:t>
            </w:r>
          </w:p>
        </w:tc>
        <w:tc>
          <w:tcPr>
            <w:tcW w:w="236" w:type="dxa"/>
          </w:tcPr>
          <w:p w14:paraId="47320AE0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65D8136E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D6E5DEB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7E15DCFB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27CB7681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38E0D4D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B00D5" w:rsidRPr="000170CC" w14:paraId="38316F11" w14:textId="77777777" w:rsidTr="006A1829">
        <w:tc>
          <w:tcPr>
            <w:tcW w:w="4252" w:type="dxa"/>
          </w:tcPr>
          <w:p w14:paraId="303CB954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ทรู คอร์ปอเรชั่น จำกัด (มหาชน)</w:t>
            </w:r>
          </w:p>
        </w:tc>
        <w:tc>
          <w:tcPr>
            <w:tcW w:w="239" w:type="dxa"/>
          </w:tcPr>
          <w:p w14:paraId="249E9CBD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73EFD49A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8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พฤษภาคม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52BBFEE5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112E8736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8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พฤษภาคม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2571</w:t>
            </w:r>
          </w:p>
        </w:tc>
        <w:tc>
          <w:tcPr>
            <w:tcW w:w="236" w:type="dxa"/>
          </w:tcPr>
          <w:p w14:paraId="4105EB4C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1B20A3CB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3.00</w:t>
            </w:r>
          </w:p>
        </w:tc>
        <w:tc>
          <w:tcPr>
            <w:tcW w:w="236" w:type="dxa"/>
          </w:tcPr>
          <w:p w14:paraId="4E386CC6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65B1D373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55,000</w:t>
            </w:r>
          </w:p>
        </w:tc>
        <w:tc>
          <w:tcPr>
            <w:tcW w:w="236" w:type="dxa"/>
          </w:tcPr>
          <w:p w14:paraId="7209D5B7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7E58BFBE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DC0DC61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5AD32E8F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72ADFC10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7ABE308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B00D5" w:rsidRPr="000170CC" w14:paraId="40C6A53C" w14:textId="77777777" w:rsidTr="006A1829">
        <w:tc>
          <w:tcPr>
            <w:tcW w:w="4252" w:type="dxa"/>
          </w:tcPr>
          <w:p w14:paraId="5B7EABC0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ไมเนอร์ อินเตอร์เนชั่นแนล จำกัด (มหาชน)</w:t>
            </w:r>
          </w:p>
        </w:tc>
        <w:tc>
          <w:tcPr>
            <w:tcW w:w="239" w:type="dxa"/>
          </w:tcPr>
          <w:p w14:paraId="258FD705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1A388E5F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19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พฤษภาคม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06BA84CB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3C850EA7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19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พฤษภาคม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2575</w:t>
            </w:r>
          </w:p>
        </w:tc>
        <w:tc>
          <w:tcPr>
            <w:tcW w:w="236" w:type="dxa"/>
          </w:tcPr>
          <w:p w14:paraId="578FEB44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47417E4C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2.85</w:t>
            </w:r>
          </w:p>
        </w:tc>
        <w:tc>
          <w:tcPr>
            <w:tcW w:w="236" w:type="dxa"/>
          </w:tcPr>
          <w:p w14:paraId="36970758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5B019DB9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36" w:type="dxa"/>
          </w:tcPr>
          <w:p w14:paraId="680CAB7B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491B6F64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C8D23C6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0DA2319C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36" w:type="dxa"/>
          </w:tcPr>
          <w:p w14:paraId="2255D683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21312D7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B00D5" w:rsidRPr="000170CC" w14:paraId="36B11EE2" w14:textId="77777777" w:rsidTr="006A1829">
        <w:tc>
          <w:tcPr>
            <w:tcW w:w="4252" w:type="dxa"/>
          </w:tcPr>
          <w:p w14:paraId="1FBDD48D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เอสซีบี เอกซ์ จำกัด (มหาชน)</w:t>
            </w:r>
          </w:p>
        </w:tc>
        <w:tc>
          <w:tcPr>
            <w:tcW w:w="239" w:type="dxa"/>
          </w:tcPr>
          <w:p w14:paraId="508FF253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3D503078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30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พฤษภาคม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48604F06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31C47472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30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พฤษภาคม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2572</w:t>
            </w:r>
          </w:p>
        </w:tc>
        <w:tc>
          <w:tcPr>
            <w:tcW w:w="236" w:type="dxa"/>
          </w:tcPr>
          <w:p w14:paraId="58B3F608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0AF268BA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2.60</w:t>
            </w:r>
          </w:p>
        </w:tc>
        <w:tc>
          <w:tcPr>
            <w:tcW w:w="236" w:type="dxa"/>
          </w:tcPr>
          <w:p w14:paraId="10A8568E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250D34CB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06AF13DC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059996AC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035FD5A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624560BA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1A9CA34D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63191C0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B00D5" w:rsidRPr="000170CC" w14:paraId="638482A9" w14:textId="77777777" w:rsidTr="006A1829">
        <w:tc>
          <w:tcPr>
            <w:tcW w:w="4252" w:type="dxa"/>
          </w:tcPr>
          <w:p w14:paraId="43FA9D6B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ซีเค พาวเวอร์ จำกัด (มหาชน)</w:t>
            </w:r>
          </w:p>
        </w:tc>
        <w:tc>
          <w:tcPr>
            <w:tcW w:w="239" w:type="dxa"/>
          </w:tcPr>
          <w:p w14:paraId="0075D922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441796DD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10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มิถุนายน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580367E3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15B55F56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10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มิถุนายน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71</w:t>
            </w:r>
          </w:p>
        </w:tc>
        <w:tc>
          <w:tcPr>
            <w:tcW w:w="236" w:type="dxa"/>
          </w:tcPr>
          <w:p w14:paraId="6A1720FC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14594CF9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3.15</w:t>
            </w:r>
          </w:p>
        </w:tc>
        <w:tc>
          <w:tcPr>
            <w:tcW w:w="236" w:type="dxa"/>
          </w:tcPr>
          <w:p w14:paraId="40EAB5BD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074ADFDE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5E7AF0B5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2D713E46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C6EDA32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73B5970A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236" w:type="dxa"/>
          </w:tcPr>
          <w:p w14:paraId="1870439C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5DE7D95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B00D5" w:rsidRPr="000170CC" w14:paraId="7C07B18B" w14:textId="77777777" w:rsidTr="006A1829">
        <w:tc>
          <w:tcPr>
            <w:tcW w:w="4252" w:type="dxa"/>
          </w:tcPr>
          <w:p w14:paraId="6D957CCF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บี.กริม เพาเวอร์ จำกัด (มหาชน)</w:t>
            </w:r>
          </w:p>
        </w:tc>
        <w:tc>
          <w:tcPr>
            <w:tcW w:w="239" w:type="dxa"/>
          </w:tcPr>
          <w:p w14:paraId="1AE2153A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6E5507A4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13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มิถุนายน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4F1319E9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2AD5D8E3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13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มิถุนายน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7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36" w:type="dxa"/>
          </w:tcPr>
          <w:p w14:paraId="68EE3CC0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169D8C1C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3.30</w:t>
            </w:r>
          </w:p>
        </w:tc>
        <w:tc>
          <w:tcPr>
            <w:tcW w:w="236" w:type="dxa"/>
          </w:tcPr>
          <w:p w14:paraId="3514D967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7BE505FA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55,000</w:t>
            </w:r>
          </w:p>
        </w:tc>
        <w:tc>
          <w:tcPr>
            <w:tcW w:w="236" w:type="dxa"/>
          </w:tcPr>
          <w:p w14:paraId="1C23458D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10300446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D20A0F0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07CAD0D0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  <w:tc>
          <w:tcPr>
            <w:tcW w:w="236" w:type="dxa"/>
          </w:tcPr>
          <w:p w14:paraId="0AB962D4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5111964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B00D5" w:rsidRPr="000170CC" w14:paraId="7E01CA47" w14:textId="77777777" w:rsidTr="006A1829">
        <w:tc>
          <w:tcPr>
            <w:tcW w:w="4252" w:type="dxa"/>
          </w:tcPr>
          <w:p w14:paraId="4E3325BE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 บริษัท ไซยะบุรี จำกัด</w:t>
            </w:r>
          </w:p>
        </w:tc>
        <w:tc>
          <w:tcPr>
            <w:tcW w:w="239" w:type="dxa"/>
          </w:tcPr>
          <w:p w14:paraId="1B3BDACB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62455F62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23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กรกฎาคม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1A6910F0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4BBB94F6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23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กรกฎาคม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2573</w:t>
            </w:r>
          </w:p>
        </w:tc>
        <w:tc>
          <w:tcPr>
            <w:tcW w:w="236" w:type="dxa"/>
          </w:tcPr>
          <w:p w14:paraId="764E9009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3EF88DF9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2.80</w:t>
            </w:r>
          </w:p>
        </w:tc>
        <w:tc>
          <w:tcPr>
            <w:tcW w:w="236" w:type="dxa"/>
          </w:tcPr>
          <w:p w14:paraId="606B6817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13852402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236" w:type="dxa"/>
          </w:tcPr>
          <w:p w14:paraId="75C3188C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5891990F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4A9CB5C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60EB6C60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36" w:type="dxa"/>
          </w:tcPr>
          <w:p w14:paraId="42A9848E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C4F01B7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B00D5" w:rsidRPr="000170CC" w14:paraId="1D674D44" w14:textId="77777777" w:rsidTr="006A1829">
        <w:tc>
          <w:tcPr>
            <w:tcW w:w="4252" w:type="dxa"/>
          </w:tcPr>
          <w:p w14:paraId="0EAE3B67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 บริษัท ซีพี แอ็กซ์ตร้า จำกัด (มหาชน)</w:t>
            </w:r>
          </w:p>
        </w:tc>
        <w:tc>
          <w:tcPr>
            <w:tcW w:w="239" w:type="dxa"/>
          </w:tcPr>
          <w:p w14:paraId="4D29A5D3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51CB6D76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สิงหาคม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04333198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3B025302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13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กันยายน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2573</w:t>
            </w:r>
          </w:p>
        </w:tc>
        <w:tc>
          <w:tcPr>
            <w:tcW w:w="236" w:type="dxa"/>
          </w:tcPr>
          <w:p w14:paraId="633755CE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5CE3B71F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2.23</w:t>
            </w:r>
          </w:p>
        </w:tc>
        <w:tc>
          <w:tcPr>
            <w:tcW w:w="236" w:type="dxa"/>
          </w:tcPr>
          <w:p w14:paraId="26F500B2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20287DBD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36" w:type="dxa"/>
          </w:tcPr>
          <w:p w14:paraId="4C6C83AA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7A03FFF3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7EFC66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50A596EA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7B9B823F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7E092AA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B00D5" w:rsidRPr="000170CC" w14:paraId="63C82158" w14:textId="77777777" w:rsidTr="006A1829">
        <w:tc>
          <w:tcPr>
            <w:tcW w:w="4252" w:type="dxa"/>
          </w:tcPr>
          <w:p w14:paraId="1F0BE473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 บริษัท เจริญโภคภัณฑ์อาหาร จำกัด (มหาชน)</w:t>
            </w:r>
          </w:p>
        </w:tc>
        <w:tc>
          <w:tcPr>
            <w:tcW w:w="239" w:type="dxa"/>
          </w:tcPr>
          <w:p w14:paraId="2647D2D7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2C704B63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8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สิงหาคม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6B08E12A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4EB2FE0B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8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สิงหาคม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2575</w:t>
            </w:r>
          </w:p>
        </w:tc>
        <w:tc>
          <w:tcPr>
            <w:tcW w:w="236" w:type="dxa"/>
          </w:tcPr>
          <w:p w14:paraId="43C8DA84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0B73D0B9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2.70</w:t>
            </w:r>
          </w:p>
        </w:tc>
        <w:tc>
          <w:tcPr>
            <w:tcW w:w="236" w:type="dxa"/>
          </w:tcPr>
          <w:p w14:paraId="751B09B8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2950C0BF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60,000</w:t>
            </w:r>
          </w:p>
        </w:tc>
        <w:tc>
          <w:tcPr>
            <w:tcW w:w="236" w:type="dxa"/>
          </w:tcPr>
          <w:p w14:paraId="19FF1E41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6B38664C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DB964C6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7C5BE0CF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6BCC6027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A91BB38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B00D5" w:rsidRPr="000170CC" w14:paraId="4A55A676" w14:textId="77777777" w:rsidTr="006A1829">
        <w:tc>
          <w:tcPr>
            <w:tcW w:w="4252" w:type="dxa"/>
          </w:tcPr>
          <w:p w14:paraId="0FB40A2F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ทรัสต์เพื่อการลงทุนในอสังหาริมทรัพย์และ</w:t>
            </w:r>
          </w:p>
        </w:tc>
        <w:tc>
          <w:tcPr>
            <w:tcW w:w="239" w:type="dxa"/>
          </w:tcPr>
          <w:p w14:paraId="08F75F0E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1506557C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</w:tcPr>
          <w:p w14:paraId="2F0A2EC5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34B1024D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</w:tcPr>
          <w:p w14:paraId="05B2096F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1A20A96A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721002EC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6B4D1982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D88126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17DF3818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77A76A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2E5E7E47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1F2B6D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8D1F94C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00D5" w:rsidRPr="000170CC" w14:paraId="30AD21FC" w14:textId="77777777" w:rsidTr="006A1829">
        <w:tc>
          <w:tcPr>
            <w:tcW w:w="4252" w:type="dxa"/>
          </w:tcPr>
          <w:p w14:paraId="52DFCC24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   สิทธิการเช่าดับบลิวเอชเอ พรีเมี่ยม โกรท</w:t>
            </w:r>
          </w:p>
        </w:tc>
        <w:tc>
          <w:tcPr>
            <w:tcW w:w="239" w:type="dxa"/>
          </w:tcPr>
          <w:p w14:paraId="6EA761A8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265A6F68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28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สิงหาคม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7670A88B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5AFECC70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28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สิงหาคม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2573</w:t>
            </w:r>
          </w:p>
        </w:tc>
        <w:tc>
          <w:tcPr>
            <w:tcW w:w="236" w:type="dxa"/>
          </w:tcPr>
          <w:p w14:paraId="7BF5CCE9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1FC2F9E3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2.65</w:t>
            </w:r>
          </w:p>
        </w:tc>
        <w:tc>
          <w:tcPr>
            <w:tcW w:w="236" w:type="dxa"/>
          </w:tcPr>
          <w:p w14:paraId="15F93B08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155A52EA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452B868B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31D54A6E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E951FD2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19F2AE88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0E1E58D2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D4239B8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F02F2" w:rsidRPr="000170CC" w14:paraId="17BCECDD" w14:textId="77777777" w:rsidTr="006A1829">
        <w:tc>
          <w:tcPr>
            <w:tcW w:w="4252" w:type="dxa"/>
          </w:tcPr>
          <w:p w14:paraId="7427F031" w14:textId="77777777" w:rsidR="003F02F2" w:rsidRPr="000170CC" w:rsidRDefault="003F02F2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9" w:type="dxa"/>
          </w:tcPr>
          <w:p w14:paraId="3B367A38" w14:textId="77777777" w:rsidR="003F02F2" w:rsidRPr="000170CC" w:rsidRDefault="003F02F2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33FB8ED6" w14:textId="77777777" w:rsidR="003F02F2" w:rsidRPr="000170CC" w:rsidRDefault="003F02F2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</w:tcPr>
          <w:p w14:paraId="54A36F13" w14:textId="77777777" w:rsidR="003F02F2" w:rsidRPr="000170CC" w:rsidRDefault="003F02F2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1CE902BF" w14:textId="77777777" w:rsidR="003F02F2" w:rsidRPr="000170CC" w:rsidRDefault="003F02F2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</w:tcPr>
          <w:p w14:paraId="321B20DF" w14:textId="77777777" w:rsidR="003F02F2" w:rsidRPr="000170CC" w:rsidRDefault="003F02F2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55C8C96D" w14:textId="77777777" w:rsidR="003F02F2" w:rsidRPr="000170CC" w:rsidRDefault="003F02F2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</w:tcPr>
          <w:p w14:paraId="12E44034" w14:textId="77777777" w:rsidR="003F02F2" w:rsidRPr="000170CC" w:rsidRDefault="003F02F2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597FCA0E" w14:textId="77777777" w:rsidR="003F02F2" w:rsidRPr="000170CC" w:rsidRDefault="003F02F2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7759A6" w14:textId="77777777" w:rsidR="003F02F2" w:rsidRPr="000170CC" w:rsidRDefault="003F02F2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7BB6F19E" w14:textId="77777777" w:rsidR="003F02F2" w:rsidRPr="000170CC" w:rsidRDefault="003F02F2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604312" w14:textId="77777777" w:rsidR="003F02F2" w:rsidRPr="000170CC" w:rsidRDefault="003F02F2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6BF9C900" w14:textId="77777777" w:rsidR="003F02F2" w:rsidRPr="000170CC" w:rsidRDefault="003F02F2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A0FF6E" w14:textId="77777777" w:rsidR="003F02F2" w:rsidRPr="000170CC" w:rsidRDefault="003F02F2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37417AD" w14:textId="77777777" w:rsidR="003F02F2" w:rsidRPr="000170CC" w:rsidRDefault="003F02F2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02F2" w:rsidRPr="000170CC" w14:paraId="46B03854" w14:textId="77777777" w:rsidTr="006A1829">
        <w:tc>
          <w:tcPr>
            <w:tcW w:w="4252" w:type="dxa"/>
          </w:tcPr>
          <w:p w14:paraId="06DE37AA" w14:textId="77777777" w:rsidR="003F02F2" w:rsidRPr="000170CC" w:rsidRDefault="003F02F2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9" w:type="dxa"/>
          </w:tcPr>
          <w:p w14:paraId="160A16DA" w14:textId="77777777" w:rsidR="003F02F2" w:rsidRPr="000170CC" w:rsidRDefault="003F02F2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1C1B757A" w14:textId="77777777" w:rsidR="003F02F2" w:rsidRPr="000170CC" w:rsidRDefault="003F02F2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</w:tcPr>
          <w:p w14:paraId="64767959" w14:textId="77777777" w:rsidR="003F02F2" w:rsidRPr="000170CC" w:rsidRDefault="003F02F2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301A35BB" w14:textId="77777777" w:rsidR="003F02F2" w:rsidRPr="000170CC" w:rsidRDefault="003F02F2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</w:tcPr>
          <w:p w14:paraId="788C1E12" w14:textId="77777777" w:rsidR="003F02F2" w:rsidRPr="000170CC" w:rsidRDefault="003F02F2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326AA242" w14:textId="77777777" w:rsidR="003F02F2" w:rsidRPr="000170CC" w:rsidRDefault="003F02F2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</w:tcPr>
          <w:p w14:paraId="3FDF926C" w14:textId="77777777" w:rsidR="003F02F2" w:rsidRPr="000170CC" w:rsidRDefault="003F02F2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7F0107E8" w14:textId="77777777" w:rsidR="003F02F2" w:rsidRPr="000170CC" w:rsidRDefault="003F02F2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9944D7" w14:textId="77777777" w:rsidR="003F02F2" w:rsidRPr="000170CC" w:rsidRDefault="003F02F2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43F2EC28" w14:textId="77777777" w:rsidR="003F02F2" w:rsidRPr="000170CC" w:rsidRDefault="003F02F2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5AA4A1" w14:textId="77777777" w:rsidR="003F02F2" w:rsidRPr="000170CC" w:rsidRDefault="003F02F2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056A9620" w14:textId="77777777" w:rsidR="003F02F2" w:rsidRPr="000170CC" w:rsidRDefault="003F02F2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0DF0BC" w14:textId="77777777" w:rsidR="003F02F2" w:rsidRPr="000170CC" w:rsidRDefault="003F02F2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2D95574" w14:textId="77777777" w:rsidR="003F02F2" w:rsidRPr="000170CC" w:rsidRDefault="003F02F2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00D5" w:rsidRPr="000170CC" w14:paraId="6D7D44A5" w14:textId="77777777" w:rsidTr="006A1829">
        <w:tc>
          <w:tcPr>
            <w:tcW w:w="4252" w:type="dxa"/>
          </w:tcPr>
          <w:p w14:paraId="7CFD87BA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lastRenderedPageBreak/>
              <w:t>หุ้นกู้ บริษัท ไทยเบฟเวอเรจ จำกัด (มหาชน)</w:t>
            </w:r>
          </w:p>
        </w:tc>
        <w:tc>
          <w:tcPr>
            <w:tcW w:w="239" w:type="dxa"/>
          </w:tcPr>
          <w:p w14:paraId="254CD9D7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104DDCE8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29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สิงหาคม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162074EB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76321D88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29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สิงหาคม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2573</w:t>
            </w:r>
          </w:p>
        </w:tc>
        <w:tc>
          <w:tcPr>
            <w:tcW w:w="236" w:type="dxa"/>
          </w:tcPr>
          <w:p w14:paraId="7BA3D327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56E87CF9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1.90</w:t>
            </w:r>
          </w:p>
        </w:tc>
        <w:tc>
          <w:tcPr>
            <w:tcW w:w="236" w:type="dxa"/>
          </w:tcPr>
          <w:p w14:paraId="300F3566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528054D5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36" w:type="dxa"/>
          </w:tcPr>
          <w:p w14:paraId="204353DC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51F4E8A7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B8E1E51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562DE67C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36" w:type="dxa"/>
          </w:tcPr>
          <w:p w14:paraId="39F013D1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A34FA90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B00D5" w:rsidRPr="000170CC" w14:paraId="157BEC0C" w14:textId="77777777" w:rsidTr="006A1829">
        <w:tc>
          <w:tcPr>
            <w:tcW w:w="4252" w:type="dxa"/>
          </w:tcPr>
          <w:p w14:paraId="79BF6214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บริษัท ปตท. จำกัด (มหาชน)</w:t>
            </w:r>
          </w:p>
        </w:tc>
        <w:tc>
          <w:tcPr>
            <w:tcW w:w="239" w:type="dxa"/>
          </w:tcPr>
          <w:p w14:paraId="3E228816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4DCB8058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12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กันยายน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13078D55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23C5B5CB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12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กันยายน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2575</w:t>
            </w:r>
          </w:p>
        </w:tc>
        <w:tc>
          <w:tcPr>
            <w:tcW w:w="236" w:type="dxa"/>
          </w:tcPr>
          <w:p w14:paraId="72DC0442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7D9C5E2B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2.50</w:t>
            </w:r>
          </w:p>
        </w:tc>
        <w:tc>
          <w:tcPr>
            <w:tcW w:w="236" w:type="dxa"/>
          </w:tcPr>
          <w:p w14:paraId="72D5A41C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0905B631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3B2B3E8F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050BB5BD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D47D992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38727B93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1AFB7F76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D55892A" w14:textId="77777777" w:rsidR="000B00D5" w:rsidRPr="000170CC" w:rsidRDefault="000B00D5" w:rsidP="000B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35DCA" w:rsidRPr="000170CC" w14:paraId="07B1C8CC" w14:textId="77777777" w:rsidTr="006A1829">
        <w:tc>
          <w:tcPr>
            <w:tcW w:w="4252" w:type="dxa"/>
          </w:tcPr>
          <w:p w14:paraId="2085B764" w14:textId="073B2432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บริษัท</w:t>
            </w: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ปูนซีเมนต์ไทย จำกัด (มหาชน)</w:t>
            </w:r>
          </w:p>
        </w:tc>
        <w:tc>
          <w:tcPr>
            <w:tcW w:w="239" w:type="dxa"/>
          </w:tcPr>
          <w:p w14:paraId="44D94D6C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5F7BF6C2" w14:textId="01616941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ตุลาคม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31B6581B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3B5EBF4D" w14:textId="29E7471B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ตุลาคม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2572</w:t>
            </w:r>
          </w:p>
        </w:tc>
        <w:tc>
          <w:tcPr>
            <w:tcW w:w="236" w:type="dxa"/>
          </w:tcPr>
          <w:p w14:paraId="3CDDCF5B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24689C7E" w14:textId="4CCB04F9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2.70</w:t>
            </w:r>
          </w:p>
        </w:tc>
        <w:tc>
          <w:tcPr>
            <w:tcW w:w="236" w:type="dxa"/>
          </w:tcPr>
          <w:p w14:paraId="5C485DB8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5F4054C7" w14:textId="7D753322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236" w:type="dxa"/>
          </w:tcPr>
          <w:p w14:paraId="42013693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43978EE7" w14:textId="65953E41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852042B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6D76ADB3" w14:textId="35B1A220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36" w:type="dxa"/>
          </w:tcPr>
          <w:p w14:paraId="7CF2A230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344F684" w14:textId="471B5682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35DCA" w:rsidRPr="000170CC" w14:paraId="04D471D7" w14:textId="77777777" w:rsidTr="006A1829">
        <w:tc>
          <w:tcPr>
            <w:tcW w:w="4252" w:type="dxa"/>
          </w:tcPr>
          <w:p w14:paraId="7EDD538E" w14:textId="429B891E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บริษัท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 กัลฟ์ ดีเวลลอปเมนท์ จำกัด (มหาชน)</w:t>
            </w:r>
          </w:p>
        </w:tc>
        <w:tc>
          <w:tcPr>
            <w:tcW w:w="239" w:type="dxa"/>
          </w:tcPr>
          <w:p w14:paraId="0BDB67E6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7B2D9906" w14:textId="1FCBC1B2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3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ตุลาคม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1F547D68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075BCCEF" w14:textId="189DB7C0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3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ตุลาคม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2573</w:t>
            </w:r>
          </w:p>
        </w:tc>
        <w:tc>
          <w:tcPr>
            <w:tcW w:w="236" w:type="dxa"/>
          </w:tcPr>
          <w:p w14:paraId="67D1B19B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72977DC4" w14:textId="61337259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2.00</w:t>
            </w:r>
          </w:p>
        </w:tc>
        <w:tc>
          <w:tcPr>
            <w:tcW w:w="236" w:type="dxa"/>
          </w:tcPr>
          <w:p w14:paraId="38C0CF13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57D4E3F1" w14:textId="1A449415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60,000</w:t>
            </w:r>
          </w:p>
        </w:tc>
        <w:tc>
          <w:tcPr>
            <w:tcW w:w="236" w:type="dxa"/>
          </w:tcPr>
          <w:p w14:paraId="1D397ECD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41C247AE" w14:textId="2982356E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544A372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453F1FF6" w14:textId="76E5D2A0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21B9E827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40BD417" w14:textId="7ED2996E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35DCA" w:rsidRPr="000170CC" w14:paraId="0537ADF7" w14:textId="77777777" w:rsidTr="006A1829">
        <w:tc>
          <w:tcPr>
            <w:tcW w:w="4252" w:type="dxa"/>
          </w:tcPr>
          <w:p w14:paraId="783D0008" w14:textId="585BD685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บริษัท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 ซีพีเอฟ (ประเทศไทย) จำกัด (มหาชน)</w:t>
            </w:r>
          </w:p>
        </w:tc>
        <w:tc>
          <w:tcPr>
            <w:tcW w:w="239" w:type="dxa"/>
          </w:tcPr>
          <w:p w14:paraId="573739ED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7CB62A9C" w14:textId="6343A33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22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ตุลาคม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738DA9FD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1CBF50EA" w14:textId="2C968BA0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22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ตุลาคม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2574</w:t>
            </w:r>
          </w:p>
        </w:tc>
        <w:tc>
          <w:tcPr>
            <w:tcW w:w="236" w:type="dxa"/>
          </w:tcPr>
          <w:p w14:paraId="728FDA2D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13B1E0E5" w14:textId="58435DA6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2.54</w:t>
            </w:r>
          </w:p>
        </w:tc>
        <w:tc>
          <w:tcPr>
            <w:tcW w:w="236" w:type="dxa"/>
          </w:tcPr>
          <w:p w14:paraId="2A0D5E13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5DDED12C" w14:textId="4B316C96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236" w:type="dxa"/>
          </w:tcPr>
          <w:p w14:paraId="480B6FC2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79CB3918" w14:textId="0348936F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45A42D6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15C2BBA0" w14:textId="59ADF2CE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6AA49F39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87D2D17" w14:textId="705519DA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35DCA" w:rsidRPr="000170CC" w14:paraId="6C62F807" w14:textId="77777777" w:rsidTr="006A1829">
        <w:tc>
          <w:tcPr>
            <w:tcW w:w="4252" w:type="dxa"/>
          </w:tcPr>
          <w:p w14:paraId="216C5288" w14:textId="5587D57F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บริษัท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ทรู คอร์ปอเรชั่น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จำกัด (มหาชน)</w:t>
            </w:r>
          </w:p>
        </w:tc>
        <w:tc>
          <w:tcPr>
            <w:tcW w:w="239" w:type="dxa"/>
          </w:tcPr>
          <w:p w14:paraId="53A6F91B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47AF6882" w14:textId="76AC0B0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4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พฤศจิกายน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2F492C0D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252BCCFC" w14:textId="00C3F4B0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4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พฤศจิกายน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2572</w:t>
            </w:r>
          </w:p>
        </w:tc>
        <w:tc>
          <w:tcPr>
            <w:tcW w:w="236" w:type="dxa"/>
          </w:tcPr>
          <w:p w14:paraId="1C63A65B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35F1BD7D" w14:textId="493FB366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2.80</w:t>
            </w:r>
          </w:p>
        </w:tc>
        <w:tc>
          <w:tcPr>
            <w:tcW w:w="236" w:type="dxa"/>
          </w:tcPr>
          <w:p w14:paraId="15FF2261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77D69F07" w14:textId="2E9B08B5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236" w:type="dxa"/>
          </w:tcPr>
          <w:p w14:paraId="7F9FCDCB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30A6E77F" w14:textId="124CADF8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E0BCBA1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758FA6D1" w14:textId="663C51E6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22FF9D22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33BE8E9" w14:textId="0BCDBB02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35DCA" w:rsidRPr="000170CC" w14:paraId="09598509" w14:textId="77777777" w:rsidTr="006A1829">
        <w:tc>
          <w:tcPr>
            <w:tcW w:w="4252" w:type="dxa"/>
          </w:tcPr>
          <w:p w14:paraId="5C3674DA" w14:textId="3EB5A762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บริษัท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โตโยต้าลีสซิ่ง(ประเทศไทย) จำกัด (มหาชน)</w:t>
            </w:r>
          </w:p>
        </w:tc>
        <w:tc>
          <w:tcPr>
            <w:tcW w:w="239" w:type="dxa"/>
          </w:tcPr>
          <w:p w14:paraId="302DAA29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62E5AE00" w14:textId="6C83B3F4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11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พฤศจิกายน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20511E4D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630443D1" w14:textId="3FF5E082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11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พฤศจิกายน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2572</w:t>
            </w:r>
          </w:p>
        </w:tc>
        <w:tc>
          <w:tcPr>
            <w:tcW w:w="236" w:type="dxa"/>
          </w:tcPr>
          <w:p w14:paraId="35AA8C95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6ADFF9EE" w14:textId="6C7031CF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1.93</w:t>
            </w:r>
          </w:p>
        </w:tc>
        <w:tc>
          <w:tcPr>
            <w:tcW w:w="236" w:type="dxa"/>
          </w:tcPr>
          <w:p w14:paraId="2D841C71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4043F3FE" w14:textId="553CD18F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236" w:type="dxa"/>
          </w:tcPr>
          <w:p w14:paraId="09F4220E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75CB3133" w14:textId="22BAAFC1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F2B61A0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0E4CE06A" w14:textId="7E1F6981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3649F935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EEA30A8" w14:textId="6E8BE41C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35DCA" w:rsidRPr="000170CC" w14:paraId="328A76A9" w14:textId="77777777" w:rsidTr="006A1829">
        <w:tc>
          <w:tcPr>
            <w:tcW w:w="4252" w:type="dxa"/>
          </w:tcPr>
          <w:p w14:paraId="5E15C9B9" w14:textId="20460C02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บริษัท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 บี.กริม เพาเวอร์ จำกัด (มหาชน)</w:t>
            </w:r>
          </w:p>
        </w:tc>
        <w:tc>
          <w:tcPr>
            <w:tcW w:w="239" w:type="dxa"/>
          </w:tcPr>
          <w:p w14:paraId="04E8B80B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6EE93ECE" w14:textId="6E7FBFBD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13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พฤศจิกายน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051B699D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07AF5A6B" w14:textId="4DA48E24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13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พฤศจิกายน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2573</w:t>
            </w:r>
          </w:p>
        </w:tc>
        <w:tc>
          <w:tcPr>
            <w:tcW w:w="236" w:type="dxa"/>
          </w:tcPr>
          <w:p w14:paraId="6D2C7F0E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5F13212A" w14:textId="11CA1C80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2.90</w:t>
            </w:r>
          </w:p>
        </w:tc>
        <w:tc>
          <w:tcPr>
            <w:tcW w:w="236" w:type="dxa"/>
          </w:tcPr>
          <w:p w14:paraId="7BEC2371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2D18A86D" w14:textId="6A3FF794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35,000</w:t>
            </w:r>
          </w:p>
        </w:tc>
        <w:tc>
          <w:tcPr>
            <w:tcW w:w="236" w:type="dxa"/>
          </w:tcPr>
          <w:p w14:paraId="26023989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3E6611BD" w14:textId="6EF5537B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CC358BF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1D309678" w14:textId="33936A51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36" w:type="dxa"/>
          </w:tcPr>
          <w:p w14:paraId="6C092F77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76ED913" w14:textId="07BB02B5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35DCA" w:rsidRPr="000170CC" w14:paraId="2DF04A85" w14:textId="77777777" w:rsidTr="006A1829">
        <w:tc>
          <w:tcPr>
            <w:tcW w:w="4252" w:type="dxa"/>
          </w:tcPr>
          <w:p w14:paraId="0E4EDFC1" w14:textId="64AA15A5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บริษัท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 แอดวานซ์ อินโฟร์ เซอร์วิส จำกัด (มหาชน)</w:t>
            </w:r>
          </w:p>
        </w:tc>
        <w:tc>
          <w:tcPr>
            <w:tcW w:w="239" w:type="dxa"/>
          </w:tcPr>
          <w:p w14:paraId="02EAB94C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01D34558" w14:textId="3536557E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13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พฤศจิกายน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2118054F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319064FD" w14:textId="20B2C1B6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13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พฤศจิกายน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2575</w:t>
            </w:r>
          </w:p>
        </w:tc>
        <w:tc>
          <w:tcPr>
            <w:tcW w:w="236" w:type="dxa"/>
          </w:tcPr>
          <w:p w14:paraId="0B7F0013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22329B4A" w14:textId="3459A34F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2.29</w:t>
            </w:r>
          </w:p>
        </w:tc>
        <w:tc>
          <w:tcPr>
            <w:tcW w:w="236" w:type="dxa"/>
          </w:tcPr>
          <w:p w14:paraId="0A7C3D2E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5B43B246" w14:textId="7A21735E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236" w:type="dxa"/>
          </w:tcPr>
          <w:p w14:paraId="4F1B19D8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5DBB5B51" w14:textId="549083C1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7AB292F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7C57EC74" w14:textId="253216D0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36" w:type="dxa"/>
          </w:tcPr>
          <w:p w14:paraId="54170C0F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3368746" w14:textId="2C638909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35DCA" w:rsidRPr="000170CC" w14:paraId="02AA2584" w14:textId="77777777" w:rsidTr="006A1829">
        <w:tc>
          <w:tcPr>
            <w:tcW w:w="4252" w:type="dxa"/>
          </w:tcPr>
          <w:p w14:paraId="4E1B4F64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atLeast"/>
              <w:ind w:left="-111"/>
              <w:jc w:val="both"/>
              <w:rPr>
                <w:rFonts w:ascii="Angsana New" w:eastAsia="SimSun" w:hAnsi="Angsana New"/>
                <w:spacing w:val="-2"/>
                <w:sz w:val="12"/>
                <w:szCs w:val="12"/>
                <w:lang w:eastAsia="zh-CN"/>
              </w:rPr>
            </w:pPr>
          </w:p>
        </w:tc>
        <w:tc>
          <w:tcPr>
            <w:tcW w:w="239" w:type="dxa"/>
          </w:tcPr>
          <w:p w14:paraId="08C190AA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atLeast"/>
              <w:jc w:val="both"/>
              <w:rPr>
                <w:rFonts w:ascii="Angsana New" w:eastAsia="SimSun" w:hAnsi="Angsana New"/>
                <w:sz w:val="12"/>
                <w:szCs w:val="12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04D77B5D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atLeast"/>
              <w:jc w:val="center"/>
              <w:rPr>
                <w:rFonts w:ascii="Angsana New" w:eastAsia="SimSun" w:hAnsi="Angsana New"/>
                <w:sz w:val="12"/>
                <w:szCs w:val="12"/>
                <w:lang w:eastAsia="zh-CN"/>
              </w:rPr>
            </w:pPr>
          </w:p>
        </w:tc>
        <w:tc>
          <w:tcPr>
            <w:tcW w:w="236" w:type="dxa"/>
          </w:tcPr>
          <w:p w14:paraId="59A45BB3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atLeast"/>
              <w:jc w:val="center"/>
              <w:rPr>
                <w:rFonts w:ascii="Angsana New" w:eastAsia="SimSun" w:hAnsi="Angsana New"/>
                <w:sz w:val="12"/>
                <w:szCs w:val="12"/>
                <w:lang w:eastAsia="zh-CN"/>
              </w:rPr>
            </w:pPr>
          </w:p>
        </w:tc>
        <w:tc>
          <w:tcPr>
            <w:tcW w:w="1701" w:type="dxa"/>
          </w:tcPr>
          <w:p w14:paraId="115ED5B8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atLeast"/>
              <w:jc w:val="center"/>
              <w:rPr>
                <w:rFonts w:ascii="Angsana New" w:eastAsia="SimSun" w:hAnsi="Angsana New"/>
                <w:sz w:val="12"/>
                <w:szCs w:val="12"/>
                <w:lang w:eastAsia="zh-CN"/>
              </w:rPr>
            </w:pPr>
          </w:p>
        </w:tc>
        <w:tc>
          <w:tcPr>
            <w:tcW w:w="236" w:type="dxa"/>
          </w:tcPr>
          <w:p w14:paraId="7E39B8B3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atLeast"/>
              <w:jc w:val="center"/>
              <w:rPr>
                <w:rFonts w:ascii="Angsana New" w:eastAsia="SimSun" w:hAnsi="Angsana New"/>
                <w:sz w:val="12"/>
                <w:szCs w:val="12"/>
                <w:lang w:eastAsia="zh-CN"/>
              </w:rPr>
            </w:pPr>
          </w:p>
        </w:tc>
        <w:tc>
          <w:tcPr>
            <w:tcW w:w="1247" w:type="dxa"/>
          </w:tcPr>
          <w:p w14:paraId="076FA876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atLeast"/>
              <w:jc w:val="center"/>
              <w:rPr>
                <w:rFonts w:ascii="Angsana New" w:eastAsia="SimSun" w:hAnsi="Angsana New"/>
                <w:sz w:val="12"/>
                <w:szCs w:val="12"/>
                <w:lang w:eastAsia="zh-CN"/>
              </w:rPr>
            </w:pPr>
          </w:p>
        </w:tc>
        <w:tc>
          <w:tcPr>
            <w:tcW w:w="236" w:type="dxa"/>
          </w:tcPr>
          <w:p w14:paraId="619E6D0A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atLeast"/>
              <w:jc w:val="both"/>
              <w:rPr>
                <w:rFonts w:ascii="Angsana New" w:eastAsia="SimSun" w:hAnsi="Angsana New"/>
                <w:sz w:val="12"/>
                <w:szCs w:val="12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15C9FEFD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0147E809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atLeast"/>
              <w:jc w:val="both"/>
              <w:rPr>
                <w:rFonts w:ascii="Angsana New" w:eastAsia="SimSun" w:hAnsi="Angsana New"/>
                <w:sz w:val="12"/>
                <w:szCs w:val="12"/>
                <w:highlight w:val="yellow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E9D569E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3510D1D4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614E7C91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1B0DBC9E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909A920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335DCA" w:rsidRPr="000170CC" w14:paraId="0F36ADFD" w14:textId="77777777" w:rsidTr="006A1829">
        <w:tc>
          <w:tcPr>
            <w:tcW w:w="4252" w:type="dxa"/>
          </w:tcPr>
          <w:p w14:paraId="546DFA37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รวม</w:t>
            </w:r>
          </w:p>
        </w:tc>
        <w:tc>
          <w:tcPr>
            <w:tcW w:w="239" w:type="dxa"/>
          </w:tcPr>
          <w:p w14:paraId="1A24F1D7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165E9821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</w:tcPr>
          <w:p w14:paraId="45FEE75B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5EFE5ED4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</w:tcPr>
          <w:p w14:paraId="5F88E3E0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219AE1B1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</w:tcPr>
          <w:p w14:paraId="4DD10A8F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678EDFD2" w14:textId="1C172CBB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1,012</w:t>
            </w:r>
            <w:r w:rsidRPr="000170CC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236" w:type="dxa"/>
          </w:tcPr>
          <w:p w14:paraId="6F2D6D41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3CC53B05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 w:hint="cs"/>
                <w:sz w:val="28"/>
                <w:szCs w:val="28"/>
                <w:cs/>
              </w:rPr>
              <w:t>105</w:t>
            </w:r>
            <w:r w:rsidRPr="000170CC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236" w:type="dxa"/>
            <w:tcBorders>
              <w:bottom w:val="nil"/>
            </w:tcBorders>
          </w:tcPr>
          <w:p w14:paraId="7575F193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48C18E89" w14:textId="659F49EC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891</w:t>
            </w:r>
            <w:r w:rsidRPr="000170CC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236" w:type="dxa"/>
            <w:tcBorders>
              <w:bottom w:val="nil"/>
            </w:tcBorders>
          </w:tcPr>
          <w:p w14:paraId="4485FA9B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62EBE82B" w14:textId="77777777" w:rsidR="00335DCA" w:rsidRPr="000170CC" w:rsidRDefault="00335DCA" w:rsidP="0033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 w:hint="cs"/>
                <w:sz w:val="28"/>
                <w:szCs w:val="28"/>
                <w:cs/>
              </w:rPr>
              <w:t>105</w:t>
            </w:r>
            <w:r w:rsidRPr="000170CC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</w:tbl>
    <w:p w14:paraId="4F7281A9" w14:textId="77777777" w:rsidR="00D803E1" w:rsidRPr="000170CC" w:rsidRDefault="00D803E1" w:rsidP="00F42E6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lang w:eastAsia="zh-CN"/>
        </w:rPr>
      </w:pPr>
    </w:p>
    <w:p w14:paraId="3E738713" w14:textId="77777777" w:rsidR="00D803E1" w:rsidRPr="000170CC" w:rsidRDefault="00D803E1" w:rsidP="00F42E6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lang w:eastAsia="zh-CN"/>
        </w:rPr>
      </w:pPr>
    </w:p>
    <w:p w14:paraId="00C7BB6A" w14:textId="77777777" w:rsidR="00BC368E" w:rsidRPr="000170CC" w:rsidRDefault="00BC368E" w:rsidP="00BC368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338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14:paraId="321CF721" w14:textId="77777777" w:rsidR="00D803E1" w:rsidRPr="000170CC" w:rsidRDefault="00D803E1" w:rsidP="008B4F4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sectPr w:rsidR="00D803E1" w:rsidRPr="000170CC" w:rsidSect="00D803E1">
          <w:headerReference w:type="first" r:id="rId12"/>
          <w:pgSz w:w="16834" w:h="11909" w:orient="landscape" w:code="9"/>
          <w:pgMar w:top="1440" w:right="1440" w:bottom="1109" w:left="1418" w:header="994" w:footer="497" w:gutter="0"/>
          <w:cols w:space="720"/>
          <w:titlePg/>
          <w:docGrid w:linePitch="245"/>
        </w:sectPr>
      </w:pPr>
    </w:p>
    <w:p w14:paraId="36FAD7C5" w14:textId="617D44C9" w:rsidR="00A93DAD" w:rsidRPr="000170CC" w:rsidRDefault="00A93DAD" w:rsidP="008B4F4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0170CC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lastRenderedPageBreak/>
        <w:t>เงินลงทุนในบริษัทย่อยซึ่งบันทึกโดยวิธีราคาทุน</w:t>
      </w:r>
    </w:p>
    <w:p w14:paraId="7690DE9D" w14:textId="77777777" w:rsidR="00A93DAD" w:rsidRPr="000170CC" w:rsidRDefault="00A93DAD" w:rsidP="00A93DA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sz w:val="30"/>
          <w:szCs w:val="30"/>
          <w:lang w:eastAsia="zh-CN"/>
        </w:rPr>
      </w:pPr>
    </w:p>
    <w:tbl>
      <w:tblPr>
        <w:tblStyle w:val="TableGrid"/>
        <w:tblW w:w="99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077"/>
        <w:gridCol w:w="236"/>
        <w:gridCol w:w="1077"/>
        <w:gridCol w:w="236"/>
        <w:gridCol w:w="1077"/>
        <w:gridCol w:w="236"/>
        <w:gridCol w:w="1077"/>
        <w:gridCol w:w="236"/>
        <w:gridCol w:w="1134"/>
        <w:gridCol w:w="236"/>
        <w:gridCol w:w="1077"/>
      </w:tblGrid>
      <w:tr w:rsidR="0007757F" w:rsidRPr="000170CC" w14:paraId="6D456085" w14:textId="77777777" w:rsidTr="003848C2">
        <w:tc>
          <w:tcPr>
            <w:tcW w:w="2268" w:type="dxa"/>
          </w:tcPr>
          <w:p w14:paraId="46A0741D" w14:textId="77777777" w:rsidR="0007757F" w:rsidRPr="000170CC" w:rsidRDefault="0007757F" w:rsidP="0007757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7699" w:type="dxa"/>
            <w:gridSpan w:val="11"/>
            <w:tcBorders>
              <w:bottom w:val="single" w:sz="4" w:space="0" w:color="auto"/>
            </w:tcBorders>
          </w:tcPr>
          <w:p w14:paraId="261ACD5E" w14:textId="59F25D6D" w:rsidR="0007757F" w:rsidRPr="000170CC" w:rsidRDefault="0007757F" w:rsidP="0007757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07757F" w:rsidRPr="000170CC" w14:paraId="5BCAA698" w14:textId="77777777" w:rsidTr="003848C2">
        <w:tc>
          <w:tcPr>
            <w:tcW w:w="2268" w:type="dxa"/>
          </w:tcPr>
          <w:p w14:paraId="1FBA5731" w14:textId="77777777" w:rsidR="0007757F" w:rsidRPr="000170CC" w:rsidRDefault="0007757F" w:rsidP="0007757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3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AB0E378" w14:textId="67C794E9" w:rsidR="0007757F" w:rsidRPr="000170CC" w:rsidRDefault="0007757F" w:rsidP="0007757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ทุนที่ชำระ</w:t>
            </w:r>
            <w:r w:rsidRPr="000170CC">
              <w:rPr>
                <w:rFonts w:ascii="Angsana New" w:hAnsi="Angsana New"/>
                <w:spacing w:val="-2"/>
                <w:sz w:val="28"/>
                <w:szCs w:val="28"/>
                <w:cs/>
              </w:rPr>
              <w:t>แล้ว</w:t>
            </w:r>
            <w:r w:rsidRPr="000170CC">
              <w:rPr>
                <w:rFonts w:ascii="Angsana New" w:hAnsi="Angsana New"/>
                <w:spacing w:val="-4"/>
                <w:sz w:val="28"/>
                <w:szCs w:val="28"/>
              </w:rPr>
              <w:t xml:space="preserve"> (</w:t>
            </w:r>
            <w:r w:rsidRPr="000170CC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</w:t>
            </w:r>
            <w:r w:rsidRPr="000170CC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F134DC7" w14:textId="77777777" w:rsidR="0007757F" w:rsidRPr="000170CC" w:rsidRDefault="0007757F" w:rsidP="0007757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3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41F156B" w14:textId="1245C5BE" w:rsidR="0007757F" w:rsidRPr="000170CC" w:rsidRDefault="0007757F" w:rsidP="0007757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  <w:r w:rsidRPr="000170CC">
              <w:rPr>
                <w:rFonts w:ascii="Angsana New" w:hAnsi="Angsana New"/>
                <w:spacing w:val="-2"/>
                <w:sz w:val="28"/>
                <w:szCs w:val="28"/>
                <w:cs/>
              </w:rPr>
              <w:t>ของ</w:t>
            </w:r>
            <w:r w:rsidRPr="000170CC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การถือหุ้นทางตรง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78582F6" w14:textId="77777777" w:rsidR="0007757F" w:rsidRPr="000170CC" w:rsidRDefault="0007757F" w:rsidP="0007757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4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B5DC22" w14:textId="7AE04349" w:rsidR="0007757F" w:rsidRPr="000170CC" w:rsidRDefault="0007757F" w:rsidP="0007757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75" w:right="-102"/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ราคาทุนของเงินลงทุน</w:t>
            </w:r>
            <w:r w:rsidRPr="000170CC">
              <w:rPr>
                <w:rFonts w:ascii="Angsana New" w:hAnsi="Angsana New"/>
                <w:spacing w:val="-4"/>
                <w:sz w:val="28"/>
                <w:szCs w:val="28"/>
              </w:rPr>
              <w:t xml:space="preserve"> (</w:t>
            </w:r>
            <w:r w:rsidRPr="000170CC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</w:t>
            </w:r>
            <w:r w:rsidRPr="000170CC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8167FF" w:rsidRPr="000170CC" w14:paraId="168989D0" w14:textId="77777777" w:rsidTr="003848C2">
        <w:tc>
          <w:tcPr>
            <w:tcW w:w="2268" w:type="dxa"/>
          </w:tcPr>
          <w:p w14:paraId="79167F28" w14:textId="77777777" w:rsidR="008167FF" w:rsidRPr="000170CC" w:rsidRDefault="008167FF" w:rsidP="008167F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190DCD" w14:textId="52111992" w:rsidR="008167FF" w:rsidRPr="000170CC" w:rsidRDefault="008167FF" w:rsidP="008167F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2F335D72" w14:textId="77777777" w:rsidR="008167FF" w:rsidRPr="000170CC" w:rsidRDefault="008167FF" w:rsidP="008167F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94AE83" w14:textId="4233A9CB" w:rsidR="008167FF" w:rsidRPr="000170CC" w:rsidRDefault="008167FF" w:rsidP="008167F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256</w:t>
            </w:r>
            <w:r w:rsidR="004A4B43" w:rsidRPr="000170C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center"/>
          </w:tcPr>
          <w:p w14:paraId="42F7B819" w14:textId="77777777" w:rsidR="008167FF" w:rsidRPr="000170CC" w:rsidRDefault="008167FF" w:rsidP="008167F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345E6F20" w14:textId="573BD45F" w:rsidR="008167FF" w:rsidRPr="000170CC" w:rsidRDefault="008167FF" w:rsidP="008167F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center"/>
          </w:tcPr>
          <w:p w14:paraId="25D9E283" w14:textId="77777777" w:rsidR="008167FF" w:rsidRPr="000170CC" w:rsidRDefault="008167FF" w:rsidP="008167F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32D384CC" w14:textId="62D5107A" w:rsidR="008167FF" w:rsidRPr="000170CC" w:rsidRDefault="008167FF" w:rsidP="008167F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  <w:vAlign w:val="center"/>
          </w:tcPr>
          <w:p w14:paraId="779A4B57" w14:textId="77777777" w:rsidR="008167FF" w:rsidRPr="000170CC" w:rsidRDefault="008167FF" w:rsidP="008167F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9A579E3" w14:textId="7902CDC6" w:rsidR="008167FF" w:rsidRPr="000170CC" w:rsidRDefault="008167FF" w:rsidP="008167F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bottom"/>
          </w:tcPr>
          <w:p w14:paraId="5C41EC07" w14:textId="77777777" w:rsidR="008167FF" w:rsidRPr="000170CC" w:rsidRDefault="008167FF" w:rsidP="008167F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6808BE67" w14:textId="46E596B3" w:rsidR="008167FF" w:rsidRPr="000170CC" w:rsidRDefault="008167FF" w:rsidP="008167F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167FF" w:rsidRPr="000170CC" w14:paraId="75E28279" w14:textId="77777777" w:rsidTr="003848C2">
        <w:tc>
          <w:tcPr>
            <w:tcW w:w="2268" w:type="dxa"/>
          </w:tcPr>
          <w:p w14:paraId="3578AB88" w14:textId="77777777" w:rsidR="008167FF" w:rsidRPr="000170CC" w:rsidRDefault="008167FF" w:rsidP="008167F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159585F" w14:textId="77777777" w:rsidR="008167FF" w:rsidRPr="000170CC" w:rsidRDefault="008167FF" w:rsidP="008167F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0BA017CC" w14:textId="77777777" w:rsidR="008167FF" w:rsidRPr="000170CC" w:rsidRDefault="008167FF" w:rsidP="008167F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17BD9426" w14:textId="77777777" w:rsidR="008167FF" w:rsidRPr="000170CC" w:rsidRDefault="008167FF" w:rsidP="008167F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5EE941A1" w14:textId="77777777" w:rsidR="008167FF" w:rsidRPr="000170CC" w:rsidRDefault="008167FF" w:rsidP="008167F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3587B6CC" w14:textId="77777777" w:rsidR="008167FF" w:rsidRPr="000170CC" w:rsidRDefault="008167FF" w:rsidP="008167F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327C8CDF" w14:textId="77777777" w:rsidR="008167FF" w:rsidRPr="000170CC" w:rsidRDefault="008167FF" w:rsidP="008167F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6F351BE7" w14:textId="77777777" w:rsidR="008167FF" w:rsidRPr="000170CC" w:rsidRDefault="008167FF" w:rsidP="008167F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637C6567" w14:textId="77777777" w:rsidR="008167FF" w:rsidRPr="000170CC" w:rsidRDefault="008167FF" w:rsidP="008167F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07B18EE" w14:textId="77777777" w:rsidR="008167FF" w:rsidRPr="000170CC" w:rsidRDefault="008167FF" w:rsidP="008167F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5D782359" w14:textId="77777777" w:rsidR="008167FF" w:rsidRPr="000170CC" w:rsidRDefault="008167FF" w:rsidP="008167F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64F0F2B5" w14:textId="77777777" w:rsidR="008167FF" w:rsidRPr="000170CC" w:rsidRDefault="008167FF" w:rsidP="008167F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</w:tr>
      <w:tr w:rsidR="008167FF" w:rsidRPr="000170CC" w14:paraId="16E429FF" w14:textId="77777777" w:rsidTr="003848C2">
        <w:tc>
          <w:tcPr>
            <w:tcW w:w="2268" w:type="dxa"/>
            <w:vAlign w:val="bottom"/>
          </w:tcPr>
          <w:p w14:paraId="0DB45053" w14:textId="6D6BE547" w:rsidR="008167FF" w:rsidRPr="000170CC" w:rsidRDefault="008167FF" w:rsidP="008167FF">
            <w:pPr>
              <w:pStyle w:val="1"/>
              <w:widowControl/>
              <w:spacing w:line="216" w:lineRule="auto"/>
              <w:ind w:left="-108" w:right="-180"/>
              <w:rPr>
                <w:rFonts w:ascii="Angsana New" w:hAnsi="Angsana New" w:cs="Angsana New"/>
                <w:color w:val="auto"/>
              </w:rPr>
            </w:pPr>
            <w:r w:rsidRPr="000170CC">
              <w:rPr>
                <w:rFonts w:ascii="Angsana New" w:hAnsi="Angsana New" w:cs="Angsana New"/>
                <w:color w:val="auto"/>
                <w:cs/>
              </w:rPr>
              <w:t>บริษัท ซี.วี.เอ. จำกัด</w:t>
            </w:r>
          </w:p>
        </w:tc>
        <w:tc>
          <w:tcPr>
            <w:tcW w:w="1077" w:type="dxa"/>
            <w:vAlign w:val="bottom"/>
          </w:tcPr>
          <w:p w14:paraId="597A3713" w14:textId="5F47D631" w:rsidR="008167FF" w:rsidRPr="000170CC" w:rsidRDefault="008167FF" w:rsidP="008167F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170CC">
              <w:rPr>
                <w:rFonts w:ascii="Angsana New" w:hAnsi="Angsana New" w:cs="Angsana New"/>
                <w:color w:val="auto"/>
              </w:rPr>
              <w:t>50,000</w:t>
            </w:r>
          </w:p>
        </w:tc>
        <w:tc>
          <w:tcPr>
            <w:tcW w:w="236" w:type="dxa"/>
            <w:vAlign w:val="center"/>
          </w:tcPr>
          <w:p w14:paraId="409FB336" w14:textId="77777777" w:rsidR="008167FF" w:rsidRPr="000170CC" w:rsidRDefault="008167FF" w:rsidP="008167F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49AAFA41" w14:textId="61F10A50" w:rsidR="008167FF" w:rsidRPr="000170CC" w:rsidRDefault="008167FF" w:rsidP="008167F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170CC">
              <w:rPr>
                <w:rFonts w:ascii="Angsana New" w:hAnsi="Angsana New" w:cs="Angsana New"/>
                <w:color w:val="auto"/>
              </w:rPr>
              <w:t>50,000</w:t>
            </w:r>
          </w:p>
        </w:tc>
        <w:tc>
          <w:tcPr>
            <w:tcW w:w="236" w:type="dxa"/>
            <w:vAlign w:val="center"/>
          </w:tcPr>
          <w:p w14:paraId="3F4F6F13" w14:textId="77777777" w:rsidR="008167FF" w:rsidRPr="000170CC" w:rsidRDefault="008167FF" w:rsidP="008167F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6564EF1C" w14:textId="77258A35" w:rsidR="008167FF" w:rsidRPr="000170CC" w:rsidRDefault="008167FF" w:rsidP="008167FF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  <w:r w:rsidRPr="000170CC">
              <w:rPr>
                <w:rFonts w:ascii="Angsana New" w:hAnsi="Angsana New" w:cs="Angsana New"/>
                <w:color w:val="auto"/>
              </w:rPr>
              <w:t>99.99</w:t>
            </w:r>
          </w:p>
        </w:tc>
        <w:tc>
          <w:tcPr>
            <w:tcW w:w="236" w:type="dxa"/>
            <w:vAlign w:val="center"/>
          </w:tcPr>
          <w:p w14:paraId="6C3602C0" w14:textId="77777777" w:rsidR="008167FF" w:rsidRPr="000170CC" w:rsidRDefault="008167FF" w:rsidP="008167F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6F146A12" w14:textId="6C88A8F8" w:rsidR="008167FF" w:rsidRPr="000170CC" w:rsidRDefault="008167FF" w:rsidP="008167FF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  <w:r w:rsidRPr="000170CC">
              <w:rPr>
                <w:rFonts w:ascii="Angsana New" w:hAnsi="Angsana New" w:cs="Angsana New"/>
                <w:color w:val="auto"/>
              </w:rPr>
              <w:t>99.99</w:t>
            </w:r>
          </w:p>
        </w:tc>
        <w:tc>
          <w:tcPr>
            <w:tcW w:w="236" w:type="dxa"/>
            <w:vAlign w:val="center"/>
          </w:tcPr>
          <w:p w14:paraId="7D362B26" w14:textId="77777777" w:rsidR="008167FF" w:rsidRPr="000170CC" w:rsidRDefault="008167FF" w:rsidP="008167F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  <w:vAlign w:val="bottom"/>
          </w:tcPr>
          <w:p w14:paraId="1DD53D96" w14:textId="45659210" w:rsidR="008167FF" w:rsidRPr="000170CC" w:rsidRDefault="008167FF" w:rsidP="008167F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170CC">
              <w:rPr>
                <w:rFonts w:ascii="Angsana New" w:hAnsi="Angsana New" w:cs="Angsana New"/>
                <w:color w:val="auto"/>
              </w:rPr>
              <w:t>49,993</w:t>
            </w:r>
          </w:p>
        </w:tc>
        <w:tc>
          <w:tcPr>
            <w:tcW w:w="236" w:type="dxa"/>
            <w:vAlign w:val="bottom"/>
          </w:tcPr>
          <w:p w14:paraId="18A85EB0" w14:textId="77777777" w:rsidR="008167FF" w:rsidRPr="000170CC" w:rsidRDefault="008167FF" w:rsidP="008167F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0E454C73" w14:textId="71A746BB" w:rsidR="008167FF" w:rsidRPr="000170CC" w:rsidRDefault="008167FF" w:rsidP="008167F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170CC">
              <w:rPr>
                <w:rFonts w:ascii="Angsana New" w:hAnsi="Angsana New" w:cs="Angsana New"/>
                <w:color w:val="auto"/>
              </w:rPr>
              <w:t>49,993</w:t>
            </w:r>
          </w:p>
        </w:tc>
      </w:tr>
      <w:tr w:rsidR="008167FF" w:rsidRPr="000170CC" w14:paraId="74FF592F" w14:textId="77777777" w:rsidTr="003848C2">
        <w:tc>
          <w:tcPr>
            <w:tcW w:w="2268" w:type="dxa"/>
            <w:vAlign w:val="bottom"/>
          </w:tcPr>
          <w:p w14:paraId="4A2BE31E" w14:textId="341D2CF7" w:rsidR="008167FF" w:rsidRPr="000170CC" w:rsidRDefault="008167FF" w:rsidP="008167FF">
            <w:pPr>
              <w:pStyle w:val="1"/>
              <w:widowControl/>
              <w:spacing w:line="216" w:lineRule="auto"/>
              <w:ind w:left="-108" w:right="-180"/>
              <w:rPr>
                <w:rFonts w:ascii="Angsana New" w:hAnsi="Angsana New" w:cs="Angsana New"/>
                <w:color w:val="auto"/>
              </w:rPr>
            </w:pPr>
            <w:r w:rsidRPr="000170CC">
              <w:rPr>
                <w:rFonts w:ascii="Angsana New" w:hAnsi="Angsana New" w:cs="Angsana New"/>
                <w:color w:val="auto"/>
                <w:cs/>
              </w:rPr>
              <w:t>บริษัท ชยภาค จำกัด</w:t>
            </w:r>
          </w:p>
        </w:tc>
        <w:tc>
          <w:tcPr>
            <w:tcW w:w="1077" w:type="dxa"/>
            <w:vAlign w:val="bottom"/>
          </w:tcPr>
          <w:p w14:paraId="10B4DAAE" w14:textId="5E52D393" w:rsidR="008167FF" w:rsidRPr="000170CC" w:rsidRDefault="008167FF" w:rsidP="008167F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170CC">
              <w:rPr>
                <w:rFonts w:ascii="Angsana New" w:hAnsi="Angsana New" w:cs="Angsana New"/>
                <w:color w:val="auto"/>
              </w:rPr>
              <w:t>40,000</w:t>
            </w:r>
          </w:p>
        </w:tc>
        <w:tc>
          <w:tcPr>
            <w:tcW w:w="236" w:type="dxa"/>
            <w:vAlign w:val="center"/>
          </w:tcPr>
          <w:p w14:paraId="05360474" w14:textId="77777777" w:rsidR="008167FF" w:rsidRPr="000170CC" w:rsidRDefault="008167FF" w:rsidP="008167F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0455954F" w14:textId="2A8B920F" w:rsidR="008167FF" w:rsidRPr="000170CC" w:rsidRDefault="008167FF" w:rsidP="008167F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170CC">
              <w:rPr>
                <w:rFonts w:ascii="Angsana New" w:hAnsi="Angsana New" w:cs="Angsana New"/>
                <w:color w:val="auto"/>
              </w:rPr>
              <w:t>40,000</w:t>
            </w:r>
          </w:p>
        </w:tc>
        <w:tc>
          <w:tcPr>
            <w:tcW w:w="236" w:type="dxa"/>
            <w:vAlign w:val="center"/>
          </w:tcPr>
          <w:p w14:paraId="624DAFE5" w14:textId="77777777" w:rsidR="008167FF" w:rsidRPr="000170CC" w:rsidRDefault="008167FF" w:rsidP="008167F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5961C6DF" w14:textId="476F1341" w:rsidR="008167FF" w:rsidRPr="000170CC" w:rsidRDefault="008167FF" w:rsidP="008167FF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  <w:r w:rsidRPr="000170CC">
              <w:rPr>
                <w:rFonts w:ascii="Angsana New" w:hAnsi="Angsana New" w:cs="Angsana New"/>
                <w:color w:val="auto"/>
              </w:rPr>
              <w:t>99.99</w:t>
            </w:r>
          </w:p>
        </w:tc>
        <w:tc>
          <w:tcPr>
            <w:tcW w:w="236" w:type="dxa"/>
            <w:vAlign w:val="center"/>
          </w:tcPr>
          <w:p w14:paraId="17173B52" w14:textId="77777777" w:rsidR="008167FF" w:rsidRPr="000170CC" w:rsidRDefault="008167FF" w:rsidP="008167F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714B7840" w14:textId="5FD07727" w:rsidR="008167FF" w:rsidRPr="000170CC" w:rsidRDefault="008167FF" w:rsidP="008167FF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  <w:r w:rsidRPr="000170CC">
              <w:rPr>
                <w:rFonts w:ascii="Angsana New" w:hAnsi="Angsana New" w:cs="Angsana New"/>
                <w:color w:val="auto"/>
              </w:rPr>
              <w:t>99.99</w:t>
            </w:r>
          </w:p>
        </w:tc>
        <w:tc>
          <w:tcPr>
            <w:tcW w:w="236" w:type="dxa"/>
            <w:vAlign w:val="center"/>
          </w:tcPr>
          <w:p w14:paraId="775129AE" w14:textId="77777777" w:rsidR="008167FF" w:rsidRPr="000170CC" w:rsidRDefault="008167FF" w:rsidP="008167F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  <w:vAlign w:val="bottom"/>
          </w:tcPr>
          <w:p w14:paraId="7784F353" w14:textId="107E5F60" w:rsidR="008167FF" w:rsidRPr="000170CC" w:rsidRDefault="008167FF" w:rsidP="008167F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170CC">
              <w:rPr>
                <w:rFonts w:ascii="Angsana New" w:hAnsi="Angsana New" w:cs="Angsana New"/>
                <w:color w:val="auto"/>
              </w:rPr>
              <w:t xml:space="preserve">    43,993</w:t>
            </w:r>
          </w:p>
        </w:tc>
        <w:tc>
          <w:tcPr>
            <w:tcW w:w="236" w:type="dxa"/>
            <w:vAlign w:val="bottom"/>
          </w:tcPr>
          <w:p w14:paraId="4277BE2C" w14:textId="77777777" w:rsidR="008167FF" w:rsidRPr="000170CC" w:rsidRDefault="008167FF" w:rsidP="008167F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06C7841E" w14:textId="0154DD55" w:rsidR="008167FF" w:rsidRPr="000170CC" w:rsidRDefault="008167FF" w:rsidP="008167F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170CC">
              <w:rPr>
                <w:rFonts w:ascii="Angsana New" w:hAnsi="Angsana New" w:cs="Angsana New"/>
                <w:color w:val="auto"/>
              </w:rPr>
              <w:t xml:space="preserve">    43,993</w:t>
            </w:r>
          </w:p>
        </w:tc>
      </w:tr>
      <w:tr w:rsidR="008167FF" w:rsidRPr="000170CC" w14:paraId="01939985" w14:textId="77777777" w:rsidTr="003848C2">
        <w:tc>
          <w:tcPr>
            <w:tcW w:w="2268" w:type="dxa"/>
            <w:vAlign w:val="bottom"/>
          </w:tcPr>
          <w:p w14:paraId="0A1EF053" w14:textId="1D0EDB26" w:rsidR="008167FF" w:rsidRPr="000170CC" w:rsidRDefault="008167FF" w:rsidP="008167FF">
            <w:pPr>
              <w:pStyle w:val="1"/>
              <w:widowControl/>
              <w:spacing w:line="216" w:lineRule="auto"/>
              <w:ind w:left="-108" w:right="-180"/>
              <w:rPr>
                <w:rFonts w:ascii="Angsana New" w:hAnsi="Angsana New" w:cs="Angsana New"/>
                <w:color w:val="auto"/>
              </w:rPr>
            </w:pPr>
            <w:r w:rsidRPr="000170CC">
              <w:rPr>
                <w:rFonts w:ascii="Angsana New" w:hAnsi="Angsana New" w:cs="Angsana New"/>
                <w:color w:val="auto"/>
                <w:cs/>
              </w:rPr>
              <w:t xml:space="preserve">บริษัท ทีเค เงินทันใจ จำกัด </w:t>
            </w:r>
          </w:p>
        </w:tc>
        <w:tc>
          <w:tcPr>
            <w:tcW w:w="1077" w:type="dxa"/>
            <w:vAlign w:val="bottom"/>
          </w:tcPr>
          <w:p w14:paraId="5FF6464A" w14:textId="5DFA0A88" w:rsidR="008167FF" w:rsidRPr="000170CC" w:rsidRDefault="008167FF" w:rsidP="008167F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170CC">
              <w:rPr>
                <w:rFonts w:ascii="Angsana New" w:hAnsi="Angsana New" w:cs="Angsana New"/>
                <w:color w:val="auto"/>
              </w:rPr>
              <w:t>50,000</w:t>
            </w:r>
          </w:p>
        </w:tc>
        <w:tc>
          <w:tcPr>
            <w:tcW w:w="236" w:type="dxa"/>
          </w:tcPr>
          <w:p w14:paraId="05F3702F" w14:textId="77777777" w:rsidR="008167FF" w:rsidRPr="000170CC" w:rsidRDefault="008167FF" w:rsidP="008167F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672372BE" w14:textId="5C72F96B" w:rsidR="008167FF" w:rsidRPr="000170CC" w:rsidRDefault="008167FF" w:rsidP="008167F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170CC">
              <w:rPr>
                <w:rFonts w:ascii="Angsana New" w:hAnsi="Angsana New" w:cs="Angsana New"/>
                <w:color w:val="auto"/>
              </w:rPr>
              <w:t>50,000</w:t>
            </w:r>
          </w:p>
        </w:tc>
        <w:tc>
          <w:tcPr>
            <w:tcW w:w="236" w:type="dxa"/>
          </w:tcPr>
          <w:p w14:paraId="55F5E1A7" w14:textId="77777777" w:rsidR="008167FF" w:rsidRPr="000170CC" w:rsidRDefault="008167FF" w:rsidP="008167F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54DE9C75" w14:textId="41D75AEF" w:rsidR="008167FF" w:rsidRPr="000170CC" w:rsidRDefault="008167FF" w:rsidP="008167FF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  <w:r w:rsidRPr="000170CC">
              <w:rPr>
                <w:rFonts w:ascii="Angsana New" w:hAnsi="Angsana New" w:cs="Angsana New"/>
                <w:color w:val="auto"/>
              </w:rPr>
              <w:t>99.99</w:t>
            </w:r>
          </w:p>
        </w:tc>
        <w:tc>
          <w:tcPr>
            <w:tcW w:w="236" w:type="dxa"/>
          </w:tcPr>
          <w:p w14:paraId="7B2517B5" w14:textId="77777777" w:rsidR="008167FF" w:rsidRPr="000170CC" w:rsidRDefault="008167FF" w:rsidP="008167F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590B6779" w14:textId="226D5BAB" w:rsidR="008167FF" w:rsidRPr="000170CC" w:rsidRDefault="008167FF" w:rsidP="008167FF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  <w:r w:rsidRPr="000170CC">
              <w:rPr>
                <w:rFonts w:ascii="Angsana New" w:hAnsi="Angsana New" w:cs="Angsana New"/>
                <w:color w:val="auto"/>
              </w:rPr>
              <w:t>99.99</w:t>
            </w:r>
          </w:p>
        </w:tc>
        <w:tc>
          <w:tcPr>
            <w:tcW w:w="236" w:type="dxa"/>
          </w:tcPr>
          <w:p w14:paraId="258D7C61" w14:textId="77777777" w:rsidR="008167FF" w:rsidRPr="000170CC" w:rsidRDefault="008167FF" w:rsidP="008167F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  <w:vAlign w:val="bottom"/>
          </w:tcPr>
          <w:p w14:paraId="3FE94C89" w14:textId="08479213" w:rsidR="008167FF" w:rsidRPr="000170CC" w:rsidRDefault="008167FF" w:rsidP="008167F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170CC">
              <w:rPr>
                <w:rFonts w:ascii="Angsana New" w:hAnsi="Angsana New" w:cs="Angsana New"/>
                <w:color w:val="auto"/>
              </w:rPr>
              <w:t>49,997</w:t>
            </w:r>
          </w:p>
        </w:tc>
        <w:tc>
          <w:tcPr>
            <w:tcW w:w="236" w:type="dxa"/>
            <w:vAlign w:val="bottom"/>
          </w:tcPr>
          <w:p w14:paraId="7429FF8E" w14:textId="77777777" w:rsidR="008167FF" w:rsidRPr="000170CC" w:rsidRDefault="008167FF" w:rsidP="008167F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0A3DD7FC" w14:textId="506C421A" w:rsidR="008167FF" w:rsidRPr="000170CC" w:rsidRDefault="008167FF" w:rsidP="008167F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170CC">
              <w:rPr>
                <w:rFonts w:ascii="Angsana New" w:hAnsi="Angsana New" w:cs="Angsana New"/>
                <w:color w:val="auto"/>
              </w:rPr>
              <w:t>49,997</w:t>
            </w:r>
          </w:p>
        </w:tc>
      </w:tr>
      <w:tr w:rsidR="008167FF" w:rsidRPr="000170CC" w14:paraId="36F2487C" w14:textId="77777777" w:rsidTr="003848C2">
        <w:tc>
          <w:tcPr>
            <w:tcW w:w="2268" w:type="dxa"/>
            <w:vAlign w:val="bottom"/>
          </w:tcPr>
          <w:p w14:paraId="549EBFA8" w14:textId="04315128" w:rsidR="008167FF" w:rsidRPr="000170CC" w:rsidRDefault="008167FF" w:rsidP="008167FF">
            <w:pPr>
              <w:pStyle w:val="1"/>
              <w:widowControl/>
              <w:spacing w:line="216" w:lineRule="auto"/>
              <w:ind w:left="-108" w:right="-180"/>
              <w:rPr>
                <w:rFonts w:ascii="Angsana New" w:hAnsi="Angsana New" w:cs="Angsana New"/>
                <w:color w:val="auto"/>
              </w:rPr>
            </w:pPr>
            <w:r w:rsidRPr="000170CC">
              <w:rPr>
                <w:rFonts w:ascii="Angsana New" w:hAnsi="Angsana New" w:cs="Angsana New"/>
                <w:color w:val="auto"/>
                <w:cs/>
              </w:rPr>
              <w:t>บริษัท ทีเค โบรคเกอร์ จำกัด</w:t>
            </w:r>
          </w:p>
        </w:tc>
        <w:tc>
          <w:tcPr>
            <w:tcW w:w="1077" w:type="dxa"/>
            <w:vAlign w:val="bottom"/>
          </w:tcPr>
          <w:p w14:paraId="692B66DF" w14:textId="73030D79" w:rsidR="008167FF" w:rsidRPr="000170CC" w:rsidRDefault="008167FF" w:rsidP="008167F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170CC">
              <w:rPr>
                <w:rFonts w:ascii="Angsana New" w:hAnsi="Angsana New" w:cs="Angsana New"/>
                <w:color w:val="auto"/>
              </w:rPr>
              <w:t>3,000</w:t>
            </w:r>
          </w:p>
        </w:tc>
        <w:tc>
          <w:tcPr>
            <w:tcW w:w="236" w:type="dxa"/>
          </w:tcPr>
          <w:p w14:paraId="411666DB" w14:textId="77777777" w:rsidR="008167FF" w:rsidRPr="000170CC" w:rsidRDefault="008167FF" w:rsidP="008167F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1374C457" w14:textId="5728BFA9" w:rsidR="008167FF" w:rsidRPr="000170CC" w:rsidRDefault="008167FF" w:rsidP="008167F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170CC">
              <w:rPr>
                <w:rFonts w:ascii="Angsana New" w:hAnsi="Angsana New" w:cs="Angsana New"/>
                <w:color w:val="auto"/>
              </w:rPr>
              <w:t>3,000</w:t>
            </w:r>
          </w:p>
        </w:tc>
        <w:tc>
          <w:tcPr>
            <w:tcW w:w="236" w:type="dxa"/>
          </w:tcPr>
          <w:p w14:paraId="019CFCD9" w14:textId="77777777" w:rsidR="008167FF" w:rsidRPr="000170CC" w:rsidRDefault="008167FF" w:rsidP="008167F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7E9CCFFE" w14:textId="514D9507" w:rsidR="008167FF" w:rsidRPr="000170CC" w:rsidRDefault="008167FF" w:rsidP="008167FF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  <w:r w:rsidRPr="000170CC">
              <w:rPr>
                <w:rFonts w:ascii="Angsana New" w:hAnsi="Angsana New" w:cs="Angsana New"/>
                <w:color w:val="auto"/>
              </w:rPr>
              <w:t>99.99</w:t>
            </w:r>
          </w:p>
        </w:tc>
        <w:tc>
          <w:tcPr>
            <w:tcW w:w="236" w:type="dxa"/>
          </w:tcPr>
          <w:p w14:paraId="60E44832" w14:textId="77777777" w:rsidR="008167FF" w:rsidRPr="000170CC" w:rsidRDefault="008167FF" w:rsidP="008167F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30B29463" w14:textId="547E15F2" w:rsidR="008167FF" w:rsidRPr="000170CC" w:rsidRDefault="008167FF" w:rsidP="008167FF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  <w:r w:rsidRPr="000170CC">
              <w:rPr>
                <w:rFonts w:ascii="Angsana New" w:hAnsi="Angsana New" w:cs="Angsana New"/>
                <w:color w:val="auto"/>
              </w:rPr>
              <w:t>99.99</w:t>
            </w:r>
          </w:p>
        </w:tc>
        <w:tc>
          <w:tcPr>
            <w:tcW w:w="236" w:type="dxa"/>
          </w:tcPr>
          <w:p w14:paraId="4DF354DC" w14:textId="77777777" w:rsidR="008167FF" w:rsidRPr="000170CC" w:rsidRDefault="008167FF" w:rsidP="008167F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  <w:vAlign w:val="bottom"/>
          </w:tcPr>
          <w:p w14:paraId="0B0B4CEC" w14:textId="499590FC" w:rsidR="008167FF" w:rsidRPr="000170CC" w:rsidRDefault="008167FF" w:rsidP="008167F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170CC">
              <w:rPr>
                <w:rFonts w:ascii="Angsana New" w:hAnsi="Angsana New" w:cs="Angsana New"/>
                <w:color w:val="auto"/>
              </w:rPr>
              <w:t>3,000</w:t>
            </w:r>
          </w:p>
        </w:tc>
        <w:tc>
          <w:tcPr>
            <w:tcW w:w="236" w:type="dxa"/>
            <w:vAlign w:val="bottom"/>
          </w:tcPr>
          <w:p w14:paraId="4B92BAC6" w14:textId="77777777" w:rsidR="008167FF" w:rsidRPr="000170CC" w:rsidRDefault="008167FF" w:rsidP="008167F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57140AE1" w14:textId="3BF7AA74" w:rsidR="008167FF" w:rsidRPr="000170CC" w:rsidRDefault="008167FF" w:rsidP="008167F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170CC">
              <w:rPr>
                <w:rFonts w:ascii="Angsana New" w:hAnsi="Angsana New" w:cs="Angsana New"/>
                <w:color w:val="auto"/>
              </w:rPr>
              <w:t>3,000</w:t>
            </w:r>
          </w:p>
        </w:tc>
      </w:tr>
      <w:tr w:rsidR="008167FF" w:rsidRPr="000170CC" w14:paraId="3F647830" w14:textId="77777777" w:rsidTr="003848C2">
        <w:tc>
          <w:tcPr>
            <w:tcW w:w="2268" w:type="dxa"/>
            <w:vAlign w:val="bottom"/>
          </w:tcPr>
          <w:p w14:paraId="0FFA9285" w14:textId="3B9E2008" w:rsidR="008167FF" w:rsidRPr="000170CC" w:rsidRDefault="008167FF" w:rsidP="008167FF">
            <w:pPr>
              <w:pStyle w:val="1"/>
              <w:widowControl/>
              <w:spacing w:line="216" w:lineRule="auto"/>
              <w:ind w:left="-108" w:right="-180"/>
              <w:rPr>
                <w:rFonts w:ascii="Angsana New" w:hAnsi="Angsana New" w:cs="Angsana New"/>
                <w:color w:val="auto"/>
              </w:rPr>
            </w:pPr>
            <w:proofErr w:type="spellStart"/>
            <w:r w:rsidRPr="000170CC">
              <w:rPr>
                <w:rFonts w:ascii="Angsana New" w:hAnsi="Angsana New" w:cs="Angsana New"/>
                <w:color w:val="auto"/>
              </w:rPr>
              <w:t>Sabaidee</w:t>
            </w:r>
            <w:proofErr w:type="spellEnd"/>
            <w:r w:rsidRPr="000170CC">
              <w:rPr>
                <w:rFonts w:ascii="Angsana New" w:hAnsi="Angsana New" w:cs="Angsana New"/>
                <w:color w:val="auto"/>
              </w:rPr>
              <w:t xml:space="preserve"> Leasing</w:t>
            </w:r>
            <w:r w:rsidR="003537F8">
              <w:rPr>
                <w:rFonts w:ascii="Angsana New" w:hAnsi="Angsana New" w:cs="Angsana New"/>
                <w:color w:val="auto"/>
              </w:rPr>
              <w:t xml:space="preserve"> </w:t>
            </w:r>
            <w:r w:rsidRPr="000170CC">
              <w:rPr>
                <w:rFonts w:ascii="Angsana New" w:hAnsi="Angsana New" w:cs="Angsana New"/>
                <w:color w:val="auto"/>
              </w:rPr>
              <w:t>Co., Ltd.</w:t>
            </w:r>
          </w:p>
        </w:tc>
        <w:tc>
          <w:tcPr>
            <w:tcW w:w="1077" w:type="dxa"/>
            <w:vAlign w:val="bottom"/>
          </w:tcPr>
          <w:p w14:paraId="1AD3AE7E" w14:textId="77777777" w:rsidR="008167FF" w:rsidRPr="000170CC" w:rsidRDefault="008167FF" w:rsidP="008167F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6" w:type="dxa"/>
          </w:tcPr>
          <w:p w14:paraId="45D9D7C3" w14:textId="77777777" w:rsidR="008167FF" w:rsidRPr="000170CC" w:rsidRDefault="008167FF" w:rsidP="008167F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51373253" w14:textId="77777777" w:rsidR="008167FF" w:rsidRPr="000170CC" w:rsidRDefault="008167FF" w:rsidP="008167F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6" w:type="dxa"/>
          </w:tcPr>
          <w:p w14:paraId="4D9275DD" w14:textId="77777777" w:rsidR="008167FF" w:rsidRPr="000170CC" w:rsidRDefault="008167FF" w:rsidP="008167F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06C085B7" w14:textId="77777777" w:rsidR="008167FF" w:rsidRPr="000170CC" w:rsidRDefault="008167FF" w:rsidP="008167FF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6" w:type="dxa"/>
          </w:tcPr>
          <w:p w14:paraId="22D67C92" w14:textId="77777777" w:rsidR="008167FF" w:rsidRPr="000170CC" w:rsidRDefault="008167FF" w:rsidP="008167F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1975C4A2" w14:textId="77777777" w:rsidR="008167FF" w:rsidRPr="000170CC" w:rsidRDefault="008167FF" w:rsidP="008167FF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6" w:type="dxa"/>
          </w:tcPr>
          <w:p w14:paraId="56053B4A" w14:textId="77777777" w:rsidR="008167FF" w:rsidRPr="000170CC" w:rsidRDefault="008167FF" w:rsidP="008167F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  <w:vAlign w:val="bottom"/>
          </w:tcPr>
          <w:p w14:paraId="21C067D1" w14:textId="77777777" w:rsidR="008167FF" w:rsidRPr="000170CC" w:rsidRDefault="008167FF" w:rsidP="008167F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6" w:type="dxa"/>
            <w:vAlign w:val="bottom"/>
          </w:tcPr>
          <w:p w14:paraId="6D5B7FE9" w14:textId="77777777" w:rsidR="008167FF" w:rsidRPr="000170CC" w:rsidRDefault="008167FF" w:rsidP="008167F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6A46F651" w14:textId="77777777" w:rsidR="008167FF" w:rsidRPr="000170CC" w:rsidRDefault="008167FF" w:rsidP="008167F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8167FF" w:rsidRPr="000170CC" w14:paraId="56A11E62" w14:textId="77777777" w:rsidTr="003848C2">
        <w:tc>
          <w:tcPr>
            <w:tcW w:w="2268" w:type="dxa"/>
            <w:vAlign w:val="bottom"/>
          </w:tcPr>
          <w:p w14:paraId="075C0289" w14:textId="766F4690" w:rsidR="008167FF" w:rsidRPr="000170CC" w:rsidRDefault="008167FF" w:rsidP="008167FF">
            <w:pPr>
              <w:pStyle w:val="1"/>
              <w:widowControl/>
              <w:spacing w:line="216" w:lineRule="auto"/>
              <w:ind w:left="-108" w:right="-180"/>
              <w:rPr>
                <w:rFonts w:ascii="Angsana New" w:hAnsi="Angsana New" w:cs="Angsana New"/>
                <w:color w:val="auto"/>
              </w:rPr>
            </w:pPr>
            <w:r w:rsidRPr="000170CC">
              <w:rPr>
                <w:rFonts w:ascii="Angsana New" w:hAnsi="Angsana New" w:cs="Angsana New"/>
                <w:color w:val="auto"/>
              </w:rPr>
              <w:t xml:space="preserve">   (</w:t>
            </w:r>
            <w:r w:rsidRPr="000170CC">
              <w:rPr>
                <w:rFonts w:ascii="Angsana New" w:hAnsi="Angsana New" w:cs="Angsana New"/>
                <w:color w:val="auto"/>
                <w:cs/>
              </w:rPr>
              <w:t>ประเทศลาว)</w:t>
            </w:r>
          </w:p>
        </w:tc>
        <w:tc>
          <w:tcPr>
            <w:tcW w:w="1077" w:type="dxa"/>
            <w:vAlign w:val="bottom"/>
          </w:tcPr>
          <w:p w14:paraId="6FDA0940" w14:textId="25F2E7FE" w:rsidR="008167FF" w:rsidRPr="000170CC" w:rsidRDefault="008167FF" w:rsidP="008167F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170CC">
              <w:rPr>
                <w:rFonts w:ascii="Angsana New" w:hAnsi="Angsana New" w:cs="Angsana New"/>
                <w:color w:val="auto"/>
              </w:rPr>
              <w:t>58,013</w:t>
            </w:r>
          </w:p>
        </w:tc>
        <w:tc>
          <w:tcPr>
            <w:tcW w:w="236" w:type="dxa"/>
          </w:tcPr>
          <w:p w14:paraId="1AA1C108" w14:textId="77777777" w:rsidR="008167FF" w:rsidRPr="000170CC" w:rsidRDefault="008167FF" w:rsidP="008167F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4A770F38" w14:textId="72BAC17A" w:rsidR="008167FF" w:rsidRPr="000170CC" w:rsidRDefault="008167FF" w:rsidP="008167F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170CC">
              <w:rPr>
                <w:rFonts w:ascii="Angsana New" w:hAnsi="Angsana New" w:cs="Angsana New"/>
                <w:color w:val="auto"/>
              </w:rPr>
              <w:t>58,013</w:t>
            </w:r>
          </w:p>
        </w:tc>
        <w:tc>
          <w:tcPr>
            <w:tcW w:w="236" w:type="dxa"/>
          </w:tcPr>
          <w:p w14:paraId="548FC3D7" w14:textId="77777777" w:rsidR="008167FF" w:rsidRPr="000170CC" w:rsidRDefault="008167FF" w:rsidP="008167F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2A58E98C" w14:textId="3C3F9B4A" w:rsidR="008167FF" w:rsidRPr="000170CC" w:rsidRDefault="008167FF" w:rsidP="003537F8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49"/>
              <w:jc w:val="right"/>
              <w:rPr>
                <w:rFonts w:ascii="Angsana New" w:hAnsi="Angsana New" w:cs="Angsana New"/>
                <w:color w:val="auto"/>
              </w:rPr>
            </w:pPr>
            <w:r w:rsidRPr="000170CC">
              <w:rPr>
                <w:rFonts w:ascii="Angsana New" w:hAnsi="Angsana New" w:cs="Angsana New"/>
                <w:color w:val="auto"/>
              </w:rPr>
              <w:t xml:space="preserve"> 80.33*</w:t>
            </w:r>
          </w:p>
        </w:tc>
        <w:tc>
          <w:tcPr>
            <w:tcW w:w="236" w:type="dxa"/>
          </w:tcPr>
          <w:p w14:paraId="30045C8D" w14:textId="77777777" w:rsidR="008167FF" w:rsidRPr="000170CC" w:rsidRDefault="008167FF" w:rsidP="008167F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325F6C02" w14:textId="619D37F1" w:rsidR="008167FF" w:rsidRPr="000170CC" w:rsidRDefault="008167FF" w:rsidP="003537F8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49"/>
              <w:jc w:val="right"/>
              <w:rPr>
                <w:rFonts w:ascii="Angsana New" w:hAnsi="Angsana New" w:cs="Angsana New"/>
                <w:color w:val="auto"/>
              </w:rPr>
            </w:pPr>
            <w:r w:rsidRPr="000170CC">
              <w:rPr>
                <w:rFonts w:ascii="Angsana New" w:hAnsi="Angsana New" w:cs="Angsana New"/>
                <w:color w:val="auto"/>
              </w:rPr>
              <w:t xml:space="preserve">  80.33*</w:t>
            </w:r>
          </w:p>
        </w:tc>
        <w:tc>
          <w:tcPr>
            <w:tcW w:w="236" w:type="dxa"/>
          </w:tcPr>
          <w:p w14:paraId="11BF59F4" w14:textId="77777777" w:rsidR="008167FF" w:rsidRPr="000170CC" w:rsidRDefault="008167FF" w:rsidP="008167F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  <w:vAlign w:val="bottom"/>
          </w:tcPr>
          <w:p w14:paraId="74EA9538" w14:textId="2D1EF80B" w:rsidR="008167FF" w:rsidRPr="000170CC" w:rsidRDefault="008167FF" w:rsidP="008167F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170CC">
              <w:rPr>
                <w:rFonts w:ascii="Angsana New" w:hAnsi="Angsana New" w:cs="Angsana New"/>
                <w:color w:val="auto"/>
              </w:rPr>
              <w:t>47,350</w:t>
            </w:r>
          </w:p>
        </w:tc>
        <w:tc>
          <w:tcPr>
            <w:tcW w:w="236" w:type="dxa"/>
            <w:vAlign w:val="bottom"/>
          </w:tcPr>
          <w:p w14:paraId="666B6C4B" w14:textId="77777777" w:rsidR="008167FF" w:rsidRPr="000170CC" w:rsidRDefault="008167FF" w:rsidP="008167F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42266944" w14:textId="33CFAFE9" w:rsidR="008167FF" w:rsidRPr="000170CC" w:rsidRDefault="008167FF" w:rsidP="008167F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170CC">
              <w:rPr>
                <w:rFonts w:ascii="Angsana New" w:hAnsi="Angsana New" w:cs="Angsana New"/>
                <w:color w:val="auto"/>
              </w:rPr>
              <w:t>47,350</w:t>
            </w:r>
          </w:p>
        </w:tc>
      </w:tr>
      <w:tr w:rsidR="008167FF" w:rsidRPr="000170CC" w14:paraId="743A10A6" w14:textId="77777777" w:rsidTr="003848C2">
        <w:tc>
          <w:tcPr>
            <w:tcW w:w="2268" w:type="dxa"/>
            <w:vAlign w:val="bottom"/>
          </w:tcPr>
          <w:p w14:paraId="6836D1C7" w14:textId="689B4F83" w:rsidR="008167FF" w:rsidRPr="000170CC" w:rsidRDefault="008167FF" w:rsidP="008167FF">
            <w:pPr>
              <w:pStyle w:val="1"/>
              <w:widowControl/>
              <w:spacing w:line="216" w:lineRule="auto"/>
              <w:ind w:left="-108" w:right="-180"/>
              <w:rPr>
                <w:rFonts w:ascii="Angsana New" w:hAnsi="Angsana New" w:cs="Angsana New"/>
                <w:color w:val="auto"/>
              </w:rPr>
            </w:pPr>
            <w:proofErr w:type="spellStart"/>
            <w:r w:rsidRPr="000170CC">
              <w:rPr>
                <w:rFonts w:ascii="Angsana New" w:hAnsi="Angsana New" w:cs="Angsana New"/>
                <w:color w:val="auto"/>
              </w:rPr>
              <w:t>Suosdey</w:t>
            </w:r>
            <w:proofErr w:type="spellEnd"/>
            <w:r w:rsidRPr="000170CC">
              <w:rPr>
                <w:rFonts w:ascii="Angsana New" w:hAnsi="Angsana New" w:cs="Angsana New"/>
                <w:color w:val="auto"/>
              </w:rPr>
              <w:t xml:space="preserve"> Finance PLC.</w:t>
            </w:r>
          </w:p>
        </w:tc>
        <w:tc>
          <w:tcPr>
            <w:tcW w:w="1077" w:type="dxa"/>
            <w:vAlign w:val="bottom"/>
          </w:tcPr>
          <w:p w14:paraId="1A1AB216" w14:textId="77777777" w:rsidR="008167FF" w:rsidRPr="000170CC" w:rsidRDefault="008167FF" w:rsidP="008167F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6" w:type="dxa"/>
          </w:tcPr>
          <w:p w14:paraId="0D2EB3F6" w14:textId="77777777" w:rsidR="008167FF" w:rsidRPr="000170CC" w:rsidRDefault="008167FF" w:rsidP="008167F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53BAA029" w14:textId="77777777" w:rsidR="008167FF" w:rsidRPr="000170CC" w:rsidRDefault="008167FF" w:rsidP="008167F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6" w:type="dxa"/>
          </w:tcPr>
          <w:p w14:paraId="399F1CC9" w14:textId="77777777" w:rsidR="008167FF" w:rsidRPr="000170CC" w:rsidRDefault="008167FF" w:rsidP="008167F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28202755" w14:textId="77777777" w:rsidR="008167FF" w:rsidRPr="000170CC" w:rsidRDefault="008167FF" w:rsidP="008167FF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6" w:type="dxa"/>
          </w:tcPr>
          <w:p w14:paraId="7491B953" w14:textId="77777777" w:rsidR="008167FF" w:rsidRPr="000170CC" w:rsidRDefault="008167FF" w:rsidP="008167F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157F9001" w14:textId="77777777" w:rsidR="008167FF" w:rsidRPr="000170CC" w:rsidRDefault="008167FF" w:rsidP="008167FF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6" w:type="dxa"/>
          </w:tcPr>
          <w:p w14:paraId="59C42ABD" w14:textId="77777777" w:rsidR="008167FF" w:rsidRPr="000170CC" w:rsidRDefault="008167FF" w:rsidP="008167F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  <w:vAlign w:val="bottom"/>
          </w:tcPr>
          <w:p w14:paraId="55A86D39" w14:textId="77777777" w:rsidR="008167FF" w:rsidRPr="000170CC" w:rsidRDefault="008167FF" w:rsidP="008167F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6" w:type="dxa"/>
            <w:vAlign w:val="bottom"/>
          </w:tcPr>
          <w:p w14:paraId="3973185F" w14:textId="77777777" w:rsidR="008167FF" w:rsidRPr="000170CC" w:rsidRDefault="008167FF" w:rsidP="008167F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0F7AC73C" w14:textId="77777777" w:rsidR="008167FF" w:rsidRPr="000170CC" w:rsidRDefault="008167FF" w:rsidP="008167F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8167FF" w:rsidRPr="000170CC" w14:paraId="47F555AA" w14:textId="77777777" w:rsidTr="003848C2">
        <w:tc>
          <w:tcPr>
            <w:tcW w:w="2268" w:type="dxa"/>
            <w:vAlign w:val="bottom"/>
          </w:tcPr>
          <w:p w14:paraId="28F95715" w14:textId="5C4E28CA" w:rsidR="008167FF" w:rsidRPr="000170CC" w:rsidRDefault="008167FF" w:rsidP="008167FF">
            <w:pPr>
              <w:pStyle w:val="1"/>
              <w:widowControl/>
              <w:spacing w:line="216" w:lineRule="auto"/>
              <w:ind w:left="-108" w:right="-180"/>
              <w:rPr>
                <w:rFonts w:ascii="Angsana New" w:hAnsi="Angsana New" w:cs="Angsana New"/>
                <w:color w:val="auto"/>
              </w:rPr>
            </w:pPr>
            <w:r w:rsidRPr="000170CC">
              <w:rPr>
                <w:rFonts w:ascii="Angsana New" w:hAnsi="Angsana New" w:cs="Angsana New"/>
                <w:color w:val="auto"/>
                <w:cs/>
              </w:rPr>
              <w:t xml:space="preserve">   (ประเทศกัมพูชา)</w:t>
            </w:r>
          </w:p>
        </w:tc>
        <w:tc>
          <w:tcPr>
            <w:tcW w:w="1077" w:type="dxa"/>
            <w:vAlign w:val="bottom"/>
          </w:tcPr>
          <w:p w14:paraId="008E79F4" w14:textId="3D7FA520" w:rsidR="008167FF" w:rsidRPr="000170CC" w:rsidRDefault="008167FF" w:rsidP="008167F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170CC">
              <w:rPr>
                <w:rFonts w:ascii="Angsana New" w:hAnsi="Angsana New" w:cs="Angsana New"/>
                <w:color w:val="auto"/>
              </w:rPr>
              <w:t>132,209</w:t>
            </w:r>
          </w:p>
        </w:tc>
        <w:tc>
          <w:tcPr>
            <w:tcW w:w="236" w:type="dxa"/>
          </w:tcPr>
          <w:p w14:paraId="74E93764" w14:textId="77777777" w:rsidR="008167FF" w:rsidRPr="000170CC" w:rsidRDefault="008167FF" w:rsidP="008167F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31FEE88C" w14:textId="64EE8B00" w:rsidR="008167FF" w:rsidRPr="000170CC" w:rsidRDefault="008167FF" w:rsidP="008167F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170CC">
              <w:rPr>
                <w:rFonts w:ascii="Angsana New" w:hAnsi="Angsana New" w:cs="Angsana New"/>
                <w:color w:val="auto"/>
              </w:rPr>
              <w:t>132,209</w:t>
            </w:r>
          </w:p>
        </w:tc>
        <w:tc>
          <w:tcPr>
            <w:tcW w:w="236" w:type="dxa"/>
          </w:tcPr>
          <w:p w14:paraId="1B2C138F" w14:textId="77777777" w:rsidR="008167FF" w:rsidRPr="000170CC" w:rsidRDefault="008167FF" w:rsidP="008167F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04F7207B" w14:textId="2E5758B1" w:rsidR="008167FF" w:rsidRPr="000170CC" w:rsidRDefault="008167FF" w:rsidP="008167FF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  <w:r w:rsidRPr="000170CC">
              <w:rPr>
                <w:rFonts w:ascii="Angsana New" w:hAnsi="Angsana New" w:cs="Angsana New"/>
                <w:color w:val="auto"/>
              </w:rPr>
              <w:t>99.95</w:t>
            </w:r>
          </w:p>
        </w:tc>
        <w:tc>
          <w:tcPr>
            <w:tcW w:w="236" w:type="dxa"/>
          </w:tcPr>
          <w:p w14:paraId="17A5C5C2" w14:textId="77777777" w:rsidR="008167FF" w:rsidRPr="000170CC" w:rsidRDefault="008167FF" w:rsidP="008167F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4DA06A5C" w14:textId="02E4F21D" w:rsidR="008167FF" w:rsidRPr="000170CC" w:rsidRDefault="008167FF" w:rsidP="008167FF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  <w:r w:rsidRPr="000170CC">
              <w:rPr>
                <w:rFonts w:ascii="Angsana New" w:hAnsi="Angsana New" w:cs="Angsana New"/>
                <w:color w:val="auto"/>
              </w:rPr>
              <w:t>99.95</w:t>
            </w:r>
          </w:p>
        </w:tc>
        <w:tc>
          <w:tcPr>
            <w:tcW w:w="236" w:type="dxa"/>
          </w:tcPr>
          <w:p w14:paraId="1E1D1ED2" w14:textId="77777777" w:rsidR="008167FF" w:rsidRPr="000170CC" w:rsidRDefault="008167FF" w:rsidP="008167F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E341822" w14:textId="53DC34E6" w:rsidR="008167FF" w:rsidRPr="000170CC" w:rsidRDefault="008167FF" w:rsidP="008167F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170CC">
              <w:rPr>
                <w:rFonts w:ascii="Angsana New" w:hAnsi="Angsana New" w:cs="Angsana New"/>
                <w:color w:val="auto"/>
              </w:rPr>
              <w:t>132,145</w:t>
            </w:r>
          </w:p>
        </w:tc>
        <w:tc>
          <w:tcPr>
            <w:tcW w:w="236" w:type="dxa"/>
            <w:vAlign w:val="bottom"/>
          </w:tcPr>
          <w:p w14:paraId="0F8EB2E3" w14:textId="77777777" w:rsidR="008167FF" w:rsidRPr="000170CC" w:rsidRDefault="008167FF" w:rsidP="008167FF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70715C78" w14:textId="25A703CA" w:rsidR="008167FF" w:rsidRPr="000170CC" w:rsidRDefault="008167FF" w:rsidP="008167FF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170CC">
              <w:rPr>
                <w:rFonts w:ascii="Angsana New" w:hAnsi="Angsana New" w:cs="Angsana New"/>
                <w:color w:val="auto"/>
              </w:rPr>
              <w:t>132,145</w:t>
            </w:r>
          </w:p>
        </w:tc>
      </w:tr>
      <w:tr w:rsidR="00F46FB1" w:rsidRPr="000170CC" w14:paraId="7FF8FDF5" w14:textId="77777777" w:rsidTr="003848C2">
        <w:tc>
          <w:tcPr>
            <w:tcW w:w="2268" w:type="dxa"/>
            <w:vAlign w:val="bottom"/>
          </w:tcPr>
          <w:p w14:paraId="1DBA637E" w14:textId="7BF8C411" w:rsidR="00F46FB1" w:rsidRPr="000170CC" w:rsidRDefault="00F46FB1" w:rsidP="00F46FB1">
            <w:pPr>
              <w:pStyle w:val="1"/>
              <w:widowControl/>
              <w:spacing w:line="216" w:lineRule="auto"/>
              <w:ind w:left="-108" w:right="-180"/>
              <w:rPr>
                <w:rFonts w:ascii="Angsana New" w:hAnsi="Angsana New" w:cs="Angsana New"/>
                <w:color w:val="auto"/>
              </w:rPr>
            </w:pPr>
            <w:r w:rsidRPr="000170CC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077" w:type="dxa"/>
          </w:tcPr>
          <w:p w14:paraId="1287964B" w14:textId="77777777" w:rsidR="00F46FB1" w:rsidRPr="000170CC" w:rsidRDefault="00F46FB1" w:rsidP="00F46FB1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6" w:type="dxa"/>
          </w:tcPr>
          <w:p w14:paraId="769D7397" w14:textId="77777777" w:rsidR="00F46FB1" w:rsidRPr="000170CC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</w:tcPr>
          <w:p w14:paraId="1168587A" w14:textId="77777777" w:rsidR="00F46FB1" w:rsidRPr="000170CC" w:rsidRDefault="00F46FB1" w:rsidP="00F46FB1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6" w:type="dxa"/>
          </w:tcPr>
          <w:p w14:paraId="6B16F418" w14:textId="77777777" w:rsidR="00F46FB1" w:rsidRPr="000170CC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</w:tcPr>
          <w:p w14:paraId="6A9F2A43" w14:textId="77777777" w:rsidR="00F46FB1" w:rsidRPr="000170CC" w:rsidRDefault="00F46FB1" w:rsidP="00F46FB1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6" w:type="dxa"/>
          </w:tcPr>
          <w:p w14:paraId="77253BC1" w14:textId="77777777" w:rsidR="00F46FB1" w:rsidRPr="000170CC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</w:tcPr>
          <w:p w14:paraId="6A725F22" w14:textId="77777777" w:rsidR="00F46FB1" w:rsidRPr="000170CC" w:rsidRDefault="00F46FB1" w:rsidP="00F46FB1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6" w:type="dxa"/>
          </w:tcPr>
          <w:p w14:paraId="40B89DA7" w14:textId="77777777" w:rsidR="00F46FB1" w:rsidRPr="000170CC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84E4A4" w14:textId="69496BA6" w:rsidR="00F46FB1" w:rsidRPr="000170CC" w:rsidRDefault="00ED3DA9" w:rsidP="00F46FB1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170CC">
              <w:rPr>
                <w:rFonts w:ascii="Angsana New" w:hAnsi="Angsana New" w:cs="Angsana New"/>
                <w:color w:val="auto"/>
              </w:rPr>
              <w:t>326,478</w:t>
            </w:r>
          </w:p>
        </w:tc>
        <w:tc>
          <w:tcPr>
            <w:tcW w:w="236" w:type="dxa"/>
            <w:vAlign w:val="center"/>
          </w:tcPr>
          <w:p w14:paraId="56441A4E" w14:textId="77777777" w:rsidR="00F46FB1" w:rsidRPr="000170CC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B1FB0E" w14:textId="270C2651" w:rsidR="00F46FB1" w:rsidRPr="000170CC" w:rsidRDefault="00F46FB1" w:rsidP="00F46FB1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170CC">
              <w:rPr>
                <w:rFonts w:ascii="Angsana New" w:hAnsi="Angsana New" w:cs="Angsana New"/>
                <w:color w:val="auto"/>
              </w:rPr>
              <w:t>32</w:t>
            </w:r>
            <w:r w:rsidR="00F10302" w:rsidRPr="000170CC">
              <w:rPr>
                <w:rFonts w:ascii="Angsana New" w:hAnsi="Angsana New" w:cs="Angsana New"/>
                <w:color w:val="auto"/>
              </w:rPr>
              <w:t>6,478</w:t>
            </w:r>
          </w:p>
        </w:tc>
      </w:tr>
    </w:tbl>
    <w:p w14:paraId="125F5F98" w14:textId="77777777" w:rsidR="00A93DAD" w:rsidRPr="000170CC" w:rsidRDefault="00A93DAD" w:rsidP="00A93DA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sz w:val="30"/>
          <w:szCs w:val="30"/>
          <w:lang w:eastAsia="zh-CN"/>
        </w:rPr>
      </w:pPr>
    </w:p>
    <w:p w14:paraId="06E3E3A8" w14:textId="4E829E57" w:rsidR="000A3570" w:rsidRPr="000170CC" w:rsidRDefault="000A3570" w:rsidP="008167F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0170CC">
        <w:rPr>
          <w:rFonts w:ascii="Angsana New" w:hAnsi="Angsana New"/>
          <w:sz w:val="30"/>
          <w:szCs w:val="30"/>
        </w:rPr>
        <w:t>*</w:t>
      </w:r>
      <w:r w:rsidRPr="000170CC">
        <w:rPr>
          <w:rFonts w:ascii="Angsana New" w:hAnsi="Angsana New" w:hint="cs"/>
          <w:sz w:val="30"/>
          <w:szCs w:val="30"/>
          <w:cs/>
        </w:rPr>
        <w:t xml:space="preserve"> </w:t>
      </w:r>
      <w:r w:rsidRPr="000170CC">
        <w:rPr>
          <w:rFonts w:ascii="Angsana New" w:hAnsi="Angsana New"/>
          <w:sz w:val="30"/>
          <w:szCs w:val="30"/>
          <w:cs/>
        </w:rPr>
        <w:t xml:space="preserve">ร้อยละของการถือหุ้นทั้งทางตรงและทางอ้อมรวมกันผ่านบริษัทย่อยอีกสองแห่ง (ซึ่งบริษัทถือหุ้นร้อยละ </w:t>
      </w:r>
      <w:r w:rsidRPr="000170CC">
        <w:rPr>
          <w:rFonts w:ascii="Angsana New" w:hAnsi="Angsana New"/>
          <w:sz w:val="30"/>
          <w:szCs w:val="30"/>
        </w:rPr>
        <w:t xml:space="preserve">99.99) </w:t>
      </w:r>
      <w:r w:rsidRPr="000170CC">
        <w:rPr>
          <w:rFonts w:ascii="Angsana New" w:hAnsi="Angsana New"/>
          <w:sz w:val="30"/>
          <w:szCs w:val="30"/>
          <w:cs/>
        </w:rPr>
        <w:t xml:space="preserve">เท่ากับร้อยละ </w:t>
      </w:r>
      <w:r w:rsidRPr="000170CC">
        <w:rPr>
          <w:rFonts w:ascii="Angsana New" w:hAnsi="Angsana New"/>
          <w:sz w:val="30"/>
          <w:szCs w:val="30"/>
        </w:rPr>
        <w:t>93.45</w:t>
      </w:r>
      <w:r w:rsidRPr="000170CC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F46FB1" w:rsidRPr="000170CC">
        <w:rPr>
          <w:rFonts w:ascii="Angsana New" w:hAnsi="Angsana New"/>
          <w:sz w:val="30"/>
          <w:szCs w:val="30"/>
        </w:rPr>
        <w:t xml:space="preserve">31 </w:t>
      </w:r>
      <w:r w:rsidR="00F46FB1" w:rsidRPr="000170CC">
        <w:rPr>
          <w:rFonts w:ascii="Angsana New" w:hAnsi="Angsana New" w:hint="cs"/>
          <w:sz w:val="30"/>
          <w:szCs w:val="30"/>
          <w:cs/>
        </w:rPr>
        <w:t>ธันวาคม</w:t>
      </w:r>
      <w:r w:rsidRPr="000170CC">
        <w:rPr>
          <w:rFonts w:ascii="Angsana New" w:hAnsi="Angsana New" w:hint="cs"/>
          <w:sz w:val="30"/>
          <w:szCs w:val="30"/>
          <w:cs/>
        </w:rPr>
        <w:t xml:space="preserve"> </w:t>
      </w:r>
      <w:r w:rsidRPr="000170CC">
        <w:rPr>
          <w:rFonts w:ascii="Angsana New" w:hAnsi="Angsana New"/>
          <w:sz w:val="30"/>
          <w:szCs w:val="30"/>
        </w:rPr>
        <w:t>256</w:t>
      </w:r>
      <w:r w:rsidR="008167FF" w:rsidRPr="000170CC">
        <w:rPr>
          <w:rFonts w:ascii="Angsana New" w:hAnsi="Angsana New"/>
          <w:sz w:val="30"/>
          <w:szCs w:val="30"/>
        </w:rPr>
        <w:t>8</w:t>
      </w:r>
      <w:r w:rsidRPr="000170CC">
        <w:rPr>
          <w:rFonts w:ascii="Angsana New" w:hAnsi="Angsana New"/>
          <w:sz w:val="30"/>
          <w:szCs w:val="30"/>
        </w:rPr>
        <w:t xml:space="preserve"> </w:t>
      </w:r>
      <w:r w:rsidRPr="000170CC">
        <w:rPr>
          <w:rFonts w:ascii="Angsana New" w:hAnsi="Angsana New" w:hint="cs"/>
          <w:sz w:val="30"/>
          <w:szCs w:val="30"/>
          <w:cs/>
        </w:rPr>
        <w:t>และ</w:t>
      </w:r>
      <w:r w:rsidR="008B51C8" w:rsidRPr="000170CC">
        <w:rPr>
          <w:rFonts w:ascii="Angsana New" w:hAnsi="Angsana New" w:hint="cs"/>
          <w:sz w:val="30"/>
          <w:szCs w:val="30"/>
          <w:cs/>
        </w:rPr>
        <w:t xml:space="preserve"> </w:t>
      </w:r>
      <w:r w:rsidR="008B51C8" w:rsidRPr="000170CC">
        <w:rPr>
          <w:rFonts w:ascii="Angsana New" w:hAnsi="Angsana New"/>
          <w:sz w:val="30"/>
          <w:szCs w:val="30"/>
        </w:rPr>
        <w:t>256</w:t>
      </w:r>
      <w:r w:rsidR="008167FF" w:rsidRPr="000170CC">
        <w:rPr>
          <w:rFonts w:ascii="Angsana New" w:hAnsi="Angsana New"/>
          <w:sz w:val="30"/>
          <w:szCs w:val="30"/>
        </w:rPr>
        <w:t>7</w:t>
      </w:r>
      <w:r w:rsidR="00247579" w:rsidRPr="000170CC">
        <w:rPr>
          <w:rFonts w:ascii="Angsana New" w:hAnsi="Angsana New"/>
          <w:sz w:val="30"/>
          <w:szCs w:val="30"/>
        </w:rPr>
        <w:t xml:space="preserve"> </w:t>
      </w:r>
    </w:p>
    <w:p w14:paraId="5E40440D" w14:textId="77777777" w:rsidR="008167FF" w:rsidRPr="000170CC" w:rsidRDefault="008167FF" w:rsidP="008167F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SimSun" w:hAnsi="Angsana New"/>
          <w:sz w:val="30"/>
          <w:szCs w:val="30"/>
          <w:lang w:eastAsia="zh-CN"/>
        </w:rPr>
      </w:pPr>
    </w:p>
    <w:p w14:paraId="0A346656" w14:textId="1DC4C669" w:rsidR="000A3570" w:rsidRPr="000170CC" w:rsidRDefault="000A3570" w:rsidP="000A357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SimSun" w:hAnsi="Angsana New"/>
          <w:sz w:val="30"/>
          <w:szCs w:val="30"/>
          <w:cs/>
          <w:lang w:eastAsia="zh-CN"/>
        </w:rPr>
      </w:pPr>
      <w:proofErr w:type="spellStart"/>
      <w:r w:rsidRPr="000170CC">
        <w:rPr>
          <w:rFonts w:ascii="Angsana New" w:hAnsi="Angsana New"/>
          <w:sz w:val="30"/>
          <w:szCs w:val="30"/>
        </w:rPr>
        <w:t>Mingalaba</w:t>
      </w:r>
      <w:proofErr w:type="spellEnd"/>
      <w:r w:rsidRPr="000170CC">
        <w:rPr>
          <w:rFonts w:ascii="Angsana New" w:hAnsi="Angsana New"/>
          <w:sz w:val="30"/>
          <w:szCs w:val="30"/>
        </w:rPr>
        <w:t xml:space="preserve"> </w:t>
      </w:r>
      <w:proofErr w:type="spellStart"/>
      <w:r w:rsidRPr="000170CC">
        <w:rPr>
          <w:rFonts w:ascii="Angsana New" w:hAnsi="Angsana New"/>
          <w:sz w:val="30"/>
          <w:szCs w:val="30"/>
        </w:rPr>
        <w:t>Thitikorn</w:t>
      </w:r>
      <w:proofErr w:type="spellEnd"/>
      <w:r w:rsidRPr="000170CC">
        <w:rPr>
          <w:rFonts w:ascii="Angsana New" w:hAnsi="Angsana New"/>
          <w:sz w:val="30"/>
          <w:szCs w:val="30"/>
        </w:rPr>
        <w:t xml:space="preserve"> Microfinance</w:t>
      </w:r>
      <w:r w:rsidRPr="000170CC">
        <w:rPr>
          <w:rFonts w:ascii="Angsana New" w:hAnsi="Angsana New" w:hint="cs"/>
          <w:sz w:val="30"/>
          <w:szCs w:val="30"/>
          <w:cs/>
        </w:rPr>
        <w:t xml:space="preserve"> </w:t>
      </w:r>
      <w:r w:rsidRPr="000170CC">
        <w:rPr>
          <w:rFonts w:ascii="Angsana New" w:hAnsi="Angsana New"/>
          <w:sz w:val="30"/>
          <w:szCs w:val="30"/>
        </w:rPr>
        <w:t>Co., Ltd. (</w:t>
      </w:r>
      <w:r w:rsidRPr="000170CC">
        <w:rPr>
          <w:rFonts w:ascii="Angsana New" w:hAnsi="Angsana New"/>
          <w:sz w:val="30"/>
          <w:szCs w:val="30"/>
          <w:cs/>
        </w:rPr>
        <w:t>ประเทศพม่า)</w:t>
      </w:r>
      <w:r w:rsidRPr="000170CC">
        <w:rPr>
          <w:rFonts w:ascii="Angsana New" w:hAnsi="Angsana New"/>
          <w:sz w:val="30"/>
          <w:szCs w:val="30"/>
        </w:rPr>
        <w:t xml:space="preserve"> </w:t>
      </w:r>
      <w:r w:rsidRPr="000170CC">
        <w:rPr>
          <w:rFonts w:ascii="Angsana New" w:hAnsi="Angsana New" w:hint="cs"/>
          <w:sz w:val="30"/>
          <w:szCs w:val="30"/>
          <w:cs/>
        </w:rPr>
        <w:t>ได้เลิก</w:t>
      </w:r>
      <w:r w:rsidR="009A5171" w:rsidRPr="000170CC">
        <w:rPr>
          <w:rFonts w:ascii="Angsana New" w:hAnsi="Angsana New" w:hint="cs"/>
          <w:sz w:val="30"/>
          <w:szCs w:val="30"/>
          <w:cs/>
        </w:rPr>
        <w:t>กิจการ</w:t>
      </w:r>
      <w:r w:rsidRPr="000170CC">
        <w:rPr>
          <w:rFonts w:ascii="Angsana New" w:hAnsi="Angsana New" w:hint="cs"/>
          <w:sz w:val="30"/>
          <w:szCs w:val="30"/>
          <w:cs/>
        </w:rPr>
        <w:t>แล้ว</w:t>
      </w:r>
      <w:r w:rsidR="0081357F" w:rsidRPr="000170CC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81357F" w:rsidRPr="000170CC">
        <w:rPr>
          <w:rFonts w:ascii="Angsana New" w:hAnsi="Angsana New"/>
          <w:sz w:val="30"/>
          <w:szCs w:val="30"/>
        </w:rPr>
        <w:t xml:space="preserve">2567 </w:t>
      </w:r>
    </w:p>
    <w:p w14:paraId="7B5E4952" w14:textId="77777777" w:rsidR="000A3570" w:rsidRPr="000170CC" w:rsidRDefault="000A3570" w:rsidP="00A93DA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sz w:val="30"/>
          <w:szCs w:val="30"/>
          <w:lang w:eastAsia="zh-CN"/>
        </w:rPr>
      </w:pPr>
    </w:p>
    <w:p w14:paraId="24BC9375" w14:textId="4933B11F" w:rsidR="00A93DAD" w:rsidRPr="000170CC" w:rsidRDefault="00A93DAD" w:rsidP="00A93DA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sz w:val="30"/>
          <w:szCs w:val="30"/>
          <w:lang w:eastAsia="zh-CN"/>
        </w:rPr>
      </w:pPr>
    </w:p>
    <w:p w14:paraId="4E1470E1" w14:textId="77777777" w:rsidR="000A3570" w:rsidRPr="000170CC" w:rsidRDefault="000A3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</w:pPr>
      <w:r w:rsidRPr="000170CC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br w:type="page"/>
      </w:r>
    </w:p>
    <w:p w14:paraId="6133E6A9" w14:textId="641D63ED" w:rsidR="003D0E2B" w:rsidRPr="000170CC" w:rsidRDefault="003D0E2B" w:rsidP="008B4F4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0170CC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lastRenderedPageBreak/>
        <w:t>สินทรัพย์ที่มีไว้เพื่อให้เช่า</w:t>
      </w:r>
      <w:r w:rsidR="00EF42C7" w:rsidRPr="000170CC">
        <w:rPr>
          <w:rFonts w:ascii="Angsana New" w:eastAsia="SimSun" w:hAnsi="Angsana New"/>
          <w:b/>
          <w:bCs/>
          <w:sz w:val="30"/>
          <w:szCs w:val="30"/>
          <w:lang w:eastAsia="zh-CN"/>
        </w:rPr>
        <w:t xml:space="preserve"> - </w:t>
      </w:r>
      <w:r w:rsidR="00EF42C7" w:rsidRPr="000170CC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สุทธิ</w:t>
      </w:r>
    </w:p>
    <w:p w14:paraId="7B268C74" w14:textId="097E4A88" w:rsidR="00D14E0F" w:rsidRPr="000170CC" w:rsidRDefault="00D14E0F" w:rsidP="00D14E0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24"/>
          <w:szCs w:val="24"/>
          <w:lang w:eastAsia="zh-CN"/>
        </w:rPr>
      </w:pPr>
    </w:p>
    <w:tbl>
      <w:tblPr>
        <w:tblW w:w="9494" w:type="dxa"/>
        <w:tblLayout w:type="fixed"/>
        <w:tblLook w:val="04A0" w:firstRow="1" w:lastRow="0" w:firstColumn="1" w:lastColumn="0" w:noHBand="0" w:noVBand="1"/>
      </w:tblPr>
      <w:tblGrid>
        <w:gridCol w:w="3823"/>
        <w:gridCol w:w="1240"/>
        <w:gridCol w:w="236"/>
        <w:gridCol w:w="1218"/>
        <w:gridCol w:w="236"/>
        <w:gridCol w:w="1253"/>
        <w:gridCol w:w="236"/>
        <w:gridCol w:w="1252"/>
      </w:tblGrid>
      <w:tr w:rsidR="006F0DEC" w:rsidRPr="000170CC" w14:paraId="6EB31BE8" w14:textId="77777777" w:rsidTr="00055EBB">
        <w:tc>
          <w:tcPr>
            <w:tcW w:w="3823" w:type="dxa"/>
          </w:tcPr>
          <w:p w14:paraId="5F00F1BF" w14:textId="77777777" w:rsidR="006F0DEC" w:rsidRPr="000170CC" w:rsidRDefault="006F0DEC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71" w:type="dxa"/>
            <w:gridSpan w:val="7"/>
            <w:tcBorders>
              <w:bottom w:val="single" w:sz="4" w:space="0" w:color="auto"/>
            </w:tcBorders>
          </w:tcPr>
          <w:p w14:paraId="5F6988D4" w14:textId="5298E5D8" w:rsidR="006F0DEC" w:rsidRPr="006F0DEC" w:rsidRDefault="006F0DEC" w:rsidP="006F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 (พันบาท)</w:t>
            </w:r>
          </w:p>
        </w:tc>
      </w:tr>
      <w:tr w:rsidR="006F0DEC" w:rsidRPr="000170CC" w14:paraId="28C6FE1C" w14:textId="77777777" w:rsidTr="00055EBB">
        <w:tc>
          <w:tcPr>
            <w:tcW w:w="3823" w:type="dxa"/>
          </w:tcPr>
          <w:p w14:paraId="7E887C83" w14:textId="77777777" w:rsidR="006F0DEC" w:rsidRPr="000170CC" w:rsidRDefault="006F0DEC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551D9703" w14:textId="77777777" w:rsidR="006F0DEC" w:rsidRPr="000170CC" w:rsidRDefault="006F0DEC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70" w:right="-17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B373DCE" w14:textId="77777777" w:rsidR="006F0DEC" w:rsidRPr="000170CC" w:rsidRDefault="006F0DEC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414B015F" w14:textId="77777777" w:rsidR="006F0DEC" w:rsidRPr="000170CC" w:rsidRDefault="006F0DEC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70CC">
              <w:rPr>
                <w:rFonts w:ascii="Angsana New" w:hAnsi="Angsana New"/>
                <w:spacing w:val="-2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58064F6" w14:textId="77777777" w:rsidR="006F0DEC" w:rsidRPr="000170CC" w:rsidRDefault="006F0DEC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12F6E0B2" w14:textId="77777777" w:rsidR="006F0DEC" w:rsidRPr="000170CC" w:rsidRDefault="006F0DEC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A2F25AF" w14:textId="6642279F" w:rsidR="006F0DEC" w:rsidRPr="000170CC" w:rsidRDefault="006F0DEC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4DC5652B" w14:textId="77777777" w:rsidR="006F0DEC" w:rsidRPr="000170CC" w:rsidRDefault="006F0DEC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F0DEC" w:rsidRPr="000170CC" w14:paraId="2E867F6D" w14:textId="77777777" w:rsidTr="00055EBB">
        <w:tc>
          <w:tcPr>
            <w:tcW w:w="3823" w:type="dxa"/>
          </w:tcPr>
          <w:p w14:paraId="750F49B1" w14:textId="77777777" w:rsidR="006F0DEC" w:rsidRPr="000170CC" w:rsidRDefault="006F0DEC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</w:tcPr>
          <w:p w14:paraId="668AFD1D" w14:textId="77777777" w:rsidR="006F0DEC" w:rsidRPr="000170CC" w:rsidRDefault="006F0DEC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70" w:right="-1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1D3E70" w14:textId="77777777" w:rsidR="006F0DEC" w:rsidRPr="000170CC" w:rsidRDefault="006F0DEC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</w:tcPr>
          <w:p w14:paraId="65F14705" w14:textId="77777777" w:rsidR="006F0DEC" w:rsidRPr="000170CC" w:rsidRDefault="006F0DEC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70CC">
              <w:rPr>
                <w:rFonts w:ascii="Angsana New" w:hAnsi="Angsana New"/>
                <w:spacing w:val="-2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743E803A" w14:textId="77777777" w:rsidR="006F0DEC" w:rsidRPr="000170CC" w:rsidRDefault="006F0DEC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3" w:type="dxa"/>
          </w:tcPr>
          <w:p w14:paraId="1BE0C832" w14:textId="77777777" w:rsidR="006F0DEC" w:rsidRPr="000170CC" w:rsidRDefault="006F0DEC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1B1D4B2" w14:textId="2416DB1E" w:rsidR="006F0DEC" w:rsidRPr="000170CC" w:rsidRDefault="006F0DEC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</w:tcPr>
          <w:p w14:paraId="6E397D3D" w14:textId="77777777" w:rsidR="006F0DEC" w:rsidRPr="000170CC" w:rsidRDefault="006F0DEC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F0DEC" w:rsidRPr="000170CC" w14:paraId="222CC855" w14:textId="77777777" w:rsidTr="00055EBB">
        <w:tc>
          <w:tcPr>
            <w:tcW w:w="3823" w:type="dxa"/>
          </w:tcPr>
          <w:p w14:paraId="78D35295" w14:textId="77777777" w:rsidR="006F0DEC" w:rsidRPr="000170CC" w:rsidRDefault="006F0DEC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5E142419" w14:textId="77777777" w:rsidR="006F0DEC" w:rsidRPr="000170CC" w:rsidRDefault="006F0DEC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70" w:right="-17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36" w:type="dxa"/>
          </w:tcPr>
          <w:p w14:paraId="45B9CA98" w14:textId="77777777" w:rsidR="006F0DEC" w:rsidRPr="000170CC" w:rsidRDefault="006F0DEC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039DF832" w14:textId="77777777" w:rsidR="006F0DEC" w:rsidRPr="000170CC" w:rsidRDefault="006F0DEC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pacing w:val="-2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</w:tcPr>
          <w:p w14:paraId="5E475ADF" w14:textId="77777777" w:rsidR="006F0DEC" w:rsidRPr="000170CC" w:rsidRDefault="006F0DEC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01B7E54E" w14:textId="46C17458" w:rsidR="006F0DEC" w:rsidRPr="000170CC" w:rsidRDefault="006F0DEC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6" w:type="dxa"/>
          </w:tcPr>
          <w:p w14:paraId="35CA957E" w14:textId="196CE5C8" w:rsidR="006F0DEC" w:rsidRPr="000170CC" w:rsidRDefault="006F0DEC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37D5DA84" w14:textId="77777777" w:rsidR="006F0DEC" w:rsidRPr="000170CC" w:rsidRDefault="006F0DEC" w:rsidP="00024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F0DEC" w:rsidRPr="000170CC" w14:paraId="51969046" w14:textId="77777777" w:rsidTr="00055EBB">
        <w:tc>
          <w:tcPr>
            <w:tcW w:w="3823" w:type="dxa"/>
          </w:tcPr>
          <w:p w14:paraId="2B0E1835" w14:textId="77777777" w:rsidR="006F0DEC" w:rsidRPr="000170CC" w:rsidRDefault="006F0DEC" w:rsidP="0017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40" w:type="dxa"/>
            <w:vAlign w:val="center"/>
          </w:tcPr>
          <w:p w14:paraId="56C36CFD" w14:textId="77777777" w:rsidR="006F0DEC" w:rsidRPr="000170CC" w:rsidRDefault="006F0DEC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39078B" w14:textId="77777777" w:rsidR="006F0DEC" w:rsidRPr="000170CC" w:rsidRDefault="006F0DEC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</w:tcPr>
          <w:p w14:paraId="00E32CFA" w14:textId="77777777" w:rsidR="006F0DEC" w:rsidRPr="000170CC" w:rsidRDefault="006F0DEC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6411F41" w14:textId="77777777" w:rsidR="006F0DEC" w:rsidRPr="000170CC" w:rsidRDefault="006F0DEC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07CC5CA8" w14:textId="77777777" w:rsidR="006F0DEC" w:rsidRPr="000170CC" w:rsidRDefault="006F0DEC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91AE454" w14:textId="06E484EE" w:rsidR="006F0DEC" w:rsidRPr="000170CC" w:rsidRDefault="006F0DEC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</w:tcPr>
          <w:p w14:paraId="67B6242C" w14:textId="77777777" w:rsidR="006F0DEC" w:rsidRPr="000170CC" w:rsidRDefault="006F0DEC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0DEC" w:rsidRPr="000170CC" w14:paraId="21301C68" w14:textId="77777777" w:rsidTr="00055EBB">
        <w:tc>
          <w:tcPr>
            <w:tcW w:w="3823" w:type="dxa"/>
          </w:tcPr>
          <w:p w14:paraId="3F8F8ACE" w14:textId="78CB75B0" w:rsidR="006F0DEC" w:rsidRPr="000170CC" w:rsidRDefault="006F0DEC" w:rsidP="00BC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9"/>
              <w:jc w:val="both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170C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ณ </w:t>
            </w:r>
            <w:r w:rsidRPr="000170CC">
              <w:rPr>
                <w:rFonts w:ascii="Angsana New" w:hAnsi="Angsana New"/>
                <w:spacing w:val="-2"/>
                <w:sz w:val="28"/>
                <w:szCs w:val="28"/>
              </w:rPr>
              <w:t xml:space="preserve">1 </w:t>
            </w:r>
            <w:r w:rsidRPr="000170C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มกราคม </w:t>
            </w:r>
            <w:r w:rsidRPr="000170CC">
              <w:rPr>
                <w:rFonts w:ascii="Angsana New" w:hAnsi="Angsana New"/>
                <w:spacing w:val="-2"/>
                <w:sz w:val="28"/>
                <w:szCs w:val="28"/>
              </w:rPr>
              <w:t>2567</w:t>
            </w:r>
          </w:p>
        </w:tc>
        <w:tc>
          <w:tcPr>
            <w:tcW w:w="1240" w:type="dxa"/>
            <w:vAlign w:val="center"/>
          </w:tcPr>
          <w:p w14:paraId="00CCD369" w14:textId="77777777" w:rsidR="006F0DEC" w:rsidRPr="000170CC" w:rsidRDefault="006F0DEC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12,800</w:t>
            </w:r>
          </w:p>
        </w:tc>
        <w:tc>
          <w:tcPr>
            <w:tcW w:w="236" w:type="dxa"/>
          </w:tcPr>
          <w:p w14:paraId="4CD71D10" w14:textId="77777777" w:rsidR="006F0DEC" w:rsidRPr="000170CC" w:rsidRDefault="006F0DEC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</w:tcPr>
          <w:p w14:paraId="7382D84F" w14:textId="77777777" w:rsidR="006F0DEC" w:rsidRPr="000170CC" w:rsidRDefault="006F0DEC" w:rsidP="00A5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8,075</w:t>
            </w:r>
          </w:p>
        </w:tc>
        <w:tc>
          <w:tcPr>
            <w:tcW w:w="236" w:type="dxa"/>
          </w:tcPr>
          <w:p w14:paraId="7DB150C5" w14:textId="77777777" w:rsidR="006F0DEC" w:rsidRPr="000170CC" w:rsidRDefault="006F0DEC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3" w:type="dxa"/>
          </w:tcPr>
          <w:p w14:paraId="3C9654FD" w14:textId="6ABE8418" w:rsidR="006F0DEC" w:rsidRPr="006F0DEC" w:rsidRDefault="006F0DEC" w:rsidP="006F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F0DEC">
              <w:rPr>
                <w:rFonts w:ascii="Angsana New" w:hAnsi="Angsana New"/>
                <w:sz w:val="28"/>
                <w:szCs w:val="28"/>
              </w:rPr>
              <w:t>86,797</w:t>
            </w:r>
          </w:p>
        </w:tc>
        <w:tc>
          <w:tcPr>
            <w:tcW w:w="236" w:type="dxa"/>
          </w:tcPr>
          <w:p w14:paraId="13856297" w14:textId="460B5A5C" w:rsidR="006F0DEC" w:rsidRPr="000170CC" w:rsidRDefault="006F0DEC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</w:tcPr>
          <w:p w14:paraId="7F23F30C" w14:textId="77777777" w:rsidR="006F0DEC" w:rsidRPr="000170CC" w:rsidRDefault="006F0DEC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107,672</w:t>
            </w:r>
          </w:p>
        </w:tc>
      </w:tr>
      <w:tr w:rsidR="006F0DEC" w:rsidRPr="000170CC" w14:paraId="7A641B26" w14:textId="77777777" w:rsidTr="00055EBB">
        <w:tc>
          <w:tcPr>
            <w:tcW w:w="3823" w:type="dxa"/>
          </w:tcPr>
          <w:p w14:paraId="089B7F68" w14:textId="77777777" w:rsidR="006F0DEC" w:rsidRPr="000170CC" w:rsidRDefault="006F0DEC" w:rsidP="0017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</w:p>
        </w:tc>
        <w:tc>
          <w:tcPr>
            <w:tcW w:w="1240" w:type="dxa"/>
            <w:vAlign w:val="center"/>
          </w:tcPr>
          <w:p w14:paraId="50737D6A" w14:textId="77777777" w:rsidR="006F0DEC" w:rsidRPr="000170CC" w:rsidRDefault="006F0DEC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99F3408" w14:textId="77777777" w:rsidR="006F0DEC" w:rsidRPr="000170CC" w:rsidRDefault="006F0DEC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</w:tcPr>
          <w:p w14:paraId="6B9BFFA7" w14:textId="77777777" w:rsidR="006F0DEC" w:rsidRPr="000170CC" w:rsidRDefault="006F0DEC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AABA779" w14:textId="77777777" w:rsidR="006F0DEC" w:rsidRPr="000170CC" w:rsidRDefault="006F0DEC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3" w:type="dxa"/>
          </w:tcPr>
          <w:p w14:paraId="410E119C" w14:textId="5B8F0746" w:rsidR="006F0DEC" w:rsidRPr="006F0DEC" w:rsidRDefault="006F0DEC" w:rsidP="006F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232,893</w:t>
            </w:r>
          </w:p>
        </w:tc>
        <w:tc>
          <w:tcPr>
            <w:tcW w:w="236" w:type="dxa"/>
          </w:tcPr>
          <w:p w14:paraId="129D3356" w14:textId="6E47517D" w:rsidR="006F0DEC" w:rsidRPr="000170CC" w:rsidRDefault="006F0DEC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</w:tcPr>
          <w:p w14:paraId="33C7285C" w14:textId="1BB0D86F" w:rsidR="006F0DEC" w:rsidRPr="000170CC" w:rsidRDefault="006F0DEC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232,893</w:t>
            </w:r>
          </w:p>
        </w:tc>
      </w:tr>
      <w:tr w:rsidR="006F0DEC" w:rsidRPr="000170CC" w14:paraId="12713E20" w14:textId="77777777" w:rsidTr="00055EBB">
        <w:tc>
          <w:tcPr>
            <w:tcW w:w="3823" w:type="dxa"/>
          </w:tcPr>
          <w:p w14:paraId="51B2E1DF" w14:textId="77777777" w:rsidR="006F0DEC" w:rsidRPr="000170CC" w:rsidRDefault="006F0DEC" w:rsidP="0017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โอนมาจาก “สินทรัพย์รอการขาย”</w:t>
            </w:r>
          </w:p>
        </w:tc>
        <w:tc>
          <w:tcPr>
            <w:tcW w:w="1240" w:type="dxa"/>
            <w:vAlign w:val="center"/>
          </w:tcPr>
          <w:p w14:paraId="56901123" w14:textId="77777777" w:rsidR="006F0DEC" w:rsidRPr="000170CC" w:rsidRDefault="006F0DEC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FEE3F7B" w14:textId="77777777" w:rsidR="006F0DEC" w:rsidRPr="000170CC" w:rsidRDefault="006F0DEC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</w:tcPr>
          <w:p w14:paraId="220654BC" w14:textId="77777777" w:rsidR="006F0DEC" w:rsidRPr="000170CC" w:rsidRDefault="006F0DEC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7ED7E4C" w14:textId="77777777" w:rsidR="006F0DEC" w:rsidRPr="000170CC" w:rsidRDefault="006F0DEC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3" w:type="dxa"/>
          </w:tcPr>
          <w:p w14:paraId="7DA05CB5" w14:textId="503079CE" w:rsidR="006F0DEC" w:rsidRPr="006F0DEC" w:rsidRDefault="006F0DEC" w:rsidP="006F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35,785</w:t>
            </w:r>
          </w:p>
        </w:tc>
        <w:tc>
          <w:tcPr>
            <w:tcW w:w="236" w:type="dxa"/>
          </w:tcPr>
          <w:p w14:paraId="7DF97EA0" w14:textId="53C66869" w:rsidR="006F0DEC" w:rsidRPr="000170CC" w:rsidRDefault="006F0DEC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</w:tcPr>
          <w:p w14:paraId="677BC63F" w14:textId="4CBE765D" w:rsidR="006F0DEC" w:rsidRPr="000170CC" w:rsidRDefault="006F0DEC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35,785</w:t>
            </w:r>
          </w:p>
        </w:tc>
      </w:tr>
      <w:tr w:rsidR="006F0DEC" w:rsidRPr="000170CC" w14:paraId="3C333FA5" w14:textId="77777777" w:rsidTr="00055EBB">
        <w:tc>
          <w:tcPr>
            <w:tcW w:w="3823" w:type="dxa"/>
          </w:tcPr>
          <w:p w14:paraId="177FC439" w14:textId="7F421D1F" w:rsidR="006F0DEC" w:rsidRPr="000170CC" w:rsidRDefault="006F0DEC" w:rsidP="0017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14:paraId="1B978691" w14:textId="4D50BA4A" w:rsidR="006F0DEC" w:rsidRPr="000170CC" w:rsidRDefault="006F0DEC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F122392" w14:textId="77777777" w:rsidR="006F0DEC" w:rsidRPr="000170CC" w:rsidRDefault="006F0DEC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15EB690A" w14:textId="2D077C5B" w:rsidR="006F0DEC" w:rsidRPr="000170CC" w:rsidRDefault="006F0DEC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32965AD" w14:textId="77777777" w:rsidR="006F0DEC" w:rsidRPr="000170CC" w:rsidRDefault="006F0DEC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16785BAB" w14:textId="2B9D7A31" w:rsidR="006F0DEC" w:rsidRPr="006F0DEC" w:rsidRDefault="006F0DEC" w:rsidP="006F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(9,575)</w:t>
            </w:r>
          </w:p>
        </w:tc>
        <w:tc>
          <w:tcPr>
            <w:tcW w:w="236" w:type="dxa"/>
          </w:tcPr>
          <w:p w14:paraId="18044513" w14:textId="0C11806C" w:rsidR="006F0DEC" w:rsidRPr="000170CC" w:rsidRDefault="006F0DEC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76DA9FD9" w14:textId="3596D052" w:rsidR="006F0DEC" w:rsidRPr="000170CC" w:rsidRDefault="006F0DEC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(9,575)</w:t>
            </w:r>
          </w:p>
        </w:tc>
      </w:tr>
      <w:tr w:rsidR="006F0DEC" w:rsidRPr="000170CC" w14:paraId="082E8F27" w14:textId="77777777" w:rsidTr="00055EBB">
        <w:tc>
          <w:tcPr>
            <w:tcW w:w="3823" w:type="dxa"/>
          </w:tcPr>
          <w:p w14:paraId="3EAA6871" w14:textId="0CE6CCD8" w:rsidR="006F0DEC" w:rsidRPr="000170CC" w:rsidRDefault="006F0DEC" w:rsidP="0017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170CC">
              <w:rPr>
                <w:rFonts w:ascii="Angsana New" w:hAnsi="Angsana New"/>
                <w:sz w:val="28"/>
                <w:szCs w:val="28"/>
              </w:rPr>
              <w:t>31</w:t>
            </w:r>
            <w:r w:rsidRPr="000170C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170CC">
              <w:rPr>
                <w:rFonts w:ascii="Angsana New" w:hAnsi="Angsana New"/>
                <w:sz w:val="28"/>
                <w:szCs w:val="28"/>
              </w:rPr>
              <w:t xml:space="preserve">2567 </w:t>
            </w:r>
            <w:r w:rsidRPr="000170CC">
              <w:rPr>
                <w:rFonts w:ascii="Angsana New" w:hAnsi="Angsana New"/>
                <w:sz w:val="28"/>
                <w:szCs w:val="28"/>
                <w:cs/>
              </w:rPr>
              <w:t xml:space="preserve">และ </w:t>
            </w:r>
            <w:r w:rsidRPr="000170C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0170CC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0170C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2A757E16" w14:textId="2C478CEF" w:rsidR="006F0DEC" w:rsidRPr="000170CC" w:rsidRDefault="006F0DEC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12,800</w:t>
            </w:r>
          </w:p>
        </w:tc>
        <w:tc>
          <w:tcPr>
            <w:tcW w:w="236" w:type="dxa"/>
          </w:tcPr>
          <w:p w14:paraId="7872CCF5" w14:textId="77777777" w:rsidR="006F0DEC" w:rsidRPr="000170CC" w:rsidRDefault="006F0DEC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672DD155" w14:textId="1D87B715" w:rsidR="006F0DEC" w:rsidRPr="000170CC" w:rsidRDefault="006F0DEC" w:rsidP="00A5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8,075</w:t>
            </w:r>
          </w:p>
        </w:tc>
        <w:tc>
          <w:tcPr>
            <w:tcW w:w="236" w:type="dxa"/>
          </w:tcPr>
          <w:p w14:paraId="63C48D4F" w14:textId="77777777" w:rsidR="006F0DEC" w:rsidRPr="000170CC" w:rsidRDefault="006F0DEC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11298A0E" w14:textId="163DB70D" w:rsidR="006F0DEC" w:rsidRPr="006F0DEC" w:rsidRDefault="006F0DEC" w:rsidP="006F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345,900</w:t>
            </w:r>
          </w:p>
        </w:tc>
        <w:tc>
          <w:tcPr>
            <w:tcW w:w="236" w:type="dxa"/>
          </w:tcPr>
          <w:p w14:paraId="41DBC259" w14:textId="22617DF3" w:rsidR="006F0DEC" w:rsidRPr="000170CC" w:rsidRDefault="006F0DEC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26BBA826" w14:textId="70B277B6" w:rsidR="006F0DEC" w:rsidRPr="000170CC" w:rsidRDefault="006F0DEC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366,775</w:t>
            </w:r>
          </w:p>
        </w:tc>
      </w:tr>
      <w:tr w:rsidR="006F0DEC" w:rsidRPr="000170CC" w14:paraId="7828F341" w14:textId="77777777" w:rsidTr="00055EBB">
        <w:tc>
          <w:tcPr>
            <w:tcW w:w="3823" w:type="dxa"/>
          </w:tcPr>
          <w:p w14:paraId="38B51199" w14:textId="5F37EBE1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</w:p>
        </w:tc>
        <w:tc>
          <w:tcPr>
            <w:tcW w:w="1240" w:type="dxa"/>
            <w:vAlign w:val="center"/>
          </w:tcPr>
          <w:p w14:paraId="1570E3F1" w14:textId="17ED48E1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6E5415C" w14:textId="77777777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</w:tcPr>
          <w:p w14:paraId="440931BA" w14:textId="0511AE7E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FC5751A" w14:textId="77777777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3" w:type="dxa"/>
          </w:tcPr>
          <w:p w14:paraId="3B050A99" w14:textId="3B26322D" w:rsidR="006F0DEC" w:rsidRPr="006F0DEC" w:rsidRDefault="006F0DEC" w:rsidP="006F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18,039</w:t>
            </w:r>
          </w:p>
        </w:tc>
        <w:tc>
          <w:tcPr>
            <w:tcW w:w="236" w:type="dxa"/>
          </w:tcPr>
          <w:p w14:paraId="7FF40D92" w14:textId="01A1E619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</w:tcPr>
          <w:p w14:paraId="50B984D0" w14:textId="20C585F8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18,039</w:t>
            </w:r>
          </w:p>
        </w:tc>
      </w:tr>
      <w:tr w:rsidR="006F0DEC" w:rsidRPr="000170CC" w14:paraId="0CFF6E00" w14:textId="77777777" w:rsidTr="00055EBB">
        <w:tc>
          <w:tcPr>
            <w:tcW w:w="3823" w:type="dxa"/>
          </w:tcPr>
          <w:p w14:paraId="05560EDC" w14:textId="7F61015C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โอนมาจาก “สินทรัพย์รอการขาย”</w:t>
            </w:r>
          </w:p>
        </w:tc>
        <w:tc>
          <w:tcPr>
            <w:tcW w:w="1240" w:type="dxa"/>
            <w:vAlign w:val="center"/>
          </w:tcPr>
          <w:p w14:paraId="5184AFA4" w14:textId="125FC795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A52F660" w14:textId="77777777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</w:tcPr>
          <w:p w14:paraId="0BC2ABE0" w14:textId="7F784E41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6487289" w14:textId="77777777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3" w:type="dxa"/>
          </w:tcPr>
          <w:p w14:paraId="4CB808F7" w14:textId="1D7915C7" w:rsidR="006F0DEC" w:rsidRPr="006F0DEC" w:rsidRDefault="006F0DEC" w:rsidP="006F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13,281</w:t>
            </w:r>
          </w:p>
        </w:tc>
        <w:tc>
          <w:tcPr>
            <w:tcW w:w="236" w:type="dxa"/>
          </w:tcPr>
          <w:p w14:paraId="25F1F79C" w14:textId="4B746E4B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</w:tcPr>
          <w:p w14:paraId="4EB4E699" w14:textId="12EBF182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13,281</w:t>
            </w:r>
          </w:p>
        </w:tc>
      </w:tr>
      <w:tr w:rsidR="006F0DEC" w:rsidRPr="000170CC" w14:paraId="6568CF32" w14:textId="77777777" w:rsidTr="00055EBB">
        <w:tc>
          <w:tcPr>
            <w:tcW w:w="3823" w:type="dxa"/>
          </w:tcPr>
          <w:p w14:paraId="1504EB85" w14:textId="477E1278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14:paraId="78CC0669" w14:textId="455F1D7B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61ED3B8" w14:textId="77777777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27AD1123" w14:textId="6CFAD9EA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57736A5" w14:textId="77777777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74495128" w14:textId="4F2E9EBE" w:rsidR="006F0DEC" w:rsidRPr="006F0DEC" w:rsidRDefault="006F0DEC" w:rsidP="006F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(20,253)</w:t>
            </w:r>
          </w:p>
        </w:tc>
        <w:tc>
          <w:tcPr>
            <w:tcW w:w="236" w:type="dxa"/>
          </w:tcPr>
          <w:p w14:paraId="5109AF20" w14:textId="4B3CBDC7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7B902F05" w14:textId="043D1248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(20,253)</w:t>
            </w:r>
          </w:p>
        </w:tc>
      </w:tr>
      <w:tr w:rsidR="006F0DEC" w:rsidRPr="000170CC" w14:paraId="0ECB05D2" w14:textId="77777777" w:rsidTr="00055EBB">
        <w:tc>
          <w:tcPr>
            <w:tcW w:w="3823" w:type="dxa"/>
          </w:tcPr>
          <w:p w14:paraId="658084BA" w14:textId="050D89F7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170CC">
              <w:rPr>
                <w:rFonts w:ascii="Angsana New" w:hAnsi="Angsana New"/>
                <w:sz w:val="28"/>
                <w:szCs w:val="28"/>
              </w:rPr>
              <w:t>31</w:t>
            </w:r>
            <w:r w:rsidRPr="000170C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170C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0C371" w14:textId="6E86C4DD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12,800</w:t>
            </w:r>
          </w:p>
        </w:tc>
        <w:tc>
          <w:tcPr>
            <w:tcW w:w="236" w:type="dxa"/>
          </w:tcPr>
          <w:p w14:paraId="170680CC" w14:textId="77777777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14:paraId="6F87D52B" w14:textId="433B50FD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8,075</w:t>
            </w:r>
          </w:p>
        </w:tc>
        <w:tc>
          <w:tcPr>
            <w:tcW w:w="236" w:type="dxa"/>
          </w:tcPr>
          <w:p w14:paraId="4909C244" w14:textId="77777777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210C9271" w14:textId="185DB4A9" w:rsidR="006F0DEC" w:rsidRPr="006F0DEC" w:rsidRDefault="006F0DEC" w:rsidP="006F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356,967</w:t>
            </w:r>
          </w:p>
        </w:tc>
        <w:tc>
          <w:tcPr>
            <w:tcW w:w="236" w:type="dxa"/>
          </w:tcPr>
          <w:p w14:paraId="26DA3173" w14:textId="3BBB71E1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14:paraId="1BA7C8B2" w14:textId="007D8D4C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377,842</w:t>
            </w:r>
          </w:p>
        </w:tc>
      </w:tr>
      <w:tr w:rsidR="006F0DEC" w:rsidRPr="000170CC" w14:paraId="211287E3" w14:textId="77777777" w:rsidTr="00055EBB">
        <w:tc>
          <w:tcPr>
            <w:tcW w:w="3823" w:type="dxa"/>
          </w:tcPr>
          <w:p w14:paraId="4DBE7DCC" w14:textId="77777777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ind w:lef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1FECE7E8" w14:textId="77777777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5E897F3A" w14:textId="77777777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5BE2CD01" w14:textId="77777777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26DF7FA6" w14:textId="77777777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05AD50CB" w14:textId="77777777" w:rsidR="006F0DEC" w:rsidRPr="006F0DE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5539AD4C" w14:textId="7A5ABA63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20BA2B0E" w14:textId="77777777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</w:rPr>
            </w:pPr>
          </w:p>
        </w:tc>
      </w:tr>
      <w:tr w:rsidR="006F0DEC" w:rsidRPr="000170CC" w14:paraId="11B645C6" w14:textId="77777777" w:rsidTr="00055EBB">
        <w:tc>
          <w:tcPr>
            <w:tcW w:w="3823" w:type="dxa"/>
          </w:tcPr>
          <w:p w14:paraId="5EF3D419" w14:textId="77777777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240" w:type="dxa"/>
            <w:vAlign w:val="center"/>
          </w:tcPr>
          <w:p w14:paraId="4B1CAB9B" w14:textId="77777777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F0420F" w14:textId="77777777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</w:tcPr>
          <w:p w14:paraId="0D2310BE" w14:textId="77777777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54613F4" w14:textId="77777777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3" w:type="dxa"/>
          </w:tcPr>
          <w:p w14:paraId="7A29E79E" w14:textId="77777777" w:rsidR="006F0DEC" w:rsidRPr="006F0DE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C9C526" w14:textId="650133B7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</w:tcPr>
          <w:p w14:paraId="139D3992" w14:textId="77777777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0DEC" w:rsidRPr="000170CC" w14:paraId="1D035C19" w14:textId="77777777" w:rsidTr="00055EBB">
        <w:tc>
          <w:tcPr>
            <w:tcW w:w="3823" w:type="dxa"/>
          </w:tcPr>
          <w:p w14:paraId="50222A6E" w14:textId="043469E9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170C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0170CC">
              <w:rPr>
                <w:rFonts w:ascii="Angsana New" w:hAnsi="Angsana New"/>
                <w:spacing w:val="-2"/>
                <w:sz w:val="28"/>
                <w:szCs w:val="28"/>
              </w:rPr>
              <w:t xml:space="preserve">1 </w:t>
            </w:r>
            <w:r w:rsidRPr="000170C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มกราคม </w:t>
            </w:r>
            <w:r w:rsidRPr="000170CC">
              <w:rPr>
                <w:rFonts w:ascii="Angsana New" w:hAnsi="Angsana New"/>
                <w:spacing w:val="-2"/>
                <w:sz w:val="28"/>
                <w:szCs w:val="28"/>
              </w:rPr>
              <w:t>2567</w:t>
            </w:r>
          </w:p>
        </w:tc>
        <w:tc>
          <w:tcPr>
            <w:tcW w:w="1240" w:type="dxa"/>
          </w:tcPr>
          <w:p w14:paraId="49C2A284" w14:textId="77777777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AE172A7" w14:textId="77777777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  <w:vAlign w:val="center"/>
          </w:tcPr>
          <w:p w14:paraId="45F83C32" w14:textId="5469F1D5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4,378</w:t>
            </w:r>
          </w:p>
        </w:tc>
        <w:tc>
          <w:tcPr>
            <w:tcW w:w="236" w:type="dxa"/>
          </w:tcPr>
          <w:p w14:paraId="5F2A2799" w14:textId="77777777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3" w:type="dxa"/>
          </w:tcPr>
          <w:p w14:paraId="19F57BF5" w14:textId="61437E39" w:rsidR="006F0DEC" w:rsidRPr="006F0DEC" w:rsidRDefault="006F0DEC" w:rsidP="006F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707</w:t>
            </w:r>
          </w:p>
        </w:tc>
        <w:tc>
          <w:tcPr>
            <w:tcW w:w="236" w:type="dxa"/>
          </w:tcPr>
          <w:p w14:paraId="39726969" w14:textId="34A78712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</w:tcPr>
          <w:p w14:paraId="7542C16D" w14:textId="7FB36C13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5,085</w:t>
            </w:r>
          </w:p>
        </w:tc>
      </w:tr>
      <w:tr w:rsidR="006F0DEC" w:rsidRPr="000170CC" w14:paraId="215F16BA" w14:textId="77777777" w:rsidTr="00055EBB">
        <w:tc>
          <w:tcPr>
            <w:tcW w:w="3823" w:type="dxa"/>
          </w:tcPr>
          <w:p w14:paraId="24F0FB55" w14:textId="77777777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40" w:type="dxa"/>
          </w:tcPr>
          <w:p w14:paraId="4BE6B3F6" w14:textId="77777777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C92B42A" w14:textId="77777777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  <w:vAlign w:val="center"/>
          </w:tcPr>
          <w:p w14:paraId="53169A41" w14:textId="387C440E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405</w:t>
            </w:r>
          </w:p>
        </w:tc>
        <w:tc>
          <w:tcPr>
            <w:tcW w:w="236" w:type="dxa"/>
          </w:tcPr>
          <w:p w14:paraId="25289824" w14:textId="77777777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3" w:type="dxa"/>
          </w:tcPr>
          <w:p w14:paraId="361EA10D" w14:textId="7288AD7E" w:rsidR="006F0DEC" w:rsidRPr="006F0DEC" w:rsidRDefault="006F0DEC" w:rsidP="006F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49,596</w:t>
            </w:r>
          </w:p>
        </w:tc>
        <w:tc>
          <w:tcPr>
            <w:tcW w:w="236" w:type="dxa"/>
          </w:tcPr>
          <w:p w14:paraId="2F982F86" w14:textId="79A1253D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</w:tcPr>
          <w:p w14:paraId="7C63F29B" w14:textId="4B844145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50,001</w:t>
            </w:r>
          </w:p>
        </w:tc>
      </w:tr>
      <w:tr w:rsidR="006F0DEC" w:rsidRPr="000170CC" w14:paraId="00B5DAFC" w14:textId="77777777" w:rsidTr="00055EBB">
        <w:tc>
          <w:tcPr>
            <w:tcW w:w="3823" w:type="dxa"/>
          </w:tcPr>
          <w:p w14:paraId="75C2C032" w14:textId="6C16CC68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4B543F91" w14:textId="0CBECD7E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7A176BD3" w14:textId="77777777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center"/>
          </w:tcPr>
          <w:p w14:paraId="6F9068CC" w14:textId="5C8CFAAB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121150B9" w14:textId="77777777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5C6BE2B5" w14:textId="3D3C42C9" w:rsidR="006F0DEC" w:rsidRPr="006F0DEC" w:rsidRDefault="006F0DEC" w:rsidP="006F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(868)</w:t>
            </w:r>
          </w:p>
        </w:tc>
        <w:tc>
          <w:tcPr>
            <w:tcW w:w="236" w:type="dxa"/>
          </w:tcPr>
          <w:p w14:paraId="239F738E" w14:textId="50154E5B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3720CF1A" w14:textId="2BDF633D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(86</w:t>
            </w:r>
            <w:r w:rsidRPr="000170CC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0170C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F0DEC" w:rsidRPr="000170CC" w14:paraId="1D5349F9" w14:textId="77777777" w:rsidTr="00055EBB">
        <w:tc>
          <w:tcPr>
            <w:tcW w:w="3823" w:type="dxa"/>
          </w:tcPr>
          <w:p w14:paraId="57F79F22" w14:textId="7DF4807C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170CC">
              <w:rPr>
                <w:rFonts w:ascii="Angsana New" w:hAnsi="Angsana New"/>
                <w:sz w:val="28"/>
                <w:szCs w:val="28"/>
              </w:rPr>
              <w:t>31</w:t>
            </w:r>
            <w:r w:rsidRPr="000170C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170CC">
              <w:rPr>
                <w:rFonts w:ascii="Angsana New" w:hAnsi="Angsana New"/>
                <w:sz w:val="28"/>
                <w:szCs w:val="28"/>
              </w:rPr>
              <w:t xml:space="preserve">2567 </w:t>
            </w:r>
            <w:r w:rsidRPr="000170CC">
              <w:rPr>
                <w:rFonts w:ascii="Angsana New" w:hAnsi="Angsana New"/>
                <w:sz w:val="28"/>
                <w:szCs w:val="28"/>
                <w:cs/>
              </w:rPr>
              <w:t xml:space="preserve">และ </w:t>
            </w:r>
            <w:r w:rsidRPr="000170C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0170CC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0170C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51A0B2B8" w14:textId="77777777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CF50EBE" w14:textId="77777777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center"/>
          </w:tcPr>
          <w:p w14:paraId="004356F5" w14:textId="71C74A7C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4,783</w:t>
            </w:r>
          </w:p>
        </w:tc>
        <w:tc>
          <w:tcPr>
            <w:tcW w:w="236" w:type="dxa"/>
          </w:tcPr>
          <w:p w14:paraId="326BB6DE" w14:textId="77777777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3CD43864" w14:textId="629A38B0" w:rsidR="006F0DEC" w:rsidRPr="006F0DEC" w:rsidRDefault="006F0DEC" w:rsidP="006F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49,435</w:t>
            </w:r>
          </w:p>
        </w:tc>
        <w:tc>
          <w:tcPr>
            <w:tcW w:w="236" w:type="dxa"/>
          </w:tcPr>
          <w:p w14:paraId="37531DD8" w14:textId="31E517F1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0AACAC1B" w14:textId="7050FD25" w:rsidR="006F0DEC" w:rsidRPr="000170CC" w:rsidRDefault="006F0DEC" w:rsidP="0071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54,21</w:t>
            </w:r>
            <w:r w:rsidRPr="000170CC">
              <w:rPr>
                <w:rFonts w:ascii="Angsana New" w:hAnsi="Angsana New"/>
                <w:sz w:val="28"/>
                <w:szCs w:val="28"/>
                <w:cs/>
              </w:rPr>
              <w:t>8</w:t>
            </w:r>
          </w:p>
        </w:tc>
      </w:tr>
      <w:tr w:rsidR="006F0DEC" w:rsidRPr="000170CC" w14:paraId="2C14BC12" w14:textId="77777777" w:rsidTr="00055EBB">
        <w:tc>
          <w:tcPr>
            <w:tcW w:w="3823" w:type="dxa"/>
          </w:tcPr>
          <w:p w14:paraId="286A01AA" w14:textId="50FE5A69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40" w:type="dxa"/>
          </w:tcPr>
          <w:p w14:paraId="05CE9806" w14:textId="3BE3121B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1AAD9AC" w14:textId="77777777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vAlign w:val="center"/>
          </w:tcPr>
          <w:p w14:paraId="726D7DDD" w14:textId="38B9E2DD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404</w:t>
            </w:r>
          </w:p>
        </w:tc>
        <w:tc>
          <w:tcPr>
            <w:tcW w:w="236" w:type="dxa"/>
          </w:tcPr>
          <w:p w14:paraId="6D827414" w14:textId="77777777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3" w:type="dxa"/>
          </w:tcPr>
          <w:p w14:paraId="4C878954" w14:textId="4B610D89" w:rsidR="006F0DEC" w:rsidRPr="006F0DEC" w:rsidRDefault="006F0DEC" w:rsidP="006F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41,427</w:t>
            </w:r>
          </w:p>
        </w:tc>
        <w:tc>
          <w:tcPr>
            <w:tcW w:w="236" w:type="dxa"/>
          </w:tcPr>
          <w:p w14:paraId="255E156A" w14:textId="348424E1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</w:tcPr>
          <w:p w14:paraId="25684466" w14:textId="7FF9C4D7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41,831</w:t>
            </w:r>
          </w:p>
        </w:tc>
      </w:tr>
      <w:tr w:rsidR="006F0DEC" w:rsidRPr="000170CC" w14:paraId="123B3386" w14:textId="77777777" w:rsidTr="00055EBB">
        <w:tc>
          <w:tcPr>
            <w:tcW w:w="3823" w:type="dxa"/>
          </w:tcPr>
          <w:p w14:paraId="4828DFE7" w14:textId="48DF4848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63228625" w14:textId="113A593F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E81227E" w14:textId="77777777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center"/>
          </w:tcPr>
          <w:p w14:paraId="7B150892" w14:textId="1A6CF221" w:rsidR="006F0DEC" w:rsidRPr="000170CC" w:rsidRDefault="006F0DEC" w:rsidP="00AB3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0F6D035" w14:textId="77777777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194DE14D" w14:textId="61CA378D" w:rsidR="006F0DEC" w:rsidRPr="006F0DEC" w:rsidRDefault="006F0DEC" w:rsidP="006F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(4,707)</w:t>
            </w:r>
          </w:p>
        </w:tc>
        <w:tc>
          <w:tcPr>
            <w:tcW w:w="236" w:type="dxa"/>
          </w:tcPr>
          <w:p w14:paraId="2501CC76" w14:textId="06AC4132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510D9C8A" w14:textId="72B8FE80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(4,707)</w:t>
            </w:r>
          </w:p>
        </w:tc>
      </w:tr>
      <w:tr w:rsidR="006F0DEC" w:rsidRPr="000170CC" w14:paraId="6D73ACD0" w14:textId="77777777" w:rsidTr="00055EBB">
        <w:tc>
          <w:tcPr>
            <w:tcW w:w="3823" w:type="dxa"/>
          </w:tcPr>
          <w:p w14:paraId="0DC549EE" w14:textId="64ABC455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170CC">
              <w:rPr>
                <w:rFonts w:ascii="Angsana New" w:hAnsi="Angsana New"/>
                <w:sz w:val="28"/>
                <w:szCs w:val="28"/>
              </w:rPr>
              <w:t>31</w:t>
            </w:r>
            <w:r w:rsidRPr="000170C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170C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14:paraId="64B1EDCD" w14:textId="067E8BA6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18FCB01C" w14:textId="77777777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CE575" w14:textId="2600A406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5,187</w:t>
            </w:r>
          </w:p>
        </w:tc>
        <w:tc>
          <w:tcPr>
            <w:tcW w:w="236" w:type="dxa"/>
          </w:tcPr>
          <w:p w14:paraId="70FB97B0" w14:textId="77777777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4853DE6A" w14:textId="149C6A1A" w:rsidR="006F0DEC" w:rsidRPr="006F0DEC" w:rsidRDefault="006F0DEC" w:rsidP="006F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86,155</w:t>
            </w:r>
          </w:p>
        </w:tc>
        <w:tc>
          <w:tcPr>
            <w:tcW w:w="236" w:type="dxa"/>
          </w:tcPr>
          <w:p w14:paraId="69BF32A0" w14:textId="5BC8FB0C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14:paraId="67060827" w14:textId="41510886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91,342</w:t>
            </w:r>
          </w:p>
        </w:tc>
      </w:tr>
      <w:tr w:rsidR="006F0DEC" w:rsidRPr="000170CC" w14:paraId="23212C81" w14:textId="77777777" w:rsidTr="00055EBB">
        <w:tc>
          <w:tcPr>
            <w:tcW w:w="3823" w:type="dxa"/>
          </w:tcPr>
          <w:p w14:paraId="1F4997D9" w14:textId="77777777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ind w:lef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655310C2" w14:textId="77777777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3EB6D3C5" w14:textId="77777777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center"/>
          </w:tcPr>
          <w:p w14:paraId="06E6F89F" w14:textId="77777777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65DCAD3F" w14:textId="77777777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0FEF7979" w14:textId="77777777" w:rsidR="006F0DEC" w:rsidRPr="006F0DE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3E8FF653" w14:textId="5488674B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center"/>
          </w:tcPr>
          <w:p w14:paraId="33E995B6" w14:textId="77777777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</w:rPr>
            </w:pPr>
          </w:p>
        </w:tc>
      </w:tr>
      <w:tr w:rsidR="006F0DEC" w:rsidRPr="000170CC" w14:paraId="48990EA8" w14:textId="77777777" w:rsidTr="00055EBB">
        <w:tc>
          <w:tcPr>
            <w:tcW w:w="3823" w:type="dxa"/>
          </w:tcPr>
          <w:p w14:paraId="4AB50BFB" w14:textId="79CF19CC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240" w:type="dxa"/>
            <w:vAlign w:val="center"/>
          </w:tcPr>
          <w:p w14:paraId="1E998217" w14:textId="77777777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206109" w14:textId="77777777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  <w:vAlign w:val="center"/>
          </w:tcPr>
          <w:p w14:paraId="2F373DFC" w14:textId="77777777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51AA5D" w14:textId="77777777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3" w:type="dxa"/>
          </w:tcPr>
          <w:p w14:paraId="1EB45CB9" w14:textId="77777777" w:rsidR="006F0DEC" w:rsidRPr="006F0DE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F12CDF" w14:textId="7113C689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  <w:vAlign w:val="center"/>
          </w:tcPr>
          <w:p w14:paraId="18532402" w14:textId="77777777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0DEC" w:rsidRPr="000170CC" w14:paraId="47029245" w14:textId="77777777" w:rsidTr="00055EBB">
        <w:tc>
          <w:tcPr>
            <w:tcW w:w="3823" w:type="dxa"/>
          </w:tcPr>
          <w:p w14:paraId="56F4F171" w14:textId="69D019D1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170CC">
              <w:rPr>
                <w:rFonts w:ascii="Angsana New" w:hAnsi="Angsana New"/>
                <w:sz w:val="28"/>
                <w:szCs w:val="28"/>
              </w:rPr>
              <w:t>31</w:t>
            </w:r>
            <w:r w:rsidRPr="000170C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0170CC">
              <w:rPr>
                <w:rFonts w:ascii="Angsana New" w:hAnsi="Angsana New"/>
                <w:sz w:val="28"/>
                <w:szCs w:val="28"/>
              </w:rPr>
              <w:t xml:space="preserve"> 2567</w:t>
            </w:r>
            <w:r w:rsidRPr="000170CC">
              <w:rPr>
                <w:rFonts w:ascii="Angsana New" w:hAnsi="Angsana New"/>
                <w:sz w:val="28"/>
                <w:szCs w:val="28"/>
                <w:cs/>
              </w:rPr>
              <w:t xml:space="preserve"> และ </w:t>
            </w:r>
            <w:r w:rsidRPr="000170C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0170CC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0170C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40" w:type="dxa"/>
            <w:vAlign w:val="center"/>
          </w:tcPr>
          <w:p w14:paraId="0DDF5D89" w14:textId="2443283B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D14104F" w14:textId="77777777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  <w:vAlign w:val="center"/>
          </w:tcPr>
          <w:p w14:paraId="15C281BD" w14:textId="3F6B1DC6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1F7FDBC" w14:textId="77777777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3" w:type="dxa"/>
          </w:tcPr>
          <w:p w14:paraId="63B95CF7" w14:textId="2E927748" w:rsidR="006F0DEC" w:rsidRPr="006F0DEC" w:rsidRDefault="006F0DEC" w:rsidP="006F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66,288</w:t>
            </w:r>
          </w:p>
        </w:tc>
        <w:tc>
          <w:tcPr>
            <w:tcW w:w="236" w:type="dxa"/>
          </w:tcPr>
          <w:p w14:paraId="55E8918A" w14:textId="0855EEDE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  <w:vAlign w:val="center"/>
          </w:tcPr>
          <w:p w14:paraId="56243B44" w14:textId="3C50CB40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66,288</w:t>
            </w:r>
          </w:p>
        </w:tc>
      </w:tr>
      <w:tr w:rsidR="006F0DEC" w:rsidRPr="000170CC" w14:paraId="30E2C6A0" w14:textId="77777777" w:rsidTr="00055EBB">
        <w:tc>
          <w:tcPr>
            <w:tcW w:w="3823" w:type="dxa"/>
          </w:tcPr>
          <w:p w14:paraId="62137E80" w14:textId="57F21495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14:paraId="20E8DDDA" w14:textId="0C286C57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093B682" w14:textId="77777777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center"/>
          </w:tcPr>
          <w:p w14:paraId="5DCD698C" w14:textId="05D0FAF5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C571546" w14:textId="77777777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2D9CEB0A" w14:textId="4E6FCC92" w:rsidR="006F0DEC" w:rsidRPr="006F0DEC" w:rsidRDefault="006F0DEC" w:rsidP="006F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102,423</w:t>
            </w:r>
          </w:p>
        </w:tc>
        <w:tc>
          <w:tcPr>
            <w:tcW w:w="236" w:type="dxa"/>
          </w:tcPr>
          <w:p w14:paraId="2D3CF92F" w14:textId="593050E9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center"/>
          </w:tcPr>
          <w:p w14:paraId="17303EB8" w14:textId="41785107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102,423</w:t>
            </w:r>
          </w:p>
        </w:tc>
      </w:tr>
      <w:tr w:rsidR="006F0DEC" w:rsidRPr="000170CC" w14:paraId="5449795A" w14:textId="77777777" w:rsidTr="00055EBB">
        <w:tc>
          <w:tcPr>
            <w:tcW w:w="3823" w:type="dxa"/>
          </w:tcPr>
          <w:p w14:paraId="38DA2FFA" w14:textId="51A840D6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170CC">
              <w:rPr>
                <w:rFonts w:ascii="Angsana New" w:hAnsi="Angsana New"/>
                <w:sz w:val="28"/>
                <w:szCs w:val="28"/>
              </w:rPr>
              <w:t>31</w:t>
            </w:r>
            <w:r w:rsidRPr="000170C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0170CC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14:paraId="256F56B3" w14:textId="3D384911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B5DD271" w14:textId="77777777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center"/>
          </w:tcPr>
          <w:p w14:paraId="195F027C" w14:textId="3357F6A1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CEF02D2" w14:textId="77777777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0C256F54" w14:textId="141D9F58" w:rsidR="006F0DEC" w:rsidRPr="006F0DEC" w:rsidRDefault="006F0DEC" w:rsidP="006F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168,711</w:t>
            </w:r>
          </w:p>
        </w:tc>
        <w:tc>
          <w:tcPr>
            <w:tcW w:w="236" w:type="dxa"/>
          </w:tcPr>
          <w:p w14:paraId="0B6E1DCD" w14:textId="77F1A3CA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center"/>
          </w:tcPr>
          <w:p w14:paraId="1A79F8C6" w14:textId="762458F6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168,711</w:t>
            </w:r>
          </w:p>
        </w:tc>
      </w:tr>
      <w:tr w:rsidR="006F0DEC" w:rsidRPr="000170CC" w14:paraId="59F7A697" w14:textId="77777777" w:rsidTr="00055EBB">
        <w:tc>
          <w:tcPr>
            <w:tcW w:w="3823" w:type="dxa"/>
          </w:tcPr>
          <w:p w14:paraId="56301270" w14:textId="77777777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0D4045A2" w14:textId="77777777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75BBFD63" w14:textId="77777777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center"/>
          </w:tcPr>
          <w:p w14:paraId="47F4BF3E" w14:textId="77777777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1359862B" w14:textId="77777777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2F7EA5BE" w14:textId="77777777" w:rsidR="006F0DEC" w:rsidRPr="006F0DE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0B0BDFA5" w14:textId="132C8F35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center"/>
          </w:tcPr>
          <w:p w14:paraId="618F853F" w14:textId="77777777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</w:rPr>
            </w:pPr>
          </w:p>
        </w:tc>
      </w:tr>
      <w:tr w:rsidR="006F0DEC" w:rsidRPr="000170CC" w14:paraId="1F77CD93" w14:textId="77777777" w:rsidTr="00055EBB">
        <w:tc>
          <w:tcPr>
            <w:tcW w:w="3823" w:type="dxa"/>
          </w:tcPr>
          <w:p w14:paraId="37C87CDA" w14:textId="77777777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240" w:type="dxa"/>
            <w:vAlign w:val="center"/>
          </w:tcPr>
          <w:p w14:paraId="216A81C0" w14:textId="77777777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007254" w14:textId="77777777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  <w:vAlign w:val="center"/>
          </w:tcPr>
          <w:p w14:paraId="422EB03F" w14:textId="77777777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2C2F6A" w14:textId="77777777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3" w:type="dxa"/>
          </w:tcPr>
          <w:p w14:paraId="7F331740" w14:textId="77777777" w:rsidR="006F0DEC" w:rsidRPr="006F0DE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27856C" w14:textId="28A93A6C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  <w:vAlign w:val="center"/>
          </w:tcPr>
          <w:p w14:paraId="763662C3" w14:textId="77777777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0DEC" w:rsidRPr="000170CC" w14:paraId="74B745CE" w14:textId="77777777" w:rsidTr="00055EBB">
        <w:tc>
          <w:tcPr>
            <w:tcW w:w="3823" w:type="dxa"/>
          </w:tcPr>
          <w:p w14:paraId="52164842" w14:textId="77777777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Pr="000170CC">
              <w:rPr>
                <w:rFonts w:ascii="Angsana New" w:hAnsi="Angsana New"/>
                <w:sz w:val="28"/>
                <w:szCs w:val="28"/>
              </w:rPr>
              <w:t>31</w:t>
            </w:r>
            <w:r w:rsidRPr="000170C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170C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40" w:type="dxa"/>
            <w:tcBorders>
              <w:bottom w:val="double" w:sz="4" w:space="0" w:color="auto"/>
            </w:tcBorders>
            <w:vAlign w:val="center"/>
          </w:tcPr>
          <w:p w14:paraId="3BDEED3C" w14:textId="77777777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12,800</w:t>
            </w:r>
          </w:p>
        </w:tc>
        <w:tc>
          <w:tcPr>
            <w:tcW w:w="236" w:type="dxa"/>
          </w:tcPr>
          <w:p w14:paraId="723FE7CB" w14:textId="77777777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vAlign w:val="center"/>
          </w:tcPr>
          <w:p w14:paraId="18AC3E26" w14:textId="77777777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3,292</w:t>
            </w:r>
          </w:p>
        </w:tc>
        <w:tc>
          <w:tcPr>
            <w:tcW w:w="236" w:type="dxa"/>
          </w:tcPr>
          <w:p w14:paraId="22D904C2" w14:textId="77777777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3" w:type="dxa"/>
            <w:tcBorders>
              <w:bottom w:val="double" w:sz="4" w:space="0" w:color="auto"/>
            </w:tcBorders>
          </w:tcPr>
          <w:p w14:paraId="0A17BD72" w14:textId="7249846F" w:rsidR="006F0DEC" w:rsidRPr="006F0DEC" w:rsidRDefault="006F0DEC" w:rsidP="006F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230,177</w:t>
            </w:r>
          </w:p>
        </w:tc>
        <w:tc>
          <w:tcPr>
            <w:tcW w:w="236" w:type="dxa"/>
          </w:tcPr>
          <w:p w14:paraId="4016133B" w14:textId="660FE02B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  <w:vAlign w:val="center"/>
          </w:tcPr>
          <w:p w14:paraId="29EC9906" w14:textId="77777777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246,269</w:t>
            </w:r>
          </w:p>
        </w:tc>
      </w:tr>
      <w:tr w:rsidR="006F0DEC" w:rsidRPr="000170CC" w14:paraId="69D95888" w14:textId="77777777" w:rsidTr="00055EBB">
        <w:tc>
          <w:tcPr>
            <w:tcW w:w="3823" w:type="dxa"/>
          </w:tcPr>
          <w:p w14:paraId="35FDECBE" w14:textId="77777777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Pr="000170CC">
              <w:rPr>
                <w:rFonts w:ascii="Angsana New" w:hAnsi="Angsana New"/>
                <w:sz w:val="28"/>
                <w:szCs w:val="28"/>
              </w:rPr>
              <w:t>31</w:t>
            </w:r>
            <w:r w:rsidRPr="000170C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170C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40" w:type="dxa"/>
            <w:tcBorders>
              <w:bottom w:val="double" w:sz="4" w:space="0" w:color="auto"/>
            </w:tcBorders>
            <w:vAlign w:val="center"/>
          </w:tcPr>
          <w:p w14:paraId="69700711" w14:textId="723927C8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12,800</w:t>
            </w:r>
          </w:p>
        </w:tc>
        <w:tc>
          <w:tcPr>
            <w:tcW w:w="236" w:type="dxa"/>
          </w:tcPr>
          <w:p w14:paraId="09CC1369" w14:textId="77777777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vAlign w:val="center"/>
          </w:tcPr>
          <w:p w14:paraId="75115CC3" w14:textId="24B11AD6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2,888</w:t>
            </w:r>
          </w:p>
        </w:tc>
        <w:tc>
          <w:tcPr>
            <w:tcW w:w="236" w:type="dxa"/>
          </w:tcPr>
          <w:p w14:paraId="362098D4" w14:textId="77777777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double" w:sz="4" w:space="0" w:color="auto"/>
              <w:bottom w:val="double" w:sz="4" w:space="0" w:color="auto"/>
            </w:tcBorders>
          </w:tcPr>
          <w:p w14:paraId="590D9048" w14:textId="71571DEF" w:rsidR="006F0DEC" w:rsidRPr="006F0DEC" w:rsidRDefault="006F0DEC" w:rsidP="006F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102,101</w:t>
            </w:r>
          </w:p>
        </w:tc>
        <w:tc>
          <w:tcPr>
            <w:tcW w:w="236" w:type="dxa"/>
          </w:tcPr>
          <w:p w14:paraId="12AED556" w14:textId="4BCB8080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  <w:vAlign w:val="center"/>
          </w:tcPr>
          <w:p w14:paraId="583AFBC3" w14:textId="041EDA2E" w:rsidR="006F0DEC" w:rsidRPr="000170CC" w:rsidRDefault="006F0DEC" w:rsidP="0090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117,789</w:t>
            </w:r>
          </w:p>
        </w:tc>
      </w:tr>
    </w:tbl>
    <w:p w14:paraId="6DD18D5B" w14:textId="77777777" w:rsidR="00055EBB" w:rsidRDefault="00055EBB"/>
    <w:tbl>
      <w:tblPr>
        <w:tblW w:w="9753" w:type="dxa"/>
        <w:tblLayout w:type="fixed"/>
        <w:tblLook w:val="04A0" w:firstRow="1" w:lastRow="0" w:firstColumn="1" w:lastColumn="0" w:noHBand="0" w:noVBand="1"/>
      </w:tblPr>
      <w:tblGrid>
        <w:gridCol w:w="7655"/>
        <w:gridCol w:w="2098"/>
      </w:tblGrid>
      <w:tr w:rsidR="00055EBB" w:rsidRPr="000170CC" w14:paraId="3588CBDA" w14:textId="77777777" w:rsidTr="00055EBB">
        <w:tc>
          <w:tcPr>
            <w:tcW w:w="7655" w:type="dxa"/>
          </w:tcPr>
          <w:p w14:paraId="76BE6826" w14:textId="7864F591" w:rsidR="00055EBB" w:rsidRPr="000170CC" w:rsidRDefault="00055EBB" w:rsidP="00F3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38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98" w:type="dxa"/>
            <w:vAlign w:val="center"/>
          </w:tcPr>
          <w:p w14:paraId="19837ED4" w14:textId="7126D7AF" w:rsidR="00055EBB" w:rsidRPr="000170CC" w:rsidRDefault="00055EBB" w:rsidP="00F3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5EBB" w:rsidRPr="000170CC" w14:paraId="63CE3E3C" w14:textId="77777777" w:rsidTr="00055EBB">
        <w:tc>
          <w:tcPr>
            <w:tcW w:w="7655" w:type="dxa"/>
          </w:tcPr>
          <w:p w14:paraId="79E391E6" w14:textId="774312DD" w:rsidR="00055EBB" w:rsidRPr="000170CC" w:rsidRDefault="00055EBB" w:rsidP="00150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98" w:type="dxa"/>
            <w:vAlign w:val="center"/>
          </w:tcPr>
          <w:p w14:paraId="6931163A" w14:textId="445F6552" w:rsidR="00055EBB" w:rsidRPr="000170CC" w:rsidRDefault="00055EBB" w:rsidP="00F3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</w:tr>
      <w:tr w:rsidR="00055EBB" w:rsidRPr="000170CC" w14:paraId="20E07A6F" w14:textId="77777777" w:rsidTr="00055EBB">
        <w:tc>
          <w:tcPr>
            <w:tcW w:w="7655" w:type="dxa"/>
          </w:tcPr>
          <w:p w14:paraId="1B523186" w14:textId="69C32FAB" w:rsidR="00055EBB" w:rsidRPr="000170CC" w:rsidRDefault="00055EBB" w:rsidP="00150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70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098" w:type="dxa"/>
            <w:tcBorders>
              <w:top w:val="single" w:sz="4" w:space="0" w:color="auto"/>
            </w:tcBorders>
          </w:tcPr>
          <w:p w14:paraId="03C5B831" w14:textId="77777777" w:rsidR="00055EBB" w:rsidRPr="000170CC" w:rsidRDefault="00055EBB" w:rsidP="00150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55EBB" w:rsidRPr="000170CC" w14:paraId="03046317" w14:textId="77777777" w:rsidTr="00055EBB">
        <w:tc>
          <w:tcPr>
            <w:tcW w:w="7655" w:type="dxa"/>
          </w:tcPr>
          <w:p w14:paraId="5E951B83" w14:textId="674A7A8A" w:rsidR="00055EBB" w:rsidRPr="000170CC" w:rsidRDefault="00055EBB" w:rsidP="00E12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98" w:type="dxa"/>
          </w:tcPr>
          <w:p w14:paraId="49CA9A7B" w14:textId="3E1551BD" w:rsidR="00055EBB" w:rsidRPr="000170CC" w:rsidRDefault="00055EBB" w:rsidP="00E12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EBB" w:rsidRPr="000170CC" w14:paraId="22E82651" w14:textId="77777777" w:rsidTr="00055EBB">
        <w:tc>
          <w:tcPr>
            <w:tcW w:w="7655" w:type="dxa"/>
          </w:tcPr>
          <w:p w14:paraId="5A5A193C" w14:textId="1003B615" w:rsidR="00055EBB" w:rsidRPr="000170CC" w:rsidRDefault="00055EBB" w:rsidP="00E12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0170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098" w:type="dxa"/>
            <w:vAlign w:val="bottom"/>
          </w:tcPr>
          <w:p w14:paraId="4C95AD5D" w14:textId="71BC42EF" w:rsidR="00055EBB" w:rsidRPr="000170CC" w:rsidRDefault="00055EBB" w:rsidP="00F3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86,797</w:t>
            </w:r>
          </w:p>
        </w:tc>
      </w:tr>
      <w:tr w:rsidR="00055EBB" w:rsidRPr="000170CC" w14:paraId="61B9E940" w14:textId="77777777" w:rsidTr="00055EBB">
        <w:tc>
          <w:tcPr>
            <w:tcW w:w="7655" w:type="dxa"/>
          </w:tcPr>
          <w:p w14:paraId="3F12B4F0" w14:textId="65DA66C3" w:rsidR="00055EBB" w:rsidRPr="000170CC" w:rsidRDefault="00055EBB" w:rsidP="00E12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bookmarkStart w:id="4" w:name="_Hlk184387132"/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2098" w:type="dxa"/>
          </w:tcPr>
          <w:p w14:paraId="596C15D8" w14:textId="5E60C5DB" w:rsidR="00055EBB" w:rsidRPr="000170CC" w:rsidRDefault="00055EBB" w:rsidP="00F3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232,893</w:t>
            </w:r>
          </w:p>
        </w:tc>
      </w:tr>
      <w:tr w:rsidR="00055EBB" w:rsidRPr="000170CC" w14:paraId="3D6D05E7" w14:textId="77777777" w:rsidTr="00055EBB">
        <w:tc>
          <w:tcPr>
            <w:tcW w:w="7655" w:type="dxa"/>
          </w:tcPr>
          <w:p w14:paraId="3CE779D8" w14:textId="0975F2C8" w:rsidR="00055EBB" w:rsidRPr="000170CC" w:rsidRDefault="00055EBB" w:rsidP="00E12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โอนมาจาก “สินทรัพย์รอการขาย”</w:t>
            </w:r>
          </w:p>
        </w:tc>
        <w:tc>
          <w:tcPr>
            <w:tcW w:w="2098" w:type="dxa"/>
          </w:tcPr>
          <w:p w14:paraId="2C1FF5EF" w14:textId="4193464A" w:rsidR="00055EBB" w:rsidRPr="000170CC" w:rsidRDefault="00055EBB" w:rsidP="00F3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35,785</w:t>
            </w:r>
          </w:p>
        </w:tc>
      </w:tr>
      <w:tr w:rsidR="00055EBB" w:rsidRPr="000170CC" w14:paraId="206EAB85" w14:textId="77777777" w:rsidTr="00055EBB">
        <w:tc>
          <w:tcPr>
            <w:tcW w:w="7655" w:type="dxa"/>
          </w:tcPr>
          <w:p w14:paraId="01E9EB68" w14:textId="5E14AB62" w:rsidR="00055EBB" w:rsidRPr="000170CC" w:rsidRDefault="00055EBB" w:rsidP="00E12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14:paraId="2E282B7D" w14:textId="49FC55A8" w:rsidR="00055EBB" w:rsidRPr="000170CC" w:rsidRDefault="00055EBB" w:rsidP="00F3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(9,575)</w:t>
            </w:r>
          </w:p>
        </w:tc>
      </w:tr>
      <w:tr w:rsidR="00055EBB" w:rsidRPr="000170CC" w14:paraId="4FA5F0FE" w14:textId="77777777" w:rsidTr="00055EBB">
        <w:tc>
          <w:tcPr>
            <w:tcW w:w="7655" w:type="dxa"/>
          </w:tcPr>
          <w:p w14:paraId="1A885187" w14:textId="446B94FE" w:rsidR="00055EBB" w:rsidRPr="000170CC" w:rsidRDefault="00055EBB" w:rsidP="00E12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170CC">
              <w:rPr>
                <w:rFonts w:ascii="Angsana New" w:hAnsi="Angsana New"/>
                <w:sz w:val="30"/>
                <w:szCs w:val="30"/>
              </w:rPr>
              <w:t>31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2567 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0170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098" w:type="dxa"/>
            <w:tcBorders>
              <w:top w:val="single" w:sz="4" w:space="0" w:color="auto"/>
            </w:tcBorders>
          </w:tcPr>
          <w:p w14:paraId="41794C67" w14:textId="706EE086" w:rsidR="00055EBB" w:rsidRPr="000170CC" w:rsidRDefault="00055EBB" w:rsidP="00F3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345,900</w:t>
            </w:r>
          </w:p>
        </w:tc>
      </w:tr>
      <w:tr w:rsidR="00055EBB" w:rsidRPr="000170CC" w14:paraId="4B50FF55" w14:textId="77777777" w:rsidTr="00055EBB">
        <w:tc>
          <w:tcPr>
            <w:tcW w:w="7655" w:type="dxa"/>
          </w:tcPr>
          <w:p w14:paraId="2C1B3071" w14:textId="1C241EEB" w:rsidR="00055EBB" w:rsidRPr="000170CC" w:rsidRDefault="00055EBB" w:rsidP="00E12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2098" w:type="dxa"/>
          </w:tcPr>
          <w:p w14:paraId="63FDBA0F" w14:textId="57AA3634" w:rsidR="00055EBB" w:rsidRPr="000170CC" w:rsidRDefault="00055EBB" w:rsidP="00F3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18,039</w:t>
            </w:r>
          </w:p>
        </w:tc>
      </w:tr>
      <w:tr w:rsidR="00055EBB" w:rsidRPr="000170CC" w14:paraId="24FF9C46" w14:textId="77777777" w:rsidTr="00055EBB">
        <w:tc>
          <w:tcPr>
            <w:tcW w:w="7655" w:type="dxa"/>
          </w:tcPr>
          <w:p w14:paraId="7D604FF8" w14:textId="3C546C32" w:rsidR="00055EBB" w:rsidRPr="000170CC" w:rsidRDefault="00055EBB" w:rsidP="00E12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โอนมาจาก “สินทรัพย์รอการขาย”</w:t>
            </w:r>
          </w:p>
        </w:tc>
        <w:tc>
          <w:tcPr>
            <w:tcW w:w="2098" w:type="dxa"/>
          </w:tcPr>
          <w:p w14:paraId="68F78FF1" w14:textId="24585E32" w:rsidR="00055EBB" w:rsidRPr="000170CC" w:rsidRDefault="00055EBB" w:rsidP="00F3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13,281</w:t>
            </w:r>
          </w:p>
        </w:tc>
      </w:tr>
      <w:tr w:rsidR="00055EBB" w:rsidRPr="000170CC" w14:paraId="0F3AEC51" w14:textId="77777777" w:rsidTr="00055EBB">
        <w:tc>
          <w:tcPr>
            <w:tcW w:w="7655" w:type="dxa"/>
          </w:tcPr>
          <w:p w14:paraId="7D1ADDCD" w14:textId="3AE20EEB" w:rsidR="00055EBB" w:rsidRPr="000170CC" w:rsidRDefault="00055EBB" w:rsidP="00E12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14:paraId="69683DDE" w14:textId="3025DCF3" w:rsidR="00055EBB" w:rsidRPr="000170CC" w:rsidRDefault="00055EBB" w:rsidP="00F3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(20,253)</w:t>
            </w:r>
          </w:p>
        </w:tc>
      </w:tr>
      <w:tr w:rsidR="00055EBB" w:rsidRPr="000170CC" w14:paraId="4FCAE182" w14:textId="77777777" w:rsidTr="00055EBB">
        <w:tc>
          <w:tcPr>
            <w:tcW w:w="7655" w:type="dxa"/>
          </w:tcPr>
          <w:p w14:paraId="62889B11" w14:textId="2E012A04" w:rsidR="00055EBB" w:rsidRPr="000170CC" w:rsidRDefault="00055EBB" w:rsidP="00E12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170CC">
              <w:rPr>
                <w:rFonts w:ascii="Angsana New" w:hAnsi="Angsana New"/>
                <w:sz w:val="30"/>
                <w:szCs w:val="30"/>
              </w:rPr>
              <w:t>31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0170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14:paraId="18D88554" w14:textId="7185AD4D" w:rsidR="00055EBB" w:rsidRPr="000170CC" w:rsidRDefault="00055EBB" w:rsidP="00F3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356,967</w:t>
            </w:r>
          </w:p>
        </w:tc>
      </w:tr>
      <w:bookmarkEnd w:id="4"/>
      <w:tr w:rsidR="00055EBB" w:rsidRPr="000170CC" w14:paraId="12CA474B" w14:textId="77777777" w:rsidTr="00055EBB">
        <w:tc>
          <w:tcPr>
            <w:tcW w:w="7655" w:type="dxa"/>
          </w:tcPr>
          <w:p w14:paraId="353A15AA" w14:textId="3F2C8D97" w:rsidR="00055EBB" w:rsidRPr="000170CC" w:rsidRDefault="00055EBB" w:rsidP="00E12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00" w:lineRule="atLeast"/>
              <w:ind w:left="-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98" w:type="dxa"/>
            <w:tcBorders>
              <w:top w:val="single" w:sz="4" w:space="0" w:color="auto"/>
            </w:tcBorders>
          </w:tcPr>
          <w:p w14:paraId="7CA623F8" w14:textId="77777777" w:rsidR="00055EBB" w:rsidRPr="000170CC" w:rsidRDefault="00055EBB" w:rsidP="00E12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10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55EBB" w:rsidRPr="000170CC" w14:paraId="6A2AFFAF" w14:textId="77777777" w:rsidTr="00055EBB">
        <w:tc>
          <w:tcPr>
            <w:tcW w:w="7655" w:type="dxa"/>
          </w:tcPr>
          <w:p w14:paraId="751DB640" w14:textId="6C8B01B6" w:rsidR="00055EBB" w:rsidRPr="000170CC" w:rsidRDefault="00055EBB" w:rsidP="00E12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098" w:type="dxa"/>
          </w:tcPr>
          <w:p w14:paraId="77B7542E" w14:textId="77777777" w:rsidR="00055EBB" w:rsidRPr="000170CC" w:rsidRDefault="00055EBB" w:rsidP="00E12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EBB" w:rsidRPr="000170CC" w14:paraId="232E343B" w14:textId="77777777" w:rsidTr="00055EBB">
        <w:tc>
          <w:tcPr>
            <w:tcW w:w="7655" w:type="dxa"/>
          </w:tcPr>
          <w:p w14:paraId="0E9FD74F" w14:textId="0AE293D5" w:rsidR="00055EBB" w:rsidRPr="000170CC" w:rsidRDefault="00055EBB" w:rsidP="00E12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0170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098" w:type="dxa"/>
          </w:tcPr>
          <w:p w14:paraId="00BC9E1B" w14:textId="03953F08" w:rsidR="00055EBB" w:rsidRPr="000170CC" w:rsidRDefault="00055EBB" w:rsidP="00F3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707</w:t>
            </w:r>
          </w:p>
        </w:tc>
      </w:tr>
      <w:tr w:rsidR="00055EBB" w:rsidRPr="000170CC" w14:paraId="5A83B298" w14:textId="77777777" w:rsidTr="00055EBB">
        <w:tc>
          <w:tcPr>
            <w:tcW w:w="7655" w:type="dxa"/>
          </w:tcPr>
          <w:p w14:paraId="3E967488" w14:textId="1AAAC411" w:rsidR="00055EBB" w:rsidRPr="000170CC" w:rsidRDefault="00055EBB" w:rsidP="00E12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098" w:type="dxa"/>
          </w:tcPr>
          <w:p w14:paraId="254BAC9E" w14:textId="7F9EAA8A" w:rsidR="00055EBB" w:rsidRPr="000170CC" w:rsidRDefault="00055EBB" w:rsidP="00F3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49,596</w:t>
            </w:r>
          </w:p>
        </w:tc>
      </w:tr>
      <w:tr w:rsidR="00055EBB" w:rsidRPr="000170CC" w14:paraId="14491D40" w14:textId="77777777" w:rsidTr="00055EBB">
        <w:tc>
          <w:tcPr>
            <w:tcW w:w="7655" w:type="dxa"/>
          </w:tcPr>
          <w:p w14:paraId="7AAF90B6" w14:textId="750A9A38" w:rsidR="00055EBB" w:rsidRPr="000170CC" w:rsidRDefault="00055EBB" w:rsidP="00E12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14:paraId="55466DF3" w14:textId="05015E6E" w:rsidR="00055EBB" w:rsidRPr="000170CC" w:rsidRDefault="00055EBB" w:rsidP="00F3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 xml:space="preserve">            (86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0170C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55EBB" w:rsidRPr="000170CC" w14:paraId="6494BC19" w14:textId="77777777" w:rsidTr="00055EBB">
        <w:tc>
          <w:tcPr>
            <w:tcW w:w="7655" w:type="dxa"/>
          </w:tcPr>
          <w:p w14:paraId="096758B3" w14:textId="3EACE00E" w:rsidR="00055EBB" w:rsidRPr="000170CC" w:rsidRDefault="00055EBB" w:rsidP="00E12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170CC">
              <w:rPr>
                <w:rFonts w:ascii="Angsana New" w:hAnsi="Angsana New"/>
                <w:sz w:val="30"/>
                <w:szCs w:val="30"/>
              </w:rPr>
              <w:t>31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2567 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0170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098" w:type="dxa"/>
            <w:tcBorders>
              <w:top w:val="single" w:sz="4" w:space="0" w:color="auto"/>
            </w:tcBorders>
          </w:tcPr>
          <w:p w14:paraId="2B98D6C1" w14:textId="5E526287" w:rsidR="00055EBB" w:rsidRPr="000170CC" w:rsidRDefault="00055EBB" w:rsidP="00F3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49,43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</w:tr>
      <w:tr w:rsidR="00055EBB" w:rsidRPr="000170CC" w14:paraId="744D0143" w14:textId="77777777" w:rsidTr="00055EBB">
        <w:tc>
          <w:tcPr>
            <w:tcW w:w="7655" w:type="dxa"/>
          </w:tcPr>
          <w:p w14:paraId="390106DD" w14:textId="204CACC3" w:rsidR="00055EBB" w:rsidRPr="000170CC" w:rsidRDefault="00055EBB" w:rsidP="00E12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098" w:type="dxa"/>
          </w:tcPr>
          <w:p w14:paraId="4B37E6A4" w14:textId="006905E4" w:rsidR="00055EBB" w:rsidRPr="000170CC" w:rsidRDefault="00055EBB" w:rsidP="00F3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41,427</w:t>
            </w:r>
          </w:p>
        </w:tc>
      </w:tr>
      <w:tr w:rsidR="00055EBB" w:rsidRPr="000170CC" w14:paraId="0C04DFDC" w14:textId="77777777" w:rsidTr="00055EBB">
        <w:tc>
          <w:tcPr>
            <w:tcW w:w="7655" w:type="dxa"/>
          </w:tcPr>
          <w:p w14:paraId="49366BE3" w14:textId="7EAD1008" w:rsidR="00055EBB" w:rsidRPr="000170CC" w:rsidRDefault="00055EBB" w:rsidP="00E12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14:paraId="6FA95589" w14:textId="74821702" w:rsidR="00055EBB" w:rsidRPr="000170CC" w:rsidRDefault="00055EBB" w:rsidP="00F3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(4,707)</w:t>
            </w:r>
          </w:p>
        </w:tc>
      </w:tr>
      <w:tr w:rsidR="00055EBB" w:rsidRPr="000170CC" w14:paraId="49F1E7D3" w14:textId="77777777" w:rsidTr="00055EBB">
        <w:tc>
          <w:tcPr>
            <w:tcW w:w="7655" w:type="dxa"/>
          </w:tcPr>
          <w:p w14:paraId="320CC481" w14:textId="364931D0" w:rsidR="00055EBB" w:rsidRPr="000170CC" w:rsidRDefault="00055EBB" w:rsidP="00E12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170CC">
              <w:rPr>
                <w:rFonts w:ascii="Angsana New" w:hAnsi="Angsana New"/>
                <w:sz w:val="30"/>
                <w:szCs w:val="30"/>
              </w:rPr>
              <w:t>31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0170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14:paraId="2DC8CEB5" w14:textId="5D1843A2" w:rsidR="00055EBB" w:rsidRPr="000170CC" w:rsidRDefault="00055EBB" w:rsidP="00F3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86,155</w:t>
            </w:r>
          </w:p>
        </w:tc>
      </w:tr>
      <w:tr w:rsidR="00055EBB" w:rsidRPr="000170CC" w14:paraId="7906ACB9" w14:textId="77777777" w:rsidTr="00055EBB">
        <w:tc>
          <w:tcPr>
            <w:tcW w:w="7655" w:type="dxa"/>
          </w:tcPr>
          <w:p w14:paraId="60576AD5" w14:textId="38E73D53" w:rsidR="00055EBB" w:rsidRPr="000170CC" w:rsidRDefault="00055EBB" w:rsidP="00CE6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00" w:lineRule="atLeast"/>
              <w:ind w:left="-108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098" w:type="dxa"/>
            <w:tcBorders>
              <w:top w:val="single" w:sz="4" w:space="0" w:color="auto"/>
            </w:tcBorders>
          </w:tcPr>
          <w:p w14:paraId="66DC3A16" w14:textId="77777777" w:rsidR="00055EBB" w:rsidRPr="000170CC" w:rsidRDefault="00055EBB" w:rsidP="00E12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6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55EBB" w:rsidRPr="000170CC" w14:paraId="48EAFFCA" w14:textId="77777777" w:rsidTr="00055EBB">
        <w:tc>
          <w:tcPr>
            <w:tcW w:w="7655" w:type="dxa"/>
          </w:tcPr>
          <w:p w14:paraId="101D357D" w14:textId="1D96A306" w:rsidR="00055EBB" w:rsidRPr="000170CC" w:rsidRDefault="00055EBB" w:rsidP="00E12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2098" w:type="dxa"/>
          </w:tcPr>
          <w:p w14:paraId="61CF6B34" w14:textId="486B7230" w:rsidR="00055EBB" w:rsidRPr="000170CC" w:rsidRDefault="00055EBB" w:rsidP="00E12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EBB" w:rsidRPr="000170CC" w14:paraId="1FC36135" w14:textId="77777777" w:rsidTr="00055EBB">
        <w:tc>
          <w:tcPr>
            <w:tcW w:w="7655" w:type="dxa"/>
          </w:tcPr>
          <w:p w14:paraId="7A63C61D" w14:textId="05B9888E" w:rsidR="00055EBB" w:rsidRPr="000170CC" w:rsidRDefault="00055EBB" w:rsidP="00E12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170CC">
              <w:rPr>
                <w:rFonts w:ascii="Angsana New" w:hAnsi="Angsana New"/>
                <w:sz w:val="30"/>
                <w:szCs w:val="30"/>
              </w:rPr>
              <w:t>2567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 และ 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0170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098" w:type="dxa"/>
          </w:tcPr>
          <w:p w14:paraId="0060A319" w14:textId="77777777" w:rsidR="00055EBB" w:rsidRPr="000170CC" w:rsidRDefault="00055EBB" w:rsidP="00F3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66,288</w:t>
            </w:r>
          </w:p>
        </w:tc>
      </w:tr>
      <w:tr w:rsidR="00055EBB" w:rsidRPr="000170CC" w14:paraId="63E8AD2B" w14:textId="77777777" w:rsidTr="00055EBB">
        <w:tc>
          <w:tcPr>
            <w:tcW w:w="7655" w:type="dxa"/>
          </w:tcPr>
          <w:p w14:paraId="19FA3FBA" w14:textId="7374FAB2" w:rsidR="00055EBB" w:rsidRPr="000170CC" w:rsidRDefault="00055EBB" w:rsidP="00E12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14:paraId="2A39E6E1" w14:textId="08A5F3BD" w:rsidR="00055EBB" w:rsidRPr="000170CC" w:rsidRDefault="00055EBB" w:rsidP="00F3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102,423</w:t>
            </w:r>
          </w:p>
        </w:tc>
      </w:tr>
      <w:tr w:rsidR="00055EBB" w:rsidRPr="000170CC" w14:paraId="6F9DAF20" w14:textId="77777777" w:rsidTr="00055EBB">
        <w:tc>
          <w:tcPr>
            <w:tcW w:w="7655" w:type="dxa"/>
          </w:tcPr>
          <w:p w14:paraId="16D17AC6" w14:textId="62F79A15" w:rsidR="00055EBB" w:rsidRPr="000170CC" w:rsidRDefault="00055EBB" w:rsidP="00E12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170CC">
              <w:rPr>
                <w:rFonts w:ascii="Angsana New" w:hAnsi="Angsana New"/>
                <w:sz w:val="30"/>
                <w:szCs w:val="30"/>
              </w:rPr>
              <w:t>31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0170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14:paraId="5AF7B685" w14:textId="18A18899" w:rsidR="00055EBB" w:rsidRPr="000170CC" w:rsidRDefault="00055EBB" w:rsidP="00F3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168,711</w:t>
            </w:r>
          </w:p>
        </w:tc>
      </w:tr>
      <w:tr w:rsidR="00055EBB" w:rsidRPr="000170CC" w14:paraId="16EA4A22" w14:textId="77777777" w:rsidTr="00055EBB">
        <w:tc>
          <w:tcPr>
            <w:tcW w:w="7655" w:type="dxa"/>
          </w:tcPr>
          <w:p w14:paraId="2574E5AF" w14:textId="3C5A3B49" w:rsidR="00055EBB" w:rsidRPr="000170CC" w:rsidRDefault="00055EBB" w:rsidP="00E12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00" w:lineRule="atLeast"/>
              <w:ind w:left="-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98" w:type="dxa"/>
            <w:tcBorders>
              <w:top w:val="single" w:sz="4" w:space="0" w:color="auto"/>
            </w:tcBorders>
            <w:vAlign w:val="center"/>
          </w:tcPr>
          <w:p w14:paraId="53C8E166" w14:textId="77777777" w:rsidR="00055EBB" w:rsidRPr="000170CC" w:rsidRDefault="00055EBB" w:rsidP="00E12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16"/>
              </w:tabs>
              <w:spacing w:line="10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55EBB" w:rsidRPr="000170CC" w14:paraId="4A223083" w14:textId="77777777" w:rsidTr="00055EBB">
        <w:tc>
          <w:tcPr>
            <w:tcW w:w="7655" w:type="dxa"/>
          </w:tcPr>
          <w:p w14:paraId="352AC249" w14:textId="7E4245B0" w:rsidR="00055EBB" w:rsidRPr="000170CC" w:rsidRDefault="00055EBB" w:rsidP="00E12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098" w:type="dxa"/>
            <w:vAlign w:val="center"/>
          </w:tcPr>
          <w:p w14:paraId="04EF787B" w14:textId="77777777" w:rsidR="00055EBB" w:rsidRPr="000170CC" w:rsidRDefault="00055EBB" w:rsidP="00E12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2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EBB" w:rsidRPr="000170CC" w14:paraId="43AC22FB" w14:textId="77777777" w:rsidTr="00055EBB">
        <w:tc>
          <w:tcPr>
            <w:tcW w:w="7655" w:type="dxa"/>
          </w:tcPr>
          <w:p w14:paraId="1CABEBBB" w14:textId="5A31C87B" w:rsidR="00055EBB" w:rsidRPr="000170CC" w:rsidRDefault="00055EBB" w:rsidP="00E12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Pr="000170CC">
              <w:rPr>
                <w:rFonts w:ascii="Angsana New" w:hAnsi="Angsana New"/>
                <w:sz w:val="30"/>
                <w:szCs w:val="30"/>
              </w:rPr>
              <w:t>31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0170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098" w:type="dxa"/>
            <w:tcBorders>
              <w:bottom w:val="double" w:sz="4" w:space="0" w:color="auto"/>
            </w:tcBorders>
            <w:vAlign w:val="center"/>
          </w:tcPr>
          <w:p w14:paraId="4BCC43CE" w14:textId="43E78E27" w:rsidR="00055EBB" w:rsidRPr="000170CC" w:rsidRDefault="00055EBB" w:rsidP="00F3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230,177</w:t>
            </w:r>
          </w:p>
        </w:tc>
      </w:tr>
      <w:tr w:rsidR="00055EBB" w:rsidRPr="000170CC" w14:paraId="0623A2A9" w14:textId="77777777" w:rsidTr="00055EBB">
        <w:tc>
          <w:tcPr>
            <w:tcW w:w="7655" w:type="dxa"/>
          </w:tcPr>
          <w:p w14:paraId="3DC6BD8B" w14:textId="6422B3E4" w:rsidR="00055EBB" w:rsidRPr="000170CC" w:rsidRDefault="00055EBB" w:rsidP="00E12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Pr="000170CC">
              <w:rPr>
                <w:rFonts w:ascii="Angsana New" w:hAnsi="Angsana New"/>
                <w:sz w:val="30"/>
                <w:szCs w:val="30"/>
              </w:rPr>
              <w:t>31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0170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09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1368D03" w14:textId="045103C9" w:rsidR="00055EBB" w:rsidRPr="000170CC" w:rsidRDefault="00055EBB" w:rsidP="00F3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102,101</w:t>
            </w:r>
          </w:p>
        </w:tc>
      </w:tr>
    </w:tbl>
    <w:p w14:paraId="55BCDEF7" w14:textId="77777777" w:rsidR="00036742" w:rsidRPr="000170CC" w:rsidRDefault="00036742" w:rsidP="00D14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749F71E" w14:textId="04F33AC5" w:rsidR="00D14E0F" w:rsidRPr="000170CC" w:rsidRDefault="00D14E0F" w:rsidP="00D14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lastRenderedPageBreak/>
        <w:t>ราคาประเมิน</w:t>
      </w:r>
      <w:r w:rsidRPr="000170CC">
        <w:rPr>
          <w:rFonts w:ascii="Angsana New" w:hAnsi="Angsana New" w:hint="cs"/>
          <w:sz w:val="30"/>
          <w:szCs w:val="30"/>
          <w:cs/>
        </w:rPr>
        <w:t>ที่ดิน อาคารและส่วนปรับปรุงอาคารที่</w:t>
      </w:r>
      <w:r w:rsidRPr="000170CC">
        <w:rPr>
          <w:rFonts w:ascii="Angsana New" w:hAnsi="Angsana New"/>
          <w:sz w:val="30"/>
          <w:szCs w:val="30"/>
          <w:cs/>
        </w:rPr>
        <w:t xml:space="preserve">มีไว้เพื่อให้เช่าที่ประเมินโดยผู้ประเมินราคาอิสระซึ่งได้แก่ บริษัท </w:t>
      </w:r>
      <w:r w:rsidRPr="00BE463D">
        <w:rPr>
          <w:rFonts w:ascii="Angsana New" w:hAnsi="Angsana New"/>
          <w:sz w:val="30"/>
          <w:szCs w:val="30"/>
          <w:cs/>
        </w:rPr>
        <w:t xml:space="preserve">เดอะแวลูเอชั่น แอนด์ คอนซัลแทนท์ส จำกัด โดยวิธีเปรียบเทียบราคาตลาด </w:t>
      </w:r>
      <w:r w:rsidRPr="00BE463D">
        <w:rPr>
          <w:rFonts w:ascii="Angsana New" w:hAnsi="Angsana New"/>
          <w:sz w:val="30"/>
          <w:szCs w:val="30"/>
        </w:rPr>
        <w:t xml:space="preserve">(Market Approach) </w:t>
      </w:r>
      <w:r w:rsidRPr="00BE463D">
        <w:rPr>
          <w:rFonts w:ascii="Angsana New" w:hAnsi="Angsana New"/>
          <w:sz w:val="30"/>
          <w:szCs w:val="30"/>
          <w:cs/>
        </w:rPr>
        <w:t>ตามรายงานใน</w:t>
      </w:r>
      <w:r w:rsidR="001F3811">
        <w:rPr>
          <w:rFonts w:ascii="Angsana New" w:hAnsi="Angsana New"/>
          <w:sz w:val="30"/>
          <w:szCs w:val="30"/>
          <w:cs/>
        </w:rPr>
        <w:br/>
      </w:r>
      <w:r w:rsidRPr="00BE463D">
        <w:rPr>
          <w:rFonts w:ascii="Angsana New" w:hAnsi="Angsana New"/>
          <w:sz w:val="30"/>
          <w:szCs w:val="30"/>
          <w:cs/>
        </w:rPr>
        <w:t>เดือน</w:t>
      </w:r>
      <w:r w:rsidR="00A51217">
        <w:rPr>
          <w:rFonts w:ascii="Angsana New" w:hAnsi="Angsana New" w:hint="cs"/>
          <w:sz w:val="30"/>
          <w:szCs w:val="30"/>
          <w:cs/>
        </w:rPr>
        <w:t>ธ</w:t>
      </w:r>
      <w:r w:rsidR="001F3811">
        <w:rPr>
          <w:rFonts w:ascii="Angsana New" w:hAnsi="Angsana New" w:hint="cs"/>
          <w:sz w:val="30"/>
          <w:szCs w:val="30"/>
          <w:cs/>
        </w:rPr>
        <w:t>ั</w:t>
      </w:r>
      <w:r w:rsidR="00A51217">
        <w:rPr>
          <w:rFonts w:ascii="Angsana New" w:hAnsi="Angsana New" w:hint="cs"/>
          <w:sz w:val="30"/>
          <w:szCs w:val="30"/>
          <w:cs/>
        </w:rPr>
        <w:t xml:space="preserve">นวาคม </w:t>
      </w:r>
      <w:r w:rsidR="00A51217">
        <w:rPr>
          <w:rFonts w:ascii="Angsana New" w:hAnsi="Angsana New"/>
          <w:sz w:val="30"/>
          <w:szCs w:val="30"/>
        </w:rPr>
        <w:t xml:space="preserve">2567 </w:t>
      </w:r>
      <w:r w:rsidR="00A51217">
        <w:rPr>
          <w:rFonts w:ascii="Angsana New" w:hAnsi="Angsana New" w:hint="cs"/>
          <w:sz w:val="30"/>
          <w:szCs w:val="30"/>
          <w:cs/>
        </w:rPr>
        <w:t>และเดือน</w:t>
      </w:r>
      <w:r w:rsidR="0002393F" w:rsidRPr="00BE463D">
        <w:rPr>
          <w:rFonts w:ascii="Angsana New" w:hAnsi="Angsana New" w:hint="cs"/>
          <w:sz w:val="30"/>
          <w:szCs w:val="30"/>
          <w:cs/>
        </w:rPr>
        <w:t>มกรา</w:t>
      </w:r>
      <w:r w:rsidRPr="00BE463D">
        <w:rPr>
          <w:rFonts w:ascii="Angsana New" w:hAnsi="Angsana New" w:hint="cs"/>
          <w:sz w:val="30"/>
          <w:szCs w:val="30"/>
          <w:cs/>
        </w:rPr>
        <w:t>คม</w:t>
      </w:r>
      <w:r w:rsidRPr="00BE463D">
        <w:rPr>
          <w:rFonts w:ascii="Angsana New" w:hAnsi="Angsana New"/>
          <w:sz w:val="30"/>
          <w:szCs w:val="30"/>
        </w:rPr>
        <w:t xml:space="preserve"> 25</w:t>
      </w:r>
      <w:r w:rsidR="00BE463D" w:rsidRPr="00BE463D">
        <w:rPr>
          <w:rFonts w:ascii="Angsana New" w:hAnsi="Angsana New"/>
          <w:sz w:val="30"/>
          <w:szCs w:val="30"/>
        </w:rPr>
        <w:t>68</w:t>
      </w:r>
      <w:r w:rsidRPr="00BE463D">
        <w:rPr>
          <w:rFonts w:ascii="Angsana New" w:hAnsi="Angsana New"/>
          <w:sz w:val="30"/>
          <w:szCs w:val="30"/>
          <w:cs/>
        </w:rPr>
        <w:t xml:space="preserve"> มีมูลค่าประมาณ </w:t>
      </w:r>
      <w:r w:rsidRPr="00BE463D">
        <w:rPr>
          <w:rFonts w:ascii="Angsana New" w:hAnsi="Angsana New" w:hint="cs"/>
          <w:sz w:val="30"/>
          <w:szCs w:val="30"/>
        </w:rPr>
        <w:t>39</w:t>
      </w:r>
      <w:r w:rsidRPr="00BE463D">
        <w:rPr>
          <w:rFonts w:ascii="Angsana New" w:hAnsi="Angsana New" w:hint="cs"/>
          <w:sz w:val="30"/>
          <w:szCs w:val="30"/>
          <w:cs/>
        </w:rPr>
        <w:t>.</w:t>
      </w:r>
      <w:r w:rsidRPr="00BE463D">
        <w:rPr>
          <w:rFonts w:ascii="Angsana New" w:hAnsi="Angsana New" w:hint="cs"/>
          <w:sz w:val="30"/>
          <w:szCs w:val="30"/>
        </w:rPr>
        <w:t>4</w:t>
      </w:r>
      <w:r w:rsidRPr="00BE463D">
        <w:rPr>
          <w:rFonts w:ascii="Angsana New" w:hAnsi="Angsana New" w:hint="cs"/>
          <w:sz w:val="30"/>
          <w:szCs w:val="30"/>
          <w:cs/>
        </w:rPr>
        <w:t xml:space="preserve"> </w:t>
      </w:r>
      <w:r w:rsidRPr="00BE463D">
        <w:rPr>
          <w:rFonts w:ascii="Angsana New" w:hAnsi="Angsana New"/>
          <w:sz w:val="30"/>
          <w:szCs w:val="30"/>
          <w:cs/>
        </w:rPr>
        <w:t>ล้านบาท</w:t>
      </w:r>
    </w:p>
    <w:p w14:paraId="4B1BDC93" w14:textId="77777777" w:rsidR="003F158C" w:rsidRPr="000170CC" w:rsidRDefault="003F158C" w:rsidP="00D14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18B34A64" w14:textId="55C94E64" w:rsidR="00D14E0F" w:rsidRPr="000170CC" w:rsidRDefault="00D14E0F" w:rsidP="00D14E0F">
      <w:pPr>
        <w:pStyle w:val="a3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sz w:val="30"/>
          <w:szCs w:val="30"/>
        </w:rPr>
      </w:pPr>
      <w:r w:rsidRPr="000170CC">
        <w:rPr>
          <w:rFonts w:ascii="Angsana New" w:hAnsi="Angsana New" w:cs="Angsana New" w:hint="cs"/>
          <w:sz w:val="30"/>
          <w:szCs w:val="30"/>
          <w:cs/>
        </w:rPr>
        <w:t>จำนวนค่าเช่าตามสัญญาที่จะได้รับจากสินทรัพย์ให้เช่า มีดังนี้</w:t>
      </w:r>
    </w:p>
    <w:p w14:paraId="31398FA2" w14:textId="77777777" w:rsidR="00D14E0F" w:rsidRPr="000170CC" w:rsidRDefault="00D14E0F" w:rsidP="00D14E0F">
      <w:pPr>
        <w:pStyle w:val="a3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686"/>
        <w:gridCol w:w="1276"/>
        <w:gridCol w:w="236"/>
        <w:gridCol w:w="1277"/>
        <w:gridCol w:w="236"/>
        <w:gridCol w:w="1369"/>
        <w:gridCol w:w="239"/>
        <w:gridCol w:w="1321"/>
      </w:tblGrid>
      <w:tr w:rsidR="00D14E0F" w:rsidRPr="000170CC" w14:paraId="3B5AEEBE" w14:textId="77777777" w:rsidTr="006356C1">
        <w:trPr>
          <w:cantSplit/>
          <w:trHeight w:val="395"/>
        </w:trPr>
        <w:tc>
          <w:tcPr>
            <w:tcW w:w="3686" w:type="dxa"/>
          </w:tcPr>
          <w:p w14:paraId="08480143" w14:textId="77777777" w:rsidR="00D14E0F" w:rsidRPr="000170CC" w:rsidRDefault="00D14E0F" w:rsidP="006356C1">
            <w:pPr>
              <w:pStyle w:val="1"/>
              <w:widowControl/>
              <w:spacing w:line="216" w:lineRule="auto"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14:paraId="4D651EC9" w14:textId="77777777" w:rsidR="00D14E0F" w:rsidRPr="000170CC" w:rsidRDefault="00D14E0F" w:rsidP="006356C1">
            <w:pPr>
              <w:pStyle w:val="3"/>
              <w:tabs>
                <w:tab w:val="clear" w:pos="360"/>
                <w:tab w:val="clear" w:pos="720"/>
                <w:tab w:val="left" w:pos="6984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D14E0F" w:rsidRPr="000170CC" w14:paraId="565D3ED7" w14:textId="77777777" w:rsidTr="006356C1">
        <w:trPr>
          <w:cantSplit/>
          <w:trHeight w:val="352"/>
        </w:trPr>
        <w:tc>
          <w:tcPr>
            <w:tcW w:w="3686" w:type="dxa"/>
          </w:tcPr>
          <w:p w14:paraId="2A85D42E" w14:textId="77777777" w:rsidR="00D14E0F" w:rsidRPr="000170CC" w:rsidRDefault="00D14E0F" w:rsidP="006356C1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29A46D" w14:textId="77777777" w:rsidR="00D14E0F" w:rsidRPr="000170CC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color w:val="00000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795E0E2" w14:textId="77777777" w:rsidR="00D14E0F" w:rsidRPr="000170CC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BE11E8A" w14:textId="77777777" w:rsidR="00D14E0F" w:rsidRPr="000170CC" w:rsidRDefault="00D14E0F" w:rsidP="006356C1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Cs w:val="30"/>
                <w:cs/>
              </w:rPr>
            </w:pPr>
            <w:r w:rsidRPr="000170CC">
              <w:rPr>
                <w:rFonts w:ascii="Angsana New" w:hAnsi="Angsana New"/>
                <w:color w:val="000000"/>
                <w:szCs w:val="30"/>
                <w:cs/>
              </w:rPr>
              <w:t>งบการเงินเฉพาะกิจการ</w:t>
            </w:r>
          </w:p>
        </w:tc>
      </w:tr>
      <w:tr w:rsidR="00935F23" w:rsidRPr="000170CC" w14:paraId="5D6E7839" w14:textId="77777777" w:rsidTr="006356C1">
        <w:trPr>
          <w:cantSplit/>
          <w:trHeight w:val="352"/>
        </w:trPr>
        <w:tc>
          <w:tcPr>
            <w:tcW w:w="3686" w:type="dxa"/>
          </w:tcPr>
          <w:p w14:paraId="5240AC79" w14:textId="77777777" w:rsidR="00935F23" w:rsidRPr="000170CC" w:rsidRDefault="00935F23" w:rsidP="00935F23">
            <w:pPr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6258D27" w14:textId="26B458EB" w:rsidR="00935F23" w:rsidRPr="000170CC" w:rsidRDefault="00935F23" w:rsidP="0093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9A4D9ED" w14:textId="77777777" w:rsidR="00935F23" w:rsidRPr="000170CC" w:rsidRDefault="00935F23" w:rsidP="0093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04491AE3" w14:textId="55F76682" w:rsidR="00935F23" w:rsidRPr="000170CC" w:rsidRDefault="00935F23" w:rsidP="0093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03993C61" w14:textId="77777777" w:rsidR="00935F23" w:rsidRPr="000170CC" w:rsidRDefault="00935F23" w:rsidP="0093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28ADF469" w14:textId="627FD0DE" w:rsidR="00935F23" w:rsidRPr="000170CC" w:rsidRDefault="00935F23" w:rsidP="0093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34862933" w14:textId="77777777" w:rsidR="00935F23" w:rsidRPr="000170CC" w:rsidRDefault="00935F23" w:rsidP="00935F23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16" w:lineRule="auto"/>
              <w:ind w:lef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19E76731" w14:textId="54ECE567" w:rsidR="00935F23" w:rsidRPr="000170CC" w:rsidRDefault="00935F23" w:rsidP="0093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935F23" w:rsidRPr="000170CC" w14:paraId="1BFCC1DD" w14:textId="77777777" w:rsidTr="006356C1">
        <w:trPr>
          <w:trHeight w:val="17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2071019" w14:textId="77777777" w:rsidR="00935F23" w:rsidRPr="000170CC" w:rsidRDefault="00935F23" w:rsidP="00935F23">
            <w:pPr>
              <w:spacing w:line="216" w:lineRule="auto"/>
              <w:ind w:right="-3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140196C8" w14:textId="77777777" w:rsidR="00935F23" w:rsidRPr="000170CC" w:rsidRDefault="00935F23" w:rsidP="00935F23">
            <w:pPr>
              <w:pStyle w:val="E0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C022856" w14:textId="77777777" w:rsidR="00935F23" w:rsidRPr="000170CC" w:rsidRDefault="00935F23" w:rsidP="00935F23">
            <w:pPr>
              <w:pStyle w:val="E0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</w:tcPr>
          <w:p w14:paraId="19D22F21" w14:textId="77777777" w:rsidR="00935F23" w:rsidRPr="000170CC" w:rsidRDefault="00935F23" w:rsidP="00935F23">
            <w:pPr>
              <w:pStyle w:val="E0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F66CE32" w14:textId="77777777" w:rsidR="00935F23" w:rsidRPr="000170CC" w:rsidRDefault="00935F23" w:rsidP="00935F23">
            <w:pPr>
              <w:pStyle w:val="E0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369" w:type="dxa"/>
            <w:tcBorders>
              <w:left w:val="nil"/>
              <w:right w:val="nil"/>
            </w:tcBorders>
          </w:tcPr>
          <w:p w14:paraId="16011967" w14:textId="77777777" w:rsidR="00935F23" w:rsidRPr="000170CC" w:rsidRDefault="00935F23" w:rsidP="00935F23">
            <w:pPr>
              <w:pStyle w:val="E0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4338319A" w14:textId="77777777" w:rsidR="00935F23" w:rsidRPr="000170CC" w:rsidRDefault="00935F23" w:rsidP="00935F23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1" w:type="dxa"/>
            <w:tcBorders>
              <w:left w:val="nil"/>
              <w:right w:val="nil"/>
            </w:tcBorders>
          </w:tcPr>
          <w:p w14:paraId="5DD3A8BA" w14:textId="77777777" w:rsidR="00935F23" w:rsidRPr="000170CC" w:rsidRDefault="00935F23" w:rsidP="00935F23">
            <w:pPr>
              <w:pStyle w:val="E0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</w:tr>
      <w:tr w:rsidR="00935F23" w:rsidRPr="000170CC" w14:paraId="01C8E7E0" w14:textId="77777777" w:rsidTr="006356C1">
        <w:trPr>
          <w:trHeight w:val="35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AA5EA0A" w14:textId="2AC2C305" w:rsidR="00935F23" w:rsidRPr="000170CC" w:rsidRDefault="00935F23" w:rsidP="0093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 w:right="-24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170C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5A1068A8" w14:textId="18DD2381" w:rsidR="00935F23" w:rsidRPr="000170CC" w:rsidRDefault="00B65FB3" w:rsidP="0093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34,557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28BEBDE" w14:textId="77777777" w:rsidR="00935F23" w:rsidRPr="000170CC" w:rsidRDefault="00935F23" w:rsidP="0093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0CE480A3" w14:textId="01A038DC" w:rsidR="00935F23" w:rsidRPr="000170CC" w:rsidRDefault="00935F23" w:rsidP="008C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9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62,045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527B0A7" w14:textId="77777777" w:rsidR="00935F23" w:rsidRPr="000170CC" w:rsidRDefault="00935F23" w:rsidP="0093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9" w:type="dxa"/>
            <w:tcBorders>
              <w:left w:val="nil"/>
              <w:right w:val="nil"/>
            </w:tcBorders>
          </w:tcPr>
          <w:p w14:paraId="4EB0BC6D" w14:textId="3E2BB83B" w:rsidR="00935F23" w:rsidRPr="000170CC" w:rsidRDefault="00B65FB3" w:rsidP="0093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34,137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6D397F8E" w14:textId="77777777" w:rsidR="00935F23" w:rsidRPr="000170CC" w:rsidRDefault="00935F23" w:rsidP="00935F23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left w:val="nil"/>
              <w:right w:val="nil"/>
            </w:tcBorders>
          </w:tcPr>
          <w:p w14:paraId="51DF623F" w14:textId="1743B0A2" w:rsidR="00935F23" w:rsidRPr="000170CC" w:rsidRDefault="00935F23" w:rsidP="0093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62,045</w:t>
            </w:r>
          </w:p>
        </w:tc>
      </w:tr>
      <w:tr w:rsidR="00935F23" w:rsidRPr="000170CC" w14:paraId="62DAB1DC" w14:textId="77777777" w:rsidTr="006356C1">
        <w:trPr>
          <w:trHeight w:val="35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3743FD0" w14:textId="0D726F4D" w:rsidR="00935F23" w:rsidRPr="000170CC" w:rsidRDefault="00935F23" w:rsidP="0093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 w:right="-24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หลังจากหนึ่งปีแต่ไม่เกิน</w:t>
            </w:r>
            <w:r w:rsidR="001358A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สาม</w:t>
            </w:r>
            <w:r w:rsidRPr="000170C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6DC0D452" w14:textId="2FEAC3AE" w:rsidR="00935F23" w:rsidRPr="000170CC" w:rsidRDefault="00B65FB3" w:rsidP="0093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4,530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99E42C1" w14:textId="77777777" w:rsidR="00935F23" w:rsidRPr="000170CC" w:rsidRDefault="00935F23" w:rsidP="0093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</w:tcPr>
          <w:p w14:paraId="6773AE6B" w14:textId="1C0DBCA6" w:rsidR="00935F23" w:rsidRPr="000170CC" w:rsidRDefault="00935F23" w:rsidP="008C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8,120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BF72393" w14:textId="77777777" w:rsidR="00935F23" w:rsidRPr="000170CC" w:rsidRDefault="00935F23" w:rsidP="0093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dxa"/>
            <w:tcBorders>
              <w:left w:val="nil"/>
              <w:right w:val="nil"/>
            </w:tcBorders>
          </w:tcPr>
          <w:p w14:paraId="331C9D0A" w14:textId="3B0ABD46" w:rsidR="00935F23" w:rsidRPr="000170CC" w:rsidRDefault="00B65FB3" w:rsidP="0093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2,610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6BC14BEB" w14:textId="77777777" w:rsidR="00935F23" w:rsidRPr="000170CC" w:rsidRDefault="00935F23" w:rsidP="00935F23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left w:val="nil"/>
              <w:right w:val="nil"/>
            </w:tcBorders>
          </w:tcPr>
          <w:p w14:paraId="718A548E" w14:textId="00F5F2FC" w:rsidR="00935F23" w:rsidRPr="000170CC" w:rsidRDefault="00935F23" w:rsidP="0093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8,120</w:t>
            </w:r>
          </w:p>
        </w:tc>
      </w:tr>
      <w:tr w:rsidR="00935F23" w:rsidRPr="000170CC" w14:paraId="58D29285" w14:textId="77777777" w:rsidTr="006356C1">
        <w:trPr>
          <w:trHeight w:val="35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AE642E0" w14:textId="7D159CFF" w:rsidR="00935F23" w:rsidRPr="000170CC" w:rsidRDefault="00935F23" w:rsidP="0093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 w:right="-24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A0722D" w14:textId="0220F5C8" w:rsidR="00935F23" w:rsidRPr="000170CC" w:rsidRDefault="00B65FB3" w:rsidP="0093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39,087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C490A48" w14:textId="77777777" w:rsidR="00935F23" w:rsidRPr="000170CC" w:rsidRDefault="00935F23" w:rsidP="0093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1C2F38" w14:textId="7EB59998" w:rsidR="00935F23" w:rsidRPr="000170CC" w:rsidRDefault="00935F23" w:rsidP="008C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70,165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94C40A1" w14:textId="77777777" w:rsidR="00935F23" w:rsidRPr="000170CC" w:rsidRDefault="00935F23" w:rsidP="0093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580654" w14:textId="22E3D4C5" w:rsidR="00935F23" w:rsidRPr="000170CC" w:rsidRDefault="00B65FB3" w:rsidP="0093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36,747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44F793F1" w14:textId="77777777" w:rsidR="00935F23" w:rsidRPr="000170CC" w:rsidRDefault="00935F23" w:rsidP="00935F23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F34CB4" w14:textId="5E812174" w:rsidR="00935F23" w:rsidRPr="000170CC" w:rsidRDefault="00935F23" w:rsidP="0093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70,165</w:t>
            </w:r>
          </w:p>
        </w:tc>
      </w:tr>
    </w:tbl>
    <w:p w14:paraId="214BDF32" w14:textId="77777777" w:rsidR="00D14E0F" w:rsidRPr="000170CC" w:rsidRDefault="00D14E0F" w:rsidP="00D14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SimSun" w:hAnsi="Angsana New"/>
          <w:sz w:val="30"/>
          <w:szCs w:val="30"/>
          <w:lang w:eastAsia="zh-CN"/>
        </w:rPr>
      </w:pPr>
    </w:p>
    <w:p w14:paraId="76BE43B3" w14:textId="0971F5D3" w:rsidR="00D14E0F" w:rsidRPr="000170CC" w:rsidRDefault="00D14E0F" w:rsidP="008A0807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0170CC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สินทรัพย์ที่ไม่ได้ใช้ในการดำเนินงาน</w:t>
      </w:r>
    </w:p>
    <w:p w14:paraId="7C380F41" w14:textId="77777777" w:rsidR="00D14E0F" w:rsidRPr="000170CC" w:rsidRDefault="00D14E0F" w:rsidP="00D14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DAE19BE" w14:textId="575DF6C6" w:rsidR="00D14E0F" w:rsidRPr="000170CC" w:rsidRDefault="00D14E0F" w:rsidP="00D14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>สินทรัพย์ที่ไม่ได้ใช้ในการดำเนินงานประกอบด้วยที่ดินและอาคารพาณิชย์ที่</w:t>
      </w:r>
      <w:r w:rsidRPr="000170CC">
        <w:rPr>
          <w:rFonts w:ascii="Angsana New" w:hAnsi="Angsana New" w:hint="cs"/>
          <w:sz w:val="30"/>
          <w:szCs w:val="30"/>
          <w:cs/>
        </w:rPr>
        <w:t>กลุ่ม</w:t>
      </w:r>
      <w:r w:rsidRPr="000170CC">
        <w:rPr>
          <w:rFonts w:ascii="Angsana New" w:hAnsi="Angsana New"/>
          <w:sz w:val="30"/>
          <w:szCs w:val="30"/>
          <w:cs/>
        </w:rPr>
        <w:t xml:space="preserve">บริษัทไม่ได้ใช้ดำเนินงานชั่วคราว ณ วันที่ </w:t>
      </w:r>
      <w:r w:rsidRPr="000170CC">
        <w:rPr>
          <w:rFonts w:ascii="Angsana New" w:hAnsi="Angsana New"/>
          <w:sz w:val="30"/>
          <w:szCs w:val="30"/>
        </w:rPr>
        <w:t>31</w:t>
      </w:r>
      <w:r w:rsidRPr="000170CC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0170CC">
        <w:rPr>
          <w:rFonts w:ascii="Angsana New" w:hAnsi="Angsana New"/>
          <w:sz w:val="30"/>
          <w:szCs w:val="30"/>
        </w:rPr>
        <w:t>256</w:t>
      </w:r>
      <w:r w:rsidR="00935F23" w:rsidRPr="000170CC">
        <w:rPr>
          <w:rFonts w:ascii="Angsana New" w:hAnsi="Angsana New"/>
          <w:sz w:val="30"/>
          <w:szCs w:val="30"/>
        </w:rPr>
        <w:t>8</w:t>
      </w:r>
      <w:r w:rsidRPr="000170CC">
        <w:rPr>
          <w:rFonts w:ascii="Angsana New" w:hAnsi="Angsana New"/>
          <w:sz w:val="30"/>
          <w:szCs w:val="30"/>
          <w:cs/>
        </w:rPr>
        <w:t xml:space="preserve"> และ </w:t>
      </w:r>
      <w:r w:rsidRPr="000170CC">
        <w:rPr>
          <w:rFonts w:ascii="Angsana New" w:hAnsi="Angsana New"/>
          <w:sz w:val="30"/>
          <w:szCs w:val="30"/>
        </w:rPr>
        <w:t>256</w:t>
      </w:r>
      <w:r w:rsidR="00935F23" w:rsidRPr="000170CC">
        <w:rPr>
          <w:rFonts w:ascii="Angsana New" w:hAnsi="Angsana New"/>
          <w:sz w:val="30"/>
          <w:szCs w:val="30"/>
        </w:rPr>
        <w:t>7</w:t>
      </w:r>
      <w:r w:rsidRPr="000170CC">
        <w:rPr>
          <w:rFonts w:ascii="Angsana New" w:hAnsi="Angsana New"/>
          <w:sz w:val="30"/>
          <w:szCs w:val="30"/>
          <w:cs/>
        </w:rPr>
        <w:t xml:space="preserve"> มีมูลค่าตามบัญชีรวมประมาณ</w:t>
      </w:r>
      <w:r w:rsidR="00B65FB3">
        <w:rPr>
          <w:rFonts w:ascii="Angsana New" w:hAnsi="Angsana New"/>
          <w:sz w:val="30"/>
          <w:szCs w:val="30"/>
        </w:rPr>
        <w:t xml:space="preserve"> </w:t>
      </w:r>
      <w:r w:rsidR="006B7106" w:rsidRPr="000170CC">
        <w:rPr>
          <w:rFonts w:ascii="Angsana New" w:hAnsi="Angsana New"/>
          <w:sz w:val="30"/>
          <w:szCs w:val="30"/>
        </w:rPr>
        <w:t>1</w:t>
      </w:r>
      <w:r w:rsidR="00935F23" w:rsidRPr="000170CC">
        <w:rPr>
          <w:rFonts w:ascii="Angsana New" w:hAnsi="Angsana New"/>
          <w:sz w:val="30"/>
          <w:szCs w:val="30"/>
        </w:rPr>
        <w:t>2.8</w:t>
      </w:r>
      <w:r w:rsidR="006B7106" w:rsidRPr="000170CC">
        <w:rPr>
          <w:rFonts w:ascii="Angsana New" w:hAnsi="Angsana New"/>
          <w:sz w:val="30"/>
          <w:szCs w:val="30"/>
        </w:rPr>
        <w:t xml:space="preserve"> </w:t>
      </w:r>
      <w:r w:rsidR="006B7106" w:rsidRPr="000170CC">
        <w:rPr>
          <w:rFonts w:ascii="Angsana New" w:hAnsi="Angsana New" w:hint="cs"/>
          <w:sz w:val="30"/>
          <w:szCs w:val="30"/>
          <w:cs/>
        </w:rPr>
        <w:t>ล้านบาท</w:t>
      </w:r>
      <w:r w:rsidR="00B65FB3">
        <w:rPr>
          <w:rFonts w:ascii="Angsana New" w:hAnsi="Angsana New"/>
          <w:sz w:val="30"/>
          <w:szCs w:val="30"/>
        </w:rPr>
        <w:t xml:space="preserve"> </w:t>
      </w:r>
      <w:r w:rsidRPr="000170CC">
        <w:rPr>
          <w:rFonts w:ascii="Angsana New" w:hAnsi="Angsana New"/>
          <w:sz w:val="30"/>
          <w:szCs w:val="30"/>
          <w:cs/>
        </w:rPr>
        <w:t>(ส่วนของเฉพาะ</w:t>
      </w:r>
      <w:r w:rsidRPr="000170CC">
        <w:rPr>
          <w:rFonts w:ascii="Angsana New" w:hAnsi="Angsana New" w:hint="cs"/>
          <w:sz w:val="30"/>
          <w:szCs w:val="30"/>
          <w:cs/>
        </w:rPr>
        <w:t>บริษัท</w:t>
      </w:r>
      <w:r w:rsidRPr="000170CC">
        <w:rPr>
          <w:rFonts w:ascii="Angsana New" w:hAnsi="Angsana New"/>
          <w:sz w:val="30"/>
          <w:szCs w:val="30"/>
          <w:cs/>
        </w:rPr>
        <w:t>มีมูลค่าตามบัญชีประมาณ</w:t>
      </w:r>
      <w:r w:rsidR="00B65FB3">
        <w:rPr>
          <w:rFonts w:ascii="Angsana New" w:hAnsi="Angsana New"/>
          <w:sz w:val="30"/>
          <w:szCs w:val="30"/>
        </w:rPr>
        <w:t xml:space="preserve"> </w:t>
      </w:r>
      <w:r w:rsidR="00935F23" w:rsidRPr="000170CC">
        <w:rPr>
          <w:rFonts w:ascii="Angsana New" w:hAnsi="Angsana New"/>
          <w:sz w:val="30"/>
          <w:szCs w:val="30"/>
        </w:rPr>
        <w:t>4.2</w:t>
      </w:r>
      <w:r w:rsidRPr="000170CC">
        <w:rPr>
          <w:rFonts w:ascii="Angsana New" w:hAnsi="Angsana New"/>
          <w:sz w:val="30"/>
          <w:szCs w:val="30"/>
          <w:cs/>
        </w:rPr>
        <w:t xml:space="preserve"> ล้านบาท) ทั้งนี้ราคาประเมินสินทรัพย์ล่าสุด</w:t>
      </w:r>
      <w:r w:rsidRPr="00B65FB3">
        <w:rPr>
          <w:rFonts w:ascii="Angsana New" w:hAnsi="Angsana New"/>
          <w:sz w:val="30"/>
          <w:szCs w:val="30"/>
          <w:cs/>
        </w:rPr>
        <w:t>ที่ประเมินโดยผู้ประเมินราคาอิสระซึ่งได้แก่ บริษัท เดอะแวลูเอชั่น แอนด์ คอนซัลแทนท์ส จำกัด โดยวิธีเปรียบเทียบราคาตลาด</w:t>
      </w:r>
      <w:r w:rsidRPr="00B65FB3">
        <w:rPr>
          <w:rFonts w:ascii="Angsana New" w:hAnsi="Angsana New" w:hint="cs"/>
          <w:sz w:val="30"/>
          <w:szCs w:val="30"/>
          <w:cs/>
        </w:rPr>
        <w:t>และวิธีคิดจากต้นทุน</w:t>
      </w:r>
      <w:r w:rsidRPr="00B65FB3">
        <w:rPr>
          <w:rFonts w:ascii="Angsana New" w:hAnsi="Angsana New"/>
          <w:sz w:val="30"/>
          <w:szCs w:val="30"/>
          <w:cs/>
        </w:rPr>
        <w:t xml:space="preserve"> (</w:t>
      </w:r>
      <w:r w:rsidRPr="00B65FB3">
        <w:rPr>
          <w:rFonts w:ascii="Angsana New" w:hAnsi="Angsana New"/>
          <w:sz w:val="30"/>
          <w:szCs w:val="30"/>
        </w:rPr>
        <w:t>Market Approach</w:t>
      </w:r>
      <w:r w:rsidRPr="00B65FB3">
        <w:rPr>
          <w:rFonts w:ascii="Angsana New" w:hAnsi="Angsana New" w:hint="cs"/>
          <w:sz w:val="30"/>
          <w:szCs w:val="30"/>
          <w:cs/>
        </w:rPr>
        <w:t xml:space="preserve"> </w:t>
      </w:r>
      <w:r w:rsidRPr="00B65FB3">
        <w:rPr>
          <w:rFonts w:ascii="Angsana New" w:hAnsi="Angsana New"/>
          <w:sz w:val="30"/>
          <w:szCs w:val="30"/>
        </w:rPr>
        <w:t>and</w:t>
      </w:r>
      <w:r w:rsidRPr="00B65FB3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B65FB3">
        <w:rPr>
          <w:rFonts w:ascii="Angsana New" w:hAnsi="Angsana New"/>
          <w:sz w:val="30"/>
          <w:szCs w:val="30"/>
        </w:rPr>
        <w:t>Cost</w:t>
      </w:r>
      <w:r w:rsidRPr="00B65FB3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B65FB3">
        <w:rPr>
          <w:rFonts w:ascii="Angsana New" w:hAnsi="Angsana New"/>
          <w:sz w:val="30"/>
          <w:szCs w:val="30"/>
        </w:rPr>
        <w:t>Appro</w:t>
      </w:r>
      <w:r w:rsidR="002E1176" w:rsidRPr="00B65FB3">
        <w:rPr>
          <w:rFonts w:ascii="Angsana New" w:hAnsi="Angsana New"/>
          <w:sz w:val="30"/>
          <w:szCs w:val="30"/>
        </w:rPr>
        <w:t>a</w:t>
      </w:r>
      <w:r w:rsidRPr="00B65FB3">
        <w:rPr>
          <w:rFonts w:ascii="Angsana New" w:hAnsi="Angsana New"/>
          <w:sz w:val="30"/>
          <w:szCs w:val="30"/>
        </w:rPr>
        <w:t>ch)</w:t>
      </w:r>
      <w:r w:rsidRPr="00B65FB3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B65FB3">
        <w:rPr>
          <w:rFonts w:ascii="Angsana New" w:hAnsi="Angsana New"/>
          <w:sz w:val="30"/>
          <w:szCs w:val="30"/>
          <w:cs/>
        </w:rPr>
        <w:t>ตามรายงานในเดือ</w:t>
      </w:r>
      <w:r w:rsidRPr="00B65FB3">
        <w:rPr>
          <w:rFonts w:ascii="Angsana New" w:hAnsi="Angsana New" w:hint="cs"/>
          <w:sz w:val="30"/>
          <w:szCs w:val="30"/>
          <w:cs/>
        </w:rPr>
        <w:t>น</w:t>
      </w:r>
      <w:r w:rsidR="00B65FB3" w:rsidRPr="00B65FB3">
        <w:rPr>
          <w:rFonts w:ascii="Angsana New" w:hAnsi="Angsana New" w:hint="cs"/>
          <w:sz w:val="30"/>
          <w:szCs w:val="30"/>
          <w:cs/>
        </w:rPr>
        <w:t>พฤศจิกายน</w:t>
      </w:r>
      <w:r w:rsidRPr="00B65FB3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B65FB3">
        <w:rPr>
          <w:rFonts w:ascii="Angsana New" w:hAnsi="Angsana New" w:hint="cs"/>
          <w:sz w:val="30"/>
          <w:szCs w:val="30"/>
        </w:rPr>
        <w:t>256</w:t>
      </w:r>
      <w:r w:rsidR="00B65FB3" w:rsidRPr="00B65FB3">
        <w:rPr>
          <w:rFonts w:ascii="Angsana New" w:hAnsi="Angsana New"/>
          <w:sz w:val="30"/>
          <w:szCs w:val="30"/>
        </w:rPr>
        <w:t>7</w:t>
      </w:r>
      <w:r w:rsidR="00B65FB3" w:rsidRPr="00B65FB3">
        <w:rPr>
          <w:rFonts w:ascii="Angsana New" w:hAnsi="Angsana New" w:hint="cs"/>
          <w:sz w:val="30"/>
          <w:szCs w:val="30"/>
          <w:cs/>
        </w:rPr>
        <w:t xml:space="preserve"> และเดือนมกราคม </w:t>
      </w:r>
      <w:r w:rsidR="00B65FB3" w:rsidRPr="00B65FB3">
        <w:rPr>
          <w:rFonts w:ascii="Angsana New" w:hAnsi="Angsana New"/>
          <w:sz w:val="30"/>
          <w:szCs w:val="30"/>
        </w:rPr>
        <w:t>2568</w:t>
      </w:r>
      <w:r w:rsidRPr="00B65FB3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B65FB3">
        <w:rPr>
          <w:rFonts w:ascii="Angsana New" w:hAnsi="Angsana New"/>
          <w:sz w:val="30"/>
          <w:szCs w:val="30"/>
          <w:cs/>
        </w:rPr>
        <w:t>มีมูลค่ารวมประมาณ</w:t>
      </w:r>
      <w:r w:rsidRPr="00B65FB3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6B7106" w:rsidRPr="00B65FB3">
        <w:rPr>
          <w:rFonts w:ascii="Angsana New" w:hAnsi="Angsana New"/>
          <w:sz w:val="30"/>
          <w:szCs w:val="30"/>
        </w:rPr>
        <w:t>6</w:t>
      </w:r>
      <w:r w:rsidR="00B65FB3" w:rsidRPr="00B65FB3">
        <w:rPr>
          <w:rFonts w:ascii="Angsana New" w:hAnsi="Angsana New"/>
          <w:sz w:val="30"/>
          <w:szCs w:val="30"/>
        </w:rPr>
        <w:t>6</w:t>
      </w:r>
      <w:r w:rsidR="006B7106" w:rsidRPr="00B65FB3">
        <w:rPr>
          <w:rFonts w:ascii="Angsana New" w:hAnsi="Angsana New"/>
          <w:sz w:val="30"/>
          <w:szCs w:val="30"/>
        </w:rPr>
        <w:t>.6</w:t>
      </w:r>
      <w:r w:rsidRPr="00B65FB3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B65FB3">
        <w:rPr>
          <w:rFonts w:ascii="Angsana New" w:hAnsi="Angsana New"/>
          <w:sz w:val="30"/>
          <w:szCs w:val="30"/>
          <w:cs/>
        </w:rPr>
        <w:t>ล้านบาท</w:t>
      </w:r>
      <w:r w:rsidRPr="00B65FB3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B65FB3">
        <w:rPr>
          <w:rFonts w:ascii="Angsana New" w:hAnsi="Angsana New"/>
          <w:sz w:val="30"/>
          <w:szCs w:val="30"/>
          <w:cs/>
        </w:rPr>
        <w:t>(ส่วนของเฉพาะ</w:t>
      </w:r>
      <w:r w:rsidRPr="00B65FB3">
        <w:rPr>
          <w:rFonts w:ascii="Angsana New" w:hAnsi="Angsana New" w:hint="cs"/>
          <w:sz w:val="30"/>
          <w:szCs w:val="30"/>
          <w:cs/>
        </w:rPr>
        <w:t>บริษัท</w:t>
      </w:r>
      <w:r w:rsidRPr="00B65FB3">
        <w:rPr>
          <w:rFonts w:ascii="Angsana New" w:hAnsi="Angsana New"/>
          <w:sz w:val="30"/>
          <w:szCs w:val="30"/>
          <w:cs/>
        </w:rPr>
        <w:t xml:space="preserve">มีมูลค่าประมาณ </w:t>
      </w:r>
      <w:r w:rsidR="00E12C88" w:rsidRPr="00B65FB3">
        <w:rPr>
          <w:rFonts w:ascii="Angsana New" w:hAnsi="Angsana New"/>
          <w:sz w:val="30"/>
          <w:szCs w:val="30"/>
        </w:rPr>
        <w:t>15.8</w:t>
      </w:r>
      <w:r w:rsidRPr="00B65FB3">
        <w:rPr>
          <w:rFonts w:ascii="Angsana New" w:hAnsi="Angsana New"/>
          <w:sz w:val="30"/>
          <w:szCs w:val="30"/>
          <w:cs/>
        </w:rPr>
        <w:t xml:space="preserve"> ล้านบาท)</w:t>
      </w:r>
    </w:p>
    <w:p w14:paraId="621B33D1" w14:textId="77777777" w:rsidR="00B95566" w:rsidRPr="000170CC" w:rsidRDefault="00B95566" w:rsidP="00D14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F39FC49" w14:textId="77777777" w:rsidR="00B95566" w:rsidRPr="000170CC" w:rsidRDefault="00B95566" w:rsidP="00D14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  <w:sectPr w:rsidR="00B95566" w:rsidRPr="000170CC" w:rsidSect="001120E4">
          <w:headerReference w:type="first" r:id="rId13"/>
          <w:pgSz w:w="11909" w:h="16834" w:code="9"/>
          <w:pgMar w:top="1440" w:right="1109" w:bottom="709" w:left="1440" w:header="994" w:footer="497" w:gutter="0"/>
          <w:cols w:space="720"/>
          <w:titlePg/>
          <w:docGrid w:linePitch="245"/>
        </w:sectPr>
      </w:pPr>
    </w:p>
    <w:p w14:paraId="046D9EBA" w14:textId="77777777" w:rsidR="00B95566" w:rsidRPr="000170CC" w:rsidRDefault="00B95566" w:rsidP="00B9556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0170CC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lastRenderedPageBreak/>
        <w:t xml:space="preserve">ที่ดิน อาคารและอุปกรณ์ </w:t>
      </w:r>
      <w:r w:rsidRPr="000170CC">
        <w:rPr>
          <w:rFonts w:ascii="Angsana New" w:eastAsia="SimSun" w:hAnsi="Angsana New"/>
          <w:b/>
          <w:bCs/>
          <w:sz w:val="30"/>
          <w:szCs w:val="30"/>
          <w:lang w:eastAsia="zh-CN"/>
        </w:rPr>
        <w:t>-</w:t>
      </w:r>
      <w:r w:rsidRPr="000170CC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 xml:space="preserve"> สุทธิ</w:t>
      </w:r>
    </w:p>
    <w:p w14:paraId="7C6EE543" w14:textId="77777777" w:rsidR="00B95566" w:rsidRPr="000170CC" w:rsidRDefault="00B95566" w:rsidP="00B9556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28"/>
          <w:szCs w:val="28"/>
          <w:lang w:eastAsia="zh-CN"/>
        </w:rPr>
      </w:pPr>
    </w:p>
    <w:tbl>
      <w:tblPr>
        <w:tblW w:w="14317" w:type="dxa"/>
        <w:tblLayout w:type="fixed"/>
        <w:tblLook w:val="04A0" w:firstRow="1" w:lastRow="0" w:firstColumn="1" w:lastColumn="0" w:noHBand="0" w:noVBand="1"/>
      </w:tblPr>
      <w:tblGrid>
        <w:gridCol w:w="4309"/>
        <w:gridCol w:w="1423"/>
        <w:gridCol w:w="236"/>
        <w:gridCol w:w="1423"/>
        <w:gridCol w:w="236"/>
        <w:gridCol w:w="1423"/>
        <w:gridCol w:w="236"/>
        <w:gridCol w:w="1643"/>
        <w:gridCol w:w="236"/>
        <w:gridCol w:w="1423"/>
        <w:gridCol w:w="236"/>
        <w:gridCol w:w="1493"/>
      </w:tblGrid>
      <w:tr w:rsidR="00B05745" w:rsidRPr="000170CC" w14:paraId="2EA86B2D" w14:textId="77777777" w:rsidTr="003A6B07">
        <w:tc>
          <w:tcPr>
            <w:tcW w:w="4309" w:type="dxa"/>
          </w:tcPr>
          <w:p w14:paraId="42D7C6EB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008" w:type="dxa"/>
            <w:gridSpan w:val="11"/>
          </w:tcPr>
          <w:p w14:paraId="4C95ECC0" w14:textId="27E347C6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 w:rsidRPr="000170CC">
              <w:rPr>
                <w:rFonts w:ascii="Angsana New" w:hAnsi="Angsana New"/>
                <w:color w:val="000000"/>
                <w:szCs w:val="30"/>
                <w:cs/>
              </w:rPr>
              <w:t>งบการเงินรวม</w:t>
            </w:r>
            <w:r w:rsidRPr="000170CC">
              <w:rPr>
                <w:rFonts w:ascii="Angsana New" w:hAnsi="Angsana New"/>
                <w:color w:val="000000"/>
                <w:szCs w:val="30"/>
              </w:rPr>
              <w:t xml:space="preserve"> </w:t>
            </w:r>
            <w:r w:rsidRPr="000170CC">
              <w:rPr>
                <w:rFonts w:ascii="Angsana New" w:hAnsi="Angsana New" w:hint="cs"/>
                <w:color w:val="000000"/>
                <w:szCs w:val="30"/>
                <w:cs/>
              </w:rPr>
              <w:t>(พันบาท)</w:t>
            </w:r>
          </w:p>
        </w:tc>
      </w:tr>
      <w:tr w:rsidR="00B05745" w:rsidRPr="000170CC" w14:paraId="28CAE618" w14:textId="77777777" w:rsidTr="003A6B07">
        <w:tc>
          <w:tcPr>
            <w:tcW w:w="4309" w:type="dxa"/>
          </w:tcPr>
          <w:p w14:paraId="2B502FDD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3E48F638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01AA062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68878180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1800AA8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18258BE0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อาคารและส่วน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373D6BB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3" w:type="dxa"/>
            <w:tcBorders>
              <w:top w:val="single" w:sz="4" w:space="0" w:color="auto"/>
            </w:tcBorders>
          </w:tcPr>
          <w:p w14:paraId="3E01B347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pacing w:val="-2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24781A2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6C4511B2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0C4BE72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3" w:type="dxa"/>
            <w:tcBorders>
              <w:top w:val="single" w:sz="4" w:space="0" w:color="auto"/>
            </w:tcBorders>
          </w:tcPr>
          <w:p w14:paraId="4560AC9D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B05745" w:rsidRPr="000170CC" w14:paraId="37DE7A3D" w14:textId="77777777" w:rsidTr="003A6B07">
        <w:tc>
          <w:tcPr>
            <w:tcW w:w="4309" w:type="dxa"/>
          </w:tcPr>
          <w:p w14:paraId="0AE9DF25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</w:tcPr>
          <w:p w14:paraId="4922394D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40FD14EA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</w:tcPr>
          <w:p w14:paraId="48183BF6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pacing w:val="-2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pacing w:val="-2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64C115DF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</w:tcPr>
          <w:p w14:paraId="5E70ED1E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pacing w:val="-2"/>
                <w:sz w:val="30"/>
                <w:szCs w:val="30"/>
                <w:cs/>
              </w:rPr>
              <w:t>ปรับปรุงอาคาร</w:t>
            </w:r>
          </w:p>
        </w:tc>
        <w:tc>
          <w:tcPr>
            <w:tcW w:w="236" w:type="dxa"/>
          </w:tcPr>
          <w:p w14:paraId="2D458153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3" w:type="dxa"/>
          </w:tcPr>
          <w:p w14:paraId="5E7F166E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pacing w:val="-2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pacing w:val="-2"/>
                <w:sz w:val="30"/>
                <w:szCs w:val="30"/>
                <w:cs/>
              </w:rPr>
              <w:t>ติดตั้งและอุปกรณ์</w:t>
            </w:r>
          </w:p>
        </w:tc>
        <w:tc>
          <w:tcPr>
            <w:tcW w:w="236" w:type="dxa"/>
          </w:tcPr>
          <w:p w14:paraId="4C8C6C87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</w:tcPr>
          <w:p w14:paraId="422C4678" w14:textId="77777777" w:rsidR="00B05745" w:rsidRPr="000170CC" w:rsidRDefault="00B05745" w:rsidP="0086535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9831C0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3" w:type="dxa"/>
          </w:tcPr>
          <w:p w14:paraId="1EF854EB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B05745" w:rsidRPr="000170CC" w14:paraId="6AC2C029" w14:textId="77777777" w:rsidTr="003A6B07">
        <w:tc>
          <w:tcPr>
            <w:tcW w:w="4309" w:type="dxa"/>
          </w:tcPr>
          <w:p w14:paraId="6D0438D8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5605A9A2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36" w:type="dxa"/>
          </w:tcPr>
          <w:p w14:paraId="32498CBC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4AA8DCD1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pacing w:val="-2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อาคาร</w:t>
            </w:r>
          </w:p>
        </w:tc>
        <w:tc>
          <w:tcPr>
            <w:tcW w:w="236" w:type="dxa"/>
          </w:tcPr>
          <w:p w14:paraId="4B2C1392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74F7931D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บนที่ดินเช่า</w:t>
            </w:r>
          </w:p>
        </w:tc>
        <w:tc>
          <w:tcPr>
            <w:tcW w:w="236" w:type="dxa"/>
          </w:tcPr>
          <w:p w14:paraId="58D3BFE3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4E754726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pacing w:val="-2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pacing w:val="-2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36" w:type="dxa"/>
          </w:tcPr>
          <w:p w14:paraId="043754ED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59C1AC96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</w:tcPr>
          <w:p w14:paraId="7606E1F0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</w:tcPr>
          <w:p w14:paraId="303134C9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  <w:t>รวม</w:t>
            </w:r>
          </w:p>
        </w:tc>
      </w:tr>
      <w:tr w:rsidR="00B05745" w:rsidRPr="000170CC" w14:paraId="124DEC8D" w14:textId="77777777" w:rsidTr="003A6B07">
        <w:tc>
          <w:tcPr>
            <w:tcW w:w="4309" w:type="dxa"/>
          </w:tcPr>
          <w:p w14:paraId="4C52C720" w14:textId="77777777" w:rsidR="00B05745" w:rsidRPr="000170CC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1EADF57D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12AF6E3E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6F24EBFB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767DE382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568DDEA6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1BA359DA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3" w:type="dxa"/>
            <w:tcBorders>
              <w:top w:val="single" w:sz="4" w:space="0" w:color="auto"/>
            </w:tcBorders>
          </w:tcPr>
          <w:p w14:paraId="64BAC7FA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6C969C1B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68EFB34A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4EBE04E9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3" w:type="dxa"/>
            <w:tcBorders>
              <w:top w:val="single" w:sz="4" w:space="0" w:color="auto"/>
            </w:tcBorders>
          </w:tcPr>
          <w:p w14:paraId="675DBDF9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E2446D" w:rsidRPr="000170CC" w14:paraId="30E3F8A5" w14:textId="77777777" w:rsidTr="00F47CBF">
        <w:tc>
          <w:tcPr>
            <w:tcW w:w="4309" w:type="dxa"/>
            <w:vAlign w:val="bottom"/>
          </w:tcPr>
          <w:p w14:paraId="527890B3" w14:textId="3E52A638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13ADC" w:rsidRPr="000170C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413ADC" w:rsidRPr="000170CC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170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23" w:type="dxa"/>
          </w:tcPr>
          <w:p w14:paraId="7653F4B2" w14:textId="3D142DAA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12,617</w:t>
            </w:r>
          </w:p>
        </w:tc>
        <w:tc>
          <w:tcPr>
            <w:tcW w:w="236" w:type="dxa"/>
          </w:tcPr>
          <w:p w14:paraId="0DDF506C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4B1CE72C" w14:textId="15865A5A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24,221</w:t>
            </w:r>
          </w:p>
        </w:tc>
        <w:tc>
          <w:tcPr>
            <w:tcW w:w="236" w:type="dxa"/>
          </w:tcPr>
          <w:p w14:paraId="2EDD55B5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7C2DC89B" w14:textId="15015403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311,487</w:t>
            </w:r>
          </w:p>
        </w:tc>
        <w:tc>
          <w:tcPr>
            <w:tcW w:w="236" w:type="dxa"/>
          </w:tcPr>
          <w:p w14:paraId="0375E9EF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3" w:type="dxa"/>
            <w:vAlign w:val="bottom"/>
          </w:tcPr>
          <w:p w14:paraId="5D9C209B" w14:textId="078DEEFF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166,526</w:t>
            </w:r>
          </w:p>
        </w:tc>
        <w:tc>
          <w:tcPr>
            <w:tcW w:w="236" w:type="dxa"/>
          </w:tcPr>
          <w:p w14:paraId="499BCFA5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7979D803" w14:textId="577A274A" w:rsidR="00E2446D" w:rsidRPr="000170CC" w:rsidRDefault="00E2446D" w:rsidP="00CA6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9"/>
              </w:tabs>
              <w:spacing w:line="260" w:lineRule="atLeast"/>
              <w:ind w:right="1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90,297</w:t>
            </w:r>
          </w:p>
        </w:tc>
        <w:tc>
          <w:tcPr>
            <w:tcW w:w="236" w:type="dxa"/>
          </w:tcPr>
          <w:p w14:paraId="5260DA95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3" w:type="dxa"/>
            <w:vAlign w:val="bottom"/>
          </w:tcPr>
          <w:p w14:paraId="3D3B8ED9" w14:textId="77175AE9" w:rsidR="00E2446D" w:rsidRPr="000170CC" w:rsidRDefault="00E2446D" w:rsidP="00CA6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605,148</w:t>
            </w:r>
          </w:p>
        </w:tc>
      </w:tr>
      <w:tr w:rsidR="00413ADC" w:rsidRPr="000170CC" w14:paraId="602D0412" w14:textId="77777777" w:rsidTr="003A6B07">
        <w:tc>
          <w:tcPr>
            <w:tcW w:w="4309" w:type="dxa"/>
            <w:vAlign w:val="bottom"/>
          </w:tcPr>
          <w:p w14:paraId="34C6954E" w14:textId="7C38CCAA" w:rsidR="00413ADC" w:rsidRPr="000170CC" w:rsidRDefault="00413ADC" w:rsidP="00413AD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bookmarkStart w:id="5" w:name="_Hlk153888163"/>
            <w:r w:rsidRPr="000170C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23" w:type="dxa"/>
          </w:tcPr>
          <w:p w14:paraId="415A9020" w14:textId="56BDCDEA" w:rsidR="00413ADC" w:rsidRPr="000170CC" w:rsidRDefault="00413ADC" w:rsidP="0041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A57FDB5" w14:textId="77777777" w:rsidR="00413ADC" w:rsidRPr="000170CC" w:rsidRDefault="00413ADC" w:rsidP="00413AD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2CACD9AE" w14:textId="458DFA91" w:rsidR="00413ADC" w:rsidRPr="000170CC" w:rsidRDefault="00413ADC" w:rsidP="0041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E27A247" w14:textId="77777777" w:rsidR="00413ADC" w:rsidRPr="000170CC" w:rsidRDefault="00413ADC" w:rsidP="00413AD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5189753A" w14:textId="0BC5125D" w:rsidR="00413ADC" w:rsidRPr="000170CC" w:rsidRDefault="00413ADC" w:rsidP="0041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195</w:t>
            </w:r>
          </w:p>
        </w:tc>
        <w:tc>
          <w:tcPr>
            <w:tcW w:w="236" w:type="dxa"/>
          </w:tcPr>
          <w:p w14:paraId="21632097" w14:textId="77777777" w:rsidR="00413ADC" w:rsidRPr="000170CC" w:rsidRDefault="00413ADC" w:rsidP="00413AD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3" w:type="dxa"/>
            <w:vAlign w:val="bottom"/>
          </w:tcPr>
          <w:p w14:paraId="72E6179F" w14:textId="11713B39" w:rsidR="00413ADC" w:rsidRPr="000170CC" w:rsidRDefault="00413ADC" w:rsidP="0041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882</w:t>
            </w:r>
          </w:p>
        </w:tc>
        <w:tc>
          <w:tcPr>
            <w:tcW w:w="236" w:type="dxa"/>
          </w:tcPr>
          <w:p w14:paraId="002515A4" w14:textId="77777777" w:rsidR="00413ADC" w:rsidRPr="000170CC" w:rsidRDefault="00413ADC" w:rsidP="00413AD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29BBF731" w14:textId="489B0751" w:rsidR="00413ADC" w:rsidRPr="000170CC" w:rsidRDefault="00413ADC" w:rsidP="0041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 xml:space="preserve">  -</w:t>
            </w:r>
          </w:p>
        </w:tc>
        <w:tc>
          <w:tcPr>
            <w:tcW w:w="236" w:type="dxa"/>
          </w:tcPr>
          <w:p w14:paraId="2B06D8A3" w14:textId="77777777" w:rsidR="00413ADC" w:rsidRPr="000170CC" w:rsidRDefault="00413ADC" w:rsidP="00413AD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3" w:type="dxa"/>
            <w:vAlign w:val="bottom"/>
          </w:tcPr>
          <w:p w14:paraId="1593BFAD" w14:textId="0B268487" w:rsidR="00413ADC" w:rsidRPr="000170CC" w:rsidRDefault="00413ADC" w:rsidP="00CA6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1,077</w:t>
            </w:r>
          </w:p>
        </w:tc>
      </w:tr>
      <w:bookmarkEnd w:id="5"/>
      <w:tr w:rsidR="00E2446D" w:rsidRPr="000170CC" w14:paraId="1A4F705C" w14:textId="77777777" w:rsidTr="003A6B07">
        <w:tc>
          <w:tcPr>
            <w:tcW w:w="4309" w:type="dxa"/>
            <w:vAlign w:val="bottom"/>
          </w:tcPr>
          <w:p w14:paraId="3A021788" w14:textId="05312499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23" w:type="dxa"/>
          </w:tcPr>
          <w:p w14:paraId="7D4D92F2" w14:textId="76E4DF91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40B4640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5F92D44C" w14:textId="52A9E7E1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EE759A7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2C6720AE" w14:textId="1698D384" w:rsidR="00E2446D" w:rsidRPr="000170CC" w:rsidRDefault="00E2446D" w:rsidP="00CA6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(59,749)</w:t>
            </w:r>
          </w:p>
        </w:tc>
        <w:tc>
          <w:tcPr>
            <w:tcW w:w="236" w:type="dxa"/>
          </w:tcPr>
          <w:p w14:paraId="0B5D71DB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3" w:type="dxa"/>
            <w:vAlign w:val="bottom"/>
          </w:tcPr>
          <w:p w14:paraId="1AE58C58" w14:textId="479A4001" w:rsidR="00E2446D" w:rsidRPr="000170CC" w:rsidRDefault="00E2446D" w:rsidP="00CA6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(13,098)</w:t>
            </w:r>
          </w:p>
        </w:tc>
        <w:tc>
          <w:tcPr>
            <w:tcW w:w="236" w:type="dxa"/>
          </w:tcPr>
          <w:p w14:paraId="7345BEC4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55B46B40" w14:textId="342A3395" w:rsidR="00E2446D" w:rsidRPr="000170CC" w:rsidRDefault="00E2446D" w:rsidP="00CA6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 xml:space="preserve">         (16,683)</w:t>
            </w:r>
          </w:p>
        </w:tc>
        <w:tc>
          <w:tcPr>
            <w:tcW w:w="236" w:type="dxa"/>
          </w:tcPr>
          <w:p w14:paraId="05834E72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3" w:type="dxa"/>
            <w:vAlign w:val="bottom"/>
          </w:tcPr>
          <w:p w14:paraId="56B5DF96" w14:textId="6E139A10" w:rsidR="00E2446D" w:rsidRPr="000170CC" w:rsidRDefault="00E2446D" w:rsidP="00CA6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(89,530)</w:t>
            </w:r>
          </w:p>
        </w:tc>
      </w:tr>
      <w:tr w:rsidR="00E2446D" w:rsidRPr="000170CC" w14:paraId="6C079A28" w14:textId="77777777" w:rsidTr="003A6B07">
        <w:tc>
          <w:tcPr>
            <w:tcW w:w="4309" w:type="dxa"/>
            <w:vAlign w:val="bottom"/>
          </w:tcPr>
          <w:p w14:paraId="3ACDAD07" w14:textId="06D90FCD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423" w:type="dxa"/>
          </w:tcPr>
          <w:p w14:paraId="7F73C7EC" w14:textId="402D415C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7C99588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2B7A525B" w14:textId="33026172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EB63FA2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00B3E3C6" w14:textId="110BAC65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(221)</w:t>
            </w:r>
          </w:p>
        </w:tc>
        <w:tc>
          <w:tcPr>
            <w:tcW w:w="236" w:type="dxa"/>
            <w:vAlign w:val="bottom"/>
          </w:tcPr>
          <w:p w14:paraId="1035E612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3" w:type="dxa"/>
            <w:vAlign w:val="bottom"/>
          </w:tcPr>
          <w:p w14:paraId="7EC7EA6C" w14:textId="6CEE6CB3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(213)</w:t>
            </w:r>
          </w:p>
        </w:tc>
        <w:tc>
          <w:tcPr>
            <w:tcW w:w="236" w:type="dxa"/>
            <w:vAlign w:val="bottom"/>
          </w:tcPr>
          <w:p w14:paraId="56792B2E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017A6233" w14:textId="0255619E" w:rsidR="00E2446D" w:rsidRPr="000170CC" w:rsidRDefault="00E2446D" w:rsidP="00CA6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 xml:space="preserve">              (112)</w:t>
            </w:r>
          </w:p>
        </w:tc>
        <w:tc>
          <w:tcPr>
            <w:tcW w:w="236" w:type="dxa"/>
          </w:tcPr>
          <w:p w14:paraId="4F15F3E0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3" w:type="dxa"/>
            <w:vAlign w:val="bottom"/>
          </w:tcPr>
          <w:p w14:paraId="5DAA5EE7" w14:textId="6247AFC1" w:rsidR="00E2446D" w:rsidRPr="000170CC" w:rsidRDefault="00E2446D" w:rsidP="00CA6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(546)</w:t>
            </w:r>
          </w:p>
        </w:tc>
      </w:tr>
      <w:tr w:rsidR="00E2446D" w:rsidRPr="000170CC" w14:paraId="295632B6" w14:textId="77777777" w:rsidTr="003A6B07">
        <w:tc>
          <w:tcPr>
            <w:tcW w:w="4309" w:type="dxa"/>
            <w:vAlign w:val="bottom"/>
          </w:tcPr>
          <w:p w14:paraId="7AB1F35A" w14:textId="1F910CB5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2567 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0170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17D1C998" w14:textId="46FC31F4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12,617</w:t>
            </w:r>
          </w:p>
        </w:tc>
        <w:tc>
          <w:tcPr>
            <w:tcW w:w="236" w:type="dxa"/>
          </w:tcPr>
          <w:p w14:paraId="662F9678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14:paraId="4AAC7A05" w14:textId="4E48CC7B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24,221</w:t>
            </w:r>
          </w:p>
        </w:tc>
        <w:tc>
          <w:tcPr>
            <w:tcW w:w="236" w:type="dxa"/>
          </w:tcPr>
          <w:p w14:paraId="55D1F864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14:paraId="733307B7" w14:textId="07987053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251,712</w:t>
            </w:r>
          </w:p>
        </w:tc>
        <w:tc>
          <w:tcPr>
            <w:tcW w:w="236" w:type="dxa"/>
          </w:tcPr>
          <w:p w14:paraId="07BBED32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3" w:type="dxa"/>
            <w:tcBorders>
              <w:top w:val="single" w:sz="4" w:space="0" w:color="auto"/>
            </w:tcBorders>
            <w:vAlign w:val="bottom"/>
          </w:tcPr>
          <w:p w14:paraId="4F87586D" w14:textId="4048B41E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154,097</w:t>
            </w:r>
          </w:p>
        </w:tc>
        <w:tc>
          <w:tcPr>
            <w:tcW w:w="236" w:type="dxa"/>
          </w:tcPr>
          <w:p w14:paraId="16582F75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14:paraId="50215785" w14:textId="745A3D85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73,502</w:t>
            </w:r>
          </w:p>
        </w:tc>
        <w:tc>
          <w:tcPr>
            <w:tcW w:w="236" w:type="dxa"/>
          </w:tcPr>
          <w:p w14:paraId="2A27761D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3" w:type="dxa"/>
            <w:tcBorders>
              <w:top w:val="single" w:sz="4" w:space="0" w:color="auto"/>
            </w:tcBorders>
            <w:vAlign w:val="bottom"/>
          </w:tcPr>
          <w:p w14:paraId="4ACCAEAE" w14:textId="55FD9EAF" w:rsidR="00E2446D" w:rsidRPr="000170CC" w:rsidRDefault="00E2446D" w:rsidP="00CA6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516,149</w:t>
            </w:r>
          </w:p>
        </w:tc>
      </w:tr>
      <w:tr w:rsidR="00D050BB" w:rsidRPr="000170CC" w14:paraId="294A47EA" w14:textId="77777777" w:rsidTr="003A6B07">
        <w:tc>
          <w:tcPr>
            <w:tcW w:w="4309" w:type="dxa"/>
            <w:vAlign w:val="bottom"/>
          </w:tcPr>
          <w:p w14:paraId="6AE4405D" w14:textId="77777777" w:rsidR="00D050BB" w:rsidRPr="000170CC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23" w:type="dxa"/>
          </w:tcPr>
          <w:p w14:paraId="51861E3B" w14:textId="77777777" w:rsidR="00D050BB" w:rsidRPr="000170CC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1428D62" w14:textId="77777777" w:rsidR="00D050BB" w:rsidRPr="000170CC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1136BB2D" w14:textId="77777777" w:rsidR="00D050BB" w:rsidRPr="000170CC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BB76744" w14:textId="77777777" w:rsidR="00D050BB" w:rsidRPr="000170CC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46018534" w14:textId="2EF507CB" w:rsidR="00D050BB" w:rsidRPr="000170CC" w:rsidRDefault="00CE7E40" w:rsidP="00D0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695</w:t>
            </w:r>
          </w:p>
        </w:tc>
        <w:tc>
          <w:tcPr>
            <w:tcW w:w="236" w:type="dxa"/>
          </w:tcPr>
          <w:p w14:paraId="435FEC24" w14:textId="77777777" w:rsidR="00D050BB" w:rsidRPr="000170CC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3" w:type="dxa"/>
            <w:vAlign w:val="bottom"/>
          </w:tcPr>
          <w:p w14:paraId="51F2E929" w14:textId="44D727F4" w:rsidR="00D050BB" w:rsidRPr="000170CC" w:rsidRDefault="00CE7E40" w:rsidP="00D0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896</w:t>
            </w:r>
          </w:p>
        </w:tc>
        <w:tc>
          <w:tcPr>
            <w:tcW w:w="236" w:type="dxa"/>
          </w:tcPr>
          <w:p w14:paraId="6EE799B1" w14:textId="77777777" w:rsidR="00D050BB" w:rsidRPr="000170CC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4600064C" w14:textId="68650279" w:rsidR="00D050BB" w:rsidRPr="000170CC" w:rsidRDefault="00CE7E40" w:rsidP="00CE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9,164</w:t>
            </w:r>
          </w:p>
        </w:tc>
        <w:tc>
          <w:tcPr>
            <w:tcW w:w="236" w:type="dxa"/>
          </w:tcPr>
          <w:p w14:paraId="09FE7A23" w14:textId="77777777" w:rsidR="00D050BB" w:rsidRPr="000170CC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3" w:type="dxa"/>
            <w:vAlign w:val="bottom"/>
          </w:tcPr>
          <w:p w14:paraId="464D9497" w14:textId="622FB782" w:rsidR="00D050BB" w:rsidRPr="000170CC" w:rsidRDefault="00CE7E40" w:rsidP="00CA6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10,755</w:t>
            </w:r>
          </w:p>
        </w:tc>
      </w:tr>
      <w:tr w:rsidR="00D050BB" w:rsidRPr="000170CC" w14:paraId="15C1F9F6" w14:textId="77777777" w:rsidTr="003A6B07">
        <w:tc>
          <w:tcPr>
            <w:tcW w:w="4309" w:type="dxa"/>
            <w:vAlign w:val="bottom"/>
          </w:tcPr>
          <w:p w14:paraId="21B5946E" w14:textId="77777777" w:rsidR="00D050BB" w:rsidRPr="000170CC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23" w:type="dxa"/>
          </w:tcPr>
          <w:p w14:paraId="4E0C112F" w14:textId="77777777" w:rsidR="00D050BB" w:rsidRPr="000170CC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FFC0E04" w14:textId="77777777" w:rsidR="00D050BB" w:rsidRPr="000170CC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43B29668" w14:textId="77777777" w:rsidR="00D050BB" w:rsidRPr="000170CC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540DD49" w14:textId="77777777" w:rsidR="00D050BB" w:rsidRPr="000170CC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14761AA1" w14:textId="15404E58" w:rsidR="00D050BB" w:rsidRPr="000170CC" w:rsidRDefault="00CE7E40" w:rsidP="00D0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(738)</w:t>
            </w:r>
          </w:p>
        </w:tc>
        <w:tc>
          <w:tcPr>
            <w:tcW w:w="236" w:type="dxa"/>
          </w:tcPr>
          <w:p w14:paraId="11E8558D" w14:textId="77777777" w:rsidR="00D050BB" w:rsidRPr="000170CC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3" w:type="dxa"/>
            <w:vAlign w:val="bottom"/>
          </w:tcPr>
          <w:p w14:paraId="1926CB81" w14:textId="59A9539B" w:rsidR="00D050BB" w:rsidRPr="000170CC" w:rsidRDefault="00CE7E40" w:rsidP="00D0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(15,156)</w:t>
            </w:r>
          </w:p>
        </w:tc>
        <w:tc>
          <w:tcPr>
            <w:tcW w:w="236" w:type="dxa"/>
          </w:tcPr>
          <w:p w14:paraId="0059E012" w14:textId="77777777" w:rsidR="00D050BB" w:rsidRPr="000170CC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12F5BB9A" w14:textId="4FC7B643" w:rsidR="00D050BB" w:rsidRPr="000170CC" w:rsidRDefault="00CA6CAC" w:rsidP="00CA6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(6,088)</w:t>
            </w:r>
          </w:p>
        </w:tc>
        <w:tc>
          <w:tcPr>
            <w:tcW w:w="236" w:type="dxa"/>
          </w:tcPr>
          <w:p w14:paraId="782ACB1A" w14:textId="77777777" w:rsidR="00D050BB" w:rsidRPr="000170CC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3" w:type="dxa"/>
            <w:vAlign w:val="bottom"/>
          </w:tcPr>
          <w:p w14:paraId="20130C0C" w14:textId="6BD27008" w:rsidR="00D050BB" w:rsidRPr="000170CC" w:rsidRDefault="00CE7E40" w:rsidP="00CA6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(21,</w:t>
            </w:r>
            <w:r w:rsidR="004F7235">
              <w:rPr>
                <w:rFonts w:ascii="Angsana New" w:hAnsi="Angsana New"/>
                <w:sz w:val="30"/>
                <w:szCs w:val="30"/>
              </w:rPr>
              <w:t>982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050BB" w:rsidRPr="000170CC" w14:paraId="5E4E3DBF" w14:textId="77777777" w:rsidTr="003A6B07">
        <w:tc>
          <w:tcPr>
            <w:tcW w:w="4309" w:type="dxa"/>
            <w:vAlign w:val="bottom"/>
          </w:tcPr>
          <w:p w14:paraId="4D9EFE6D" w14:textId="77777777" w:rsidR="00D050BB" w:rsidRPr="000170CC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423" w:type="dxa"/>
          </w:tcPr>
          <w:p w14:paraId="67936DF1" w14:textId="77777777" w:rsidR="00D050BB" w:rsidRPr="000170CC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DEDA84B" w14:textId="77777777" w:rsidR="00D050BB" w:rsidRPr="000170CC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415E14BF" w14:textId="77777777" w:rsidR="00D050BB" w:rsidRPr="000170CC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14EB283" w14:textId="77777777" w:rsidR="00D050BB" w:rsidRPr="000170CC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53231E3C" w14:textId="5A0CDE22" w:rsidR="00D050BB" w:rsidRPr="000170CC" w:rsidRDefault="00CE7E40" w:rsidP="00D0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(1,424)</w:t>
            </w:r>
          </w:p>
        </w:tc>
        <w:tc>
          <w:tcPr>
            <w:tcW w:w="236" w:type="dxa"/>
            <w:vAlign w:val="bottom"/>
          </w:tcPr>
          <w:p w14:paraId="054BCB0D" w14:textId="77777777" w:rsidR="00D050BB" w:rsidRPr="000170CC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3" w:type="dxa"/>
            <w:vAlign w:val="bottom"/>
          </w:tcPr>
          <w:p w14:paraId="47B970BD" w14:textId="60353B9A" w:rsidR="00D050BB" w:rsidRPr="000170CC" w:rsidRDefault="00CE7E40" w:rsidP="00D0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(1,055)</w:t>
            </w:r>
          </w:p>
        </w:tc>
        <w:tc>
          <w:tcPr>
            <w:tcW w:w="236" w:type="dxa"/>
            <w:vAlign w:val="bottom"/>
          </w:tcPr>
          <w:p w14:paraId="3026D349" w14:textId="77777777" w:rsidR="00D050BB" w:rsidRPr="000170CC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5C845C14" w14:textId="5CFCDAA6" w:rsidR="00D050BB" w:rsidRPr="000170CC" w:rsidRDefault="00CA6CAC" w:rsidP="00CA6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(1,319)</w:t>
            </w:r>
          </w:p>
        </w:tc>
        <w:tc>
          <w:tcPr>
            <w:tcW w:w="236" w:type="dxa"/>
          </w:tcPr>
          <w:p w14:paraId="5CCD4CD2" w14:textId="77777777" w:rsidR="00D050BB" w:rsidRPr="000170CC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3" w:type="dxa"/>
            <w:vAlign w:val="bottom"/>
          </w:tcPr>
          <w:p w14:paraId="1121F204" w14:textId="6F2A1FAE" w:rsidR="00D050BB" w:rsidRPr="000170CC" w:rsidRDefault="00CE7E40" w:rsidP="00CA6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(3,798)</w:t>
            </w:r>
          </w:p>
        </w:tc>
      </w:tr>
      <w:tr w:rsidR="00D050BB" w:rsidRPr="000170CC" w14:paraId="052A152A" w14:textId="77777777" w:rsidTr="003A6B07">
        <w:tc>
          <w:tcPr>
            <w:tcW w:w="4309" w:type="dxa"/>
            <w:vAlign w:val="bottom"/>
          </w:tcPr>
          <w:p w14:paraId="7AA3AE5C" w14:textId="48EB9403" w:rsidR="00D050BB" w:rsidRPr="000170CC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170CC">
              <w:rPr>
                <w:rFonts w:ascii="Angsana New" w:hAnsi="Angsana New"/>
                <w:sz w:val="30"/>
                <w:szCs w:val="30"/>
              </w:rPr>
              <w:t>256</w:t>
            </w:r>
            <w:r w:rsidR="00E2446D" w:rsidRPr="000170C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14:paraId="746507CA" w14:textId="77777777" w:rsidR="00D050BB" w:rsidRPr="000170CC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12,617</w:t>
            </w:r>
          </w:p>
        </w:tc>
        <w:tc>
          <w:tcPr>
            <w:tcW w:w="236" w:type="dxa"/>
          </w:tcPr>
          <w:p w14:paraId="62E8C0B3" w14:textId="77777777" w:rsidR="00D050BB" w:rsidRPr="000170CC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577A9" w14:textId="77777777" w:rsidR="00D050BB" w:rsidRPr="000170CC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24,221</w:t>
            </w:r>
          </w:p>
        </w:tc>
        <w:tc>
          <w:tcPr>
            <w:tcW w:w="236" w:type="dxa"/>
          </w:tcPr>
          <w:p w14:paraId="1C3C3FB3" w14:textId="77777777" w:rsidR="00D050BB" w:rsidRPr="000170CC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647D6F" w14:textId="0E954507" w:rsidR="00D050BB" w:rsidRPr="000170CC" w:rsidRDefault="00BE2EFB" w:rsidP="00CA6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250,245</w:t>
            </w:r>
          </w:p>
        </w:tc>
        <w:tc>
          <w:tcPr>
            <w:tcW w:w="236" w:type="dxa"/>
          </w:tcPr>
          <w:p w14:paraId="002CE923" w14:textId="77777777" w:rsidR="00D050BB" w:rsidRPr="000170CC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8A713" w14:textId="32E3ABF5" w:rsidR="00D050BB" w:rsidRPr="000170CC" w:rsidRDefault="00BE2EFB" w:rsidP="00CA6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138,782</w:t>
            </w:r>
          </w:p>
        </w:tc>
        <w:tc>
          <w:tcPr>
            <w:tcW w:w="236" w:type="dxa"/>
          </w:tcPr>
          <w:p w14:paraId="3F2E690F" w14:textId="77777777" w:rsidR="00D050BB" w:rsidRPr="000170CC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812E8D" w14:textId="1613A877" w:rsidR="00D050BB" w:rsidRPr="000170CC" w:rsidRDefault="00BE2EFB" w:rsidP="00D0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</w:t>
            </w:r>
            <w:r w:rsidR="004F7235">
              <w:rPr>
                <w:rFonts w:ascii="Angsana New" w:hAnsi="Angsana New"/>
                <w:sz w:val="30"/>
                <w:szCs w:val="30"/>
              </w:rPr>
              <w:t>259</w:t>
            </w:r>
          </w:p>
        </w:tc>
        <w:tc>
          <w:tcPr>
            <w:tcW w:w="236" w:type="dxa"/>
          </w:tcPr>
          <w:p w14:paraId="60E3C9B6" w14:textId="77777777" w:rsidR="00D050BB" w:rsidRPr="000170CC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3743A0" w14:textId="0AA7BA30" w:rsidR="00D050BB" w:rsidRPr="000170CC" w:rsidRDefault="00BE2EFB" w:rsidP="00CA6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501,</w:t>
            </w:r>
            <w:r w:rsidR="004F7235">
              <w:rPr>
                <w:rFonts w:ascii="Angsana New" w:hAnsi="Angsana New"/>
                <w:sz w:val="30"/>
                <w:szCs w:val="30"/>
              </w:rPr>
              <w:t>124</w:t>
            </w:r>
          </w:p>
        </w:tc>
      </w:tr>
    </w:tbl>
    <w:p w14:paraId="3A7A9D09" w14:textId="77777777" w:rsidR="00B95566" w:rsidRPr="000170CC" w:rsidRDefault="00B95566" w:rsidP="00B9556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30"/>
          <w:szCs w:val="30"/>
          <w:lang w:eastAsia="zh-CN"/>
        </w:rPr>
      </w:pPr>
    </w:p>
    <w:p w14:paraId="51FAB19A" w14:textId="77777777" w:rsidR="00B95566" w:rsidRPr="000170CC" w:rsidRDefault="00B95566" w:rsidP="00B9556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30"/>
          <w:szCs w:val="30"/>
          <w:lang w:eastAsia="zh-CN"/>
        </w:rPr>
      </w:pPr>
    </w:p>
    <w:p w14:paraId="5E31438E" w14:textId="77777777" w:rsidR="00B95566" w:rsidRPr="000170CC" w:rsidRDefault="00B95566" w:rsidP="00B9556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30"/>
          <w:szCs w:val="30"/>
          <w:lang w:eastAsia="zh-CN"/>
        </w:rPr>
      </w:pPr>
    </w:p>
    <w:tbl>
      <w:tblPr>
        <w:tblW w:w="14317" w:type="dxa"/>
        <w:tblLook w:val="04A0" w:firstRow="1" w:lastRow="0" w:firstColumn="1" w:lastColumn="0" w:noHBand="0" w:noVBand="1"/>
      </w:tblPr>
      <w:tblGrid>
        <w:gridCol w:w="4309"/>
        <w:gridCol w:w="1423"/>
        <w:gridCol w:w="234"/>
        <w:gridCol w:w="1425"/>
        <w:gridCol w:w="234"/>
        <w:gridCol w:w="1423"/>
        <w:gridCol w:w="234"/>
        <w:gridCol w:w="1644"/>
        <w:gridCol w:w="236"/>
        <w:gridCol w:w="1423"/>
        <w:gridCol w:w="234"/>
        <w:gridCol w:w="1498"/>
      </w:tblGrid>
      <w:tr w:rsidR="00B05745" w:rsidRPr="000170CC" w14:paraId="3595A3B1" w14:textId="77777777" w:rsidTr="003A6B07">
        <w:tc>
          <w:tcPr>
            <w:tcW w:w="4309" w:type="dxa"/>
          </w:tcPr>
          <w:p w14:paraId="3D4F0FD2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008" w:type="dxa"/>
            <w:gridSpan w:val="11"/>
          </w:tcPr>
          <w:p w14:paraId="1080BB14" w14:textId="2462B16E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color w:val="000000"/>
                <w:szCs w:val="30"/>
                <w:cs/>
              </w:rPr>
              <w:t>งบการเงินรวม</w:t>
            </w:r>
            <w:r w:rsidRPr="000170CC">
              <w:rPr>
                <w:rFonts w:ascii="Angsana New" w:hAnsi="Angsana New"/>
                <w:color w:val="000000"/>
                <w:szCs w:val="30"/>
              </w:rPr>
              <w:t xml:space="preserve"> </w:t>
            </w:r>
            <w:r w:rsidRPr="000170CC">
              <w:rPr>
                <w:rFonts w:ascii="Angsana New" w:hAnsi="Angsana New" w:hint="cs"/>
                <w:color w:val="000000"/>
                <w:szCs w:val="30"/>
                <w:cs/>
              </w:rPr>
              <w:t>(พันบาท)</w:t>
            </w:r>
          </w:p>
        </w:tc>
      </w:tr>
      <w:tr w:rsidR="00B05745" w:rsidRPr="000170CC" w14:paraId="137483E1" w14:textId="77777777" w:rsidTr="003A6B07">
        <w:tc>
          <w:tcPr>
            <w:tcW w:w="4309" w:type="dxa"/>
          </w:tcPr>
          <w:p w14:paraId="3B9711E6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2D967D6C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4" w:type="dxa"/>
            <w:tcBorders>
              <w:top w:val="single" w:sz="4" w:space="0" w:color="auto"/>
            </w:tcBorders>
          </w:tcPr>
          <w:p w14:paraId="01565C0C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14:paraId="6915FA98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4" w:type="dxa"/>
            <w:tcBorders>
              <w:top w:val="single" w:sz="4" w:space="0" w:color="auto"/>
            </w:tcBorders>
          </w:tcPr>
          <w:p w14:paraId="0B3B88F1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06013DD3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อาคารและส่วน</w:t>
            </w:r>
          </w:p>
        </w:tc>
        <w:tc>
          <w:tcPr>
            <w:tcW w:w="234" w:type="dxa"/>
            <w:tcBorders>
              <w:top w:val="single" w:sz="4" w:space="0" w:color="auto"/>
            </w:tcBorders>
          </w:tcPr>
          <w:p w14:paraId="78AD8AEF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34B7F760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pacing w:val="-2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099DDCB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79DE65E5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4" w:type="dxa"/>
            <w:tcBorders>
              <w:top w:val="single" w:sz="4" w:space="0" w:color="auto"/>
            </w:tcBorders>
          </w:tcPr>
          <w:p w14:paraId="63F80863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3742A9B0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B05745" w:rsidRPr="000170CC" w14:paraId="24EE4726" w14:textId="77777777" w:rsidTr="003A6B07">
        <w:trPr>
          <w:trHeight w:val="340"/>
        </w:trPr>
        <w:tc>
          <w:tcPr>
            <w:tcW w:w="4309" w:type="dxa"/>
          </w:tcPr>
          <w:p w14:paraId="77F41864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</w:tcPr>
          <w:p w14:paraId="6A58A35F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4" w:type="dxa"/>
          </w:tcPr>
          <w:p w14:paraId="658054D7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5" w:type="dxa"/>
          </w:tcPr>
          <w:p w14:paraId="0743BA70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pacing w:val="-2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pacing w:val="-2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34" w:type="dxa"/>
          </w:tcPr>
          <w:p w14:paraId="4C54179B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</w:tcPr>
          <w:p w14:paraId="511A62A2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pacing w:val="-2"/>
                <w:sz w:val="30"/>
                <w:szCs w:val="30"/>
                <w:cs/>
              </w:rPr>
              <w:t>ปรับปรุงอาคาร</w:t>
            </w:r>
          </w:p>
        </w:tc>
        <w:tc>
          <w:tcPr>
            <w:tcW w:w="234" w:type="dxa"/>
          </w:tcPr>
          <w:p w14:paraId="7C46CC12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</w:tcPr>
          <w:p w14:paraId="430FCBF8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pacing w:val="-2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pacing w:val="-2"/>
                <w:sz w:val="30"/>
                <w:szCs w:val="30"/>
                <w:cs/>
              </w:rPr>
              <w:t>ติดตั้งและอุปกรณ์</w:t>
            </w:r>
          </w:p>
        </w:tc>
        <w:tc>
          <w:tcPr>
            <w:tcW w:w="236" w:type="dxa"/>
          </w:tcPr>
          <w:p w14:paraId="5010C5A1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</w:tcPr>
          <w:p w14:paraId="2E7A97D7" w14:textId="77777777" w:rsidR="00B05745" w:rsidRPr="000170CC" w:rsidRDefault="00B05745" w:rsidP="0086535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301FF197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8" w:type="dxa"/>
          </w:tcPr>
          <w:p w14:paraId="27DB58E6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B05745" w:rsidRPr="000170CC" w14:paraId="159F8A5C" w14:textId="77777777" w:rsidTr="003A6B07">
        <w:tc>
          <w:tcPr>
            <w:tcW w:w="4309" w:type="dxa"/>
          </w:tcPr>
          <w:p w14:paraId="642C3D3E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10365575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34" w:type="dxa"/>
          </w:tcPr>
          <w:p w14:paraId="0F792C7E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36ACA016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pacing w:val="-2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อาคาร</w:t>
            </w:r>
          </w:p>
        </w:tc>
        <w:tc>
          <w:tcPr>
            <w:tcW w:w="234" w:type="dxa"/>
          </w:tcPr>
          <w:p w14:paraId="17863C51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13C4BE7A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บนที่ดินเช่า</w:t>
            </w:r>
          </w:p>
        </w:tc>
        <w:tc>
          <w:tcPr>
            <w:tcW w:w="234" w:type="dxa"/>
          </w:tcPr>
          <w:p w14:paraId="7DCC19FF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1A0E3703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pacing w:val="-2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pacing w:val="-2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36" w:type="dxa"/>
          </w:tcPr>
          <w:p w14:paraId="2E612CCE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6100B5F2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4" w:type="dxa"/>
          </w:tcPr>
          <w:p w14:paraId="73510051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2F6D77F4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  <w:t>รวม</w:t>
            </w:r>
          </w:p>
        </w:tc>
      </w:tr>
      <w:tr w:rsidR="00B05745" w:rsidRPr="000170CC" w14:paraId="2DDB027E" w14:textId="77777777" w:rsidTr="003A6B07">
        <w:tc>
          <w:tcPr>
            <w:tcW w:w="4309" w:type="dxa"/>
          </w:tcPr>
          <w:p w14:paraId="248BA02C" w14:textId="77777777" w:rsidR="00B05745" w:rsidRPr="000170CC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1B8C8D08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4" w:type="dxa"/>
          </w:tcPr>
          <w:p w14:paraId="7A0B2599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14:paraId="18AE598B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4" w:type="dxa"/>
          </w:tcPr>
          <w:p w14:paraId="73ADDFD1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70704936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4" w:type="dxa"/>
          </w:tcPr>
          <w:p w14:paraId="1EB5993A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37C3FC3F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74B0BCDF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3B4ABBDC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4" w:type="dxa"/>
          </w:tcPr>
          <w:p w14:paraId="3D15C2B6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60AB7CAE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E2446D" w:rsidRPr="000170CC" w14:paraId="19E93716" w14:textId="77777777" w:rsidTr="00FF1F46">
        <w:tc>
          <w:tcPr>
            <w:tcW w:w="4309" w:type="dxa"/>
            <w:vAlign w:val="bottom"/>
          </w:tcPr>
          <w:p w14:paraId="45FB6919" w14:textId="0D647FFF" w:rsidR="00E2446D" w:rsidRPr="000170CC" w:rsidRDefault="00E00462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170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23" w:type="dxa"/>
          </w:tcPr>
          <w:p w14:paraId="58FBCF4E" w14:textId="2590AEBA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4F4CBA67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5" w:type="dxa"/>
            <w:vAlign w:val="bottom"/>
          </w:tcPr>
          <w:p w14:paraId="4D97DDCE" w14:textId="20EE948D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24,221</w:t>
            </w:r>
          </w:p>
        </w:tc>
        <w:tc>
          <w:tcPr>
            <w:tcW w:w="234" w:type="dxa"/>
          </w:tcPr>
          <w:p w14:paraId="56250040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64877DFA" w14:textId="66409F8B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275,183</w:t>
            </w:r>
          </w:p>
        </w:tc>
        <w:tc>
          <w:tcPr>
            <w:tcW w:w="234" w:type="dxa"/>
          </w:tcPr>
          <w:p w14:paraId="3CF8BAC9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  <w:vAlign w:val="bottom"/>
          </w:tcPr>
          <w:p w14:paraId="2D227821" w14:textId="174F2AA3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155,051</w:t>
            </w:r>
          </w:p>
        </w:tc>
        <w:tc>
          <w:tcPr>
            <w:tcW w:w="236" w:type="dxa"/>
          </w:tcPr>
          <w:p w14:paraId="1E674BED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7BD896F0" w14:textId="134E06C8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85,388</w:t>
            </w:r>
          </w:p>
        </w:tc>
        <w:tc>
          <w:tcPr>
            <w:tcW w:w="234" w:type="dxa"/>
          </w:tcPr>
          <w:p w14:paraId="3F237F35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8" w:type="dxa"/>
            <w:vAlign w:val="bottom"/>
          </w:tcPr>
          <w:p w14:paraId="439A84E6" w14:textId="0C6C14C9" w:rsidR="00E2446D" w:rsidRPr="000170CC" w:rsidRDefault="00E2446D" w:rsidP="00CA6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539,843</w:t>
            </w:r>
          </w:p>
        </w:tc>
      </w:tr>
      <w:tr w:rsidR="00E2446D" w:rsidRPr="000170CC" w14:paraId="723F2AC5" w14:textId="77777777" w:rsidTr="00FF1F46">
        <w:tc>
          <w:tcPr>
            <w:tcW w:w="4309" w:type="dxa"/>
            <w:vAlign w:val="bottom"/>
          </w:tcPr>
          <w:p w14:paraId="22F2FE11" w14:textId="4C51999E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23" w:type="dxa"/>
          </w:tcPr>
          <w:p w14:paraId="5F09990E" w14:textId="373F813E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4" w:type="dxa"/>
          </w:tcPr>
          <w:p w14:paraId="0E41A7D9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5" w:type="dxa"/>
          </w:tcPr>
          <w:p w14:paraId="07D0E9AE" w14:textId="3D2423A1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4" w:type="dxa"/>
          </w:tcPr>
          <w:p w14:paraId="74A17460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70FA819B" w14:textId="427E624E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5,127</w:t>
            </w:r>
          </w:p>
        </w:tc>
        <w:tc>
          <w:tcPr>
            <w:tcW w:w="234" w:type="dxa"/>
          </w:tcPr>
          <w:p w14:paraId="554B0587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  <w:vAlign w:val="bottom"/>
          </w:tcPr>
          <w:p w14:paraId="3A1FED60" w14:textId="3ACF0FD8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5,191</w:t>
            </w:r>
          </w:p>
        </w:tc>
        <w:tc>
          <w:tcPr>
            <w:tcW w:w="236" w:type="dxa"/>
          </w:tcPr>
          <w:p w14:paraId="75E253D6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06B74264" w14:textId="6DCEF81C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1,785</w:t>
            </w:r>
          </w:p>
        </w:tc>
        <w:tc>
          <w:tcPr>
            <w:tcW w:w="234" w:type="dxa"/>
          </w:tcPr>
          <w:p w14:paraId="3F7A9D5E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8" w:type="dxa"/>
            <w:vAlign w:val="bottom"/>
          </w:tcPr>
          <w:p w14:paraId="61897AF6" w14:textId="066B4426" w:rsidR="00E2446D" w:rsidRPr="000170CC" w:rsidRDefault="00E2446D" w:rsidP="00CA6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12,103</w:t>
            </w:r>
          </w:p>
        </w:tc>
      </w:tr>
      <w:tr w:rsidR="00E2446D" w:rsidRPr="000170CC" w14:paraId="1364694D" w14:textId="77777777" w:rsidTr="00FF1F46">
        <w:tc>
          <w:tcPr>
            <w:tcW w:w="4309" w:type="dxa"/>
            <w:vAlign w:val="bottom"/>
          </w:tcPr>
          <w:p w14:paraId="7C58CDFC" w14:textId="2316D1FE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23" w:type="dxa"/>
          </w:tcPr>
          <w:p w14:paraId="75E337A7" w14:textId="5F41282E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4" w:type="dxa"/>
          </w:tcPr>
          <w:p w14:paraId="28DAEC4B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5" w:type="dxa"/>
          </w:tcPr>
          <w:p w14:paraId="71A7BF00" w14:textId="1ED5E281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4" w:type="dxa"/>
          </w:tcPr>
          <w:p w14:paraId="4B576753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7323AC99" w14:textId="76FC6400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(58,987)</w:t>
            </w:r>
          </w:p>
        </w:tc>
        <w:tc>
          <w:tcPr>
            <w:tcW w:w="234" w:type="dxa"/>
          </w:tcPr>
          <w:p w14:paraId="3AA1546E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  <w:vAlign w:val="bottom"/>
          </w:tcPr>
          <w:p w14:paraId="5A30DAB3" w14:textId="3B253CB4" w:rsidR="00E2446D" w:rsidRPr="000170CC" w:rsidRDefault="00E2446D" w:rsidP="00CA6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(12,907)</w:t>
            </w:r>
          </w:p>
        </w:tc>
        <w:tc>
          <w:tcPr>
            <w:tcW w:w="236" w:type="dxa"/>
          </w:tcPr>
          <w:p w14:paraId="1F42DD98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633BDE84" w14:textId="13870AB0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(16,683)</w:t>
            </w:r>
          </w:p>
        </w:tc>
        <w:tc>
          <w:tcPr>
            <w:tcW w:w="234" w:type="dxa"/>
          </w:tcPr>
          <w:p w14:paraId="0AD4670A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8" w:type="dxa"/>
            <w:vAlign w:val="bottom"/>
          </w:tcPr>
          <w:p w14:paraId="7408DF1E" w14:textId="416CE1FC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(88,577)</w:t>
            </w:r>
          </w:p>
        </w:tc>
      </w:tr>
      <w:tr w:rsidR="00E2446D" w:rsidRPr="000170CC" w14:paraId="2CE40D23" w14:textId="77777777" w:rsidTr="003A6B07">
        <w:tc>
          <w:tcPr>
            <w:tcW w:w="4309" w:type="dxa"/>
            <w:vAlign w:val="bottom"/>
          </w:tcPr>
          <w:p w14:paraId="0E287BED" w14:textId="1D3B9299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423" w:type="dxa"/>
          </w:tcPr>
          <w:p w14:paraId="4226FB7B" w14:textId="219AE06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6C8A62FD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5" w:type="dxa"/>
            <w:vAlign w:val="bottom"/>
          </w:tcPr>
          <w:p w14:paraId="140484CA" w14:textId="7D6FE5B6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</w:tcPr>
          <w:p w14:paraId="0C66FD0C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660669A8" w14:textId="65A8C65E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(151)</w:t>
            </w:r>
          </w:p>
        </w:tc>
        <w:tc>
          <w:tcPr>
            <w:tcW w:w="234" w:type="dxa"/>
            <w:vAlign w:val="bottom"/>
          </w:tcPr>
          <w:p w14:paraId="1F1049FE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  <w:vAlign w:val="bottom"/>
          </w:tcPr>
          <w:p w14:paraId="4EF367B2" w14:textId="1A4F1744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(213)</w:t>
            </w:r>
          </w:p>
        </w:tc>
        <w:tc>
          <w:tcPr>
            <w:tcW w:w="236" w:type="dxa"/>
            <w:vAlign w:val="bottom"/>
          </w:tcPr>
          <w:p w14:paraId="6ADDEA02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5E674077" w14:textId="0CE07E6E" w:rsidR="00E2446D" w:rsidRPr="000170CC" w:rsidRDefault="00E2446D" w:rsidP="00CA6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(124)</w:t>
            </w:r>
          </w:p>
        </w:tc>
        <w:tc>
          <w:tcPr>
            <w:tcW w:w="234" w:type="dxa"/>
            <w:vAlign w:val="bottom"/>
          </w:tcPr>
          <w:p w14:paraId="3A210B3E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8" w:type="dxa"/>
            <w:vAlign w:val="bottom"/>
          </w:tcPr>
          <w:p w14:paraId="6F83C330" w14:textId="26002F98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(488)</w:t>
            </w:r>
          </w:p>
        </w:tc>
      </w:tr>
      <w:tr w:rsidR="00E2446D" w:rsidRPr="000170CC" w14:paraId="325C25D2" w14:textId="77777777" w:rsidTr="00FF1F46">
        <w:tc>
          <w:tcPr>
            <w:tcW w:w="4309" w:type="dxa"/>
            <w:vAlign w:val="bottom"/>
          </w:tcPr>
          <w:p w14:paraId="43D8C591" w14:textId="46588370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2567 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0170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6E201AF3" w14:textId="6F00160C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4" w:type="dxa"/>
          </w:tcPr>
          <w:p w14:paraId="60B6BCDC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vAlign w:val="bottom"/>
          </w:tcPr>
          <w:p w14:paraId="5D782301" w14:textId="405C679D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24,221</w:t>
            </w:r>
          </w:p>
        </w:tc>
        <w:tc>
          <w:tcPr>
            <w:tcW w:w="234" w:type="dxa"/>
          </w:tcPr>
          <w:p w14:paraId="64E3CA75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14:paraId="11DAD654" w14:textId="797088B2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221,172</w:t>
            </w:r>
          </w:p>
        </w:tc>
        <w:tc>
          <w:tcPr>
            <w:tcW w:w="234" w:type="dxa"/>
          </w:tcPr>
          <w:p w14:paraId="135D169B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7538F3B9" w14:textId="41809ECB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147,122</w:t>
            </w:r>
          </w:p>
        </w:tc>
        <w:tc>
          <w:tcPr>
            <w:tcW w:w="236" w:type="dxa"/>
          </w:tcPr>
          <w:p w14:paraId="24EB01FC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14:paraId="66B7EB19" w14:textId="29B8B6CE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70,366</w:t>
            </w:r>
          </w:p>
        </w:tc>
        <w:tc>
          <w:tcPr>
            <w:tcW w:w="234" w:type="dxa"/>
          </w:tcPr>
          <w:p w14:paraId="38C31405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7FF9EF3E" w14:textId="5FC39347" w:rsidR="00E2446D" w:rsidRPr="000170CC" w:rsidRDefault="00E2446D" w:rsidP="00CA6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462,881</w:t>
            </w:r>
          </w:p>
        </w:tc>
      </w:tr>
      <w:tr w:rsidR="00B05745" w:rsidRPr="000170CC" w14:paraId="46B71BF9" w14:textId="77777777" w:rsidTr="003A6B07">
        <w:tc>
          <w:tcPr>
            <w:tcW w:w="4309" w:type="dxa"/>
            <w:vAlign w:val="bottom"/>
          </w:tcPr>
          <w:p w14:paraId="1423AC5A" w14:textId="77777777" w:rsidR="00B05745" w:rsidRPr="000170CC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23" w:type="dxa"/>
          </w:tcPr>
          <w:p w14:paraId="3797C1FA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4" w:type="dxa"/>
          </w:tcPr>
          <w:p w14:paraId="53F96006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5" w:type="dxa"/>
          </w:tcPr>
          <w:p w14:paraId="20E5959B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4" w:type="dxa"/>
          </w:tcPr>
          <w:p w14:paraId="22A92377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4DC262FF" w14:textId="5973A1E5" w:rsidR="00B05745" w:rsidRPr="000170CC" w:rsidRDefault="00351489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4,112</w:t>
            </w:r>
          </w:p>
        </w:tc>
        <w:tc>
          <w:tcPr>
            <w:tcW w:w="234" w:type="dxa"/>
          </w:tcPr>
          <w:p w14:paraId="355CB784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  <w:vAlign w:val="bottom"/>
          </w:tcPr>
          <w:p w14:paraId="40F9057D" w14:textId="6D78EA80" w:rsidR="00B05745" w:rsidRPr="000170CC" w:rsidRDefault="00351489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</w:t>
            </w:r>
            <w:r w:rsidR="00513345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236" w:type="dxa"/>
          </w:tcPr>
          <w:p w14:paraId="2C5471A4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3E986344" w14:textId="7291A6F3" w:rsidR="00B05745" w:rsidRPr="000170CC" w:rsidRDefault="00351489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3,519</w:t>
            </w:r>
          </w:p>
        </w:tc>
        <w:tc>
          <w:tcPr>
            <w:tcW w:w="234" w:type="dxa"/>
          </w:tcPr>
          <w:p w14:paraId="7724F480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8" w:type="dxa"/>
            <w:vAlign w:val="bottom"/>
          </w:tcPr>
          <w:p w14:paraId="1ECD5809" w14:textId="10411FE8" w:rsidR="00B05745" w:rsidRPr="000170CC" w:rsidRDefault="00351489" w:rsidP="00CA6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</w:t>
            </w:r>
            <w:r w:rsidR="00513345">
              <w:rPr>
                <w:rFonts w:ascii="Angsana New" w:hAnsi="Angsana New"/>
                <w:sz w:val="30"/>
                <w:szCs w:val="30"/>
              </w:rPr>
              <w:t>329</w:t>
            </w:r>
          </w:p>
        </w:tc>
      </w:tr>
      <w:tr w:rsidR="00B05745" w:rsidRPr="000170CC" w14:paraId="0EAF23AC" w14:textId="77777777" w:rsidTr="003A6B07">
        <w:tc>
          <w:tcPr>
            <w:tcW w:w="4309" w:type="dxa"/>
            <w:vAlign w:val="bottom"/>
          </w:tcPr>
          <w:p w14:paraId="79B8FCF7" w14:textId="77777777" w:rsidR="00B05745" w:rsidRPr="000170CC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23" w:type="dxa"/>
          </w:tcPr>
          <w:p w14:paraId="48CD83F2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4" w:type="dxa"/>
          </w:tcPr>
          <w:p w14:paraId="0F4BAA44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5" w:type="dxa"/>
          </w:tcPr>
          <w:p w14:paraId="64CFB3E4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4" w:type="dxa"/>
          </w:tcPr>
          <w:p w14:paraId="0F350CB8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0135AEFD" w14:textId="5F94E1EB" w:rsidR="00B05745" w:rsidRPr="000170CC" w:rsidRDefault="00351489" w:rsidP="00CA6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(733)</w:t>
            </w:r>
          </w:p>
        </w:tc>
        <w:tc>
          <w:tcPr>
            <w:tcW w:w="234" w:type="dxa"/>
          </w:tcPr>
          <w:p w14:paraId="0386BF9C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  <w:vAlign w:val="bottom"/>
          </w:tcPr>
          <w:p w14:paraId="637170C7" w14:textId="4D4202C1" w:rsidR="00B05745" w:rsidRPr="000170CC" w:rsidRDefault="00351489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(15,069)</w:t>
            </w:r>
          </w:p>
        </w:tc>
        <w:tc>
          <w:tcPr>
            <w:tcW w:w="236" w:type="dxa"/>
          </w:tcPr>
          <w:p w14:paraId="120074F8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36940D2F" w14:textId="02CA4C63" w:rsidR="00B05745" w:rsidRPr="000170CC" w:rsidRDefault="00351489" w:rsidP="00CA6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F7235">
              <w:rPr>
                <w:rFonts w:ascii="Angsana New" w:hAnsi="Angsana New"/>
                <w:sz w:val="30"/>
                <w:szCs w:val="30"/>
              </w:rPr>
              <w:t>6,088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4" w:type="dxa"/>
          </w:tcPr>
          <w:p w14:paraId="68CA9BAA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8" w:type="dxa"/>
            <w:vAlign w:val="bottom"/>
          </w:tcPr>
          <w:p w14:paraId="6A6DBB16" w14:textId="3B8F2977" w:rsidR="00B05745" w:rsidRPr="000170CC" w:rsidRDefault="00351489" w:rsidP="00CA6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(21,</w:t>
            </w:r>
            <w:r w:rsidR="004F7235">
              <w:rPr>
                <w:rFonts w:ascii="Angsana New" w:hAnsi="Angsana New"/>
                <w:sz w:val="30"/>
                <w:szCs w:val="30"/>
              </w:rPr>
              <w:t>890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05745" w:rsidRPr="000170CC" w14:paraId="302AEEBF" w14:textId="77777777" w:rsidTr="003A6B07">
        <w:tc>
          <w:tcPr>
            <w:tcW w:w="4309" w:type="dxa"/>
            <w:vAlign w:val="bottom"/>
          </w:tcPr>
          <w:p w14:paraId="6FF82771" w14:textId="77777777" w:rsidR="00B05745" w:rsidRPr="000170CC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423" w:type="dxa"/>
          </w:tcPr>
          <w:p w14:paraId="1E0E0F77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1C7413FC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5" w:type="dxa"/>
            <w:vAlign w:val="bottom"/>
          </w:tcPr>
          <w:p w14:paraId="2C2F7687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</w:tcPr>
          <w:p w14:paraId="33E2D390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1FDB0FD5" w14:textId="77764BDC" w:rsidR="00B05745" w:rsidRPr="000170CC" w:rsidRDefault="00351489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(521)</w:t>
            </w:r>
          </w:p>
        </w:tc>
        <w:tc>
          <w:tcPr>
            <w:tcW w:w="234" w:type="dxa"/>
            <w:vAlign w:val="bottom"/>
          </w:tcPr>
          <w:p w14:paraId="31FB3406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  <w:vAlign w:val="bottom"/>
          </w:tcPr>
          <w:p w14:paraId="0D079543" w14:textId="67E6A9D2" w:rsidR="00B05745" w:rsidRPr="000170CC" w:rsidRDefault="00351489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</w:t>
            </w:r>
            <w:r w:rsidR="0067010A">
              <w:rPr>
                <w:rFonts w:ascii="Angsana New" w:hAnsi="Angsana New"/>
                <w:sz w:val="30"/>
                <w:szCs w:val="30"/>
              </w:rPr>
              <w:t>63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76F5DEF6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51778957" w14:textId="7E354430" w:rsidR="00B05745" w:rsidRPr="000170CC" w:rsidRDefault="00351489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(1,070)</w:t>
            </w:r>
          </w:p>
        </w:tc>
        <w:tc>
          <w:tcPr>
            <w:tcW w:w="234" w:type="dxa"/>
            <w:vAlign w:val="bottom"/>
          </w:tcPr>
          <w:p w14:paraId="71DC9FC0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8" w:type="dxa"/>
            <w:vAlign w:val="bottom"/>
          </w:tcPr>
          <w:p w14:paraId="227CFE0D" w14:textId="0A9B5AA7" w:rsidR="00B05745" w:rsidRPr="000170CC" w:rsidRDefault="00351489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(3,0</w:t>
            </w:r>
            <w:r w:rsidR="0067010A">
              <w:rPr>
                <w:rFonts w:ascii="Angsana New" w:hAnsi="Angsana New"/>
                <w:sz w:val="30"/>
                <w:szCs w:val="30"/>
              </w:rPr>
              <w:t>54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05745" w:rsidRPr="000170CC" w14:paraId="2B644D97" w14:textId="77777777" w:rsidTr="003A6B07">
        <w:tc>
          <w:tcPr>
            <w:tcW w:w="4309" w:type="dxa"/>
            <w:vAlign w:val="bottom"/>
          </w:tcPr>
          <w:p w14:paraId="7A15EDCD" w14:textId="2492DC75" w:rsidR="00B05745" w:rsidRPr="000170CC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170CC">
              <w:rPr>
                <w:rFonts w:ascii="Angsana New" w:hAnsi="Angsana New"/>
                <w:sz w:val="30"/>
                <w:szCs w:val="30"/>
              </w:rPr>
              <w:t>256</w:t>
            </w:r>
            <w:r w:rsidR="00E2446D" w:rsidRPr="000170C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14:paraId="3650B833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4" w:type="dxa"/>
          </w:tcPr>
          <w:p w14:paraId="51B75791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A723C1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24,221</w:t>
            </w:r>
          </w:p>
        </w:tc>
        <w:tc>
          <w:tcPr>
            <w:tcW w:w="234" w:type="dxa"/>
          </w:tcPr>
          <w:p w14:paraId="041360EF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A5EAE" w14:textId="4FF0F595" w:rsidR="00B05745" w:rsidRPr="000170CC" w:rsidRDefault="00351489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224,030</w:t>
            </w:r>
          </w:p>
        </w:tc>
        <w:tc>
          <w:tcPr>
            <w:tcW w:w="234" w:type="dxa"/>
          </w:tcPr>
          <w:p w14:paraId="4F8F24D7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52EC9" w14:textId="5ECA4836" w:rsidR="00B05745" w:rsidRPr="000170CC" w:rsidRDefault="00351489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134,</w:t>
            </w:r>
            <w:r w:rsidR="0067010A">
              <w:rPr>
                <w:rFonts w:ascii="Angsana New" w:hAnsi="Angsana New"/>
                <w:sz w:val="30"/>
                <w:szCs w:val="30"/>
              </w:rPr>
              <w:t>288</w:t>
            </w:r>
          </w:p>
        </w:tc>
        <w:tc>
          <w:tcPr>
            <w:tcW w:w="236" w:type="dxa"/>
          </w:tcPr>
          <w:p w14:paraId="2D60B754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65D0FA" w14:textId="35663D69" w:rsidR="00B05745" w:rsidRPr="000170CC" w:rsidRDefault="00351489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4F7235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F7235">
              <w:rPr>
                <w:rFonts w:ascii="Angsana New" w:hAnsi="Angsana New"/>
                <w:sz w:val="30"/>
                <w:szCs w:val="30"/>
              </w:rPr>
              <w:t>727</w:t>
            </w:r>
          </w:p>
        </w:tc>
        <w:tc>
          <w:tcPr>
            <w:tcW w:w="234" w:type="dxa"/>
          </w:tcPr>
          <w:p w14:paraId="470F0141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7FC2E2" w14:textId="5D4F376B" w:rsidR="00B05745" w:rsidRPr="000170CC" w:rsidRDefault="00351489" w:rsidP="00CA6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449,</w:t>
            </w:r>
            <w:r w:rsidR="004F7235">
              <w:rPr>
                <w:rFonts w:ascii="Angsana New" w:hAnsi="Angsana New"/>
                <w:sz w:val="30"/>
                <w:szCs w:val="30"/>
              </w:rPr>
              <w:t>2</w:t>
            </w:r>
            <w:r w:rsidR="0067010A">
              <w:rPr>
                <w:rFonts w:ascii="Angsana New" w:hAnsi="Angsana New"/>
                <w:sz w:val="30"/>
                <w:szCs w:val="30"/>
              </w:rPr>
              <w:t>66</w:t>
            </w:r>
          </w:p>
        </w:tc>
      </w:tr>
      <w:tr w:rsidR="00B05745" w:rsidRPr="000170CC" w14:paraId="2FBDCDE0" w14:textId="77777777" w:rsidTr="003A6B07">
        <w:tc>
          <w:tcPr>
            <w:tcW w:w="4309" w:type="dxa"/>
            <w:vAlign w:val="bottom"/>
          </w:tcPr>
          <w:p w14:paraId="42016C80" w14:textId="77777777" w:rsidR="00B05745" w:rsidRPr="000170CC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4BAC51C0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4" w:type="dxa"/>
          </w:tcPr>
          <w:p w14:paraId="2CC91821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14:paraId="39AF7A9D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4" w:type="dxa"/>
          </w:tcPr>
          <w:p w14:paraId="1BFF9D99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384DB1C7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17A9E5CE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6BE1C063" w14:textId="77777777" w:rsidR="00B05745" w:rsidRPr="000170CC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9E8AC7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333ED507" w14:textId="77777777" w:rsidR="00B05745" w:rsidRPr="000170CC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0C7F3421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2297AC68" w14:textId="77777777" w:rsidR="00B05745" w:rsidRPr="000170CC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5745" w:rsidRPr="000170CC" w14:paraId="196D8796" w14:textId="77777777" w:rsidTr="003A6B07">
        <w:tc>
          <w:tcPr>
            <w:tcW w:w="4309" w:type="dxa"/>
            <w:vAlign w:val="bottom"/>
          </w:tcPr>
          <w:p w14:paraId="1F8FD7C7" w14:textId="77777777" w:rsidR="00B05745" w:rsidRPr="000170CC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423" w:type="dxa"/>
          </w:tcPr>
          <w:p w14:paraId="6C55B91E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4" w:type="dxa"/>
          </w:tcPr>
          <w:p w14:paraId="2FABAD35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5" w:type="dxa"/>
          </w:tcPr>
          <w:p w14:paraId="6820A717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4" w:type="dxa"/>
          </w:tcPr>
          <w:p w14:paraId="47B6F938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</w:tcPr>
          <w:p w14:paraId="5183A758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42B7B82E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</w:tcPr>
          <w:p w14:paraId="1D21950E" w14:textId="77777777" w:rsidR="00B05745" w:rsidRPr="000170CC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5FF37C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</w:tcPr>
          <w:p w14:paraId="780C94C4" w14:textId="77777777" w:rsidR="00B05745" w:rsidRPr="000170CC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15B4104D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8" w:type="dxa"/>
          </w:tcPr>
          <w:p w14:paraId="440F48ED" w14:textId="77777777" w:rsidR="00B05745" w:rsidRPr="000170CC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446D" w:rsidRPr="000170CC" w14:paraId="4555316E" w14:textId="77777777" w:rsidTr="003A6B07">
        <w:tc>
          <w:tcPr>
            <w:tcW w:w="4309" w:type="dxa"/>
            <w:vAlign w:val="bottom"/>
          </w:tcPr>
          <w:p w14:paraId="19F75704" w14:textId="55263065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1423" w:type="dxa"/>
            <w:tcBorders>
              <w:bottom w:val="double" w:sz="4" w:space="0" w:color="auto"/>
            </w:tcBorders>
          </w:tcPr>
          <w:p w14:paraId="40D1FFE8" w14:textId="1AC0E903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12,617</w:t>
            </w:r>
          </w:p>
        </w:tc>
        <w:tc>
          <w:tcPr>
            <w:tcW w:w="234" w:type="dxa"/>
            <w:vAlign w:val="bottom"/>
          </w:tcPr>
          <w:p w14:paraId="53533DBF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5" w:type="dxa"/>
            <w:tcBorders>
              <w:bottom w:val="double" w:sz="4" w:space="0" w:color="auto"/>
            </w:tcBorders>
            <w:vAlign w:val="bottom"/>
          </w:tcPr>
          <w:p w14:paraId="3B74B9C1" w14:textId="26B02F5C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vAlign w:val="bottom"/>
          </w:tcPr>
          <w:p w14:paraId="0806F423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bottom w:val="double" w:sz="4" w:space="0" w:color="auto"/>
            </w:tcBorders>
          </w:tcPr>
          <w:p w14:paraId="0DD0A016" w14:textId="6815A704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30,540</w:t>
            </w:r>
          </w:p>
        </w:tc>
        <w:tc>
          <w:tcPr>
            <w:tcW w:w="234" w:type="dxa"/>
          </w:tcPr>
          <w:p w14:paraId="179A1668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  <w:tcBorders>
              <w:bottom w:val="double" w:sz="4" w:space="0" w:color="auto"/>
            </w:tcBorders>
          </w:tcPr>
          <w:p w14:paraId="0D5A3FEB" w14:textId="3E7A1C59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6,975</w:t>
            </w:r>
          </w:p>
        </w:tc>
        <w:tc>
          <w:tcPr>
            <w:tcW w:w="236" w:type="dxa"/>
          </w:tcPr>
          <w:p w14:paraId="5A52CD52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bottom w:val="double" w:sz="4" w:space="0" w:color="auto"/>
            </w:tcBorders>
          </w:tcPr>
          <w:p w14:paraId="359BB069" w14:textId="6CD5F19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3,136</w:t>
            </w:r>
          </w:p>
        </w:tc>
        <w:tc>
          <w:tcPr>
            <w:tcW w:w="234" w:type="dxa"/>
            <w:vAlign w:val="bottom"/>
          </w:tcPr>
          <w:p w14:paraId="30CB7C05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8" w:type="dxa"/>
            <w:tcBorders>
              <w:bottom w:val="double" w:sz="4" w:space="0" w:color="auto"/>
            </w:tcBorders>
          </w:tcPr>
          <w:p w14:paraId="52E20E8E" w14:textId="722D7C7A" w:rsidR="00E2446D" w:rsidRPr="000170CC" w:rsidRDefault="00E2446D" w:rsidP="00CA6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53,268</w:t>
            </w:r>
          </w:p>
        </w:tc>
      </w:tr>
      <w:tr w:rsidR="00B05745" w:rsidRPr="000170CC" w14:paraId="39A542E5" w14:textId="77777777" w:rsidTr="003A6B07">
        <w:tc>
          <w:tcPr>
            <w:tcW w:w="4309" w:type="dxa"/>
          </w:tcPr>
          <w:p w14:paraId="70562C9D" w14:textId="771F9A96" w:rsidR="00B05745" w:rsidRPr="000170CC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E2446D" w:rsidRPr="000170C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23" w:type="dxa"/>
            <w:tcBorders>
              <w:top w:val="double" w:sz="4" w:space="0" w:color="auto"/>
              <w:bottom w:val="double" w:sz="4" w:space="0" w:color="auto"/>
            </w:tcBorders>
          </w:tcPr>
          <w:p w14:paraId="34FA7334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12,617</w:t>
            </w:r>
          </w:p>
        </w:tc>
        <w:tc>
          <w:tcPr>
            <w:tcW w:w="234" w:type="dxa"/>
            <w:vAlign w:val="bottom"/>
          </w:tcPr>
          <w:p w14:paraId="07226896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E12FC09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vAlign w:val="bottom"/>
          </w:tcPr>
          <w:p w14:paraId="495BD24A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double" w:sz="4" w:space="0" w:color="auto"/>
              <w:bottom w:val="double" w:sz="4" w:space="0" w:color="auto"/>
            </w:tcBorders>
          </w:tcPr>
          <w:p w14:paraId="629F45BC" w14:textId="2E394FBF" w:rsidR="00B05745" w:rsidRPr="000170CC" w:rsidRDefault="00351489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26,215</w:t>
            </w:r>
          </w:p>
        </w:tc>
        <w:tc>
          <w:tcPr>
            <w:tcW w:w="234" w:type="dxa"/>
          </w:tcPr>
          <w:p w14:paraId="134329DF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  <w:tcBorders>
              <w:top w:val="double" w:sz="4" w:space="0" w:color="auto"/>
              <w:bottom w:val="double" w:sz="4" w:space="0" w:color="auto"/>
            </w:tcBorders>
          </w:tcPr>
          <w:p w14:paraId="12AA0B0F" w14:textId="1157EB0E" w:rsidR="00B05745" w:rsidRPr="000170CC" w:rsidRDefault="00351489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513345">
              <w:rPr>
                <w:rFonts w:ascii="Angsana New" w:hAnsi="Angsana New"/>
                <w:sz w:val="30"/>
                <w:szCs w:val="30"/>
              </w:rPr>
              <w:t>4</w:t>
            </w:r>
            <w:r w:rsidR="0067010A"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236" w:type="dxa"/>
          </w:tcPr>
          <w:p w14:paraId="2076F706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double" w:sz="4" w:space="0" w:color="auto"/>
              <w:bottom w:val="double" w:sz="4" w:space="0" w:color="auto"/>
            </w:tcBorders>
          </w:tcPr>
          <w:p w14:paraId="0EEF59FB" w14:textId="2CE21871" w:rsidR="00B05745" w:rsidRPr="000170CC" w:rsidRDefault="00351489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8,532</w:t>
            </w:r>
          </w:p>
        </w:tc>
        <w:tc>
          <w:tcPr>
            <w:tcW w:w="234" w:type="dxa"/>
            <w:vAlign w:val="bottom"/>
          </w:tcPr>
          <w:p w14:paraId="0F5B9986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8" w:type="dxa"/>
            <w:tcBorders>
              <w:top w:val="double" w:sz="4" w:space="0" w:color="auto"/>
              <w:bottom w:val="double" w:sz="4" w:space="0" w:color="auto"/>
            </w:tcBorders>
          </w:tcPr>
          <w:p w14:paraId="1C63BF0E" w14:textId="080E6BF5" w:rsidR="00B05745" w:rsidRPr="000170CC" w:rsidRDefault="00351489" w:rsidP="00CA6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51,8</w:t>
            </w:r>
            <w:r w:rsidR="0067010A">
              <w:rPr>
                <w:rFonts w:ascii="Angsana New" w:hAnsi="Angsana New"/>
                <w:sz w:val="30"/>
                <w:szCs w:val="30"/>
              </w:rPr>
              <w:t>58</w:t>
            </w:r>
          </w:p>
        </w:tc>
      </w:tr>
    </w:tbl>
    <w:p w14:paraId="30CD68A7" w14:textId="77777777" w:rsidR="00B95566" w:rsidRPr="000170CC" w:rsidRDefault="00B95566" w:rsidP="00B9556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30"/>
          <w:szCs w:val="30"/>
          <w:lang w:eastAsia="zh-CN"/>
        </w:rPr>
      </w:pPr>
    </w:p>
    <w:tbl>
      <w:tblPr>
        <w:tblW w:w="14317" w:type="dxa"/>
        <w:tblLook w:val="04A0" w:firstRow="1" w:lastRow="0" w:firstColumn="1" w:lastColumn="0" w:noHBand="0" w:noVBand="1"/>
      </w:tblPr>
      <w:tblGrid>
        <w:gridCol w:w="4309"/>
        <w:gridCol w:w="1423"/>
        <w:gridCol w:w="236"/>
        <w:gridCol w:w="1423"/>
        <w:gridCol w:w="236"/>
        <w:gridCol w:w="1423"/>
        <w:gridCol w:w="239"/>
        <w:gridCol w:w="1643"/>
        <w:gridCol w:w="236"/>
        <w:gridCol w:w="1423"/>
        <w:gridCol w:w="236"/>
        <w:gridCol w:w="1490"/>
      </w:tblGrid>
      <w:tr w:rsidR="00B05745" w:rsidRPr="000170CC" w14:paraId="6CD96F1E" w14:textId="77777777" w:rsidTr="003A6B07">
        <w:tc>
          <w:tcPr>
            <w:tcW w:w="4309" w:type="dxa"/>
          </w:tcPr>
          <w:p w14:paraId="35B19E51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008" w:type="dxa"/>
            <w:gridSpan w:val="11"/>
          </w:tcPr>
          <w:p w14:paraId="7D6D8021" w14:textId="6D53D4F4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B05745" w:rsidRPr="000170CC" w14:paraId="6CC11BF6" w14:textId="77777777" w:rsidTr="003A6B07">
        <w:tc>
          <w:tcPr>
            <w:tcW w:w="4309" w:type="dxa"/>
          </w:tcPr>
          <w:p w14:paraId="5292B733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618B1131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F1F73B2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64A646E8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pacing w:val="-2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9FB2AEA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13AA3DC9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pacing w:val="-2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อาคารและส่วน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0510F548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3" w:type="dxa"/>
            <w:tcBorders>
              <w:top w:val="single" w:sz="4" w:space="0" w:color="auto"/>
            </w:tcBorders>
          </w:tcPr>
          <w:p w14:paraId="769E738A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pacing w:val="-2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7C371AA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5FEC5C66" w14:textId="77777777" w:rsidR="00B05745" w:rsidRPr="000170CC" w:rsidRDefault="00B05745" w:rsidP="0086535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9A1A680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</w:tcPr>
          <w:p w14:paraId="4F9D9DF2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B05745" w:rsidRPr="000170CC" w14:paraId="009A5A25" w14:textId="77777777" w:rsidTr="003A6B07">
        <w:tc>
          <w:tcPr>
            <w:tcW w:w="4309" w:type="dxa"/>
          </w:tcPr>
          <w:p w14:paraId="475A9E68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</w:tcPr>
          <w:p w14:paraId="7A7BE74D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E6567E9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</w:tcPr>
          <w:p w14:paraId="13504810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pacing w:val="-2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09E94F61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</w:tcPr>
          <w:p w14:paraId="5696ED3E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pacing w:val="-2"/>
                <w:sz w:val="30"/>
                <w:szCs w:val="30"/>
                <w:cs/>
              </w:rPr>
              <w:t>ปรับปรุงอาคาร</w:t>
            </w:r>
          </w:p>
        </w:tc>
        <w:tc>
          <w:tcPr>
            <w:tcW w:w="239" w:type="dxa"/>
          </w:tcPr>
          <w:p w14:paraId="7718356B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3" w:type="dxa"/>
          </w:tcPr>
          <w:p w14:paraId="76C6382A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pacing w:val="-4"/>
                <w:sz w:val="30"/>
                <w:szCs w:val="30"/>
                <w:cs/>
              </w:rPr>
              <w:t>ติดตั้งและอุปกรณ์</w:t>
            </w:r>
          </w:p>
        </w:tc>
        <w:tc>
          <w:tcPr>
            <w:tcW w:w="236" w:type="dxa"/>
          </w:tcPr>
          <w:p w14:paraId="2D658B7C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</w:tcPr>
          <w:p w14:paraId="2BA4E100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</w:tcPr>
          <w:p w14:paraId="6F588561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0" w:type="dxa"/>
          </w:tcPr>
          <w:p w14:paraId="1F83066E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</w:p>
        </w:tc>
      </w:tr>
      <w:tr w:rsidR="00B05745" w:rsidRPr="000170CC" w14:paraId="0E9AB72D" w14:textId="77777777" w:rsidTr="003A6B07">
        <w:tc>
          <w:tcPr>
            <w:tcW w:w="4309" w:type="dxa"/>
          </w:tcPr>
          <w:p w14:paraId="3C80E90D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387966A0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36" w:type="dxa"/>
          </w:tcPr>
          <w:p w14:paraId="2462D155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7E056F1C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pacing w:val="-2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อาคาร</w:t>
            </w:r>
          </w:p>
        </w:tc>
        <w:tc>
          <w:tcPr>
            <w:tcW w:w="236" w:type="dxa"/>
          </w:tcPr>
          <w:p w14:paraId="31847F15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430C107C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pacing w:val="-2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บนที่ดินเช่า</w:t>
            </w:r>
          </w:p>
        </w:tc>
        <w:tc>
          <w:tcPr>
            <w:tcW w:w="239" w:type="dxa"/>
          </w:tcPr>
          <w:p w14:paraId="40E1464E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1D52EF56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pacing w:val="-2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36" w:type="dxa"/>
          </w:tcPr>
          <w:p w14:paraId="11B47748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5350D21B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</w:tcPr>
          <w:p w14:paraId="5E99448D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14:paraId="0262426B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  <w:t>รวม</w:t>
            </w:r>
          </w:p>
        </w:tc>
      </w:tr>
      <w:tr w:rsidR="00B05745" w:rsidRPr="000170CC" w14:paraId="039FF029" w14:textId="77777777" w:rsidTr="003A6B07">
        <w:tc>
          <w:tcPr>
            <w:tcW w:w="4309" w:type="dxa"/>
          </w:tcPr>
          <w:p w14:paraId="6071E495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0C5B118E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1CBD3DDE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22FB39DA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1AE72F9F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321AAEEB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9" w:type="dxa"/>
          </w:tcPr>
          <w:p w14:paraId="44B54423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3" w:type="dxa"/>
            <w:tcBorders>
              <w:top w:val="single" w:sz="4" w:space="0" w:color="auto"/>
            </w:tcBorders>
          </w:tcPr>
          <w:p w14:paraId="7903D997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23BF5EC2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7FA2F756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29F7ADA8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</w:tcPr>
          <w:p w14:paraId="05D2D0C6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E2446D" w:rsidRPr="000170CC" w14:paraId="2A19248A" w14:textId="77777777" w:rsidTr="00CD6796">
        <w:tc>
          <w:tcPr>
            <w:tcW w:w="4309" w:type="dxa"/>
            <w:vAlign w:val="bottom"/>
          </w:tcPr>
          <w:p w14:paraId="29CCF929" w14:textId="0FBF8A92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0170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23" w:type="dxa"/>
          </w:tcPr>
          <w:p w14:paraId="377F7070" w14:textId="7B2A7221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7,802</w:t>
            </w:r>
          </w:p>
        </w:tc>
        <w:tc>
          <w:tcPr>
            <w:tcW w:w="236" w:type="dxa"/>
          </w:tcPr>
          <w:p w14:paraId="2F094AA9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1282044C" w14:textId="3427C85B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15,291</w:t>
            </w:r>
          </w:p>
        </w:tc>
        <w:tc>
          <w:tcPr>
            <w:tcW w:w="236" w:type="dxa"/>
          </w:tcPr>
          <w:p w14:paraId="20EB955A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08CD6AF3" w14:textId="6D53AF21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290,145</w:t>
            </w:r>
          </w:p>
        </w:tc>
        <w:tc>
          <w:tcPr>
            <w:tcW w:w="239" w:type="dxa"/>
          </w:tcPr>
          <w:p w14:paraId="4B8CAA2B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3" w:type="dxa"/>
            <w:vAlign w:val="bottom"/>
          </w:tcPr>
          <w:p w14:paraId="6E690ECE" w14:textId="464AAA24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146,720</w:t>
            </w:r>
          </w:p>
        </w:tc>
        <w:tc>
          <w:tcPr>
            <w:tcW w:w="236" w:type="dxa"/>
          </w:tcPr>
          <w:p w14:paraId="4F69F736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2F3DAE8E" w14:textId="4A6E3CD4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61,785</w:t>
            </w:r>
          </w:p>
        </w:tc>
        <w:tc>
          <w:tcPr>
            <w:tcW w:w="236" w:type="dxa"/>
          </w:tcPr>
          <w:p w14:paraId="6C5E528D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0" w:type="dxa"/>
            <w:vAlign w:val="bottom"/>
          </w:tcPr>
          <w:p w14:paraId="7CCB9B7E" w14:textId="331FE92B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521,743</w:t>
            </w:r>
          </w:p>
        </w:tc>
      </w:tr>
      <w:tr w:rsidR="00E2446D" w:rsidRPr="000170CC" w14:paraId="59A167A5" w14:textId="77777777" w:rsidTr="003A6B07">
        <w:tc>
          <w:tcPr>
            <w:tcW w:w="4309" w:type="dxa"/>
            <w:vAlign w:val="bottom"/>
          </w:tcPr>
          <w:p w14:paraId="219B8E0A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23" w:type="dxa"/>
          </w:tcPr>
          <w:p w14:paraId="67A4C92E" w14:textId="567B7CE1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7C6E8B7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64DA89BF" w14:textId="7CD168E1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EE3595A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62E799ED" w14:textId="1B3E610B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195</w:t>
            </w:r>
          </w:p>
        </w:tc>
        <w:tc>
          <w:tcPr>
            <w:tcW w:w="239" w:type="dxa"/>
          </w:tcPr>
          <w:p w14:paraId="6A08F6D5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3" w:type="dxa"/>
            <w:vAlign w:val="bottom"/>
          </w:tcPr>
          <w:p w14:paraId="74F22C22" w14:textId="6386B615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694</w:t>
            </w:r>
          </w:p>
        </w:tc>
        <w:tc>
          <w:tcPr>
            <w:tcW w:w="236" w:type="dxa"/>
          </w:tcPr>
          <w:p w14:paraId="0993FDA1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0D75C4E9" w14:textId="33896F2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A0FD3B1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0" w:type="dxa"/>
            <w:vAlign w:val="bottom"/>
          </w:tcPr>
          <w:p w14:paraId="7D770255" w14:textId="7694CA18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889</w:t>
            </w:r>
          </w:p>
        </w:tc>
      </w:tr>
      <w:tr w:rsidR="00E2446D" w:rsidRPr="000170CC" w14:paraId="56EBA7C3" w14:textId="77777777" w:rsidTr="003A6B07">
        <w:tc>
          <w:tcPr>
            <w:tcW w:w="4309" w:type="dxa"/>
            <w:vAlign w:val="bottom"/>
          </w:tcPr>
          <w:p w14:paraId="20120D05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23" w:type="dxa"/>
          </w:tcPr>
          <w:p w14:paraId="6F8A37C1" w14:textId="0E57BD1B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489D722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570EFC1B" w14:textId="7A499ACC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4EA7FF5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633BC646" w14:textId="33429528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(59,749)</w:t>
            </w:r>
          </w:p>
        </w:tc>
        <w:tc>
          <w:tcPr>
            <w:tcW w:w="239" w:type="dxa"/>
          </w:tcPr>
          <w:p w14:paraId="07325768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3" w:type="dxa"/>
            <w:vAlign w:val="bottom"/>
          </w:tcPr>
          <w:p w14:paraId="314FDA71" w14:textId="4DA21653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(13,098)</w:t>
            </w:r>
          </w:p>
        </w:tc>
        <w:tc>
          <w:tcPr>
            <w:tcW w:w="236" w:type="dxa"/>
          </w:tcPr>
          <w:p w14:paraId="5F7BFA97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32494F05" w14:textId="3C12F472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(16,683)</w:t>
            </w:r>
          </w:p>
        </w:tc>
        <w:tc>
          <w:tcPr>
            <w:tcW w:w="236" w:type="dxa"/>
          </w:tcPr>
          <w:p w14:paraId="41693654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0" w:type="dxa"/>
            <w:vAlign w:val="bottom"/>
          </w:tcPr>
          <w:p w14:paraId="18C19E89" w14:textId="1CB7E7CE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(89,530)</w:t>
            </w:r>
          </w:p>
        </w:tc>
      </w:tr>
      <w:tr w:rsidR="00E2446D" w:rsidRPr="000170CC" w14:paraId="2717E897" w14:textId="77777777" w:rsidTr="003A6B07">
        <w:tc>
          <w:tcPr>
            <w:tcW w:w="4309" w:type="dxa"/>
            <w:vAlign w:val="bottom"/>
          </w:tcPr>
          <w:p w14:paraId="298FD44F" w14:textId="5F35B590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2567 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0170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0DD0A6D4" w14:textId="1C48FA95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7,802</w:t>
            </w:r>
          </w:p>
        </w:tc>
        <w:tc>
          <w:tcPr>
            <w:tcW w:w="236" w:type="dxa"/>
          </w:tcPr>
          <w:p w14:paraId="189CDB79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14:paraId="549C7D3C" w14:textId="47CB49B4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15,291</w:t>
            </w:r>
          </w:p>
        </w:tc>
        <w:tc>
          <w:tcPr>
            <w:tcW w:w="236" w:type="dxa"/>
          </w:tcPr>
          <w:p w14:paraId="127D3D31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14:paraId="69A144D5" w14:textId="4A60F820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230,591</w:t>
            </w:r>
          </w:p>
        </w:tc>
        <w:tc>
          <w:tcPr>
            <w:tcW w:w="239" w:type="dxa"/>
          </w:tcPr>
          <w:p w14:paraId="6ADA9CE2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3" w:type="dxa"/>
            <w:tcBorders>
              <w:top w:val="single" w:sz="4" w:space="0" w:color="auto"/>
            </w:tcBorders>
            <w:vAlign w:val="bottom"/>
          </w:tcPr>
          <w:p w14:paraId="5FC16D74" w14:textId="14E148AA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134,316</w:t>
            </w:r>
          </w:p>
        </w:tc>
        <w:tc>
          <w:tcPr>
            <w:tcW w:w="236" w:type="dxa"/>
          </w:tcPr>
          <w:p w14:paraId="1A90F5F3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14:paraId="463839F4" w14:textId="11837248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45,102</w:t>
            </w:r>
          </w:p>
        </w:tc>
        <w:tc>
          <w:tcPr>
            <w:tcW w:w="236" w:type="dxa"/>
          </w:tcPr>
          <w:p w14:paraId="761414D6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  <w:vAlign w:val="bottom"/>
          </w:tcPr>
          <w:p w14:paraId="3F367449" w14:textId="4B6E62EF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433,102</w:t>
            </w:r>
          </w:p>
        </w:tc>
      </w:tr>
      <w:tr w:rsidR="00B05745" w:rsidRPr="000170CC" w14:paraId="5991789B" w14:textId="77777777" w:rsidTr="003A6B07">
        <w:tc>
          <w:tcPr>
            <w:tcW w:w="4309" w:type="dxa"/>
            <w:vAlign w:val="bottom"/>
          </w:tcPr>
          <w:p w14:paraId="5B42BB0D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23" w:type="dxa"/>
          </w:tcPr>
          <w:p w14:paraId="2A0EC587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3BCA3C9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46E42465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9551062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0F624357" w14:textId="115DF944" w:rsidR="00B05745" w:rsidRPr="000170CC" w:rsidRDefault="00351489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</w:t>
            </w:r>
          </w:p>
        </w:tc>
        <w:tc>
          <w:tcPr>
            <w:tcW w:w="239" w:type="dxa"/>
          </w:tcPr>
          <w:p w14:paraId="47BE1BE0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3" w:type="dxa"/>
            <w:vAlign w:val="bottom"/>
          </w:tcPr>
          <w:p w14:paraId="63402DD9" w14:textId="4972B68D" w:rsidR="00B05745" w:rsidRPr="000170CC" w:rsidRDefault="00351489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269</w:t>
            </w:r>
          </w:p>
        </w:tc>
        <w:tc>
          <w:tcPr>
            <w:tcW w:w="236" w:type="dxa"/>
          </w:tcPr>
          <w:p w14:paraId="302BD6FE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1CE39D1A" w14:textId="77E89E33" w:rsidR="00B05745" w:rsidRPr="000170CC" w:rsidRDefault="00351489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30EA537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0" w:type="dxa"/>
            <w:vAlign w:val="bottom"/>
          </w:tcPr>
          <w:p w14:paraId="4A988E22" w14:textId="31ECAE5B" w:rsidR="00B05745" w:rsidRPr="000170CC" w:rsidRDefault="00351489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398</w:t>
            </w:r>
          </w:p>
        </w:tc>
      </w:tr>
      <w:tr w:rsidR="00B05745" w:rsidRPr="000170CC" w14:paraId="2A3A6D45" w14:textId="77777777" w:rsidTr="003A6B07">
        <w:tc>
          <w:tcPr>
            <w:tcW w:w="4309" w:type="dxa"/>
            <w:vAlign w:val="bottom"/>
          </w:tcPr>
          <w:p w14:paraId="3CCCAC5F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23" w:type="dxa"/>
          </w:tcPr>
          <w:p w14:paraId="12FD9F17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6CD0262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21E138F4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852A9D4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764A04E7" w14:textId="3E2BA1E1" w:rsidR="00B05745" w:rsidRPr="000170CC" w:rsidRDefault="00351489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(521)</w:t>
            </w:r>
          </w:p>
        </w:tc>
        <w:tc>
          <w:tcPr>
            <w:tcW w:w="239" w:type="dxa"/>
          </w:tcPr>
          <w:p w14:paraId="10AAF86C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3" w:type="dxa"/>
            <w:vAlign w:val="bottom"/>
          </w:tcPr>
          <w:p w14:paraId="0A090D4C" w14:textId="4DB013FE" w:rsidR="00B05745" w:rsidRPr="000170CC" w:rsidRDefault="00351489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(15,034)</w:t>
            </w:r>
          </w:p>
        </w:tc>
        <w:tc>
          <w:tcPr>
            <w:tcW w:w="236" w:type="dxa"/>
          </w:tcPr>
          <w:p w14:paraId="184FC9B8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47FA58A8" w14:textId="694DF23D" w:rsidR="00B05745" w:rsidRPr="000170CC" w:rsidRDefault="00351489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(2,548)</w:t>
            </w:r>
          </w:p>
        </w:tc>
        <w:tc>
          <w:tcPr>
            <w:tcW w:w="236" w:type="dxa"/>
          </w:tcPr>
          <w:p w14:paraId="6A280370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0" w:type="dxa"/>
            <w:vAlign w:val="bottom"/>
          </w:tcPr>
          <w:p w14:paraId="770F8A52" w14:textId="02EDF18E" w:rsidR="00B05745" w:rsidRPr="000170CC" w:rsidRDefault="00351489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(18,103)</w:t>
            </w:r>
          </w:p>
        </w:tc>
      </w:tr>
      <w:tr w:rsidR="00B05745" w:rsidRPr="000170CC" w14:paraId="2E1D38E4" w14:textId="77777777" w:rsidTr="003A6B07">
        <w:tc>
          <w:tcPr>
            <w:tcW w:w="4309" w:type="dxa"/>
            <w:vAlign w:val="bottom"/>
          </w:tcPr>
          <w:p w14:paraId="1E7EAA4A" w14:textId="0A9CE454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170CC">
              <w:rPr>
                <w:rFonts w:ascii="Angsana New" w:hAnsi="Angsana New"/>
                <w:sz w:val="30"/>
                <w:szCs w:val="30"/>
              </w:rPr>
              <w:t>256</w:t>
            </w:r>
            <w:r w:rsidR="00E2446D" w:rsidRPr="000170C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14:paraId="7C579186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7,802</w:t>
            </w:r>
          </w:p>
        </w:tc>
        <w:tc>
          <w:tcPr>
            <w:tcW w:w="236" w:type="dxa"/>
          </w:tcPr>
          <w:p w14:paraId="4676CE2C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D037A3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15,291</w:t>
            </w:r>
          </w:p>
        </w:tc>
        <w:tc>
          <w:tcPr>
            <w:tcW w:w="236" w:type="dxa"/>
          </w:tcPr>
          <w:p w14:paraId="0CF35743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76028" w14:textId="1EE45DFF" w:rsidR="00B05745" w:rsidRPr="000170CC" w:rsidRDefault="00351489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230,199</w:t>
            </w:r>
          </w:p>
        </w:tc>
        <w:tc>
          <w:tcPr>
            <w:tcW w:w="239" w:type="dxa"/>
          </w:tcPr>
          <w:p w14:paraId="0EE0CEED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6F1F41" w14:textId="2C4AB056" w:rsidR="00B05745" w:rsidRPr="000170CC" w:rsidRDefault="00351489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119,551</w:t>
            </w:r>
          </w:p>
        </w:tc>
        <w:tc>
          <w:tcPr>
            <w:tcW w:w="236" w:type="dxa"/>
          </w:tcPr>
          <w:p w14:paraId="7F0EF38D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A25A7C" w14:textId="1CA8668D" w:rsidR="00B05745" w:rsidRPr="000170CC" w:rsidRDefault="00351489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42,554</w:t>
            </w:r>
          </w:p>
        </w:tc>
        <w:tc>
          <w:tcPr>
            <w:tcW w:w="236" w:type="dxa"/>
          </w:tcPr>
          <w:p w14:paraId="1E764767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5AA26" w14:textId="4CF664F9" w:rsidR="00B05745" w:rsidRPr="000170CC" w:rsidRDefault="00351489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415,397</w:t>
            </w:r>
          </w:p>
        </w:tc>
      </w:tr>
      <w:tr w:rsidR="00B05745" w:rsidRPr="000170CC" w14:paraId="16ADF376" w14:textId="77777777" w:rsidTr="003A6B07">
        <w:tc>
          <w:tcPr>
            <w:tcW w:w="4309" w:type="dxa"/>
          </w:tcPr>
          <w:p w14:paraId="321C4870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0213C0B7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4AD4DFA8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63950C32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6801B4AD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247D3AE0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77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9" w:type="dxa"/>
          </w:tcPr>
          <w:p w14:paraId="734857AC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3" w:type="dxa"/>
            <w:tcBorders>
              <w:top w:val="single" w:sz="4" w:space="0" w:color="auto"/>
            </w:tcBorders>
          </w:tcPr>
          <w:p w14:paraId="39585972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6C3CEA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0C698FF6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C497A0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</w:tcPr>
          <w:p w14:paraId="7ABF4459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5334A5E2" w14:textId="77777777" w:rsidR="00B95566" w:rsidRPr="000170CC" w:rsidRDefault="00B95566" w:rsidP="00B9556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30"/>
          <w:szCs w:val="30"/>
          <w:lang w:eastAsia="zh-CN"/>
        </w:rPr>
      </w:pPr>
    </w:p>
    <w:p w14:paraId="25CCB96D" w14:textId="77777777" w:rsidR="00B95566" w:rsidRPr="000170CC" w:rsidRDefault="00B95566" w:rsidP="00B9556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30"/>
          <w:szCs w:val="30"/>
          <w:lang w:eastAsia="zh-CN"/>
        </w:rPr>
      </w:pPr>
    </w:p>
    <w:p w14:paraId="39F25AC6" w14:textId="77777777" w:rsidR="00B95566" w:rsidRPr="000170CC" w:rsidRDefault="00B95566" w:rsidP="00B9556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30"/>
          <w:szCs w:val="30"/>
          <w:lang w:eastAsia="zh-CN"/>
        </w:rPr>
      </w:pPr>
    </w:p>
    <w:p w14:paraId="21911F0B" w14:textId="77777777" w:rsidR="00B95566" w:rsidRPr="000170CC" w:rsidRDefault="00B95566" w:rsidP="00B9556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30"/>
          <w:szCs w:val="30"/>
          <w:lang w:eastAsia="zh-CN"/>
        </w:rPr>
      </w:pPr>
    </w:p>
    <w:p w14:paraId="3950416C" w14:textId="77777777" w:rsidR="00B95566" w:rsidRPr="000170CC" w:rsidRDefault="00B95566" w:rsidP="00B9556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30"/>
          <w:szCs w:val="30"/>
          <w:lang w:eastAsia="zh-CN"/>
        </w:rPr>
      </w:pPr>
    </w:p>
    <w:p w14:paraId="00CCF148" w14:textId="77777777" w:rsidR="00B95566" w:rsidRPr="000170CC" w:rsidRDefault="00B95566" w:rsidP="00B9556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30"/>
          <w:szCs w:val="30"/>
          <w:lang w:eastAsia="zh-CN"/>
        </w:rPr>
      </w:pPr>
    </w:p>
    <w:tbl>
      <w:tblPr>
        <w:tblW w:w="14317" w:type="dxa"/>
        <w:tblLook w:val="04A0" w:firstRow="1" w:lastRow="0" w:firstColumn="1" w:lastColumn="0" w:noHBand="0" w:noVBand="1"/>
      </w:tblPr>
      <w:tblGrid>
        <w:gridCol w:w="4274"/>
        <w:gridCol w:w="1417"/>
        <w:gridCol w:w="236"/>
        <w:gridCol w:w="1418"/>
        <w:gridCol w:w="236"/>
        <w:gridCol w:w="1423"/>
        <w:gridCol w:w="239"/>
        <w:gridCol w:w="1644"/>
        <w:gridCol w:w="236"/>
        <w:gridCol w:w="1423"/>
        <w:gridCol w:w="236"/>
        <w:gridCol w:w="1535"/>
      </w:tblGrid>
      <w:tr w:rsidR="00B05745" w:rsidRPr="000170CC" w14:paraId="3C1768C9" w14:textId="77777777" w:rsidTr="003A6B07">
        <w:tc>
          <w:tcPr>
            <w:tcW w:w="4274" w:type="dxa"/>
          </w:tcPr>
          <w:p w14:paraId="58D9E33D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043" w:type="dxa"/>
            <w:gridSpan w:val="11"/>
          </w:tcPr>
          <w:p w14:paraId="417EE4AC" w14:textId="01002AA0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B05745" w:rsidRPr="000170CC" w14:paraId="155BA73C" w14:textId="77777777" w:rsidTr="003A6B07">
        <w:tc>
          <w:tcPr>
            <w:tcW w:w="4274" w:type="dxa"/>
          </w:tcPr>
          <w:p w14:paraId="3D1D79C3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ED50342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CEAD783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85AA2F2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pacing w:val="-2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829D609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2804F2FC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pacing w:val="-2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อาคารและส่วน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60EA6D9C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1C7BDF21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pacing w:val="-2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72BA637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409472C8" w14:textId="77777777" w:rsidR="00B05745" w:rsidRPr="000170CC" w:rsidRDefault="00B05745" w:rsidP="0086535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A044497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</w:tcPr>
          <w:p w14:paraId="5C6477FA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B05745" w:rsidRPr="000170CC" w14:paraId="133FF8D2" w14:textId="77777777" w:rsidTr="003A6B07">
        <w:tc>
          <w:tcPr>
            <w:tcW w:w="4274" w:type="dxa"/>
          </w:tcPr>
          <w:p w14:paraId="782B7479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17" w:type="dxa"/>
          </w:tcPr>
          <w:p w14:paraId="36203155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C114899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18" w:type="dxa"/>
          </w:tcPr>
          <w:p w14:paraId="0E1ACA56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pacing w:val="-2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34D0F3EC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</w:tcPr>
          <w:p w14:paraId="4F2A84CB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pacing w:val="-2"/>
                <w:sz w:val="30"/>
                <w:szCs w:val="30"/>
                <w:cs/>
              </w:rPr>
              <w:t>ปรับปรุงอาคาร</w:t>
            </w:r>
          </w:p>
        </w:tc>
        <w:tc>
          <w:tcPr>
            <w:tcW w:w="239" w:type="dxa"/>
          </w:tcPr>
          <w:p w14:paraId="2D353457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</w:tcPr>
          <w:p w14:paraId="6D25CA37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pacing w:val="-4"/>
                <w:sz w:val="30"/>
                <w:szCs w:val="30"/>
                <w:cs/>
              </w:rPr>
              <w:t>ติดตั้งและอุปกรณ์</w:t>
            </w:r>
          </w:p>
        </w:tc>
        <w:tc>
          <w:tcPr>
            <w:tcW w:w="236" w:type="dxa"/>
          </w:tcPr>
          <w:p w14:paraId="5DCB8D4D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</w:tcPr>
          <w:p w14:paraId="64F89D69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</w:tcPr>
          <w:p w14:paraId="30BBA833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535" w:type="dxa"/>
          </w:tcPr>
          <w:p w14:paraId="4D6ABF76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</w:p>
        </w:tc>
      </w:tr>
      <w:tr w:rsidR="00B05745" w:rsidRPr="000170CC" w14:paraId="62485068" w14:textId="77777777" w:rsidTr="003A6B07">
        <w:tc>
          <w:tcPr>
            <w:tcW w:w="4274" w:type="dxa"/>
          </w:tcPr>
          <w:p w14:paraId="183959CC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B36A1DA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36" w:type="dxa"/>
          </w:tcPr>
          <w:p w14:paraId="29EC119F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06CCA1D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pacing w:val="-2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อาคาร</w:t>
            </w:r>
          </w:p>
        </w:tc>
        <w:tc>
          <w:tcPr>
            <w:tcW w:w="236" w:type="dxa"/>
          </w:tcPr>
          <w:p w14:paraId="4892B412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3F12E1D8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pacing w:val="-2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บนที่ดินเช่า</w:t>
            </w:r>
          </w:p>
        </w:tc>
        <w:tc>
          <w:tcPr>
            <w:tcW w:w="239" w:type="dxa"/>
          </w:tcPr>
          <w:p w14:paraId="526EE400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032DA740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pacing w:val="-2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36" w:type="dxa"/>
          </w:tcPr>
          <w:p w14:paraId="0975EE29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0C3E5F4F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</w:tcPr>
          <w:p w14:paraId="4FDB1DF3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14:paraId="1233A4DC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  <w:t>รวม</w:t>
            </w:r>
          </w:p>
        </w:tc>
      </w:tr>
      <w:tr w:rsidR="00B05745" w:rsidRPr="000170CC" w14:paraId="7DF59873" w14:textId="77777777" w:rsidTr="003A6B07">
        <w:tc>
          <w:tcPr>
            <w:tcW w:w="4274" w:type="dxa"/>
          </w:tcPr>
          <w:p w14:paraId="0B418060" w14:textId="77777777" w:rsidR="00B05745" w:rsidRPr="000170CC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AE68723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28DB469F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F3113CE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18D1C212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420EE64F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9" w:type="dxa"/>
          </w:tcPr>
          <w:p w14:paraId="50A64043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14FC22D5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27D10CB6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19E178F6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79EA3CD8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</w:tcPr>
          <w:p w14:paraId="624B4DD4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E2446D" w:rsidRPr="000170CC" w14:paraId="3E76E831" w14:textId="77777777" w:rsidTr="00574A32">
        <w:tc>
          <w:tcPr>
            <w:tcW w:w="4274" w:type="dxa"/>
            <w:vAlign w:val="bottom"/>
          </w:tcPr>
          <w:p w14:paraId="51E67D32" w14:textId="52E6FA7D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0170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17" w:type="dxa"/>
          </w:tcPr>
          <w:p w14:paraId="125DC61A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32858C3E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18" w:type="dxa"/>
            <w:vAlign w:val="bottom"/>
          </w:tcPr>
          <w:p w14:paraId="4861F439" w14:textId="3EEA653E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15,291</w:t>
            </w:r>
          </w:p>
        </w:tc>
        <w:tc>
          <w:tcPr>
            <w:tcW w:w="236" w:type="dxa"/>
            <w:vAlign w:val="bottom"/>
          </w:tcPr>
          <w:p w14:paraId="70E31668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52DF7C9B" w14:textId="49DC56D3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268,086</w:t>
            </w:r>
          </w:p>
        </w:tc>
        <w:tc>
          <w:tcPr>
            <w:tcW w:w="239" w:type="dxa"/>
          </w:tcPr>
          <w:p w14:paraId="62BC24A4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  <w:vAlign w:val="bottom"/>
          </w:tcPr>
          <w:p w14:paraId="66D69BB7" w14:textId="6797B150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139,029</w:t>
            </w:r>
          </w:p>
        </w:tc>
        <w:tc>
          <w:tcPr>
            <w:tcW w:w="236" w:type="dxa"/>
          </w:tcPr>
          <w:p w14:paraId="5220AA26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4A2C5882" w14:textId="0AD08C44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61,574</w:t>
            </w:r>
          </w:p>
        </w:tc>
        <w:tc>
          <w:tcPr>
            <w:tcW w:w="236" w:type="dxa"/>
          </w:tcPr>
          <w:p w14:paraId="224C51DD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535" w:type="dxa"/>
            <w:vAlign w:val="bottom"/>
          </w:tcPr>
          <w:p w14:paraId="41F711E9" w14:textId="4472B28F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483,980</w:t>
            </w:r>
          </w:p>
        </w:tc>
      </w:tr>
      <w:tr w:rsidR="00E2446D" w:rsidRPr="000170CC" w14:paraId="0263E62D" w14:textId="77777777" w:rsidTr="003A6B07">
        <w:tc>
          <w:tcPr>
            <w:tcW w:w="4274" w:type="dxa"/>
            <w:vAlign w:val="bottom"/>
          </w:tcPr>
          <w:p w14:paraId="72B683C1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</w:tcPr>
          <w:p w14:paraId="5EE968CA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3B65F9F4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18" w:type="dxa"/>
            <w:vAlign w:val="bottom"/>
          </w:tcPr>
          <w:p w14:paraId="5232E70C" w14:textId="719200DF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5D6964C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14509A68" w14:textId="47F99489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4,070</w:t>
            </w:r>
          </w:p>
        </w:tc>
        <w:tc>
          <w:tcPr>
            <w:tcW w:w="239" w:type="dxa"/>
          </w:tcPr>
          <w:p w14:paraId="7340557B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  <w:vAlign w:val="bottom"/>
          </w:tcPr>
          <w:p w14:paraId="061C3763" w14:textId="1C791C9F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3,896</w:t>
            </w:r>
          </w:p>
        </w:tc>
        <w:tc>
          <w:tcPr>
            <w:tcW w:w="236" w:type="dxa"/>
          </w:tcPr>
          <w:p w14:paraId="0385936E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36759ADC" w14:textId="0E782232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211</w:t>
            </w:r>
          </w:p>
        </w:tc>
        <w:tc>
          <w:tcPr>
            <w:tcW w:w="236" w:type="dxa"/>
          </w:tcPr>
          <w:p w14:paraId="58C2B0BA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535" w:type="dxa"/>
            <w:vAlign w:val="bottom"/>
          </w:tcPr>
          <w:p w14:paraId="72ECD2E7" w14:textId="5B5EED8F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8,177</w:t>
            </w:r>
          </w:p>
        </w:tc>
      </w:tr>
      <w:tr w:rsidR="00E2446D" w:rsidRPr="000170CC" w14:paraId="535BC5A0" w14:textId="77777777" w:rsidTr="003A6B07">
        <w:tc>
          <w:tcPr>
            <w:tcW w:w="4274" w:type="dxa"/>
            <w:vAlign w:val="bottom"/>
          </w:tcPr>
          <w:p w14:paraId="4D82025F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FA1CEEF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D8C57D4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C1231EA" w14:textId="5A51E0E6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11A5F1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vAlign w:val="bottom"/>
          </w:tcPr>
          <w:p w14:paraId="1D17D06A" w14:textId="36D18734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(58,987)</w:t>
            </w:r>
          </w:p>
        </w:tc>
        <w:tc>
          <w:tcPr>
            <w:tcW w:w="239" w:type="dxa"/>
          </w:tcPr>
          <w:p w14:paraId="35A33F63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52C385E1" w14:textId="7792DA91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(12,907)</w:t>
            </w:r>
          </w:p>
        </w:tc>
        <w:tc>
          <w:tcPr>
            <w:tcW w:w="236" w:type="dxa"/>
          </w:tcPr>
          <w:p w14:paraId="31F3E0DB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vAlign w:val="bottom"/>
          </w:tcPr>
          <w:p w14:paraId="7405FC69" w14:textId="0FBE9B79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(16,683)</w:t>
            </w:r>
          </w:p>
        </w:tc>
        <w:tc>
          <w:tcPr>
            <w:tcW w:w="236" w:type="dxa"/>
          </w:tcPr>
          <w:p w14:paraId="24B13398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vAlign w:val="bottom"/>
          </w:tcPr>
          <w:p w14:paraId="267E38F5" w14:textId="4580CB6A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(88,577)</w:t>
            </w:r>
          </w:p>
        </w:tc>
      </w:tr>
      <w:tr w:rsidR="00E2446D" w:rsidRPr="000170CC" w14:paraId="21088F5E" w14:textId="77777777" w:rsidTr="003A6B07">
        <w:tc>
          <w:tcPr>
            <w:tcW w:w="4274" w:type="dxa"/>
            <w:vAlign w:val="bottom"/>
          </w:tcPr>
          <w:p w14:paraId="02B974EE" w14:textId="3B8A12DF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2567 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0170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FC76DDC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0CE4885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4C0FE9E" w14:textId="2409F6CD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15,291</w:t>
            </w:r>
          </w:p>
        </w:tc>
        <w:tc>
          <w:tcPr>
            <w:tcW w:w="236" w:type="dxa"/>
          </w:tcPr>
          <w:p w14:paraId="3AF4C73E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14:paraId="5B8C792D" w14:textId="56DDE694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213,169</w:t>
            </w:r>
          </w:p>
        </w:tc>
        <w:tc>
          <w:tcPr>
            <w:tcW w:w="239" w:type="dxa"/>
          </w:tcPr>
          <w:p w14:paraId="3711A384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3ABAD592" w14:textId="4CEED5F6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130,018</w:t>
            </w:r>
          </w:p>
        </w:tc>
        <w:tc>
          <w:tcPr>
            <w:tcW w:w="236" w:type="dxa"/>
          </w:tcPr>
          <w:p w14:paraId="2CA01AFB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14:paraId="1537D9F7" w14:textId="025103B9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45,102</w:t>
            </w:r>
          </w:p>
        </w:tc>
        <w:tc>
          <w:tcPr>
            <w:tcW w:w="236" w:type="dxa"/>
          </w:tcPr>
          <w:p w14:paraId="1AB196D9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vAlign w:val="bottom"/>
          </w:tcPr>
          <w:p w14:paraId="7131DD6D" w14:textId="585FDA58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403,580</w:t>
            </w:r>
          </w:p>
        </w:tc>
      </w:tr>
      <w:tr w:rsidR="00B05745" w:rsidRPr="000170CC" w14:paraId="6A167397" w14:textId="77777777" w:rsidTr="003A6B07">
        <w:tc>
          <w:tcPr>
            <w:tcW w:w="4274" w:type="dxa"/>
            <w:vAlign w:val="bottom"/>
          </w:tcPr>
          <w:p w14:paraId="6070CADC" w14:textId="77777777" w:rsidR="00B05745" w:rsidRPr="000170CC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</w:tcPr>
          <w:p w14:paraId="62233F39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D3D5DB9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18" w:type="dxa"/>
            <w:vAlign w:val="bottom"/>
          </w:tcPr>
          <w:p w14:paraId="36417140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7A28596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00EB7D19" w14:textId="38F5988D" w:rsidR="00B05745" w:rsidRPr="000170CC" w:rsidRDefault="00351489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3,216</w:t>
            </w:r>
          </w:p>
        </w:tc>
        <w:tc>
          <w:tcPr>
            <w:tcW w:w="239" w:type="dxa"/>
          </w:tcPr>
          <w:p w14:paraId="652AE4FF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  <w:vAlign w:val="bottom"/>
          </w:tcPr>
          <w:p w14:paraId="399FFE54" w14:textId="50E7320B" w:rsidR="00B05745" w:rsidRPr="000170CC" w:rsidRDefault="00351489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2,198</w:t>
            </w:r>
          </w:p>
        </w:tc>
        <w:tc>
          <w:tcPr>
            <w:tcW w:w="236" w:type="dxa"/>
          </w:tcPr>
          <w:p w14:paraId="49ECACD7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17AF8328" w14:textId="6D231CED" w:rsidR="00B05745" w:rsidRPr="000170CC" w:rsidRDefault="00351489" w:rsidP="003514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3476135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535" w:type="dxa"/>
            <w:vAlign w:val="bottom"/>
          </w:tcPr>
          <w:p w14:paraId="458A6A22" w14:textId="67E10BED" w:rsidR="00B05745" w:rsidRPr="000170CC" w:rsidRDefault="00351489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5,414</w:t>
            </w:r>
          </w:p>
        </w:tc>
      </w:tr>
      <w:tr w:rsidR="00B05745" w:rsidRPr="000170CC" w14:paraId="4673355E" w14:textId="77777777" w:rsidTr="003A6B07">
        <w:tc>
          <w:tcPr>
            <w:tcW w:w="4274" w:type="dxa"/>
            <w:vAlign w:val="bottom"/>
          </w:tcPr>
          <w:p w14:paraId="7A5D4E81" w14:textId="77777777" w:rsidR="00B05745" w:rsidRPr="000170CC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899A538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9644702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705069F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6DBD502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vAlign w:val="bottom"/>
          </w:tcPr>
          <w:p w14:paraId="5A877FFF" w14:textId="5B36DB4C" w:rsidR="00B05745" w:rsidRPr="000170CC" w:rsidRDefault="00351489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(518)</w:t>
            </w:r>
          </w:p>
        </w:tc>
        <w:tc>
          <w:tcPr>
            <w:tcW w:w="239" w:type="dxa"/>
          </w:tcPr>
          <w:p w14:paraId="1B464469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71BB43C3" w14:textId="38C2609C" w:rsidR="00B05745" w:rsidRPr="000170CC" w:rsidRDefault="00351489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(14,97</w:t>
            </w:r>
            <w:r w:rsidR="0006333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82384F4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vAlign w:val="bottom"/>
          </w:tcPr>
          <w:p w14:paraId="45B05AE2" w14:textId="6806FC61" w:rsidR="00B05745" w:rsidRPr="000170CC" w:rsidRDefault="00351489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(2,548)</w:t>
            </w:r>
          </w:p>
        </w:tc>
        <w:tc>
          <w:tcPr>
            <w:tcW w:w="236" w:type="dxa"/>
          </w:tcPr>
          <w:p w14:paraId="199B6C91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vAlign w:val="bottom"/>
          </w:tcPr>
          <w:p w14:paraId="520C8C67" w14:textId="78B3B16E" w:rsidR="00B05745" w:rsidRPr="000170CC" w:rsidRDefault="00351489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(18,03</w:t>
            </w:r>
            <w:r w:rsidR="00063333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05745" w:rsidRPr="000170CC" w14:paraId="3F6A3C00" w14:textId="77777777" w:rsidTr="003A6B07">
        <w:tc>
          <w:tcPr>
            <w:tcW w:w="4274" w:type="dxa"/>
            <w:vAlign w:val="bottom"/>
          </w:tcPr>
          <w:p w14:paraId="4CD3364F" w14:textId="7710E3FE" w:rsidR="00B05745" w:rsidRPr="000170CC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170CC">
              <w:rPr>
                <w:rFonts w:ascii="Angsana New" w:hAnsi="Angsana New"/>
                <w:sz w:val="30"/>
                <w:szCs w:val="30"/>
              </w:rPr>
              <w:t>256</w:t>
            </w:r>
            <w:r w:rsidR="00E2446D" w:rsidRPr="000170C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DD74266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61B2AC2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4416EF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15,291</w:t>
            </w:r>
          </w:p>
        </w:tc>
        <w:tc>
          <w:tcPr>
            <w:tcW w:w="236" w:type="dxa"/>
          </w:tcPr>
          <w:p w14:paraId="7E30D372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CA9BC" w14:textId="10D6077F" w:rsidR="00B05745" w:rsidRPr="000170CC" w:rsidRDefault="00351489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215,867</w:t>
            </w:r>
          </w:p>
        </w:tc>
        <w:tc>
          <w:tcPr>
            <w:tcW w:w="239" w:type="dxa"/>
          </w:tcPr>
          <w:p w14:paraId="76786BBB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9EE5B" w14:textId="0920C83D" w:rsidR="00B05745" w:rsidRPr="000170CC" w:rsidRDefault="00351489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117,24</w:t>
            </w:r>
            <w:r w:rsidR="0006333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51C9D1A1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BECA6" w14:textId="160E8330" w:rsidR="00B05745" w:rsidRPr="000170CC" w:rsidRDefault="00351489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42,554</w:t>
            </w:r>
          </w:p>
        </w:tc>
        <w:tc>
          <w:tcPr>
            <w:tcW w:w="236" w:type="dxa"/>
          </w:tcPr>
          <w:p w14:paraId="1B326A02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AB18D" w14:textId="534D3E12" w:rsidR="00B05745" w:rsidRPr="000170CC" w:rsidRDefault="00351489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390,95</w:t>
            </w:r>
            <w:r w:rsidR="00063333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05745" w:rsidRPr="000170CC" w14:paraId="06A59FF6" w14:textId="77777777" w:rsidTr="003A6B07">
        <w:tc>
          <w:tcPr>
            <w:tcW w:w="4274" w:type="dxa"/>
            <w:vAlign w:val="bottom"/>
          </w:tcPr>
          <w:p w14:paraId="698C944E" w14:textId="77777777" w:rsidR="00B05745" w:rsidRPr="000170CC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122590A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2DBEB345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7F0215B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223C57E2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000438F2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3D094619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27D3110A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4179CF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55EAD77C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598F5B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</w:tcPr>
          <w:p w14:paraId="678223D5" w14:textId="77777777" w:rsidR="00B05745" w:rsidRPr="000170CC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5745" w:rsidRPr="000170CC" w14:paraId="4EFE39DF" w14:textId="77777777" w:rsidTr="003A6B07">
        <w:tc>
          <w:tcPr>
            <w:tcW w:w="4274" w:type="dxa"/>
            <w:vAlign w:val="bottom"/>
          </w:tcPr>
          <w:p w14:paraId="1AF66454" w14:textId="77777777" w:rsidR="00B05745" w:rsidRPr="000170CC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417" w:type="dxa"/>
          </w:tcPr>
          <w:p w14:paraId="7973BAB0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67CDD969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18" w:type="dxa"/>
          </w:tcPr>
          <w:p w14:paraId="5F1A8B80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18669F18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</w:tcPr>
          <w:p w14:paraId="33F21D48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A5A2A85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</w:tcPr>
          <w:p w14:paraId="201E2894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077DB2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</w:tcPr>
          <w:p w14:paraId="7A6DFDE3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B1E0B4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535" w:type="dxa"/>
          </w:tcPr>
          <w:p w14:paraId="6D4018A4" w14:textId="77777777" w:rsidR="00B05745" w:rsidRPr="000170CC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446D" w:rsidRPr="000170CC" w14:paraId="035DE5BF" w14:textId="77777777" w:rsidTr="003A6B07">
        <w:tc>
          <w:tcPr>
            <w:tcW w:w="4274" w:type="dxa"/>
            <w:vAlign w:val="bottom"/>
          </w:tcPr>
          <w:p w14:paraId="09FF083E" w14:textId="5FCB9D2D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17EBD90A" w14:textId="37F0CCA2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7,802</w:t>
            </w:r>
          </w:p>
        </w:tc>
        <w:tc>
          <w:tcPr>
            <w:tcW w:w="236" w:type="dxa"/>
          </w:tcPr>
          <w:p w14:paraId="4DF2160B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14:paraId="5B4493CA" w14:textId="5E55A366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0E68685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bottom w:val="double" w:sz="4" w:space="0" w:color="auto"/>
            </w:tcBorders>
            <w:vAlign w:val="bottom"/>
          </w:tcPr>
          <w:p w14:paraId="56C389DC" w14:textId="1A16961A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17,422</w:t>
            </w:r>
          </w:p>
        </w:tc>
        <w:tc>
          <w:tcPr>
            <w:tcW w:w="239" w:type="dxa"/>
          </w:tcPr>
          <w:p w14:paraId="268CAC58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  <w:tcBorders>
              <w:bottom w:val="double" w:sz="4" w:space="0" w:color="auto"/>
            </w:tcBorders>
            <w:vAlign w:val="bottom"/>
          </w:tcPr>
          <w:p w14:paraId="7DBC6343" w14:textId="7C2F6BA6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4,298</w:t>
            </w:r>
          </w:p>
        </w:tc>
        <w:tc>
          <w:tcPr>
            <w:tcW w:w="236" w:type="dxa"/>
          </w:tcPr>
          <w:p w14:paraId="3F39037E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bottom w:val="double" w:sz="4" w:space="0" w:color="auto"/>
            </w:tcBorders>
            <w:vAlign w:val="bottom"/>
          </w:tcPr>
          <w:p w14:paraId="0947BFE2" w14:textId="6F17B313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099030A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535" w:type="dxa"/>
            <w:tcBorders>
              <w:bottom w:val="double" w:sz="4" w:space="0" w:color="auto"/>
            </w:tcBorders>
            <w:vAlign w:val="bottom"/>
          </w:tcPr>
          <w:p w14:paraId="7AC2199F" w14:textId="0E586E51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29,522</w:t>
            </w:r>
          </w:p>
        </w:tc>
      </w:tr>
      <w:tr w:rsidR="00B05745" w:rsidRPr="000170CC" w14:paraId="43AAE545" w14:textId="77777777" w:rsidTr="003A6B07">
        <w:tc>
          <w:tcPr>
            <w:tcW w:w="4274" w:type="dxa"/>
          </w:tcPr>
          <w:p w14:paraId="444382F7" w14:textId="06F99B12" w:rsidR="00B05745" w:rsidRPr="000170CC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E2446D" w:rsidRPr="000170C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</w:tcPr>
          <w:p w14:paraId="6D040882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7,802</w:t>
            </w:r>
          </w:p>
        </w:tc>
        <w:tc>
          <w:tcPr>
            <w:tcW w:w="236" w:type="dxa"/>
          </w:tcPr>
          <w:p w14:paraId="4EC747B4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E16B48F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819A891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B649B9D" w14:textId="68CF0069" w:rsidR="00B05745" w:rsidRPr="000170CC" w:rsidRDefault="00351489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14,332</w:t>
            </w:r>
          </w:p>
        </w:tc>
        <w:tc>
          <w:tcPr>
            <w:tcW w:w="239" w:type="dxa"/>
          </w:tcPr>
          <w:p w14:paraId="0DB2C72E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E8FEDFB" w14:textId="4906E37F" w:rsidR="00B05745" w:rsidRPr="000170CC" w:rsidRDefault="00351489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2,30</w:t>
            </w:r>
            <w:r w:rsidR="0006333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12A9677D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7F3EDD2" w14:textId="1D43E424" w:rsidR="00B05745" w:rsidRPr="000170CC" w:rsidRDefault="00351489" w:rsidP="00CD594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3F748BD" w14:textId="77777777" w:rsidR="00B05745" w:rsidRPr="000170CC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53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134E2E" w14:textId="6F14837C" w:rsidR="00B05745" w:rsidRPr="000170CC" w:rsidRDefault="00351489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24,44</w:t>
            </w:r>
            <w:r w:rsidR="00063333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</w:tbl>
    <w:p w14:paraId="32A52ED9" w14:textId="24B2F7A4" w:rsidR="00B95566" w:rsidRPr="000170CC" w:rsidRDefault="00B95566" w:rsidP="00B95566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</w:rPr>
        <w:tab/>
      </w:r>
    </w:p>
    <w:p w14:paraId="343C8B68" w14:textId="77777777" w:rsidR="00B95566" w:rsidRPr="000170CC" w:rsidRDefault="00B95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14:paraId="739F91EB" w14:textId="23B00F02" w:rsidR="000A0B81" w:rsidRPr="000170CC" w:rsidRDefault="000A0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</w:pPr>
      <w:r w:rsidRPr="000170CC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br w:type="page"/>
      </w:r>
    </w:p>
    <w:p w14:paraId="57C7B678" w14:textId="77777777" w:rsidR="00B95566" w:rsidRPr="000170CC" w:rsidRDefault="00B95566" w:rsidP="008B4F4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sectPr w:rsidR="00B95566" w:rsidRPr="000170CC" w:rsidSect="00103924">
          <w:headerReference w:type="default" r:id="rId14"/>
          <w:headerReference w:type="first" r:id="rId15"/>
          <w:pgSz w:w="16834" w:h="11909" w:orient="landscape" w:code="9"/>
          <w:pgMar w:top="1440" w:right="1440" w:bottom="1109" w:left="1276" w:header="994" w:footer="497" w:gutter="0"/>
          <w:cols w:space="720"/>
          <w:titlePg/>
          <w:docGrid w:linePitch="245"/>
        </w:sectPr>
      </w:pPr>
    </w:p>
    <w:p w14:paraId="1EE2E74C" w14:textId="53670C5F" w:rsidR="007A1992" w:rsidRPr="000170CC" w:rsidRDefault="007A1992" w:rsidP="007A199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0170CC">
        <w:rPr>
          <w:rFonts w:ascii="Angsana New" w:hAnsi="Angsana New"/>
          <w:sz w:val="30"/>
          <w:szCs w:val="30"/>
          <w:cs/>
        </w:rPr>
        <w:lastRenderedPageBreak/>
        <w:t>ณ</w:t>
      </w:r>
      <w:r w:rsidRPr="000170CC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0170CC">
        <w:rPr>
          <w:rFonts w:ascii="Angsana New" w:hAnsi="Angsana New"/>
          <w:sz w:val="30"/>
          <w:szCs w:val="30"/>
          <w:cs/>
        </w:rPr>
        <w:t>วันที่</w:t>
      </w:r>
      <w:r w:rsidRPr="000170CC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0170CC">
        <w:rPr>
          <w:rFonts w:ascii="Angsana New" w:hAnsi="Angsana New"/>
          <w:sz w:val="30"/>
          <w:szCs w:val="30"/>
        </w:rPr>
        <w:t>31</w:t>
      </w:r>
      <w:r w:rsidRPr="000170CC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0170CC">
        <w:rPr>
          <w:rFonts w:ascii="Angsana New" w:hAnsi="Angsana New"/>
          <w:sz w:val="30"/>
          <w:szCs w:val="30"/>
          <w:cs/>
        </w:rPr>
        <w:t>ธันวาคม</w:t>
      </w:r>
      <w:r w:rsidRPr="000170CC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0170CC">
        <w:rPr>
          <w:rFonts w:ascii="Angsana New" w:hAnsi="Angsana New"/>
          <w:sz w:val="30"/>
          <w:szCs w:val="30"/>
        </w:rPr>
        <w:t>256</w:t>
      </w:r>
      <w:r w:rsidR="00E2446D" w:rsidRPr="000170CC">
        <w:rPr>
          <w:rFonts w:ascii="Angsana New" w:hAnsi="Angsana New"/>
          <w:sz w:val="30"/>
          <w:szCs w:val="30"/>
        </w:rPr>
        <w:t>8</w:t>
      </w:r>
      <w:r w:rsidRPr="000170CC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0170CC">
        <w:rPr>
          <w:rFonts w:ascii="Angsana New" w:hAnsi="Angsana New"/>
          <w:sz w:val="30"/>
          <w:szCs w:val="30"/>
          <w:cs/>
        </w:rPr>
        <w:t>และ</w:t>
      </w:r>
      <w:r w:rsidRPr="000170CC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0170CC">
        <w:rPr>
          <w:rFonts w:ascii="Angsana New" w:hAnsi="Angsana New"/>
          <w:sz w:val="30"/>
          <w:szCs w:val="30"/>
        </w:rPr>
        <w:t>256</w:t>
      </w:r>
      <w:r w:rsidR="00E2446D" w:rsidRPr="000170CC">
        <w:rPr>
          <w:rFonts w:ascii="Angsana New" w:hAnsi="Angsana New"/>
          <w:sz w:val="30"/>
          <w:szCs w:val="30"/>
        </w:rPr>
        <w:t>7</w:t>
      </w:r>
      <w:r w:rsidRPr="000170CC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0170CC">
        <w:rPr>
          <w:rFonts w:ascii="Angsana New" w:hAnsi="Angsana New"/>
          <w:sz w:val="30"/>
          <w:szCs w:val="30"/>
          <w:cs/>
        </w:rPr>
        <w:t>ราคาทุนของอาคารและอุปกรณ์ของกลุ่มบริษัทซึ่งตัดค่าเสื่อมราคาหมดแล้ว</w:t>
      </w:r>
      <w:r w:rsidRPr="000170CC">
        <w:rPr>
          <w:rFonts w:ascii="Angsana New" w:hAnsi="Angsana New"/>
          <w:sz w:val="30"/>
          <w:szCs w:val="30"/>
        </w:rPr>
        <w:t xml:space="preserve">        </w:t>
      </w:r>
      <w:r w:rsidRPr="000170CC">
        <w:rPr>
          <w:rFonts w:ascii="Angsana New" w:hAnsi="Angsana New"/>
          <w:sz w:val="30"/>
          <w:szCs w:val="30"/>
          <w:cs/>
        </w:rPr>
        <w:t>แต่</w:t>
      </w:r>
      <w:r w:rsidRPr="000170CC">
        <w:rPr>
          <w:rFonts w:ascii="Angsana New" w:hAnsi="Angsana New" w:hint="cs"/>
          <w:sz w:val="30"/>
          <w:szCs w:val="30"/>
          <w:cs/>
        </w:rPr>
        <w:t xml:space="preserve">ยังคงใช้งานอยู่มีจำนวนเงินรวมประมาณ </w:t>
      </w:r>
      <w:r w:rsidR="006E7E43">
        <w:rPr>
          <w:rFonts w:ascii="Angsana New" w:hAnsi="Angsana New"/>
          <w:sz w:val="30"/>
          <w:szCs w:val="30"/>
        </w:rPr>
        <w:t>391.</w:t>
      </w:r>
      <w:r w:rsidR="00003AB7">
        <w:rPr>
          <w:rFonts w:ascii="Angsana New" w:hAnsi="Angsana New"/>
          <w:sz w:val="30"/>
          <w:szCs w:val="30"/>
        </w:rPr>
        <w:t>2</w:t>
      </w:r>
      <w:r w:rsidR="00346DA1" w:rsidRPr="000170CC">
        <w:rPr>
          <w:rFonts w:ascii="Angsana New" w:hAnsi="Angsana New"/>
          <w:sz w:val="30"/>
          <w:szCs w:val="30"/>
        </w:rPr>
        <w:t xml:space="preserve"> </w:t>
      </w:r>
      <w:r w:rsidRPr="000170CC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E2446D" w:rsidRPr="000170CC">
        <w:rPr>
          <w:rFonts w:ascii="Angsana New" w:hAnsi="Angsana New"/>
          <w:sz w:val="30"/>
          <w:szCs w:val="30"/>
        </w:rPr>
        <w:t>380</w:t>
      </w:r>
      <w:r w:rsidRPr="000170CC">
        <w:rPr>
          <w:rFonts w:ascii="Angsana New" w:hAnsi="Angsana New"/>
          <w:sz w:val="30"/>
          <w:szCs w:val="30"/>
        </w:rPr>
        <w:t>.</w:t>
      </w:r>
      <w:r w:rsidR="00183484" w:rsidRPr="000170CC">
        <w:rPr>
          <w:rFonts w:ascii="Angsana New" w:hAnsi="Angsana New"/>
          <w:sz w:val="30"/>
          <w:szCs w:val="30"/>
        </w:rPr>
        <w:t>9</w:t>
      </w:r>
      <w:r w:rsidRPr="000170CC">
        <w:rPr>
          <w:rFonts w:ascii="Angsana New" w:hAnsi="Angsana New" w:hint="cs"/>
          <w:sz w:val="30"/>
          <w:szCs w:val="30"/>
          <w:cs/>
        </w:rPr>
        <w:t xml:space="preserve"> ล้านบาท ตามลำดับ </w:t>
      </w:r>
      <w:r w:rsidRPr="000170CC">
        <w:rPr>
          <w:rFonts w:ascii="Angsana New" w:hAnsi="Angsana New"/>
          <w:sz w:val="30"/>
          <w:szCs w:val="30"/>
          <w:cs/>
        </w:rPr>
        <w:t>(ส่วนของเฉพาะ</w:t>
      </w:r>
      <w:r w:rsidRPr="000170CC">
        <w:rPr>
          <w:rFonts w:ascii="Angsana New" w:hAnsi="Angsana New" w:hint="cs"/>
          <w:sz w:val="30"/>
          <w:szCs w:val="30"/>
          <w:cs/>
        </w:rPr>
        <w:t>บริษัท</w:t>
      </w:r>
      <w:r w:rsidRPr="000170CC">
        <w:rPr>
          <w:rFonts w:ascii="Angsana New" w:hAnsi="Angsana New"/>
          <w:sz w:val="30"/>
          <w:szCs w:val="30"/>
        </w:rPr>
        <w:t xml:space="preserve"> </w:t>
      </w:r>
      <w:r w:rsidR="006E7E43">
        <w:rPr>
          <w:rFonts w:ascii="Angsana New" w:hAnsi="Angsana New"/>
          <w:sz w:val="30"/>
          <w:szCs w:val="30"/>
        </w:rPr>
        <w:t>346.3</w:t>
      </w:r>
      <w:r w:rsidRPr="000170CC">
        <w:rPr>
          <w:rFonts w:ascii="Angsana New" w:hAnsi="Angsana New" w:hint="cs"/>
          <w:sz w:val="30"/>
          <w:szCs w:val="30"/>
          <w:cs/>
        </w:rPr>
        <w:t xml:space="preserve"> </w:t>
      </w:r>
      <w:r w:rsidRPr="000170CC">
        <w:rPr>
          <w:rFonts w:ascii="Angsana New" w:hAnsi="Angsana New"/>
          <w:sz w:val="30"/>
          <w:szCs w:val="30"/>
          <w:cs/>
        </w:rPr>
        <w:t>ล้านบาท</w:t>
      </w:r>
      <w:r w:rsidRPr="000170CC">
        <w:rPr>
          <w:rFonts w:ascii="Angsana New" w:hAnsi="Angsana New"/>
          <w:sz w:val="30"/>
          <w:szCs w:val="30"/>
        </w:rPr>
        <w:t xml:space="preserve"> </w:t>
      </w:r>
      <w:r w:rsidRPr="000170CC">
        <w:rPr>
          <w:rFonts w:ascii="Angsana New" w:hAnsi="Angsana New"/>
          <w:sz w:val="30"/>
          <w:szCs w:val="30"/>
          <w:cs/>
        </w:rPr>
        <w:t xml:space="preserve">และ </w:t>
      </w:r>
      <w:r w:rsidR="00E2446D" w:rsidRPr="000170CC">
        <w:rPr>
          <w:rFonts w:ascii="Angsana New" w:hAnsi="Angsana New"/>
          <w:sz w:val="30"/>
          <w:szCs w:val="30"/>
        </w:rPr>
        <w:t>353.4</w:t>
      </w:r>
      <w:r w:rsidRPr="000170CC">
        <w:rPr>
          <w:rFonts w:ascii="Angsana New" w:hAnsi="Angsana New" w:hint="cs"/>
          <w:sz w:val="30"/>
          <w:szCs w:val="30"/>
          <w:cs/>
        </w:rPr>
        <w:t xml:space="preserve"> </w:t>
      </w:r>
      <w:r w:rsidRPr="000170CC">
        <w:rPr>
          <w:rFonts w:ascii="Angsana New" w:hAnsi="Angsana New"/>
          <w:sz w:val="30"/>
          <w:szCs w:val="30"/>
          <w:cs/>
        </w:rPr>
        <w:t>ล้านบาท ตามลำดับ</w:t>
      </w:r>
      <w:r w:rsidRPr="000170CC">
        <w:rPr>
          <w:rFonts w:ascii="Angsana New" w:hAnsi="Angsana New"/>
          <w:sz w:val="30"/>
          <w:szCs w:val="30"/>
        </w:rPr>
        <w:t>)</w:t>
      </w:r>
    </w:p>
    <w:p w14:paraId="01D00F47" w14:textId="77777777" w:rsidR="007A1992" w:rsidRPr="000170CC" w:rsidRDefault="007A1992" w:rsidP="007A199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14:paraId="25E6C0E8" w14:textId="77777777" w:rsidR="007A1992" w:rsidRPr="000170CC" w:rsidRDefault="007A1992" w:rsidP="007A1992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0170CC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สินทรัพย์สิทธิการใช้</w:t>
      </w:r>
      <w:r w:rsidRPr="000170CC">
        <w:rPr>
          <w:rFonts w:ascii="Angsana New" w:eastAsia="SimSun" w:hAnsi="Angsana New"/>
          <w:b/>
          <w:bCs/>
          <w:sz w:val="30"/>
          <w:szCs w:val="30"/>
          <w:lang w:eastAsia="zh-CN"/>
        </w:rPr>
        <w:t xml:space="preserve"> - </w:t>
      </w:r>
      <w:r w:rsidRPr="000170CC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สุทธิ</w:t>
      </w:r>
    </w:p>
    <w:p w14:paraId="20833AE9" w14:textId="77777777" w:rsidR="007A1992" w:rsidRPr="000170CC" w:rsidRDefault="007A1992" w:rsidP="007A199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30"/>
          <w:szCs w:val="30"/>
          <w:lang w:eastAsia="zh-CN"/>
        </w:rPr>
      </w:pPr>
    </w:p>
    <w:tbl>
      <w:tblPr>
        <w:tblW w:w="9689" w:type="dxa"/>
        <w:tblLayout w:type="fixed"/>
        <w:tblLook w:val="01E0" w:firstRow="1" w:lastRow="1" w:firstColumn="1" w:lastColumn="1" w:noHBand="0" w:noVBand="0"/>
      </w:tblPr>
      <w:tblGrid>
        <w:gridCol w:w="4820"/>
        <w:gridCol w:w="1410"/>
        <w:gridCol w:w="236"/>
        <w:gridCol w:w="1472"/>
        <w:gridCol w:w="236"/>
        <w:gridCol w:w="1515"/>
      </w:tblGrid>
      <w:tr w:rsidR="007A1992" w:rsidRPr="000170CC" w14:paraId="52290757" w14:textId="77777777" w:rsidTr="00865355">
        <w:tc>
          <w:tcPr>
            <w:tcW w:w="4820" w:type="dxa"/>
            <w:vAlign w:val="bottom"/>
          </w:tcPr>
          <w:p w14:paraId="6577B0B8" w14:textId="77777777" w:rsidR="007A1992" w:rsidRPr="000170CC" w:rsidRDefault="007A1992" w:rsidP="00865355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9" w:type="dxa"/>
            <w:gridSpan w:val="5"/>
            <w:tcBorders>
              <w:bottom w:val="single" w:sz="4" w:space="0" w:color="auto"/>
            </w:tcBorders>
          </w:tcPr>
          <w:p w14:paraId="3BC365E6" w14:textId="4289E6BE" w:rsidR="007A1992" w:rsidRPr="000170CC" w:rsidRDefault="006742A2" w:rsidP="00865355">
            <w:pPr>
              <w:tabs>
                <w:tab w:val="clear" w:pos="4678"/>
              </w:tabs>
              <w:ind w:right="-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 (</w:t>
            </w:r>
            <w:r w:rsidR="007A1992" w:rsidRPr="000170CC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A1992" w:rsidRPr="000170CC" w14:paraId="78951FB0" w14:textId="77777777" w:rsidTr="00865355">
        <w:tc>
          <w:tcPr>
            <w:tcW w:w="4820" w:type="dxa"/>
            <w:vAlign w:val="bottom"/>
          </w:tcPr>
          <w:p w14:paraId="0B0B65D5" w14:textId="77777777" w:rsidR="007A1992" w:rsidRPr="000170CC" w:rsidRDefault="007A1992" w:rsidP="00865355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</w:tcPr>
          <w:p w14:paraId="4F4E4BF5" w14:textId="77777777" w:rsidR="007A1992" w:rsidRPr="000170CC" w:rsidRDefault="007A1992" w:rsidP="0086535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พื้นที่อาคารเช่า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9C4DCF6" w14:textId="77777777" w:rsidR="007A1992" w:rsidRPr="000170CC" w:rsidRDefault="007A1992" w:rsidP="00865355">
            <w:pPr>
              <w:ind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14:paraId="605D6C82" w14:textId="77777777" w:rsidR="007A1992" w:rsidRPr="000170CC" w:rsidRDefault="007A1992" w:rsidP="0086535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B189855" w14:textId="77777777" w:rsidR="007A1992" w:rsidRPr="000170CC" w:rsidRDefault="007A1992" w:rsidP="00865355">
            <w:pPr>
              <w:ind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14:paraId="7998DE4D" w14:textId="77777777" w:rsidR="007A1992" w:rsidRPr="000170CC" w:rsidRDefault="007A1992" w:rsidP="0086535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7A1992" w:rsidRPr="000170CC" w14:paraId="0D01A0CB" w14:textId="77777777" w:rsidTr="00865355">
        <w:tc>
          <w:tcPr>
            <w:tcW w:w="4820" w:type="dxa"/>
            <w:vAlign w:val="bottom"/>
          </w:tcPr>
          <w:p w14:paraId="2D77FA48" w14:textId="77777777" w:rsidR="007A1992" w:rsidRPr="000170CC" w:rsidRDefault="007A1992" w:rsidP="007A1992">
            <w:pPr>
              <w:ind w:left="-111" w:right="-2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0" w:type="dxa"/>
          </w:tcPr>
          <w:p w14:paraId="6EC96CC7" w14:textId="77777777" w:rsidR="007A1992" w:rsidRPr="000170CC" w:rsidRDefault="007A1992" w:rsidP="00865355">
            <w:pPr>
              <w:ind w:right="-2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05EF937" w14:textId="77777777" w:rsidR="007A1992" w:rsidRPr="000170CC" w:rsidRDefault="007A1992" w:rsidP="00865355">
            <w:pPr>
              <w:ind w:right="-2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2" w:type="dxa"/>
          </w:tcPr>
          <w:p w14:paraId="168B949D" w14:textId="77777777" w:rsidR="007A1992" w:rsidRPr="000170CC" w:rsidRDefault="007A1992" w:rsidP="00865355">
            <w:pPr>
              <w:ind w:right="-2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3D11884" w14:textId="77777777" w:rsidR="007A1992" w:rsidRPr="000170CC" w:rsidRDefault="007A1992" w:rsidP="00865355">
            <w:pPr>
              <w:ind w:right="-2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5" w:type="dxa"/>
          </w:tcPr>
          <w:p w14:paraId="07A62C64" w14:textId="77777777" w:rsidR="007A1992" w:rsidRPr="000170CC" w:rsidRDefault="007A1992" w:rsidP="00865355">
            <w:pPr>
              <w:ind w:right="-2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2446D" w:rsidRPr="000170CC" w14:paraId="3A178B9C" w14:textId="77777777" w:rsidTr="00865355">
        <w:tc>
          <w:tcPr>
            <w:tcW w:w="4820" w:type="dxa"/>
            <w:vAlign w:val="bottom"/>
          </w:tcPr>
          <w:p w14:paraId="12824286" w14:textId="5E40E3D2" w:rsidR="00E2446D" w:rsidRPr="000170CC" w:rsidRDefault="00E2446D" w:rsidP="00E2446D">
            <w:pPr>
              <w:ind w:left="-111" w:right="-258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0170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10" w:type="dxa"/>
          </w:tcPr>
          <w:p w14:paraId="2A3EB9B1" w14:textId="5ED16B8F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273,603</w:t>
            </w:r>
          </w:p>
        </w:tc>
        <w:tc>
          <w:tcPr>
            <w:tcW w:w="236" w:type="dxa"/>
          </w:tcPr>
          <w:p w14:paraId="436678D1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</w:tcPr>
          <w:p w14:paraId="4D35C8A2" w14:textId="75494EDD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4,448</w:t>
            </w:r>
          </w:p>
        </w:tc>
        <w:tc>
          <w:tcPr>
            <w:tcW w:w="236" w:type="dxa"/>
          </w:tcPr>
          <w:p w14:paraId="235EDF79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dxa"/>
            <w:vAlign w:val="bottom"/>
          </w:tcPr>
          <w:p w14:paraId="09AFD8A9" w14:textId="3A591281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278,051</w:t>
            </w:r>
          </w:p>
        </w:tc>
      </w:tr>
      <w:tr w:rsidR="00E2446D" w:rsidRPr="000170CC" w14:paraId="5CED3BA0" w14:textId="77777777" w:rsidTr="00865355">
        <w:tc>
          <w:tcPr>
            <w:tcW w:w="4820" w:type="dxa"/>
            <w:vAlign w:val="bottom"/>
          </w:tcPr>
          <w:p w14:paraId="3453ACB3" w14:textId="77777777" w:rsidR="00E2446D" w:rsidRPr="000170CC" w:rsidRDefault="00E2446D" w:rsidP="00E2446D">
            <w:pPr>
              <w:ind w:left="-111" w:right="-258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1410" w:type="dxa"/>
          </w:tcPr>
          <w:p w14:paraId="09151E61" w14:textId="3DDFB7D0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19,834</w:t>
            </w:r>
          </w:p>
        </w:tc>
        <w:tc>
          <w:tcPr>
            <w:tcW w:w="236" w:type="dxa"/>
          </w:tcPr>
          <w:p w14:paraId="0A3B306E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</w:tcPr>
          <w:p w14:paraId="1BBDA07D" w14:textId="488BB8C2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4C29B8C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dxa"/>
            <w:vAlign w:val="bottom"/>
          </w:tcPr>
          <w:p w14:paraId="48D63648" w14:textId="14DEE082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19,834</w:t>
            </w:r>
          </w:p>
        </w:tc>
      </w:tr>
      <w:tr w:rsidR="00E2446D" w:rsidRPr="000170CC" w14:paraId="1B0FDDDD" w14:textId="77777777" w:rsidTr="00865355">
        <w:tc>
          <w:tcPr>
            <w:tcW w:w="4820" w:type="dxa"/>
            <w:vAlign w:val="bottom"/>
          </w:tcPr>
          <w:p w14:paraId="1415504E" w14:textId="77777777" w:rsidR="00E2446D" w:rsidRPr="000170CC" w:rsidRDefault="00E2446D" w:rsidP="00E2446D">
            <w:pPr>
              <w:ind w:left="-111" w:right="-258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10B67863" w14:textId="4D85A47B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(42,994)</w:t>
            </w:r>
          </w:p>
        </w:tc>
        <w:tc>
          <w:tcPr>
            <w:tcW w:w="236" w:type="dxa"/>
          </w:tcPr>
          <w:p w14:paraId="43351C58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14:paraId="678D4684" w14:textId="7F9CE1EC" w:rsidR="00E2446D" w:rsidRPr="000170CC" w:rsidRDefault="00E2446D" w:rsidP="0096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(968)</w:t>
            </w:r>
          </w:p>
        </w:tc>
        <w:tc>
          <w:tcPr>
            <w:tcW w:w="236" w:type="dxa"/>
          </w:tcPr>
          <w:p w14:paraId="31D71B08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  <w:vAlign w:val="bottom"/>
          </w:tcPr>
          <w:p w14:paraId="2434DD05" w14:textId="0ED703F9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(43,962)</w:t>
            </w:r>
          </w:p>
        </w:tc>
      </w:tr>
      <w:tr w:rsidR="00E2446D" w:rsidRPr="000170CC" w14:paraId="7144621B" w14:textId="77777777" w:rsidTr="00865355">
        <w:tc>
          <w:tcPr>
            <w:tcW w:w="4820" w:type="dxa"/>
            <w:vAlign w:val="bottom"/>
          </w:tcPr>
          <w:p w14:paraId="4ABF20FB" w14:textId="753D9473" w:rsidR="00E2446D" w:rsidRPr="000170CC" w:rsidRDefault="00E2446D" w:rsidP="00E2446D">
            <w:pPr>
              <w:ind w:left="-111" w:right="-258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170CC">
              <w:rPr>
                <w:rFonts w:ascii="Angsana New" w:hAnsi="Angsana New"/>
                <w:sz w:val="30"/>
                <w:szCs w:val="30"/>
              </w:rPr>
              <w:t>2567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0170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10" w:type="dxa"/>
            <w:tcBorders>
              <w:top w:val="single" w:sz="4" w:space="0" w:color="auto"/>
            </w:tcBorders>
          </w:tcPr>
          <w:p w14:paraId="216111C8" w14:textId="09B0B62E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250,443</w:t>
            </w:r>
          </w:p>
        </w:tc>
        <w:tc>
          <w:tcPr>
            <w:tcW w:w="236" w:type="dxa"/>
          </w:tcPr>
          <w:p w14:paraId="23F3DBE8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</w:tcPr>
          <w:p w14:paraId="5D481A3D" w14:textId="381567A2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3,480</w:t>
            </w:r>
          </w:p>
        </w:tc>
        <w:tc>
          <w:tcPr>
            <w:tcW w:w="236" w:type="dxa"/>
          </w:tcPr>
          <w:p w14:paraId="32237086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vAlign w:val="bottom"/>
          </w:tcPr>
          <w:p w14:paraId="14A0A0C5" w14:textId="283D027C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253,923</w:t>
            </w:r>
          </w:p>
        </w:tc>
      </w:tr>
      <w:tr w:rsidR="007A1992" w:rsidRPr="000170CC" w14:paraId="4DED7F64" w14:textId="77777777" w:rsidTr="00865355">
        <w:tc>
          <w:tcPr>
            <w:tcW w:w="4820" w:type="dxa"/>
            <w:vAlign w:val="bottom"/>
          </w:tcPr>
          <w:p w14:paraId="67749D04" w14:textId="77777777" w:rsidR="007A1992" w:rsidRPr="000170CC" w:rsidRDefault="007A1992" w:rsidP="007A1992">
            <w:pPr>
              <w:ind w:left="-111" w:right="-258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1410" w:type="dxa"/>
          </w:tcPr>
          <w:p w14:paraId="7FB8A25A" w14:textId="4898FE99" w:rsidR="007A1992" w:rsidRPr="000170CC" w:rsidRDefault="00E65366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46,681</w:t>
            </w:r>
          </w:p>
        </w:tc>
        <w:tc>
          <w:tcPr>
            <w:tcW w:w="236" w:type="dxa"/>
          </w:tcPr>
          <w:p w14:paraId="69395938" w14:textId="77777777" w:rsidR="007A1992" w:rsidRPr="000170CC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</w:tcPr>
          <w:p w14:paraId="5820A35E" w14:textId="1D31A7EA" w:rsidR="007A1992" w:rsidRPr="000170CC" w:rsidRDefault="00E65366" w:rsidP="006E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2,196</w:t>
            </w:r>
          </w:p>
        </w:tc>
        <w:tc>
          <w:tcPr>
            <w:tcW w:w="236" w:type="dxa"/>
          </w:tcPr>
          <w:p w14:paraId="772827CF" w14:textId="77777777" w:rsidR="007A1992" w:rsidRPr="000170CC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dxa"/>
            <w:vAlign w:val="bottom"/>
          </w:tcPr>
          <w:p w14:paraId="5A8C2828" w14:textId="19139C79" w:rsidR="007A1992" w:rsidRPr="000170CC" w:rsidRDefault="00E65366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48,877</w:t>
            </w:r>
          </w:p>
        </w:tc>
      </w:tr>
      <w:tr w:rsidR="007A1992" w:rsidRPr="000170CC" w14:paraId="49000C5D" w14:textId="77777777" w:rsidTr="00865355">
        <w:tc>
          <w:tcPr>
            <w:tcW w:w="4820" w:type="dxa"/>
            <w:vAlign w:val="bottom"/>
          </w:tcPr>
          <w:p w14:paraId="2B3CF8A5" w14:textId="77777777" w:rsidR="007A1992" w:rsidRPr="000170CC" w:rsidRDefault="007A1992" w:rsidP="007A1992">
            <w:pPr>
              <w:ind w:left="-111" w:right="-258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5D1B9932" w14:textId="67D78B55" w:rsidR="007A1992" w:rsidRPr="000170CC" w:rsidRDefault="00E65366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(27,165)</w:t>
            </w:r>
          </w:p>
        </w:tc>
        <w:tc>
          <w:tcPr>
            <w:tcW w:w="236" w:type="dxa"/>
          </w:tcPr>
          <w:p w14:paraId="06D10968" w14:textId="77777777" w:rsidR="007A1992" w:rsidRPr="000170CC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14:paraId="1C628006" w14:textId="1EEC2182" w:rsidR="007A1992" w:rsidRPr="000170CC" w:rsidRDefault="00E65366" w:rsidP="00E6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D62439" w14:textId="77777777" w:rsidR="007A1992" w:rsidRPr="000170CC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  <w:vAlign w:val="bottom"/>
          </w:tcPr>
          <w:p w14:paraId="77386177" w14:textId="28C57876" w:rsidR="007A1992" w:rsidRPr="000170CC" w:rsidRDefault="00E65366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(27,165)</w:t>
            </w:r>
          </w:p>
        </w:tc>
      </w:tr>
      <w:tr w:rsidR="007A1992" w:rsidRPr="000170CC" w14:paraId="1155BB0D" w14:textId="77777777" w:rsidTr="00865355">
        <w:tc>
          <w:tcPr>
            <w:tcW w:w="4820" w:type="dxa"/>
            <w:vAlign w:val="bottom"/>
          </w:tcPr>
          <w:p w14:paraId="21E728A0" w14:textId="60621F61" w:rsidR="007A1992" w:rsidRPr="000170CC" w:rsidRDefault="007A1992" w:rsidP="007A1992">
            <w:pPr>
              <w:ind w:left="-111" w:right="-258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170CC">
              <w:rPr>
                <w:rFonts w:ascii="Angsana New" w:hAnsi="Angsana New"/>
                <w:sz w:val="30"/>
                <w:szCs w:val="30"/>
              </w:rPr>
              <w:t>256</w:t>
            </w:r>
            <w:r w:rsidR="00E2446D" w:rsidRPr="000170C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</w:tcPr>
          <w:p w14:paraId="3C0E37A0" w14:textId="2D38B3B6" w:rsidR="007A1992" w:rsidRPr="000170CC" w:rsidRDefault="00E65366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269,959</w:t>
            </w:r>
          </w:p>
        </w:tc>
        <w:tc>
          <w:tcPr>
            <w:tcW w:w="236" w:type="dxa"/>
          </w:tcPr>
          <w:p w14:paraId="0878C321" w14:textId="77777777" w:rsidR="007A1992" w:rsidRPr="000170CC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14:paraId="1BE27FD7" w14:textId="3DEA62D7" w:rsidR="007A1992" w:rsidRPr="000170CC" w:rsidRDefault="00E65366" w:rsidP="006E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5,676</w:t>
            </w:r>
          </w:p>
        </w:tc>
        <w:tc>
          <w:tcPr>
            <w:tcW w:w="236" w:type="dxa"/>
          </w:tcPr>
          <w:p w14:paraId="5B4F0D15" w14:textId="77777777" w:rsidR="007A1992" w:rsidRPr="000170CC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B5BE64" w14:textId="1E3DCA34" w:rsidR="007A1992" w:rsidRPr="000170CC" w:rsidRDefault="00E65366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275,635</w:t>
            </w:r>
          </w:p>
        </w:tc>
      </w:tr>
      <w:tr w:rsidR="007A1992" w:rsidRPr="000170CC" w14:paraId="76FE2E58" w14:textId="77777777" w:rsidTr="00865355">
        <w:tc>
          <w:tcPr>
            <w:tcW w:w="4820" w:type="dxa"/>
            <w:vAlign w:val="bottom"/>
          </w:tcPr>
          <w:p w14:paraId="20F5A876" w14:textId="77777777" w:rsidR="007A1992" w:rsidRPr="000170CC" w:rsidRDefault="007A1992" w:rsidP="007A1992">
            <w:pPr>
              <w:ind w:left="-111" w:right="-25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</w:tcPr>
          <w:p w14:paraId="0B4C6CF8" w14:textId="77777777" w:rsidR="007A1992" w:rsidRPr="000170CC" w:rsidRDefault="007A1992" w:rsidP="00865355">
            <w:pPr>
              <w:ind w:right="-25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FD1F1E" w14:textId="77777777" w:rsidR="007A1992" w:rsidRPr="000170CC" w:rsidRDefault="007A1992" w:rsidP="00865355">
            <w:pPr>
              <w:ind w:right="-25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</w:tcPr>
          <w:p w14:paraId="429F7E24" w14:textId="77777777" w:rsidR="007A1992" w:rsidRPr="000170CC" w:rsidRDefault="007A1992" w:rsidP="00865355">
            <w:pPr>
              <w:ind w:right="-25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BB7066A" w14:textId="77777777" w:rsidR="007A1992" w:rsidRPr="000170CC" w:rsidRDefault="007A1992" w:rsidP="00865355">
            <w:pPr>
              <w:ind w:right="-25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vAlign w:val="bottom"/>
          </w:tcPr>
          <w:p w14:paraId="377DFA75" w14:textId="77777777" w:rsidR="007A1992" w:rsidRPr="000170CC" w:rsidRDefault="007A1992" w:rsidP="00865355">
            <w:pPr>
              <w:ind w:right="-25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A1992" w:rsidRPr="000170CC" w14:paraId="5D1E867A" w14:textId="77777777" w:rsidTr="00865355">
        <w:tc>
          <w:tcPr>
            <w:tcW w:w="4820" w:type="dxa"/>
            <w:vAlign w:val="bottom"/>
          </w:tcPr>
          <w:p w14:paraId="1044EFFD" w14:textId="77777777" w:rsidR="007A1992" w:rsidRPr="000170CC" w:rsidRDefault="007A1992" w:rsidP="007A1992">
            <w:pPr>
              <w:ind w:left="-111" w:right="-2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</w:t>
            </w:r>
            <w:r w:rsidRPr="000170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เสื่อมราคา</w:t>
            </w:r>
            <w:r w:rsidRPr="000170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สะสม</w:t>
            </w:r>
          </w:p>
        </w:tc>
        <w:tc>
          <w:tcPr>
            <w:tcW w:w="1410" w:type="dxa"/>
          </w:tcPr>
          <w:p w14:paraId="3FB786DD" w14:textId="77777777" w:rsidR="007A1992" w:rsidRPr="000170CC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ind w:right="2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BDB0D6" w14:textId="77777777" w:rsidR="007A1992" w:rsidRPr="000170CC" w:rsidRDefault="007A1992" w:rsidP="00865355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</w:tcPr>
          <w:p w14:paraId="4E35F8CD" w14:textId="77777777" w:rsidR="007A1992" w:rsidRPr="000170CC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ind w:right="2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96C271" w14:textId="77777777" w:rsidR="007A1992" w:rsidRPr="000170CC" w:rsidRDefault="007A1992" w:rsidP="00865355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dxa"/>
            <w:vAlign w:val="bottom"/>
          </w:tcPr>
          <w:p w14:paraId="3DAE2718" w14:textId="77777777" w:rsidR="007A1992" w:rsidRPr="000170CC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ind w:right="2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446D" w:rsidRPr="000170CC" w14:paraId="56570630" w14:textId="77777777" w:rsidTr="00865355">
        <w:tc>
          <w:tcPr>
            <w:tcW w:w="4820" w:type="dxa"/>
            <w:vAlign w:val="bottom"/>
          </w:tcPr>
          <w:p w14:paraId="7719F073" w14:textId="43679391" w:rsidR="00E2446D" w:rsidRPr="000170CC" w:rsidRDefault="00E2446D" w:rsidP="00E2446D">
            <w:pPr>
              <w:ind w:left="-111" w:right="-258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0170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10" w:type="dxa"/>
          </w:tcPr>
          <w:p w14:paraId="392A6ED4" w14:textId="570F470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173,663</w:t>
            </w:r>
          </w:p>
        </w:tc>
        <w:tc>
          <w:tcPr>
            <w:tcW w:w="236" w:type="dxa"/>
          </w:tcPr>
          <w:p w14:paraId="2BEA8904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</w:tcPr>
          <w:p w14:paraId="5F973BAA" w14:textId="1D61EF7F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1,561</w:t>
            </w:r>
          </w:p>
        </w:tc>
        <w:tc>
          <w:tcPr>
            <w:tcW w:w="236" w:type="dxa"/>
          </w:tcPr>
          <w:p w14:paraId="47D8C119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dxa"/>
            <w:vAlign w:val="bottom"/>
          </w:tcPr>
          <w:p w14:paraId="6174BBD7" w14:textId="5E31E128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175,224</w:t>
            </w:r>
          </w:p>
        </w:tc>
      </w:tr>
      <w:tr w:rsidR="00E2446D" w:rsidRPr="000170CC" w14:paraId="103FD849" w14:textId="77777777" w:rsidTr="00865355">
        <w:tc>
          <w:tcPr>
            <w:tcW w:w="4820" w:type="dxa"/>
            <w:vAlign w:val="bottom"/>
          </w:tcPr>
          <w:p w14:paraId="63954C88" w14:textId="77777777" w:rsidR="00E2446D" w:rsidRPr="000170CC" w:rsidRDefault="00E2446D" w:rsidP="00E2446D">
            <w:pPr>
              <w:ind w:left="-111" w:right="-2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410" w:type="dxa"/>
          </w:tcPr>
          <w:p w14:paraId="71A5E93A" w14:textId="6815C378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39,279</w:t>
            </w:r>
          </w:p>
        </w:tc>
        <w:tc>
          <w:tcPr>
            <w:tcW w:w="236" w:type="dxa"/>
          </w:tcPr>
          <w:p w14:paraId="04F13E86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</w:tcPr>
          <w:p w14:paraId="35F85640" w14:textId="53E442FD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1,349</w:t>
            </w:r>
          </w:p>
        </w:tc>
        <w:tc>
          <w:tcPr>
            <w:tcW w:w="236" w:type="dxa"/>
          </w:tcPr>
          <w:p w14:paraId="1311983D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dxa"/>
            <w:vAlign w:val="bottom"/>
          </w:tcPr>
          <w:p w14:paraId="250A1E79" w14:textId="29F95855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40,628</w:t>
            </w:r>
          </w:p>
        </w:tc>
      </w:tr>
      <w:tr w:rsidR="00E2446D" w:rsidRPr="000170CC" w14:paraId="4BA2DCD9" w14:textId="77777777" w:rsidTr="00865355">
        <w:tc>
          <w:tcPr>
            <w:tcW w:w="4820" w:type="dxa"/>
            <w:vAlign w:val="bottom"/>
          </w:tcPr>
          <w:p w14:paraId="7C591134" w14:textId="77777777" w:rsidR="00E2446D" w:rsidRPr="000170CC" w:rsidRDefault="00E2446D" w:rsidP="00E2446D">
            <w:pPr>
              <w:ind w:left="-111" w:right="-258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7FF5E9EE" w14:textId="70AA0F35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(31,877)</w:t>
            </w:r>
          </w:p>
        </w:tc>
        <w:tc>
          <w:tcPr>
            <w:tcW w:w="236" w:type="dxa"/>
          </w:tcPr>
          <w:p w14:paraId="181C3AFC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14:paraId="0E0FA234" w14:textId="3C5BA4D4" w:rsidR="00E2446D" w:rsidRPr="000170CC" w:rsidRDefault="00E2446D" w:rsidP="0096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(565)</w:t>
            </w:r>
          </w:p>
        </w:tc>
        <w:tc>
          <w:tcPr>
            <w:tcW w:w="236" w:type="dxa"/>
          </w:tcPr>
          <w:p w14:paraId="08CE5167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  <w:vAlign w:val="bottom"/>
          </w:tcPr>
          <w:p w14:paraId="6E158BD8" w14:textId="7F01CE34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(32,442)</w:t>
            </w:r>
          </w:p>
        </w:tc>
      </w:tr>
      <w:tr w:rsidR="00E2446D" w:rsidRPr="000170CC" w14:paraId="7C54528F" w14:textId="77777777" w:rsidTr="00865355">
        <w:tc>
          <w:tcPr>
            <w:tcW w:w="4820" w:type="dxa"/>
            <w:vAlign w:val="bottom"/>
          </w:tcPr>
          <w:p w14:paraId="41FF4294" w14:textId="5F6C51A3" w:rsidR="00E2446D" w:rsidRPr="000170CC" w:rsidRDefault="00E2446D" w:rsidP="00E2446D">
            <w:pPr>
              <w:ind w:left="-111" w:right="-258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170CC">
              <w:rPr>
                <w:rFonts w:ascii="Angsana New" w:hAnsi="Angsana New"/>
                <w:sz w:val="30"/>
                <w:szCs w:val="30"/>
              </w:rPr>
              <w:t>2567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0170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10" w:type="dxa"/>
            <w:tcBorders>
              <w:top w:val="single" w:sz="4" w:space="0" w:color="auto"/>
            </w:tcBorders>
          </w:tcPr>
          <w:p w14:paraId="78AA081F" w14:textId="49716E52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181,065</w:t>
            </w:r>
          </w:p>
        </w:tc>
        <w:tc>
          <w:tcPr>
            <w:tcW w:w="236" w:type="dxa"/>
          </w:tcPr>
          <w:p w14:paraId="2E067DBB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</w:tcPr>
          <w:p w14:paraId="4A123B23" w14:textId="2B112365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2,345</w:t>
            </w:r>
          </w:p>
        </w:tc>
        <w:tc>
          <w:tcPr>
            <w:tcW w:w="236" w:type="dxa"/>
          </w:tcPr>
          <w:p w14:paraId="38737D24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vAlign w:val="bottom"/>
          </w:tcPr>
          <w:p w14:paraId="4194963C" w14:textId="2D365A2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183,410</w:t>
            </w:r>
          </w:p>
        </w:tc>
      </w:tr>
      <w:tr w:rsidR="007A1992" w:rsidRPr="000170CC" w14:paraId="42AC11D6" w14:textId="77777777" w:rsidTr="00865355">
        <w:tc>
          <w:tcPr>
            <w:tcW w:w="4820" w:type="dxa"/>
            <w:vAlign w:val="bottom"/>
          </w:tcPr>
          <w:p w14:paraId="49F04530" w14:textId="77777777" w:rsidR="007A1992" w:rsidRPr="000170CC" w:rsidRDefault="007A1992" w:rsidP="007A1992">
            <w:pPr>
              <w:ind w:left="-111" w:right="-2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410" w:type="dxa"/>
          </w:tcPr>
          <w:p w14:paraId="219B2B6A" w14:textId="29A0ED75" w:rsidR="007A1992" w:rsidRPr="000170CC" w:rsidRDefault="00E65366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32,810</w:t>
            </w:r>
          </w:p>
        </w:tc>
        <w:tc>
          <w:tcPr>
            <w:tcW w:w="236" w:type="dxa"/>
          </w:tcPr>
          <w:p w14:paraId="58DD4757" w14:textId="77777777" w:rsidR="007A1992" w:rsidRPr="000170CC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</w:tcPr>
          <w:p w14:paraId="3C06B989" w14:textId="2F114923" w:rsidR="007A1992" w:rsidRPr="000170CC" w:rsidRDefault="00E65366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1,158</w:t>
            </w:r>
          </w:p>
        </w:tc>
        <w:tc>
          <w:tcPr>
            <w:tcW w:w="236" w:type="dxa"/>
          </w:tcPr>
          <w:p w14:paraId="690889F2" w14:textId="77777777" w:rsidR="007A1992" w:rsidRPr="000170CC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dxa"/>
            <w:vAlign w:val="bottom"/>
          </w:tcPr>
          <w:p w14:paraId="07A0E634" w14:textId="1459B700" w:rsidR="007A1992" w:rsidRPr="000170CC" w:rsidRDefault="00E65366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33,968</w:t>
            </w:r>
          </w:p>
        </w:tc>
      </w:tr>
      <w:tr w:rsidR="007A1992" w:rsidRPr="000170CC" w14:paraId="0E568282" w14:textId="77777777" w:rsidTr="00865355">
        <w:tc>
          <w:tcPr>
            <w:tcW w:w="4820" w:type="dxa"/>
            <w:vAlign w:val="bottom"/>
          </w:tcPr>
          <w:p w14:paraId="5E351A61" w14:textId="77777777" w:rsidR="007A1992" w:rsidRPr="000170CC" w:rsidRDefault="007A1992" w:rsidP="007A1992">
            <w:pPr>
              <w:ind w:left="-111" w:right="-258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3641DAB3" w14:textId="1CA4A86A" w:rsidR="007A1992" w:rsidRPr="000170CC" w:rsidRDefault="00E65366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(24,930)</w:t>
            </w:r>
          </w:p>
        </w:tc>
        <w:tc>
          <w:tcPr>
            <w:tcW w:w="236" w:type="dxa"/>
          </w:tcPr>
          <w:p w14:paraId="176FC83E" w14:textId="77777777" w:rsidR="007A1992" w:rsidRPr="000170CC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14:paraId="3661A361" w14:textId="29146167" w:rsidR="007A1992" w:rsidRPr="000170CC" w:rsidRDefault="00E65366" w:rsidP="00E6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AC58432" w14:textId="77777777" w:rsidR="007A1992" w:rsidRPr="000170CC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  <w:vAlign w:val="bottom"/>
          </w:tcPr>
          <w:p w14:paraId="666D68B3" w14:textId="7D388A9A" w:rsidR="007A1992" w:rsidRPr="000170CC" w:rsidRDefault="00E65366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(24,930)</w:t>
            </w:r>
          </w:p>
        </w:tc>
      </w:tr>
      <w:tr w:rsidR="007A1992" w:rsidRPr="000170CC" w14:paraId="0F3D35A0" w14:textId="77777777" w:rsidTr="00865355">
        <w:tc>
          <w:tcPr>
            <w:tcW w:w="4820" w:type="dxa"/>
            <w:vAlign w:val="bottom"/>
          </w:tcPr>
          <w:p w14:paraId="27D962C9" w14:textId="5654E838" w:rsidR="007A1992" w:rsidRPr="000170CC" w:rsidRDefault="007A1992" w:rsidP="007A1992">
            <w:pPr>
              <w:ind w:left="-111" w:right="-258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170CC">
              <w:rPr>
                <w:rFonts w:ascii="Angsana New" w:hAnsi="Angsana New"/>
                <w:sz w:val="30"/>
                <w:szCs w:val="30"/>
              </w:rPr>
              <w:t>256</w:t>
            </w:r>
            <w:r w:rsidR="00E2446D" w:rsidRPr="000170C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</w:tcPr>
          <w:p w14:paraId="59AF7D47" w14:textId="4240C974" w:rsidR="007A1992" w:rsidRPr="000170CC" w:rsidRDefault="00E65366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188,945</w:t>
            </w:r>
          </w:p>
        </w:tc>
        <w:tc>
          <w:tcPr>
            <w:tcW w:w="236" w:type="dxa"/>
          </w:tcPr>
          <w:p w14:paraId="3C65F8D7" w14:textId="77777777" w:rsidR="007A1992" w:rsidRPr="000170CC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14:paraId="2F082719" w14:textId="231E069E" w:rsidR="007A1992" w:rsidRPr="000170CC" w:rsidRDefault="00E65366" w:rsidP="006E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3,503</w:t>
            </w:r>
          </w:p>
        </w:tc>
        <w:tc>
          <w:tcPr>
            <w:tcW w:w="236" w:type="dxa"/>
          </w:tcPr>
          <w:p w14:paraId="66D0BF80" w14:textId="77777777" w:rsidR="007A1992" w:rsidRPr="000170CC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F6E09" w14:textId="1605024D" w:rsidR="007A1992" w:rsidRPr="000170CC" w:rsidRDefault="00E65366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192,448</w:t>
            </w:r>
          </w:p>
        </w:tc>
      </w:tr>
      <w:tr w:rsidR="007A1992" w:rsidRPr="000170CC" w14:paraId="71077F2B" w14:textId="77777777" w:rsidTr="00865355">
        <w:trPr>
          <w:trHeight w:val="205"/>
        </w:trPr>
        <w:tc>
          <w:tcPr>
            <w:tcW w:w="4820" w:type="dxa"/>
            <w:vAlign w:val="bottom"/>
          </w:tcPr>
          <w:p w14:paraId="3A3EF366" w14:textId="77777777" w:rsidR="007A1992" w:rsidRPr="000170CC" w:rsidRDefault="007A1992" w:rsidP="007A1992">
            <w:pPr>
              <w:ind w:left="-111" w:right="-25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</w:tcPr>
          <w:p w14:paraId="1C0C5358" w14:textId="77777777" w:rsidR="007A1992" w:rsidRPr="000170CC" w:rsidRDefault="007A1992" w:rsidP="00865355">
            <w:pPr>
              <w:ind w:right="-25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FE60ECB" w14:textId="77777777" w:rsidR="007A1992" w:rsidRPr="000170CC" w:rsidRDefault="007A1992" w:rsidP="00865355">
            <w:pPr>
              <w:ind w:right="-25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</w:tcPr>
          <w:p w14:paraId="57D24195" w14:textId="77777777" w:rsidR="007A1992" w:rsidRPr="000170CC" w:rsidRDefault="007A1992" w:rsidP="00865355">
            <w:pPr>
              <w:ind w:right="-25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2AE80A" w14:textId="77777777" w:rsidR="007A1992" w:rsidRPr="000170CC" w:rsidRDefault="007A1992" w:rsidP="00865355">
            <w:pPr>
              <w:ind w:right="-25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vAlign w:val="bottom"/>
          </w:tcPr>
          <w:p w14:paraId="6114AB96" w14:textId="77777777" w:rsidR="007A1992" w:rsidRPr="000170CC" w:rsidRDefault="007A1992" w:rsidP="00865355">
            <w:pPr>
              <w:ind w:right="-25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A1992" w:rsidRPr="000170CC" w14:paraId="7597021E" w14:textId="77777777" w:rsidTr="00865355">
        <w:tc>
          <w:tcPr>
            <w:tcW w:w="4820" w:type="dxa"/>
            <w:vAlign w:val="bottom"/>
          </w:tcPr>
          <w:p w14:paraId="47A6811E" w14:textId="77777777" w:rsidR="007A1992" w:rsidRPr="000170CC" w:rsidRDefault="007A1992" w:rsidP="007A1992">
            <w:pPr>
              <w:ind w:left="-111" w:right="-2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410" w:type="dxa"/>
          </w:tcPr>
          <w:p w14:paraId="59B43656" w14:textId="77777777" w:rsidR="007A1992" w:rsidRPr="000170CC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ind w:right="2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95644B" w14:textId="77777777" w:rsidR="007A1992" w:rsidRPr="000170CC" w:rsidRDefault="007A1992" w:rsidP="00865355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</w:tcPr>
          <w:p w14:paraId="0B359666" w14:textId="77777777" w:rsidR="007A1992" w:rsidRPr="000170CC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ind w:right="2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D771FE" w14:textId="77777777" w:rsidR="007A1992" w:rsidRPr="000170CC" w:rsidRDefault="007A1992" w:rsidP="00865355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dxa"/>
            <w:vAlign w:val="bottom"/>
          </w:tcPr>
          <w:p w14:paraId="613CD3D2" w14:textId="77777777" w:rsidR="007A1992" w:rsidRPr="000170CC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ind w:right="2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446D" w:rsidRPr="000170CC" w14:paraId="334BD8FF" w14:textId="77777777" w:rsidTr="00865355">
        <w:tc>
          <w:tcPr>
            <w:tcW w:w="4820" w:type="dxa"/>
            <w:vAlign w:val="bottom"/>
          </w:tcPr>
          <w:p w14:paraId="3D392924" w14:textId="7E02DD91" w:rsidR="00E2446D" w:rsidRPr="000170CC" w:rsidRDefault="00E2446D" w:rsidP="00E2446D">
            <w:pPr>
              <w:ind w:left="-111" w:right="-258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170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54EC27D0" w14:textId="118818AA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69,378</w:t>
            </w:r>
          </w:p>
        </w:tc>
        <w:tc>
          <w:tcPr>
            <w:tcW w:w="236" w:type="dxa"/>
          </w:tcPr>
          <w:p w14:paraId="02C03952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  <w:tcBorders>
              <w:bottom w:val="double" w:sz="4" w:space="0" w:color="auto"/>
            </w:tcBorders>
          </w:tcPr>
          <w:p w14:paraId="2363C1B4" w14:textId="4931F516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1,135</w:t>
            </w:r>
          </w:p>
        </w:tc>
        <w:tc>
          <w:tcPr>
            <w:tcW w:w="236" w:type="dxa"/>
          </w:tcPr>
          <w:p w14:paraId="450AD1BC" w14:textId="77777777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dxa"/>
            <w:tcBorders>
              <w:bottom w:val="double" w:sz="4" w:space="0" w:color="auto"/>
            </w:tcBorders>
            <w:vAlign w:val="bottom"/>
          </w:tcPr>
          <w:p w14:paraId="4B1D04BE" w14:textId="7DB6279D" w:rsidR="00E2446D" w:rsidRPr="000170CC" w:rsidRDefault="00E2446D" w:rsidP="00E2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70,513</w:t>
            </w:r>
          </w:p>
        </w:tc>
      </w:tr>
      <w:tr w:rsidR="007A1992" w:rsidRPr="000170CC" w14:paraId="320AB964" w14:textId="77777777" w:rsidTr="00865355">
        <w:trPr>
          <w:trHeight w:val="50"/>
        </w:trPr>
        <w:tc>
          <w:tcPr>
            <w:tcW w:w="4820" w:type="dxa"/>
            <w:vAlign w:val="bottom"/>
          </w:tcPr>
          <w:p w14:paraId="7FD07EA8" w14:textId="0EDC1FF9" w:rsidR="007A1992" w:rsidRPr="000170CC" w:rsidRDefault="007A1992" w:rsidP="007A1992">
            <w:pPr>
              <w:ind w:left="-111" w:right="-258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170CC">
              <w:rPr>
                <w:rFonts w:ascii="Angsana New" w:hAnsi="Angsana New"/>
                <w:sz w:val="30"/>
                <w:szCs w:val="30"/>
              </w:rPr>
              <w:t>256</w:t>
            </w:r>
            <w:r w:rsidR="00E2446D" w:rsidRPr="000170C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10" w:type="dxa"/>
            <w:tcBorders>
              <w:top w:val="double" w:sz="4" w:space="0" w:color="auto"/>
              <w:bottom w:val="double" w:sz="4" w:space="0" w:color="auto"/>
            </w:tcBorders>
          </w:tcPr>
          <w:p w14:paraId="7C97F2EE" w14:textId="27DDA96D" w:rsidR="007A1992" w:rsidRPr="000170CC" w:rsidRDefault="00E65366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81,014</w:t>
            </w:r>
          </w:p>
        </w:tc>
        <w:tc>
          <w:tcPr>
            <w:tcW w:w="236" w:type="dxa"/>
          </w:tcPr>
          <w:p w14:paraId="6C4F970F" w14:textId="77777777" w:rsidR="007A1992" w:rsidRPr="000170CC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  <w:tcBorders>
              <w:top w:val="double" w:sz="4" w:space="0" w:color="auto"/>
              <w:bottom w:val="double" w:sz="4" w:space="0" w:color="auto"/>
            </w:tcBorders>
          </w:tcPr>
          <w:p w14:paraId="44630B5E" w14:textId="6609C0BA" w:rsidR="007A1992" w:rsidRPr="000170CC" w:rsidRDefault="00E65366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2,173</w:t>
            </w:r>
          </w:p>
        </w:tc>
        <w:tc>
          <w:tcPr>
            <w:tcW w:w="236" w:type="dxa"/>
          </w:tcPr>
          <w:p w14:paraId="26B7E4CD" w14:textId="77777777" w:rsidR="007A1992" w:rsidRPr="000170CC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7D1432B" w14:textId="246FC00C" w:rsidR="007A1992" w:rsidRPr="000170CC" w:rsidRDefault="00BB7B4D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83,187</w:t>
            </w:r>
          </w:p>
        </w:tc>
      </w:tr>
      <w:tr w:rsidR="007A1992" w:rsidRPr="000170CC" w14:paraId="6E5031A3" w14:textId="77777777" w:rsidTr="00865355">
        <w:trPr>
          <w:trHeight w:val="50"/>
        </w:trPr>
        <w:tc>
          <w:tcPr>
            <w:tcW w:w="4820" w:type="dxa"/>
            <w:vAlign w:val="bottom"/>
          </w:tcPr>
          <w:p w14:paraId="6076F30A" w14:textId="77777777" w:rsidR="007A1992" w:rsidRPr="000170CC" w:rsidRDefault="007A1992" w:rsidP="00865355">
            <w:pPr>
              <w:spacing w:line="200" w:lineRule="atLeast"/>
              <w:ind w:right="-2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</w:tcPr>
          <w:p w14:paraId="4E56ABEF" w14:textId="77777777" w:rsidR="007A1992" w:rsidRPr="000170CC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00" w:lineRule="atLeast"/>
              <w:ind w:right="2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0EDFD7" w14:textId="77777777" w:rsidR="007A1992" w:rsidRPr="000170CC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0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double" w:sz="4" w:space="0" w:color="auto"/>
            </w:tcBorders>
          </w:tcPr>
          <w:p w14:paraId="4BAE2A26" w14:textId="77777777" w:rsidR="007A1992" w:rsidRPr="000170CC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0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93D522" w14:textId="77777777" w:rsidR="007A1992" w:rsidRPr="000170CC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0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5" w:type="dxa"/>
            <w:tcBorders>
              <w:top w:val="double" w:sz="4" w:space="0" w:color="auto"/>
            </w:tcBorders>
            <w:vAlign w:val="bottom"/>
          </w:tcPr>
          <w:p w14:paraId="096477AF" w14:textId="77777777" w:rsidR="007A1992" w:rsidRPr="000170CC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0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0A1D3E12" w14:textId="7FDB3329" w:rsidR="006742A2" w:rsidRDefault="006742A2" w:rsidP="007A199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sz w:val="30"/>
          <w:szCs w:val="30"/>
          <w:cs/>
          <w:lang w:eastAsia="zh-CN"/>
        </w:rPr>
      </w:pPr>
    </w:p>
    <w:p w14:paraId="3F9630CE" w14:textId="28CE7D45" w:rsidR="007A1992" w:rsidRPr="000170CC" w:rsidRDefault="006742A2" w:rsidP="001E3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sz w:val="30"/>
          <w:szCs w:val="30"/>
          <w:lang w:eastAsia="zh-CN"/>
        </w:rPr>
      </w:pPr>
      <w:r>
        <w:rPr>
          <w:rFonts w:ascii="Angsana New" w:eastAsia="SimSun" w:hAnsi="Angsana New"/>
          <w:sz w:val="30"/>
          <w:szCs w:val="30"/>
          <w:cs/>
          <w:lang w:eastAsia="zh-CN"/>
        </w:rPr>
        <w:br w:type="page"/>
      </w: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7655"/>
        <w:gridCol w:w="2268"/>
      </w:tblGrid>
      <w:tr w:rsidR="00C75DC9" w:rsidRPr="000170CC" w14:paraId="3F6A1797" w14:textId="12B15248" w:rsidTr="00C75DC9">
        <w:tc>
          <w:tcPr>
            <w:tcW w:w="7655" w:type="dxa"/>
            <w:vAlign w:val="bottom"/>
          </w:tcPr>
          <w:p w14:paraId="3FFA80BD" w14:textId="77777777" w:rsidR="00C75DC9" w:rsidRPr="000170CC" w:rsidRDefault="00C75DC9" w:rsidP="00865355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</w:tcPr>
          <w:p w14:paraId="0EFBBF6B" w14:textId="6BF9F4E1" w:rsidR="00C75DC9" w:rsidRDefault="00C75DC9" w:rsidP="00865355">
            <w:pPr>
              <w:tabs>
                <w:tab w:val="clear" w:pos="4678"/>
              </w:tabs>
              <w:ind w:right="-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5DC9" w:rsidRPr="000170CC" w14:paraId="77669EF2" w14:textId="5D648461" w:rsidTr="00C75DC9">
        <w:trPr>
          <w:trHeight w:val="50"/>
        </w:trPr>
        <w:tc>
          <w:tcPr>
            <w:tcW w:w="7655" w:type="dxa"/>
            <w:vAlign w:val="bottom"/>
          </w:tcPr>
          <w:p w14:paraId="78FFA266" w14:textId="77777777" w:rsidR="00C75DC9" w:rsidRPr="000170CC" w:rsidRDefault="00C75DC9" w:rsidP="007A1992">
            <w:pPr>
              <w:ind w:left="-111" w:right="-2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3CB7EF5D" w14:textId="39A02FBF" w:rsidR="00C75DC9" w:rsidRPr="000170CC" w:rsidRDefault="00C75DC9" w:rsidP="002D7C48">
            <w:pPr>
              <w:tabs>
                <w:tab w:val="clear" w:pos="4678"/>
              </w:tabs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</w:tr>
      <w:tr w:rsidR="00C75DC9" w:rsidRPr="000170CC" w14:paraId="48864DA7" w14:textId="77777777" w:rsidTr="00C75DC9">
        <w:trPr>
          <w:trHeight w:val="50"/>
        </w:trPr>
        <w:tc>
          <w:tcPr>
            <w:tcW w:w="7655" w:type="dxa"/>
            <w:vAlign w:val="bottom"/>
          </w:tcPr>
          <w:p w14:paraId="7908FD15" w14:textId="06F7D90D" w:rsidR="00C75DC9" w:rsidRPr="000170CC" w:rsidRDefault="00C75DC9" w:rsidP="007A1992">
            <w:pPr>
              <w:ind w:left="-111" w:right="-2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พื้นที่อาคารเช่า</w:t>
            </w:r>
          </w:p>
        </w:tc>
        <w:tc>
          <w:tcPr>
            <w:tcW w:w="2268" w:type="dxa"/>
            <w:vAlign w:val="bottom"/>
          </w:tcPr>
          <w:p w14:paraId="41630A17" w14:textId="6D4E6BFC" w:rsidR="00C75DC9" w:rsidRDefault="00C75DC9" w:rsidP="002D7C48">
            <w:pPr>
              <w:tabs>
                <w:tab w:val="clear" w:pos="4678"/>
              </w:tabs>
              <w:ind w:right="-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75DC9" w:rsidRPr="000170CC" w14:paraId="2833F0CF" w14:textId="0E0DFE29" w:rsidTr="00C75DC9">
        <w:trPr>
          <w:trHeight w:val="50"/>
        </w:trPr>
        <w:tc>
          <w:tcPr>
            <w:tcW w:w="7655" w:type="dxa"/>
            <w:vAlign w:val="bottom"/>
          </w:tcPr>
          <w:p w14:paraId="3B1A870B" w14:textId="77777777" w:rsidR="00C75DC9" w:rsidRPr="000170CC" w:rsidRDefault="00C75DC9" w:rsidP="007A1992">
            <w:pPr>
              <w:ind w:left="-111" w:right="-2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268" w:type="dxa"/>
            <w:tcBorders>
              <w:bottom w:val="nil"/>
            </w:tcBorders>
            <w:vAlign w:val="bottom"/>
          </w:tcPr>
          <w:p w14:paraId="7FBD9CC3" w14:textId="652456EF" w:rsidR="00C75DC9" w:rsidRPr="000170CC" w:rsidRDefault="00C75DC9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5DC9" w:rsidRPr="000170CC" w14:paraId="79D1D237" w14:textId="1C4C76C6" w:rsidTr="00C75DC9">
        <w:trPr>
          <w:trHeight w:val="50"/>
        </w:trPr>
        <w:tc>
          <w:tcPr>
            <w:tcW w:w="7655" w:type="dxa"/>
            <w:vAlign w:val="bottom"/>
          </w:tcPr>
          <w:p w14:paraId="6BA9F45D" w14:textId="5210ACD0" w:rsidR="00C75DC9" w:rsidRPr="000170CC" w:rsidRDefault="00C75DC9" w:rsidP="00E2446D">
            <w:pPr>
              <w:ind w:left="-111" w:right="-258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0170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268" w:type="dxa"/>
            <w:tcBorders>
              <w:bottom w:val="nil"/>
            </w:tcBorders>
            <w:vAlign w:val="bottom"/>
          </w:tcPr>
          <w:p w14:paraId="765018BC" w14:textId="200965E9" w:rsidR="00C75DC9" w:rsidRPr="000170CC" w:rsidRDefault="00C75DC9" w:rsidP="00674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213,758</w:t>
            </w:r>
          </w:p>
        </w:tc>
      </w:tr>
      <w:tr w:rsidR="00C75DC9" w:rsidRPr="000170CC" w14:paraId="0ED46CA0" w14:textId="798AC766" w:rsidTr="00C75DC9">
        <w:trPr>
          <w:trHeight w:val="50"/>
        </w:trPr>
        <w:tc>
          <w:tcPr>
            <w:tcW w:w="7655" w:type="dxa"/>
            <w:vAlign w:val="bottom"/>
          </w:tcPr>
          <w:p w14:paraId="017A73CE" w14:textId="77777777" w:rsidR="00C75DC9" w:rsidRPr="000170CC" w:rsidRDefault="00C75DC9" w:rsidP="00E2446D">
            <w:pPr>
              <w:ind w:left="-111" w:right="-258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2268" w:type="dxa"/>
            <w:tcBorders>
              <w:bottom w:val="nil"/>
            </w:tcBorders>
            <w:vAlign w:val="bottom"/>
          </w:tcPr>
          <w:p w14:paraId="38CF96AE" w14:textId="7FC5DE4A" w:rsidR="00C75DC9" w:rsidRPr="000170CC" w:rsidRDefault="00C75DC9" w:rsidP="00674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16,284</w:t>
            </w:r>
          </w:p>
        </w:tc>
      </w:tr>
      <w:tr w:rsidR="00C75DC9" w:rsidRPr="000170CC" w14:paraId="657B780F" w14:textId="00069CE7" w:rsidTr="00C75DC9">
        <w:trPr>
          <w:trHeight w:val="50"/>
        </w:trPr>
        <w:tc>
          <w:tcPr>
            <w:tcW w:w="7655" w:type="dxa"/>
            <w:vAlign w:val="bottom"/>
          </w:tcPr>
          <w:p w14:paraId="065800AF" w14:textId="77777777" w:rsidR="00C75DC9" w:rsidRPr="000170CC" w:rsidRDefault="00C75DC9" w:rsidP="006742A2">
            <w:pPr>
              <w:tabs>
                <w:tab w:val="left" w:pos="7122"/>
                <w:tab w:val="left" w:pos="7263"/>
              </w:tabs>
              <w:ind w:left="-111" w:right="-258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364739A6" w14:textId="11533188" w:rsidR="00C75DC9" w:rsidRPr="000170CC" w:rsidRDefault="00C75DC9" w:rsidP="00674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1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(41,072)</w:t>
            </w:r>
          </w:p>
        </w:tc>
      </w:tr>
      <w:tr w:rsidR="00C75DC9" w:rsidRPr="000170CC" w14:paraId="2826184B" w14:textId="4DEAE3A1" w:rsidTr="00C75DC9">
        <w:trPr>
          <w:trHeight w:val="50"/>
        </w:trPr>
        <w:tc>
          <w:tcPr>
            <w:tcW w:w="7655" w:type="dxa"/>
            <w:vAlign w:val="bottom"/>
          </w:tcPr>
          <w:p w14:paraId="4CB9C0B9" w14:textId="7DA12E76" w:rsidR="00C75DC9" w:rsidRPr="000170CC" w:rsidRDefault="00C75DC9" w:rsidP="00E2446D">
            <w:pPr>
              <w:ind w:left="-111" w:right="-258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170CC">
              <w:rPr>
                <w:rFonts w:ascii="Angsana New" w:hAnsi="Angsana New"/>
                <w:sz w:val="30"/>
                <w:szCs w:val="30"/>
              </w:rPr>
              <w:t>2567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0170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  <w:vAlign w:val="bottom"/>
          </w:tcPr>
          <w:p w14:paraId="500D453D" w14:textId="76D6E82C" w:rsidR="00C75DC9" w:rsidRPr="000170CC" w:rsidRDefault="00C75DC9" w:rsidP="00674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188,970</w:t>
            </w:r>
          </w:p>
        </w:tc>
      </w:tr>
      <w:tr w:rsidR="00C75DC9" w:rsidRPr="000170CC" w14:paraId="3F482ADF" w14:textId="68774F55" w:rsidTr="00C75DC9">
        <w:trPr>
          <w:trHeight w:val="50"/>
        </w:trPr>
        <w:tc>
          <w:tcPr>
            <w:tcW w:w="7655" w:type="dxa"/>
            <w:vAlign w:val="bottom"/>
          </w:tcPr>
          <w:p w14:paraId="587EB4A2" w14:textId="77777777" w:rsidR="00C75DC9" w:rsidRPr="000170CC" w:rsidRDefault="00C75DC9" w:rsidP="00E2446D">
            <w:pPr>
              <w:ind w:left="-111" w:right="-258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2268" w:type="dxa"/>
            <w:tcBorders>
              <w:bottom w:val="nil"/>
            </w:tcBorders>
            <w:vAlign w:val="bottom"/>
          </w:tcPr>
          <w:p w14:paraId="6CC79265" w14:textId="6767DE65" w:rsidR="00C75DC9" w:rsidRPr="000170CC" w:rsidRDefault="00C75DC9" w:rsidP="00674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41,853</w:t>
            </w:r>
          </w:p>
        </w:tc>
      </w:tr>
      <w:tr w:rsidR="00C75DC9" w:rsidRPr="000170CC" w14:paraId="058F4A6C" w14:textId="4FFC385F" w:rsidTr="00C75DC9">
        <w:trPr>
          <w:trHeight w:val="50"/>
        </w:trPr>
        <w:tc>
          <w:tcPr>
            <w:tcW w:w="7655" w:type="dxa"/>
            <w:vAlign w:val="bottom"/>
          </w:tcPr>
          <w:p w14:paraId="4EA1825B" w14:textId="77777777" w:rsidR="00C75DC9" w:rsidRPr="000170CC" w:rsidRDefault="00C75DC9" w:rsidP="00E2446D">
            <w:pPr>
              <w:ind w:left="-111" w:right="-258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52223670" w14:textId="20EA01C2" w:rsidR="00C75DC9" w:rsidRPr="000170CC" w:rsidRDefault="00C75DC9" w:rsidP="00674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1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(26,055)</w:t>
            </w:r>
          </w:p>
        </w:tc>
      </w:tr>
      <w:tr w:rsidR="00C75DC9" w:rsidRPr="000170CC" w14:paraId="1A2F4B55" w14:textId="448C793F" w:rsidTr="00C75DC9">
        <w:trPr>
          <w:trHeight w:val="50"/>
        </w:trPr>
        <w:tc>
          <w:tcPr>
            <w:tcW w:w="7655" w:type="dxa"/>
            <w:vAlign w:val="bottom"/>
          </w:tcPr>
          <w:p w14:paraId="6526BBA4" w14:textId="770E5CBB" w:rsidR="00C75DC9" w:rsidRPr="000170CC" w:rsidRDefault="00C75DC9" w:rsidP="00E2446D">
            <w:pPr>
              <w:ind w:left="-111" w:right="-258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170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1419D2" w14:textId="06169C30" w:rsidR="00C75DC9" w:rsidRPr="000170CC" w:rsidRDefault="00C75DC9" w:rsidP="00674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204,768</w:t>
            </w:r>
          </w:p>
        </w:tc>
      </w:tr>
      <w:tr w:rsidR="00C75DC9" w:rsidRPr="000170CC" w14:paraId="326F37CB" w14:textId="0E6DA4CD" w:rsidTr="00C75DC9">
        <w:trPr>
          <w:trHeight w:val="50"/>
        </w:trPr>
        <w:tc>
          <w:tcPr>
            <w:tcW w:w="7655" w:type="dxa"/>
            <w:vAlign w:val="bottom"/>
          </w:tcPr>
          <w:p w14:paraId="2369BEA4" w14:textId="77777777" w:rsidR="00C75DC9" w:rsidRPr="000170CC" w:rsidRDefault="00C75DC9" w:rsidP="007A1992">
            <w:pPr>
              <w:ind w:left="-111" w:right="-25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  <w:vAlign w:val="bottom"/>
          </w:tcPr>
          <w:p w14:paraId="3F51712A" w14:textId="417EDA92" w:rsidR="00C75DC9" w:rsidRPr="000170CC" w:rsidRDefault="00C75DC9" w:rsidP="00865355">
            <w:pPr>
              <w:ind w:right="-25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75DC9" w:rsidRPr="000170CC" w14:paraId="2A4D2DFC" w14:textId="0C81B048" w:rsidTr="00C75DC9">
        <w:trPr>
          <w:trHeight w:val="50"/>
        </w:trPr>
        <w:tc>
          <w:tcPr>
            <w:tcW w:w="7655" w:type="dxa"/>
            <w:vAlign w:val="bottom"/>
          </w:tcPr>
          <w:p w14:paraId="6FBC30EC" w14:textId="77777777" w:rsidR="00C75DC9" w:rsidRPr="000170CC" w:rsidRDefault="00C75DC9" w:rsidP="007A1992">
            <w:pPr>
              <w:ind w:left="-111" w:right="-2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</w:t>
            </w:r>
            <w:r w:rsidRPr="000170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เสื่อมราคา</w:t>
            </w:r>
            <w:r w:rsidRPr="000170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สะสม</w:t>
            </w:r>
          </w:p>
        </w:tc>
        <w:tc>
          <w:tcPr>
            <w:tcW w:w="2268" w:type="dxa"/>
            <w:tcBorders>
              <w:bottom w:val="nil"/>
            </w:tcBorders>
            <w:vAlign w:val="bottom"/>
          </w:tcPr>
          <w:p w14:paraId="71D598A0" w14:textId="554FC3CD" w:rsidR="00C75DC9" w:rsidRPr="000170CC" w:rsidRDefault="00C75DC9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ind w:right="2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5DC9" w:rsidRPr="000170CC" w14:paraId="3C54CCE9" w14:textId="5232182D" w:rsidTr="00C75DC9">
        <w:trPr>
          <w:trHeight w:val="50"/>
        </w:trPr>
        <w:tc>
          <w:tcPr>
            <w:tcW w:w="7655" w:type="dxa"/>
            <w:vAlign w:val="bottom"/>
          </w:tcPr>
          <w:p w14:paraId="6DE9D9C3" w14:textId="7334E60F" w:rsidR="00C75DC9" w:rsidRPr="000170CC" w:rsidRDefault="00C75DC9" w:rsidP="00E2446D">
            <w:pPr>
              <w:ind w:left="-111" w:right="-258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0170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268" w:type="dxa"/>
            <w:tcBorders>
              <w:bottom w:val="nil"/>
            </w:tcBorders>
            <w:vAlign w:val="bottom"/>
          </w:tcPr>
          <w:p w14:paraId="0197EC67" w14:textId="4E860458" w:rsidR="00C75DC9" w:rsidRPr="000170CC" w:rsidRDefault="00C75DC9" w:rsidP="00674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144,995</w:t>
            </w:r>
          </w:p>
        </w:tc>
      </w:tr>
      <w:tr w:rsidR="00C75DC9" w:rsidRPr="000170CC" w14:paraId="039DE035" w14:textId="466D5782" w:rsidTr="00C75DC9">
        <w:trPr>
          <w:trHeight w:val="50"/>
        </w:trPr>
        <w:tc>
          <w:tcPr>
            <w:tcW w:w="7655" w:type="dxa"/>
            <w:vAlign w:val="bottom"/>
          </w:tcPr>
          <w:p w14:paraId="1C45E7E8" w14:textId="77777777" w:rsidR="00C75DC9" w:rsidRPr="000170CC" w:rsidRDefault="00C75DC9" w:rsidP="00E2446D">
            <w:pPr>
              <w:ind w:left="-111" w:right="-258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2268" w:type="dxa"/>
            <w:tcBorders>
              <w:bottom w:val="nil"/>
            </w:tcBorders>
            <w:vAlign w:val="bottom"/>
          </w:tcPr>
          <w:p w14:paraId="60DC6F12" w14:textId="6654F229" w:rsidR="00C75DC9" w:rsidRPr="000170CC" w:rsidRDefault="00C75DC9" w:rsidP="00674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30,612</w:t>
            </w:r>
          </w:p>
        </w:tc>
      </w:tr>
      <w:tr w:rsidR="00C75DC9" w:rsidRPr="000170CC" w14:paraId="50FEDD84" w14:textId="2E6FA5A5" w:rsidTr="00C75DC9">
        <w:trPr>
          <w:trHeight w:val="50"/>
        </w:trPr>
        <w:tc>
          <w:tcPr>
            <w:tcW w:w="7655" w:type="dxa"/>
            <w:vAlign w:val="bottom"/>
          </w:tcPr>
          <w:p w14:paraId="5AAEFC7C" w14:textId="77777777" w:rsidR="00C75DC9" w:rsidRPr="000170CC" w:rsidRDefault="00C75DC9" w:rsidP="00E2446D">
            <w:pPr>
              <w:ind w:left="-111" w:right="-258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6F05EA6A" w14:textId="63949E22" w:rsidR="00C75DC9" w:rsidRPr="000170CC" w:rsidRDefault="00C75DC9" w:rsidP="00674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1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(29,983)</w:t>
            </w:r>
          </w:p>
        </w:tc>
      </w:tr>
      <w:tr w:rsidR="00C75DC9" w:rsidRPr="000170CC" w14:paraId="00ED5214" w14:textId="07B84E5E" w:rsidTr="00C75DC9">
        <w:trPr>
          <w:trHeight w:val="50"/>
        </w:trPr>
        <w:tc>
          <w:tcPr>
            <w:tcW w:w="7655" w:type="dxa"/>
            <w:vAlign w:val="bottom"/>
          </w:tcPr>
          <w:p w14:paraId="5C84F847" w14:textId="0C53F93D" w:rsidR="00C75DC9" w:rsidRPr="000170CC" w:rsidRDefault="00C75DC9" w:rsidP="00E2446D">
            <w:pPr>
              <w:ind w:left="-111" w:right="-258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170CC">
              <w:rPr>
                <w:rFonts w:ascii="Angsana New" w:hAnsi="Angsana New"/>
                <w:sz w:val="30"/>
                <w:szCs w:val="30"/>
              </w:rPr>
              <w:t>2567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0170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  <w:vAlign w:val="bottom"/>
          </w:tcPr>
          <w:p w14:paraId="17FDDBFE" w14:textId="6A0B25B9" w:rsidR="00C75DC9" w:rsidRPr="000170CC" w:rsidRDefault="00C75DC9" w:rsidP="00674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145,624</w:t>
            </w:r>
          </w:p>
        </w:tc>
      </w:tr>
      <w:tr w:rsidR="00C75DC9" w:rsidRPr="000170CC" w14:paraId="617B6E17" w14:textId="42C73A5D" w:rsidTr="00C75DC9">
        <w:trPr>
          <w:trHeight w:val="50"/>
        </w:trPr>
        <w:tc>
          <w:tcPr>
            <w:tcW w:w="7655" w:type="dxa"/>
            <w:vAlign w:val="bottom"/>
          </w:tcPr>
          <w:p w14:paraId="2B728296" w14:textId="77777777" w:rsidR="00C75DC9" w:rsidRPr="000170CC" w:rsidRDefault="00C75DC9" w:rsidP="007A1992">
            <w:pPr>
              <w:ind w:left="-111" w:right="-258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2268" w:type="dxa"/>
            <w:tcBorders>
              <w:bottom w:val="nil"/>
            </w:tcBorders>
            <w:vAlign w:val="bottom"/>
          </w:tcPr>
          <w:p w14:paraId="31A6A7AD" w14:textId="18BFFA3D" w:rsidR="00C75DC9" w:rsidRPr="000170CC" w:rsidRDefault="00C75DC9" w:rsidP="00674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24,224</w:t>
            </w:r>
          </w:p>
        </w:tc>
      </w:tr>
      <w:tr w:rsidR="00C75DC9" w:rsidRPr="000170CC" w14:paraId="66356488" w14:textId="380B59C3" w:rsidTr="00C75DC9">
        <w:trPr>
          <w:trHeight w:val="50"/>
        </w:trPr>
        <w:tc>
          <w:tcPr>
            <w:tcW w:w="7655" w:type="dxa"/>
            <w:vAlign w:val="bottom"/>
          </w:tcPr>
          <w:p w14:paraId="573B44D1" w14:textId="77777777" w:rsidR="00C75DC9" w:rsidRPr="000170CC" w:rsidRDefault="00C75DC9" w:rsidP="007A1992">
            <w:pPr>
              <w:ind w:left="-111" w:right="-258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39CC1B05" w14:textId="61935524" w:rsidR="00C75DC9" w:rsidRPr="000170CC" w:rsidRDefault="00C75DC9" w:rsidP="00674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1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(23,820)</w:t>
            </w:r>
          </w:p>
        </w:tc>
      </w:tr>
      <w:tr w:rsidR="00C75DC9" w:rsidRPr="000170CC" w14:paraId="533F7491" w14:textId="017CC718" w:rsidTr="00C75DC9">
        <w:trPr>
          <w:trHeight w:val="50"/>
        </w:trPr>
        <w:tc>
          <w:tcPr>
            <w:tcW w:w="7655" w:type="dxa"/>
            <w:vAlign w:val="bottom"/>
          </w:tcPr>
          <w:p w14:paraId="295EADD1" w14:textId="269ED9E9" w:rsidR="00C75DC9" w:rsidRPr="000170CC" w:rsidRDefault="00C75DC9" w:rsidP="007A1992">
            <w:pPr>
              <w:ind w:left="-111" w:right="-258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170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57828" w14:textId="77B79AE5" w:rsidR="00C75DC9" w:rsidRPr="000170CC" w:rsidRDefault="00C75DC9" w:rsidP="00674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146,028</w:t>
            </w:r>
          </w:p>
        </w:tc>
      </w:tr>
      <w:tr w:rsidR="00C75DC9" w:rsidRPr="000170CC" w14:paraId="13BF89E5" w14:textId="1C597FCA" w:rsidTr="00C75DC9">
        <w:trPr>
          <w:trHeight w:val="50"/>
        </w:trPr>
        <w:tc>
          <w:tcPr>
            <w:tcW w:w="7655" w:type="dxa"/>
            <w:vAlign w:val="bottom"/>
          </w:tcPr>
          <w:p w14:paraId="4467B6F1" w14:textId="77777777" w:rsidR="00C75DC9" w:rsidRPr="000170CC" w:rsidRDefault="00C75DC9" w:rsidP="007A1992">
            <w:pPr>
              <w:ind w:left="-111" w:right="-25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5A373A2C" w14:textId="7429400E" w:rsidR="00C75DC9" w:rsidRPr="000170CC" w:rsidRDefault="00C75DC9" w:rsidP="00865355">
            <w:pPr>
              <w:ind w:right="-25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75DC9" w:rsidRPr="000170CC" w14:paraId="06C9D17D" w14:textId="7499BAE0" w:rsidTr="00C75DC9">
        <w:trPr>
          <w:trHeight w:val="50"/>
        </w:trPr>
        <w:tc>
          <w:tcPr>
            <w:tcW w:w="7655" w:type="dxa"/>
            <w:vAlign w:val="bottom"/>
          </w:tcPr>
          <w:p w14:paraId="3619DCDA" w14:textId="77777777" w:rsidR="00C75DC9" w:rsidRPr="000170CC" w:rsidRDefault="00C75DC9" w:rsidP="007A1992">
            <w:pPr>
              <w:ind w:left="-111" w:right="-2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268" w:type="dxa"/>
            <w:tcBorders>
              <w:bottom w:val="nil"/>
            </w:tcBorders>
            <w:vAlign w:val="bottom"/>
          </w:tcPr>
          <w:p w14:paraId="46D2245D" w14:textId="144C7076" w:rsidR="00C75DC9" w:rsidRPr="000170CC" w:rsidRDefault="00C75DC9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ind w:right="2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5DC9" w:rsidRPr="000170CC" w14:paraId="23F84DFD" w14:textId="32CE66B0" w:rsidTr="00C75DC9">
        <w:trPr>
          <w:trHeight w:val="50"/>
        </w:trPr>
        <w:tc>
          <w:tcPr>
            <w:tcW w:w="7655" w:type="dxa"/>
            <w:vAlign w:val="bottom"/>
          </w:tcPr>
          <w:p w14:paraId="077669C0" w14:textId="581A410C" w:rsidR="00C75DC9" w:rsidRPr="000170CC" w:rsidRDefault="00C75DC9" w:rsidP="00E2446D">
            <w:pPr>
              <w:ind w:left="-111" w:right="-258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170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268" w:type="dxa"/>
            <w:tcBorders>
              <w:bottom w:val="nil"/>
            </w:tcBorders>
            <w:vAlign w:val="bottom"/>
          </w:tcPr>
          <w:p w14:paraId="1A9A13DA" w14:textId="65FC104B" w:rsidR="00C75DC9" w:rsidRPr="000170CC" w:rsidRDefault="00C75DC9" w:rsidP="00674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43,346</w:t>
            </w:r>
          </w:p>
        </w:tc>
      </w:tr>
      <w:tr w:rsidR="00C75DC9" w:rsidRPr="000170CC" w14:paraId="3529A6A2" w14:textId="29FA51F1" w:rsidTr="00C75DC9">
        <w:trPr>
          <w:trHeight w:val="50"/>
        </w:trPr>
        <w:tc>
          <w:tcPr>
            <w:tcW w:w="7655" w:type="dxa"/>
            <w:vAlign w:val="bottom"/>
          </w:tcPr>
          <w:p w14:paraId="07D4BACE" w14:textId="102BF67E" w:rsidR="00C75DC9" w:rsidRPr="000170CC" w:rsidRDefault="00C75DC9" w:rsidP="007A1992">
            <w:pPr>
              <w:ind w:left="-111" w:right="-258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170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80EA702" w14:textId="25DE1005" w:rsidR="00C75DC9" w:rsidRPr="000170CC" w:rsidRDefault="00C75DC9" w:rsidP="00674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58,740</w:t>
            </w:r>
          </w:p>
        </w:tc>
      </w:tr>
    </w:tbl>
    <w:p w14:paraId="79A16707" w14:textId="77777777" w:rsidR="007A1992" w:rsidRPr="000170CC" w:rsidRDefault="007A1992" w:rsidP="007A199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sz w:val="30"/>
          <w:szCs w:val="30"/>
          <w:lang w:eastAsia="zh-CN"/>
        </w:rPr>
      </w:pPr>
    </w:p>
    <w:p w14:paraId="229DA405" w14:textId="77777777" w:rsidR="007A1992" w:rsidRPr="000170CC" w:rsidRDefault="007A1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</w:pPr>
      <w:r w:rsidRPr="000170CC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br w:type="page"/>
      </w:r>
    </w:p>
    <w:p w14:paraId="51F29F5E" w14:textId="465E16CE" w:rsidR="001150DF" w:rsidRPr="000170CC" w:rsidRDefault="001150DF" w:rsidP="008B4F4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0170CC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lastRenderedPageBreak/>
        <w:t>สินทรัพย์</w:t>
      </w:r>
      <w:r w:rsidRPr="000170CC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ภาษีเงินได้รอการตัดบัญชี - สุทธิ</w:t>
      </w:r>
    </w:p>
    <w:p w14:paraId="63D8C1E5" w14:textId="77777777" w:rsidR="001150DF" w:rsidRPr="000170CC" w:rsidRDefault="001150DF" w:rsidP="00A30CD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0D936BD9" w14:textId="77777777" w:rsidR="00F80F85" w:rsidRPr="000170CC" w:rsidRDefault="00F80F85" w:rsidP="00F8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 w:hint="cs"/>
          <w:spacing w:val="4"/>
          <w:sz w:val="30"/>
          <w:szCs w:val="30"/>
          <w:cs/>
        </w:rPr>
        <w:t>รายละเอียดของ</w:t>
      </w:r>
      <w:r w:rsidRPr="000170CC">
        <w:rPr>
          <w:rFonts w:ascii="Angsana New" w:hAnsi="Angsana New"/>
          <w:spacing w:val="4"/>
          <w:sz w:val="30"/>
          <w:szCs w:val="30"/>
          <w:cs/>
        </w:rPr>
        <w:t>สินทรัพย์</w:t>
      </w:r>
      <w:r w:rsidRPr="000170CC">
        <w:rPr>
          <w:rFonts w:ascii="Angsana New" w:hAnsi="Angsana New"/>
          <w:spacing w:val="4"/>
          <w:sz w:val="30"/>
          <w:szCs w:val="30"/>
        </w:rPr>
        <w:t xml:space="preserve"> </w:t>
      </w:r>
      <w:r w:rsidRPr="000170CC">
        <w:rPr>
          <w:rFonts w:ascii="Angsana New" w:hAnsi="Angsana New" w:hint="cs"/>
          <w:spacing w:val="4"/>
          <w:sz w:val="30"/>
          <w:szCs w:val="30"/>
          <w:cs/>
        </w:rPr>
        <w:t xml:space="preserve">(หนี้สิน) </w:t>
      </w:r>
      <w:r w:rsidRPr="000170CC">
        <w:rPr>
          <w:rFonts w:ascii="Angsana New" w:hAnsi="Angsana New"/>
          <w:spacing w:val="4"/>
          <w:sz w:val="30"/>
          <w:szCs w:val="30"/>
          <w:cs/>
        </w:rPr>
        <w:t>ภาษีเงินได้รอการตัดบัญชี</w:t>
      </w:r>
      <w:r w:rsidRPr="000170CC">
        <w:rPr>
          <w:rFonts w:ascii="Angsana New" w:hAnsi="Angsana New" w:hint="cs"/>
          <w:spacing w:val="4"/>
          <w:sz w:val="30"/>
          <w:szCs w:val="30"/>
          <w:cs/>
        </w:rPr>
        <w:t xml:space="preserve"> มี</w:t>
      </w:r>
      <w:r w:rsidRPr="000170CC">
        <w:rPr>
          <w:rFonts w:ascii="Angsana New" w:hAnsi="Angsana New"/>
          <w:sz w:val="30"/>
          <w:szCs w:val="30"/>
          <w:cs/>
        </w:rPr>
        <w:t>ดังนี้</w:t>
      </w:r>
    </w:p>
    <w:p w14:paraId="6B9D2EC2" w14:textId="77777777" w:rsidR="001150DF" w:rsidRPr="000170CC" w:rsidRDefault="001150DF" w:rsidP="00115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  <w:highlight w:val="yellow"/>
        </w:rPr>
      </w:pPr>
    </w:p>
    <w:tbl>
      <w:tblPr>
        <w:tblW w:w="9602" w:type="dxa"/>
        <w:tblLayout w:type="fixed"/>
        <w:tblLook w:val="04A0" w:firstRow="1" w:lastRow="0" w:firstColumn="1" w:lastColumn="0" w:noHBand="0" w:noVBand="1"/>
      </w:tblPr>
      <w:tblGrid>
        <w:gridCol w:w="3686"/>
        <w:gridCol w:w="1276"/>
        <w:gridCol w:w="236"/>
        <w:gridCol w:w="1284"/>
        <w:gridCol w:w="236"/>
        <w:gridCol w:w="1293"/>
        <w:gridCol w:w="236"/>
        <w:gridCol w:w="1355"/>
      </w:tblGrid>
      <w:tr w:rsidR="00E2446D" w:rsidRPr="000170CC" w14:paraId="59A0253D" w14:textId="77777777" w:rsidTr="00250651">
        <w:trPr>
          <w:tblHeader/>
        </w:trPr>
        <w:tc>
          <w:tcPr>
            <w:tcW w:w="3686" w:type="dxa"/>
          </w:tcPr>
          <w:p w14:paraId="6D93B4A2" w14:textId="77777777" w:rsidR="00E2446D" w:rsidRPr="000170CC" w:rsidRDefault="00E2446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916" w:type="dxa"/>
            <w:gridSpan w:val="7"/>
            <w:tcBorders>
              <w:bottom w:val="single" w:sz="4" w:space="0" w:color="auto"/>
            </w:tcBorders>
          </w:tcPr>
          <w:p w14:paraId="69D63445" w14:textId="7CC24E68" w:rsidR="00E2446D" w:rsidRPr="000170CC" w:rsidRDefault="00E2446D" w:rsidP="00BB114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lang w:val="en-US" w:eastAsia="en-US"/>
              </w:rPr>
            </w:pPr>
            <w:r w:rsidRPr="000170CC">
              <w:rPr>
                <w:rFonts w:hint="cs"/>
                <w:cs/>
                <w:lang w:val="en-US"/>
              </w:rPr>
              <w:t>พันบาท</w:t>
            </w:r>
          </w:p>
        </w:tc>
      </w:tr>
      <w:tr w:rsidR="00E2446D" w:rsidRPr="000170CC" w14:paraId="713093D0" w14:textId="77777777" w:rsidTr="0001383D">
        <w:trPr>
          <w:tblHeader/>
        </w:trPr>
        <w:tc>
          <w:tcPr>
            <w:tcW w:w="3686" w:type="dxa"/>
          </w:tcPr>
          <w:p w14:paraId="493BA771" w14:textId="77777777" w:rsidR="00E2446D" w:rsidRPr="000170CC" w:rsidRDefault="00E2446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96" w:type="dxa"/>
            <w:gridSpan w:val="3"/>
            <w:tcBorders>
              <w:bottom w:val="single" w:sz="4" w:space="0" w:color="auto"/>
            </w:tcBorders>
          </w:tcPr>
          <w:p w14:paraId="724A3D2E" w14:textId="04AE8572" w:rsidR="00E2446D" w:rsidRPr="000170CC" w:rsidRDefault="00E2446D" w:rsidP="00BB114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lang w:val="en-US" w:eastAsia="en-US"/>
              </w:rPr>
            </w:pPr>
            <w:r w:rsidRPr="000170CC">
              <w:rPr>
                <w:cs/>
                <w:lang w:val="en-US"/>
              </w:rPr>
              <w:t>งบการเงิน</w:t>
            </w:r>
            <w:r w:rsidRPr="000170CC">
              <w:rPr>
                <w:rFonts w:hint="cs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14:paraId="2519F0D8" w14:textId="77777777" w:rsidR="00E2446D" w:rsidRPr="000170CC" w:rsidRDefault="00E2446D" w:rsidP="00BB114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  <w:lang w:val="en-US"/>
              </w:rPr>
            </w:pPr>
          </w:p>
        </w:tc>
        <w:tc>
          <w:tcPr>
            <w:tcW w:w="2884" w:type="dxa"/>
            <w:gridSpan w:val="3"/>
            <w:tcBorders>
              <w:bottom w:val="single" w:sz="4" w:space="0" w:color="auto"/>
            </w:tcBorders>
          </w:tcPr>
          <w:p w14:paraId="1933BEEF" w14:textId="47CAADD1" w:rsidR="00E2446D" w:rsidRPr="000170CC" w:rsidRDefault="00E2446D" w:rsidP="00BB114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lang w:val="en-US" w:eastAsia="en-US"/>
              </w:rPr>
            </w:pPr>
            <w:r w:rsidRPr="000170CC">
              <w:rPr>
                <w:cs/>
                <w:lang w:val="en-US"/>
              </w:rPr>
              <w:t>งบการเงินเฉพาะกิจการ</w:t>
            </w:r>
          </w:p>
        </w:tc>
      </w:tr>
      <w:tr w:rsidR="00E2446D" w:rsidRPr="000170CC" w14:paraId="271DB18A" w14:textId="77777777" w:rsidTr="00E2446D">
        <w:trPr>
          <w:tblHeader/>
        </w:trPr>
        <w:tc>
          <w:tcPr>
            <w:tcW w:w="3686" w:type="dxa"/>
          </w:tcPr>
          <w:p w14:paraId="0F20C28C" w14:textId="77777777" w:rsidR="00E2446D" w:rsidRPr="000170CC" w:rsidRDefault="00E2446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6D42B2E" w14:textId="77777777" w:rsidR="00E2446D" w:rsidRPr="000170CC" w:rsidRDefault="00E2446D" w:rsidP="00BB114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lang w:val="en-US"/>
              </w:rPr>
            </w:pPr>
            <w:r w:rsidRPr="000170CC">
              <w:rPr>
                <w:lang w:val="en-US" w:eastAsia="en-US"/>
              </w:rPr>
              <w:t>2568</w:t>
            </w:r>
          </w:p>
        </w:tc>
        <w:tc>
          <w:tcPr>
            <w:tcW w:w="236" w:type="dxa"/>
          </w:tcPr>
          <w:p w14:paraId="44897800" w14:textId="77777777" w:rsidR="00E2446D" w:rsidRPr="000170CC" w:rsidRDefault="00E2446D" w:rsidP="00BB114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  <w:lang w:val="en-US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68CD6E3E" w14:textId="77777777" w:rsidR="00E2446D" w:rsidRPr="000170CC" w:rsidRDefault="00E2446D" w:rsidP="00BB114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lang w:val="en-US"/>
              </w:rPr>
            </w:pPr>
            <w:r w:rsidRPr="000170CC">
              <w:rPr>
                <w:lang w:val="en-US" w:eastAsia="en-US"/>
              </w:rPr>
              <w:t>2567</w:t>
            </w:r>
          </w:p>
        </w:tc>
        <w:tc>
          <w:tcPr>
            <w:tcW w:w="236" w:type="dxa"/>
          </w:tcPr>
          <w:p w14:paraId="2C0B1CFD" w14:textId="77777777" w:rsidR="00E2446D" w:rsidRPr="000170CC" w:rsidRDefault="00E2446D" w:rsidP="00BB114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4163CEEE" w14:textId="77777777" w:rsidR="00E2446D" w:rsidRPr="000170CC" w:rsidRDefault="00E2446D" w:rsidP="00BB114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lang w:val="en-US"/>
              </w:rPr>
            </w:pPr>
            <w:r w:rsidRPr="000170CC">
              <w:rPr>
                <w:lang w:val="en-US" w:eastAsia="en-US"/>
              </w:rPr>
              <w:t>2568</w:t>
            </w:r>
          </w:p>
        </w:tc>
        <w:tc>
          <w:tcPr>
            <w:tcW w:w="236" w:type="dxa"/>
          </w:tcPr>
          <w:p w14:paraId="2D066311" w14:textId="77777777" w:rsidR="00E2446D" w:rsidRPr="000170CC" w:rsidRDefault="00E2446D" w:rsidP="00BB114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  <w:lang w:val="en-US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9135E83" w14:textId="77777777" w:rsidR="00E2446D" w:rsidRPr="000170CC" w:rsidRDefault="00E2446D" w:rsidP="00BB114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lang w:val="en-US"/>
              </w:rPr>
            </w:pPr>
            <w:r w:rsidRPr="000170CC">
              <w:rPr>
                <w:lang w:val="en-US" w:eastAsia="en-US"/>
              </w:rPr>
              <w:t>2567</w:t>
            </w:r>
          </w:p>
        </w:tc>
      </w:tr>
      <w:tr w:rsidR="00E2446D" w:rsidRPr="000170CC" w14:paraId="7D451178" w14:textId="77777777" w:rsidTr="00E2446D">
        <w:trPr>
          <w:tblHeader/>
        </w:trPr>
        <w:tc>
          <w:tcPr>
            <w:tcW w:w="3686" w:type="dxa"/>
          </w:tcPr>
          <w:p w14:paraId="3930CED4" w14:textId="77777777" w:rsidR="00E2446D" w:rsidRPr="000170CC" w:rsidRDefault="00E2446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sz w:val="4"/>
                <w:szCs w:val="4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07B70BC" w14:textId="77777777" w:rsidR="00E2446D" w:rsidRPr="000170CC" w:rsidRDefault="00E2446D" w:rsidP="00BB114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  <w:lang w:val="en-US"/>
              </w:rPr>
            </w:pPr>
          </w:p>
        </w:tc>
        <w:tc>
          <w:tcPr>
            <w:tcW w:w="236" w:type="dxa"/>
          </w:tcPr>
          <w:p w14:paraId="3AA0AE58" w14:textId="77777777" w:rsidR="00E2446D" w:rsidRPr="000170CC" w:rsidRDefault="00E2446D" w:rsidP="00BB114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  <w:cs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414D3BD6" w14:textId="77777777" w:rsidR="00E2446D" w:rsidRPr="000170CC" w:rsidRDefault="00E2446D" w:rsidP="00BB114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  <w:lang w:val="en-US"/>
              </w:rPr>
            </w:pPr>
          </w:p>
        </w:tc>
        <w:tc>
          <w:tcPr>
            <w:tcW w:w="236" w:type="dxa"/>
          </w:tcPr>
          <w:p w14:paraId="4AFD60BA" w14:textId="77777777" w:rsidR="00E2446D" w:rsidRPr="000170CC" w:rsidRDefault="00E2446D" w:rsidP="00BB114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75748D31" w14:textId="77777777" w:rsidR="00E2446D" w:rsidRPr="000170CC" w:rsidRDefault="00E2446D" w:rsidP="00BB114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  <w:lang w:val="en-US"/>
              </w:rPr>
            </w:pPr>
          </w:p>
        </w:tc>
        <w:tc>
          <w:tcPr>
            <w:tcW w:w="236" w:type="dxa"/>
          </w:tcPr>
          <w:p w14:paraId="135997E6" w14:textId="77777777" w:rsidR="00E2446D" w:rsidRPr="000170CC" w:rsidRDefault="00E2446D" w:rsidP="00BB114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  <w:cs/>
                <w:lang w:val="en-US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F251936" w14:textId="77777777" w:rsidR="00E2446D" w:rsidRPr="000170CC" w:rsidRDefault="00E2446D" w:rsidP="00BB114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  <w:lang w:val="en-US"/>
              </w:rPr>
            </w:pPr>
          </w:p>
        </w:tc>
      </w:tr>
      <w:tr w:rsidR="00E2446D" w:rsidRPr="000170CC" w14:paraId="136ED636" w14:textId="77777777" w:rsidTr="00E2446D">
        <w:tc>
          <w:tcPr>
            <w:tcW w:w="3686" w:type="dxa"/>
          </w:tcPr>
          <w:p w14:paraId="5DBC1550" w14:textId="77777777" w:rsidR="00E2446D" w:rsidRPr="000170CC" w:rsidRDefault="00E2446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color w:val="FF0000"/>
                <w:sz w:val="30"/>
                <w:szCs w:val="30"/>
                <w:u w:val="single"/>
              </w:rPr>
            </w:pPr>
            <w:r w:rsidRPr="000170CC">
              <w:rPr>
                <w:rFonts w:ascii="Angsana New" w:hAnsi="Angsana New"/>
                <w:sz w:val="30"/>
                <w:szCs w:val="30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</w:tcPr>
          <w:p w14:paraId="138A8D7C" w14:textId="77777777" w:rsidR="00E2446D" w:rsidRPr="000170CC" w:rsidRDefault="00E2446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45628558" w14:textId="77777777" w:rsidR="00E2446D" w:rsidRPr="000170CC" w:rsidRDefault="00E2446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284" w:type="dxa"/>
          </w:tcPr>
          <w:p w14:paraId="6FA25CC1" w14:textId="77777777" w:rsidR="00E2446D" w:rsidRPr="000170CC" w:rsidRDefault="00E2446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42CD4582" w14:textId="77777777" w:rsidR="00E2446D" w:rsidRPr="000170CC" w:rsidRDefault="00E2446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57F06D8F" w14:textId="77777777" w:rsidR="00E2446D" w:rsidRPr="000170CC" w:rsidRDefault="00E2446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3DA7DEEA" w14:textId="77777777" w:rsidR="00E2446D" w:rsidRPr="000170CC" w:rsidRDefault="00E2446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6C1F9A49" w14:textId="77777777" w:rsidR="00E2446D" w:rsidRPr="000170CC" w:rsidRDefault="00E2446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</w:tr>
      <w:tr w:rsidR="00E2446D" w:rsidRPr="000170CC" w14:paraId="17317D9E" w14:textId="77777777" w:rsidTr="00E2446D">
        <w:tc>
          <w:tcPr>
            <w:tcW w:w="3686" w:type="dxa"/>
          </w:tcPr>
          <w:p w14:paraId="1E1C9A7B" w14:textId="77777777" w:rsidR="00E2446D" w:rsidRPr="000170CC" w:rsidRDefault="00E2446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ค่าเผื่อการด้อยค่าสำหรับผลขาดทุน</w:t>
            </w:r>
          </w:p>
        </w:tc>
        <w:tc>
          <w:tcPr>
            <w:tcW w:w="1276" w:type="dxa"/>
          </w:tcPr>
          <w:p w14:paraId="4A5F1163" w14:textId="77777777" w:rsidR="00E2446D" w:rsidRPr="000170CC" w:rsidRDefault="00E2446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3C2ADF5A" w14:textId="77777777" w:rsidR="00E2446D" w:rsidRPr="000170CC" w:rsidRDefault="00E2446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4" w:type="dxa"/>
          </w:tcPr>
          <w:p w14:paraId="53C7581C" w14:textId="77777777" w:rsidR="00E2446D" w:rsidRPr="000170CC" w:rsidRDefault="00E2446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18C10E7" w14:textId="77777777" w:rsidR="00E2446D" w:rsidRPr="000170CC" w:rsidRDefault="00E2446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15712285" w14:textId="77777777" w:rsidR="00E2446D" w:rsidRPr="000170CC" w:rsidRDefault="00E2446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30460F6D" w14:textId="77777777" w:rsidR="00E2446D" w:rsidRPr="000170CC" w:rsidRDefault="00E2446D" w:rsidP="00BB1144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0ACA8A8A" w14:textId="77777777" w:rsidR="00E2446D" w:rsidRPr="000170CC" w:rsidRDefault="00E2446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E2446D" w:rsidRPr="000170CC" w14:paraId="4B7451D1" w14:textId="77777777" w:rsidTr="00E2446D">
        <w:tc>
          <w:tcPr>
            <w:tcW w:w="3686" w:type="dxa"/>
          </w:tcPr>
          <w:p w14:paraId="60ACD3B0" w14:textId="77777777" w:rsidR="00E2446D" w:rsidRPr="000170CC" w:rsidRDefault="00E2446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276" w:type="dxa"/>
          </w:tcPr>
          <w:p w14:paraId="6141F71A" w14:textId="6B1F5E46" w:rsidR="00E2446D" w:rsidRPr="000170CC" w:rsidRDefault="00830D7A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24,327</w:t>
            </w:r>
          </w:p>
        </w:tc>
        <w:tc>
          <w:tcPr>
            <w:tcW w:w="236" w:type="dxa"/>
          </w:tcPr>
          <w:p w14:paraId="3AB19D6D" w14:textId="77777777" w:rsidR="00E2446D" w:rsidRPr="000170CC" w:rsidRDefault="00E2446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4" w:type="dxa"/>
          </w:tcPr>
          <w:p w14:paraId="4AF1378A" w14:textId="77777777" w:rsidR="00E2446D" w:rsidRPr="000170CC" w:rsidRDefault="00E2446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36,910</w:t>
            </w:r>
          </w:p>
        </w:tc>
        <w:tc>
          <w:tcPr>
            <w:tcW w:w="236" w:type="dxa"/>
          </w:tcPr>
          <w:p w14:paraId="22EC73EA" w14:textId="77777777" w:rsidR="00E2446D" w:rsidRPr="000170CC" w:rsidRDefault="00E2446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6427961F" w14:textId="022F6070" w:rsidR="00E2446D" w:rsidRPr="000170CC" w:rsidRDefault="00830D7A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7,683</w:t>
            </w:r>
          </w:p>
        </w:tc>
        <w:tc>
          <w:tcPr>
            <w:tcW w:w="236" w:type="dxa"/>
          </w:tcPr>
          <w:p w14:paraId="5DB7135A" w14:textId="77777777" w:rsidR="00E2446D" w:rsidRPr="000170CC" w:rsidRDefault="00E2446D" w:rsidP="00BB1144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36E59B5" w14:textId="77777777" w:rsidR="00E2446D" w:rsidRPr="000170CC" w:rsidRDefault="00E2446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20,944</w:t>
            </w:r>
          </w:p>
        </w:tc>
      </w:tr>
      <w:tr w:rsidR="00E2446D" w:rsidRPr="000170CC" w14:paraId="037749C6" w14:textId="77777777" w:rsidTr="00E2446D">
        <w:tc>
          <w:tcPr>
            <w:tcW w:w="3686" w:type="dxa"/>
          </w:tcPr>
          <w:p w14:paraId="48738954" w14:textId="77777777" w:rsidR="00E2446D" w:rsidRPr="000170CC" w:rsidRDefault="00E2446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ค่าเผื่อการลดมูลค่าของสินทรัพย์รอการขาย</w:t>
            </w:r>
          </w:p>
        </w:tc>
        <w:tc>
          <w:tcPr>
            <w:tcW w:w="1276" w:type="dxa"/>
          </w:tcPr>
          <w:p w14:paraId="13684385" w14:textId="4A6838C9" w:rsidR="00E2446D" w:rsidRPr="000170CC" w:rsidRDefault="00830D7A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940</w:t>
            </w:r>
          </w:p>
        </w:tc>
        <w:tc>
          <w:tcPr>
            <w:tcW w:w="236" w:type="dxa"/>
          </w:tcPr>
          <w:p w14:paraId="21F2FD4A" w14:textId="77777777" w:rsidR="00E2446D" w:rsidRPr="000170CC" w:rsidRDefault="00E2446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4" w:type="dxa"/>
          </w:tcPr>
          <w:p w14:paraId="01EBCDAA" w14:textId="77777777" w:rsidR="00E2446D" w:rsidRPr="000170CC" w:rsidRDefault="00E2446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1,500</w:t>
            </w:r>
          </w:p>
        </w:tc>
        <w:tc>
          <w:tcPr>
            <w:tcW w:w="236" w:type="dxa"/>
          </w:tcPr>
          <w:p w14:paraId="4E3D94B3" w14:textId="77777777" w:rsidR="00E2446D" w:rsidRPr="000170CC" w:rsidRDefault="00E2446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2B7E7BBC" w14:textId="5AB5282D" w:rsidR="00E2446D" w:rsidRPr="000170CC" w:rsidRDefault="00830D7A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227</w:t>
            </w:r>
          </w:p>
        </w:tc>
        <w:tc>
          <w:tcPr>
            <w:tcW w:w="236" w:type="dxa"/>
          </w:tcPr>
          <w:p w14:paraId="2E5DAA93" w14:textId="77777777" w:rsidR="00E2446D" w:rsidRPr="000170CC" w:rsidRDefault="00E2446D" w:rsidP="00BB1144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A65839F" w14:textId="77777777" w:rsidR="00E2446D" w:rsidRPr="000170CC" w:rsidRDefault="00E2446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1,254</w:t>
            </w:r>
          </w:p>
        </w:tc>
      </w:tr>
      <w:tr w:rsidR="00E2446D" w:rsidRPr="000170CC" w14:paraId="0A75408C" w14:textId="77777777" w:rsidTr="00E2446D">
        <w:tc>
          <w:tcPr>
            <w:tcW w:w="3686" w:type="dxa"/>
          </w:tcPr>
          <w:p w14:paraId="1255F0B2" w14:textId="77777777" w:rsidR="00E2446D" w:rsidRPr="000170CC" w:rsidRDefault="00E2446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276" w:type="dxa"/>
            <w:vAlign w:val="bottom"/>
          </w:tcPr>
          <w:p w14:paraId="05FFA63F" w14:textId="64649070" w:rsidR="00E2446D" w:rsidRPr="000170CC" w:rsidRDefault="00830D7A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33,742</w:t>
            </w:r>
          </w:p>
        </w:tc>
        <w:tc>
          <w:tcPr>
            <w:tcW w:w="236" w:type="dxa"/>
          </w:tcPr>
          <w:p w14:paraId="3B998099" w14:textId="77777777" w:rsidR="00E2446D" w:rsidRPr="000170CC" w:rsidRDefault="00E2446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4" w:type="dxa"/>
            <w:vAlign w:val="bottom"/>
          </w:tcPr>
          <w:p w14:paraId="0AE752E3" w14:textId="77777777" w:rsidR="00E2446D" w:rsidRPr="000170CC" w:rsidRDefault="00E2446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14,189</w:t>
            </w:r>
          </w:p>
        </w:tc>
        <w:tc>
          <w:tcPr>
            <w:tcW w:w="236" w:type="dxa"/>
          </w:tcPr>
          <w:p w14:paraId="6763981E" w14:textId="77777777" w:rsidR="00E2446D" w:rsidRPr="000170CC" w:rsidRDefault="00E2446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72CFA5F0" w14:textId="75ED9464" w:rsidR="00E2446D" w:rsidRPr="000170CC" w:rsidRDefault="00830D7A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33,742</w:t>
            </w:r>
          </w:p>
        </w:tc>
        <w:tc>
          <w:tcPr>
            <w:tcW w:w="236" w:type="dxa"/>
          </w:tcPr>
          <w:p w14:paraId="231DEFBC" w14:textId="77777777" w:rsidR="00E2446D" w:rsidRPr="000170CC" w:rsidRDefault="00E2446D" w:rsidP="00BB1144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4E82C967" w14:textId="77777777" w:rsidR="00E2446D" w:rsidRPr="000170CC" w:rsidRDefault="00E2446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14,189</w:t>
            </w:r>
          </w:p>
        </w:tc>
      </w:tr>
      <w:tr w:rsidR="00E2446D" w:rsidRPr="000170CC" w14:paraId="5D1AAA2D" w14:textId="77777777" w:rsidTr="00E2446D">
        <w:tc>
          <w:tcPr>
            <w:tcW w:w="3686" w:type="dxa"/>
          </w:tcPr>
          <w:p w14:paraId="4F3A0350" w14:textId="77777777" w:rsidR="00E2446D" w:rsidRPr="000170CC" w:rsidRDefault="00E2446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7F9E06B3" w14:textId="7EFEA149" w:rsidR="00E2446D" w:rsidRPr="000170CC" w:rsidRDefault="00830D7A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D3127F">
              <w:rPr>
                <w:rFonts w:ascii="Angsana New" w:hAnsi="Angsana New"/>
                <w:sz w:val="30"/>
                <w:szCs w:val="30"/>
              </w:rPr>
              <w:t>3,217</w:t>
            </w:r>
          </w:p>
        </w:tc>
        <w:tc>
          <w:tcPr>
            <w:tcW w:w="236" w:type="dxa"/>
          </w:tcPr>
          <w:p w14:paraId="6C73FDC8" w14:textId="77777777" w:rsidR="00E2446D" w:rsidRPr="000170CC" w:rsidRDefault="00E2446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4" w:type="dxa"/>
          </w:tcPr>
          <w:p w14:paraId="38DBCC21" w14:textId="77777777" w:rsidR="00E2446D" w:rsidRPr="000170CC" w:rsidRDefault="00E2446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6,492</w:t>
            </w:r>
          </w:p>
        </w:tc>
        <w:tc>
          <w:tcPr>
            <w:tcW w:w="236" w:type="dxa"/>
          </w:tcPr>
          <w:p w14:paraId="6332EC2C" w14:textId="77777777" w:rsidR="00E2446D" w:rsidRPr="000170CC" w:rsidRDefault="00E2446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339B3A30" w14:textId="4AE63FC7" w:rsidR="00E2446D" w:rsidRPr="000170CC" w:rsidRDefault="00830D7A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9,356</w:t>
            </w:r>
          </w:p>
        </w:tc>
        <w:tc>
          <w:tcPr>
            <w:tcW w:w="236" w:type="dxa"/>
          </w:tcPr>
          <w:p w14:paraId="651413FC" w14:textId="77777777" w:rsidR="00E2446D" w:rsidRPr="000170CC" w:rsidRDefault="00E2446D" w:rsidP="00BB1144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4E4F8E80" w14:textId="77777777" w:rsidR="00E2446D" w:rsidRPr="000170CC" w:rsidRDefault="00E2446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6,492</w:t>
            </w:r>
          </w:p>
        </w:tc>
      </w:tr>
      <w:tr w:rsidR="00E2446D" w:rsidRPr="000170CC" w14:paraId="144AD24D" w14:textId="77777777" w:rsidTr="00E2446D">
        <w:tc>
          <w:tcPr>
            <w:tcW w:w="3686" w:type="dxa"/>
          </w:tcPr>
          <w:p w14:paraId="62FF6CD8" w14:textId="77777777" w:rsidR="00E2446D" w:rsidRPr="000170CC" w:rsidRDefault="00E2446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276" w:type="dxa"/>
          </w:tcPr>
          <w:p w14:paraId="7BFF74E7" w14:textId="77777777" w:rsidR="00E2446D" w:rsidRPr="000170CC" w:rsidRDefault="00E2446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34CB57" w14:textId="77777777" w:rsidR="00E2446D" w:rsidRPr="000170CC" w:rsidRDefault="00E2446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4" w:type="dxa"/>
          </w:tcPr>
          <w:p w14:paraId="0E69812E" w14:textId="77777777" w:rsidR="00E2446D" w:rsidRPr="000170CC" w:rsidRDefault="00E2446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8D7A83" w14:textId="77777777" w:rsidR="00E2446D" w:rsidRPr="000170CC" w:rsidRDefault="00E2446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4EA19AED" w14:textId="77777777" w:rsidR="00E2446D" w:rsidRPr="000170CC" w:rsidRDefault="00E2446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C15DCD" w14:textId="77777777" w:rsidR="00E2446D" w:rsidRPr="000170CC" w:rsidRDefault="00E2446D" w:rsidP="00BB1144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D384F67" w14:textId="77777777" w:rsidR="00E2446D" w:rsidRPr="000170CC" w:rsidRDefault="00E2446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446D" w:rsidRPr="000170CC" w14:paraId="660966AC" w14:textId="77777777" w:rsidTr="00E2446D">
        <w:tc>
          <w:tcPr>
            <w:tcW w:w="3686" w:type="dxa"/>
          </w:tcPr>
          <w:p w14:paraId="15728A13" w14:textId="77777777" w:rsidR="00E2446D" w:rsidRPr="000170CC" w:rsidRDefault="00E2446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 ผลประโยชน์พนักงาน</w:t>
            </w:r>
          </w:p>
        </w:tc>
        <w:tc>
          <w:tcPr>
            <w:tcW w:w="1276" w:type="dxa"/>
          </w:tcPr>
          <w:p w14:paraId="6627B3EC" w14:textId="7B23F14E" w:rsidR="00E2446D" w:rsidRPr="000170CC" w:rsidRDefault="00830D7A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</w:t>
            </w:r>
            <w:r w:rsidR="0015025B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36" w:type="dxa"/>
          </w:tcPr>
          <w:p w14:paraId="1C2E4758" w14:textId="77777777" w:rsidR="00E2446D" w:rsidRPr="000170CC" w:rsidRDefault="00E2446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4" w:type="dxa"/>
          </w:tcPr>
          <w:p w14:paraId="3673AFF2" w14:textId="77777777" w:rsidR="00E2446D" w:rsidRPr="000170CC" w:rsidRDefault="00E2446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8,938</w:t>
            </w:r>
          </w:p>
        </w:tc>
        <w:tc>
          <w:tcPr>
            <w:tcW w:w="236" w:type="dxa"/>
          </w:tcPr>
          <w:p w14:paraId="0F319A81" w14:textId="77777777" w:rsidR="00E2446D" w:rsidRPr="000170CC" w:rsidRDefault="00E2446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7D00F431" w14:textId="47727C8F" w:rsidR="00E2446D" w:rsidRPr="000170CC" w:rsidRDefault="00830D7A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6,72</w:t>
            </w:r>
            <w:r w:rsidR="00D25F5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28A4F7E2" w14:textId="77777777" w:rsidR="00E2446D" w:rsidRPr="000170CC" w:rsidRDefault="00E2446D" w:rsidP="00BB1144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BC66B26" w14:textId="77777777" w:rsidR="00E2446D" w:rsidRPr="000170CC" w:rsidRDefault="00E2446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8,076</w:t>
            </w:r>
          </w:p>
        </w:tc>
      </w:tr>
      <w:tr w:rsidR="00E2446D" w:rsidRPr="000170CC" w14:paraId="7CAB5A3F" w14:textId="77777777" w:rsidTr="00D611FF">
        <w:tc>
          <w:tcPr>
            <w:tcW w:w="3686" w:type="dxa"/>
          </w:tcPr>
          <w:p w14:paraId="11B4B478" w14:textId="77777777" w:rsidR="00E2446D" w:rsidRPr="000170CC" w:rsidRDefault="00E2446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ขาดทุนทางภาษี</w:t>
            </w:r>
          </w:p>
        </w:tc>
        <w:tc>
          <w:tcPr>
            <w:tcW w:w="1276" w:type="dxa"/>
          </w:tcPr>
          <w:p w14:paraId="5C7C2D38" w14:textId="61A9BC21" w:rsidR="00E2446D" w:rsidRPr="000170CC" w:rsidRDefault="00830D7A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6,983</w:t>
            </w:r>
          </w:p>
        </w:tc>
        <w:tc>
          <w:tcPr>
            <w:tcW w:w="236" w:type="dxa"/>
          </w:tcPr>
          <w:p w14:paraId="22DF9E14" w14:textId="77777777" w:rsidR="00E2446D" w:rsidRPr="000170CC" w:rsidRDefault="00E2446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4" w:type="dxa"/>
          </w:tcPr>
          <w:p w14:paraId="77C02BD8" w14:textId="77777777" w:rsidR="00E2446D" w:rsidRPr="000170CC" w:rsidRDefault="00E2446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6,983</w:t>
            </w:r>
          </w:p>
        </w:tc>
        <w:tc>
          <w:tcPr>
            <w:tcW w:w="236" w:type="dxa"/>
          </w:tcPr>
          <w:p w14:paraId="225F01B8" w14:textId="77777777" w:rsidR="00E2446D" w:rsidRPr="000170CC" w:rsidRDefault="00E2446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31D1BA40" w14:textId="5056DB2A" w:rsidR="00E2446D" w:rsidRPr="000170CC" w:rsidRDefault="00830D7A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6,983</w:t>
            </w:r>
          </w:p>
        </w:tc>
        <w:tc>
          <w:tcPr>
            <w:tcW w:w="236" w:type="dxa"/>
          </w:tcPr>
          <w:p w14:paraId="55E2EAE3" w14:textId="77777777" w:rsidR="00E2446D" w:rsidRPr="000170CC" w:rsidRDefault="00E2446D" w:rsidP="00BB1144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7D59E4CC" w14:textId="77777777" w:rsidR="00E2446D" w:rsidRPr="000170CC" w:rsidRDefault="00E2446D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6,983</w:t>
            </w:r>
          </w:p>
        </w:tc>
      </w:tr>
      <w:tr w:rsidR="00D611FF" w:rsidRPr="000170CC" w14:paraId="1F2B48A0" w14:textId="77777777" w:rsidTr="00D611FF">
        <w:tc>
          <w:tcPr>
            <w:tcW w:w="3686" w:type="dxa"/>
          </w:tcPr>
          <w:p w14:paraId="4B88F3E1" w14:textId="6592F7B3" w:rsidR="00D611FF" w:rsidRPr="000170CC" w:rsidRDefault="00D611FF" w:rsidP="00D6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000DB6C" w14:textId="482DED38" w:rsidR="00D611FF" w:rsidRDefault="00D611FF" w:rsidP="00D6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281</w:t>
            </w:r>
          </w:p>
        </w:tc>
        <w:tc>
          <w:tcPr>
            <w:tcW w:w="236" w:type="dxa"/>
          </w:tcPr>
          <w:p w14:paraId="1BEEB287" w14:textId="77777777" w:rsidR="00D611FF" w:rsidRPr="000170CC" w:rsidRDefault="00D611FF" w:rsidP="00D6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2F4394EC" w14:textId="24F2613A" w:rsidR="00D611FF" w:rsidRPr="000170CC" w:rsidRDefault="00D611FF" w:rsidP="00D61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B4FE32" w14:textId="77777777" w:rsidR="00D611FF" w:rsidRPr="000170CC" w:rsidRDefault="00D611FF" w:rsidP="00D6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1088A38D" w14:textId="0188A66C" w:rsidR="00D611FF" w:rsidRDefault="00D611FF" w:rsidP="00D61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4F71477" w14:textId="77777777" w:rsidR="00D611FF" w:rsidRPr="000170CC" w:rsidRDefault="00D611FF" w:rsidP="00D611FF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5D8F491" w14:textId="7265211F" w:rsidR="00D611FF" w:rsidRPr="000170CC" w:rsidRDefault="00D611FF" w:rsidP="00D61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11FF" w:rsidRPr="000170CC" w14:paraId="328CA9CB" w14:textId="77777777" w:rsidTr="00E2446D">
        <w:tc>
          <w:tcPr>
            <w:tcW w:w="3686" w:type="dxa"/>
          </w:tcPr>
          <w:p w14:paraId="54B211B4" w14:textId="77777777" w:rsidR="00D611FF" w:rsidRPr="000170CC" w:rsidRDefault="00D611FF" w:rsidP="00D6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E5E191B" w14:textId="43AFD9BD" w:rsidR="00D611FF" w:rsidRPr="000170CC" w:rsidRDefault="00D611FF" w:rsidP="00D6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87,108</w:t>
            </w:r>
          </w:p>
        </w:tc>
        <w:tc>
          <w:tcPr>
            <w:tcW w:w="236" w:type="dxa"/>
          </w:tcPr>
          <w:p w14:paraId="0AF5FE2C" w14:textId="77777777" w:rsidR="00D611FF" w:rsidRPr="000170CC" w:rsidRDefault="00D611FF" w:rsidP="00D6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14:paraId="1A249DE7" w14:textId="77777777" w:rsidR="00D611FF" w:rsidRPr="000170CC" w:rsidRDefault="00D611FF" w:rsidP="00D6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75,012</w:t>
            </w:r>
          </w:p>
        </w:tc>
        <w:tc>
          <w:tcPr>
            <w:tcW w:w="236" w:type="dxa"/>
          </w:tcPr>
          <w:p w14:paraId="09CA5813" w14:textId="77777777" w:rsidR="00D611FF" w:rsidRPr="000170CC" w:rsidRDefault="00D611FF" w:rsidP="00D6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32A18A60" w14:textId="3161497E" w:rsidR="00D611FF" w:rsidRPr="000170CC" w:rsidRDefault="00D611FF" w:rsidP="00D6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64,71</w:t>
            </w:r>
            <w:r w:rsidR="00D25F5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7A464490" w14:textId="77777777" w:rsidR="00D611FF" w:rsidRPr="000170CC" w:rsidRDefault="00D611FF" w:rsidP="00D611FF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74C13149" w14:textId="77777777" w:rsidR="00D611FF" w:rsidRPr="000170CC" w:rsidRDefault="00D611FF" w:rsidP="00D6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57,938</w:t>
            </w:r>
          </w:p>
        </w:tc>
      </w:tr>
      <w:tr w:rsidR="00D611FF" w:rsidRPr="000170CC" w14:paraId="6CEF9CFF" w14:textId="77777777" w:rsidTr="00E2446D">
        <w:trPr>
          <w:tblHeader/>
        </w:trPr>
        <w:tc>
          <w:tcPr>
            <w:tcW w:w="3686" w:type="dxa"/>
          </w:tcPr>
          <w:p w14:paraId="51BDE0EE" w14:textId="77777777" w:rsidR="00D611FF" w:rsidRPr="000170CC" w:rsidRDefault="00D611FF" w:rsidP="00D6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C6AFB60" w14:textId="77777777" w:rsidR="00D611FF" w:rsidRPr="000170CC" w:rsidRDefault="00D611FF" w:rsidP="00D611F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highlight w:val="yellow"/>
                <w:lang w:val="en-US"/>
              </w:rPr>
            </w:pPr>
          </w:p>
        </w:tc>
        <w:tc>
          <w:tcPr>
            <w:tcW w:w="236" w:type="dxa"/>
          </w:tcPr>
          <w:p w14:paraId="2F3A87D0" w14:textId="77777777" w:rsidR="00D611FF" w:rsidRPr="000170CC" w:rsidRDefault="00D611FF" w:rsidP="00D611F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highlight w:val="yellow"/>
                <w:cs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73790CCD" w14:textId="77777777" w:rsidR="00D611FF" w:rsidRPr="000170CC" w:rsidRDefault="00D611FF" w:rsidP="00D611F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highlight w:val="yellow"/>
                <w:lang w:val="en-US"/>
              </w:rPr>
            </w:pPr>
          </w:p>
        </w:tc>
        <w:tc>
          <w:tcPr>
            <w:tcW w:w="236" w:type="dxa"/>
          </w:tcPr>
          <w:p w14:paraId="05ED174D" w14:textId="77777777" w:rsidR="00D611FF" w:rsidRPr="000170CC" w:rsidRDefault="00D611FF" w:rsidP="00D611F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highlight w:val="yellow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73A39E24" w14:textId="77777777" w:rsidR="00D611FF" w:rsidRPr="000170CC" w:rsidRDefault="00D611FF" w:rsidP="00D611F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highlight w:val="yellow"/>
                <w:lang w:val="en-US"/>
              </w:rPr>
            </w:pPr>
          </w:p>
        </w:tc>
        <w:tc>
          <w:tcPr>
            <w:tcW w:w="236" w:type="dxa"/>
          </w:tcPr>
          <w:p w14:paraId="66F6BB9E" w14:textId="77777777" w:rsidR="00D611FF" w:rsidRPr="000170CC" w:rsidRDefault="00D611FF" w:rsidP="00D611F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highlight w:val="yellow"/>
                <w:cs/>
                <w:lang w:val="en-US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2889602" w14:textId="77777777" w:rsidR="00D611FF" w:rsidRPr="000170CC" w:rsidRDefault="00D611FF" w:rsidP="00D611F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highlight w:val="yellow"/>
                <w:lang w:val="en-US"/>
              </w:rPr>
            </w:pPr>
          </w:p>
        </w:tc>
      </w:tr>
      <w:tr w:rsidR="00D611FF" w:rsidRPr="000170CC" w14:paraId="162AC863" w14:textId="77777777" w:rsidTr="00E2446D">
        <w:tc>
          <w:tcPr>
            <w:tcW w:w="3686" w:type="dxa"/>
          </w:tcPr>
          <w:p w14:paraId="3F66CD69" w14:textId="77777777" w:rsidR="00D611FF" w:rsidRPr="000170CC" w:rsidRDefault="00D611FF" w:rsidP="00D6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หนี้สิน</w:t>
            </w:r>
            <w:r w:rsidRPr="000170CC">
              <w:rPr>
                <w:rFonts w:ascii="Angsana New" w:hAnsi="Angsana New"/>
                <w:sz w:val="30"/>
                <w:szCs w:val="30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1276" w:type="dxa"/>
          </w:tcPr>
          <w:p w14:paraId="65E308D6" w14:textId="77777777" w:rsidR="00D611FF" w:rsidRPr="000170CC" w:rsidRDefault="00D611FF" w:rsidP="00D6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D6F5D3" w14:textId="77777777" w:rsidR="00D611FF" w:rsidRPr="000170CC" w:rsidRDefault="00D611FF" w:rsidP="00D6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4" w:type="dxa"/>
          </w:tcPr>
          <w:p w14:paraId="3EA171B3" w14:textId="77777777" w:rsidR="00D611FF" w:rsidRPr="000170CC" w:rsidRDefault="00D611FF" w:rsidP="00D6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93B5E5" w14:textId="77777777" w:rsidR="00D611FF" w:rsidRPr="000170CC" w:rsidRDefault="00D611FF" w:rsidP="00D6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07B5F22E" w14:textId="77777777" w:rsidR="00D611FF" w:rsidRPr="000170CC" w:rsidRDefault="00D611FF" w:rsidP="00D6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1875F9" w14:textId="77777777" w:rsidR="00D611FF" w:rsidRPr="000170CC" w:rsidRDefault="00D611FF" w:rsidP="00D611FF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4772B230" w14:textId="77777777" w:rsidR="00D611FF" w:rsidRPr="000170CC" w:rsidRDefault="00D611FF" w:rsidP="00D6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11FF" w:rsidRPr="000170CC" w14:paraId="757AE9D9" w14:textId="77777777" w:rsidTr="00E2446D">
        <w:tc>
          <w:tcPr>
            <w:tcW w:w="3686" w:type="dxa"/>
          </w:tcPr>
          <w:p w14:paraId="0256357E" w14:textId="77777777" w:rsidR="00D611FF" w:rsidRPr="000170CC" w:rsidRDefault="00D611FF" w:rsidP="00D6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276" w:type="dxa"/>
          </w:tcPr>
          <w:p w14:paraId="404EC6BD" w14:textId="49CE416C" w:rsidR="00D611FF" w:rsidRPr="000170CC" w:rsidRDefault="00D611FF" w:rsidP="00D6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(5,382)</w:t>
            </w:r>
          </w:p>
        </w:tc>
        <w:tc>
          <w:tcPr>
            <w:tcW w:w="236" w:type="dxa"/>
          </w:tcPr>
          <w:p w14:paraId="292B21B2" w14:textId="77777777" w:rsidR="00D611FF" w:rsidRPr="000170CC" w:rsidRDefault="00D611FF" w:rsidP="00D6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4" w:type="dxa"/>
          </w:tcPr>
          <w:p w14:paraId="76B87CC2" w14:textId="77777777" w:rsidR="00D611FF" w:rsidRPr="000170CC" w:rsidRDefault="00D611FF" w:rsidP="00D6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(7,262)</w:t>
            </w:r>
          </w:p>
        </w:tc>
        <w:tc>
          <w:tcPr>
            <w:tcW w:w="236" w:type="dxa"/>
          </w:tcPr>
          <w:p w14:paraId="1E97092D" w14:textId="77777777" w:rsidR="00D611FF" w:rsidRPr="000170CC" w:rsidRDefault="00D611FF" w:rsidP="00D6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2347D000" w14:textId="33767B71" w:rsidR="00D611FF" w:rsidRPr="000170CC" w:rsidRDefault="00D611FF" w:rsidP="00D6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(1,647)</w:t>
            </w:r>
          </w:p>
        </w:tc>
        <w:tc>
          <w:tcPr>
            <w:tcW w:w="236" w:type="dxa"/>
          </w:tcPr>
          <w:p w14:paraId="150362E0" w14:textId="77777777" w:rsidR="00D611FF" w:rsidRPr="000170CC" w:rsidRDefault="00D611FF" w:rsidP="00D611FF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3DF4DACE" w14:textId="77777777" w:rsidR="00D611FF" w:rsidRPr="000170CC" w:rsidRDefault="00D611FF" w:rsidP="00D6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(3,316)</w:t>
            </w:r>
          </w:p>
        </w:tc>
      </w:tr>
      <w:tr w:rsidR="00D611FF" w:rsidRPr="000170CC" w14:paraId="634686D7" w14:textId="77777777" w:rsidTr="00E2446D">
        <w:tc>
          <w:tcPr>
            <w:tcW w:w="3686" w:type="dxa"/>
          </w:tcPr>
          <w:p w14:paraId="076A21F2" w14:textId="77777777" w:rsidR="00D611FF" w:rsidRPr="000170CC" w:rsidRDefault="00D611FF" w:rsidP="00D6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DA4FAFD" w14:textId="3B38309F" w:rsidR="00D611FF" w:rsidRPr="000170CC" w:rsidRDefault="00D611FF" w:rsidP="00D6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(16,637)</w:t>
            </w:r>
          </w:p>
        </w:tc>
        <w:tc>
          <w:tcPr>
            <w:tcW w:w="236" w:type="dxa"/>
          </w:tcPr>
          <w:p w14:paraId="0D3D669F" w14:textId="77777777" w:rsidR="00D611FF" w:rsidRPr="000170CC" w:rsidRDefault="00D611FF" w:rsidP="00D6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0796A9C6" w14:textId="77777777" w:rsidR="00D611FF" w:rsidRPr="000170CC" w:rsidRDefault="00D611FF" w:rsidP="00D6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(8,669)</w:t>
            </w:r>
          </w:p>
        </w:tc>
        <w:tc>
          <w:tcPr>
            <w:tcW w:w="236" w:type="dxa"/>
          </w:tcPr>
          <w:p w14:paraId="39FBB366" w14:textId="77777777" w:rsidR="00D611FF" w:rsidRPr="000170CC" w:rsidRDefault="00D611FF" w:rsidP="00D6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081E18D0" w14:textId="3A2D7EC9" w:rsidR="00D611FF" w:rsidRPr="000170CC" w:rsidRDefault="00D611FF" w:rsidP="00D6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(11,74</w:t>
            </w:r>
            <w:r w:rsidR="00D25F5A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5AAA55A" w14:textId="77777777" w:rsidR="00D611FF" w:rsidRPr="000170CC" w:rsidRDefault="00D611FF" w:rsidP="00D611FF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E96339A" w14:textId="77777777" w:rsidR="00D611FF" w:rsidRPr="000170CC" w:rsidRDefault="00D611FF" w:rsidP="00D6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(8,669)</w:t>
            </w:r>
          </w:p>
        </w:tc>
      </w:tr>
      <w:tr w:rsidR="00D611FF" w:rsidRPr="000170CC" w14:paraId="1B2B3166" w14:textId="77777777" w:rsidTr="00E2446D">
        <w:tc>
          <w:tcPr>
            <w:tcW w:w="3686" w:type="dxa"/>
          </w:tcPr>
          <w:p w14:paraId="23AFD587" w14:textId="77777777" w:rsidR="00D611FF" w:rsidRPr="000170CC" w:rsidRDefault="00D611FF" w:rsidP="00D6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B9F5357" w14:textId="7F04D45C" w:rsidR="00D611FF" w:rsidRPr="000170CC" w:rsidRDefault="00D611FF" w:rsidP="00D6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(22,019)</w:t>
            </w:r>
          </w:p>
        </w:tc>
        <w:tc>
          <w:tcPr>
            <w:tcW w:w="236" w:type="dxa"/>
          </w:tcPr>
          <w:p w14:paraId="1A4D0C65" w14:textId="77777777" w:rsidR="00D611FF" w:rsidRPr="000170CC" w:rsidRDefault="00D611FF" w:rsidP="00D6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14:paraId="18E145BA" w14:textId="77777777" w:rsidR="00D611FF" w:rsidRPr="000170CC" w:rsidRDefault="00D611FF" w:rsidP="00D6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(15,931)</w:t>
            </w:r>
          </w:p>
        </w:tc>
        <w:tc>
          <w:tcPr>
            <w:tcW w:w="236" w:type="dxa"/>
          </w:tcPr>
          <w:p w14:paraId="153CAB8B" w14:textId="77777777" w:rsidR="00D611FF" w:rsidRPr="000170CC" w:rsidRDefault="00D611FF" w:rsidP="00D6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538DA519" w14:textId="20914D02" w:rsidR="00D611FF" w:rsidRPr="000170CC" w:rsidRDefault="00D611FF" w:rsidP="00D6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(13,39</w:t>
            </w:r>
            <w:r w:rsidR="00D25F5A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C03935C" w14:textId="77777777" w:rsidR="00D611FF" w:rsidRPr="000170CC" w:rsidRDefault="00D611FF" w:rsidP="00D611FF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3039241D" w14:textId="77777777" w:rsidR="00D611FF" w:rsidRPr="000170CC" w:rsidRDefault="00D611FF" w:rsidP="00D6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(11,985)</w:t>
            </w:r>
          </w:p>
        </w:tc>
      </w:tr>
      <w:tr w:rsidR="00D611FF" w:rsidRPr="000170CC" w14:paraId="205F6C96" w14:textId="77777777" w:rsidTr="00E2446D">
        <w:tc>
          <w:tcPr>
            <w:tcW w:w="3686" w:type="dxa"/>
          </w:tcPr>
          <w:p w14:paraId="6312C6C2" w14:textId="77777777" w:rsidR="00D611FF" w:rsidRPr="000170CC" w:rsidRDefault="00D611FF" w:rsidP="00D6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left="-111"/>
              <w:rPr>
                <w:rFonts w:ascii="Angsana New" w:hAnsi="Angsana New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25FDCDD" w14:textId="77777777" w:rsidR="00D611FF" w:rsidRPr="000170CC" w:rsidRDefault="00D611FF" w:rsidP="00D6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2A8E2B4" w14:textId="77777777" w:rsidR="00D611FF" w:rsidRPr="000170CC" w:rsidRDefault="00D611FF" w:rsidP="00D6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00" w:lineRule="atLeas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740DD3C0" w14:textId="77777777" w:rsidR="00D611FF" w:rsidRPr="000170CC" w:rsidRDefault="00D611FF" w:rsidP="00D6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spacing w:line="20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51816E13" w14:textId="77777777" w:rsidR="00D611FF" w:rsidRPr="000170CC" w:rsidRDefault="00D611FF" w:rsidP="00D6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00" w:lineRule="atLeas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6D68BC85" w14:textId="77777777" w:rsidR="00D611FF" w:rsidRPr="000170CC" w:rsidRDefault="00D611FF" w:rsidP="00D6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615308D" w14:textId="77777777" w:rsidR="00D611FF" w:rsidRPr="000170CC" w:rsidRDefault="00D611FF" w:rsidP="00D611FF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00" w:lineRule="atLeast"/>
              <w:ind w:lef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5F48356" w14:textId="77777777" w:rsidR="00D611FF" w:rsidRPr="000170CC" w:rsidRDefault="00D611FF" w:rsidP="00D6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spacing w:line="20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611FF" w:rsidRPr="000170CC" w14:paraId="4B4498FF" w14:textId="77777777" w:rsidTr="00E2446D">
        <w:tc>
          <w:tcPr>
            <w:tcW w:w="3686" w:type="dxa"/>
          </w:tcPr>
          <w:p w14:paraId="07D57104" w14:textId="77777777" w:rsidR="00D611FF" w:rsidRPr="000170CC" w:rsidRDefault="00D611FF" w:rsidP="00D6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25D549C" w14:textId="2E5192F0" w:rsidR="00D611FF" w:rsidRPr="000170CC" w:rsidRDefault="00D611FF" w:rsidP="00D6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65,089</w:t>
            </w:r>
          </w:p>
        </w:tc>
        <w:tc>
          <w:tcPr>
            <w:tcW w:w="236" w:type="dxa"/>
          </w:tcPr>
          <w:p w14:paraId="7183BA50" w14:textId="77777777" w:rsidR="00D611FF" w:rsidRPr="000170CC" w:rsidRDefault="00D611FF" w:rsidP="00D6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</w:tcPr>
          <w:p w14:paraId="658F8081" w14:textId="77777777" w:rsidR="00D611FF" w:rsidRPr="000170CC" w:rsidRDefault="00D611FF" w:rsidP="00D6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59,081</w:t>
            </w:r>
          </w:p>
        </w:tc>
        <w:tc>
          <w:tcPr>
            <w:tcW w:w="236" w:type="dxa"/>
          </w:tcPr>
          <w:p w14:paraId="4D41AF00" w14:textId="77777777" w:rsidR="00D611FF" w:rsidRPr="000170CC" w:rsidRDefault="00D611FF" w:rsidP="00D6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bottom w:val="double" w:sz="4" w:space="0" w:color="auto"/>
            </w:tcBorders>
          </w:tcPr>
          <w:p w14:paraId="6BE3808B" w14:textId="3FF5E998" w:rsidR="00D611FF" w:rsidRPr="000170CC" w:rsidRDefault="00D611FF" w:rsidP="00D6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51,322</w:t>
            </w:r>
          </w:p>
        </w:tc>
        <w:tc>
          <w:tcPr>
            <w:tcW w:w="236" w:type="dxa"/>
          </w:tcPr>
          <w:p w14:paraId="11C743C5" w14:textId="77777777" w:rsidR="00D611FF" w:rsidRPr="000170CC" w:rsidRDefault="00D611FF" w:rsidP="00D611FF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</w:tcPr>
          <w:p w14:paraId="247F8601" w14:textId="77777777" w:rsidR="00D611FF" w:rsidRPr="000170CC" w:rsidRDefault="00D611FF" w:rsidP="00D6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45,953</w:t>
            </w:r>
          </w:p>
        </w:tc>
      </w:tr>
    </w:tbl>
    <w:p w14:paraId="53624B40" w14:textId="77777777" w:rsidR="00E2446D" w:rsidRPr="000170CC" w:rsidRDefault="00E2446D" w:rsidP="0040039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28"/>
          <w:szCs w:val="28"/>
          <w:lang w:eastAsia="zh-CN"/>
        </w:rPr>
      </w:pPr>
    </w:p>
    <w:p w14:paraId="7F51FF8B" w14:textId="77777777" w:rsidR="007A1992" w:rsidRPr="000170CC" w:rsidRDefault="007A1992" w:rsidP="0040039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28"/>
          <w:szCs w:val="28"/>
          <w:lang w:eastAsia="zh-CN"/>
        </w:rPr>
      </w:pPr>
    </w:p>
    <w:p w14:paraId="3E17D991" w14:textId="77777777" w:rsidR="007A1992" w:rsidRPr="000170CC" w:rsidRDefault="007A1992" w:rsidP="0040039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28"/>
          <w:szCs w:val="28"/>
          <w:lang w:eastAsia="zh-CN"/>
        </w:rPr>
      </w:pPr>
    </w:p>
    <w:p w14:paraId="7B8A9C98" w14:textId="026C5E64" w:rsidR="007A1992" w:rsidRPr="000170CC" w:rsidRDefault="007A1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</w:pPr>
    </w:p>
    <w:p w14:paraId="16FCC2B8" w14:textId="77777777" w:rsidR="005C5E95" w:rsidRPr="000170CC" w:rsidRDefault="005C5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</w:pPr>
      <w:r w:rsidRPr="000170CC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br w:type="page"/>
      </w:r>
    </w:p>
    <w:p w14:paraId="1EEA8A77" w14:textId="38224D50" w:rsidR="007A1992" w:rsidRPr="000170CC" w:rsidRDefault="007A1992" w:rsidP="007A1992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0170CC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26CEB7BF" w14:textId="77777777" w:rsidR="007A1992" w:rsidRPr="000170CC" w:rsidRDefault="007A1992" w:rsidP="007A199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24"/>
          <w:szCs w:val="24"/>
          <w:lang w:eastAsia="zh-CN"/>
        </w:rPr>
      </w:pPr>
    </w:p>
    <w:tbl>
      <w:tblPr>
        <w:tblW w:w="9549" w:type="dxa"/>
        <w:tblLook w:val="01E0" w:firstRow="1" w:lastRow="1" w:firstColumn="1" w:lastColumn="1" w:noHBand="0" w:noVBand="0"/>
      </w:tblPr>
      <w:tblGrid>
        <w:gridCol w:w="3510"/>
        <w:gridCol w:w="1276"/>
        <w:gridCol w:w="255"/>
        <w:gridCol w:w="1304"/>
        <w:gridCol w:w="255"/>
        <w:gridCol w:w="1333"/>
        <w:gridCol w:w="255"/>
        <w:gridCol w:w="1361"/>
      </w:tblGrid>
      <w:tr w:rsidR="007A1992" w:rsidRPr="000170CC" w14:paraId="7AA17C6A" w14:textId="77777777" w:rsidTr="00865355">
        <w:tc>
          <w:tcPr>
            <w:tcW w:w="3510" w:type="dxa"/>
            <w:vAlign w:val="bottom"/>
          </w:tcPr>
          <w:p w14:paraId="636BDCEC" w14:textId="77777777" w:rsidR="007A1992" w:rsidRPr="000170CC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9" w:type="dxa"/>
            <w:gridSpan w:val="7"/>
            <w:tcBorders>
              <w:bottom w:val="single" w:sz="4" w:space="0" w:color="auto"/>
            </w:tcBorders>
            <w:vAlign w:val="bottom"/>
          </w:tcPr>
          <w:p w14:paraId="3C072EF7" w14:textId="77777777" w:rsidR="007A1992" w:rsidRPr="000170CC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7A1992" w:rsidRPr="000170CC" w14:paraId="0C6A595C" w14:textId="77777777" w:rsidTr="00865355">
        <w:tc>
          <w:tcPr>
            <w:tcW w:w="3510" w:type="dxa"/>
            <w:vAlign w:val="bottom"/>
          </w:tcPr>
          <w:p w14:paraId="202EE1AD" w14:textId="77777777" w:rsidR="007A1992" w:rsidRPr="000170CC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94645E" w14:textId="77777777" w:rsidR="007A1992" w:rsidRPr="000170CC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  <w:tcBorders>
              <w:top w:val="single" w:sz="4" w:space="0" w:color="auto"/>
              <w:left w:val="nil"/>
            </w:tcBorders>
            <w:vAlign w:val="bottom"/>
          </w:tcPr>
          <w:p w14:paraId="74DB3EAA" w14:textId="77777777" w:rsidR="007A1992" w:rsidRPr="000170CC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FFFBC4" w14:textId="77777777" w:rsidR="007A1992" w:rsidRPr="000170CC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3C54" w:rsidRPr="000170CC" w14:paraId="71EDD42E" w14:textId="77777777" w:rsidTr="00865355">
        <w:tc>
          <w:tcPr>
            <w:tcW w:w="3510" w:type="dxa"/>
            <w:vAlign w:val="bottom"/>
          </w:tcPr>
          <w:p w14:paraId="66F2D904" w14:textId="77777777" w:rsidR="00DF3C54" w:rsidRPr="000170CC" w:rsidRDefault="00DF3C54" w:rsidP="00DF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0D7C49F2" w14:textId="576A1485" w:rsidR="00DF3C54" w:rsidRPr="000170CC" w:rsidRDefault="00DF3C54" w:rsidP="00DF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55" w:type="dxa"/>
            <w:vAlign w:val="bottom"/>
          </w:tcPr>
          <w:p w14:paraId="742D7412" w14:textId="77777777" w:rsidR="00DF3C54" w:rsidRPr="000170CC" w:rsidRDefault="00DF3C54" w:rsidP="00DF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0ECAC85C" w14:textId="3C8BA61A" w:rsidR="00DF3C54" w:rsidRPr="000170CC" w:rsidRDefault="00DF3C54" w:rsidP="00DF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55" w:type="dxa"/>
            <w:vAlign w:val="bottom"/>
          </w:tcPr>
          <w:p w14:paraId="1475219B" w14:textId="77777777" w:rsidR="00DF3C54" w:rsidRPr="000170CC" w:rsidRDefault="00DF3C54" w:rsidP="00DF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9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6C96E2EA" w14:textId="0BCE65A2" w:rsidR="00DF3C54" w:rsidRPr="000170CC" w:rsidRDefault="00DF3C54" w:rsidP="00DF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55" w:type="dxa"/>
            <w:vAlign w:val="bottom"/>
          </w:tcPr>
          <w:p w14:paraId="738C2045" w14:textId="77777777" w:rsidR="00DF3C54" w:rsidRPr="000170CC" w:rsidRDefault="00DF3C54" w:rsidP="00DF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61BEDB3E" w14:textId="3DEA25FB" w:rsidR="00DF3C54" w:rsidRPr="000170CC" w:rsidRDefault="00DF3C54" w:rsidP="00DF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F3C54" w:rsidRPr="000170CC" w14:paraId="3B7CF951" w14:textId="77777777" w:rsidTr="00865355">
        <w:tc>
          <w:tcPr>
            <w:tcW w:w="3510" w:type="dxa"/>
            <w:vAlign w:val="bottom"/>
          </w:tcPr>
          <w:p w14:paraId="4BF1CFD0" w14:textId="77777777" w:rsidR="00DF3C54" w:rsidRPr="000170CC" w:rsidRDefault="00DF3C54" w:rsidP="00DF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atLeast"/>
              <w:ind w:lef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6BE3602" w14:textId="77777777" w:rsidR="00DF3C54" w:rsidRPr="000170CC" w:rsidRDefault="00DF3C54" w:rsidP="00DF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ind w:right="17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55" w:type="dxa"/>
            <w:vAlign w:val="bottom"/>
          </w:tcPr>
          <w:p w14:paraId="1A2A9D3B" w14:textId="77777777" w:rsidR="00DF3C54" w:rsidRPr="000170CC" w:rsidRDefault="00DF3C54" w:rsidP="00DF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ind w:right="17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6FDEA43E" w14:textId="77777777" w:rsidR="00DF3C54" w:rsidRPr="000170CC" w:rsidRDefault="00DF3C54" w:rsidP="00DF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ind w:right="17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55" w:type="dxa"/>
            <w:vAlign w:val="bottom"/>
          </w:tcPr>
          <w:p w14:paraId="4B4FC71F" w14:textId="77777777" w:rsidR="00DF3C54" w:rsidRPr="000170CC" w:rsidRDefault="00DF3C54" w:rsidP="00DF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ind w:right="17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4E96DFFB" w14:textId="77777777" w:rsidR="00DF3C54" w:rsidRPr="000170CC" w:rsidRDefault="00DF3C54" w:rsidP="00DF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ind w:right="17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55" w:type="dxa"/>
            <w:vAlign w:val="bottom"/>
          </w:tcPr>
          <w:p w14:paraId="0D1B735C" w14:textId="77777777" w:rsidR="00DF3C54" w:rsidRPr="000170CC" w:rsidRDefault="00DF3C54" w:rsidP="00DF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ind w:right="17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125355C" w14:textId="77777777" w:rsidR="00DF3C54" w:rsidRPr="000170CC" w:rsidRDefault="00DF3C54" w:rsidP="00DF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ind w:right="17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F3C54" w:rsidRPr="000170CC" w14:paraId="2A0602FC" w14:textId="77777777" w:rsidTr="00865355">
        <w:tc>
          <w:tcPr>
            <w:tcW w:w="3510" w:type="dxa"/>
            <w:vAlign w:val="bottom"/>
          </w:tcPr>
          <w:p w14:paraId="44756BAC" w14:textId="77777777" w:rsidR="00DF3C54" w:rsidRPr="000170CC" w:rsidRDefault="00DF3C54" w:rsidP="00DF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276" w:type="dxa"/>
            <w:vAlign w:val="bottom"/>
          </w:tcPr>
          <w:p w14:paraId="67B077C1" w14:textId="128A2D3B" w:rsidR="00DF3C54" w:rsidRPr="000170CC" w:rsidRDefault="00C931DA" w:rsidP="00DF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B070C0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55" w:type="dxa"/>
            <w:vAlign w:val="bottom"/>
          </w:tcPr>
          <w:p w14:paraId="77EF11E2" w14:textId="77777777" w:rsidR="00DF3C54" w:rsidRPr="000170CC" w:rsidRDefault="00DF3C54" w:rsidP="00DF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298E0516" w14:textId="6958BF96" w:rsidR="00DF3C54" w:rsidRPr="000170CC" w:rsidRDefault="00DF3C54" w:rsidP="00DF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55" w:type="dxa"/>
            <w:vAlign w:val="bottom"/>
          </w:tcPr>
          <w:p w14:paraId="4865EBBE" w14:textId="77777777" w:rsidR="00DF3C54" w:rsidRPr="000170CC" w:rsidRDefault="00DF3C54" w:rsidP="00DF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0911AE32" w14:textId="152358FD" w:rsidR="00DF3C54" w:rsidRPr="000170CC" w:rsidRDefault="00C931DA" w:rsidP="00DF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55" w:type="dxa"/>
            <w:vAlign w:val="bottom"/>
          </w:tcPr>
          <w:p w14:paraId="0654634C" w14:textId="77777777" w:rsidR="00DF3C54" w:rsidRPr="000170CC" w:rsidRDefault="00DF3C54" w:rsidP="00DF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6E7217C0" w14:textId="103D73F5" w:rsidR="00DF3C54" w:rsidRPr="000170CC" w:rsidRDefault="00DF3C54" w:rsidP="00DF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DF3C54" w:rsidRPr="000170CC" w14:paraId="5D16B373" w14:textId="77777777" w:rsidTr="00865355">
        <w:tc>
          <w:tcPr>
            <w:tcW w:w="3510" w:type="dxa"/>
            <w:vAlign w:val="bottom"/>
          </w:tcPr>
          <w:p w14:paraId="43AD361E" w14:textId="77777777" w:rsidR="00DF3C54" w:rsidRPr="000170CC" w:rsidRDefault="00DF3C54" w:rsidP="00DF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701FC0E" w14:textId="4ACA8115" w:rsidR="00DF3C54" w:rsidRPr="000170CC" w:rsidRDefault="00C931DA" w:rsidP="00DF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31,67</w:t>
            </w:r>
            <w:r w:rsidR="00B070C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5" w:type="dxa"/>
            <w:vAlign w:val="bottom"/>
          </w:tcPr>
          <w:p w14:paraId="522F9926" w14:textId="77777777" w:rsidR="00DF3C54" w:rsidRPr="000170CC" w:rsidRDefault="00DF3C54" w:rsidP="00DF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07132E82" w14:textId="75C6DF21" w:rsidR="00DF3C54" w:rsidRPr="000170CC" w:rsidRDefault="00DF3C54" w:rsidP="00DF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56,594</w:t>
            </w:r>
          </w:p>
        </w:tc>
        <w:tc>
          <w:tcPr>
            <w:tcW w:w="255" w:type="dxa"/>
            <w:vAlign w:val="bottom"/>
          </w:tcPr>
          <w:p w14:paraId="05EBF3B1" w14:textId="77777777" w:rsidR="00DF3C54" w:rsidRPr="000170CC" w:rsidRDefault="00DF3C54" w:rsidP="00DF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47F08532" w14:textId="114704E8" w:rsidR="00DF3C54" w:rsidRPr="000170CC" w:rsidRDefault="00C931DA" w:rsidP="00DF3C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14:paraId="7132BC55" w14:textId="77777777" w:rsidR="00DF3C54" w:rsidRPr="000170CC" w:rsidRDefault="00DF3C54" w:rsidP="00DF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426FFBAB" w14:textId="3D90465F" w:rsidR="00DF3C54" w:rsidRPr="000170CC" w:rsidRDefault="00DF3C54" w:rsidP="00DF3C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F3C54" w:rsidRPr="000170CC" w14:paraId="7A678EB7" w14:textId="77777777" w:rsidTr="00865355">
        <w:trPr>
          <w:trHeight w:val="70"/>
        </w:trPr>
        <w:tc>
          <w:tcPr>
            <w:tcW w:w="3510" w:type="dxa"/>
            <w:vAlign w:val="bottom"/>
          </w:tcPr>
          <w:p w14:paraId="4AEF24EF" w14:textId="77777777" w:rsidR="00DF3C54" w:rsidRPr="000170CC" w:rsidRDefault="00DF3C54" w:rsidP="00DF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68BCB7" w14:textId="7171AB7C" w:rsidR="00DF3C54" w:rsidRPr="000170CC" w:rsidRDefault="00C931DA" w:rsidP="00DF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31,71</w:t>
            </w:r>
            <w:r w:rsidR="0088757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5" w:type="dxa"/>
            <w:vAlign w:val="bottom"/>
          </w:tcPr>
          <w:p w14:paraId="741C94CA" w14:textId="77777777" w:rsidR="00DF3C54" w:rsidRPr="000170CC" w:rsidRDefault="00DF3C54" w:rsidP="00DF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850132" w14:textId="45E2FAD8" w:rsidR="00DF3C54" w:rsidRPr="000170CC" w:rsidRDefault="00DF3C54" w:rsidP="00DF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56,632</w:t>
            </w:r>
          </w:p>
        </w:tc>
        <w:tc>
          <w:tcPr>
            <w:tcW w:w="255" w:type="dxa"/>
            <w:vAlign w:val="bottom"/>
          </w:tcPr>
          <w:p w14:paraId="148B9FBA" w14:textId="77777777" w:rsidR="00DF3C54" w:rsidRPr="000170CC" w:rsidRDefault="00DF3C54" w:rsidP="00DF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7B5DC3" w14:textId="05183D00" w:rsidR="00DF3C54" w:rsidRPr="000170CC" w:rsidRDefault="00C931DA" w:rsidP="00DF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55" w:type="dxa"/>
            <w:vAlign w:val="bottom"/>
          </w:tcPr>
          <w:p w14:paraId="56C8EEB6" w14:textId="77777777" w:rsidR="00DF3C54" w:rsidRPr="000170CC" w:rsidRDefault="00DF3C54" w:rsidP="00DF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7A9308" w14:textId="0E3E35F5" w:rsidR="00DF3C54" w:rsidRPr="000170CC" w:rsidRDefault="00DF3C54" w:rsidP="00DF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</w:tbl>
    <w:p w14:paraId="71DB0993" w14:textId="77777777" w:rsidR="007A1992" w:rsidRPr="000170CC" w:rsidRDefault="007A1992" w:rsidP="007A1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14:paraId="7B0B396B" w14:textId="09D55210" w:rsidR="007A1992" w:rsidRPr="000170CC" w:rsidRDefault="007A1992" w:rsidP="007A1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0170CC">
        <w:rPr>
          <w:rFonts w:ascii="Angsana New" w:hAnsi="Angsana New"/>
          <w:sz w:val="30"/>
          <w:szCs w:val="30"/>
        </w:rPr>
        <w:t>31</w:t>
      </w:r>
      <w:r w:rsidRPr="000170CC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0170CC">
        <w:rPr>
          <w:rFonts w:ascii="Angsana New" w:hAnsi="Angsana New" w:hint="cs"/>
          <w:sz w:val="30"/>
          <w:szCs w:val="30"/>
          <w:cs/>
        </w:rPr>
        <w:t>กลุ่มบริษัทมีวงเงิน</w:t>
      </w:r>
      <w:r w:rsidR="00E76F7C" w:rsidRPr="000170CC">
        <w:rPr>
          <w:rFonts w:ascii="Angsana New" w:hAnsi="Angsana New" w:hint="cs"/>
          <w:sz w:val="30"/>
          <w:szCs w:val="30"/>
          <w:cs/>
        </w:rPr>
        <w:t>สินเชื่อ</w:t>
      </w:r>
      <w:r w:rsidRPr="000170CC">
        <w:rPr>
          <w:rFonts w:ascii="Angsana New" w:hAnsi="Angsana New" w:hint="cs"/>
          <w:sz w:val="30"/>
          <w:szCs w:val="30"/>
          <w:cs/>
        </w:rPr>
        <w:t>กับสถาบันการเงินหลายแห่ง</w:t>
      </w:r>
      <w:r w:rsidR="00E76F7C" w:rsidRPr="000170CC"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p w14:paraId="0D8C034A" w14:textId="77777777" w:rsidR="00781A0A" w:rsidRPr="000170CC" w:rsidRDefault="00781A0A" w:rsidP="007A1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tbl>
      <w:tblPr>
        <w:tblW w:w="9549" w:type="dxa"/>
        <w:tblLook w:val="01E0" w:firstRow="1" w:lastRow="1" w:firstColumn="1" w:lastColumn="1" w:noHBand="0" w:noVBand="0"/>
      </w:tblPr>
      <w:tblGrid>
        <w:gridCol w:w="3510"/>
        <w:gridCol w:w="1276"/>
        <w:gridCol w:w="255"/>
        <w:gridCol w:w="1304"/>
        <w:gridCol w:w="255"/>
        <w:gridCol w:w="1333"/>
        <w:gridCol w:w="255"/>
        <w:gridCol w:w="1361"/>
      </w:tblGrid>
      <w:tr w:rsidR="00781A0A" w:rsidRPr="000170CC" w14:paraId="461B201F" w14:textId="77777777" w:rsidTr="00E74FD9">
        <w:tc>
          <w:tcPr>
            <w:tcW w:w="3510" w:type="dxa"/>
            <w:vAlign w:val="bottom"/>
          </w:tcPr>
          <w:p w14:paraId="1D0A9ED8" w14:textId="77777777" w:rsidR="00781A0A" w:rsidRPr="000170CC" w:rsidRDefault="00781A0A" w:rsidP="00150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bottom"/>
          </w:tcPr>
          <w:p w14:paraId="3B7C8296" w14:textId="77777777" w:rsidR="00781A0A" w:rsidRPr="000170CC" w:rsidRDefault="00781A0A" w:rsidP="00150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  <w:tcBorders>
              <w:left w:val="nil"/>
            </w:tcBorders>
            <w:vAlign w:val="bottom"/>
          </w:tcPr>
          <w:p w14:paraId="32AA7E39" w14:textId="77777777" w:rsidR="00781A0A" w:rsidRPr="000170CC" w:rsidRDefault="00781A0A" w:rsidP="00150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9" w:type="dxa"/>
            <w:gridSpan w:val="3"/>
            <w:tcBorders>
              <w:bottom w:val="single" w:sz="4" w:space="0" w:color="auto"/>
            </w:tcBorders>
            <w:vAlign w:val="bottom"/>
          </w:tcPr>
          <w:p w14:paraId="51B9205B" w14:textId="77777777" w:rsidR="00781A0A" w:rsidRPr="000170CC" w:rsidRDefault="00781A0A" w:rsidP="00150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1A0A" w:rsidRPr="000170CC" w14:paraId="2FAB78A3" w14:textId="77777777" w:rsidTr="001500E4">
        <w:tc>
          <w:tcPr>
            <w:tcW w:w="3510" w:type="dxa"/>
            <w:vAlign w:val="bottom"/>
          </w:tcPr>
          <w:p w14:paraId="19AC0FAB" w14:textId="77777777" w:rsidR="00781A0A" w:rsidRPr="000170CC" w:rsidRDefault="00781A0A" w:rsidP="00150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78E1D4C1" w14:textId="77777777" w:rsidR="00781A0A" w:rsidRPr="000170CC" w:rsidRDefault="00781A0A" w:rsidP="00150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55" w:type="dxa"/>
            <w:vAlign w:val="bottom"/>
          </w:tcPr>
          <w:p w14:paraId="0AABF4D1" w14:textId="77777777" w:rsidR="00781A0A" w:rsidRPr="000170CC" w:rsidRDefault="00781A0A" w:rsidP="00150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01DB9D6B" w14:textId="77777777" w:rsidR="00781A0A" w:rsidRPr="000170CC" w:rsidRDefault="00781A0A" w:rsidP="00150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55" w:type="dxa"/>
            <w:vAlign w:val="bottom"/>
          </w:tcPr>
          <w:p w14:paraId="6132BAC8" w14:textId="77777777" w:rsidR="00781A0A" w:rsidRPr="000170CC" w:rsidRDefault="00781A0A" w:rsidP="00150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9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72346B3D" w14:textId="77777777" w:rsidR="00781A0A" w:rsidRPr="000170CC" w:rsidRDefault="00781A0A" w:rsidP="00150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55" w:type="dxa"/>
            <w:vAlign w:val="bottom"/>
          </w:tcPr>
          <w:p w14:paraId="6002F92C" w14:textId="77777777" w:rsidR="00781A0A" w:rsidRPr="000170CC" w:rsidRDefault="00781A0A" w:rsidP="00150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6D1DEA1E" w14:textId="77777777" w:rsidR="00781A0A" w:rsidRPr="000170CC" w:rsidRDefault="00781A0A" w:rsidP="00150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781A0A" w:rsidRPr="000170CC" w14:paraId="4FD6583F" w14:textId="77777777" w:rsidTr="001500E4">
        <w:tc>
          <w:tcPr>
            <w:tcW w:w="3510" w:type="dxa"/>
            <w:vAlign w:val="bottom"/>
          </w:tcPr>
          <w:p w14:paraId="603FC2E1" w14:textId="77777777" w:rsidR="00781A0A" w:rsidRPr="000170CC" w:rsidRDefault="00781A0A" w:rsidP="00150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atLeast"/>
              <w:ind w:lef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9241E63" w14:textId="77777777" w:rsidR="00781A0A" w:rsidRPr="000170CC" w:rsidRDefault="00781A0A" w:rsidP="00150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ind w:right="17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55" w:type="dxa"/>
            <w:vAlign w:val="bottom"/>
          </w:tcPr>
          <w:p w14:paraId="49AE7DFA" w14:textId="77777777" w:rsidR="00781A0A" w:rsidRPr="000170CC" w:rsidRDefault="00781A0A" w:rsidP="00150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ind w:right="17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4623BAA2" w14:textId="77777777" w:rsidR="00781A0A" w:rsidRPr="000170CC" w:rsidRDefault="00781A0A" w:rsidP="00150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ind w:right="17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55" w:type="dxa"/>
            <w:vAlign w:val="bottom"/>
          </w:tcPr>
          <w:p w14:paraId="63BBB862" w14:textId="77777777" w:rsidR="00781A0A" w:rsidRPr="000170CC" w:rsidRDefault="00781A0A" w:rsidP="00150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ind w:right="17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339D7825" w14:textId="77777777" w:rsidR="00781A0A" w:rsidRPr="000170CC" w:rsidRDefault="00781A0A" w:rsidP="00150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ind w:right="17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55" w:type="dxa"/>
            <w:vAlign w:val="bottom"/>
          </w:tcPr>
          <w:p w14:paraId="3B16F68A" w14:textId="77777777" w:rsidR="00781A0A" w:rsidRPr="000170CC" w:rsidRDefault="00781A0A" w:rsidP="00150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ind w:right="17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AFCD077" w14:textId="77777777" w:rsidR="00781A0A" w:rsidRPr="000170CC" w:rsidRDefault="00781A0A" w:rsidP="00150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ind w:right="17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81A0A" w:rsidRPr="000170CC" w14:paraId="0376A1DA" w14:textId="77777777" w:rsidTr="001500E4">
        <w:tc>
          <w:tcPr>
            <w:tcW w:w="3510" w:type="dxa"/>
            <w:vAlign w:val="bottom"/>
          </w:tcPr>
          <w:p w14:paraId="6D043BD4" w14:textId="13698E8C" w:rsidR="00781A0A" w:rsidRPr="000170CC" w:rsidRDefault="00781A0A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เงินเบิกเกินบัญชีธนาคาร (ล้านบาท)</w:t>
            </w:r>
          </w:p>
        </w:tc>
        <w:tc>
          <w:tcPr>
            <w:tcW w:w="1276" w:type="dxa"/>
            <w:vAlign w:val="bottom"/>
          </w:tcPr>
          <w:p w14:paraId="56783724" w14:textId="6526F31F" w:rsidR="00781A0A" w:rsidRPr="000170CC" w:rsidRDefault="00C931DA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188.0</w:t>
            </w:r>
          </w:p>
        </w:tc>
        <w:tc>
          <w:tcPr>
            <w:tcW w:w="255" w:type="dxa"/>
            <w:vAlign w:val="bottom"/>
          </w:tcPr>
          <w:p w14:paraId="5CE8351F" w14:textId="77777777" w:rsidR="00781A0A" w:rsidRPr="000170CC" w:rsidRDefault="00781A0A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534AC652" w14:textId="49DEB1FE" w:rsidR="00781A0A" w:rsidRPr="000170CC" w:rsidRDefault="00781A0A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188.0</w:t>
            </w:r>
          </w:p>
        </w:tc>
        <w:tc>
          <w:tcPr>
            <w:tcW w:w="255" w:type="dxa"/>
            <w:vAlign w:val="bottom"/>
          </w:tcPr>
          <w:p w14:paraId="76A70C61" w14:textId="77777777" w:rsidR="00781A0A" w:rsidRPr="000170CC" w:rsidRDefault="00781A0A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0192E838" w14:textId="535244D4" w:rsidR="00781A0A" w:rsidRPr="000170CC" w:rsidRDefault="00C931DA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122.0</w:t>
            </w:r>
          </w:p>
        </w:tc>
        <w:tc>
          <w:tcPr>
            <w:tcW w:w="255" w:type="dxa"/>
            <w:vAlign w:val="bottom"/>
          </w:tcPr>
          <w:p w14:paraId="7BE34CEF" w14:textId="77777777" w:rsidR="00781A0A" w:rsidRPr="000170CC" w:rsidRDefault="00781A0A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5A0B6D8D" w14:textId="7F5FD874" w:rsidR="00781A0A" w:rsidRPr="000170CC" w:rsidRDefault="00C931DA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122.0</w:t>
            </w:r>
          </w:p>
        </w:tc>
      </w:tr>
      <w:tr w:rsidR="00781A0A" w:rsidRPr="000170CC" w14:paraId="4B09C68D" w14:textId="77777777" w:rsidTr="001500E4">
        <w:tc>
          <w:tcPr>
            <w:tcW w:w="3510" w:type="dxa"/>
            <w:vAlign w:val="bottom"/>
          </w:tcPr>
          <w:p w14:paraId="2C304678" w14:textId="4643B568" w:rsidR="00781A0A" w:rsidRPr="000170CC" w:rsidRDefault="00781A0A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 (ล้านบาท)</w:t>
            </w:r>
          </w:p>
        </w:tc>
        <w:tc>
          <w:tcPr>
            <w:tcW w:w="1276" w:type="dxa"/>
            <w:vAlign w:val="bottom"/>
          </w:tcPr>
          <w:p w14:paraId="530C3B7D" w14:textId="122B9D71" w:rsidR="00781A0A" w:rsidRPr="000170CC" w:rsidRDefault="00C931DA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2,145.0</w:t>
            </w:r>
          </w:p>
        </w:tc>
        <w:tc>
          <w:tcPr>
            <w:tcW w:w="255" w:type="dxa"/>
            <w:vAlign w:val="bottom"/>
          </w:tcPr>
          <w:p w14:paraId="175318B5" w14:textId="77777777" w:rsidR="00781A0A" w:rsidRPr="000170CC" w:rsidRDefault="00781A0A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69E7999D" w14:textId="7F5F3B15" w:rsidR="00781A0A" w:rsidRPr="000170CC" w:rsidRDefault="00781A0A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2,145.0</w:t>
            </w:r>
          </w:p>
        </w:tc>
        <w:tc>
          <w:tcPr>
            <w:tcW w:w="255" w:type="dxa"/>
            <w:vAlign w:val="bottom"/>
          </w:tcPr>
          <w:p w14:paraId="74FD0F46" w14:textId="77777777" w:rsidR="00781A0A" w:rsidRPr="000170CC" w:rsidRDefault="00781A0A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2B3FD835" w14:textId="1119BB0B" w:rsidR="00781A0A" w:rsidRPr="000170CC" w:rsidRDefault="00C931DA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2,145.0</w:t>
            </w:r>
          </w:p>
        </w:tc>
        <w:tc>
          <w:tcPr>
            <w:tcW w:w="255" w:type="dxa"/>
            <w:vAlign w:val="bottom"/>
          </w:tcPr>
          <w:p w14:paraId="4B5632C2" w14:textId="77777777" w:rsidR="00781A0A" w:rsidRPr="000170CC" w:rsidRDefault="00781A0A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44E61D95" w14:textId="63B0F529" w:rsidR="00781A0A" w:rsidRPr="000170CC" w:rsidRDefault="00C931DA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2,145.0</w:t>
            </w:r>
          </w:p>
        </w:tc>
      </w:tr>
      <w:tr w:rsidR="00781A0A" w:rsidRPr="000170CC" w14:paraId="5D3E43F9" w14:textId="77777777" w:rsidTr="001500E4">
        <w:tc>
          <w:tcPr>
            <w:tcW w:w="3510" w:type="dxa"/>
            <w:vAlign w:val="bottom"/>
          </w:tcPr>
          <w:p w14:paraId="2B1678EB" w14:textId="2E932ADA" w:rsidR="00781A0A" w:rsidRPr="000170CC" w:rsidRDefault="00781A0A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 (ล้านเหรียญสหรัฐ)</w:t>
            </w:r>
          </w:p>
        </w:tc>
        <w:tc>
          <w:tcPr>
            <w:tcW w:w="1276" w:type="dxa"/>
            <w:vAlign w:val="bottom"/>
          </w:tcPr>
          <w:p w14:paraId="182988FE" w14:textId="5341B314" w:rsidR="00781A0A" w:rsidRPr="000170CC" w:rsidRDefault="00C931DA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E74FD9">
              <w:rPr>
                <w:rFonts w:ascii="Angsana New" w:hAnsi="Angsana New"/>
                <w:sz w:val="30"/>
                <w:szCs w:val="30"/>
              </w:rPr>
              <w:t>.4</w:t>
            </w:r>
          </w:p>
        </w:tc>
        <w:tc>
          <w:tcPr>
            <w:tcW w:w="255" w:type="dxa"/>
            <w:vAlign w:val="bottom"/>
          </w:tcPr>
          <w:p w14:paraId="0C7945E7" w14:textId="77777777" w:rsidR="00781A0A" w:rsidRPr="000170CC" w:rsidRDefault="00781A0A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237B694A" w14:textId="036A7E5B" w:rsidR="00781A0A" w:rsidRPr="000170CC" w:rsidRDefault="00781A0A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8.4</w:t>
            </w:r>
          </w:p>
        </w:tc>
        <w:tc>
          <w:tcPr>
            <w:tcW w:w="255" w:type="dxa"/>
            <w:vAlign w:val="bottom"/>
          </w:tcPr>
          <w:p w14:paraId="50830277" w14:textId="77777777" w:rsidR="00781A0A" w:rsidRPr="000170CC" w:rsidRDefault="00781A0A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4D026D1D" w14:textId="555CE33A" w:rsidR="00781A0A" w:rsidRPr="000170CC" w:rsidRDefault="00C931DA" w:rsidP="00C931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14:paraId="7120E23A" w14:textId="77777777" w:rsidR="00781A0A" w:rsidRPr="000170CC" w:rsidRDefault="00781A0A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1593AC1B" w14:textId="6E59F9D3" w:rsidR="00781A0A" w:rsidRPr="000170CC" w:rsidRDefault="00C931DA" w:rsidP="00C931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81A0A" w:rsidRPr="000170CC" w14:paraId="23067D5A" w14:textId="77777777" w:rsidTr="001500E4">
        <w:tc>
          <w:tcPr>
            <w:tcW w:w="3510" w:type="dxa"/>
            <w:vAlign w:val="bottom"/>
          </w:tcPr>
          <w:p w14:paraId="6180AD3E" w14:textId="5EDFBF64" w:rsidR="00781A0A" w:rsidRPr="000170CC" w:rsidRDefault="00781A0A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 (ล้านกีบ)</w:t>
            </w:r>
          </w:p>
        </w:tc>
        <w:tc>
          <w:tcPr>
            <w:tcW w:w="1276" w:type="dxa"/>
            <w:vAlign w:val="bottom"/>
          </w:tcPr>
          <w:p w14:paraId="2083156B" w14:textId="11B62702" w:rsidR="00781A0A" w:rsidRPr="000170CC" w:rsidRDefault="00C931DA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40,000.0</w:t>
            </w:r>
          </w:p>
        </w:tc>
        <w:tc>
          <w:tcPr>
            <w:tcW w:w="255" w:type="dxa"/>
            <w:vAlign w:val="bottom"/>
          </w:tcPr>
          <w:p w14:paraId="5FD960F1" w14:textId="77777777" w:rsidR="00781A0A" w:rsidRPr="000170CC" w:rsidRDefault="00781A0A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3168EACC" w14:textId="277E27ED" w:rsidR="00781A0A" w:rsidRPr="000170CC" w:rsidRDefault="00781A0A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40,000.0</w:t>
            </w:r>
          </w:p>
        </w:tc>
        <w:tc>
          <w:tcPr>
            <w:tcW w:w="255" w:type="dxa"/>
            <w:vAlign w:val="bottom"/>
          </w:tcPr>
          <w:p w14:paraId="21046782" w14:textId="77777777" w:rsidR="00781A0A" w:rsidRPr="000170CC" w:rsidRDefault="00781A0A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4103A012" w14:textId="491CBBB5" w:rsidR="00781A0A" w:rsidRPr="000170CC" w:rsidRDefault="00C931DA" w:rsidP="00C931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14:paraId="4320B512" w14:textId="77777777" w:rsidR="00781A0A" w:rsidRPr="000170CC" w:rsidRDefault="00781A0A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58CF47E8" w14:textId="489DC5F2" w:rsidR="00781A0A" w:rsidRPr="000170CC" w:rsidRDefault="00C931DA" w:rsidP="00C931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81A0A" w:rsidRPr="000170CC" w14:paraId="7EC33352" w14:textId="77777777" w:rsidTr="001500E4">
        <w:tc>
          <w:tcPr>
            <w:tcW w:w="3510" w:type="dxa"/>
            <w:vAlign w:val="bottom"/>
          </w:tcPr>
          <w:p w14:paraId="3DBD62E2" w14:textId="48BE4322" w:rsidR="00781A0A" w:rsidRPr="000170CC" w:rsidRDefault="00781A0A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 (ล้านบาท)</w:t>
            </w:r>
          </w:p>
        </w:tc>
        <w:tc>
          <w:tcPr>
            <w:tcW w:w="1276" w:type="dxa"/>
            <w:vAlign w:val="bottom"/>
          </w:tcPr>
          <w:p w14:paraId="2587432F" w14:textId="4175E746" w:rsidR="00781A0A" w:rsidRPr="000170CC" w:rsidRDefault="00C931DA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373C58">
              <w:rPr>
                <w:rFonts w:ascii="Angsana New" w:hAnsi="Angsana New"/>
                <w:sz w:val="30"/>
                <w:szCs w:val="30"/>
              </w:rPr>
              <w:t>.6</w:t>
            </w:r>
          </w:p>
        </w:tc>
        <w:tc>
          <w:tcPr>
            <w:tcW w:w="255" w:type="dxa"/>
            <w:vAlign w:val="bottom"/>
          </w:tcPr>
          <w:p w14:paraId="512915B3" w14:textId="77777777" w:rsidR="00781A0A" w:rsidRPr="000170CC" w:rsidRDefault="00781A0A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303253A3" w14:textId="2DCE71C9" w:rsidR="00781A0A" w:rsidRPr="000170CC" w:rsidRDefault="00781A0A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6.0</w:t>
            </w:r>
          </w:p>
        </w:tc>
        <w:tc>
          <w:tcPr>
            <w:tcW w:w="255" w:type="dxa"/>
            <w:vAlign w:val="bottom"/>
          </w:tcPr>
          <w:p w14:paraId="15BF655D" w14:textId="77777777" w:rsidR="00781A0A" w:rsidRPr="000170CC" w:rsidRDefault="00781A0A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6AA06FC2" w14:textId="154155FB" w:rsidR="00781A0A" w:rsidRPr="000170CC" w:rsidRDefault="00C931DA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373C58">
              <w:rPr>
                <w:rFonts w:ascii="Angsana New" w:hAnsi="Angsana New"/>
                <w:sz w:val="30"/>
                <w:szCs w:val="30"/>
              </w:rPr>
              <w:t>.0</w:t>
            </w:r>
          </w:p>
        </w:tc>
        <w:tc>
          <w:tcPr>
            <w:tcW w:w="255" w:type="dxa"/>
            <w:vAlign w:val="bottom"/>
          </w:tcPr>
          <w:p w14:paraId="27EC508D" w14:textId="77777777" w:rsidR="00781A0A" w:rsidRPr="000170CC" w:rsidRDefault="00781A0A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2FDAFA5B" w14:textId="4372EC33" w:rsidR="00781A0A" w:rsidRPr="000170CC" w:rsidRDefault="00C931DA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373C58">
              <w:rPr>
                <w:rFonts w:ascii="Angsana New" w:hAnsi="Angsana New"/>
                <w:sz w:val="30"/>
                <w:szCs w:val="30"/>
              </w:rPr>
              <w:t>.0</w:t>
            </w:r>
          </w:p>
        </w:tc>
      </w:tr>
      <w:tr w:rsidR="00781A0A" w:rsidRPr="000170CC" w14:paraId="64FD91AE" w14:textId="77777777" w:rsidTr="001500E4">
        <w:tc>
          <w:tcPr>
            <w:tcW w:w="3510" w:type="dxa"/>
            <w:vAlign w:val="bottom"/>
          </w:tcPr>
          <w:p w14:paraId="357AD379" w14:textId="6482D7EE" w:rsidR="00781A0A" w:rsidRPr="000170CC" w:rsidRDefault="00781A0A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 (ล้านเหรียญสหรัฐ)</w:t>
            </w:r>
          </w:p>
        </w:tc>
        <w:tc>
          <w:tcPr>
            <w:tcW w:w="1276" w:type="dxa"/>
            <w:vAlign w:val="bottom"/>
          </w:tcPr>
          <w:p w14:paraId="440FAC03" w14:textId="013D349E" w:rsidR="00781A0A" w:rsidRPr="000170CC" w:rsidRDefault="00C931DA" w:rsidP="00C931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14:paraId="2846CDE0" w14:textId="77777777" w:rsidR="00781A0A" w:rsidRPr="000170CC" w:rsidRDefault="00781A0A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3F54DB99" w14:textId="702C4D72" w:rsidR="00781A0A" w:rsidRPr="000170CC" w:rsidRDefault="00781A0A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3.5</w:t>
            </w:r>
          </w:p>
        </w:tc>
        <w:tc>
          <w:tcPr>
            <w:tcW w:w="255" w:type="dxa"/>
            <w:vAlign w:val="bottom"/>
          </w:tcPr>
          <w:p w14:paraId="35795287" w14:textId="77777777" w:rsidR="00781A0A" w:rsidRPr="000170CC" w:rsidRDefault="00781A0A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0A5FC5A2" w14:textId="7C1B5502" w:rsidR="00781A0A" w:rsidRPr="000170CC" w:rsidRDefault="00C931DA" w:rsidP="00C931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14:paraId="172DA15C" w14:textId="77777777" w:rsidR="00781A0A" w:rsidRPr="000170CC" w:rsidRDefault="00781A0A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4C94012A" w14:textId="70F5D6FF" w:rsidR="00781A0A" w:rsidRPr="000170CC" w:rsidRDefault="0017444B" w:rsidP="0017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3.5</w:t>
            </w:r>
          </w:p>
        </w:tc>
      </w:tr>
      <w:tr w:rsidR="00781A0A" w:rsidRPr="000170CC" w14:paraId="14E7D3BF" w14:textId="77777777" w:rsidTr="001500E4">
        <w:tc>
          <w:tcPr>
            <w:tcW w:w="3510" w:type="dxa"/>
            <w:vAlign w:val="bottom"/>
          </w:tcPr>
          <w:p w14:paraId="0E1B8D7F" w14:textId="1CC0631F" w:rsidR="00781A0A" w:rsidRPr="000170CC" w:rsidRDefault="00781A0A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วงเงินบัตรเครดิตเพื่อชำระค่าน้ำมัน</w:t>
            </w:r>
          </w:p>
        </w:tc>
        <w:tc>
          <w:tcPr>
            <w:tcW w:w="1276" w:type="dxa"/>
            <w:vAlign w:val="bottom"/>
          </w:tcPr>
          <w:p w14:paraId="520FEA6C" w14:textId="77777777" w:rsidR="00781A0A" w:rsidRPr="000170CC" w:rsidRDefault="00781A0A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47A10E4C" w14:textId="77777777" w:rsidR="00781A0A" w:rsidRPr="000170CC" w:rsidRDefault="00781A0A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08AE4404" w14:textId="6D476612" w:rsidR="00781A0A" w:rsidRPr="000170CC" w:rsidRDefault="00781A0A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20740F18" w14:textId="77777777" w:rsidR="00781A0A" w:rsidRPr="000170CC" w:rsidRDefault="00781A0A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1F73C3B1" w14:textId="77777777" w:rsidR="00781A0A" w:rsidRPr="000170CC" w:rsidRDefault="00781A0A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37272B14" w14:textId="77777777" w:rsidR="00781A0A" w:rsidRPr="000170CC" w:rsidRDefault="00781A0A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74AC6692" w14:textId="77777777" w:rsidR="00781A0A" w:rsidRPr="000170CC" w:rsidRDefault="00781A0A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1A0A" w:rsidRPr="000170CC" w14:paraId="463FD130" w14:textId="77777777" w:rsidTr="001500E4">
        <w:tc>
          <w:tcPr>
            <w:tcW w:w="3510" w:type="dxa"/>
            <w:vAlign w:val="bottom"/>
          </w:tcPr>
          <w:p w14:paraId="1E72C064" w14:textId="0FB64845" w:rsidR="00781A0A" w:rsidRPr="000170CC" w:rsidRDefault="00781A0A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เชื้อเพลิง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276" w:type="dxa"/>
            <w:vAlign w:val="bottom"/>
          </w:tcPr>
          <w:p w14:paraId="334B6CCF" w14:textId="657F07D8" w:rsidR="00781A0A" w:rsidRPr="000170CC" w:rsidRDefault="00C931DA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4.0</w:t>
            </w:r>
          </w:p>
        </w:tc>
        <w:tc>
          <w:tcPr>
            <w:tcW w:w="255" w:type="dxa"/>
            <w:vAlign w:val="bottom"/>
          </w:tcPr>
          <w:p w14:paraId="6F9A08AE" w14:textId="77777777" w:rsidR="00781A0A" w:rsidRPr="000170CC" w:rsidRDefault="00781A0A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034BDFFE" w14:textId="6723B9C5" w:rsidR="00781A0A" w:rsidRPr="000170CC" w:rsidRDefault="00781A0A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4.0</w:t>
            </w:r>
          </w:p>
        </w:tc>
        <w:tc>
          <w:tcPr>
            <w:tcW w:w="255" w:type="dxa"/>
            <w:vAlign w:val="bottom"/>
          </w:tcPr>
          <w:p w14:paraId="10DCD297" w14:textId="77777777" w:rsidR="00781A0A" w:rsidRPr="000170CC" w:rsidRDefault="00781A0A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0287B0FF" w14:textId="551F45DB" w:rsidR="00781A0A" w:rsidRPr="000170CC" w:rsidRDefault="00C931DA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4.0</w:t>
            </w:r>
          </w:p>
        </w:tc>
        <w:tc>
          <w:tcPr>
            <w:tcW w:w="255" w:type="dxa"/>
            <w:vAlign w:val="bottom"/>
          </w:tcPr>
          <w:p w14:paraId="2A9DCB5A" w14:textId="77777777" w:rsidR="00781A0A" w:rsidRPr="000170CC" w:rsidRDefault="00781A0A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028F15B1" w14:textId="0C095AAD" w:rsidR="00781A0A" w:rsidRPr="000170CC" w:rsidRDefault="00C931DA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4.0</w:t>
            </w:r>
          </w:p>
        </w:tc>
      </w:tr>
    </w:tbl>
    <w:p w14:paraId="4B573CB6" w14:textId="77777777" w:rsidR="007A1992" w:rsidRPr="000170CC" w:rsidRDefault="007A1992" w:rsidP="007A1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CC0F4CC" w14:textId="4138A5EB" w:rsidR="007A1992" w:rsidRPr="000170CC" w:rsidRDefault="00963E32" w:rsidP="007A1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0279D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Pr="0000279D">
        <w:rPr>
          <w:rFonts w:ascii="Angsana New" w:hAnsi="Angsana New"/>
          <w:spacing w:val="-4"/>
          <w:sz w:val="30"/>
          <w:szCs w:val="30"/>
        </w:rPr>
        <w:t xml:space="preserve">31 </w:t>
      </w:r>
      <w:r w:rsidRPr="0000279D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Pr="0000279D">
        <w:rPr>
          <w:rFonts w:ascii="Angsana New" w:hAnsi="Angsana New"/>
          <w:spacing w:val="-4"/>
          <w:sz w:val="30"/>
          <w:szCs w:val="30"/>
        </w:rPr>
        <w:t>256</w:t>
      </w:r>
      <w:r w:rsidR="00DF3C54" w:rsidRPr="0000279D">
        <w:rPr>
          <w:rFonts w:ascii="Angsana New" w:hAnsi="Angsana New"/>
          <w:spacing w:val="-4"/>
          <w:sz w:val="30"/>
          <w:szCs w:val="30"/>
        </w:rPr>
        <w:t>8</w:t>
      </w:r>
      <w:r w:rsidRPr="0000279D">
        <w:rPr>
          <w:rFonts w:ascii="Angsana New" w:hAnsi="Angsana New"/>
          <w:spacing w:val="-4"/>
          <w:sz w:val="30"/>
          <w:szCs w:val="30"/>
        </w:rPr>
        <w:t xml:space="preserve"> </w:t>
      </w:r>
      <w:r w:rsidRPr="0000279D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Pr="0000279D">
        <w:rPr>
          <w:rFonts w:ascii="Angsana New" w:hAnsi="Angsana New"/>
          <w:spacing w:val="-4"/>
          <w:sz w:val="30"/>
          <w:szCs w:val="30"/>
        </w:rPr>
        <w:t>256</w:t>
      </w:r>
      <w:r w:rsidR="00DF3C54" w:rsidRPr="0000279D">
        <w:rPr>
          <w:rFonts w:ascii="Angsana New" w:hAnsi="Angsana New"/>
          <w:spacing w:val="-4"/>
          <w:sz w:val="30"/>
          <w:szCs w:val="30"/>
        </w:rPr>
        <w:t>7</w:t>
      </w:r>
      <w:r w:rsidRPr="0000279D">
        <w:rPr>
          <w:rFonts w:ascii="Angsana New" w:hAnsi="Angsana New"/>
          <w:spacing w:val="-4"/>
          <w:sz w:val="30"/>
          <w:szCs w:val="30"/>
        </w:rPr>
        <w:t xml:space="preserve"> </w:t>
      </w:r>
      <w:r w:rsidR="007A1992" w:rsidRPr="0000279D">
        <w:rPr>
          <w:rFonts w:ascii="Angsana New" w:hAnsi="Angsana New" w:hint="cs"/>
          <w:spacing w:val="-4"/>
          <w:sz w:val="30"/>
          <w:szCs w:val="30"/>
          <w:cs/>
        </w:rPr>
        <w:t>เงินกู้ยืมระยะสั้น</w:t>
      </w:r>
      <w:r w:rsidRPr="0000279D">
        <w:rPr>
          <w:rFonts w:ascii="Angsana New" w:hAnsi="Angsana New" w:hint="cs"/>
          <w:spacing w:val="-4"/>
          <w:sz w:val="30"/>
          <w:szCs w:val="30"/>
          <w:cs/>
        </w:rPr>
        <w:t>จากสถาบันการเงิน</w:t>
      </w:r>
      <w:r w:rsidR="007A1992" w:rsidRPr="0000279D">
        <w:rPr>
          <w:rFonts w:ascii="Angsana New" w:hAnsi="Angsana New" w:hint="cs"/>
          <w:spacing w:val="-4"/>
          <w:sz w:val="30"/>
          <w:szCs w:val="30"/>
          <w:cs/>
        </w:rPr>
        <w:t>มีอัตราดอกเบี้ยร้อยละ</w:t>
      </w:r>
      <w:r w:rsidR="00C2101B" w:rsidRPr="0000279D">
        <w:rPr>
          <w:rFonts w:ascii="Angsana New" w:hAnsi="Angsana New"/>
          <w:spacing w:val="-4"/>
          <w:sz w:val="30"/>
          <w:szCs w:val="30"/>
        </w:rPr>
        <w:t xml:space="preserve"> </w:t>
      </w:r>
      <w:r w:rsidR="006E3E8C" w:rsidRPr="0000279D">
        <w:rPr>
          <w:rFonts w:ascii="Angsana New" w:hAnsi="Angsana New"/>
          <w:spacing w:val="-4"/>
          <w:sz w:val="30"/>
          <w:szCs w:val="30"/>
        </w:rPr>
        <w:t xml:space="preserve">6.37 </w:t>
      </w:r>
      <w:r w:rsidR="007A1992" w:rsidRPr="0000279D">
        <w:rPr>
          <w:rFonts w:ascii="Angsana New" w:hAnsi="Angsana New" w:hint="cs"/>
          <w:spacing w:val="-4"/>
          <w:sz w:val="30"/>
          <w:szCs w:val="30"/>
          <w:cs/>
        </w:rPr>
        <w:t xml:space="preserve">ถึงร้อยละ </w:t>
      </w:r>
      <w:r w:rsidR="006E3E8C" w:rsidRPr="0000279D">
        <w:rPr>
          <w:rFonts w:ascii="Angsana New" w:hAnsi="Angsana New"/>
          <w:spacing w:val="-4"/>
          <w:sz w:val="30"/>
          <w:szCs w:val="30"/>
        </w:rPr>
        <w:t>13.00</w:t>
      </w:r>
      <w:r w:rsidR="00C2101B" w:rsidRPr="0000279D">
        <w:rPr>
          <w:rFonts w:ascii="Angsana New" w:hAnsi="Angsana New"/>
          <w:spacing w:val="-4"/>
          <w:sz w:val="30"/>
          <w:szCs w:val="30"/>
        </w:rPr>
        <w:t xml:space="preserve"> </w:t>
      </w:r>
      <w:r w:rsidR="007A1992" w:rsidRPr="0000279D">
        <w:rPr>
          <w:rFonts w:ascii="Angsana New" w:hAnsi="Angsana New" w:hint="cs"/>
          <w:spacing w:val="-4"/>
          <w:sz w:val="30"/>
          <w:szCs w:val="30"/>
          <w:cs/>
        </w:rPr>
        <w:t>ต่อปี</w:t>
      </w:r>
      <w:r w:rsidR="007A1992" w:rsidRPr="000170CC">
        <w:rPr>
          <w:rFonts w:ascii="Angsana New" w:hAnsi="Angsana New" w:hint="cs"/>
          <w:sz w:val="30"/>
          <w:szCs w:val="30"/>
          <w:cs/>
        </w:rPr>
        <w:t xml:space="preserve"> </w:t>
      </w:r>
      <w:r w:rsidR="007A1992" w:rsidRPr="000170CC">
        <w:rPr>
          <w:rFonts w:ascii="Angsana New" w:hAnsi="Angsana New" w:hint="cs"/>
          <w:spacing w:val="-2"/>
          <w:sz w:val="30"/>
          <w:szCs w:val="30"/>
          <w:cs/>
        </w:rPr>
        <w:t xml:space="preserve">และร้อยละ </w:t>
      </w:r>
      <w:r w:rsidR="00DF3C54" w:rsidRPr="000170CC">
        <w:rPr>
          <w:rFonts w:ascii="Angsana New" w:hAnsi="Angsana New"/>
          <w:spacing w:val="-2"/>
          <w:sz w:val="30"/>
          <w:szCs w:val="30"/>
        </w:rPr>
        <w:t>8.38</w:t>
      </w:r>
      <w:r w:rsidR="007A1992" w:rsidRPr="000170CC">
        <w:rPr>
          <w:rFonts w:ascii="Angsana New" w:hAnsi="Angsana New"/>
          <w:spacing w:val="-2"/>
          <w:sz w:val="30"/>
          <w:szCs w:val="30"/>
        </w:rPr>
        <w:t xml:space="preserve"> </w:t>
      </w:r>
      <w:r w:rsidR="007A1992" w:rsidRPr="000170CC">
        <w:rPr>
          <w:rFonts w:ascii="Angsana New" w:hAnsi="Angsana New" w:hint="cs"/>
          <w:spacing w:val="-2"/>
          <w:sz w:val="30"/>
          <w:szCs w:val="30"/>
          <w:cs/>
        </w:rPr>
        <w:t xml:space="preserve">ถึงร้อยละ </w:t>
      </w:r>
      <w:r w:rsidR="00DF3C54" w:rsidRPr="000170CC">
        <w:rPr>
          <w:rFonts w:ascii="Angsana New" w:hAnsi="Angsana New"/>
          <w:spacing w:val="-2"/>
          <w:sz w:val="30"/>
          <w:szCs w:val="30"/>
        </w:rPr>
        <w:t>14.5</w:t>
      </w:r>
      <w:r w:rsidR="007A1992" w:rsidRPr="000170CC">
        <w:rPr>
          <w:rFonts w:ascii="Angsana New" w:hAnsi="Angsana New"/>
          <w:spacing w:val="-2"/>
          <w:sz w:val="30"/>
          <w:szCs w:val="30"/>
        </w:rPr>
        <w:t xml:space="preserve"> </w:t>
      </w:r>
      <w:r w:rsidR="007A1992" w:rsidRPr="000170CC">
        <w:rPr>
          <w:rFonts w:ascii="Angsana New" w:hAnsi="Angsana New" w:hint="cs"/>
          <w:spacing w:val="-2"/>
          <w:sz w:val="30"/>
          <w:szCs w:val="30"/>
          <w:cs/>
        </w:rPr>
        <w:t>ต่อปี</w:t>
      </w:r>
      <w:r w:rsidRPr="000170CC">
        <w:rPr>
          <w:rFonts w:ascii="Angsana New" w:hAnsi="Angsana New"/>
          <w:spacing w:val="-2"/>
          <w:sz w:val="30"/>
          <w:szCs w:val="30"/>
        </w:rPr>
        <w:t xml:space="preserve"> </w:t>
      </w:r>
      <w:r w:rsidRPr="000170CC">
        <w:rPr>
          <w:rFonts w:ascii="Angsana New" w:hAnsi="Angsana New" w:hint="cs"/>
          <w:spacing w:val="-2"/>
          <w:sz w:val="30"/>
          <w:szCs w:val="30"/>
          <w:cs/>
        </w:rPr>
        <w:t>ตามลำดับ</w:t>
      </w:r>
      <w:r w:rsidR="007A1992" w:rsidRPr="000170C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A1992" w:rsidRPr="000170CC">
        <w:rPr>
          <w:rFonts w:ascii="Angsana New" w:hAnsi="Angsana New"/>
          <w:spacing w:val="-2"/>
          <w:sz w:val="30"/>
          <w:szCs w:val="30"/>
          <w:cs/>
        </w:rPr>
        <w:t>นอกจากนี้</w:t>
      </w:r>
      <w:r w:rsidR="00991196">
        <w:rPr>
          <w:rFonts w:ascii="Angsana New" w:hAnsi="Angsana New"/>
          <w:spacing w:val="-2"/>
          <w:sz w:val="30"/>
          <w:szCs w:val="30"/>
        </w:rPr>
        <w:t xml:space="preserve"> </w:t>
      </w:r>
      <w:r w:rsidR="007A1992" w:rsidRPr="000170CC">
        <w:rPr>
          <w:rFonts w:ascii="Angsana New" w:hAnsi="Angsana New"/>
          <w:spacing w:val="-2"/>
          <w:sz w:val="30"/>
          <w:szCs w:val="30"/>
          <w:cs/>
        </w:rPr>
        <w:t>บริษัทต้องปฏิบัติตามเงื่อนไข</w:t>
      </w:r>
      <w:r w:rsidR="007A1992" w:rsidRPr="000170CC">
        <w:rPr>
          <w:rFonts w:ascii="Angsana New" w:hAnsi="Angsana New" w:hint="cs"/>
          <w:spacing w:val="-2"/>
          <w:sz w:val="30"/>
          <w:szCs w:val="30"/>
          <w:cs/>
        </w:rPr>
        <w:t>ของวงเงินกู้ยืมตาม</w:t>
      </w:r>
      <w:r w:rsidR="007A1992" w:rsidRPr="000170CC">
        <w:rPr>
          <w:rFonts w:ascii="Angsana New" w:hAnsi="Angsana New"/>
          <w:spacing w:val="-2"/>
          <w:sz w:val="30"/>
          <w:szCs w:val="30"/>
          <w:cs/>
        </w:rPr>
        <w:t>ที่กำหนดไว้</w:t>
      </w:r>
      <w:r w:rsidR="007A1992" w:rsidRPr="000170CC">
        <w:rPr>
          <w:rFonts w:ascii="Angsana New" w:hAnsi="Angsana New" w:hint="cs"/>
          <w:sz w:val="30"/>
          <w:szCs w:val="30"/>
          <w:cs/>
        </w:rPr>
        <w:t>ซึ่งรวมถึงการ</w:t>
      </w:r>
      <w:r w:rsidR="007A1992" w:rsidRPr="000170CC">
        <w:rPr>
          <w:rFonts w:ascii="Angsana New" w:hAnsi="Angsana New"/>
          <w:sz w:val="30"/>
          <w:szCs w:val="30"/>
          <w:cs/>
        </w:rPr>
        <w:t>รักษาอัตราส่วนหนี้สินต่อส่วนทุนในอัตราไม่เกิน</w:t>
      </w:r>
      <w:r w:rsidR="007A1992" w:rsidRPr="006E3E8C">
        <w:rPr>
          <w:rFonts w:ascii="Angsana New" w:hAnsi="Angsana New"/>
          <w:sz w:val="30"/>
          <w:szCs w:val="30"/>
          <w:cs/>
        </w:rPr>
        <w:t xml:space="preserve">กว่า </w:t>
      </w:r>
      <w:r w:rsidR="007A1992" w:rsidRPr="006E3E8C">
        <w:rPr>
          <w:rFonts w:ascii="Angsana New" w:hAnsi="Angsana New"/>
          <w:sz w:val="30"/>
          <w:szCs w:val="30"/>
        </w:rPr>
        <w:t>7:1</w:t>
      </w:r>
      <w:r w:rsidR="007A1992" w:rsidRPr="006E3E8C">
        <w:rPr>
          <w:rFonts w:ascii="Angsana New" w:hAnsi="Angsana New" w:hint="cs"/>
          <w:sz w:val="30"/>
          <w:szCs w:val="30"/>
          <w:cs/>
        </w:rPr>
        <w:t xml:space="preserve"> เท่</w:t>
      </w:r>
      <w:r w:rsidR="007A1992" w:rsidRPr="000170CC">
        <w:rPr>
          <w:rFonts w:ascii="Angsana New" w:hAnsi="Angsana New" w:hint="cs"/>
          <w:sz w:val="30"/>
          <w:szCs w:val="30"/>
          <w:cs/>
        </w:rPr>
        <w:t>า สำหรับงบการเงินประจำปีเฉพาะกิจการ</w:t>
      </w:r>
    </w:p>
    <w:p w14:paraId="417C186A" w14:textId="77777777" w:rsidR="007A1992" w:rsidRPr="000170CC" w:rsidRDefault="007A1992" w:rsidP="007A1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  <w:cs/>
        </w:rPr>
      </w:pPr>
    </w:p>
    <w:p w14:paraId="50C18056" w14:textId="77777777" w:rsidR="007A1992" w:rsidRPr="000170CC" w:rsidRDefault="007A1992" w:rsidP="007A1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0170CC">
        <w:rPr>
          <w:rFonts w:ascii="Angsana New" w:hAnsi="Angsana New" w:hint="cs"/>
          <w:sz w:val="30"/>
          <w:szCs w:val="30"/>
          <w:cs/>
        </w:rPr>
        <w:t>วงเงิน</w:t>
      </w:r>
      <w:r w:rsidRPr="000170CC">
        <w:rPr>
          <w:rFonts w:ascii="Angsana New" w:hAnsi="Angsana New"/>
          <w:sz w:val="30"/>
          <w:szCs w:val="30"/>
          <w:cs/>
        </w:rPr>
        <w:t>เบิกเกินบัญชี</w:t>
      </w:r>
      <w:r w:rsidRPr="000170CC">
        <w:rPr>
          <w:rFonts w:ascii="Angsana New" w:hAnsi="Angsana New" w:hint="cs"/>
          <w:sz w:val="30"/>
          <w:szCs w:val="30"/>
          <w:cs/>
        </w:rPr>
        <w:t>และเงินกู้ยืมระยะสั้นข้างต้นบางส่วนค้ำประกันโดยบริษัทและกรรมการบางท่านของกลุ่มบริษัท</w:t>
      </w:r>
    </w:p>
    <w:p w14:paraId="2A653750" w14:textId="77777777" w:rsidR="007A1992" w:rsidRPr="000170CC" w:rsidRDefault="007A1992" w:rsidP="007A1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2DE729C8" w14:textId="34CAD962" w:rsidR="007A1992" w:rsidRPr="000170CC" w:rsidRDefault="007A1992" w:rsidP="007A1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0170CC">
        <w:rPr>
          <w:rFonts w:ascii="Angsana New" w:hAnsi="Angsana New" w:hint="cs"/>
          <w:sz w:val="30"/>
          <w:szCs w:val="30"/>
          <w:cs/>
        </w:rPr>
        <w:t>วงเงิน</w:t>
      </w:r>
      <w:r w:rsidRPr="000170CC">
        <w:rPr>
          <w:rFonts w:ascii="Angsana New" w:hAnsi="Angsana New"/>
          <w:sz w:val="30"/>
          <w:szCs w:val="30"/>
          <w:cs/>
        </w:rPr>
        <w:t>เบิกเกินบัญชีของบริษัทย่อย</w:t>
      </w:r>
      <w:r w:rsidRPr="000170CC">
        <w:rPr>
          <w:rFonts w:ascii="Angsana New" w:hAnsi="Angsana New" w:hint="cs"/>
          <w:sz w:val="30"/>
          <w:szCs w:val="30"/>
          <w:cs/>
        </w:rPr>
        <w:t>ในประเทศสองแห่ง</w:t>
      </w:r>
      <w:r w:rsidRPr="000170CC">
        <w:rPr>
          <w:rFonts w:ascii="Angsana New" w:hAnsi="Angsana New"/>
          <w:sz w:val="30"/>
          <w:szCs w:val="30"/>
          <w:cs/>
        </w:rPr>
        <w:t>ค้ำประกันโดยบัญชีเงินฝากประจำ</w:t>
      </w:r>
      <w:r w:rsidRPr="000170CC">
        <w:rPr>
          <w:rFonts w:ascii="Angsana New" w:hAnsi="Angsana New" w:hint="cs"/>
          <w:sz w:val="30"/>
          <w:szCs w:val="30"/>
          <w:cs/>
        </w:rPr>
        <w:t>ตามที่กล่าวใน</w:t>
      </w:r>
      <w:r w:rsidRPr="000170CC">
        <w:rPr>
          <w:rFonts w:ascii="Angsana New" w:hAnsi="Angsana New"/>
          <w:sz w:val="30"/>
          <w:szCs w:val="30"/>
          <w:cs/>
        </w:rPr>
        <w:t>หมายเหตุ</w:t>
      </w:r>
      <w:r w:rsidRPr="000170CC">
        <w:rPr>
          <w:rFonts w:ascii="Angsana New" w:hAnsi="Angsana New" w:hint="cs"/>
          <w:sz w:val="30"/>
          <w:szCs w:val="30"/>
          <w:cs/>
        </w:rPr>
        <w:t xml:space="preserve"> </w:t>
      </w:r>
      <w:r w:rsidRPr="000170CC">
        <w:rPr>
          <w:rFonts w:ascii="Angsana New" w:hAnsi="Angsana New"/>
          <w:sz w:val="30"/>
          <w:szCs w:val="30"/>
        </w:rPr>
        <w:t>1</w:t>
      </w:r>
      <w:r w:rsidR="00CF3BD1" w:rsidRPr="000170CC">
        <w:rPr>
          <w:rFonts w:ascii="Angsana New" w:hAnsi="Angsana New"/>
          <w:sz w:val="30"/>
          <w:szCs w:val="30"/>
        </w:rPr>
        <w:t>1</w:t>
      </w:r>
    </w:p>
    <w:p w14:paraId="0874CDA7" w14:textId="77777777" w:rsidR="007A1992" w:rsidRPr="000170CC" w:rsidRDefault="007A1992" w:rsidP="007A1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14:paraId="71154C50" w14:textId="32808F6F" w:rsidR="00D509EA" w:rsidRPr="000170CC" w:rsidRDefault="007A1992" w:rsidP="007A1992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0170CC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br w:type="page"/>
      </w:r>
      <w:r w:rsidRPr="000170CC">
        <w:rPr>
          <w:rFonts w:ascii="Angsana New" w:eastAsia="SimSun" w:hAnsi="Angsana New"/>
          <w:b/>
          <w:bCs/>
          <w:sz w:val="30"/>
          <w:szCs w:val="30"/>
          <w:lang w:eastAsia="zh-CN"/>
        </w:rPr>
        <w:lastRenderedPageBreak/>
        <w:t xml:space="preserve"> </w:t>
      </w:r>
      <w:r w:rsidR="00D509EA" w:rsidRPr="000170CC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เจ้าหนี้การค้าและเจ้าหนี้หมุนเวียนอื่น</w:t>
      </w:r>
    </w:p>
    <w:p w14:paraId="13C9118F" w14:textId="77777777" w:rsidR="00D509EA" w:rsidRPr="000170CC" w:rsidRDefault="00D509EA" w:rsidP="00D509E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20"/>
          <w:szCs w:val="20"/>
          <w:lang w:eastAsia="zh-CN"/>
        </w:rPr>
      </w:pPr>
    </w:p>
    <w:tbl>
      <w:tblPr>
        <w:tblW w:w="9786" w:type="dxa"/>
        <w:tblLayout w:type="fixed"/>
        <w:tblLook w:val="04A0" w:firstRow="1" w:lastRow="0" w:firstColumn="1" w:lastColumn="0" w:noHBand="0" w:noVBand="1"/>
      </w:tblPr>
      <w:tblGrid>
        <w:gridCol w:w="4111"/>
        <w:gridCol w:w="1260"/>
        <w:gridCol w:w="270"/>
        <w:gridCol w:w="1260"/>
        <w:gridCol w:w="236"/>
        <w:gridCol w:w="1170"/>
        <w:gridCol w:w="238"/>
        <w:gridCol w:w="1241"/>
      </w:tblGrid>
      <w:tr w:rsidR="00DF3C54" w:rsidRPr="000170CC" w14:paraId="7BF7CD05" w14:textId="77777777" w:rsidTr="007A3C6D">
        <w:tc>
          <w:tcPr>
            <w:tcW w:w="4111" w:type="dxa"/>
            <w:vAlign w:val="bottom"/>
          </w:tcPr>
          <w:p w14:paraId="7128D3D2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5675" w:type="dxa"/>
            <w:gridSpan w:val="7"/>
          </w:tcPr>
          <w:p w14:paraId="46531274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DF3C54" w:rsidRPr="000170CC" w14:paraId="668F8D9F" w14:textId="77777777" w:rsidTr="007A3C6D">
        <w:tc>
          <w:tcPr>
            <w:tcW w:w="4111" w:type="dxa"/>
            <w:vAlign w:val="bottom"/>
          </w:tcPr>
          <w:p w14:paraId="6C8133B2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A92FAC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170C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C96A4A2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4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36E22C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170C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3C54" w:rsidRPr="000170CC" w14:paraId="5535FFEA" w14:textId="77777777" w:rsidTr="007A3C6D">
        <w:tc>
          <w:tcPr>
            <w:tcW w:w="4111" w:type="dxa"/>
            <w:vAlign w:val="bottom"/>
          </w:tcPr>
          <w:p w14:paraId="7EBB886E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6DED14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32D01B1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A6ACA8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053A7C35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BA232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4C4A20B2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51FE9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F3C54" w:rsidRPr="000170CC" w14:paraId="438DF035" w14:textId="77777777" w:rsidTr="007A3C6D">
        <w:tc>
          <w:tcPr>
            <w:tcW w:w="4111" w:type="dxa"/>
            <w:vAlign w:val="bottom"/>
          </w:tcPr>
          <w:p w14:paraId="13A79EC9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exact"/>
              <w:ind w:left="-11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0833247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spacing w:line="160" w:lineRule="exact"/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42C9C8A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exact"/>
              <w:ind w:right="22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E7E56AA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exact"/>
              <w:ind w:right="22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</w:tcPr>
          <w:p w14:paraId="6FCF8D40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exact"/>
              <w:ind w:right="22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86AB3C2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exact"/>
              <w:ind w:right="22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</w:tcPr>
          <w:p w14:paraId="007ED559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exact"/>
              <w:ind w:right="22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1CCB6FD5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spacing w:line="160" w:lineRule="exact"/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F3C54" w:rsidRPr="000170CC" w14:paraId="6DFFEFEE" w14:textId="77777777" w:rsidTr="007A3C6D">
        <w:tc>
          <w:tcPr>
            <w:tcW w:w="4111" w:type="dxa"/>
          </w:tcPr>
          <w:p w14:paraId="3744FE94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CE74356" w14:textId="60E8A50C" w:rsidR="00DF3C54" w:rsidRPr="000170CC" w:rsidRDefault="00EC700C" w:rsidP="00EC7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10,456</w:t>
            </w:r>
          </w:p>
        </w:tc>
        <w:tc>
          <w:tcPr>
            <w:tcW w:w="270" w:type="dxa"/>
          </w:tcPr>
          <w:p w14:paraId="7F0F36B2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5B23FA2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6,715</w:t>
            </w:r>
          </w:p>
        </w:tc>
        <w:tc>
          <w:tcPr>
            <w:tcW w:w="236" w:type="dxa"/>
          </w:tcPr>
          <w:p w14:paraId="223FCBCC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47A0F74" w14:textId="08FD737D" w:rsidR="00DF3C54" w:rsidRPr="000170CC" w:rsidRDefault="00EC700C" w:rsidP="00EC7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7,329</w:t>
            </w:r>
          </w:p>
        </w:tc>
        <w:tc>
          <w:tcPr>
            <w:tcW w:w="238" w:type="dxa"/>
          </w:tcPr>
          <w:p w14:paraId="59AF8D69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3ED0DECB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407</w:t>
            </w:r>
          </w:p>
        </w:tc>
      </w:tr>
      <w:tr w:rsidR="00DF3C54" w:rsidRPr="000170CC" w14:paraId="2DB3C07E" w14:textId="77777777" w:rsidTr="007A3C6D">
        <w:tc>
          <w:tcPr>
            <w:tcW w:w="4111" w:type="dxa"/>
          </w:tcPr>
          <w:p w14:paraId="0EA463AB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ind w:left="-111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390414E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1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6026314A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ind w:right="22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43DC990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1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416A5F72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ind w:right="22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8DC72DB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1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8" w:type="dxa"/>
          </w:tcPr>
          <w:p w14:paraId="2C2EF841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ind w:right="22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bottom"/>
          </w:tcPr>
          <w:p w14:paraId="20F68E09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1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DF3C54" w:rsidRPr="000170CC" w14:paraId="38EFFCD9" w14:textId="77777777" w:rsidTr="007A3C6D">
        <w:tc>
          <w:tcPr>
            <w:tcW w:w="4111" w:type="dxa"/>
            <w:vAlign w:val="bottom"/>
          </w:tcPr>
          <w:p w14:paraId="63EC77B7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  <w:vAlign w:val="bottom"/>
          </w:tcPr>
          <w:p w14:paraId="01B98E70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9A01D4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D450321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95BCAF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749284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5259F0E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2F53B268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3C54" w:rsidRPr="000170CC" w14:paraId="78F388C0" w14:textId="77777777" w:rsidTr="007A3C6D">
        <w:tc>
          <w:tcPr>
            <w:tcW w:w="4111" w:type="dxa"/>
            <w:vAlign w:val="bottom"/>
          </w:tcPr>
          <w:p w14:paraId="69C3EC18" w14:textId="58549E9F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เจ้าหนี้อื่นกิจการที่เกี่ยวข้องกัน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(หมายเหตุ </w:t>
            </w:r>
            <w:r w:rsidR="00F17266" w:rsidRPr="000170CC">
              <w:rPr>
                <w:rFonts w:ascii="Angsana New" w:hAnsi="Angsana New"/>
                <w:sz w:val="30"/>
                <w:szCs w:val="30"/>
              </w:rPr>
              <w:t>4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1C4537B4" w14:textId="24032F90" w:rsidR="00DF3C54" w:rsidRPr="000170CC" w:rsidRDefault="00EC700C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351</w:t>
            </w:r>
          </w:p>
        </w:tc>
        <w:tc>
          <w:tcPr>
            <w:tcW w:w="270" w:type="dxa"/>
          </w:tcPr>
          <w:p w14:paraId="2676A5D8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0C524D0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1,683</w:t>
            </w:r>
          </w:p>
        </w:tc>
        <w:tc>
          <w:tcPr>
            <w:tcW w:w="236" w:type="dxa"/>
          </w:tcPr>
          <w:p w14:paraId="16221522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917D76" w14:textId="46247E89" w:rsidR="00DF3C54" w:rsidRPr="000170CC" w:rsidRDefault="00EC700C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</w:t>
            </w:r>
            <w:r w:rsidR="0026448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8" w:type="dxa"/>
          </w:tcPr>
          <w:p w14:paraId="4C86F5FA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7097570D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788</w:t>
            </w:r>
          </w:p>
        </w:tc>
      </w:tr>
      <w:tr w:rsidR="00DF3C54" w:rsidRPr="000170CC" w14:paraId="7AC9B51C" w14:textId="77777777" w:rsidTr="007A3C6D">
        <w:tc>
          <w:tcPr>
            <w:tcW w:w="4111" w:type="dxa"/>
            <w:vAlign w:val="bottom"/>
          </w:tcPr>
          <w:p w14:paraId="31D237D8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260" w:type="dxa"/>
            <w:vAlign w:val="center"/>
          </w:tcPr>
          <w:p w14:paraId="68B52A50" w14:textId="775DD4A9" w:rsidR="00DF3C54" w:rsidRPr="000170CC" w:rsidRDefault="00417CAC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7CAC">
              <w:rPr>
                <w:rFonts w:ascii="Angsana New" w:hAnsi="Angsana New"/>
                <w:sz w:val="30"/>
                <w:szCs w:val="30"/>
              </w:rPr>
              <w:t>40,964</w:t>
            </w:r>
          </w:p>
        </w:tc>
        <w:tc>
          <w:tcPr>
            <w:tcW w:w="270" w:type="dxa"/>
          </w:tcPr>
          <w:p w14:paraId="09253EE5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4EA8605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52,663</w:t>
            </w:r>
          </w:p>
        </w:tc>
        <w:tc>
          <w:tcPr>
            <w:tcW w:w="236" w:type="dxa"/>
          </w:tcPr>
          <w:p w14:paraId="64245BCF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E306EA" w14:textId="4CC9A031" w:rsidR="00DF3C54" w:rsidRPr="000170CC" w:rsidRDefault="00417CAC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7CAC">
              <w:rPr>
                <w:rFonts w:ascii="Angsana New" w:hAnsi="Angsana New"/>
                <w:sz w:val="30"/>
                <w:szCs w:val="30"/>
              </w:rPr>
              <w:t>17,468</w:t>
            </w:r>
          </w:p>
        </w:tc>
        <w:tc>
          <w:tcPr>
            <w:tcW w:w="238" w:type="dxa"/>
          </w:tcPr>
          <w:p w14:paraId="5D8D1C5E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0986286E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19,525</w:t>
            </w:r>
          </w:p>
        </w:tc>
      </w:tr>
      <w:tr w:rsidR="00DF3C54" w:rsidRPr="000170CC" w14:paraId="40C9508D" w14:textId="77777777" w:rsidTr="007A3C6D">
        <w:tc>
          <w:tcPr>
            <w:tcW w:w="4111" w:type="dxa"/>
            <w:vAlign w:val="bottom"/>
          </w:tcPr>
          <w:p w14:paraId="2735F95F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เงินมัดจำค่าทะเบียนและค่าเบี้ยประกันภัยรถ</w:t>
            </w:r>
          </w:p>
        </w:tc>
        <w:tc>
          <w:tcPr>
            <w:tcW w:w="1260" w:type="dxa"/>
            <w:vAlign w:val="center"/>
          </w:tcPr>
          <w:p w14:paraId="5CAC7146" w14:textId="277037B8" w:rsidR="00DF3C54" w:rsidRPr="000170CC" w:rsidRDefault="00EC700C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25,271</w:t>
            </w:r>
          </w:p>
        </w:tc>
        <w:tc>
          <w:tcPr>
            <w:tcW w:w="270" w:type="dxa"/>
          </w:tcPr>
          <w:p w14:paraId="5E827A5F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E9D7696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26,582</w:t>
            </w:r>
          </w:p>
        </w:tc>
        <w:tc>
          <w:tcPr>
            <w:tcW w:w="236" w:type="dxa"/>
          </w:tcPr>
          <w:p w14:paraId="09DB3DCD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DE84C4" w14:textId="2D965DCD" w:rsidR="00DF3C54" w:rsidRPr="000170CC" w:rsidRDefault="00EC700C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22,435</w:t>
            </w:r>
          </w:p>
        </w:tc>
        <w:tc>
          <w:tcPr>
            <w:tcW w:w="238" w:type="dxa"/>
          </w:tcPr>
          <w:p w14:paraId="05981BE3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37728E49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23,749</w:t>
            </w:r>
          </w:p>
        </w:tc>
      </w:tr>
      <w:tr w:rsidR="00DF3C54" w:rsidRPr="000170CC" w14:paraId="3BBFC97D" w14:textId="77777777" w:rsidTr="007A3C6D">
        <w:tc>
          <w:tcPr>
            <w:tcW w:w="4111" w:type="dxa"/>
            <w:vAlign w:val="bottom"/>
          </w:tcPr>
          <w:p w14:paraId="0623F663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 w:right="-59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เงินมัดจำค่าอุปกรณ์</w:t>
            </w:r>
          </w:p>
        </w:tc>
        <w:tc>
          <w:tcPr>
            <w:tcW w:w="1260" w:type="dxa"/>
            <w:vAlign w:val="center"/>
          </w:tcPr>
          <w:p w14:paraId="2CAFDA2E" w14:textId="70BACA42" w:rsidR="00DF3C54" w:rsidRPr="000170CC" w:rsidRDefault="00EC700C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8,220</w:t>
            </w:r>
          </w:p>
        </w:tc>
        <w:tc>
          <w:tcPr>
            <w:tcW w:w="270" w:type="dxa"/>
          </w:tcPr>
          <w:p w14:paraId="7151E29C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D6F7AF2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20,662</w:t>
            </w:r>
          </w:p>
        </w:tc>
        <w:tc>
          <w:tcPr>
            <w:tcW w:w="236" w:type="dxa"/>
          </w:tcPr>
          <w:p w14:paraId="68CC94EA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B79D0B8" w14:textId="175FB470" w:rsidR="00DF3C54" w:rsidRPr="000170CC" w:rsidRDefault="00EC700C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4,537</w:t>
            </w:r>
          </w:p>
        </w:tc>
        <w:tc>
          <w:tcPr>
            <w:tcW w:w="238" w:type="dxa"/>
          </w:tcPr>
          <w:p w14:paraId="5B48D20C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vAlign w:val="center"/>
          </w:tcPr>
          <w:p w14:paraId="13AF00D6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17,658</w:t>
            </w:r>
          </w:p>
        </w:tc>
      </w:tr>
      <w:tr w:rsidR="00DF3C54" w:rsidRPr="000170CC" w14:paraId="0F33681F" w14:textId="77777777" w:rsidTr="007A3C6D">
        <w:tc>
          <w:tcPr>
            <w:tcW w:w="4111" w:type="dxa"/>
            <w:vAlign w:val="bottom"/>
          </w:tcPr>
          <w:p w14:paraId="47A19FA5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 w:right="-59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vAlign w:val="center"/>
          </w:tcPr>
          <w:p w14:paraId="1E76519D" w14:textId="3EA9A3C9" w:rsidR="00DF3C54" w:rsidRPr="000170CC" w:rsidRDefault="00EC700C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2,86</w:t>
            </w:r>
            <w:r w:rsidR="00137B2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C25B141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D0DCD74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4,069</w:t>
            </w:r>
          </w:p>
        </w:tc>
        <w:tc>
          <w:tcPr>
            <w:tcW w:w="236" w:type="dxa"/>
          </w:tcPr>
          <w:p w14:paraId="658F8F83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F819385" w14:textId="7214E94C" w:rsidR="00DF3C54" w:rsidRPr="000170CC" w:rsidRDefault="00EC700C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2,86</w:t>
            </w:r>
            <w:r w:rsidR="0026448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8" w:type="dxa"/>
          </w:tcPr>
          <w:p w14:paraId="3905239E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vAlign w:val="center"/>
          </w:tcPr>
          <w:p w14:paraId="1534371F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4,069</w:t>
            </w:r>
          </w:p>
        </w:tc>
      </w:tr>
      <w:tr w:rsidR="00DF3C54" w:rsidRPr="000170CC" w14:paraId="17951B2B" w14:textId="77777777" w:rsidTr="007A3C6D">
        <w:tc>
          <w:tcPr>
            <w:tcW w:w="4111" w:type="dxa"/>
            <w:vAlign w:val="bottom"/>
          </w:tcPr>
          <w:p w14:paraId="422E2828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 w:right="-59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7FC75786" w14:textId="0BA918B5" w:rsidR="00DF3C54" w:rsidRPr="000170CC" w:rsidRDefault="00EC700C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40,9</w:t>
            </w:r>
            <w:r w:rsidR="00137B2C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70" w:type="dxa"/>
          </w:tcPr>
          <w:p w14:paraId="1D75BD72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8F18B5D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57,597</w:t>
            </w:r>
          </w:p>
        </w:tc>
        <w:tc>
          <w:tcPr>
            <w:tcW w:w="236" w:type="dxa"/>
          </w:tcPr>
          <w:p w14:paraId="757C5D87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1CEFB7" w14:textId="74440406" w:rsidR="00DF3C54" w:rsidRPr="000170CC" w:rsidRDefault="00EC700C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30,466</w:t>
            </w:r>
          </w:p>
        </w:tc>
        <w:tc>
          <w:tcPr>
            <w:tcW w:w="238" w:type="dxa"/>
          </w:tcPr>
          <w:p w14:paraId="54251A11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2E65EF2B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44,235</w:t>
            </w:r>
          </w:p>
        </w:tc>
      </w:tr>
      <w:tr w:rsidR="00DF3C54" w:rsidRPr="000170CC" w14:paraId="6E158943" w14:textId="77777777" w:rsidTr="007A3C6D">
        <w:tc>
          <w:tcPr>
            <w:tcW w:w="4111" w:type="dxa"/>
            <w:vAlign w:val="bottom"/>
          </w:tcPr>
          <w:p w14:paraId="4E3FEC3B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 w:right="-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566256" w14:textId="341BD511" w:rsidR="00DF3C54" w:rsidRPr="000170CC" w:rsidRDefault="00417CAC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7CAC">
              <w:rPr>
                <w:rFonts w:ascii="Angsana New" w:hAnsi="Angsana New"/>
                <w:sz w:val="30"/>
                <w:szCs w:val="30"/>
              </w:rPr>
              <w:t>118,654</w:t>
            </w:r>
          </w:p>
        </w:tc>
        <w:tc>
          <w:tcPr>
            <w:tcW w:w="270" w:type="dxa"/>
          </w:tcPr>
          <w:p w14:paraId="5E073AFB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EA2CC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163,256</w:t>
            </w:r>
          </w:p>
        </w:tc>
        <w:tc>
          <w:tcPr>
            <w:tcW w:w="236" w:type="dxa"/>
          </w:tcPr>
          <w:p w14:paraId="6D68505C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FDAF9" w14:textId="269F2910" w:rsidR="00DF3C54" w:rsidRPr="000170CC" w:rsidRDefault="00417CAC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7CAC">
              <w:rPr>
                <w:rFonts w:ascii="Angsana New" w:hAnsi="Angsana New"/>
                <w:sz w:val="30"/>
                <w:szCs w:val="30"/>
              </w:rPr>
              <w:t>78,948</w:t>
            </w:r>
          </w:p>
        </w:tc>
        <w:tc>
          <w:tcPr>
            <w:tcW w:w="238" w:type="dxa"/>
          </w:tcPr>
          <w:p w14:paraId="07E05E8C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97DD67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110,024</w:t>
            </w:r>
          </w:p>
        </w:tc>
      </w:tr>
      <w:tr w:rsidR="00DF3C54" w:rsidRPr="000170CC" w14:paraId="378C4712" w14:textId="77777777" w:rsidTr="007A3C6D">
        <w:tc>
          <w:tcPr>
            <w:tcW w:w="4111" w:type="dxa"/>
            <w:vAlign w:val="bottom"/>
          </w:tcPr>
          <w:p w14:paraId="4B3FCF2B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00" w:lineRule="exact"/>
              <w:ind w:left="-113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69FB79F6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right="1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6F82CE4C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00" w:lineRule="exact"/>
              <w:ind w:right="22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8312416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right="1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604217D0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00" w:lineRule="exact"/>
              <w:ind w:right="22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62986CC3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right="1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8" w:type="dxa"/>
          </w:tcPr>
          <w:p w14:paraId="0C916BC1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00" w:lineRule="exact"/>
              <w:ind w:right="22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14:paraId="41DF88B4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right="1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DF3C54" w:rsidRPr="000170CC" w14:paraId="4D337B99" w14:textId="77777777" w:rsidTr="007A3C6D">
        <w:tc>
          <w:tcPr>
            <w:tcW w:w="4111" w:type="dxa"/>
            <w:vAlign w:val="bottom"/>
          </w:tcPr>
          <w:p w14:paraId="1B8F43AD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223F7EC" w14:textId="1AF3D0C4" w:rsidR="00DF3C54" w:rsidRPr="000170CC" w:rsidRDefault="00417CAC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7CAC">
              <w:rPr>
                <w:rFonts w:ascii="Angsana New" w:hAnsi="Angsana New"/>
                <w:sz w:val="30"/>
                <w:szCs w:val="30"/>
              </w:rPr>
              <w:t>129,110</w:t>
            </w:r>
          </w:p>
        </w:tc>
        <w:tc>
          <w:tcPr>
            <w:tcW w:w="270" w:type="dxa"/>
          </w:tcPr>
          <w:p w14:paraId="18EAFBCB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9CA532C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169,971</w:t>
            </w:r>
          </w:p>
        </w:tc>
        <w:tc>
          <w:tcPr>
            <w:tcW w:w="236" w:type="dxa"/>
          </w:tcPr>
          <w:p w14:paraId="31E569D8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91A5969" w14:textId="19F279EF" w:rsidR="00DF3C54" w:rsidRPr="000170CC" w:rsidRDefault="00417CAC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7CAC">
              <w:rPr>
                <w:rFonts w:ascii="Angsana New" w:hAnsi="Angsana New"/>
                <w:sz w:val="30"/>
                <w:szCs w:val="30"/>
              </w:rPr>
              <w:t>86,277</w:t>
            </w:r>
          </w:p>
        </w:tc>
        <w:tc>
          <w:tcPr>
            <w:tcW w:w="238" w:type="dxa"/>
          </w:tcPr>
          <w:p w14:paraId="12E4F819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41" w:type="dxa"/>
            <w:tcBorders>
              <w:bottom w:val="double" w:sz="4" w:space="0" w:color="auto"/>
            </w:tcBorders>
            <w:vAlign w:val="bottom"/>
          </w:tcPr>
          <w:p w14:paraId="750EA095" w14:textId="77777777" w:rsidR="00DF3C54" w:rsidRPr="000170CC" w:rsidRDefault="00DF3C5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110,431</w:t>
            </w:r>
          </w:p>
        </w:tc>
      </w:tr>
    </w:tbl>
    <w:p w14:paraId="0C6A9D7F" w14:textId="77777777" w:rsidR="00DF3C54" w:rsidRPr="000170CC" w:rsidRDefault="00DF3C54" w:rsidP="00D509E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14:paraId="04024368" w14:textId="54739483" w:rsidR="007A1992" w:rsidRPr="000170CC" w:rsidRDefault="007A1992" w:rsidP="007A1992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0170CC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>เงินกู้ยืมระยะยาว</w:t>
      </w:r>
    </w:p>
    <w:p w14:paraId="65E0A80C" w14:textId="77777777" w:rsidR="007A1992" w:rsidRPr="000170CC" w:rsidRDefault="007A1992" w:rsidP="007A199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20"/>
          <w:szCs w:val="20"/>
          <w:lang w:eastAsia="zh-CN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5778"/>
        <w:gridCol w:w="1701"/>
        <w:gridCol w:w="284"/>
        <w:gridCol w:w="1701"/>
      </w:tblGrid>
      <w:tr w:rsidR="007A1992" w:rsidRPr="000170CC" w14:paraId="562A820D" w14:textId="77777777" w:rsidTr="00865355">
        <w:tc>
          <w:tcPr>
            <w:tcW w:w="5778" w:type="dxa"/>
            <w:vAlign w:val="bottom"/>
          </w:tcPr>
          <w:p w14:paraId="769BC832" w14:textId="77777777" w:rsidR="007A1992" w:rsidRPr="000170CC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515C1F53" w14:textId="77777777" w:rsidR="007A1992" w:rsidRPr="000170CC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F17266" w:rsidRPr="000170CC" w14:paraId="6A9CDBE3" w14:textId="77777777" w:rsidTr="00865355">
        <w:tc>
          <w:tcPr>
            <w:tcW w:w="5778" w:type="dxa"/>
            <w:vAlign w:val="bottom"/>
          </w:tcPr>
          <w:p w14:paraId="37CC10D4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AAE6245" w14:textId="3640FFC2" w:rsidR="00F17266" w:rsidRPr="000170CC" w:rsidRDefault="00F17266" w:rsidP="00F17266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4" w:type="dxa"/>
            <w:vAlign w:val="center"/>
          </w:tcPr>
          <w:p w14:paraId="7EFCAEF4" w14:textId="77777777" w:rsidR="00F17266" w:rsidRPr="000170CC" w:rsidRDefault="00F17266" w:rsidP="00F17266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ED0C831" w14:textId="18D286C2" w:rsidR="00F17266" w:rsidRPr="000170CC" w:rsidRDefault="00F17266" w:rsidP="00F17266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F17266" w:rsidRPr="000170CC" w14:paraId="4DD9B907" w14:textId="77777777" w:rsidTr="00865355">
        <w:tc>
          <w:tcPr>
            <w:tcW w:w="5778" w:type="dxa"/>
            <w:vAlign w:val="bottom"/>
          </w:tcPr>
          <w:p w14:paraId="1EAC765F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945EB5C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6A6301E2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34C36A8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17266" w:rsidRPr="000170CC" w14:paraId="06F3A94A" w14:textId="77777777" w:rsidTr="00865355">
        <w:tc>
          <w:tcPr>
            <w:tcW w:w="5778" w:type="dxa"/>
            <w:vAlign w:val="bottom"/>
          </w:tcPr>
          <w:p w14:paraId="349C0DE5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เงินกู้ยืมระยะยาวของบริษัทย่อยในต่างประเทศ</w:t>
            </w:r>
          </w:p>
        </w:tc>
        <w:tc>
          <w:tcPr>
            <w:tcW w:w="1701" w:type="dxa"/>
            <w:vAlign w:val="bottom"/>
          </w:tcPr>
          <w:p w14:paraId="61CDE78D" w14:textId="30D218AD" w:rsidR="00F17266" w:rsidRPr="000170CC" w:rsidRDefault="006E3E8C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10,548</w:t>
            </w:r>
          </w:p>
        </w:tc>
        <w:tc>
          <w:tcPr>
            <w:tcW w:w="284" w:type="dxa"/>
            <w:vAlign w:val="center"/>
          </w:tcPr>
          <w:p w14:paraId="3338F280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ABBF005" w14:textId="125937DB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115,243</w:t>
            </w:r>
          </w:p>
        </w:tc>
      </w:tr>
      <w:tr w:rsidR="00F17266" w:rsidRPr="000170CC" w14:paraId="60C41E07" w14:textId="77777777" w:rsidTr="00865355">
        <w:tc>
          <w:tcPr>
            <w:tcW w:w="5778" w:type="dxa"/>
            <w:vAlign w:val="bottom"/>
          </w:tcPr>
          <w:p w14:paraId="4CB23B92" w14:textId="15A9ADE3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หัก ส่วนที่</w:t>
            </w:r>
            <w:r w:rsidR="00094EDB" w:rsidRPr="000170CC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701" w:type="dxa"/>
            <w:vAlign w:val="bottom"/>
          </w:tcPr>
          <w:p w14:paraId="6CA43903" w14:textId="60124F37" w:rsidR="00F17266" w:rsidRPr="000170CC" w:rsidRDefault="006E3E8C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64D83">
              <w:rPr>
                <w:rFonts w:ascii="Angsana New" w:hAnsi="Angsana New"/>
                <w:sz w:val="30"/>
                <w:szCs w:val="30"/>
              </w:rPr>
              <w:t>9,095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vAlign w:val="center"/>
          </w:tcPr>
          <w:p w14:paraId="732C1449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7D131972" w14:textId="0DC86ABE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(107,765)</w:t>
            </w:r>
          </w:p>
        </w:tc>
      </w:tr>
      <w:tr w:rsidR="00F17266" w:rsidRPr="000170CC" w14:paraId="1B2C605E" w14:textId="77777777" w:rsidTr="00865355">
        <w:tc>
          <w:tcPr>
            <w:tcW w:w="5778" w:type="dxa"/>
            <w:vAlign w:val="bottom"/>
          </w:tcPr>
          <w:p w14:paraId="5EC0D6DF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 w:right="54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000B2B" w14:textId="3F16E2AC" w:rsidR="00F17266" w:rsidRPr="000170CC" w:rsidRDefault="00564D83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1,453</w:t>
            </w:r>
          </w:p>
        </w:tc>
        <w:tc>
          <w:tcPr>
            <w:tcW w:w="284" w:type="dxa"/>
            <w:vAlign w:val="center"/>
          </w:tcPr>
          <w:p w14:paraId="47B94883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FA5E7" w14:textId="759BC643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7,478</w:t>
            </w:r>
          </w:p>
        </w:tc>
      </w:tr>
    </w:tbl>
    <w:p w14:paraId="6E6387E1" w14:textId="21F04887" w:rsidR="00DF1EC4" w:rsidRPr="000170CC" w:rsidRDefault="00DF1E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8F9B371" w14:textId="0EDC7253" w:rsidR="007A1992" w:rsidRPr="000170CC" w:rsidRDefault="007A1992" w:rsidP="00DF1EC4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0170CC">
        <w:rPr>
          <w:rFonts w:ascii="Angsana New" w:hAnsi="Angsana New"/>
          <w:sz w:val="30"/>
          <w:szCs w:val="30"/>
        </w:rPr>
        <w:t>31</w:t>
      </w:r>
      <w:r w:rsidRPr="000170C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0170CC">
        <w:rPr>
          <w:rFonts w:ascii="Angsana New" w:hAnsi="Angsana New"/>
          <w:sz w:val="30"/>
          <w:szCs w:val="30"/>
        </w:rPr>
        <w:t>256</w:t>
      </w:r>
      <w:r w:rsidR="00F17266" w:rsidRPr="000170CC">
        <w:rPr>
          <w:rFonts w:ascii="Angsana New" w:hAnsi="Angsana New"/>
          <w:sz w:val="30"/>
          <w:szCs w:val="30"/>
        </w:rPr>
        <w:t>8</w:t>
      </w:r>
      <w:r w:rsidRPr="000170CC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0170CC">
        <w:rPr>
          <w:rFonts w:ascii="Angsana New" w:hAnsi="Angsana New"/>
          <w:sz w:val="30"/>
          <w:szCs w:val="30"/>
        </w:rPr>
        <w:t>256</w:t>
      </w:r>
      <w:r w:rsidR="00F17266" w:rsidRPr="000170CC">
        <w:rPr>
          <w:rFonts w:ascii="Angsana New" w:hAnsi="Angsana New"/>
          <w:sz w:val="30"/>
          <w:szCs w:val="30"/>
        </w:rPr>
        <w:t>7</w:t>
      </w:r>
      <w:r w:rsidRPr="000170CC">
        <w:rPr>
          <w:rFonts w:ascii="Angsana New" w:hAnsi="Angsana New" w:hint="cs"/>
          <w:sz w:val="30"/>
          <w:szCs w:val="30"/>
          <w:cs/>
        </w:rPr>
        <w:t xml:space="preserve"> </w:t>
      </w:r>
      <w:r w:rsidRPr="000170CC">
        <w:rPr>
          <w:rFonts w:ascii="Angsana New" w:hAnsi="Angsana New"/>
          <w:sz w:val="30"/>
          <w:szCs w:val="30"/>
          <w:cs/>
        </w:rPr>
        <w:t>บริษัท</w:t>
      </w:r>
      <w:r w:rsidRPr="000170CC">
        <w:rPr>
          <w:rFonts w:ascii="Angsana New" w:hAnsi="Angsana New" w:hint="cs"/>
          <w:sz w:val="30"/>
          <w:szCs w:val="30"/>
          <w:cs/>
        </w:rPr>
        <w:t>ย่อยในประเทศกัมพูชา</w:t>
      </w:r>
      <w:r w:rsidRPr="000170CC">
        <w:rPr>
          <w:rFonts w:ascii="Angsana New" w:hAnsi="Angsana New"/>
          <w:sz w:val="30"/>
          <w:szCs w:val="30"/>
          <w:cs/>
        </w:rPr>
        <w:t>มีเงินกู้ยืมระยะยาว</w:t>
      </w:r>
      <w:r w:rsidRPr="000170CC">
        <w:rPr>
          <w:rFonts w:ascii="Angsana New" w:hAnsi="Angsana New" w:hint="cs"/>
          <w:sz w:val="30"/>
          <w:szCs w:val="30"/>
          <w:cs/>
        </w:rPr>
        <w:t>คงค้างกับธนาคารในประเทศและต่าง</w:t>
      </w:r>
      <w:r w:rsidRPr="000170CC">
        <w:rPr>
          <w:rFonts w:ascii="Angsana New" w:hAnsi="Angsana New"/>
          <w:sz w:val="30"/>
          <w:szCs w:val="30"/>
          <w:cs/>
        </w:rPr>
        <w:t>ประเท</w:t>
      </w:r>
      <w:r w:rsidRPr="000170CC">
        <w:rPr>
          <w:rFonts w:ascii="Angsana New" w:hAnsi="Angsana New" w:hint="cs"/>
          <w:sz w:val="30"/>
          <w:szCs w:val="30"/>
          <w:cs/>
        </w:rPr>
        <w:t>ศ</w:t>
      </w:r>
      <w:r w:rsidRPr="000170CC">
        <w:rPr>
          <w:rFonts w:ascii="Angsana New" w:hAnsi="Angsana New" w:hint="cs"/>
          <w:spacing w:val="-4"/>
          <w:sz w:val="30"/>
          <w:szCs w:val="30"/>
          <w:cs/>
        </w:rPr>
        <w:t xml:space="preserve">จำนวนเงินรวม </w:t>
      </w:r>
      <w:r w:rsidR="00A36968">
        <w:rPr>
          <w:rFonts w:ascii="Angsana New" w:hAnsi="Angsana New"/>
          <w:spacing w:val="-4"/>
          <w:sz w:val="30"/>
          <w:szCs w:val="30"/>
        </w:rPr>
        <w:t>0.3</w:t>
      </w:r>
      <w:r w:rsidRPr="000170CC">
        <w:rPr>
          <w:rFonts w:ascii="Angsana New" w:hAnsi="Angsana New" w:hint="cs"/>
          <w:spacing w:val="-4"/>
          <w:sz w:val="30"/>
          <w:szCs w:val="30"/>
          <w:cs/>
        </w:rPr>
        <w:t xml:space="preserve"> ล้านเหรียญ</w:t>
      </w:r>
      <w:r w:rsidRPr="000170CC">
        <w:rPr>
          <w:rFonts w:ascii="Angsana New" w:hAnsi="Angsana New" w:hint="cs"/>
          <w:sz w:val="30"/>
          <w:szCs w:val="30"/>
          <w:cs/>
        </w:rPr>
        <w:t xml:space="preserve">สหรัฐอเมริกา และ </w:t>
      </w:r>
      <w:r w:rsidR="00F17266" w:rsidRPr="000170CC">
        <w:rPr>
          <w:rFonts w:ascii="Angsana New" w:hAnsi="Angsana New"/>
          <w:sz w:val="30"/>
          <w:szCs w:val="30"/>
        </w:rPr>
        <w:t>3.4</w:t>
      </w:r>
      <w:r w:rsidRPr="000170CC"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 ตามลำดับ (วงเงินรวม </w:t>
      </w:r>
      <w:r w:rsidR="00A36968">
        <w:rPr>
          <w:rFonts w:ascii="Angsana New" w:hAnsi="Angsana New"/>
          <w:sz w:val="30"/>
          <w:szCs w:val="30"/>
        </w:rPr>
        <w:t>13.2</w:t>
      </w:r>
      <w:r w:rsidRPr="000170CC"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</w:t>
      </w:r>
      <w:r w:rsidRPr="000170CC">
        <w:rPr>
          <w:rFonts w:ascii="Angsana New" w:hAnsi="Angsana New"/>
          <w:sz w:val="30"/>
          <w:szCs w:val="30"/>
        </w:rPr>
        <w:t>)</w:t>
      </w:r>
      <w:r w:rsidRPr="000170CC">
        <w:rPr>
          <w:rFonts w:ascii="Angsana New" w:hAnsi="Angsana New" w:hint="cs"/>
          <w:sz w:val="30"/>
          <w:szCs w:val="30"/>
          <w:cs/>
        </w:rPr>
        <w:t xml:space="preserve"> ซึ่งค้ำประกันเต็มจำนวนโดยบริษัท </w:t>
      </w:r>
      <w:r w:rsidRPr="000170CC">
        <w:rPr>
          <w:rFonts w:ascii="Angsana New" w:hAnsi="Angsana New"/>
          <w:sz w:val="30"/>
          <w:szCs w:val="30"/>
          <w:cs/>
        </w:rPr>
        <w:t>เงินกู้ยืม</w:t>
      </w:r>
      <w:r w:rsidRPr="000170CC">
        <w:rPr>
          <w:rFonts w:ascii="Angsana New" w:hAnsi="Angsana New" w:hint="cs"/>
          <w:sz w:val="30"/>
          <w:szCs w:val="30"/>
          <w:cs/>
        </w:rPr>
        <w:t>นี้</w:t>
      </w:r>
      <w:r w:rsidRPr="000170CC">
        <w:rPr>
          <w:rFonts w:ascii="Angsana New" w:hAnsi="Angsana New"/>
          <w:sz w:val="30"/>
          <w:szCs w:val="30"/>
          <w:cs/>
        </w:rPr>
        <w:t>มีอัตราดอกเบี้ย</w:t>
      </w:r>
      <w:r w:rsidRPr="000170CC">
        <w:rPr>
          <w:rFonts w:ascii="Angsana New" w:hAnsi="Angsana New" w:hint="cs"/>
          <w:sz w:val="30"/>
          <w:szCs w:val="30"/>
          <w:cs/>
        </w:rPr>
        <w:t>ต่อปีอ้างอิง</w:t>
      </w:r>
      <w:r w:rsidRPr="00A36968">
        <w:rPr>
          <w:rFonts w:ascii="Angsana New" w:hAnsi="Angsana New" w:hint="cs"/>
          <w:sz w:val="30"/>
          <w:szCs w:val="30"/>
          <w:cs/>
        </w:rPr>
        <w:t>กับ</w:t>
      </w:r>
      <w:r w:rsidRPr="00A36968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A36968">
        <w:rPr>
          <w:rFonts w:ascii="Angsana New" w:hAnsi="Angsana New"/>
          <w:sz w:val="30"/>
          <w:szCs w:val="30"/>
        </w:rPr>
        <w:t>SOFR</w:t>
      </w:r>
      <w:r w:rsidRPr="00A36968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A36968">
        <w:rPr>
          <w:rFonts w:ascii="Angsana New" w:hAnsi="Angsana New" w:hint="cs"/>
          <w:sz w:val="30"/>
          <w:szCs w:val="30"/>
          <w:cs/>
        </w:rPr>
        <w:t>บวก</w:t>
      </w:r>
      <w:r w:rsidR="002E388D" w:rsidRPr="00A36968">
        <w:rPr>
          <w:rFonts w:ascii="Angsana New" w:hAnsi="Angsana New"/>
          <w:sz w:val="30"/>
          <w:szCs w:val="30"/>
        </w:rPr>
        <w:t xml:space="preserve">    </w:t>
      </w:r>
      <w:r w:rsidRPr="00A36968">
        <w:rPr>
          <w:rFonts w:ascii="Angsana New" w:hAnsi="Angsana New" w:hint="cs"/>
          <w:sz w:val="30"/>
          <w:szCs w:val="30"/>
          <w:cs/>
        </w:rPr>
        <w:t>ร้อยละ</w:t>
      </w:r>
      <w:r w:rsidRPr="00A36968">
        <w:rPr>
          <w:rFonts w:ascii="Angsana New" w:hAnsi="Angsana New" w:hint="cs"/>
          <w:color w:val="FFFFFF"/>
          <w:spacing w:val="-4"/>
          <w:sz w:val="30"/>
          <w:szCs w:val="30"/>
          <w:cs/>
        </w:rPr>
        <w:t>-</w:t>
      </w:r>
      <w:r w:rsidR="00A36968" w:rsidRPr="00A36968">
        <w:rPr>
          <w:rFonts w:ascii="Angsana New" w:hAnsi="Angsana New"/>
          <w:spacing w:val="-4"/>
          <w:sz w:val="30"/>
          <w:szCs w:val="30"/>
        </w:rPr>
        <w:t>2.76</w:t>
      </w:r>
      <w:r w:rsidRPr="00A36968">
        <w:rPr>
          <w:rFonts w:ascii="Angsana New" w:hAnsi="Angsana New" w:hint="cs"/>
          <w:color w:val="FFFFFF"/>
          <w:spacing w:val="-4"/>
          <w:sz w:val="30"/>
          <w:szCs w:val="30"/>
          <w:cs/>
        </w:rPr>
        <w:t>-</w:t>
      </w:r>
      <w:r w:rsidRPr="00A36968">
        <w:rPr>
          <w:rFonts w:ascii="Angsana New" w:hAnsi="Angsana New" w:hint="cs"/>
          <w:spacing w:val="-4"/>
          <w:sz w:val="30"/>
          <w:szCs w:val="30"/>
          <w:cs/>
        </w:rPr>
        <w:t>ถึงร้อยละ</w:t>
      </w:r>
      <w:r w:rsidRPr="00A36968">
        <w:rPr>
          <w:rFonts w:ascii="Angsana New" w:hAnsi="Angsana New" w:hint="cs"/>
          <w:color w:val="FFFFFF"/>
          <w:spacing w:val="-4"/>
          <w:sz w:val="30"/>
          <w:szCs w:val="30"/>
          <w:cs/>
        </w:rPr>
        <w:t>-</w:t>
      </w:r>
      <w:r w:rsidRPr="00A36968">
        <w:rPr>
          <w:rFonts w:ascii="Angsana New" w:hAnsi="Angsana New"/>
          <w:spacing w:val="-4"/>
          <w:sz w:val="30"/>
          <w:szCs w:val="30"/>
        </w:rPr>
        <w:t>3.72</w:t>
      </w:r>
      <w:r w:rsidRPr="00A36968">
        <w:rPr>
          <w:rFonts w:ascii="Angsana New" w:hAnsi="Angsana New" w:hint="cs"/>
          <w:color w:val="FFFFFF"/>
          <w:spacing w:val="-4"/>
          <w:sz w:val="30"/>
          <w:szCs w:val="30"/>
          <w:cs/>
        </w:rPr>
        <w:t>-</w:t>
      </w:r>
      <w:r w:rsidRPr="00A36968">
        <w:rPr>
          <w:rFonts w:ascii="Angsana New" w:hAnsi="Angsana New" w:hint="cs"/>
          <w:spacing w:val="-4"/>
          <w:sz w:val="30"/>
          <w:szCs w:val="30"/>
          <w:cs/>
        </w:rPr>
        <w:t>ต่อปี</w:t>
      </w:r>
      <w:r w:rsidRPr="00A36968">
        <w:rPr>
          <w:rFonts w:ascii="Angsana New" w:hAnsi="Angsana New" w:hint="cs"/>
          <w:color w:val="FFFFFF"/>
          <w:spacing w:val="-4"/>
          <w:sz w:val="30"/>
          <w:szCs w:val="30"/>
          <w:cs/>
        </w:rPr>
        <w:t>-</w:t>
      </w:r>
      <w:r w:rsidRPr="00A36968">
        <w:rPr>
          <w:rFonts w:ascii="Angsana New" w:hAnsi="Angsana New" w:hint="cs"/>
          <w:spacing w:val="-4"/>
          <w:sz w:val="30"/>
          <w:szCs w:val="30"/>
          <w:cs/>
        </w:rPr>
        <w:t>โดย</w:t>
      </w:r>
      <w:r w:rsidRPr="00A36968">
        <w:rPr>
          <w:rFonts w:ascii="Angsana New" w:hAnsi="Angsana New"/>
          <w:spacing w:val="-4"/>
          <w:sz w:val="30"/>
          <w:szCs w:val="30"/>
          <w:cs/>
        </w:rPr>
        <w:t>ดอกเบี้ย</w:t>
      </w:r>
      <w:r w:rsidRPr="00A36968">
        <w:rPr>
          <w:rFonts w:ascii="Angsana New" w:hAnsi="Angsana New" w:hint="cs"/>
          <w:spacing w:val="-4"/>
          <w:sz w:val="30"/>
          <w:szCs w:val="30"/>
          <w:cs/>
        </w:rPr>
        <w:t>ครบ</w:t>
      </w:r>
      <w:r w:rsidRPr="00A36968">
        <w:rPr>
          <w:rFonts w:ascii="Angsana New" w:hAnsi="Angsana New"/>
          <w:spacing w:val="-4"/>
          <w:sz w:val="30"/>
          <w:szCs w:val="30"/>
          <w:cs/>
        </w:rPr>
        <w:t>กำหนดชำระ</w:t>
      </w:r>
      <w:r w:rsidRPr="00A36968">
        <w:rPr>
          <w:rFonts w:ascii="Angsana New" w:hAnsi="Angsana New" w:hint="cs"/>
          <w:spacing w:val="-4"/>
          <w:sz w:val="30"/>
          <w:szCs w:val="30"/>
          <w:cs/>
        </w:rPr>
        <w:t>เป็นรายไตรมาส</w:t>
      </w:r>
      <w:r w:rsidRPr="00A36968">
        <w:rPr>
          <w:rFonts w:ascii="Angsana New" w:hAnsi="Angsana New"/>
          <w:sz w:val="30"/>
          <w:szCs w:val="30"/>
          <w:cs/>
        </w:rPr>
        <w:t>ส่วนเงินต้น</w:t>
      </w:r>
      <w:r w:rsidRPr="00A36968">
        <w:rPr>
          <w:rFonts w:ascii="Angsana New" w:hAnsi="Angsana New" w:hint="cs"/>
          <w:sz w:val="30"/>
          <w:szCs w:val="30"/>
          <w:cs/>
        </w:rPr>
        <w:t>ทยอยครบกำ</w:t>
      </w:r>
      <w:r w:rsidRPr="00A36968">
        <w:rPr>
          <w:rFonts w:ascii="Angsana New" w:hAnsi="Angsana New"/>
          <w:sz w:val="30"/>
          <w:szCs w:val="30"/>
          <w:cs/>
        </w:rPr>
        <w:t>หนดชำระ</w:t>
      </w:r>
      <w:r w:rsidRPr="00A36968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Pr="00A36968">
        <w:rPr>
          <w:rFonts w:ascii="Angsana New" w:hAnsi="Angsana New"/>
          <w:sz w:val="30"/>
          <w:szCs w:val="30"/>
        </w:rPr>
        <w:t>25</w:t>
      </w:r>
      <w:r w:rsidR="00CD0641" w:rsidRPr="00A36968">
        <w:rPr>
          <w:rFonts w:ascii="Angsana New" w:hAnsi="Angsana New"/>
          <w:sz w:val="30"/>
          <w:szCs w:val="30"/>
        </w:rPr>
        <w:t>6</w:t>
      </w:r>
      <w:r w:rsidR="00A36968" w:rsidRPr="00A36968">
        <w:rPr>
          <w:rFonts w:ascii="Angsana New" w:hAnsi="Angsana New"/>
          <w:sz w:val="30"/>
          <w:szCs w:val="30"/>
        </w:rPr>
        <w:t>9</w:t>
      </w:r>
      <w:r w:rsidRPr="00A36968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A36968">
        <w:rPr>
          <w:rFonts w:ascii="Angsana New" w:hAnsi="Angsana New"/>
          <w:sz w:val="30"/>
          <w:szCs w:val="30"/>
        </w:rPr>
        <w:t>25</w:t>
      </w:r>
      <w:r w:rsidR="00A36968" w:rsidRPr="00A36968">
        <w:rPr>
          <w:rFonts w:ascii="Angsana New" w:hAnsi="Angsana New"/>
          <w:sz w:val="30"/>
          <w:szCs w:val="30"/>
        </w:rPr>
        <w:t>70</w:t>
      </w:r>
      <w:r w:rsidRPr="000170CC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3B97FBC" w14:textId="77777777" w:rsidR="001A0005" w:rsidRPr="000170CC" w:rsidRDefault="001A0005" w:rsidP="00DF1EC4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087324E" w14:textId="1A5A8EB8" w:rsidR="007A1992" w:rsidRPr="000170CC" w:rsidRDefault="007A1992" w:rsidP="007A1992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0170CC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lastRenderedPageBreak/>
        <w:t>หนี้สินตามสัญญาเช่า</w:t>
      </w:r>
    </w:p>
    <w:p w14:paraId="0DA1D239" w14:textId="77777777" w:rsidR="007A1992" w:rsidRPr="00D72DF0" w:rsidRDefault="007A1992" w:rsidP="007A199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tbl>
      <w:tblPr>
        <w:tblW w:w="9644" w:type="dxa"/>
        <w:tblLayout w:type="fixed"/>
        <w:tblLook w:val="04A0" w:firstRow="1" w:lastRow="0" w:firstColumn="1" w:lastColumn="0" w:noHBand="0" w:noVBand="1"/>
      </w:tblPr>
      <w:tblGrid>
        <w:gridCol w:w="3969"/>
        <w:gridCol w:w="1260"/>
        <w:gridCol w:w="270"/>
        <w:gridCol w:w="1260"/>
        <w:gridCol w:w="236"/>
        <w:gridCol w:w="1170"/>
        <w:gridCol w:w="238"/>
        <w:gridCol w:w="1241"/>
      </w:tblGrid>
      <w:tr w:rsidR="007A1992" w:rsidRPr="000170CC" w14:paraId="36B989CA" w14:textId="77777777" w:rsidTr="007A3C6D">
        <w:tc>
          <w:tcPr>
            <w:tcW w:w="3969" w:type="dxa"/>
            <w:vAlign w:val="bottom"/>
          </w:tcPr>
          <w:p w14:paraId="140AA02A" w14:textId="77777777" w:rsidR="007A1992" w:rsidRPr="000170CC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5675" w:type="dxa"/>
            <w:gridSpan w:val="7"/>
          </w:tcPr>
          <w:p w14:paraId="76AF1B5C" w14:textId="77777777" w:rsidR="007A1992" w:rsidRPr="000170CC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7A1992" w:rsidRPr="000170CC" w14:paraId="378CD906" w14:textId="77777777" w:rsidTr="007A3C6D">
        <w:tc>
          <w:tcPr>
            <w:tcW w:w="3969" w:type="dxa"/>
            <w:vAlign w:val="bottom"/>
          </w:tcPr>
          <w:p w14:paraId="06E7DD7B" w14:textId="77777777" w:rsidR="007A1992" w:rsidRPr="000170CC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08287C06" w14:textId="77777777" w:rsidR="007A1992" w:rsidRPr="000170CC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170C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42A9879" w14:textId="77777777" w:rsidR="007A1992" w:rsidRPr="000170CC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49" w:type="dxa"/>
            <w:gridSpan w:val="3"/>
            <w:tcBorders>
              <w:top w:val="single" w:sz="4" w:space="0" w:color="auto"/>
            </w:tcBorders>
          </w:tcPr>
          <w:p w14:paraId="41280677" w14:textId="77777777" w:rsidR="007A1992" w:rsidRPr="000170CC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170C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7266" w:rsidRPr="000170CC" w14:paraId="40DE5AAE" w14:textId="77777777" w:rsidTr="007A3C6D">
        <w:tc>
          <w:tcPr>
            <w:tcW w:w="3969" w:type="dxa"/>
            <w:vAlign w:val="bottom"/>
          </w:tcPr>
          <w:p w14:paraId="316E9432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3813E8" w14:textId="0C5DEF00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460B200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999A9F" w14:textId="594535AD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4BCD7976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B98A72" w14:textId="000A4259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7D010470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bottom"/>
          </w:tcPr>
          <w:p w14:paraId="2B143267" w14:textId="59271E63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F17266" w:rsidRPr="000170CC" w14:paraId="14E3CFF8" w14:textId="77777777" w:rsidTr="007A3C6D">
        <w:tc>
          <w:tcPr>
            <w:tcW w:w="3969" w:type="dxa"/>
            <w:vAlign w:val="bottom"/>
          </w:tcPr>
          <w:p w14:paraId="2D49A712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สัญญ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เช่า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D9B198E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304962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17C048D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C767CC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5E5B708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8" w:type="dxa"/>
          </w:tcPr>
          <w:p w14:paraId="58AB710A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441C833F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7266" w:rsidRPr="000170CC" w14:paraId="3EAEC39F" w14:textId="77777777" w:rsidTr="007A3C6D">
        <w:tc>
          <w:tcPr>
            <w:tcW w:w="3969" w:type="dxa"/>
          </w:tcPr>
          <w:p w14:paraId="02AE2CE5" w14:textId="6FC4F901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   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6EFD11D3" w14:textId="72D0D6BF" w:rsidR="00F17266" w:rsidRPr="000170CC" w:rsidRDefault="008255A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30,168</w:t>
            </w:r>
          </w:p>
        </w:tc>
        <w:tc>
          <w:tcPr>
            <w:tcW w:w="270" w:type="dxa"/>
          </w:tcPr>
          <w:p w14:paraId="7DA1B42D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8A221A" w14:textId="7463793E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35,487</w:t>
            </w:r>
          </w:p>
        </w:tc>
        <w:tc>
          <w:tcPr>
            <w:tcW w:w="236" w:type="dxa"/>
          </w:tcPr>
          <w:p w14:paraId="314B0DBF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5B2B1C" w14:textId="14B84A03" w:rsidR="00F17266" w:rsidRPr="000170CC" w:rsidRDefault="008255A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20,773</w:t>
            </w:r>
          </w:p>
        </w:tc>
        <w:tc>
          <w:tcPr>
            <w:tcW w:w="238" w:type="dxa"/>
          </w:tcPr>
          <w:p w14:paraId="6F919907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3FA882CD" w14:textId="537B2CB9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25,939</w:t>
            </w:r>
          </w:p>
        </w:tc>
      </w:tr>
      <w:tr w:rsidR="00F17266" w:rsidRPr="000170CC" w14:paraId="269EF098" w14:textId="77777777" w:rsidTr="007A3C6D">
        <w:tc>
          <w:tcPr>
            <w:tcW w:w="3969" w:type="dxa"/>
          </w:tcPr>
          <w:p w14:paraId="519379BC" w14:textId="0EF1C8FC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   ถึงกำหนดชำระภายในสองถึงห้าปี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1B20C5F" w14:textId="7FDE0591" w:rsidR="00F17266" w:rsidRPr="000170CC" w:rsidRDefault="008255A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40,664</w:t>
            </w:r>
          </w:p>
        </w:tc>
        <w:tc>
          <w:tcPr>
            <w:tcW w:w="270" w:type="dxa"/>
          </w:tcPr>
          <w:p w14:paraId="469161A4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25BB535" w14:textId="5BCC0762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22,605</w:t>
            </w:r>
          </w:p>
        </w:tc>
        <w:tc>
          <w:tcPr>
            <w:tcW w:w="236" w:type="dxa"/>
          </w:tcPr>
          <w:p w14:paraId="234389EC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10EEA23" w14:textId="18F2052B" w:rsidR="00F17266" w:rsidRPr="000170CC" w:rsidRDefault="008255A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29,346</w:t>
            </w:r>
          </w:p>
        </w:tc>
        <w:tc>
          <w:tcPr>
            <w:tcW w:w="238" w:type="dxa"/>
          </w:tcPr>
          <w:p w14:paraId="643944E3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0414A231" w14:textId="4DE3B020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7,829</w:t>
            </w:r>
          </w:p>
        </w:tc>
      </w:tr>
      <w:tr w:rsidR="00F17266" w:rsidRPr="000170CC" w14:paraId="791C769B" w14:textId="77777777" w:rsidTr="007A3C6D">
        <w:tc>
          <w:tcPr>
            <w:tcW w:w="3969" w:type="dxa"/>
            <w:vAlign w:val="bottom"/>
          </w:tcPr>
          <w:p w14:paraId="3A80B2F0" w14:textId="2D171ECF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65D721B" w14:textId="7D7CF942" w:rsidR="00F17266" w:rsidRPr="000170CC" w:rsidRDefault="008255A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70,832</w:t>
            </w:r>
          </w:p>
        </w:tc>
        <w:tc>
          <w:tcPr>
            <w:tcW w:w="270" w:type="dxa"/>
          </w:tcPr>
          <w:p w14:paraId="79EF7C9A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38C1774" w14:textId="7A468866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58,092</w:t>
            </w:r>
          </w:p>
        </w:tc>
        <w:tc>
          <w:tcPr>
            <w:tcW w:w="236" w:type="dxa"/>
          </w:tcPr>
          <w:p w14:paraId="606CB28D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50ABD57" w14:textId="28B4AD7F" w:rsidR="00F17266" w:rsidRPr="000170CC" w:rsidRDefault="008255A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50,119</w:t>
            </w:r>
          </w:p>
        </w:tc>
        <w:tc>
          <w:tcPr>
            <w:tcW w:w="238" w:type="dxa"/>
          </w:tcPr>
          <w:p w14:paraId="480E7E95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bottom"/>
          </w:tcPr>
          <w:p w14:paraId="6F1AFB02" w14:textId="21169842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33,768</w:t>
            </w:r>
          </w:p>
        </w:tc>
      </w:tr>
      <w:tr w:rsidR="00F17266" w:rsidRPr="000170CC" w14:paraId="69F750F3" w14:textId="77777777" w:rsidTr="007A3C6D">
        <w:tc>
          <w:tcPr>
            <w:tcW w:w="3969" w:type="dxa"/>
            <w:vAlign w:val="bottom"/>
          </w:tcPr>
          <w:p w14:paraId="53FF1450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หัก ดอกเบี้ยรอตัดบัญชี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BBB3293" w14:textId="61642F38" w:rsidR="00F17266" w:rsidRPr="000170CC" w:rsidRDefault="008255A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(4,748)</w:t>
            </w:r>
          </w:p>
        </w:tc>
        <w:tc>
          <w:tcPr>
            <w:tcW w:w="270" w:type="dxa"/>
          </w:tcPr>
          <w:p w14:paraId="579038B9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2DCECD8" w14:textId="2FE5863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(3,200)</w:t>
            </w:r>
          </w:p>
        </w:tc>
        <w:tc>
          <w:tcPr>
            <w:tcW w:w="236" w:type="dxa"/>
          </w:tcPr>
          <w:p w14:paraId="0076F9EE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F5EE2AB" w14:textId="3094A8A7" w:rsidR="00F17266" w:rsidRPr="000170CC" w:rsidRDefault="008255A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(3,339)</w:t>
            </w:r>
          </w:p>
        </w:tc>
        <w:tc>
          <w:tcPr>
            <w:tcW w:w="238" w:type="dxa"/>
          </w:tcPr>
          <w:p w14:paraId="262AB7B4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14:paraId="4FD643E4" w14:textId="5DA40775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(1,308)</w:t>
            </w:r>
          </w:p>
        </w:tc>
      </w:tr>
      <w:tr w:rsidR="00F17266" w:rsidRPr="000170CC" w14:paraId="06256731" w14:textId="77777777" w:rsidTr="007A3C6D">
        <w:tc>
          <w:tcPr>
            <w:tcW w:w="3969" w:type="dxa"/>
            <w:vAlign w:val="bottom"/>
          </w:tcPr>
          <w:p w14:paraId="4FE97349" w14:textId="255D10C1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 w:right="-59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มูลค่าปัจจุบัน (คิดลดในอัตราดอกเบี้ยที่แท้จริง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9F89EC5" w14:textId="6520548D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EFD0F1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82FA489" w14:textId="37522348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C806B1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2B595DC" w14:textId="36CB7B9E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B42DF6E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bottom"/>
          </w:tcPr>
          <w:p w14:paraId="3F8255E1" w14:textId="0C69180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7266" w:rsidRPr="000170CC" w14:paraId="13012705" w14:textId="77777777" w:rsidTr="007A3C6D">
        <w:tc>
          <w:tcPr>
            <w:tcW w:w="3969" w:type="dxa"/>
            <w:vAlign w:val="bottom"/>
          </w:tcPr>
          <w:p w14:paraId="0FB467DD" w14:textId="11EED1C2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 w:right="-59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255A6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8255A6">
              <w:rPr>
                <w:rFonts w:ascii="Angsana New" w:hAnsi="Angsana New"/>
                <w:sz w:val="30"/>
                <w:szCs w:val="30"/>
              </w:rPr>
              <w:t xml:space="preserve">4.77 </w:t>
            </w:r>
            <w:r w:rsidRPr="008255A6">
              <w:rPr>
                <w:rFonts w:ascii="Angsana New" w:hAnsi="Angsana New" w:hint="cs"/>
                <w:sz w:val="30"/>
                <w:szCs w:val="30"/>
                <w:cs/>
              </w:rPr>
              <w:t xml:space="preserve">ถึงร้อยละ </w:t>
            </w:r>
            <w:r w:rsidRPr="008255A6">
              <w:rPr>
                <w:rFonts w:ascii="Angsana New" w:hAnsi="Angsana New"/>
                <w:sz w:val="30"/>
                <w:szCs w:val="30"/>
              </w:rPr>
              <w:t xml:space="preserve">5.42 </w:t>
            </w:r>
            <w:r w:rsidRPr="008255A6">
              <w:rPr>
                <w:rFonts w:ascii="Angsana New" w:hAnsi="Angsana New" w:hint="cs"/>
                <w:sz w:val="30"/>
                <w:szCs w:val="30"/>
                <w:cs/>
              </w:rPr>
              <w:t>ต่อปี)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7013B31" w14:textId="7E2AF897" w:rsidR="00F17266" w:rsidRPr="000170CC" w:rsidRDefault="008255A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66,084</w:t>
            </w:r>
          </w:p>
        </w:tc>
        <w:tc>
          <w:tcPr>
            <w:tcW w:w="270" w:type="dxa"/>
          </w:tcPr>
          <w:p w14:paraId="2548793B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85F8946" w14:textId="19B1FA00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54,892</w:t>
            </w:r>
          </w:p>
        </w:tc>
        <w:tc>
          <w:tcPr>
            <w:tcW w:w="236" w:type="dxa"/>
          </w:tcPr>
          <w:p w14:paraId="34222F27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E77B427" w14:textId="1F98F4FE" w:rsidR="00F17266" w:rsidRPr="000170CC" w:rsidRDefault="008255A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46,780</w:t>
            </w:r>
          </w:p>
        </w:tc>
        <w:tc>
          <w:tcPr>
            <w:tcW w:w="238" w:type="dxa"/>
          </w:tcPr>
          <w:p w14:paraId="7146EC7E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tcBorders>
              <w:bottom w:val="double" w:sz="4" w:space="0" w:color="auto"/>
            </w:tcBorders>
            <w:vAlign w:val="bottom"/>
          </w:tcPr>
          <w:p w14:paraId="48EBA40B" w14:textId="52AC37B9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32,460</w:t>
            </w:r>
          </w:p>
        </w:tc>
      </w:tr>
      <w:tr w:rsidR="00F17266" w:rsidRPr="000170CC" w14:paraId="6F49BEAD" w14:textId="77777777" w:rsidTr="007A3C6D">
        <w:tc>
          <w:tcPr>
            <w:tcW w:w="3969" w:type="dxa"/>
            <w:vAlign w:val="bottom"/>
          </w:tcPr>
          <w:p w14:paraId="63F47D18" w14:textId="289EFB09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356FE7B2" w14:textId="3D3B57AA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1879AC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43008570" w14:textId="7B7471B6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0BFE3F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15256139" w14:textId="3D7CE546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560F933C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double" w:sz="4" w:space="0" w:color="auto"/>
            </w:tcBorders>
            <w:vAlign w:val="center"/>
          </w:tcPr>
          <w:p w14:paraId="2E90423C" w14:textId="593410FF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7266" w:rsidRPr="000170CC" w14:paraId="3138DD41" w14:textId="77777777" w:rsidTr="007A3C6D">
        <w:tc>
          <w:tcPr>
            <w:tcW w:w="3969" w:type="dxa"/>
            <w:vAlign w:val="bottom"/>
          </w:tcPr>
          <w:p w14:paraId="35BD5482" w14:textId="4549223E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แสดงภายใต้</w:t>
            </w:r>
          </w:p>
        </w:tc>
        <w:tc>
          <w:tcPr>
            <w:tcW w:w="1260" w:type="dxa"/>
            <w:vAlign w:val="center"/>
          </w:tcPr>
          <w:p w14:paraId="3B5FBF4A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3A5F55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1683DD5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18FB2F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468F5A5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49A47DED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vAlign w:val="center"/>
          </w:tcPr>
          <w:p w14:paraId="467FD5C6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7266" w:rsidRPr="000170CC" w14:paraId="4A560389" w14:textId="77777777" w:rsidTr="007A3C6D">
        <w:tc>
          <w:tcPr>
            <w:tcW w:w="3969" w:type="dxa"/>
            <w:vAlign w:val="bottom"/>
          </w:tcPr>
          <w:p w14:paraId="24DA73E3" w14:textId="77E7C5E3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260" w:type="dxa"/>
            <w:vAlign w:val="center"/>
          </w:tcPr>
          <w:p w14:paraId="6B9C9258" w14:textId="54705282" w:rsidR="00F17266" w:rsidRPr="000170CC" w:rsidRDefault="008255A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27,434</w:t>
            </w:r>
          </w:p>
        </w:tc>
        <w:tc>
          <w:tcPr>
            <w:tcW w:w="270" w:type="dxa"/>
          </w:tcPr>
          <w:p w14:paraId="70A733B9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97846DA" w14:textId="6E09F809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33,472</w:t>
            </w:r>
          </w:p>
        </w:tc>
        <w:tc>
          <w:tcPr>
            <w:tcW w:w="236" w:type="dxa"/>
          </w:tcPr>
          <w:p w14:paraId="764302C4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3CE16C9" w14:textId="31A2E31A" w:rsidR="00F17266" w:rsidRPr="000170CC" w:rsidRDefault="008255A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18,858</w:t>
            </w:r>
          </w:p>
        </w:tc>
        <w:tc>
          <w:tcPr>
            <w:tcW w:w="238" w:type="dxa"/>
          </w:tcPr>
          <w:p w14:paraId="144CE0FC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vAlign w:val="center"/>
          </w:tcPr>
          <w:p w14:paraId="645FCD5B" w14:textId="15593512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24,897</w:t>
            </w:r>
          </w:p>
        </w:tc>
      </w:tr>
      <w:tr w:rsidR="00F17266" w:rsidRPr="000170CC" w14:paraId="169E11CA" w14:textId="77777777" w:rsidTr="007A3C6D">
        <w:tc>
          <w:tcPr>
            <w:tcW w:w="3969" w:type="dxa"/>
            <w:vAlign w:val="bottom"/>
          </w:tcPr>
          <w:p w14:paraId="67F324B5" w14:textId="130562B4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260" w:type="dxa"/>
            <w:vAlign w:val="bottom"/>
          </w:tcPr>
          <w:p w14:paraId="75D410E3" w14:textId="54D6DCCA" w:rsidR="00F17266" w:rsidRPr="000170CC" w:rsidRDefault="008255A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38,650</w:t>
            </w:r>
          </w:p>
        </w:tc>
        <w:tc>
          <w:tcPr>
            <w:tcW w:w="270" w:type="dxa"/>
          </w:tcPr>
          <w:p w14:paraId="6398CC33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7DEA48E" w14:textId="588896F2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21,420</w:t>
            </w:r>
          </w:p>
        </w:tc>
        <w:tc>
          <w:tcPr>
            <w:tcW w:w="236" w:type="dxa"/>
          </w:tcPr>
          <w:p w14:paraId="335BC83C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31D67F5" w14:textId="2D1C665C" w:rsidR="00F17266" w:rsidRPr="000170CC" w:rsidRDefault="008255A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27,922</w:t>
            </w:r>
          </w:p>
        </w:tc>
        <w:tc>
          <w:tcPr>
            <w:tcW w:w="238" w:type="dxa"/>
          </w:tcPr>
          <w:p w14:paraId="7A2A0AC0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39EB6568" w14:textId="6214E036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7,563</w:t>
            </w:r>
          </w:p>
        </w:tc>
      </w:tr>
      <w:tr w:rsidR="00F17266" w:rsidRPr="000170CC" w14:paraId="36CED211" w14:textId="77777777" w:rsidTr="007A3C6D">
        <w:tc>
          <w:tcPr>
            <w:tcW w:w="3969" w:type="dxa"/>
            <w:vAlign w:val="bottom"/>
          </w:tcPr>
          <w:p w14:paraId="7B24EC9A" w14:textId="3FFC5366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95D697" w14:textId="7465AA31" w:rsidR="00F17266" w:rsidRPr="000170CC" w:rsidRDefault="008255A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66,084</w:t>
            </w:r>
          </w:p>
        </w:tc>
        <w:tc>
          <w:tcPr>
            <w:tcW w:w="270" w:type="dxa"/>
          </w:tcPr>
          <w:p w14:paraId="5956486E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257B2D" w14:textId="0E0281FB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54,892</w:t>
            </w:r>
          </w:p>
        </w:tc>
        <w:tc>
          <w:tcPr>
            <w:tcW w:w="236" w:type="dxa"/>
          </w:tcPr>
          <w:p w14:paraId="5EF357AB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7731A9" w14:textId="355F2CEB" w:rsidR="00F17266" w:rsidRPr="000170CC" w:rsidRDefault="008255A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46,780</w:t>
            </w:r>
          </w:p>
        </w:tc>
        <w:tc>
          <w:tcPr>
            <w:tcW w:w="238" w:type="dxa"/>
          </w:tcPr>
          <w:p w14:paraId="4FB8E182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00C26" w14:textId="1B602EDD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32,460</w:t>
            </w:r>
          </w:p>
        </w:tc>
      </w:tr>
    </w:tbl>
    <w:p w14:paraId="3B22C3BF" w14:textId="77777777" w:rsidR="00CD0641" w:rsidRPr="000170CC" w:rsidRDefault="00CD0641" w:rsidP="00CD06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D3134EB" w14:textId="3A7CDC2C" w:rsidR="007A1992" w:rsidRPr="000170CC" w:rsidRDefault="007A1992" w:rsidP="00DF1E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170CC">
        <w:rPr>
          <w:rFonts w:ascii="Angsana New" w:hAnsi="Angsana New" w:hint="cs"/>
          <w:sz w:val="30"/>
          <w:szCs w:val="30"/>
          <w:cs/>
        </w:rPr>
        <w:t>ในระหว่างปี</w:t>
      </w:r>
      <w:r w:rsidRPr="000170CC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0170CC">
        <w:rPr>
          <w:rFonts w:ascii="Angsana New" w:hAnsi="Angsana New" w:hint="cs"/>
          <w:sz w:val="30"/>
          <w:szCs w:val="30"/>
        </w:rPr>
        <w:t>256</w:t>
      </w:r>
      <w:r w:rsidR="00F17266" w:rsidRPr="000170CC">
        <w:rPr>
          <w:rFonts w:ascii="Angsana New" w:hAnsi="Angsana New"/>
          <w:sz w:val="30"/>
          <w:szCs w:val="30"/>
        </w:rPr>
        <w:t>8</w:t>
      </w:r>
      <w:r w:rsidRPr="000170CC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0170CC">
        <w:rPr>
          <w:rFonts w:ascii="Angsana New" w:hAnsi="Angsana New" w:hint="cs"/>
          <w:sz w:val="30"/>
          <w:szCs w:val="30"/>
          <w:cs/>
        </w:rPr>
        <w:t>และ</w:t>
      </w:r>
      <w:r w:rsidRPr="000170CC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0170CC">
        <w:rPr>
          <w:rFonts w:ascii="Angsana New" w:hAnsi="Angsana New" w:hint="cs"/>
          <w:sz w:val="30"/>
          <w:szCs w:val="30"/>
        </w:rPr>
        <w:t>256</w:t>
      </w:r>
      <w:r w:rsidR="00F17266" w:rsidRPr="000170CC">
        <w:rPr>
          <w:rFonts w:ascii="Angsana New" w:hAnsi="Angsana New"/>
          <w:sz w:val="30"/>
          <w:szCs w:val="30"/>
        </w:rPr>
        <w:t>7</w:t>
      </w:r>
      <w:r w:rsidRPr="000170CC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0170CC">
        <w:rPr>
          <w:rFonts w:ascii="Angsana New" w:hAnsi="Angsana New" w:hint="cs"/>
          <w:sz w:val="30"/>
          <w:szCs w:val="30"/>
          <w:cs/>
        </w:rPr>
        <w:t>กลุ่มบริษัทมีกระแสเงินสดจ่ายจากสัญญาเช่า</w:t>
      </w:r>
      <w:r w:rsidRPr="000170CC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0170CC">
        <w:rPr>
          <w:rFonts w:ascii="Angsana New" w:hAnsi="Angsana New" w:hint="cs"/>
          <w:sz w:val="30"/>
          <w:szCs w:val="30"/>
          <w:cs/>
        </w:rPr>
        <w:t>(จำนวนเงินขั้นต้นของค่าเช่า)</w:t>
      </w:r>
      <w:r w:rsidR="004C0A78" w:rsidRPr="000170CC">
        <w:rPr>
          <w:rFonts w:ascii="Angsana New" w:hAnsi="Angsana New"/>
          <w:color w:val="FFFFFF"/>
          <w:sz w:val="30"/>
          <w:szCs w:val="30"/>
        </w:rPr>
        <w:t>-</w:t>
      </w:r>
      <w:r w:rsidRPr="000170CC">
        <w:rPr>
          <w:rFonts w:ascii="Angsana New" w:hAnsi="Angsana New" w:hint="cs"/>
          <w:sz w:val="30"/>
          <w:szCs w:val="30"/>
          <w:cs/>
        </w:rPr>
        <w:t>ใน</w:t>
      </w:r>
      <w:r w:rsidR="002E388D" w:rsidRPr="000170CC">
        <w:rPr>
          <w:rFonts w:ascii="Angsana New" w:hAnsi="Angsana New"/>
          <w:sz w:val="30"/>
          <w:szCs w:val="30"/>
        </w:rPr>
        <w:t xml:space="preserve">               </w:t>
      </w:r>
      <w:r w:rsidRPr="000170CC">
        <w:rPr>
          <w:rFonts w:ascii="Angsana New" w:hAnsi="Angsana New" w:hint="cs"/>
          <w:sz w:val="30"/>
          <w:szCs w:val="30"/>
          <w:cs/>
        </w:rPr>
        <w:t>งบการเงินรวมเป็นจำนวนเงิน</w:t>
      </w:r>
      <w:r w:rsidRPr="000170CC">
        <w:rPr>
          <w:rFonts w:ascii="Angsana New" w:hAnsi="Angsana New"/>
          <w:sz w:val="30"/>
          <w:szCs w:val="30"/>
        </w:rPr>
        <w:t xml:space="preserve"> </w:t>
      </w:r>
      <w:r w:rsidR="009B4719">
        <w:rPr>
          <w:rFonts w:ascii="Angsana New" w:hAnsi="Angsana New"/>
          <w:sz w:val="30"/>
          <w:szCs w:val="30"/>
        </w:rPr>
        <w:t>36.5</w:t>
      </w:r>
      <w:r w:rsidRPr="000170CC">
        <w:rPr>
          <w:rFonts w:ascii="Angsana New" w:hAnsi="Angsana New"/>
          <w:sz w:val="30"/>
          <w:szCs w:val="30"/>
        </w:rPr>
        <w:t xml:space="preserve"> </w:t>
      </w:r>
      <w:r w:rsidRPr="000170CC">
        <w:rPr>
          <w:rFonts w:ascii="Angsana New" w:hAnsi="Angsana New"/>
          <w:sz w:val="30"/>
          <w:szCs w:val="30"/>
          <w:cs/>
        </w:rPr>
        <w:t>ล้านบาท</w:t>
      </w:r>
      <w:r w:rsidRPr="000170C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F17266" w:rsidRPr="000170CC">
        <w:rPr>
          <w:rFonts w:ascii="Angsana New" w:hAnsi="Angsana New"/>
          <w:sz w:val="30"/>
          <w:szCs w:val="30"/>
        </w:rPr>
        <w:t>57</w:t>
      </w:r>
      <w:r w:rsidR="0026411D" w:rsidRPr="000170CC">
        <w:rPr>
          <w:rFonts w:ascii="Angsana New" w:hAnsi="Angsana New"/>
          <w:sz w:val="30"/>
          <w:szCs w:val="30"/>
        </w:rPr>
        <w:t>.4</w:t>
      </w:r>
      <w:r w:rsidRPr="000170CC">
        <w:rPr>
          <w:rFonts w:ascii="Angsana New" w:hAnsi="Angsana New" w:hint="cs"/>
          <w:sz w:val="30"/>
          <w:szCs w:val="30"/>
          <w:cs/>
        </w:rPr>
        <w:t xml:space="preserve"> ล้านบาท ตามลำดับ และในงบการเงินเฉพาะกิจการเป็นจำนวนเงิน </w:t>
      </w:r>
      <w:r w:rsidR="009B4719">
        <w:rPr>
          <w:rFonts w:ascii="Angsana New" w:hAnsi="Angsana New"/>
          <w:sz w:val="30"/>
          <w:szCs w:val="30"/>
        </w:rPr>
        <w:t>26.8</w:t>
      </w:r>
      <w:r w:rsidRPr="000170CC">
        <w:rPr>
          <w:rFonts w:ascii="Angsana New" w:hAnsi="Angsana New"/>
          <w:sz w:val="30"/>
          <w:szCs w:val="30"/>
        </w:rPr>
        <w:t xml:space="preserve"> </w:t>
      </w:r>
      <w:r w:rsidRPr="000170CC">
        <w:rPr>
          <w:rFonts w:ascii="Angsana New" w:hAnsi="Angsana New"/>
          <w:sz w:val="30"/>
          <w:szCs w:val="30"/>
          <w:cs/>
        </w:rPr>
        <w:t>ล้าน</w:t>
      </w:r>
      <w:r w:rsidRPr="000170CC">
        <w:rPr>
          <w:rFonts w:asciiTheme="majorBidi" w:hAnsiTheme="majorBidi" w:cstheme="majorBidi"/>
          <w:sz w:val="30"/>
          <w:szCs w:val="30"/>
          <w:cs/>
        </w:rPr>
        <w:t>บาท</w:t>
      </w:r>
      <w:r w:rsidR="007A3C6D" w:rsidRPr="000170CC">
        <w:rPr>
          <w:rFonts w:asciiTheme="majorBidi" w:hAnsiTheme="majorBidi" w:cstheme="majorBidi"/>
          <w:sz w:val="30"/>
          <w:szCs w:val="30"/>
        </w:rPr>
        <w:t xml:space="preserve"> </w:t>
      </w:r>
      <w:r w:rsidRPr="000170C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C08E3" w:rsidRPr="000170CC">
        <w:rPr>
          <w:rFonts w:asciiTheme="majorBidi" w:hAnsiTheme="majorBidi" w:cstheme="majorBidi"/>
          <w:sz w:val="30"/>
          <w:szCs w:val="30"/>
        </w:rPr>
        <w:t>3</w:t>
      </w:r>
      <w:r w:rsidR="00F17266" w:rsidRPr="000170CC">
        <w:rPr>
          <w:rFonts w:asciiTheme="majorBidi" w:hAnsiTheme="majorBidi" w:cstheme="majorBidi"/>
          <w:sz w:val="30"/>
          <w:szCs w:val="30"/>
        </w:rPr>
        <w:t>3.</w:t>
      </w:r>
      <w:r w:rsidR="00AC08E3" w:rsidRPr="000170CC">
        <w:rPr>
          <w:rFonts w:asciiTheme="majorBidi" w:hAnsiTheme="majorBidi" w:cstheme="majorBidi"/>
          <w:sz w:val="30"/>
          <w:szCs w:val="30"/>
        </w:rPr>
        <w:t>8</w:t>
      </w:r>
      <w:r w:rsidRPr="000170CC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</w:t>
      </w:r>
    </w:p>
    <w:p w14:paraId="03C7E7BA" w14:textId="77777777" w:rsidR="007A1992" w:rsidRPr="000170CC" w:rsidRDefault="007A1992" w:rsidP="007A1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7118192" w14:textId="290C1C01" w:rsidR="007A1992" w:rsidRPr="008255A6" w:rsidRDefault="007A1992" w:rsidP="007A1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0170CC">
        <w:rPr>
          <w:rFonts w:ascii="Angsana New" w:hAnsi="Angsana New" w:hint="cs"/>
          <w:sz w:val="30"/>
          <w:szCs w:val="30"/>
          <w:cs/>
        </w:rPr>
        <w:t xml:space="preserve">กลุ่มบริษัทมีรายจ่ายค่าเช่าสำหรับสัญญาเช่าระยะสั้นสำหรับปี </w:t>
      </w:r>
      <w:r w:rsidRPr="000170CC">
        <w:rPr>
          <w:rFonts w:ascii="Angsana New" w:hAnsi="Angsana New" w:hint="cs"/>
          <w:sz w:val="30"/>
          <w:szCs w:val="30"/>
        </w:rPr>
        <w:t>256</w:t>
      </w:r>
      <w:r w:rsidR="00F17266" w:rsidRPr="000170CC">
        <w:rPr>
          <w:rFonts w:ascii="Angsana New" w:hAnsi="Angsana New"/>
          <w:sz w:val="30"/>
          <w:szCs w:val="30"/>
        </w:rPr>
        <w:t>8</w:t>
      </w:r>
      <w:r w:rsidRPr="000170CC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0170CC">
        <w:rPr>
          <w:rFonts w:ascii="Angsana New" w:hAnsi="Angsana New" w:hint="cs"/>
          <w:sz w:val="30"/>
          <w:szCs w:val="30"/>
        </w:rPr>
        <w:t>256</w:t>
      </w:r>
      <w:r w:rsidR="00F17266" w:rsidRPr="000170CC">
        <w:rPr>
          <w:rFonts w:ascii="Angsana New" w:hAnsi="Angsana New"/>
          <w:sz w:val="30"/>
          <w:szCs w:val="30"/>
        </w:rPr>
        <w:t>7</w:t>
      </w:r>
      <w:r w:rsidRPr="000170CC">
        <w:rPr>
          <w:rFonts w:ascii="Angsana New" w:hAnsi="Angsana New" w:hint="cs"/>
          <w:sz w:val="30"/>
          <w:szCs w:val="30"/>
          <w:cs/>
        </w:rPr>
        <w:t xml:space="preserve"> ซึ่งแสดงรายการเป็นส่วนหนึ่งของค่าใช้จ่ายในการบริหารในงบการเงินรวม</w:t>
      </w:r>
      <w:r w:rsidRPr="000170CC">
        <w:rPr>
          <w:rFonts w:ascii="Angsana New" w:hAnsi="Angsana New"/>
          <w:sz w:val="30"/>
          <w:szCs w:val="30"/>
          <w:cs/>
        </w:rPr>
        <w:t>เป็นจำนวนเงิน</w:t>
      </w:r>
      <w:r w:rsidR="003F02C8">
        <w:rPr>
          <w:rFonts w:ascii="Angsana New" w:hAnsi="Angsana New" w:hint="cs"/>
          <w:sz w:val="30"/>
          <w:szCs w:val="30"/>
          <w:cs/>
        </w:rPr>
        <w:t>ปีละ</w:t>
      </w:r>
      <w:r w:rsidRPr="000170CC">
        <w:rPr>
          <w:rFonts w:ascii="Angsana New" w:hAnsi="Angsana New"/>
          <w:sz w:val="30"/>
          <w:szCs w:val="30"/>
        </w:rPr>
        <w:t xml:space="preserve"> </w:t>
      </w:r>
      <w:r w:rsidR="008255A6">
        <w:rPr>
          <w:rFonts w:ascii="Angsana New" w:hAnsi="Angsana New"/>
          <w:sz w:val="30"/>
          <w:szCs w:val="30"/>
        </w:rPr>
        <w:t>0.8</w:t>
      </w:r>
      <w:r w:rsidRPr="000170CC">
        <w:rPr>
          <w:rFonts w:ascii="Angsana New" w:hAnsi="Angsana New"/>
          <w:sz w:val="30"/>
          <w:szCs w:val="30"/>
        </w:rPr>
        <w:t xml:space="preserve"> </w:t>
      </w:r>
      <w:r w:rsidRPr="000170CC">
        <w:rPr>
          <w:rFonts w:ascii="Angsana New" w:hAnsi="Angsana New"/>
          <w:sz w:val="30"/>
          <w:szCs w:val="30"/>
          <w:cs/>
        </w:rPr>
        <w:t>ล้านบาท</w:t>
      </w:r>
      <w:r w:rsidRPr="000170CC">
        <w:rPr>
          <w:rFonts w:ascii="Angsana New" w:hAnsi="Angsana New" w:hint="cs"/>
          <w:sz w:val="30"/>
          <w:szCs w:val="30"/>
          <w:cs/>
        </w:rPr>
        <w:t xml:space="preserve"> และในงบการเงินเฉพาะกิจการ</w:t>
      </w:r>
      <w:r w:rsidRPr="000170CC">
        <w:rPr>
          <w:rFonts w:ascii="Angsana New" w:hAnsi="Angsana New"/>
          <w:color w:val="000000"/>
          <w:sz w:val="30"/>
          <w:szCs w:val="30"/>
          <w:cs/>
        </w:rPr>
        <w:t>มี</w:t>
      </w:r>
      <w:r w:rsidRPr="008255A6">
        <w:rPr>
          <w:rFonts w:ascii="Angsana New" w:hAnsi="Angsana New"/>
          <w:color w:val="000000"/>
          <w:sz w:val="30"/>
          <w:szCs w:val="30"/>
          <w:cs/>
        </w:rPr>
        <w:t xml:space="preserve">จำนวนเงิน </w:t>
      </w:r>
      <w:r w:rsidR="008255A6" w:rsidRPr="008255A6">
        <w:rPr>
          <w:rFonts w:ascii="Angsana New" w:hAnsi="Angsana New"/>
          <w:color w:val="000000"/>
          <w:sz w:val="30"/>
          <w:szCs w:val="30"/>
        </w:rPr>
        <w:t>0</w:t>
      </w:r>
      <w:r w:rsidR="00F87CF5" w:rsidRPr="008255A6">
        <w:rPr>
          <w:rFonts w:ascii="Angsana New" w:hAnsi="Angsana New"/>
          <w:color w:val="000000"/>
          <w:sz w:val="30"/>
          <w:szCs w:val="30"/>
        </w:rPr>
        <w:t>.</w:t>
      </w:r>
      <w:r w:rsidR="008255A6" w:rsidRPr="008255A6">
        <w:rPr>
          <w:rFonts w:ascii="Angsana New" w:hAnsi="Angsana New"/>
          <w:color w:val="000000"/>
          <w:sz w:val="30"/>
          <w:szCs w:val="30"/>
        </w:rPr>
        <w:t>9</w:t>
      </w:r>
      <w:r w:rsidRPr="000170CC">
        <w:rPr>
          <w:rFonts w:ascii="Angsana New" w:hAnsi="Angsana New"/>
          <w:color w:val="000000"/>
          <w:sz w:val="30"/>
          <w:szCs w:val="30"/>
        </w:rPr>
        <w:t xml:space="preserve"> </w:t>
      </w:r>
      <w:r w:rsidRPr="000170CC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</w:t>
      </w:r>
      <w:r w:rsidR="008255A6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8255A6">
        <w:rPr>
          <w:rFonts w:ascii="Angsana New" w:hAnsi="Angsana New"/>
          <w:color w:val="000000"/>
          <w:sz w:val="30"/>
          <w:szCs w:val="30"/>
        </w:rPr>
        <w:t>1.2</w:t>
      </w:r>
      <w:r w:rsidR="008255A6" w:rsidRPr="000170CC">
        <w:rPr>
          <w:rFonts w:ascii="Angsana New" w:hAnsi="Angsana New"/>
          <w:color w:val="000000"/>
          <w:sz w:val="30"/>
          <w:szCs w:val="30"/>
        </w:rPr>
        <w:t xml:space="preserve"> </w:t>
      </w:r>
      <w:r w:rsidR="008255A6" w:rsidRPr="000170CC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8255A6">
        <w:rPr>
          <w:rFonts w:ascii="Angsana New" w:hAnsi="Angsana New"/>
          <w:color w:val="000000"/>
          <w:sz w:val="30"/>
          <w:szCs w:val="30"/>
        </w:rPr>
        <w:t xml:space="preserve"> </w:t>
      </w:r>
      <w:r w:rsidR="008255A6">
        <w:rPr>
          <w:rFonts w:ascii="Angsana New" w:hAnsi="Angsana New" w:hint="cs"/>
          <w:color w:val="000000"/>
          <w:sz w:val="30"/>
          <w:szCs w:val="30"/>
          <w:cs/>
        </w:rPr>
        <w:t>ตามลำดับ</w:t>
      </w:r>
    </w:p>
    <w:p w14:paraId="65A47DF3" w14:textId="77777777" w:rsidR="007A1992" w:rsidRPr="000170CC" w:rsidRDefault="007A1992" w:rsidP="007A1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2539FC8" w14:textId="67E04AC0" w:rsidR="008C0F68" w:rsidRPr="000170CC" w:rsidRDefault="007A1992" w:rsidP="00E64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 xml:space="preserve">ดอกเบี้ยจ่ายตัดบัญชีสำหรับปี </w:t>
      </w:r>
      <w:r w:rsidRPr="000170CC">
        <w:rPr>
          <w:rFonts w:ascii="Angsana New" w:hAnsi="Angsana New"/>
          <w:sz w:val="30"/>
          <w:szCs w:val="30"/>
        </w:rPr>
        <w:t>256</w:t>
      </w:r>
      <w:r w:rsidR="00F17266" w:rsidRPr="000170CC">
        <w:rPr>
          <w:rFonts w:ascii="Angsana New" w:hAnsi="Angsana New"/>
          <w:sz w:val="30"/>
          <w:szCs w:val="30"/>
        </w:rPr>
        <w:t>8</w:t>
      </w:r>
      <w:r w:rsidRPr="000170CC">
        <w:rPr>
          <w:rFonts w:ascii="Angsana New" w:hAnsi="Angsana New"/>
          <w:sz w:val="30"/>
          <w:szCs w:val="30"/>
          <w:cs/>
        </w:rPr>
        <w:t xml:space="preserve"> และ </w:t>
      </w:r>
      <w:r w:rsidRPr="000170CC">
        <w:rPr>
          <w:rFonts w:ascii="Angsana New" w:hAnsi="Angsana New"/>
          <w:sz w:val="30"/>
          <w:szCs w:val="30"/>
        </w:rPr>
        <w:t>256</w:t>
      </w:r>
      <w:r w:rsidR="00F17266" w:rsidRPr="000170CC">
        <w:rPr>
          <w:rFonts w:ascii="Angsana New" w:hAnsi="Angsana New"/>
          <w:sz w:val="30"/>
          <w:szCs w:val="30"/>
        </w:rPr>
        <w:t>7</w:t>
      </w:r>
      <w:r w:rsidRPr="000170CC">
        <w:rPr>
          <w:rFonts w:ascii="Angsana New" w:hAnsi="Angsana New"/>
          <w:sz w:val="30"/>
          <w:szCs w:val="30"/>
          <w:cs/>
        </w:rPr>
        <w:t xml:space="preserve"> ซึ่งแสดงรายการเป็นส่วนหนึ่งของต้นทุนทางการเงินในงบกำไรขาดทุนเบ็ดเสร็จรวมมีจำนวนเงิน </w:t>
      </w:r>
      <w:r w:rsidR="006E5CE7">
        <w:rPr>
          <w:rFonts w:ascii="Angsana New" w:hAnsi="Angsana New"/>
          <w:sz w:val="30"/>
          <w:szCs w:val="30"/>
        </w:rPr>
        <w:t>2.2</w:t>
      </w:r>
      <w:r w:rsidR="00242A7F">
        <w:rPr>
          <w:rFonts w:ascii="Angsana New" w:hAnsi="Angsana New" w:hint="cs"/>
          <w:sz w:val="30"/>
          <w:szCs w:val="30"/>
          <w:cs/>
        </w:rPr>
        <w:t xml:space="preserve"> </w:t>
      </w:r>
      <w:r w:rsidRPr="000170CC">
        <w:rPr>
          <w:rFonts w:ascii="Angsana New" w:hAnsi="Angsana New"/>
          <w:sz w:val="30"/>
          <w:szCs w:val="30"/>
          <w:cs/>
        </w:rPr>
        <w:t>ล้านบาท</w:t>
      </w:r>
      <w:r w:rsidRPr="000170C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F17266" w:rsidRPr="000170CC">
        <w:rPr>
          <w:rFonts w:ascii="Angsana New" w:hAnsi="Angsana New"/>
          <w:sz w:val="30"/>
          <w:szCs w:val="30"/>
        </w:rPr>
        <w:t>3.9</w:t>
      </w:r>
      <w:r w:rsidRPr="000170CC">
        <w:rPr>
          <w:rFonts w:ascii="Angsana New" w:hAnsi="Angsana New" w:hint="cs"/>
          <w:sz w:val="30"/>
          <w:szCs w:val="30"/>
          <w:cs/>
        </w:rPr>
        <w:t xml:space="preserve"> ล้านบาท ตามลำดับ (สำหรับเฉพาะบริษัทมีจำนวนเงิน </w:t>
      </w:r>
      <w:r w:rsidR="006E5CE7">
        <w:rPr>
          <w:rFonts w:ascii="Angsana New" w:hAnsi="Angsana New"/>
          <w:sz w:val="30"/>
          <w:szCs w:val="30"/>
        </w:rPr>
        <w:t>1.2</w:t>
      </w:r>
      <w:r w:rsidRPr="000170CC">
        <w:rPr>
          <w:rFonts w:ascii="Angsana New" w:hAnsi="Angsana New"/>
          <w:sz w:val="30"/>
          <w:szCs w:val="30"/>
        </w:rPr>
        <w:t xml:space="preserve"> </w:t>
      </w:r>
      <w:r w:rsidRPr="000170CC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F17266" w:rsidRPr="000170CC">
        <w:rPr>
          <w:rFonts w:ascii="Angsana New" w:hAnsi="Angsana New"/>
          <w:sz w:val="30"/>
          <w:szCs w:val="30"/>
        </w:rPr>
        <w:t>2.6</w:t>
      </w:r>
      <w:r w:rsidRPr="000170CC">
        <w:rPr>
          <w:rFonts w:ascii="Angsana New" w:hAnsi="Angsana New" w:hint="cs"/>
          <w:sz w:val="30"/>
          <w:szCs w:val="30"/>
          <w:cs/>
        </w:rPr>
        <w:t xml:space="preserve"> ล้านบาท ตามลำดับ)</w:t>
      </w:r>
    </w:p>
    <w:p w14:paraId="653822D2" w14:textId="77777777" w:rsidR="00FE00C8" w:rsidRPr="000170CC" w:rsidRDefault="00FE00C8" w:rsidP="00E64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6E667FE" w14:textId="77777777" w:rsidR="00161FBE" w:rsidRPr="000170CC" w:rsidRDefault="00161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</w:pPr>
      <w:r w:rsidRPr="000170CC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br w:type="page"/>
      </w:r>
    </w:p>
    <w:p w14:paraId="669EF499" w14:textId="6B05C1BD" w:rsidR="00CA284C" w:rsidRPr="000170CC" w:rsidRDefault="004F7E7E" w:rsidP="00324A0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28"/>
          <w:szCs w:val="28"/>
          <w:lang w:eastAsia="zh-CN"/>
        </w:rPr>
      </w:pPr>
      <w:r w:rsidRPr="000170CC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lastRenderedPageBreak/>
        <w:t>ประมาณการหนี้สินสำหรับผลประโยชน์พนักงาน</w:t>
      </w:r>
    </w:p>
    <w:p w14:paraId="7B1A73E2" w14:textId="3B36A82F" w:rsidR="00CA284C" w:rsidRPr="000170CC" w:rsidRDefault="00CA284C" w:rsidP="00CA284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30"/>
          <w:szCs w:val="30"/>
          <w:cs/>
          <w:lang w:eastAsia="zh-CN"/>
        </w:rPr>
      </w:pPr>
    </w:p>
    <w:p w14:paraId="629908FC" w14:textId="4D60008D" w:rsidR="004C0A78" w:rsidRPr="000170CC" w:rsidRDefault="004C0A78" w:rsidP="004C0A78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0170CC">
        <w:rPr>
          <w:rFonts w:ascii="Angsana New" w:hAnsi="Angsana New"/>
          <w:sz w:val="30"/>
          <w:szCs w:val="30"/>
          <w:cs/>
          <w:lang w:val="en-US"/>
        </w:rPr>
        <w:t>รายการเคลื่อนไหวของ</w:t>
      </w:r>
      <w:r w:rsidRPr="000170CC">
        <w:rPr>
          <w:rFonts w:ascii="Angsana New" w:hAnsi="Angsana New" w:hint="cs"/>
          <w:sz w:val="30"/>
          <w:szCs w:val="30"/>
          <w:cs/>
          <w:lang w:val="en-US"/>
        </w:rPr>
        <w:t xml:space="preserve">ประมาณการหนี้สินสำหรับผลประโยชน์พนักงานสำหรับปีสิ้นสุดวันที่ </w:t>
      </w:r>
      <w:r w:rsidRPr="000170CC">
        <w:rPr>
          <w:rFonts w:ascii="Angsana New" w:hAnsi="Angsana New" w:hint="cs"/>
          <w:sz w:val="30"/>
          <w:szCs w:val="30"/>
          <w:lang w:val="en-US"/>
        </w:rPr>
        <w:t>31</w:t>
      </w:r>
      <w:r w:rsidRPr="000170CC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</w:t>
      </w:r>
      <w:r w:rsidRPr="000170CC">
        <w:rPr>
          <w:rFonts w:ascii="Angsana New" w:hAnsi="Angsana New"/>
          <w:sz w:val="30"/>
          <w:szCs w:val="30"/>
          <w:lang w:val="en-US"/>
        </w:rPr>
        <w:t xml:space="preserve"> </w:t>
      </w:r>
      <w:r w:rsidRPr="000170CC">
        <w:rPr>
          <w:rFonts w:ascii="Angsana New" w:hAnsi="Angsana New" w:hint="cs"/>
          <w:sz w:val="30"/>
          <w:szCs w:val="30"/>
          <w:cs/>
          <w:lang w:val="en-US"/>
        </w:rPr>
        <w:t>มีดังต่อไปนี้</w:t>
      </w:r>
    </w:p>
    <w:p w14:paraId="23FAA861" w14:textId="77777777" w:rsidR="004C0A78" w:rsidRPr="000170CC" w:rsidRDefault="004C0A78" w:rsidP="004C0A78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738" w:type="dxa"/>
        <w:tblLook w:val="04A0" w:firstRow="1" w:lastRow="0" w:firstColumn="1" w:lastColumn="0" w:noHBand="0" w:noVBand="1"/>
      </w:tblPr>
      <w:tblGrid>
        <w:gridCol w:w="4395"/>
        <w:gridCol w:w="1134"/>
        <w:gridCol w:w="236"/>
        <w:gridCol w:w="1138"/>
        <w:gridCol w:w="236"/>
        <w:gridCol w:w="1181"/>
        <w:gridCol w:w="236"/>
        <w:gridCol w:w="1182"/>
      </w:tblGrid>
      <w:tr w:rsidR="004C0A78" w:rsidRPr="000170CC" w14:paraId="5B167D39" w14:textId="77777777" w:rsidTr="007A3C6D">
        <w:tc>
          <w:tcPr>
            <w:tcW w:w="4395" w:type="dxa"/>
          </w:tcPr>
          <w:p w14:paraId="621A5C3D" w14:textId="77777777" w:rsidR="004C0A78" w:rsidRPr="000170CC" w:rsidRDefault="004C0A78" w:rsidP="00865355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43" w:type="dxa"/>
            <w:gridSpan w:val="7"/>
            <w:tcBorders>
              <w:bottom w:val="single" w:sz="4" w:space="0" w:color="auto"/>
            </w:tcBorders>
          </w:tcPr>
          <w:p w14:paraId="2851898C" w14:textId="77777777" w:rsidR="004C0A78" w:rsidRPr="000170CC" w:rsidRDefault="004C0A78" w:rsidP="00865355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4C0A78" w:rsidRPr="000170CC" w14:paraId="3D066359" w14:textId="77777777" w:rsidTr="007A3C6D">
        <w:tc>
          <w:tcPr>
            <w:tcW w:w="4395" w:type="dxa"/>
          </w:tcPr>
          <w:p w14:paraId="08CEEAD9" w14:textId="77777777" w:rsidR="004C0A78" w:rsidRPr="000170CC" w:rsidRDefault="004C0A78" w:rsidP="00865355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51432F8" w14:textId="77777777" w:rsidR="004C0A78" w:rsidRPr="000170CC" w:rsidRDefault="004C0A78" w:rsidP="00865355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2F4070B" w14:textId="77777777" w:rsidR="004C0A78" w:rsidRPr="000170CC" w:rsidRDefault="004C0A78" w:rsidP="00865355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BF1E9E" w14:textId="77777777" w:rsidR="004C0A78" w:rsidRPr="000170CC" w:rsidRDefault="004C0A78" w:rsidP="00865355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17266" w:rsidRPr="000170CC" w14:paraId="706DDE98" w14:textId="77777777" w:rsidTr="007A3C6D">
        <w:tc>
          <w:tcPr>
            <w:tcW w:w="4395" w:type="dxa"/>
          </w:tcPr>
          <w:p w14:paraId="391E1FE7" w14:textId="77777777" w:rsidR="00F17266" w:rsidRPr="000170CC" w:rsidRDefault="00F17266" w:rsidP="00F17266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3BAC133" w14:textId="5142AF8B" w:rsidR="00F17266" w:rsidRPr="000170CC" w:rsidRDefault="00F17266" w:rsidP="00F17266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70CC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E92AB07" w14:textId="77777777" w:rsidR="00F17266" w:rsidRPr="000170CC" w:rsidRDefault="00F17266" w:rsidP="00F17266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1BB7FBCB" w14:textId="74F69282" w:rsidR="00F17266" w:rsidRPr="000170CC" w:rsidRDefault="00F17266" w:rsidP="00F17266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70C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7C4362D3" w14:textId="77777777" w:rsidR="00F17266" w:rsidRPr="000170CC" w:rsidRDefault="00F17266" w:rsidP="00F17266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40332ED1" w14:textId="48FD7900" w:rsidR="00F17266" w:rsidRPr="000170CC" w:rsidRDefault="00F17266" w:rsidP="00F17266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70CC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697CCA4" w14:textId="77777777" w:rsidR="00F17266" w:rsidRPr="000170CC" w:rsidRDefault="00F17266" w:rsidP="00F17266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14:paraId="08925259" w14:textId="744C1FCE" w:rsidR="00F17266" w:rsidRPr="000170CC" w:rsidRDefault="00F17266" w:rsidP="00F17266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70C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F17266" w:rsidRPr="000170CC" w14:paraId="21562EA1" w14:textId="77777777" w:rsidTr="007A3C6D">
        <w:tc>
          <w:tcPr>
            <w:tcW w:w="4395" w:type="dxa"/>
          </w:tcPr>
          <w:p w14:paraId="42016B40" w14:textId="77777777" w:rsidR="00F17266" w:rsidRPr="000170CC" w:rsidRDefault="00F17266" w:rsidP="00F17266">
            <w:pPr>
              <w:pStyle w:val="BodyText2"/>
              <w:tabs>
                <w:tab w:val="left" w:pos="540"/>
              </w:tabs>
              <w:spacing w:line="120" w:lineRule="atLeast"/>
              <w:ind w:left="0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B7C3DCE" w14:textId="77777777" w:rsidR="00F17266" w:rsidRPr="000170CC" w:rsidRDefault="00F17266" w:rsidP="00F17266">
            <w:pPr>
              <w:pStyle w:val="BodyText2"/>
              <w:tabs>
                <w:tab w:val="left" w:pos="540"/>
              </w:tabs>
              <w:spacing w:line="120" w:lineRule="atLeast"/>
              <w:ind w:left="0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785BF394" w14:textId="77777777" w:rsidR="00F17266" w:rsidRPr="000170CC" w:rsidRDefault="00F17266" w:rsidP="00F17266">
            <w:pPr>
              <w:pStyle w:val="BodyText2"/>
              <w:tabs>
                <w:tab w:val="left" w:pos="540"/>
              </w:tabs>
              <w:spacing w:line="120" w:lineRule="atLeast"/>
              <w:ind w:left="0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7A9C7C9B" w14:textId="77777777" w:rsidR="00F17266" w:rsidRPr="000170CC" w:rsidRDefault="00F17266" w:rsidP="00F17266">
            <w:pPr>
              <w:pStyle w:val="BodyText2"/>
              <w:tabs>
                <w:tab w:val="left" w:pos="540"/>
              </w:tabs>
              <w:spacing w:line="120" w:lineRule="atLeast"/>
              <w:ind w:left="0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606552A6" w14:textId="77777777" w:rsidR="00F17266" w:rsidRPr="000170CC" w:rsidRDefault="00F17266" w:rsidP="00F17266">
            <w:pPr>
              <w:pStyle w:val="BodyText2"/>
              <w:tabs>
                <w:tab w:val="left" w:pos="540"/>
              </w:tabs>
              <w:spacing w:line="120" w:lineRule="atLeast"/>
              <w:ind w:left="0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2A208C63" w14:textId="77777777" w:rsidR="00F17266" w:rsidRPr="000170CC" w:rsidRDefault="00F17266" w:rsidP="00F17266">
            <w:pPr>
              <w:pStyle w:val="BodyText2"/>
              <w:tabs>
                <w:tab w:val="left" w:pos="540"/>
              </w:tabs>
              <w:spacing w:line="120" w:lineRule="atLeast"/>
              <w:ind w:left="0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DB682E3" w14:textId="77777777" w:rsidR="00F17266" w:rsidRPr="000170CC" w:rsidRDefault="00F17266" w:rsidP="00F17266">
            <w:pPr>
              <w:pStyle w:val="BodyText2"/>
              <w:tabs>
                <w:tab w:val="left" w:pos="540"/>
              </w:tabs>
              <w:spacing w:line="120" w:lineRule="atLeast"/>
              <w:ind w:left="0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1DC81EE6" w14:textId="77777777" w:rsidR="00F17266" w:rsidRPr="000170CC" w:rsidRDefault="00F17266" w:rsidP="00F17266">
            <w:pPr>
              <w:pStyle w:val="BodyText2"/>
              <w:tabs>
                <w:tab w:val="left" w:pos="540"/>
              </w:tabs>
              <w:spacing w:line="120" w:lineRule="atLeast"/>
              <w:ind w:left="0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F17266" w:rsidRPr="000170CC" w14:paraId="6668CB30" w14:textId="77777777" w:rsidTr="007A3C6D">
        <w:tc>
          <w:tcPr>
            <w:tcW w:w="4395" w:type="dxa"/>
          </w:tcPr>
          <w:p w14:paraId="25F7A3F7" w14:textId="5221FB72" w:rsidR="00F17266" w:rsidRPr="000170CC" w:rsidRDefault="00F17266" w:rsidP="00300926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0170C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</w:t>
            </w:r>
            <w:r w:rsidRPr="000170C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มกราคม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859F94C" w14:textId="10B470D1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44,692</w:t>
            </w:r>
          </w:p>
        </w:tc>
        <w:tc>
          <w:tcPr>
            <w:tcW w:w="236" w:type="dxa"/>
          </w:tcPr>
          <w:p w14:paraId="1EBDA5CA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6C8DED4E" w14:textId="1349F8D6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46,466</w:t>
            </w:r>
          </w:p>
        </w:tc>
        <w:tc>
          <w:tcPr>
            <w:tcW w:w="236" w:type="dxa"/>
          </w:tcPr>
          <w:p w14:paraId="1BD5A8A6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6EB39D94" w14:textId="5C156C99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40,378</w:t>
            </w:r>
          </w:p>
        </w:tc>
        <w:tc>
          <w:tcPr>
            <w:tcW w:w="236" w:type="dxa"/>
          </w:tcPr>
          <w:p w14:paraId="7BB11639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53AE726E" w14:textId="21580474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43,508</w:t>
            </w:r>
          </w:p>
        </w:tc>
      </w:tr>
      <w:tr w:rsidR="00F17266" w:rsidRPr="000170CC" w14:paraId="6A5E0334" w14:textId="77777777" w:rsidTr="007A3C6D">
        <w:tc>
          <w:tcPr>
            <w:tcW w:w="4395" w:type="dxa"/>
          </w:tcPr>
          <w:p w14:paraId="5D47D97C" w14:textId="77777777" w:rsidR="00F17266" w:rsidRPr="000170CC" w:rsidRDefault="00F17266" w:rsidP="00F17266">
            <w:pPr>
              <w:pStyle w:val="BodyText2"/>
              <w:tabs>
                <w:tab w:val="left" w:pos="540"/>
              </w:tabs>
              <w:spacing w:line="120" w:lineRule="atLeast"/>
              <w:ind w:left="-111" w:firstLine="0"/>
              <w:jc w:val="thaiDistribute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86F5D37" w14:textId="630C2A52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5357C16C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68A44025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003DCB93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5DB76ABE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6086D889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302DDC02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17266" w:rsidRPr="000170CC" w14:paraId="440BC005" w14:textId="77777777" w:rsidTr="007A3C6D">
        <w:tc>
          <w:tcPr>
            <w:tcW w:w="4395" w:type="dxa"/>
          </w:tcPr>
          <w:p w14:paraId="33ADD0DC" w14:textId="77777777" w:rsidR="00F17266" w:rsidRPr="000170CC" w:rsidRDefault="00F17266" w:rsidP="00F17266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134" w:type="dxa"/>
          </w:tcPr>
          <w:p w14:paraId="2E326223" w14:textId="71E9EE26" w:rsidR="00F17266" w:rsidRPr="000170CC" w:rsidRDefault="00BA0765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1,820</w:t>
            </w:r>
          </w:p>
        </w:tc>
        <w:tc>
          <w:tcPr>
            <w:tcW w:w="236" w:type="dxa"/>
          </w:tcPr>
          <w:p w14:paraId="5DEBA6DD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346D576F" w14:textId="6801E7AE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2,999</w:t>
            </w:r>
          </w:p>
        </w:tc>
        <w:tc>
          <w:tcPr>
            <w:tcW w:w="236" w:type="dxa"/>
          </w:tcPr>
          <w:p w14:paraId="61C00D6C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1FCFC8BF" w14:textId="7BB30A95" w:rsidR="00F17266" w:rsidRPr="000170CC" w:rsidRDefault="00C879B2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1,627</w:t>
            </w:r>
          </w:p>
        </w:tc>
        <w:tc>
          <w:tcPr>
            <w:tcW w:w="236" w:type="dxa"/>
          </w:tcPr>
          <w:p w14:paraId="0154F911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14:paraId="33E3C510" w14:textId="12F1508C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2,210</w:t>
            </w:r>
          </w:p>
        </w:tc>
      </w:tr>
      <w:tr w:rsidR="00F17266" w:rsidRPr="000170CC" w14:paraId="2CC4002F" w14:textId="77777777" w:rsidTr="007A3C6D">
        <w:tc>
          <w:tcPr>
            <w:tcW w:w="4395" w:type="dxa"/>
          </w:tcPr>
          <w:p w14:paraId="11D2508E" w14:textId="77777777" w:rsidR="00F17266" w:rsidRPr="000170CC" w:rsidRDefault="00F17266" w:rsidP="00F17266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ต้นทุนดอกเบี้ย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C691361" w14:textId="6E3C7179" w:rsidR="00F17266" w:rsidRPr="000170CC" w:rsidRDefault="00BA0765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694</w:t>
            </w:r>
          </w:p>
        </w:tc>
        <w:tc>
          <w:tcPr>
            <w:tcW w:w="236" w:type="dxa"/>
          </w:tcPr>
          <w:p w14:paraId="76194820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42F0F64D" w14:textId="2A7B501C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1,011</w:t>
            </w:r>
          </w:p>
        </w:tc>
        <w:tc>
          <w:tcPr>
            <w:tcW w:w="236" w:type="dxa"/>
          </w:tcPr>
          <w:p w14:paraId="3125B96C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0F4728B9" w14:textId="335CA47B" w:rsidR="00F17266" w:rsidRPr="000170CC" w:rsidRDefault="00C879B2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622</w:t>
            </w:r>
          </w:p>
        </w:tc>
        <w:tc>
          <w:tcPr>
            <w:tcW w:w="236" w:type="dxa"/>
          </w:tcPr>
          <w:p w14:paraId="37F1F56F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58616DF4" w14:textId="2C5BAA4E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943</w:t>
            </w:r>
          </w:p>
        </w:tc>
      </w:tr>
      <w:tr w:rsidR="00F17266" w:rsidRPr="000170CC" w14:paraId="62BE8AD7" w14:textId="77777777" w:rsidTr="007A3C6D">
        <w:tc>
          <w:tcPr>
            <w:tcW w:w="4395" w:type="dxa"/>
          </w:tcPr>
          <w:p w14:paraId="7647DD0B" w14:textId="77777777" w:rsidR="00F17266" w:rsidRPr="000170CC" w:rsidRDefault="00F17266" w:rsidP="00F17266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ค่าใช้จ่ายที่รับรู้ในกำไรหรือขาดทุน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DF7E442" w14:textId="11EB0CD6" w:rsidR="00F17266" w:rsidRPr="000170CC" w:rsidRDefault="00C879B2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BA0765">
              <w:rPr>
                <w:rFonts w:ascii="Angsana New" w:hAnsi="Angsana New"/>
                <w:sz w:val="30"/>
                <w:szCs w:val="30"/>
              </w:rPr>
              <w:t>514</w:t>
            </w:r>
          </w:p>
        </w:tc>
        <w:tc>
          <w:tcPr>
            <w:tcW w:w="236" w:type="dxa"/>
          </w:tcPr>
          <w:p w14:paraId="69FC9C27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1AFF7EC1" w14:textId="0BA95F1F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4,010</w:t>
            </w:r>
          </w:p>
        </w:tc>
        <w:tc>
          <w:tcPr>
            <w:tcW w:w="236" w:type="dxa"/>
          </w:tcPr>
          <w:p w14:paraId="56AE6BE2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7C6D98A9" w14:textId="07C92626" w:rsidR="00F17266" w:rsidRPr="000170CC" w:rsidRDefault="00C879B2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2,249</w:t>
            </w:r>
          </w:p>
        </w:tc>
        <w:tc>
          <w:tcPr>
            <w:tcW w:w="236" w:type="dxa"/>
          </w:tcPr>
          <w:p w14:paraId="13868A40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2B7280A9" w14:textId="6CA3DB26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3,153</w:t>
            </w:r>
          </w:p>
        </w:tc>
      </w:tr>
      <w:tr w:rsidR="00F17266" w:rsidRPr="000170CC" w14:paraId="7D23A700" w14:textId="77777777" w:rsidTr="007A3C6D">
        <w:tc>
          <w:tcPr>
            <w:tcW w:w="4395" w:type="dxa"/>
          </w:tcPr>
          <w:p w14:paraId="42E143D4" w14:textId="77777777" w:rsidR="00F17266" w:rsidRPr="000170CC" w:rsidRDefault="00F17266" w:rsidP="00F17266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ขาดทุนจากการวัดมูลค่าประมาณการตามหลัก</w:t>
            </w:r>
          </w:p>
        </w:tc>
        <w:tc>
          <w:tcPr>
            <w:tcW w:w="1134" w:type="dxa"/>
          </w:tcPr>
          <w:p w14:paraId="56F4012B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DDB0B3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78D0BA4F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886F7E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F2A2C48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F1BB91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14:paraId="27B59BB8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7266" w:rsidRPr="000170CC" w14:paraId="263331A7" w14:textId="77777777" w:rsidTr="007A3C6D">
        <w:tc>
          <w:tcPr>
            <w:tcW w:w="4395" w:type="dxa"/>
          </w:tcPr>
          <w:p w14:paraId="5BCA9DF0" w14:textId="234D6BC9" w:rsidR="00F17266" w:rsidRPr="000170CC" w:rsidRDefault="00F17266" w:rsidP="00F17266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คณิตศาสตร์ประกันภัยรับรู้ในขาดทุนเบ็ดเสร็จอื่น</w:t>
            </w:r>
          </w:p>
        </w:tc>
        <w:tc>
          <w:tcPr>
            <w:tcW w:w="1134" w:type="dxa"/>
          </w:tcPr>
          <w:p w14:paraId="0719F29B" w14:textId="34E71919" w:rsidR="00F17266" w:rsidRPr="000170CC" w:rsidRDefault="00BA0765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6,287</w:t>
            </w:r>
          </w:p>
        </w:tc>
        <w:tc>
          <w:tcPr>
            <w:tcW w:w="236" w:type="dxa"/>
          </w:tcPr>
          <w:p w14:paraId="097CE5CD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17889383" w14:textId="17235928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4,577</w:t>
            </w:r>
          </w:p>
        </w:tc>
        <w:tc>
          <w:tcPr>
            <w:tcW w:w="236" w:type="dxa"/>
          </w:tcPr>
          <w:p w14:paraId="6D8FB83E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3D9C1072" w14:textId="4E85BB09" w:rsidR="00F17266" w:rsidRPr="000170CC" w:rsidRDefault="00C879B2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5,644</w:t>
            </w:r>
          </w:p>
        </w:tc>
        <w:tc>
          <w:tcPr>
            <w:tcW w:w="236" w:type="dxa"/>
          </w:tcPr>
          <w:p w14:paraId="272FAAE0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14:paraId="6ABB1576" w14:textId="5F0D38C1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3,838</w:t>
            </w:r>
          </w:p>
        </w:tc>
      </w:tr>
      <w:tr w:rsidR="00F17266" w:rsidRPr="000170CC" w14:paraId="6E66D472" w14:textId="77777777" w:rsidTr="007A3C6D">
        <w:tc>
          <w:tcPr>
            <w:tcW w:w="4395" w:type="dxa"/>
          </w:tcPr>
          <w:p w14:paraId="150488B8" w14:textId="471F5909" w:rsidR="00F17266" w:rsidRPr="000170CC" w:rsidRDefault="00F17266" w:rsidP="00F17266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จ่ายผลประโยชน์พนักงาน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9FDC565" w14:textId="03940EAE" w:rsidR="00F17266" w:rsidRPr="000170CC" w:rsidRDefault="00C879B2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(15,405)</w:t>
            </w:r>
          </w:p>
        </w:tc>
        <w:tc>
          <w:tcPr>
            <w:tcW w:w="236" w:type="dxa"/>
          </w:tcPr>
          <w:p w14:paraId="478AA9A1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2D9A5B95" w14:textId="60B6F509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(10,361)</w:t>
            </w:r>
          </w:p>
        </w:tc>
        <w:tc>
          <w:tcPr>
            <w:tcW w:w="236" w:type="dxa"/>
          </w:tcPr>
          <w:p w14:paraId="15B831A8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5655BB4B" w14:textId="5EDE7C27" w:rsidR="00F17266" w:rsidRPr="000170CC" w:rsidRDefault="00C879B2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(14,644)</w:t>
            </w:r>
          </w:p>
        </w:tc>
        <w:tc>
          <w:tcPr>
            <w:tcW w:w="236" w:type="dxa"/>
          </w:tcPr>
          <w:p w14:paraId="31FF0E1B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20CCDDD4" w14:textId="5A79F29C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(10,121)</w:t>
            </w:r>
          </w:p>
        </w:tc>
      </w:tr>
      <w:tr w:rsidR="00F17266" w:rsidRPr="000170CC" w14:paraId="4C75208E" w14:textId="77777777" w:rsidTr="007A3C6D">
        <w:tc>
          <w:tcPr>
            <w:tcW w:w="4395" w:type="dxa"/>
          </w:tcPr>
          <w:p w14:paraId="79F10FB9" w14:textId="18A779BA" w:rsidR="00F17266" w:rsidRPr="000170CC" w:rsidRDefault="00F17266" w:rsidP="00F17266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FF52538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A1964E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54101AAE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8DC7814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0CF75C34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898EE91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6E04E293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17266" w:rsidRPr="000170CC" w14:paraId="5A847C80" w14:textId="77777777" w:rsidTr="007A3C6D">
        <w:tc>
          <w:tcPr>
            <w:tcW w:w="4395" w:type="dxa"/>
          </w:tcPr>
          <w:p w14:paraId="446ECADE" w14:textId="47BE7C84" w:rsidR="00F17266" w:rsidRPr="000170CC" w:rsidRDefault="00F17266" w:rsidP="00300926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ณ 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วันที่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0170CC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0170CC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696973F9" w14:textId="71584953" w:rsidR="00F17266" w:rsidRPr="000170CC" w:rsidRDefault="00C879B2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BA0765">
              <w:rPr>
                <w:rFonts w:ascii="Angsana New" w:hAnsi="Angsana New"/>
                <w:sz w:val="30"/>
                <w:szCs w:val="30"/>
              </w:rPr>
              <w:t>8,088</w:t>
            </w:r>
          </w:p>
        </w:tc>
        <w:tc>
          <w:tcPr>
            <w:tcW w:w="236" w:type="dxa"/>
          </w:tcPr>
          <w:p w14:paraId="0D9302AF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</w:tcPr>
          <w:p w14:paraId="5BDAA447" w14:textId="5C18BC64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44,692</w:t>
            </w:r>
          </w:p>
        </w:tc>
        <w:tc>
          <w:tcPr>
            <w:tcW w:w="236" w:type="dxa"/>
          </w:tcPr>
          <w:p w14:paraId="6DDD142D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</w:tcPr>
          <w:p w14:paraId="555C0120" w14:textId="330A940B" w:rsidR="00F17266" w:rsidRPr="000170CC" w:rsidRDefault="00C879B2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33,627</w:t>
            </w:r>
          </w:p>
        </w:tc>
        <w:tc>
          <w:tcPr>
            <w:tcW w:w="236" w:type="dxa"/>
          </w:tcPr>
          <w:p w14:paraId="45A40F5A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</w:tcPr>
          <w:p w14:paraId="41EDCAA9" w14:textId="7A03481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40,378</w:t>
            </w:r>
          </w:p>
        </w:tc>
      </w:tr>
    </w:tbl>
    <w:p w14:paraId="27A922CD" w14:textId="77777777" w:rsidR="004C0A78" w:rsidRPr="000170CC" w:rsidRDefault="004C0A78" w:rsidP="004C0A78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4BCF0FE" w14:textId="217F9520" w:rsidR="00D5385D" w:rsidRPr="000170CC" w:rsidRDefault="00D5385D" w:rsidP="00D53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>ขาดทุนจากการวัดมูลค่าประมาณการตามหลักคณิตศาสตร์ประกันภัยที่รับรู้ใน</w:t>
      </w:r>
      <w:r w:rsidR="009C3819" w:rsidRPr="000170CC">
        <w:rPr>
          <w:rFonts w:ascii="Angsana New" w:hAnsi="Angsana New" w:hint="cs"/>
          <w:sz w:val="30"/>
          <w:szCs w:val="30"/>
          <w:cs/>
        </w:rPr>
        <w:t>ขาดทุน</w:t>
      </w:r>
      <w:r w:rsidRPr="000170CC">
        <w:rPr>
          <w:rFonts w:ascii="Angsana New" w:hAnsi="Angsana New"/>
          <w:sz w:val="30"/>
          <w:szCs w:val="30"/>
          <w:cs/>
        </w:rPr>
        <w:t>เบ็ดเสร็จอื่นเกิดขึ้นจาก</w:t>
      </w:r>
    </w:p>
    <w:p w14:paraId="6F762FFD" w14:textId="77777777" w:rsidR="00D5385D" w:rsidRPr="000170CC" w:rsidRDefault="00D5385D" w:rsidP="00D53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653" w:type="dxa"/>
        <w:tblLook w:val="04A0" w:firstRow="1" w:lastRow="0" w:firstColumn="1" w:lastColumn="0" w:noHBand="0" w:noVBand="1"/>
      </w:tblPr>
      <w:tblGrid>
        <w:gridCol w:w="4253"/>
        <w:gridCol w:w="1168"/>
        <w:gridCol w:w="236"/>
        <w:gridCol w:w="1186"/>
        <w:gridCol w:w="236"/>
        <w:gridCol w:w="1156"/>
        <w:gridCol w:w="239"/>
        <w:gridCol w:w="1179"/>
      </w:tblGrid>
      <w:tr w:rsidR="00D5385D" w:rsidRPr="000170CC" w14:paraId="36B58ADE" w14:textId="77777777" w:rsidTr="007A3C6D">
        <w:tc>
          <w:tcPr>
            <w:tcW w:w="4253" w:type="dxa"/>
          </w:tcPr>
          <w:p w14:paraId="0A429C6B" w14:textId="77777777" w:rsidR="00D5385D" w:rsidRPr="000170CC" w:rsidRDefault="00D5385D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tcBorders>
              <w:bottom w:val="single" w:sz="4" w:space="0" w:color="auto"/>
            </w:tcBorders>
          </w:tcPr>
          <w:p w14:paraId="3043DE57" w14:textId="5A6D14CB" w:rsidR="00D5385D" w:rsidRPr="000170CC" w:rsidRDefault="00D5385D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D5385D" w:rsidRPr="000170CC" w14:paraId="582ABB11" w14:textId="77777777" w:rsidTr="007A3C6D">
        <w:tc>
          <w:tcPr>
            <w:tcW w:w="4253" w:type="dxa"/>
          </w:tcPr>
          <w:p w14:paraId="4F4C5273" w14:textId="77777777" w:rsidR="00D5385D" w:rsidRPr="000170CC" w:rsidRDefault="00D5385D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03D44D" w14:textId="77777777" w:rsidR="00D5385D" w:rsidRPr="000170CC" w:rsidRDefault="00D5385D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3F47599" w14:textId="77777777" w:rsidR="00D5385D" w:rsidRPr="000170CC" w:rsidRDefault="00D5385D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505070" w14:textId="77777777" w:rsidR="00D5385D" w:rsidRPr="000170CC" w:rsidRDefault="00D5385D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7266" w:rsidRPr="000170CC" w14:paraId="2B46C726" w14:textId="77777777" w:rsidTr="007A3C6D">
        <w:tc>
          <w:tcPr>
            <w:tcW w:w="4253" w:type="dxa"/>
          </w:tcPr>
          <w:p w14:paraId="7A5767F8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063C8B69" w14:textId="04AF4CBC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BBCE76D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790727D8" w14:textId="01AFB196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22909536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1FB90951" w14:textId="53A70CFD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18A733F5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6180F513" w14:textId="3286D32A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F17266" w:rsidRPr="000170CC" w14:paraId="6AD93FF3" w14:textId="77777777" w:rsidTr="007A3C6D">
        <w:tc>
          <w:tcPr>
            <w:tcW w:w="4253" w:type="dxa"/>
          </w:tcPr>
          <w:p w14:paraId="5552D033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650A14BC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4ECA52D4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42D86363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026994AD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27795DCE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9" w:type="dxa"/>
          </w:tcPr>
          <w:p w14:paraId="76108113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7234B38E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17266" w:rsidRPr="000170CC" w14:paraId="033D0145" w14:textId="77777777" w:rsidTr="007A3C6D">
        <w:tc>
          <w:tcPr>
            <w:tcW w:w="4253" w:type="dxa"/>
          </w:tcPr>
          <w:p w14:paraId="2B7746BD" w14:textId="60848F79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การเปลี่ยนแปลงสมมติฐาน</w:t>
            </w:r>
            <w:r w:rsidR="00C879B2">
              <w:rPr>
                <w:rFonts w:ascii="Angsana New" w:hAnsi="Angsana New" w:hint="cs"/>
                <w:sz w:val="30"/>
                <w:szCs w:val="30"/>
                <w:cs/>
              </w:rPr>
              <w:t>ประชากรศาสตร์</w:t>
            </w:r>
          </w:p>
        </w:tc>
        <w:tc>
          <w:tcPr>
            <w:tcW w:w="1168" w:type="dxa"/>
          </w:tcPr>
          <w:p w14:paraId="19E18513" w14:textId="0D9D17F0" w:rsidR="00F17266" w:rsidRPr="000170CC" w:rsidRDefault="00C879B2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1,220</w:t>
            </w:r>
          </w:p>
        </w:tc>
        <w:tc>
          <w:tcPr>
            <w:tcW w:w="236" w:type="dxa"/>
          </w:tcPr>
          <w:p w14:paraId="7BBAD728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49DD0EA5" w14:textId="0A7304A3" w:rsidR="00F17266" w:rsidRPr="000170CC" w:rsidRDefault="00C879B2" w:rsidP="00C879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087A62F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EFF3589" w14:textId="30711376" w:rsidR="00F17266" w:rsidRPr="000170CC" w:rsidRDefault="00C879B2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1,126</w:t>
            </w:r>
          </w:p>
        </w:tc>
        <w:tc>
          <w:tcPr>
            <w:tcW w:w="239" w:type="dxa"/>
          </w:tcPr>
          <w:p w14:paraId="0FB5A828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700C2C6" w14:textId="5DD2875D" w:rsidR="00F17266" w:rsidRPr="000170CC" w:rsidRDefault="00C879B2" w:rsidP="00C879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79B2" w:rsidRPr="000170CC" w14:paraId="3AE7FC1D" w14:textId="77777777" w:rsidTr="007A3C6D">
        <w:tc>
          <w:tcPr>
            <w:tcW w:w="4253" w:type="dxa"/>
          </w:tcPr>
          <w:p w14:paraId="3D48753E" w14:textId="14E996AE" w:rsidR="00C879B2" w:rsidRPr="000170CC" w:rsidRDefault="00C879B2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การเปลี่ยนแปลงสมมติฐานทางการเงิน</w:t>
            </w:r>
          </w:p>
        </w:tc>
        <w:tc>
          <w:tcPr>
            <w:tcW w:w="1168" w:type="dxa"/>
          </w:tcPr>
          <w:p w14:paraId="1FC6A451" w14:textId="567A1416" w:rsidR="00C879B2" w:rsidRDefault="00C879B2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845</w:t>
            </w:r>
          </w:p>
        </w:tc>
        <w:tc>
          <w:tcPr>
            <w:tcW w:w="236" w:type="dxa"/>
          </w:tcPr>
          <w:p w14:paraId="229A7445" w14:textId="77777777" w:rsidR="00C879B2" w:rsidRPr="000170CC" w:rsidRDefault="00C879B2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1A6B416D" w14:textId="053F6559" w:rsidR="00C879B2" w:rsidRPr="000170CC" w:rsidRDefault="00C879B2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4,216</w:t>
            </w:r>
          </w:p>
        </w:tc>
        <w:tc>
          <w:tcPr>
            <w:tcW w:w="236" w:type="dxa"/>
          </w:tcPr>
          <w:p w14:paraId="1FB9BB95" w14:textId="77777777" w:rsidR="00C879B2" w:rsidRPr="000170CC" w:rsidRDefault="00C879B2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335DF375" w14:textId="32490675" w:rsidR="00C879B2" w:rsidRDefault="00C879B2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751</w:t>
            </w:r>
          </w:p>
        </w:tc>
        <w:tc>
          <w:tcPr>
            <w:tcW w:w="239" w:type="dxa"/>
          </w:tcPr>
          <w:p w14:paraId="3651AF6A" w14:textId="77777777" w:rsidR="00C879B2" w:rsidRPr="000170CC" w:rsidRDefault="00C879B2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6C33C2A" w14:textId="5493F272" w:rsidR="00C879B2" w:rsidRPr="000170CC" w:rsidRDefault="00C879B2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3,807</w:t>
            </w:r>
          </w:p>
        </w:tc>
      </w:tr>
      <w:tr w:rsidR="00F17266" w:rsidRPr="000170CC" w14:paraId="34A83838" w14:textId="77777777" w:rsidTr="007A3C6D">
        <w:tc>
          <w:tcPr>
            <w:tcW w:w="4253" w:type="dxa"/>
          </w:tcPr>
          <w:p w14:paraId="497DEF31" w14:textId="00AFCF6A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การปรับปรุงมูลค่าตามประสบการณ์จริง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F4E180B" w14:textId="1AEA7522" w:rsidR="00F17266" w:rsidRPr="000170CC" w:rsidRDefault="00C879B2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4,222</w:t>
            </w:r>
          </w:p>
        </w:tc>
        <w:tc>
          <w:tcPr>
            <w:tcW w:w="236" w:type="dxa"/>
          </w:tcPr>
          <w:p w14:paraId="71FD57C0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1F1C6766" w14:textId="2BAA5C5D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361</w:t>
            </w:r>
          </w:p>
        </w:tc>
        <w:tc>
          <w:tcPr>
            <w:tcW w:w="236" w:type="dxa"/>
          </w:tcPr>
          <w:p w14:paraId="1FB77745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5C6742EB" w14:textId="61BD480E" w:rsidR="00F17266" w:rsidRPr="000170CC" w:rsidRDefault="00C879B2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3,767</w:t>
            </w:r>
          </w:p>
        </w:tc>
        <w:tc>
          <w:tcPr>
            <w:tcW w:w="239" w:type="dxa"/>
          </w:tcPr>
          <w:p w14:paraId="007F1BB3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7564BD7" w14:textId="6414B7F0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F17266" w:rsidRPr="000170CC" w14:paraId="64059D16" w14:textId="77777777" w:rsidTr="007A3C6D">
        <w:tc>
          <w:tcPr>
            <w:tcW w:w="4253" w:type="dxa"/>
          </w:tcPr>
          <w:p w14:paraId="4F6940B9" w14:textId="73B4D91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13E4E1F6" w14:textId="5E9F4BB0" w:rsidR="00F17266" w:rsidRPr="000170CC" w:rsidRDefault="00C879B2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6,287</w:t>
            </w:r>
          </w:p>
        </w:tc>
        <w:tc>
          <w:tcPr>
            <w:tcW w:w="236" w:type="dxa"/>
          </w:tcPr>
          <w:p w14:paraId="4EBD4B4B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4EFE6D89" w14:textId="1FEE321A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4,577</w:t>
            </w:r>
          </w:p>
        </w:tc>
        <w:tc>
          <w:tcPr>
            <w:tcW w:w="236" w:type="dxa"/>
          </w:tcPr>
          <w:p w14:paraId="11BD1330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1D95D9ED" w14:textId="213C8811" w:rsidR="00F17266" w:rsidRPr="000170CC" w:rsidRDefault="00C879B2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5,644</w:t>
            </w:r>
          </w:p>
        </w:tc>
        <w:tc>
          <w:tcPr>
            <w:tcW w:w="239" w:type="dxa"/>
          </w:tcPr>
          <w:p w14:paraId="18D62980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6B02C327" w14:textId="27D484AD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3,838</w:t>
            </w:r>
          </w:p>
        </w:tc>
      </w:tr>
    </w:tbl>
    <w:p w14:paraId="5728CFF6" w14:textId="77777777" w:rsidR="001C5D20" w:rsidRPr="000170CC" w:rsidRDefault="001C5D20" w:rsidP="004C0A78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0A99F654" w14:textId="77777777" w:rsidR="00E64E55" w:rsidRPr="000170CC" w:rsidRDefault="00E64E55" w:rsidP="004C0A78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78277083" w14:textId="65D99484" w:rsidR="004B7530" w:rsidRDefault="004B75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eastAsia="x-none"/>
        </w:rPr>
      </w:pPr>
    </w:p>
    <w:p w14:paraId="23487822" w14:textId="77777777" w:rsidR="002B500D" w:rsidRPr="000170CC" w:rsidRDefault="002B5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eastAsia="x-none"/>
        </w:rPr>
      </w:pPr>
    </w:p>
    <w:p w14:paraId="01D23620" w14:textId="124EE803" w:rsidR="004C0A78" w:rsidRPr="000170CC" w:rsidRDefault="004C0A78" w:rsidP="004C0A78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0170CC">
        <w:rPr>
          <w:rFonts w:ascii="Angsana New" w:hAnsi="Angsana New"/>
          <w:sz w:val="30"/>
          <w:szCs w:val="30"/>
          <w:cs/>
          <w:lang w:val="en-US"/>
        </w:rPr>
        <w:lastRenderedPageBreak/>
        <w:t>สมมติฐานที่สำคัญ</w:t>
      </w:r>
      <w:r w:rsidRPr="000170CC">
        <w:rPr>
          <w:rFonts w:ascii="Angsana New" w:hAnsi="Angsana New" w:hint="cs"/>
          <w:sz w:val="30"/>
          <w:szCs w:val="30"/>
          <w:cs/>
          <w:lang w:val="en-US"/>
        </w:rPr>
        <w:t>ที่</w:t>
      </w:r>
      <w:r w:rsidRPr="000170CC">
        <w:rPr>
          <w:rFonts w:ascii="Angsana New" w:hAnsi="Angsana New"/>
          <w:sz w:val="30"/>
          <w:szCs w:val="30"/>
          <w:cs/>
          <w:lang w:val="en-US"/>
        </w:rPr>
        <w:t>ใช้ในการคำนวณ</w:t>
      </w:r>
      <w:r w:rsidR="007C517B" w:rsidRPr="000170CC">
        <w:rPr>
          <w:rFonts w:ascii="Angsana New" w:hAnsi="Angsana New" w:hint="cs"/>
          <w:sz w:val="30"/>
          <w:szCs w:val="30"/>
          <w:cs/>
          <w:lang w:val="en-US"/>
        </w:rPr>
        <w:t>ประมาณการหนี้สินสำหรับผลประโยชน์พนักงาน</w:t>
      </w:r>
      <w:r w:rsidRPr="000170CC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14:paraId="787312E8" w14:textId="77777777" w:rsidR="004C0A78" w:rsidRPr="000170CC" w:rsidRDefault="004C0A78" w:rsidP="004C0A78">
      <w:pPr>
        <w:pStyle w:val="BodyText2"/>
        <w:ind w:left="3510" w:firstLine="0"/>
        <w:jc w:val="thaiDistribute"/>
        <w:rPr>
          <w:rFonts w:ascii="Angsana New" w:hAnsi="Angsana New"/>
          <w:sz w:val="30"/>
          <w:szCs w:val="30"/>
          <w:highlight w:val="yellow"/>
          <w:lang w:val="en-US"/>
        </w:rPr>
      </w:pPr>
    </w:p>
    <w:tbl>
      <w:tblPr>
        <w:tblW w:w="9748" w:type="dxa"/>
        <w:tblLook w:val="04A0" w:firstRow="1" w:lastRow="0" w:firstColumn="1" w:lastColumn="0" w:noHBand="0" w:noVBand="1"/>
      </w:tblPr>
      <w:tblGrid>
        <w:gridCol w:w="3510"/>
        <w:gridCol w:w="1392"/>
        <w:gridCol w:w="232"/>
        <w:gridCol w:w="1494"/>
        <w:gridCol w:w="261"/>
        <w:gridCol w:w="1326"/>
        <w:gridCol w:w="239"/>
        <w:gridCol w:w="1294"/>
      </w:tblGrid>
      <w:tr w:rsidR="004C0A78" w:rsidRPr="000170CC" w14:paraId="1681D9C7" w14:textId="77777777" w:rsidTr="00865355">
        <w:tc>
          <w:tcPr>
            <w:tcW w:w="3510" w:type="dxa"/>
          </w:tcPr>
          <w:p w14:paraId="71A951B5" w14:textId="77777777" w:rsidR="004C0A78" w:rsidRPr="000170CC" w:rsidRDefault="004C0A78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8" w:type="dxa"/>
            <w:gridSpan w:val="7"/>
            <w:tcBorders>
              <w:bottom w:val="single" w:sz="4" w:space="0" w:color="auto"/>
            </w:tcBorders>
          </w:tcPr>
          <w:p w14:paraId="07B06E3D" w14:textId="77777777" w:rsidR="004C0A78" w:rsidRPr="000170CC" w:rsidRDefault="004C0A78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ร้อยละ (ต่อปี)</w:t>
            </w:r>
          </w:p>
        </w:tc>
      </w:tr>
      <w:tr w:rsidR="004C0A78" w:rsidRPr="000170CC" w14:paraId="7F0B5FBF" w14:textId="77777777" w:rsidTr="00865355">
        <w:tc>
          <w:tcPr>
            <w:tcW w:w="3510" w:type="dxa"/>
          </w:tcPr>
          <w:p w14:paraId="0E8C62F0" w14:textId="77777777" w:rsidR="004C0A78" w:rsidRPr="000170CC" w:rsidRDefault="004C0A78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BC5B24" w14:textId="77777777" w:rsidR="004C0A78" w:rsidRPr="000170CC" w:rsidRDefault="004C0A78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670158A1" w14:textId="77777777" w:rsidR="004C0A78" w:rsidRPr="000170CC" w:rsidRDefault="004C0A78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B20F8D" w14:textId="77777777" w:rsidR="004C0A78" w:rsidRPr="000170CC" w:rsidRDefault="004C0A78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7266" w:rsidRPr="000170CC" w14:paraId="5BE37C43" w14:textId="77777777" w:rsidTr="00865355">
        <w:tc>
          <w:tcPr>
            <w:tcW w:w="3510" w:type="dxa"/>
          </w:tcPr>
          <w:p w14:paraId="7265262F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</w:tcPr>
          <w:p w14:paraId="2D76C665" w14:textId="25C1A353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2" w:type="dxa"/>
            <w:tcBorders>
              <w:top w:val="single" w:sz="4" w:space="0" w:color="auto"/>
            </w:tcBorders>
          </w:tcPr>
          <w:p w14:paraId="40A5EB21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</w:tcPr>
          <w:p w14:paraId="383A340B" w14:textId="2B235D32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61" w:type="dxa"/>
          </w:tcPr>
          <w:p w14:paraId="2BEB68C8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14:paraId="011F91E2" w14:textId="45561878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332C3AAF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42D40C2A" w14:textId="2FED7C82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F17266" w:rsidRPr="000170CC" w14:paraId="64C829EE" w14:textId="77777777" w:rsidTr="00865355">
        <w:tc>
          <w:tcPr>
            <w:tcW w:w="3510" w:type="dxa"/>
          </w:tcPr>
          <w:p w14:paraId="41230622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</w:tcPr>
          <w:p w14:paraId="77AF207D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2" w:type="dxa"/>
          </w:tcPr>
          <w:p w14:paraId="147E48F5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</w:tcPr>
          <w:p w14:paraId="4BC1A80F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5F59251C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79F17EF5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40A06A66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651EAC62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17266" w:rsidRPr="000170CC" w14:paraId="5B0D60A7" w14:textId="77777777" w:rsidTr="00865355">
        <w:tc>
          <w:tcPr>
            <w:tcW w:w="3510" w:type="dxa"/>
          </w:tcPr>
          <w:p w14:paraId="6DFD72BD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92" w:type="dxa"/>
          </w:tcPr>
          <w:p w14:paraId="2F27B05A" w14:textId="5E935273" w:rsidR="00F17266" w:rsidRPr="000170CC" w:rsidRDefault="001025B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</w:t>
            </w:r>
            <w:r w:rsidR="002B500D">
              <w:rPr>
                <w:rFonts w:ascii="Angsana New" w:hAnsi="Angsana New"/>
                <w:sz w:val="30"/>
                <w:szCs w:val="30"/>
              </w:rPr>
              <w:t>40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sz w:val="30"/>
                <w:szCs w:val="30"/>
              </w:rPr>
              <w:t>1.</w:t>
            </w:r>
            <w:r w:rsidR="002B500D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32" w:type="dxa"/>
          </w:tcPr>
          <w:p w14:paraId="20A5318F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7C6AEBA6" w14:textId="4FA3E670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 xml:space="preserve">2.10 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0170CC">
              <w:rPr>
                <w:rFonts w:ascii="Angsana New" w:hAnsi="Angsana New"/>
                <w:sz w:val="30"/>
                <w:szCs w:val="30"/>
              </w:rPr>
              <w:t>2.15</w:t>
            </w:r>
          </w:p>
        </w:tc>
        <w:tc>
          <w:tcPr>
            <w:tcW w:w="261" w:type="dxa"/>
          </w:tcPr>
          <w:p w14:paraId="2CDF420E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</w:tcPr>
          <w:p w14:paraId="0BF5EB94" w14:textId="7EE997AD" w:rsidR="00F17266" w:rsidRPr="000170CC" w:rsidRDefault="001025B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1.61</w:t>
            </w:r>
          </w:p>
        </w:tc>
        <w:tc>
          <w:tcPr>
            <w:tcW w:w="239" w:type="dxa"/>
          </w:tcPr>
          <w:p w14:paraId="745B5418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EB619EC" w14:textId="3D32120E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2.10</w:t>
            </w:r>
          </w:p>
        </w:tc>
      </w:tr>
      <w:tr w:rsidR="00F17266" w:rsidRPr="000170CC" w14:paraId="1F1ED589" w14:textId="77777777" w:rsidTr="00865355">
        <w:tc>
          <w:tcPr>
            <w:tcW w:w="3510" w:type="dxa"/>
          </w:tcPr>
          <w:p w14:paraId="2B41D27E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392" w:type="dxa"/>
          </w:tcPr>
          <w:p w14:paraId="1734EDDD" w14:textId="7A02ADF9" w:rsidR="00F17266" w:rsidRPr="000170CC" w:rsidRDefault="001025B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3.00</w:t>
            </w:r>
          </w:p>
        </w:tc>
        <w:tc>
          <w:tcPr>
            <w:tcW w:w="232" w:type="dxa"/>
          </w:tcPr>
          <w:p w14:paraId="6495F2B4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678CBECD" w14:textId="7D90FB29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3.00</w:t>
            </w:r>
          </w:p>
        </w:tc>
        <w:tc>
          <w:tcPr>
            <w:tcW w:w="261" w:type="dxa"/>
          </w:tcPr>
          <w:p w14:paraId="1D80AF64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</w:tcPr>
          <w:p w14:paraId="6CD55EE6" w14:textId="7D3D1A3D" w:rsidR="00F17266" w:rsidRPr="000170CC" w:rsidRDefault="001025B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3.00</w:t>
            </w:r>
          </w:p>
        </w:tc>
        <w:tc>
          <w:tcPr>
            <w:tcW w:w="239" w:type="dxa"/>
          </w:tcPr>
          <w:p w14:paraId="50A69A03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26F33B1" w14:textId="1752B6B9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3.00</w:t>
            </w:r>
          </w:p>
        </w:tc>
      </w:tr>
      <w:tr w:rsidR="00F17266" w:rsidRPr="000170CC" w14:paraId="0545A421" w14:textId="77777777" w:rsidTr="00865355">
        <w:tc>
          <w:tcPr>
            <w:tcW w:w="3510" w:type="dxa"/>
          </w:tcPr>
          <w:p w14:paraId="7CF2A023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392" w:type="dxa"/>
          </w:tcPr>
          <w:p w14:paraId="02F667D6" w14:textId="68EF51CB" w:rsidR="00F17266" w:rsidRPr="000170CC" w:rsidRDefault="001025B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5.50 - 43.11</w:t>
            </w:r>
          </w:p>
        </w:tc>
        <w:tc>
          <w:tcPr>
            <w:tcW w:w="232" w:type="dxa"/>
          </w:tcPr>
          <w:p w14:paraId="41FA3FCE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386E8B1E" w14:textId="2BEC68BF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6.00 - 43.11</w:t>
            </w:r>
          </w:p>
        </w:tc>
        <w:tc>
          <w:tcPr>
            <w:tcW w:w="261" w:type="dxa"/>
          </w:tcPr>
          <w:p w14:paraId="03DBE11C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</w:tcPr>
          <w:p w14:paraId="25578F2B" w14:textId="6A9B043F" w:rsidR="00F17266" w:rsidRPr="000170CC" w:rsidRDefault="001025B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5.50 - 43.11</w:t>
            </w:r>
          </w:p>
        </w:tc>
        <w:tc>
          <w:tcPr>
            <w:tcW w:w="239" w:type="dxa"/>
          </w:tcPr>
          <w:p w14:paraId="2B1C2D9A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30E43A2" w14:textId="256C1362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6.00 - 43.11</w:t>
            </w:r>
          </w:p>
        </w:tc>
      </w:tr>
    </w:tbl>
    <w:p w14:paraId="5BB62648" w14:textId="77777777" w:rsidR="004C0A78" w:rsidRPr="000170CC" w:rsidRDefault="004C0A78" w:rsidP="004C0A78">
      <w:pPr>
        <w:pStyle w:val="BodyText2"/>
        <w:ind w:left="3510" w:firstLine="0"/>
        <w:jc w:val="thaiDistribute"/>
        <w:rPr>
          <w:rFonts w:ascii="Angsana New" w:hAnsi="Angsana New"/>
          <w:sz w:val="30"/>
          <w:szCs w:val="30"/>
          <w:highlight w:val="yellow"/>
          <w:lang w:val="en-US"/>
        </w:rPr>
      </w:pPr>
    </w:p>
    <w:p w14:paraId="75E77D02" w14:textId="71AC6718" w:rsidR="004C0A78" w:rsidRPr="000170CC" w:rsidRDefault="004C0A78" w:rsidP="004C0A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>ทั้งนี้การเปลี่ยนแปลงของสมมติฐานที่สำคัญข้างต้นอาจมีผลต่อความอ่อนไหวของยอดคงเหลือของประมาณการหนี้สิน</w:t>
      </w:r>
      <w:r w:rsidR="007C517B" w:rsidRPr="000170CC">
        <w:rPr>
          <w:rFonts w:ascii="Angsana New" w:hAnsi="Angsana New" w:hint="cs"/>
          <w:sz w:val="30"/>
          <w:szCs w:val="30"/>
          <w:cs/>
        </w:rPr>
        <w:t>สำหรับ</w:t>
      </w:r>
      <w:r w:rsidRPr="000170CC">
        <w:rPr>
          <w:rFonts w:ascii="Angsana New" w:hAnsi="Angsana New"/>
          <w:sz w:val="30"/>
          <w:szCs w:val="30"/>
          <w:cs/>
        </w:rPr>
        <w:t>ผลประโยชน์พนักงานหลังออกจากงานซึ่งอาศัยข้อมูลตามรายงานการคำนวณของนักคณิตศาสตร์ประกันภัยดังต่อไปนี้</w:t>
      </w:r>
    </w:p>
    <w:p w14:paraId="4CB3A24C" w14:textId="77777777" w:rsidR="004C0A78" w:rsidRDefault="004C0A78" w:rsidP="004C0A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56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33"/>
        <w:gridCol w:w="236"/>
        <w:gridCol w:w="1446"/>
        <w:gridCol w:w="236"/>
        <w:gridCol w:w="1446"/>
        <w:gridCol w:w="236"/>
        <w:gridCol w:w="1446"/>
        <w:gridCol w:w="236"/>
        <w:gridCol w:w="1446"/>
      </w:tblGrid>
      <w:tr w:rsidR="00880D57" w:rsidRPr="000170CC" w14:paraId="1B44DC0D" w14:textId="77777777" w:rsidTr="00CA107C">
        <w:trPr>
          <w:cantSplit/>
        </w:trPr>
        <w:tc>
          <w:tcPr>
            <w:tcW w:w="2833" w:type="dxa"/>
            <w:vAlign w:val="bottom"/>
          </w:tcPr>
          <w:p w14:paraId="4432DEB9" w14:textId="77777777" w:rsidR="00880D57" w:rsidRPr="000170CC" w:rsidRDefault="00880D57" w:rsidP="00CA107C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E9747A8" w14:textId="77777777" w:rsidR="00880D57" w:rsidRPr="000170CC" w:rsidRDefault="00880D57" w:rsidP="00CA107C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92" w:type="dxa"/>
            <w:gridSpan w:val="7"/>
            <w:tcBorders>
              <w:bottom w:val="single" w:sz="4" w:space="0" w:color="auto"/>
            </w:tcBorders>
            <w:vAlign w:val="bottom"/>
          </w:tcPr>
          <w:p w14:paraId="3CA4D9D0" w14:textId="77777777" w:rsidR="00880D57" w:rsidRPr="000170CC" w:rsidRDefault="00880D57" w:rsidP="00CA107C">
            <w:pPr>
              <w:pStyle w:val="a1"/>
              <w:tabs>
                <w:tab w:val="left" w:pos="1404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หนี้สินอาจเพิ่มขึ้น (ลดลง) จากการเปลี่ยนแปลงของสมมติฐานที่สำคัญ (พันบาท)</w:t>
            </w:r>
          </w:p>
        </w:tc>
      </w:tr>
      <w:tr w:rsidR="00880D57" w:rsidRPr="000170CC" w14:paraId="664B8FB3" w14:textId="77777777" w:rsidTr="00CA107C">
        <w:trPr>
          <w:cantSplit/>
        </w:trPr>
        <w:tc>
          <w:tcPr>
            <w:tcW w:w="2833" w:type="dxa"/>
            <w:vAlign w:val="bottom"/>
          </w:tcPr>
          <w:p w14:paraId="3BBAB03F" w14:textId="77777777" w:rsidR="00880D57" w:rsidRPr="000170CC" w:rsidRDefault="00880D57" w:rsidP="00CA107C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4082C58" w14:textId="77777777" w:rsidR="00880D57" w:rsidRPr="000170CC" w:rsidRDefault="00880D57" w:rsidP="00CA107C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99DC13" w14:textId="77777777" w:rsidR="00880D57" w:rsidRPr="000170CC" w:rsidRDefault="00880D57" w:rsidP="00CA107C">
            <w:pPr>
              <w:pStyle w:val="a1"/>
              <w:tabs>
                <w:tab w:val="left" w:pos="1404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หากสมมติฐานเพิ่มขึ้น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19C8FE8" w14:textId="77777777" w:rsidR="00880D57" w:rsidRPr="000170CC" w:rsidRDefault="00880D57" w:rsidP="00CA107C">
            <w:pPr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98A4C" w14:textId="77777777" w:rsidR="00880D57" w:rsidRPr="000170CC" w:rsidRDefault="00880D57" w:rsidP="00CA107C">
            <w:pPr>
              <w:pStyle w:val="a1"/>
              <w:tabs>
                <w:tab w:val="left" w:pos="1404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หากสมมติฐานลดลง</w:t>
            </w:r>
          </w:p>
        </w:tc>
      </w:tr>
      <w:tr w:rsidR="00880D57" w:rsidRPr="000170CC" w14:paraId="46E9EAFF" w14:textId="77777777" w:rsidTr="00CA107C">
        <w:trPr>
          <w:cantSplit/>
        </w:trPr>
        <w:tc>
          <w:tcPr>
            <w:tcW w:w="2833" w:type="dxa"/>
            <w:tcBorders>
              <w:top w:val="single" w:sz="4" w:space="0" w:color="auto"/>
            </w:tcBorders>
            <w:vAlign w:val="bottom"/>
          </w:tcPr>
          <w:p w14:paraId="7BD4BD3C" w14:textId="77777777" w:rsidR="00880D57" w:rsidRPr="000170CC" w:rsidRDefault="00880D57" w:rsidP="00CA107C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B6CA6A0" w14:textId="77777777" w:rsidR="00880D57" w:rsidRPr="000170CC" w:rsidRDefault="00880D57" w:rsidP="00CA107C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02411D79" w14:textId="77777777" w:rsidR="00880D57" w:rsidRPr="000170CC" w:rsidRDefault="00880D57" w:rsidP="00CA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7145A2A" w14:textId="77777777" w:rsidR="00880D57" w:rsidRPr="000170CC" w:rsidRDefault="00880D57" w:rsidP="00CA107C">
            <w:pPr>
              <w:pStyle w:val="a1"/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02D3C160" w14:textId="77777777" w:rsidR="00880D57" w:rsidRPr="000170CC" w:rsidRDefault="00880D57" w:rsidP="00CA107C">
            <w:pPr>
              <w:pStyle w:val="a1"/>
              <w:tabs>
                <w:tab w:val="left" w:pos="1404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</w:t>
            </w:r>
          </w:p>
        </w:tc>
        <w:tc>
          <w:tcPr>
            <w:tcW w:w="236" w:type="dxa"/>
            <w:vAlign w:val="bottom"/>
          </w:tcPr>
          <w:p w14:paraId="10AE2844" w14:textId="77777777" w:rsidR="00880D57" w:rsidRPr="000170CC" w:rsidRDefault="00880D57" w:rsidP="00CA107C">
            <w:pPr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044B6884" w14:textId="77777777" w:rsidR="00880D57" w:rsidRPr="000170CC" w:rsidRDefault="00880D57" w:rsidP="00CA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BF52FB9" w14:textId="77777777" w:rsidR="00880D57" w:rsidRPr="000170CC" w:rsidRDefault="00880D57" w:rsidP="00CA107C">
            <w:pPr>
              <w:pStyle w:val="a1"/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6834A6A5" w14:textId="77777777" w:rsidR="00880D57" w:rsidRPr="000170CC" w:rsidRDefault="00880D57" w:rsidP="00CA107C">
            <w:pPr>
              <w:pStyle w:val="a1"/>
              <w:tabs>
                <w:tab w:val="left" w:pos="1404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</w:t>
            </w:r>
          </w:p>
        </w:tc>
      </w:tr>
      <w:tr w:rsidR="00880D57" w:rsidRPr="000170CC" w14:paraId="4F607153" w14:textId="77777777" w:rsidTr="00CA107C">
        <w:trPr>
          <w:cantSplit/>
        </w:trPr>
        <w:tc>
          <w:tcPr>
            <w:tcW w:w="2833" w:type="dxa"/>
            <w:tcBorders>
              <w:bottom w:val="single" w:sz="4" w:space="0" w:color="auto"/>
            </w:tcBorders>
            <w:vAlign w:val="bottom"/>
          </w:tcPr>
          <w:p w14:paraId="16E9176D" w14:textId="77777777" w:rsidR="00880D57" w:rsidRPr="000170CC" w:rsidRDefault="00880D57" w:rsidP="00CA107C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สมมติฐานที่สำคัญ</w:t>
            </w:r>
          </w:p>
        </w:tc>
        <w:tc>
          <w:tcPr>
            <w:tcW w:w="236" w:type="dxa"/>
            <w:vAlign w:val="bottom"/>
          </w:tcPr>
          <w:p w14:paraId="07345B76" w14:textId="77777777" w:rsidR="00880D57" w:rsidRPr="000170CC" w:rsidRDefault="00880D57" w:rsidP="00CA107C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7EA56D71" w14:textId="77777777" w:rsidR="00880D57" w:rsidRPr="000170CC" w:rsidRDefault="00880D57" w:rsidP="00CA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2B64955E" w14:textId="77777777" w:rsidR="00880D57" w:rsidRPr="000170CC" w:rsidRDefault="00880D57" w:rsidP="00CA107C">
            <w:pPr>
              <w:pStyle w:val="a1"/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4CC300CD" w14:textId="77777777" w:rsidR="00880D57" w:rsidRPr="000170CC" w:rsidRDefault="00880D57" w:rsidP="00CA107C">
            <w:pPr>
              <w:pStyle w:val="a1"/>
              <w:tabs>
                <w:tab w:val="left" w:pos="1404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เฉพาะ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  <w:tc>
          <w:tcPr>
            <w:tcW w:w="236" w:type="dxa"/>
            <w:vAlign w:val="bottom"/>
          </w:tcPr>
          <w:p w14:paraId="7002A784" w14:textId="77777777" w:rsidR="00880D57" w:rsidRPr="000170CC" w:rsidRDefault="00880D57" w:rsidP="00CA107C">
            <w:pPr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30E15423" w14:textId="77777777" w:rsidR="00880D57" w:rsidRPr="000170CC" w:rsidRDefault="00880D57" w:rsidP="00CA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4F658CD1" w14:textId="77777777" w:rsidR="00880D57" w:rsidRPr="000170CC" w:rsidRDefault="00880D57" w:rsidP="00CA107C">
            <w:pPr>
              <w:pStyle w:val="a1"/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05D8206C" w14:textId="77777777" w:rsidR="00880D57" w:rsidRPr="000170CC" w:rsidRDefault="00880D57" w:rsidP="00CA107C">
            <w:pPr>
              <w:pStyle w:val="a1"/>
              <w:tabs>
                <w:tab w:val="left" w:pos="1404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เฉพาะ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880D57" w:rsidRPr="00880D57" w14:paraId="2B572E50" w14:textId="77777777" w:rsidTr="00CA107C">
        <w:trPr>
          <w:cantSplit/>
        </w:trPr>
        <w:tc>
          <w:tcPr>
            <w:tcW w:w="2833" w:type="dxa"/>
            <w:tcBorders>
              <w:top w:val="single" w:sz="4" w:space="0" w:color="auto"/>
            </w:tcBorders>
            <w:vAlign w:val="bottom"/>
          </w:tcPr>
          <w:p w14:paraId="41E86FCB" w14:textId="77777777" w:rsidR="00880D57" w:rsidRPr="000170CC" w:rsidRDefault="00880D57" w:rsidP="00880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D159524" w14:textId="77777777" w:rsidR="00880D57" w:rsidRPr="000170CC" w:rsidRDefault="00880D57" w:rsidP="00880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10074A1E" w14:textId="77777777" w:rsidR="00880D57" w:rsidRPr="000170CC" w:rsidRDefault="00880D57" w:rsidP="00880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2B311AE" w14:textId="77777777" w:rsidR="00880D57" w:rsidRPr="00880D57" w:rsidRDefault="00880D57" w:rsidP="00880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2AB9FD34" w14:textId="77777777" w:rsidR="00880D57" w:rsidRPr="000170CC" w:rsidRDefault="00880D57" w:rsidP="00880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C338830" w14:textId="77777777" w:rsidR="00880D57" w:rsidRPr="00880D57" w:rsidRDefault="00880D57" w:rsidP="00880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1FFC712E" w14:textId="77777777" w:rsidR="00880D57" w:rsidRPr="00880D57" w:rsidRDefault="00880D57" w:rsidP="00880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28EC016" w14:textId="77777777" w:rsidR="00880D57" w:rsidRPr="00880D57" w:rsidRDefault="00880D57" w:rsidP="00880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296BE5AF" w14:textId="77777777" w:rsidR="00880D57" w:rsidRPr="000170CC" w:rsidRDefault="00880D57" w:rsidP="00880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80D57" w:rsidRPr="000170CC" w14:paraId="2069D165" w14:textId="77777777" w:rsidTr="00CA107C">
        <w:trPr>
          <w:cantSplit/>
        </w:trPr>
        <w:tc>
          <w:tcPr>
            <w:tcW w:w="2833" w:type="dxa"/>
            <w:vAlign w:val="bottom"/>
          </w:tcPr>
          <w:p w14:paraId="4A986E55" w14:textId="77777777" w:rsidR="00880D57" w:rsidRPr="000170CC" w:rsidRDefault="00880D57" w:rsidP="00CA107C">
            <w:pPr>
              <w:pStyle w:val="NoSpacing"/>
              <w:ind w:left="-74"/>
              <w:rPr>
                <w:rFonts w:ascii="Angsana New" w:hAnsi="Angsana New"/>
                <w:szCs w:val="30"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อัตราคิดลด</w:t>
            </w:r>
          </w:p>
        </w:tc>
        <w:tc>
          <w:tcPr>
            <w:tcW w:w="236" w:type="dxa"/>
            <w:vAlign w:val="bottom"/>
          </w:tcPr>
          <w:p w14:paraId="54CD805B" w14:textId="77777777" w:rsidR="00880D57" w:rsidRPr="000170CC" w:rsidRDefault="00880D57" w:rsidP="00CA107C">
            <w:pPr>
              <w:pStyle w:val="NoSpacing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446" w:type="dxa"/>
            <w:vAlign w:val="bottom"/>
          </w:tcPr>
          <w:p w14:paraId="6AC1F5DA" w14:textId="77777777" w:rsidR="00880D57" w:rsidRPr="000170CC" w:rsidRDefault="00880D57" w:rsidP="00CA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(1,724)</w:t>
            </w:r>
          </w:p>
        </w:tc>
        <w:tc>
          <w:tcPr>
            <w:tcW w:w="236" w:type="dxa"/>
            <w:vAlign w:val="bottom"/>
          </w:tcPr>
          <w:p w14:paraId="2E01A162" w14:textId="77777777" w:rsidR="00880D57" w:rsidRPr="000170CC" w:rsidRDefault="00880D57" w:rsidP="00CA107C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46" w:type="dxa"/>
            <w:vAlign w:val="bottom"/>
          </w:tcPr>
          <w:p w14:paraId="0F9909BE" w14:textId="77777777" w:rsidR="00880D57" w:rsidRPr="000170CC" w:rsidRDefault="00880D57" w:rsidP="00CA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(1,594)</w:t>
            </w:r>
          </w:p>
        </w:tc>
        <w:tc>
          <w:tcPr>
            <w:tcW w:w="236" w:type="dxa"/>
            <w:vAlign w:val="bottom"/>
          </w:tcPr>
          <w:p w14:paraId="7D176907" w14:textId="77777777" w:rsidR="00880D57" w:rsidRPr="000170CC" w:rsidRDefault="00880D57" w:rsidP="00CA107C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46" w:type="dxa"/>
            <w:vAlign w:val="bottom"/>
          </w:tcPr>
          <w:p w14:paraId="06253BCA" w14:textId="77777777" w:rsidR="00880D57" w:rsidRPr="000170CC" w:rsidRDefault="00880D57" w:rsidP="00CA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1,912</w:t>
            </w:r>
          </w:p>
        </w:tc>
        <w:tc>
          <w:tcPr>
            <w:tcW w:w="236" w:type="dxa"/>
            <w:vAlign w:val="bottom"/>
          </w:tcPr>
          <w:p w14:paraId="5D736CCD" w14:textId="77777777" w:rsidR="00880D57" w:rsidRPr="000170CC" w:rsidRDefault="00880D57" w:rsidP="00CA107C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46" w:type="dxa"/>
            <w:vAlign w:val="bottom"/>
          </w:tcPr>
          <w:p w14:paraId="3021EC0F" w14:textId="77777777" w:rsidR="00880D57" w:rsidRPr="000170CC" w:rsidRDefault="00880D57" w:rsidP="00CA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1,767</w:t>
            </w:r>
          </w:p>
        </w:tc>
      </w:tr>
      <w:tr w:rsidR="00880D57" w:rsidRPr="000170CC" w14:paraId="3105CFBE" w14:textId="77777777" w:rsidTr="00CA107C">
        <w:trPr>
          <w:cantSplit/>
        </w:trPr>
        <w:tc>
          <w:tcPr>
            <w:tcW w:w="2833" w:type="dxa"/>
            <w:vAlign w:val="bottom"/>
          </w:tcPr>
          <w:p w14:paraId="1692D048" w14:textId="77777777" w:rsidR="00880D57" w:rsidRPr="000170CC" w:rsidRDefault="00880D57" w:rsidP="00CA107C">
            <w:pPr>
              <w:pStyle w:val="NoSpacing"/>
              <w:ind w:left="-74"/>
              <w:rPr>
                <w:rFonts w:ascii="Angsana New" w:hAnsi="Angsana New"/>
                <w:szCs w:val="30"/>
              </w:rPr>
            </w:pPr>
            <w:r w:rsidRPr="000170CC">
              <w:rPr>
                <w:rFonts w:ascii="Angsana New" w:hAnsi="Angsana New" w:hint="cs"/>
                <w:szCs w:val="30"/>
                <w:cs/>
              </w:rPr>
              <w:t xml:space="preserve">   </w:t>
            </w:r>
            <w:r w:rsidRPr="000170CC">
              <w:rPr>
                <w:rFonts w:ascii="Angsana New" w:hAnsi="Angsana New"/>
                <w:szCs w:val="30"/>
                <w:cs/>
              </w:rPr>
              <w:t xml:space="preserve">(เพิ่มขึ้น/ลดลงร้อยละ </w:t>
            </w:r>
            <w:r w:rsidRPr="000170CC">
              <w:rPr>
                <w:rFonts w:ascii="Angsana New" w:hAnsi="Angsana New"/>
                <w:szCs w:val="30"/>
              </w:rPr>
              <w:t>1</w:t>
            </w:r>
            <w:r w:rsidRPr="000170CC">
              <w:rPr>
                <w:rFonts w:ascii="Angsana New" w:hAnsi="Angsana New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194D23AA" w14:textId="77777777" w:rsidR="00880D57" w:rsidRPr="000170CC" w:rsidRDefault="00880D57" w:rsidP="00CA107C">
            <w:pPr>
              <w:pStyle w:val="NoSpacing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446" w:type="dxa"/>
            <w:vAlign w:val="bottom"/>
          </w:tcPr>
          <w:p w14:paraId="3F5DEB81" w14:textId="77777777" w:rsidR="00880D57" w:rsidRPr="000170CC" w:rsidRDefault="00880D57" w:rsidP="00CA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12076ED" w14:textId="77777777" w:rsidR="00880D57" w:rsidRPr="000170CC" w:rsidRDefault="00880D57" w:rsidP="00CA107C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46" w:type="dxa"/>
            <w:vAlign w:val="bottom"/>
          </w:tcPr>
          <w:p w14:paraId="257F2B61" w14:textId="77777777" w:rsidR="00880D57" w:rsidRPr="000170CC" w:rsidRDefault="00880D57" w:rsidP="00CA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AAFF471" w14:textId="77777777" w:rsidR="00880D57" w:rsidRPr="000170CC" w:rsidRDefault="00880D57" w:rsidP="00CA107C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46" w:type="dxa"/>
            <w:vAlign w:val="bottom"/>
          </w:tcPr>
          <w:p w14:paraId="6B416279" w14:textId="77777777" w:rsidR="00880D57" w:rsidRPr="000170CC" w:rsidRDefault="00880D57" w:rsidP="00CA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66BAA7A" w14:textId="77777777" w:rsidR="00880D57" w:rsidRPr="000170CC" w:rsidRDefault="00880D57" w:rsidP="00CA107C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46" w:type="dxa"/>
            <w:vAlign w:val="bottom"/>
          </w:tcPr>
          <w:p w14:paraId="2B77E12A" w14:textId="77777777" w:rsidR="00880D57" w:rsidRPr="000170CC" w:rsidRDefault="00880D57" w:rsidP="00CA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0D57" w:rsidRPr="000170CC" w14:paraId="275E9396" w14:textId="77777777" w:rsidTr="00CA107C">
        <w:trPr>
          <w:cantSplit/>
        </w:trPr>
        <w:tc>
          <w:tcPr>
            <w:tcW w:w="2833" w:type="dxa"/>
            <w:vAlign w:val="bottom"/>
          </w:tcPr>
          <w:p w14:paraId="46FF6A70" w14:textId="77777777" w:rsidR="00880D57" w:rsidRPr="000170CC" w:rsidRDefault="00880D57" w:rsidP="00CA107C">
            <w:pPr>
              <w:pStyle w:val="NoSpacing"/>
              <w:ind w:left="-74"/>
              <w:rPr>
                <w:rFonts w:ascii="Angsana New" w:hAnsi="Angsana New"/>
                <w:szCs w:val="30"/>
                <w:cs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236" w:type="dxa"/>
            <w:vAlign w:val="bottom"/>
          </w:tcPr>
          <w:p w14:paraId="4FA3304A" w14:textId="77777777" w:rsidR="00880D57" w:rsidRPr="000170CC" w:rsidRDefault="00880D57" w:rsidP="00CA107C">
            <w:pPr>
              <w:pStyle w:val="NoSpacing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446" w:type="dxa"/>
            <w:vAlign w:val="bottom"/>
          </w:tcPr>
          <w:p w14:paraId="42806C69" w14:textId="77777777" w:rsidR="00880D57" w:rsidRPr="000170CC" w:rsidRDefault="00880D57" w:rsidP="00CA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3CBD6B4" w14:textId="77777777" w:rsidR="00880D57" w:rsidRPr="000170CC" w:rsidRDefault="00880D57" w:rsidP="00CA107C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46" w:type="dxa"/>
            <w:vAlign w:val="bottom"/>
          </w:tcPr>
          <w:p w14:paraId="4DF89A12" w14:textId="77777777" w:rsidR="00880D57" w:rsidRPr="000170CC" w:rsidRDefault="00880D57" w:rsidP="00CA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53B86D8" w14:textId="77777777" w:rsidR="00880D57" w:rsidRPr="000170CC" w:rsidRDefault="00880D57" w:rsidP="00CA107C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46" w:type="dxa"/>
            <w:vAlign w:val="bottom"/>
          </w:tcPr>
          <w:p w14:paraId="67B0F24B" w14:textId="77777777" w:rsidR="00880D57" w:rsidRPr="000170CC" w:rsidRDefault="00880D57" w:rsidP="00CA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A4C21AF" w14:textId="77777777" w:rsidR="00880D57" w:rsidRPr="000170CC" w:rsidRDefault="00880D57" w:rsidP="00CA107C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46" w:type="dxa"/>
            <w:vAlign w:val="bottom"/>
          </w:tcPr>
          <w:p w14:paraId="25B4E269" w14:textId="77777777" w:rsidR="00880D57" w:rsidRPr="000170CC" w:rsidRDefault="00880D57" w:rsidP="00CA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0D57" w:rsidRPr="000170CC" w14:paraId="0086AB9C" w14:textId="77777777" w:rsidTr="00CA107C">
        <w:trPr>
          <w:cantSplit/>
        </w:trPr>
        <w:tc>
          <w:tcPr>
            <w:tcW w:w="2833" w:type="dxa"/>
            <w:vAlign w:val="bottom"/>
          </w:tcPr>
          <w:p w14:paraId="7250B93B" w14:textId="77777777" w:rsidR="00880D57" w:rsidRPr="000170CC" w:rsidRDefault="00880D57" w:rsidP="00CA107C">
            <w:pPr>
              <w:pStyle w:val="NoSpacing"/>
              <w:ind w:left="-74"/>
              <w:rPr>
                <w:rFonts w:ascii="Angsana New" w:hAnsi="Angsana New"/>
                <w:szCs w:val="30"/>
              </w:rPr>
            </w:pPr>
            <w:r w:rsidRPr="000170CC">
              <w:rPr>
                <w:rFonts w:ascii="Angsana New" w:hAnsi="Angsana New" w:hint="cs"/>
                <w:szCs w:val="30"/>
                <w:cs/>
              </w:rPr>
              <w:t xml:space="preserve">   </w:t>
            </w:r>
            <w:r w:rsidRPr="000170CC">
              <w:rPr>
                <w:rFonts w:ascii="Angsana New" w:hAnsi="Angsana New"/>
                <w:szCs w:val="30"/>
                <w:cs/>
              </w:rPr>
              <w:t xml:space="preserve">(เพิ่มขึ้น/ลดลงร้อยละ </w:t>
            </w:r>
            <w:r w:rsidRPr="000170CC">
              <w:rPr>
                <w:rFonts w:ascii="Angsana New" w:hAnsi="Angsana New"/>
                <w:szCs w:val="30"/>
              </w:rPr>
              <w:t>1</w:t>
            </w:r>
            <w:r w:rsidRPr="000170CC">
              <w:rPr>
                <w:rFonts w:ascii="Angsana New" w:hAnsi="Angsana New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1DDF012D" w14:textId="77777777" w:rsidR="00880D57" w:rsidRPr="000170CC" w:rsidRDefault="00880D57" w:rsidP="00CA107C">
            <w:pPr>
              <w:pStyle w:val="NoSpacing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446" w:type="dxa"/>
            <w:vAlign w:val="bottom"/>
          </w:tcPr>
          <w:p w14:paraId="0F3CCED4" w14:textId="77777777" w:rsidR="00880D57" w:rsidRPr="000170CC" w:rsidRDefault="00880D57" w:rsidP="00CA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1,682</w:t>
            </w:r>
          </w:p>
        </w:tc>
        <w:tc>
          <w:tcPr>
            <w:tcW w:w="236" w:type="dxa"/>
            <w:vAlign w:val="bottom"/>
          </w:tcPr>
          <w:p w14:paraId="2AD74653" w14:textId="77777777" w:rsidR="00880D57" w:rsidRPr="000170CC" w:rsidRDefault="00880D57" w:rsidP="00CA107C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46" w:type="dxa"/>
            <w:vAlign w:val="bottom"/>
          </w:tcPr>
          <w:p w14:paraId="1FB1B78B" w14:textId="77777777" w:rsidR="00880D57" w:rsidRPr="000170CC" w:rsidRDefault="00880D57" w:rsidP="00CA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1,551</w:t>
            </w:r>
          </w:p>
        </w:tc>
        <w:tc>
          <w:tcPr>
            <w:tcW w:w="236" w:type="dxa"/>
            <w:vAlign w:val="bottom"/>
          </w:tcPr>
          <w:p w14:paraId="7FDB1DB8" w14:textId="77777777" w:rsidR="00880D57" w:rsidRPr="000170CC" w:rsidRDefault="00880D57" w:rsidP="00CA107C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46" w:type="dxa"/>
            <w:vAlign w:val="bottom"/>
          </w:tcPr>
          <w:p w14:paraId="14100DF6" w14:textId="77777777" w:rsidR="00880D57" w:rsidRPr="000170CC" w:rsidRDefault="00880D57" w:rsidP="00CA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(1,551)</w:t>
            </w:r>
          </w:p>
        </w:tc>
        <w:tc>
          <w:tcPr>
            <w:tcW w:w="236" w:type="dxa"/>
            <w:vAlign w:val="bottom"/>
          </w:tcPr>
          <w:p w14:paraId="46F4626B" w14:textId="77777777" w:rsidR="00880D57" w:rsidRPr="000170CC" w:rsidRDefault="00880D57" w:rsidP="00CA107C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46" w:type="dxa"/>
            <w:vAlign w:val="bottom"/>
          </w:tcPr>
          <w:p w14:paraId="28708AB9" w14:textId="77777777" w:rsidR="00880D57" w:rsidRPr="000170CC" w:rsidRDefault="00880D57" w:rsidP="00CA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(1,430)</w:t>
            </w:r>
          </w:p>
        </w:tc>
      </w:tr>
      <w:tr w:rsidR="00880D57" w:rsidRPr="000170CC" w14:paraId="15FC3AF7" w14:textId="77777777" w:rsidTr="00CA107C">
        <w:trPr>
          <w:cantSplit/>
          <w:trHeight w:val="74"/>
        </w:trPr>
        <w:tc>
          <w:tcPr>
            <w:tcW w:w="2833" w:type="dxa"/>
            <w:vAlign w:val="bottom"/>
          </w:tcPr>
          <w:p w14:paraId="49722F53" w14:textId="77777777" w:rsidR="00880D57" w:rsidRPr="000170CC" w:rsidRDefault="00880D57" w:rsidP="00CA107C">
            <w:pPr>
              <w:pStyle w:val="NoSpacing"/>
              <w:ind w:left="-74"/>
              <w:rPr>
                <w:rFonts w:ascii="Angsana New" w:hAnsi="Angsana New"/>
                <w:szCs w:val="30"/>
                <w:cs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236" w:type="dxa"/>
            <w:vAlign w:val="bottom"/>
          </w:tcPr>
          <w:p w14:paraId="3C8E7113" w14:textId="77777777" w:rsidR="00880D57" w:rsidRPr="000170CC" w:rsidRDefault="00880D57" w:rsidP="00CA107C">
            <w:pPr>
              <w:pStyle w:val="NoSpacing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446" w:type="dxa"/>
            <w:vAlign w:val="bottom"/>
          </w:tcPr>
          <w:p w14:paraId="3F94B6C0" w14:textId="77777777" w:rsidR="00880D57" w:rsidRPr="000170CC" w:rsidRDefault="00880D57" w:rsidP="00CA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733BD37" w14:textId="77777777" w:rsidR="00880D57" w:rsidRPr="000170CC" w:rsidRDefault="00880D57" w:rsidP="00CA107C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46" w:type="dxa"/>
            <w:vAlign w:val="bottom"/>
          </w:tcPr>
          <w:p w14:paraId="26EEBC2D" w14:textId="77777777" w:rsidR="00880D57" w:rsidRPr="000170CC" w:rsidRDefault="00880D57" w:rsidP="00CA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FB5D1FB" w14:textId="77777777" w:rsidR="00880D57" w:rsidRPr="000170CC" w:rsidRDefault="00880D57" w:rsidP="00CA107C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46" w:type="dxa"/>
            <w:vAlign w:val="bottom"/>
          </w:tcPr>
          <w:p w14:paraId="6D455688" w14:textId="77777777" w:rsidR="00880D57" w:rsidRPr="000170CC" w:rsidRDefault="00880D57" w:rsidP="00CA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815A322" w14:textId="77777777" w:rsidR="00880D57" w:rsidRPr="000170CC" w:rsidRDefault="00880D57" w:rsidP="00CA107C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46" w:type="dxa"/>
            <w:vAlign w:val="bottom"/>
          </w:tcPr>
          <w:p w14:paraId="11200F6B" w14:textId="77777777" w:rsidR="00880D57" w:rsidRPr="000170CC" w:rsidRDefault="00880D57" w:rsidP="00CA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0D57" w:rsidRPr="000170CC" w14:paraId="51607279" w14:textId="77777777" w:rsidTr="00CA107C">
        <w:trPr>
          <w:cantSplit/>
          <w:trHeight w:val="74"/>
        </w:trPr>
        <w:tc>
          <w:tcPr>
            <w:tcW w:w="2833" w:type="dxa"/>
            <w:vAlign w:val="bottom"/>
          </w:tcPr>
          <w:p w14:paraId="086EC6F6" w14:textId="77777777" w:rsidR="00880D57" w:rsidRPr="000170CC" w:rsidRDefault="00880D57" w:rsidP="00CA107C">
            <w:pPr>
              <w:pStyle w:val="NoSpacing"/>
              <w:ind w:left="-74"/>
              <w:rPr>
                <w:rFonts w:ascii="Angsana New" w:hAnsi="Angsana New"/>
                <w:szCs w:val="30"/>
              </w:rPr>
            </w:pPr>
            <w:r w:rsidRPr="000170CC">
              <w:rPr>
                <w:rFonts w:ascii="Angsana New" w:hAnsi="Angsana New" w:hint="cs"/>
                <w:szCs w:val="30"/>
                <w:cs/>
              </w:rPr>
              <w:t xml:space="preserve">   </w:t>
            </w:r>
            <w:r w:rsidRPr="000170CC">
              <w:rPr>
                <w:rFonts w:ascii="Angsana New" w:hAnsi="Angsana New"/>
                <w:szCs w:val="30"/>
                <w:cs/>
              </w:rPr>
              <w:t xml:space="preserve">(เพิ่มขึ้น/ลดลงร้อยละ </w:t>
            </w:r>
            <w:r w:rsidRPr="000170CC">
              <w:rPr>
                <w:rFonts w:ascii="Angsana New" w:hAnsi="Angsana New"/>
                <w:szCs w:val="30"/>
              </w:rPr>
              <w:t>20</w:t>
            </w:r>
            <w:r w:rsidRPr="000170CC">
              <w:rPr>
                <w:rFonts w:ascii="Angsana New" w:hAnsi="Angsana New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1CD38BCF" w14:textId="77777777" w:rsidR="00880D57" w:rsidRPr="000170CC" w:rsidRDefault="00880D57" w:rsidP="00CA107C">
            <w:pPr>
              <w:pStyle w:val="NoSpacing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446" w:type="dxa"/>
            <w:vAlign w:val="bottom"/>
          </w:tcPr>
          <w:p w14:paraId="7AA73FC4" w14:textId="77777777" w:rsidR="00880D57" w:rsidRPr="000170CC" w:rsidRDefault="00880D57" w:rsidP="00CA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(4,372)</w:t>
            </w:r>
          </w:p>
        </w:tc>
        <w:tc>
          <w:tcPr>
            <w:tcW w:w="236" w:type="dxa"/>
            <w:vAlign w:val="bottom"/>
          </w:tcPr>
          <w:p w14:paraId="7D462B8D" w14:textId="77777777" w:rsidR="00880D57" w:rsidRPr="000170CC" w:rsidRDefault="00880D57" w:rsidP="00CA107C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46" w:type="dxa"/>
            <w:vAlign w:val="bottom"/>
          </w:tcPr>
          <w:p w14:paraId="0801A90D" w14:textId="77777777" w:rsidR="00880D57" w:rsidRPr="000170CC" w:rsidRDefault="00880D57" w:rsidP="00CA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(4,048)</w:t>
            </w:r>
          </w:p>
        </w:tc>
        <w:tc>
          <w:tcPr>
            <w:tcW w:w="236" w:type="dxa"/>
            <w:vAlign w:val="bottom"/>
          </w:tcPr>
          <w:p w14:paraId="42BF0FB2" w14:textId="77777777" w:rsidR="00880D57" w:rsidRPr="000170CC" w:rsidRDefault="00880D57" w:rsidP="00CA107C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46" w:type="dxa"/>
            <w:vAlign w:val="bottom"/>
          </w:tcPr>
          <w:p w14:paraId="36C9ED71" w14:textId="77777777" w:rsidR="00880D57" w:rsidRPr="000170CC" w:rsidRDefault="00880D57" w:rsidP="00CA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5,564</w:t>
            </w:r>
          </w:p>
        </w:tc>
        <w:tc>
          <w:tcPr>
            <w:tcW w:w="236" w:type="dxa"/>
            <w:vAlign w:val="bottom"/>
          </w:tcPr>
          <w:p w14:paraId="7BA6D05A" w14:textId="77777777" w:rsidR="00880D57" w:rsidRPr="000170CC" w:rsidRDefault="00880D57" w:rsidP="00CA107C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46" w:type="dxa"/>
            <w:vAlign w:val="bottom"/>
          </w:tcPr>
          <w:p w14:paraId="499417C3" w14:textId="77777777" w:rsidR="00880D57" w:rsidRPr="000170CC" w:rsidRDefault="00880D57" w:rsidP="00CA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5,155</w:t>
            </w:r>
          </w:p>
        </w:tc>
      </w:tr>
    </w:tbl>
    <w:p w14:paraId="193234DB" w14:textId="77777777" w:rsidR="004C0A78" w:rsidRPr="000170CC" w:rsidRDefault="004C0A78" w:rsidP="004C0A78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28"/>
          <w:szCs w:val="28"/>
          <w:lang w:eastAsia="zh-CN"/>
        </w:rPr>
      </w:pPr>
      <w:r w:rsidRPr="000170CC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br w:type="page"/>
      </w:r>
      <w:r w:rsidRPr="000170CC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lastRenderedPageBreak/>
        <w:t>ส่วนเกินมูลค่าหุ้นและสำรองตามกฎหมาย</w:t>
      </w:r>
    </w:p>
    <w:p w14:paraId="3622661D" w14:textId="77777777" w:rsidR="004C0A78" w:rsidRPr="000170CC" w:rsidRDefault="004C0A78" w:rsidP="004C0A7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28"/>
          <w:szCs w:val="28"/>
          <w:lang w:eastAsia="zh-CN"/>
        </w:rPr>
      </w:pPr>
    </w:p>
    <w:p w14:paraId="60B434FC" w14:textId="77777777" w:rsidR="004C0A78" w:rsidRPr="000170CC" w:rsidRDefault="004C0A78" w:rsidP="004C0A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 w:hint="cs"/>
          <w:sz w:val="30"/>
          <w:szCs w:val="30"/>
          <w:cs/>
        </w:rPr>
        <w:t>ส่วนเกินมูลค่าหุ้น</w:t>
      </w:r>
    </w:p>
    <w:p w14:paraId="7C618833" w14:textId="77777777" w:rsidR="004C0A78" w:rsidRPr="000170CC" w:rsidRDefault="004C0A78" w:rsidP="004C0A78">
      <w:pPr>
        <w:pStyle w:val="BodyText2"/>
        <w:ind w:left="0" w:firstLine="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4B318DE" w14:textId="77777777" w:rsidR="004C0A78" w:rsidRPr="000170CC" w:rsidRDefault="004C0A78" w:rsidP="004C0A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0170CC">
        <w:rPr>
          <w:rFonts w:ascii="Angsana New" w:hAnsi="Angsana New"/>
          <w:sz w:val="30"/>
          <w:szCs w:val="30"/>
        </w:rPr>
        <w:t xml:space="preserve">2535 </w:t>
      </w:r>
      <w:r w:rsidRPr="000170CC">
        <w:rPr>
          <w:rFonts w:ascii="Angsana New" w:hAnsi="Angsana New" w:hint="cs"/>
          <w:sz w:val="30"/>
          <w:szCs w:val="30"/>
          <w:cs/>
        </w:rPr>
        <w:t xml:space="preserve">มาตรา </w:t>
      </w:r>
      <w:r w:rsidRPr="000170CC">
        <w:rPr>
          <w:rFonts w:ascii="Angsana New" w:hAnsi="Angsana New"/>
          <w:sz w:val="30"/>
          <w:szCs w:val="30"/>
        </w:rPr>
        <w:t xml:space="preserve">51 </w:t>
      </w:r>
      <w:r w:rsidRPr="000170CC">
        <w:rPr>
          <w:rFonts w:ascii="Angsana New" w:hAnsi="Angsana New" w:hint="cs"/>
          <w:sz w:val="30"/>
          <w:szCs w:val="30"/>
          <w:cs/>
        </w:rPr>
        <w:t>ในกรณีที่บริษัทมหาชนเสนอขายหุ้นสูงกว่ามูลค่าหุ้นที่จดทะเบียนไว้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0170CC">
        <w:rPr>
          <w:rFonts w:ascii="Angsana New" w:hAnsi="Angsana New"/>
          <w:sz w:val="30"/>
          <w:szCs w:val="30"/>
        </w:rPr>
        <w:t>“</w:t>
      </w:r>
      <w:r w:rsidRPr="000170CC">
        <w:rPr>
          <w:rFonts w:ascii="Angsana New" w:hAnsi="Angsana New" w:hint="cs"/>
          <w:sz w:val="30"/>
          <w:szCs w:val="30"/>
          <w:cs/>
        </w:rPr>
        <w:t>ส่วนเกินมูลค่าหุ้น</w:t>
      </w:r>
      <w:r w:rsidRPr="000170CC">
        <w:rPr>
          <w:rFonts w:ascii="Angsana New" w:hAnsi="Angsana New"/>
          <w:sz w:val="30"/>
          <w:szCs w:val="30"/>
        </w:rPr>
        <w:t>”</w:t>
      </w:r>
      <w:r w:rsidRPr="000170CC">
        <w:rPr>
          <w:rFonts w:ascii="Angsana New" w:hAnsi="Angsana New" w:hint="cs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25CDDEBB" w14:textId="77777777" w:rsidR="004C0A78" w:rsidRPr="000170CC" w:rsidRDefault="004C0A78" w:rsidP="004C0A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14:paraId="65E67CDB" w14:textId="77777777" w:rsidR="004C0A78" w:rsidRPr="000170CC" w:rsidRDefault="004C0A78" w:rsidP="004C0A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 w:hint="cs"/>
          <w:sz w:val="30"/>
          <w:szCs w:val="30"/>
          <w:cs/>
        </w:rPr>
        <w:t>สำรองตามกฎหมาย</w:t>
      </w:r>
    </w:p>
    <w:p w14:paraId="5650BDFE" w14:textId="77777777" w:rsidR="004C0A78" w:rsidRPr="000170CC" w:rsidRDefault="004C0A78" w:rsidP="004C0A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14:paraId="72958A58" w14:textId="77777777" w:rsidR="004C0A78" w:rsidRPr="000170CC" w:rsidRDefault="004C0A78" w:rsidP="004C0A7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0170CC">
        <w:rPr>
          <w:rFonts w:ascii="Angsana New" w:hAnsi="Angsana New"/>
          <w:sz w:val="30"/>
          <w:szCs w:val="30"/>
        </w:rPr>
        <w:t>2535</w:t>
      </w:r>
      <w:r w:rsidRPr="000170CC">
        <w:rPr>
          <w:rFonts w:ascii="Angsana New" w:hAnsi="Angsana New" w:hint="cs"/>
          <w:sz w:val="30"/>
          <w:szCs w:val="30"/>
          <w:cs/>
        </w:rPr>
        <w:t xml:space="preserve"> มาตรา </w:t>
      </w:r>
      <w:r w:rsidRPr="000170CC">
        <w:rPr>
          <w:rFonts w:ascii="Angsana New" w:hAnsi="Angsana New"/>
          <w:sz w:val="30"/>
          <w:szCs w:val="30"/>
        </w:rPr>
        <w:t>116</w:t>
      </w:r>
      <w:r w:rsidRPr="000170CC">
        <w:rPr>
          <w:rFonts w:ascii="Angsana New" w:hAnsi="Angsana New" w:hint="cs"/>
          <w:sz w:val="30"/>
          <w:szCs w:val="30"/>
          <w:cs/>
        </w:rPr>
        <w:t xml:space="preserve"> บริษัทมหาชนจะต้องจัดสรรทุนสำรอง (</w:t>
      </w:r>
      <w:r w:rsidRPr="000170CC">
        <w:rPr>
          <w:rFonts w:ascii="Angsana New" w:hAnsi="Angsana New"/>
          <w:sz w:val="30"/>
          <w:szCs w:val="30"/>
        </w:rPr>
        <w:t>“</w:t>
      </w:r>
      <w:r w:rsidRPr="000170CC">
        <w:rPr>
          <w:rFonts w:ascii="Angsana New" w:hAnsi="Angsana New" w:hint="cs"/>
          <w:sz w:val="30"/>
          <w:szCs w:val="30"/>
          <w:cs/>
        </w:rPr>
        <w:t>ทุนสำรองตามกฎหมาย</w:t>
      </w:r>
      <w:r w:rsidRPr="000170CC">
        <w:rPr>
          <w:rFonts w:ascii="Angsana New" w:hAnsi="Angsana New"/>
          <w:sz w:val="30"/>
          <w:szCs w:val="30"/>
        </w:rPr>
        <w:t>”)</w:t>
      </w:r>
      <w:r w:rsidRPr="000170CC">
        <w:rPr>
          <w:rFonts w:ascii="Angsana New" w:hAnsi="Angsana New" w:hint="cs"/>
          <w:sz w:val="30"/>
          <w:szCs w:val="30"/>
          <w:cs/>
        </w:rPr>
        <w:t xml:space="preserve"> อย่างน้อยร้อยละ </w:t>
      </w:r>
      <w:r w:rsidRPr="000170CC">
        <w:rPr>
          <w:rFonts w:ascii="Angsana New" w:hAnsi="Angsana New"/>
          <w:sz w:val="30"/>
          <w:szCs w:val="30"/>
        </w:rPr>
        <w:t xml:space="preserve">5 </w:t>
      </w:r>
      <w:r w:rsidRPr="000170CC">
        <w:rPr>
          <w:rFonts w:ascii="Angsana New" w:hAnsi="Angsana New" w:hint="cs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0170CC">
        <w:rPr>
          <w:rFonts w:ascii="Angsana New" w:hAnsi="Angsana New"/>
          <w:sz w:val="30"/>
          <w:szCs w:val="30"/>
        </w:rPr>
        <w:t>10</w:t>
      </w:r>
      <w:r w:rsidRPr="000170CC">
        <w:rPr>
          <w:rFonts w:ascii="Angsana New" w:hAnsi="Angsana New" w:hint="cs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6DE94056" w14:textId="77777777" w:rsidR="004C0A78" w:rsidRPr="000170CC" w:rsidRDefault="004C0A78" w:rsidP="004C0A7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8"/>
          <w:szCs w:val="28"/>
        </w:rPr>
      </w:pPr>
    </w:p>
    <w:p w14:paraId="28561283" w14:textId="77777777" w:rsidR="004C0A78" w:rsidRPr="000170CC" w:rsidRDefault="004C0A78" w:rsidP="004C0A78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0170CC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รายได้อื่น</w:t>
      </w:r>
    </w:p>
    <w:p w14:paraId="0910FB64" w14:textId="77777777" w:rsidR="004C0A78" w:rsidRPr="000170CC" w:rsidRDefault="004C0A78" w:rsidP="004C0A7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16"/>
          <w:szCs w:val="16"/>
          <w:lang w:eastAsia="zh-CN"/>
        </w:rPr>
      </w:pPr>
    </w:p>
    <w:tbl>
      <w:tblPr>
        <w:tblW w:w="9643" w:type="dxa"/>
        <w:tblLook w:val="01E0" w:firstRow="1" w:lastRow="1" w:firstColumn="1" w:lastColumn="1" w:noHBand="0" w:noVBand="0"/>
      </w:tblPr>
      <w:tblGrid>
        <w:gridCol w:w="3686"/>
        <w:gridCol w:w="1276"/>
        <w:gridCol w:w="255"/>
        <w:gridCol w:w="1307"/>
        <w:gridCol w:w="252"/>
        <w:gridCol w:w="1308"/>
        <w:gridCol w:w="255"/>
        <w:gridCol w:w="1304"/>
      </w:tblGrid>
      <w:tr w:rsidR="004C0A78" w:rsidRPr="000170CC" w14:paraId="37784BA7" w14:textId="77777777" w:rsidTr="00865355">
        <w:tc>
          <w:tcPr>
            <w:tcW w:w="3686" w:type="dxa"/>
          </w:tcPr>
          <w:p w14:paraId="6B88EFF6" w14:textId="77777777" w:rsidR="004C0A78" w:rsidRPr="000170CC" w:rsidRDefault="004C0A78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7" w:type="dxa"/>
            <w:gridSpan w:val="7"/>
            <w:tcBorders>
              <w:bottom w:val="single" w:sz="4" w:space="0" w:color="auto"/>
            </w:tcBorders>
          </w:tcPr>
          <w:p w14:paraId="7F6A98E3" w14:textId="77777777" w:rsidR="004C0A78" w:rsidRPr="000170CC" w:rsidRDefault="004C0A78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4C0A78" w:rsidRPr="000170CC" w14:paraId="41F8CFF8" w14:textId="77777777" w:rsidTr="00865355">
        <w:tc>
          <w:tcPr>
            <w:tcW w:w="3686" w:type="dxa"/>
            <w:vAlign w:val="bottom"/>
          </w:tcPr>
          <w:p w14:paraId="1CFB2401" w14:textId="77777777" w:rsidR="004C0A78" w:rsidRPr="000170CC" w:rsidRDefault="004C0A78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10823" w14:textId="77777777" w:rsidR="004C0A78" w:rsidRPr="000170CC" w:rsidRDefault="004C0A78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14:paraId="61C21562" w14:textId="77777777" w:rsidR="004C0A78" w:rsidRPr="000170CC" w:rsidRDefault="004C0A78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BB354D" w14:textId="77777777" w:rsidR="004C0A78" w:rsidRPr="000170CC" w:rsidRDefault="004C0A78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7266" w:rsidRPr="000170CC" w14:paraId="13594290" w14:textId="77777777" w:rsidTr="00865355">
        <w:tc>
          <w:tcPr>
            <w:tcW w:w="3686" w:type="dxa"/>
            <w:vAlign w:val="bottom"/>
          </w:tcPr>
          <w:p w14:paraId="014F46D2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95CA514" w14:textId="32815599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55" w:type="dxa"/>
            <w:vAlign w:val="bottom"/>
          </w:tcPr>
          <w:p w14:paraId="5235D259" w14:textId="77777777" w:rsidR="00F17266" w:rsidRPr="000170CC" w:rsidRDefault="00F17266" w:rsidP="00F17266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vAlign w:val="bottom"/>
          </w:tcPr>
          <w:p w14:paraId="75D37CB7" w14:textId="6CAC0B85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52" w:type="dxa"/>
            <w:vAlign w:val="bottom"/>
          </w:tcPr>
          <w:p w14:paraId="4D647742" w14:textId="77777777" w:rsidR="00F17266" w:rsidRPr="000170CC" w:rsidRDefault="00F17266" w:rsidP="00F17266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224005B5" w14:textId="6BE09342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55" w:type="dxa"/>
            <w:vAlign w:val="bottom"/>
          </w:tcPr>
          <w:p w14:paraId="0D27A55B" w14:textId="77777777" w:rsidR="00F17266" w:rsidRPr="000170CC" w:rsidRDefault="00F17266" w:rsidP="00F17266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44FF5B2A" w14:textId="07DBB2B0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F17266" w:rsidRPr="000170CC" w14:paraId="79BFB3A8" w14:textId="77777777" w:rsidTr="00865355">
        <w:tc>
          <w:tcPr>
            <w:tcW w:w="3686" w:type="dxa"/>
            <w:vAlign w:val="bottom"/>
          </w:tcPr>
          <w:p w14:paraId="625B3BCB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vAlign w:val="bottom"/>
          </w:tcPr>
          <w:p w14:paraId="6111BE66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55" w:type="dxa"/>
            <w:vAlign w:val="bottom"/>
          </w:tcPr>
          <w:p w14:paraId="00C23F3A" w14:textId="77777777" w:rsidR="00F17266" w:rsidRPr="000170CC" w:rsidRDefault="00F17266" w:rsidP="00F17266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16"/>
                <w:szCs w:val="16"/>
              </w:rPr>
            </w:pPr>
          </w:p>
        </w:tc>
        <w:tc>
          <w:tcPr>
            <w:tcW w:w="1307" w:type="dxa"/>
            <w:vAlign w:val="bottom"/>
          </w:tcPr>
          <w:p w14:paraId="37004453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  <w:vAlign w:val="bottom"/>
          </w:tcPr>
          <w:p w14:paraId="2049FD18" w14:textId="77777777" w:rsidR="00F17266" w:rsidRPr="000170CC" w:rsidRDefault="00F17266" w:rsidP="00F17266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16"/>
                <w:szCs w:val="16"/>
              </w:rPr>
            </w:pPr>
          </w:p>
        </w:tc>
        <w:tc>
          <w:tcPr>
            <w:tcW w:w="1308" w:type="dxa"/>
            <w:vAlign w:val="bottom"/>
          </w:tcPr>
          <w:p w14:paraId="517F57F6" w14:textId="77777777" w:rsidR="00F17266" w:rsidRPr="000170CC" w:rsidRDefault="00F17266" w:rsidP="00F17266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55" w:type="dxa"/>
            <w:vAlign w:val="bottom"/>
          </w:tcPr>
          <w:p w14:paraId="1D5E54D5" w14:textId="77777777" w:rsidR="00F17266" w:rsidRPr="000170CC" w:rsidRDefault="00F17266" w:rsidP="00F17266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16"/>
                <w:szCs w:val="16"/>
              </w:rPr>
            </w:pPr>
          </w:p>
        </w:tc>
        <w:tc>
          <w:tcPr>
            <w:tcW w:w="1304" w:type="dxa"/>
            <w:vAlign w:val="bottom"/>
          </w:tcPr>
          <w:p w14:paraId="46E92866" w14:textId="77777777" w:rsidR="00F17266" w:rsidRPr="000170CC" w:rsidRDefault="00F17266" w:rsidP="00F17266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17266" w:rsidRPr="000170CC" w14:paraId="1D47DF0A" w14:textId="77777777" w:rsidTr="005B0E76">
        <w:tc>
          <w:tcPr>
            <w:tcW w:w="3686" w:type="dxa"/>
            <w:vAlign w:val="bottom"/>
          </w:tcPr>
          <w:p w14:paraId="4A5C35BB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หนี้สูญรับคืน</w:t>
            </w:r>
          </w:p>
        </w:tc>
        <w:tc>
          <w:tcPr>
            <w:tcW w:w="1276" w:type="dxa"/>
          </w:tcPr>
          <w:p w14:paraId="4E8630F5" w14:textId="6113FEF5" w:rsidR="00F17266" w:rsidRPr="000170CC" w:rsidRDefault="00DA362B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143,10</w:t>
            </w:r>
            <w:r w:rsidR="004B061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5" w:type="dxa"/>
            <w:vAlign w:val="bottom"/>
          </w:tcPr>
          <w:p w14:paraId="0D1101AC" w14:textId="77777777" w:rsidR="00F17266" w:rsidRPr="000170CC" w:rsidRDefault="00F17266" w:rsidP="00F17266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7" w:type="dxa"/>
          </w:tcPr>
          <w:p w14:paraId="6079CEB7" w14:textId="63A4EFD3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192,026</w:t>
            </w:r>
          </w:p>
        </w:tc>
        <w:tc>
          <w:tcPr>
            <w:tcW w:w="252" w:type="dxa"/>
            <w:vAlign w:val="bottom"/>
          </w:tcPr>
          <w:p w14:paraId="3BFC3B44" w14:textId="77777777" w:rsidR="00F17266" w:rsidRPr="000170CC" w:rsidRDefault="00F17266" w:rsidP="00F17266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8" w:type="dxa"/>
          </w:tcPr>
          <w:p w14:paraId="567A720C" w14:textId="357B1697" w:rsidR="00F17266" w:rsidRPr="000170CC" w:rsidRDefault="00DA362B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95,758</w:t>
            </w:r>
          </w:p>
        </w:tc>
        <w:tc>
          <w:tcPr>
            <w:tcW w:w="255" w:type="dxa"/>
            <w:vAlign w:val="bottom"/>
          </w:tcPr>
          <w:p w14:paraId="3276281A" w14:textId="77777777" w:rsidR="00F17266" w:rsidRPr="000170CC" w:rsidRDefault="00F17266" w:rsidP="00F17266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</w:tcPr>
          <w:p w14:paraId="79ED3CF1" w14:textId="72BE4985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118,308</w:t>
            </w:r>
          </w:p>
        </w:tc>
      </w:tr>
      <w:tr w:rsidR="00F17266" w:rsidRPr="000170CC" w14:paraId="4C9D4268" w14:textId="77777777" w:rsidTr="005B0E76">
        <w:tc>
          <w:tcPr>
            <w:tcW w:w="3686" w:type="dxa"/>
            <w:vAlign w:val="bottom"/>
          </w:tcPr>
          <w:p w14:paraId="69445547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276" w:type="dxa"/>
          </w:tcPr>
          <w:p w14:paraId="7D886C0A" w14:textId="58EE7E4A" w:rsidR="00F17266" w:rsidRPr="000170CC" w:rsidRDefault="00DA362B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22,08</w:t>
            </w:r>
            <w:r w:rsidR="004B061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5" w:type="dxa"/>
            <w:vAlign w:val="bottom"/>
          </w:tcPr>
          <w:p w14:paraId="75A5C75F" w14:textId="77777777" w:rsidR="00F17266" w:rsidRPr="000170CC" w:rsidRDefault="00F17266" w:rsidP="00F1726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7" w:type="dxa"/>
          </w:tcPr>
          <w:p w14:paraId="73DE7E92" w14:textId="667A0D66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30,929</w:t>
            </w:r>
          </w:p>
        </w:tc>
        <w:tc>
          <w:tcPr>
            <w:tcW w:w="252" w:type="dxa"/>
            <w:vAlign w:val="bottom"/>
          </w:tcPr>
          <w:p w14:paraId="39AA9901" w14:textId="77777777" w:rsidR="00F17266" w:rsidRPr="000170CC" w:rsidRDefault="00F17266" w:rsidP="00F1726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8" w:type="dxa"/>
          </w:tcPr>
          <w:p w14:paraId="60BC9FD7" w14:textId="53C64496" w:rsidR="00F17266" w:rsidRPr="000170CC" w:rsidRDefault="00DA362B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18,097</w:t>
            </w:r>
          </w:p>
        </w:tc>
        <w:tc>
          <w:tcPr>
            <w:tcW w:w="255" w:type="dxa"/>
            <w:vAlign w:val="bottom"/>
          </w:tcPr>
          <w:p w14:paraId="3F4CEB33" w14:textId="77777777" w:rsidR="00F17266" w:rsidRPr="000170CC" w:rsidRDefault="00F17266" w:rsidP="00F1726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</w:tcPr>
          <w:p w14:paraId="04E7D32E" w14:textId="61C35D90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28,686</w:t>
            </w:r>
          </w:p>
        </w:tc>
      </w:tr>
      <w:tr w:rsidR="00F17266" w:rsidRPr="000170CC" w14:paraId="4566078E" w14:textId="77777777" w:rsidTr="005B0E76">
        <w:tc>
          <w:tcPr>
            <w:tcW w:w="3686" w:type="dxa"/>
            <w:vAlign w:val="bottom"/>
          </w:tcPr>
          <w:p w14:paraId="4809808C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รายได้ค่าทำสัญญา</w:t>
            </w:r>
          </w:p>
        </w:tc>
        <w:tc>
          <w:tcPr>
            <w:tcW w:w="1276" w:type="dxa"/>
          </w:tcPr>
          <w:p w14:paraId="2F9562DC" w14:textId="1B3E62AD" w:rsidR="00F17266" w:rsidRPr="000170CC" w:rsidRDefault="00DA362B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</w:t>
            </w:r>
            <w:r w:rsidR="004B061E">
              <w:rPr>
                <w:rFonts w:ascii="Angsana New" w:hAnsi="Angsana New"/>
                <w:sz w:val="30"/>
                <w:szCs w:val="30"/>
              </w:rPr>
              <w:t>869</w:t>
            </w:r>
          </w:p>
        </w:tc>
        <w:tc>
          <w:tcPr>
            <w:tcW w:w="255" w:type="dxa"/>
            <w:vAlign w:val="bottom"/>
          </w:tcPr>
          <w:p w14:paraId="10FE7043" w14:textId="77777777" w:rsidR="00F17266" w:rsidRPr="000170CC" w:rsidRDefault="00F17266" w:rsidP="00F17266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7" w:type="dxa"/>
          </w:tcPr>
          <w:p w14:paraId="0C2561C1" w14:textId="6A785CF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86,298</w:t>
            </w:r>
          </w:p>
        </w:tc>
        <w:tc>
          <w:tcPr>
            <w:tcW w:w="252" w:type="dxa"/>
            <w:vAlign w:val="bottom"/>
          </w:tcPr>
          <w:p w14:paraId="1123F16C" w14:textId="77777777" w:rsidR="00F17266" w:rsidRPr="000170CC" w:rsidRDefault="00F17266" w:rsidP="00F17266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8" w:type="dxa"/>
          </w:tcPr>
          <w:p w14:paraId="2AF17A94" w14:textId="24521426" w:rsidR="00F17266" w:rsidRPr="000170CC" w:rsidRDefault="00DA362B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1,689</w:t>
            </w:r>
          </w:p>
        </w:tc>
        <w:tc>
          <w:tcPr>
            <w:tcW w:w="255" w:type="dxa"/>
            <w:vAlign w:val="bottom"/>
          </w:tcPr>
          <w:p w14:paraId="0CF8380A" w14:textId="77777777" w:rsidR="00F17266" w:rsidRPr="000170CC" w:rsidRDefault="00F17266" w:rsidP="00F17266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14:paraId="298A9AEC" w14:textId="78E94BCE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17,458</w:t>
            </w:r>
          </w:p>
        </w:tc>
      </w:tr>
      <w:tr w:rsidR="00F17266" w:rsidRPr="000170CC" w14:paraId="4F8BE9A4" w14:textId="77777777" w:rsidTr="005B0E76">
        <w:tc>
          <w:tcPr>
            <w:tcW w:w="3686" w:type="dxa"/>
            <w:vAlign w:val="bottom"/>
          </w:tcPr>
          <w:p w14:paraId="763CB8C9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รายได้ค่าติดตาม</w:t>
            </w:r>
          </w:p>
        </w:tc>
        <w:tc>
          <w:tcPr>
            <w:tcW w:w="1276" w:type="dxa"/>
          </w:tcPr>
          <w:p w14:paraId="1289EDEF" w14:textId="1FA6CA56" w:rsidR="00F17266" w:rsidRPr="000170CC" w:rsidRDefault="00DA362B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</w:t>
            </w:r>
            <w:r w:rsidR="00D24093">
              <w:rPr>
                <w:rFonts w:ascii="Angsana New" w:hAnsi="Angsana New"/>
                <w:sz w:val="30"/>
                <w:szCs w:val="30"/>
              </w:rPr>
              <w:t>199</w:t>
            </w:r>
          </w:p>
        </w:tc>
        <w:tc>
          <w:tcPr>
            <w:tcW w:w="255" w:type="dxa"/>
            <w:vAlign w:val="bottom"/>
          </w:tcPr>
          <w:p w14:paraId="5079A77D" w14:textId="77777777" w:rsidR="00F17266" w:rsidRPr="000170CC" w:rsidRDefault="00F17266" w:rsidP="00F1726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7" w:type="dxa"/>
          </w:tcPr>
          <w:p w14:paraId="661B530E" w14:textId="018A71E1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25,765</w:t>
            </w:r>
          </w:p>
        </w:tc>
        <w:tc>
          <w:tcPr>
            <w:tcW w:w="252" w:type="dxa"/>
            <w:vAlign w:val="bottom"/>
          </w:tcPr>
          <w:p w14:paraId="414E2876" w14:textId="77777777" w:rsidR="00F17266" w:rsidRPr="000170CC" w:rsidRDefault="00F17266" w:rsidP="00F1726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8" w:type="dxa"/>
          </w:tcPr>
          <w:p w14:paraId="6E7311AE" w14:textId="3C43B644" w:rsidR="00F17266" w:rsidRPr="000170CC" w:rsidRDefault="00DA362B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14,186</w:t>
            </w:r>
          </w:p>
        </w:tc>
        <w:tc>
          <w:tcPr>
            <w:tcW w:w="255" w:type="dxa"/>
            <w:vAlign w:val="bottom"/>
          </w:tcPr>
          <w:p w14:paraId="4F7A1FBE" w14:textId="77777777" w:rsidR="00F17266" w:rsidRPr="000170CC" w:rsidRDefault="00F17266" w:rsidP="00F1726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</w:tcPr>
          <w:p w14:paraId="1B20ACA5" w14:textId="1B6CF0EF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23,772</w:t>
            </w:r>
          </w:p>
        </w:tc>
      </w:tr>
      <w:tr w:rsidR="00F17266" w:rsidRPr="000170CC" w14:paraId="6E733B58" w14:textId="77777777" w:rsidTr="005B0E76">
        <w:tc>
          <w:tcPr>
            <w:tcW w:w="3686" w:type="dxa"/>
            <w:vAlign w:val="bottom"/>
          </w:tcPr>
          <w:p w14:paraId="458F1F28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รายได้ค่าปรับชำระเงินล่าช้า</w:t>
            </w:r>
          </w:p>
        </w:tc>
        <w:tc>
          <w:tcPr>
            <w:tcW w:w="1276" w:type="dxa"/>
          </w:tcPr>
          <w:p w14:paraId="1EAB0E8F" w14:textId="1F59BEA6" w:rsidR="00F17266" w:rsidRPr="000170CC" w:rsidRDefault="00DA362B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12,544</w:t>
            </w:r>
          </w:p>
        </w:tc>
        <w:tc>
          <w:tcPr>
            <w:tcW w:w="255" w:type="dxa"/>
            <w:vAlign w:val="bottom"/>
          </w:tcPr>
          <w:p w14:paraId="235A534D" w14:textId="77777777" w:rsidR="00F17266" w:rsidRPr="000170CC" w:rsidRDefault="00F17266" w:rsidP="00F1726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7" w:type="dxa"/>
          </w:tcPr>
          <w:p w14:paraId="5B3A7229" w14:textId="18D6E8F3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17,901</w:t>
            </w:r>
          </w:p>
        </w:tc>
        <w:tc>
          <w:tcPr>
            <w:tcW w:w="252" w:type="dxa"/>
            <w:vAlign w:val="bottom"/>
          </w:tcPr>
          <w:p w14:paraId="6C3A69C8" w14:textId="77777777" w:rsidR="00F17266" w:rsidRPr="000170CC" w:rsidRDefault="00F17266" w:rsidP="00F1726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8" w:type="dxa"/>
          </w:tcPr>
          <w:p w14:paraId="17F90429" w14:textId="6B1C54F6" w:rsidR="00F17266" w:rsidRPr="000170CC" w:rsidRDefault="00DA362B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5,332</w:t>
            </w:r>
          </w:p>
        </w:tc>
        <w:tc>
          <w:tcPr>
            <w:tcW w:w="255" w:type="dxa"/>
            <w:vAlign w:val="bottom"/>
          </w:tcPr>
          <w:p w14:paraId="47215EF4" w14:textId="77777777" w:rsidR="00F17266" w:rsidRPr="000170CC" w:rsidRDefault="00F17266" w:rsidP="00F1726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</w:tcPr>
          <w:p w14:paraId="66448A1C" w14:textId="37FCBDA2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8,883</w:t>
            </w:r>
          </w:p>
        </w:tc>
      </w:tr>
      <w:tr w:rsidR="00F17266" w:rsidRPr="000170CC" w14:paraId="63D55729" w14:textId="77777777" w:rsidTr="005B0E76">
        <w:tc>
          <w:tcPr>
            <w:tcW w:w="3686" w:type="dxa"/>
            <w:vAlign w:val="bottom"/>
          </w:tcPr>
          <w:p w14:paraId="3709E629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</w:t>
            </w:r>
          </w:p>
        </w:tc>
        <w:tc>
          <w:tcPr>
            <w:tcW w:w="1276" w:type="dxa"/>
          </w:tcPr>
          <w:p w14:paraId="11CF8D43" w14:textId="4EBFD257" w:rsidR="00F17266" w:rsidRPr="000170CC" w:rsidRDefault="00DA362B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5,399</w:t>
            </w:r>
          </w:p>
        </w:tc>
        <w:tc>
          <w:tcPr>
            <w:tcW w:w="255" w:type="dxa"/>
            <w:vAlign w:val="bottom"/>
          </w:tcPr>
          <w:p w14:paraId="626AF910" w14:textId="77777777" w:rsidR="00F17266" w:rsidRPr="000170CC" w:rsidRDefault="00F17266" w:rsidP="00F1726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7" w:type="dxa"/>
          </w:tcPr>
          <w:p w14:paraId="3CE1BDB8" w14:textId="0A6736DD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9,637</w:t>
            </w:r>
          </w:p>
        </w:tc>
        <w:tc>
          <w:tcPr>
            <w:tcW w:w="252" w:type="dxa"/>
            <w:vAlign w:val="bottom"/>
          </w:tcPr>
          <w:p w14:paraId="3B380CB1" w14:textId="77777777" w:rsidR="00F17266" w:rsidRPr="000170CC" w:rsidRDefault="00F17266" w:rsidP="00F1726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8" w:type="dxa"/>
          </w:tcPr>
          <w:p w14:paraId="704BBBC3" w14:textId="6C526722" w:rsidR="00F17266" w:rsidRPr="000170CC" w:rsidRDefault="00DA362B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5,323</w:t>
            </w:r>
          </w:p>
        </w:tc>
        <w:tc>
          <w:tcPr>
            <w:tcW w:w="255" w:type="dxa"/>
            <w:vAlign w:val="bottom"/>
          </w:tcPr>
          <w:p w14:paraId="246F2366" w14:textId="77777777" w:rsidR="00F17266" w:rsidRPr="000170CC" w:rsidRDefault="00F17266" w:rsidP="00F1726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</w:tcPr>
          <w:p w14:paraId="56ADC7C3" w14:textId="08D94E6F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9,571</w:t>
            </w:r>
          </w:p>
        </w:tc>
      </w:tr>
      <w:tr w:rsidR="00F17266" w:rsidRPr="000170CC" w14:paraId="7433E546" w14:textId="77777777" w:rsidTr="005B0E76">
        <w:tc>
          <w:tcPr>
            <w:tcW w:w="3686" w:type="dxa"/>
            <w:vAlign w:val="bottom"/>
          </w:tcPr>
          <w:p w14:paraId="0A7D9923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276" w:type="dxa"/>
            <w:vAlign w:val="bottom"/>
          </w:tcPr>
          <w:p w14:paraId="0F689402" w14:textId="2FF53DEE" w:rsidR="00F17266" w:rsidRPr="000170CC" w:rsidRDefault="00DA362B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14:paraId="3A02BE5C" w14:textId="77777777" w:rsidR="00F17266" w:rsidRPr="000170CC" w:rsidRDefault="00F17266" w:rsidP="00F17266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7" w:type="dxa"/>
            <w:vAlign w:val="bottom"/>
          </w:tcPr>
          <w:p w14:paraId="164D9AA7" w14:textId="7065F5E1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3A32BA3B" w14:textId="77777777" w:rsidR="00F17266" w:rsidRPr="000170CC" w:rsidRDefault="00F17266" w:rsidP="00F17266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8" w:type="dxa"/>
          </w:tcPr>
          <w:p w14:paraId="471F40CD" w14:textId="7E41AAC8" w:rsidR="00F17266" w:rsidRPr="000170CC" w:rsidRDefault="00DA362B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40,806</w:t>
            </w:r>
          </w:p>
        </w:tc>
        <w:tc>
          <w:tcPr>
            <w:tcW w:w="255" w:type="dxa"/>
            <w:vAlign w:val="bottom"/>
          </w:tcPr>
          <w:p w14:paraId="1505CA5F" w14:textId="77777777" w:rsidR="00F17266" w:rsidRPr="000170CC" w:rsidRDefault="00F17266" w:rsidP="00F17266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14:paraId="1A316672" w14:textId="657A088D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43,905</w:t>
            </w:r>
          </w:p>
        </w:tc>
      </w:tr>
      <w:tr w:rsidR="00F17266" w:rsidRPr="000170CC" w14:paraId="58CA5721" w14:textId="77777777" w:rsidTr="005B0E76">
        <w:tc>
          <w:tcPr>
            <w:tcW w:w="3686" w:type="dxa"/>
            <w:vAlign w:val="bottom"/>
          </w:tcPr>
          <w:p w14:paraId="05EFA1AC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76" w:type="dxa"/>
            <w:vAlign w:val="bottom"/>
          </w:tcPr>
          <w:p w14:paraId="551A050C" w14:textId="4C5AA8DA" w:rsidR="00F17266" w:rsidRPr="000170CC" w:rsidRDefault="00DA362B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1,012</w:t>
            </w:r>
          </w:p>
        </w:tc>
        <w:tc>
          <w:tcPr>
            <w:tcW w:w="255" w:type="dxa"/>
            <w:vAlign w:val="bottom"/>
          </w:tcPr>
          <w:p w14:paraId="624074B9" w14:textId="77777777" w:rsidR="00F17266" w:rsidRPr="000170CC" w:rsidRDefault="00F17266" w:rsidP="00F17266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7" w:type="dxa"/>
            <w:vAlign w:val="bottom"/>
          </w:tcPr>
          <w:p w14:paraId="5DCAD577" w14:textId="393F3E5F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1,353</w:t>
            </w:r>
          </w:p>
        </w:tc>
        <w:tc>
          <w:tcPr>
            <w:tcW w:w="252" w:type="dxa"/>
            <w:vAlign w:val="bottom"/>
          </w:tcPr>
          <w:p w14:paraId="496C2486" w14:textId="77777777" w:rsidR="00F17266" w:rsidRPr="000170CC" w:rsidRDefault="00F17266" w:rsidP="00F17266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8" w:type="dxa"/>
          </w:tcPr>
          <w:p w14:paraId="54C210E7" w14:textId="5E14B655" w:rsidR="00F17266" w:rsidRPr="000170CC" w:rsidRDefault="00DA362B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480</w:t>
            </w:r>
          </w:p>
        </w:tc>
        <w:tc>
          <w:tcPr>
            <w:tcW w:w="255" w:type="dxa"/>
            <w:vAlign w:val="bottom"/>
          </w:tcPr>
          <w:p w14:paraId="340F6129" w14:textId="77777777" w:rsidR="00F17266" w:rsidRPr="000170CC" w:rsidRDefault="00F17266" w:rsidP="00F17266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14:paraId="4D0F234E" w14:textId="43A8B1B4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606</w:t>
            </w:r>
          </w:p>
        </w:tc>
      </w:tr>
      <w:tr w:rsidR="00F17266" w:rsidRPr="000170CC" w14:paraId="2C71C297" w14:textId="77777777" w:rsidTr="005B0E76">
        <w:tc>
          <w:tcPr>
            <w:tcW w:w="3686" w:type="dxa"/>
            <w:vAlign w:val="bottom"/>
          </w:tcPr>
          <w:p w14:paraId="1F8FE472" w14:textId="12AA91B2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กำไรจากการจำหน่ายสินทรัพย์ที่ไม่ได้ใช้</w:t>
            </w:r>
          </w:p>
        </w:tc>
        <w:tc>
          <w:tcPr>
            <w:tcW w:w="1276" w:type="dxa"/>
            <w:vAlign w:val="bottom"/>
          </w:tcPr>
          <w:p w14:paraId="6E3BA32E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00F01DA4" w14:textId="77777777" w:rsidR="00F17266" w:rsidRPr="000170CC" w:rsidRDefault="00F17266" w:rsidP="00F17266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7" w:type="dxa"/>
            <w:vAlign w:val="bottom"/>
          </w:tcPr>
          <w:p w14:paraId="16ADCEDC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24E57CD5" w14:textId="77777777" w:rsidR="00F17266" w:rsidRPr="000170CC" w:rsidRDefault="00F17266" w:rsidP="00F17266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8" w:type="dxa"/>
          </w:tcPr>
          <w:p w14:paraId="12F2AB1F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029B74C8" w14:textId="77777777" w:rsidR="00F17266" w:rsidRPr="000170CC" w:rsidRDefault="00F17266" w:rsidP="00F17266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14:paraId="20DBD471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7266" w:rsidRPr="000170CC" w14:paraId="30375E60" w14:textId="77777777" w:rsidTr="005B0E76">
        <w:tc>
          <w:tcPr>
            <w:tcW w:w="3686" w:type="dxa"/>
            <w:vAlign w:val="bottom"/>
          </w:tcPr>
          <w:p w14:paraId="19C0F6F7" w14:textId="7C570F5C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   ในการดำเนินงานและสินทรัพย์ถาวร</w:t>
            </w:r>
          </w:p>
        </w:tc>
        <w:tc>
          <w:tcPr>
            <w:tcW w:w="1276" w:type="dxa"/>
            <w:vAlign w:val="bottom"/>
          </w:tcPr>
          <w:p w14:paraId="1ACF2432" w14:textId="1EE51851" w:rsidR="00F17266" w:rsidRPr="000170CC" w:rsidRDefault="006159DC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8,861</w:t>
            </w:r>
          </w:p>
        </w:tc>
        <w:tc>
          <w:tcPr>
            <w:tcW w:w="255" w:type="dxa"/>
            <w:vAlign w:val="bottom"/>
          </w:tcPr>
          <w:p w14:paraId="17AC4A10" w14:textId="77777777" w:rsidR="00F17266" w:rsidRPr="000170CC" w:rsidRDefault="00F17266" w:rsidP="00F17266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7" w:type="dxa"/>
            <w:vAlign w:val="bottom"/>
          </w:tcPr>
          <w:p w14:paraId="47A20E9F" w14:textId="5FE20C03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25,780</w:t>
            </w:r>
          </w:p>
        </w:tc>
        <w:tc>
          <w:tcPr>
            <w:tcW w:w="252" w:type="dxa"/>
            <w:vAlign w:val="bottom"/>
          </w:tcPr>
          <w:p w14:paraId="2F17B631" w14:textId="77777777" w:rsidR="00F17266" w:rsidRPr="000170CC" w:rsidRDefault="00F17266" w:rsidP="00F17266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8" w:type="dxa"/>
          </w:tcPr>
          <w:p w14:paraId="3BB533C4" w14:textId="3C9AD174" w:rsidR="00F17266" w:rsidRPr="000170CC" w:rsidRDefault="00DA362B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7,506</w:t>
            </w:r>
          </w:p>
        </w:tc>
        <w:tc>
          <w:tcPr>
            <w:tcW w:w="255" w:type="dxa"/>
            <w:vAlign w:val="bottom"/>
          </w:tcPr>
          <w:p w14:paraId="318FC85C" w14:textId="77777777" w:rsidR="00F17266" w:rsidRPr="000170CC" w:rsidRDefault="00F17266" w:rsidP="00F17266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14:paraId="7406494F" w14:textId="181F6A3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25,780</w:t>
            </w:r>
          </w:p>
        </w:tc>
      </w:tr>
      <w:tr w:rsidR="00F17266" w:rsidRPr="000170CC" w14:paraId="5DD2E6F1" w14:textId="77777777" w:rsidTr="005B0E76">
        <w:tc>
          <w:tcPr>
            <w:tcW w:w="3686" w:type="dxa"/>
            <w:vAlign w:val="bottom"/>
          </w:tcPr>
          <w:p w14:paraId="657D6720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6EA242C" w14:textId="3D85503E" w:rsidR="00F17266" w:rsidRPr="000170CC" w:rsidRDefault="006159DC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</w:t>
            </w:r>
            <w:r w:rsidR="004B061E">
              <w:rPr>
                <w:rFonts w:ascii="Angsana New" w:hAnsi="Angsana New"/>
                <w:sz w:val="30"/>
                <w:szCs w:val="30"/>
              </w:rPr>
              <w:t>726</w:t>
            </w:r>
          </w:p>
        </w:tc>
        <w:tc>
          <w:tcPr>
            <w:tcW w:w="255" w:type="dxa"/>
            <w:vAlign w:val="bottom"/>
          </w:tcPr>
          <w:p w14:paraId="2F7A74E4" w14:textId="77777777" w:rsidR="00F17266" w:rsidRPr="000170CC" w:rsidRDefault="00F17266" w:rsidP="00F17266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07E31E8E" w14:textId="08035FDE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36,450</w:t>
            </w:r>
          </w:p>
        </w:tc>
        <w:tc>
          <w:tcPr>
            <w:tcW w:w="252" w:type="dxa"/>
            <w:vAlign w:val="bottom"/>
          </w:tcPr>
          <w:p w14:paraId="2F17EB41" w14:textId="77777777" w:rsidR="00F17266" w:rsidRPr="000170CC" w:rsidRDefault="00F17266" w:rsidP="00F17266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43A8E2E5" w14:textId="1B1A2D6B" w:rsidR="00F17266" w:rsidRPr="000170CC" w:rsidRDefault="00DA362B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15,813</w:t>
            </w:r>
          </w:p>
        </w:tc>
        <w:tc>
          <w:tcPr>
            <w:tcW w:w="255" w:type="dxa"/>
            <w:vAlign w:val="bottom"/>
          </w:tcPr>
          <w:p w14:paraId="41155391" w14:textId="77777777" w:rsidR="00F17266" w:rsidRPr="000170CC" w:rsidRDefault="00F17266" w:rsidP="00F17266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6A33BC7D" w14:textId="483AC0D8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32,040</w:t>
            </w:r>
          </w:p>
        </w:tc>
      </w:tr>
      <w:tr w:rsidR="00F17266" w:rsidRPr="000170CC" w14:paraId="31E9C536" w14:textId="77777777" w:rsidTr="00865355">
        <w:tc>
          <w:tcPr>
            <w:tcW w:w="3686" w:type="dxa"/>
            <w:vAlign w:val="bottom"/>
          </w:tcPr>
          <w:p w14:paraId="7EF29C17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5B17D1" w14:textId="7507A2E8" w:rsidR="00F17266" w:rsidRPr="000170CC" w:rsidRDefault="00DA362B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305,79</w:t>
            </w:r>
            <w:r w:rsidR="00D2409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5" w:type="dxa"/>
            <w:vAlign w:val="bottom"/>
          </w:tcPr>
          <w:p w14:paraId="0DAD7157" w14:textId="77777777" w:rsidR="00F17266" w:rsidRPr="000170CC" w:rsidRDefault="00F17266" w:rsidP="00F17266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E1C3DD" w14:textId="78ECAECF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426,139</w:t>
            </w:r>
          </w:p>
        </w:tc>
        <w:tc>
          <w:tcPr>
            <w:tcW w:w="252" w:type="dxa"/>
            <w:vAlign w:val="bottom"/>
          </w:tcPr>
          <w:p w14:paraId="5D23C409" w14:textId="77777777" w:rsidR="00F17266" w:rsidRPr="000170CC" w:rsidRDefault="00F17266" w:rsidP="00F17266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246370" w14:textId="7085A099" w:rsidR="00F17266" w:rsidRPr="000170CC" w:rsidRDefault="00DA362B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204,990</w:t>
            </w:r>
          </w:p>
        </w:tc>
        <w:tc>
          <w:tcPr>
            <w:tcW w:w="255" w:type="dxa"/>
            <w:vAlign w:val="bottom"/>
          </w:tcPr>
          <w:p w14:paraId="4F07952E" w14:textId="77777777" w:rsidR="00F17266" w:rsidRPr="000170CC" w:rsidRDefault="00F17266" w:rsidP="00F17266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F2E937" w14:textId="077A3795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309,009</w:t>
            </w:r>
          </w:p>
        </w:tc>
      </w:tr>
    </w:tbl>
    <w:p w14:paraId="1C9BC7EA" w14:textId="77777777" w:rsidR="00B77E42" w:rsidRPr="000170CC" w:rsidRDefault="00B77E42" w:rsidP="00B77E4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14:paraId="703F878C" w14:textId="276303F6" w:rsidR="004C0A78" w:rsidRPr="000170CC" w:rsidRDefault="004C0A78" w:rsidP="004C0A78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0170CC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lastRenderedPageBreak/>
        <w:t>ค่าใช้จ่ายตาม</w:t>
      </w:r>
      <w:r w:rsidR="0082380D" w:rsidRPr="000170CC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ธรรมชาติ</w:t>
      </w:r>
    </w:p>
    <w:p w14:paraId="50400B62" w14:textId="77777777" w:rsidR="004C0A78" w:rsidRPr="000170CC" w:rsidRDefault="004C0A78" w:rsidP="004C0A7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30"/>
          <w:szCs w:val="30"/>
          <w:lang w:eastAsia="zh-CN"/>
        </w:rPr>
      </w:pPr>
    </w:p>
    <w:tbl>
      <w:tblPr>
        <w:tblW w:w="10039" w:type="dxa"/>
        <w:tblLook w:val="01E0" w:firstRow="1" w:lastRow="1" w:firstColumn="1" w:lastColumn="1" w:noHBand="0" w:noVBand="0"/>
      </w:tblPr>
      <w:tblGrid>
        <w:gridCol w:w="3708"/>
        <w:gridCol w:w="1313"/>
        <w:gridCol w:w="255"/>
        <w:gridCol w:w="1417"/>
        <w:gridCol w:w="255"/>
        <w:gridCol w:w="1417"/>
        <w:gridCol w:w="255"/>
        <w:gridCol w:w="1419"/>
      </w:tblGrid>
      <w:tr w:rsidR="004C0A78" w:rsidRPr="000170CC" w14:paraId="7210EC16" w14:textId="77777777" w:rsidTr="00865355">
        <w:tc>
          <w:tcPr>
            <w:tcW w:w="3708" w:type="dxa"/>
            <w:vAlign w:val="bottom"/>
          </w:tcPr>
          <w:p w14:paraId="44017C74" w14:textId="77777777" w:rsidR="004C0A78" w:rsidRPr="000170CC" w:rsidRDefault="004C0A78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1" w:type="dxa"/>
            <w:gridSpan w:val="7"/>
            <w:tcBorders>
              <w:bottom w:val="single" w:sz="4" w:space="0" w:color="auto"/>
            </w:tcBorders>
            <w:vAlign w:val="bottom"/>
          </w:tcPr>
          <w:p w14:paraId="08103D6B" w14:textId="77777777" w:rsidR="004C0A78" w:rsidRPr="000170CC" w:rsidRDefault="004C0A78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4C0A78" w:rsidRPr="000170CC" w14:paraId="4EE4E9B8" w14:textId="77777777" w:rsidTr="00865355">
        <w:tc>
          <w:tcPr>
            <w:tcW w:w="3708" w:type="dxa"/>
            <w:vAlign w:val="bottom"/>
          </w:tcPr>
          <w:p w14:paraId="0E3E0D5E" w14:textId="77777777" w:rsidR="004C0A78" w:rsidRPr="000170CC" w:rsidRDefault="004C0A78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938EE9" w14:textId="77777777" w:rsidR="004C0A78" w:rsidRPr="000170CC" w:rsidRDefault="004C0A78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  <w:tcBorders>
              <w:top w:val="single" w:sz="4" w:space="0" w:color="auto"/>
            </w:tcBorders>
            <w:vAlign w:val="bottom"/>
          </w:tcPr>
          <w:p w14:paraId="20DE7097" w14:textId="77777777" w:rsidR="004C0A78" w:rsidRPr="000170CC" w:rsidRDefault="004C0A78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212B8" w14:textId="77777777" w:rsidR="004C0A78" w:rsidRPr="000170CC" w:rsidRDefault="004C0A78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7266" w:rsidRPr="000170CC" w14:paraId="7E9E81E0" w14:textId="77777777" w:rsidTr="00865355">
        <w:tc>
          <w:tcPr>
            <w:tcW w:w="3708" w:type="dxa"/>
            <w:vAlign w:val="bottom"/>
          </w:tcPr>
          <w:p w14:paraId="3EE71F9F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  <w:vAlign w:val="bottom"/>
          </w:tcPr>
          <w:p w14:paraId="43B4E031" w14:textId="368EEEE3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55" w:type="dxa"/>
            <w:vAlign w:val="bottom"/>
          </w:tcPr>
          <w:p w14:paraId="0D0991F1" w14:textId="77777777" w:rsidR="00F17266" w:rsidRPr="000170CC" w:rsidRDefault="00F17266" w:rsidP="00F17266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33091BC" w14:textId="1E3AC302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55" w:type="dxa"/>
            <w:vAlign w:val="bottom"/>
          </w:tcPr>
          <w:p w14:paraId="3953A234" w14:textId="77777777" w:rsidR="00F17266" w:rsidRPr="000170CC" w:rsidRDefault="00F17266" w:rsidP="00F17266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882749D" w14:textId="38AA2C88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55" w:type="dxa"/>
            <w:vAlign w:val="bottom"/>
          </w:tcPr>
          <w:p w14:paraId="1FC08F11" w14:textId="77777777" w:rsidR="00F17266" w:rsidRPr="000170CC" w:rsidRDefault="00F17266" w:rsidP="00F17266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393D4576" w14:textId="7A2D3310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F17266" w:rsidRPr="000170CC" w14:paraId="5151DAE0" w14:textId="77777777" w:rsidTr="00865355">
        <w:tc>
          <w:tcPr>
            <w:tcW w:w="3708" w:type="dxa"/>
            <w:vAlign w:val="bottom"/>
          </w:tcPr>
          <w:p w14:paraId="21E96F8E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13" w:type="dxa"/>
            <w:vAlign w:val="bottom"/>
          </w:tcPr>
          <w:p w14:paraId="136953C2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  <w:vAlign w:val="bottom"/>
          </w:tcPr>
          <w:p w14:paraId="4ABF03A8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14:paraId="1CFC1721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  <w:vAlign w:val="bottom"/>
          </w:tcPr>
          <w:p w14:paraId="0E101154" w14:textId="77777777" w:rsidR="00F17266" w:rsidRPr="000170CC" w:rsidRDefault="00F17266" w:rsidP="00F1726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14:paraId="197569CF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  <w:vAlign w:val="bottom"/>
          </w:tcPr>
          <w:p w14:paraId="4868D6B5" w14:textId="77777777" w:rsidR="00F17266" w:rsidRPr="000170CC" w:rsidRDefault="00F17266" w:rsidP="00F1726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7901B38B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17266" w:rsidRPr="000170CC" w14:paraId="6194EDA1" w14:textId="77777777" w:rsidTr="00865355">
        <w:tc>
          <w:tcPr>
            <w:tcW w:w="3708" w:type="dxa"/>
            <w:vAlign w:val="bottom"/>
          </w:tcPr>
          <w:p w14:paraId="4C46951F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313" w:type="dxa"/>
            <w:vAlign w:val="bottom"/>
          </w:tcPr>
          <w:p w14:paraId="4AD3A69F" w14:textId="42EFFC82" w:rsidR="00F17266" w:rsidRPr="000170CC" w:rsidRDefault="00A14528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="007C43CD">
              <w:rPr>
                <w:rFonts w:ascii="Angsana New" w:hAnsi="Angsana New"/>
                <w:sz w:val="30"/>
                <w:szCs w:val="30"/>
              </w:rPr>
              <w:t>8,998</w:t>
            </w:r>
          </w:p>
        </w:tc>
        <w:tc>
          <w:tcPr>
            <w:tcW w:w="255" w:type="dxa"/>
            <w:vAlign w:val="bottom"/>
          </w:tcPr>
          <w:p w14:paraId="34ABEBDE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42846FC7" w14:textId="7AE1754A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361,747</w:t>
            </w:r>
          </w:p>
        </w:tc>
        <w:tc>
          <w:tcPr>
            <w:tcW w:w="255" w:type="dxa"/>
            <w:vAlign w:val="bottom"/>
          </w:tcPr>
          <w:p w14:paraId="6DC0EDBF" w14:textId="77777777" w:rsidR="00F17266" w:rsidRPr="000170CC" w:rsidRDefault="00F17266" w:rsidP="00F1726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1D6DAB08" w14:textId="3F1679CC" w:rsidR="00F17266" w:rsidRPr="000170CC" w:rsidRDefault="00A14528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7C43CD">
              <w:rPr>
                <w:rFonts w:ascii="Angsana New" w:hAnsi="Angsana New"/>
                <w:sz w:val="30"/>
                <w:szCs w:val="30"/>
              </w:rPr>
              <w:t>22,558</w:t>
            </w:r>
          </w:p>
        </w:tc>
        <w:tc>
          <w:tcPr>
            <w:tcW w:w="255" w:type="dxa"/>
            <w:vAlign w:val="bottom"/>
          </w:tcPr>
          <w:p w14:paraId="13470217" w14:textId="77777777" w:rsidR="00F17266" w:rsidRPr="000170CC" w:rsidRDefault="00F17266" w:rsidP="00F1726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  <w:vAlign w:val="bottom"/>
          </w:tcPr>
          <w:p w14:paraId="2627D7F7" w14:textId="13C20F33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282,977</w:t>
            </w:r>
          </w:p>
        </w:tc>
      </w:tr>
      <w:tr w:rsidR="00F17266" w:rsidRPr="000170CC" w14:paraId="7BCAEE20" w14:textId="77777777" w:rsidTr="00865355">
        <w:tc>
          <w:tcPr>
            <w:tcW w:w="3708" w:type="dxa"/>
            <w:vAlign w:val="bottom"/>
          </w:tcPr>
          <w:p w14:paraId="296D1D98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หนี้สูญและขาดทุนจากการด้อยค่า</w:t>
            </w:r>
          </w:p>
        </w:tc>
        <w:tc>
          <w:tcPr>
            <w:tcW w:w="1313" w:type="dxa"/>
            <w:vAlign w:val="bottom"/>
          </w:tcPr>
          <w:p w14:paraId="5A151D78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771868D8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7E7B2804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55BB23E7" w14:textId="77777777" w:rsidR="00F17266" w:rsidRPr="000170CC" w:rsidRDefault="00F17266" w:rsidP="00F1726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075D37E7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1E364A5F" w14:textId="77777777" w:rsidR="00F17266" w:rsidRPr="000170CC" w:rsidRDefault="00F17266" w:rsidP="00F1726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  <w:vAlign w:val="bottom"/>
          </w:tcPr>
          <w:p w14:paraId="23CFF3DB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7266" w:rsidRPr="000170CC" w14:paraId="5C24664E" w14:textId="77777777" w:rsidTr="00865355">
        <w:tc>
          <w:tcPr>
            <w:tcW w:w="3708" w:type="dxa"/>
            <w:vAlign w:val="bottom"/>
          </w:tcPr>
          <w:p w14:paraId="331E2C19" w14:textId="18CA49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ของลูกหนี้การค้า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1313" w:type="dxa"/>
            <w:vAlign w:val="bottom"/>
          </w:tcPr>
          <w:p w14:paraId="278E9945" w14:textId="1E7B3DF2" w:rsidR="00F17266" w:rsidRPr="000170CC" w:rsidRDefault="00A14528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80,491</w:t>
            </w:r>
          </w:p>
        </w:tc>
        <w:tc>
          <w:tcPr>
            <w:tcW w:w="255" w:type="dxa"/>
            <w:vAlign w:val="bottom"/>
          </w:tcPr>
          <w:p w14:paraId="249AABE8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5CC1B3D4" w14:textId="3CE01580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403,388</w:t>
            </w:r>
          </w:p>
        </w:tc>
        <w:tc>
          <w:tcPr>
            <w:tcW w:w="255" w:type="dxa"/>
            <w:vAlign w:val="bottom"/>
          </w:tcPr>
          <w:p w14:paraId="0E1CAFF9" w14:textId="77777777" w:rsidR="00F17266" w:rsidRPr="000170CC" w:rsidRDefault="00F17266" w:rsidP="00F1726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7D97A2C5" w14:textId="49D08995" w:rsidR="00F17266" w:rsidRPr="000170CC" w:rsidRDefault="00A14528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5,676</w:t>
            </w:r>
          </w:p>
        </w:tc>
        <w:tc>
          <w:tcPr>
            <w:tcW w:w="255" w:type="dxa"/>
            <w:vAlign w:val="bottom"/>
          </w:tcPr>
          <w:p w14:paraId="3D4C4C10" w14:textId="77777777" w:rsidR="00F17266" w:rsidRPr="000170CC" w:rsidRDefault="00F17266" w:rsidP="00F1726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  <w:vAlign w:val="bottom"/>
          </w:tcPr>
          <w:p w14:paraId="330EDC41" w14:textId="748BDF6A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197,64</w:t>
            </w:r>
            <w:r w:rsidR="00D2409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17266" w:rsidRPr="000170CC" w14:paraId="14D3C898" w14:textId="77777777" w:rsidTr="00865355">
        <w:tc>
          <w:tcPr>
            <w:tcW w:w="3708" w:type="dxa"/>
            <w:vAlign w:val="bottom"/>
          </w:tcPr>
          <w:p w14:paraId="40C9AF66" w14:textId="4DCC5E8D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313" w:type="dxa"/>
            <w:vAlign w:val="bottom"/>
          </w:tcPr>
          <w:p w14:paraId="145AC003" w14:textId="001A6B56" w:rsidR="00F17266" w:rsidRPr="000170CC" w:rsidRDefault="00A14528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102,423</w:t>
            </w:r>
          </w:p>
        </w:tc>
        <w:tc>
          <w:tcPr>
            <w:tcW w:w="255" w:type="dxa"/>
            <w:vAlign w:val="bottom"/>
          </w:tcPr>
          <w:p w14:paraId="7884F267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1F5445EB" w14:textId="1B787623" w:rsidR="00F17266" w:rsidRPr="000170CC" w:rsidRDefault="00F17266" w:rsidP="0071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66,288</w:t>
            </w:r>
          </w:p>
        </w:tc>
        <w:tc>
          <w:tcPr>
            <w:tcW w:w="255" w:type="dxa"/>
            <w:vAlign w:val="bottom"/>
          </w:tcPr>
          <w:p w14:paraId="7F0AFC71" w14:textId="77777777" w:rsidR="00F17266" w:rsidRPr="000170CC" w:rsidRDefault="00F17266" w:rsidP="00F1726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63838478" w14:textId="6FE3559D" w:rsidR="00F17266" w:rsidRPr="000170CC" w:rsidRDefault="00A14528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102,423</w:t>
            </w:r>
          </w:p>
        </w:tc>
        <w:tc>
          <w:tcPr>
            <w:tcW w:w="255" w:type="dxa"/>
            <w:vAlign w:val="bottom"/>
          </w:tcPr>
          <w:p w14:paraId="477DCE87" w14:textId="77777777" w:rsidR="00F17266" w:rsidRPr="000170CC" w:rsidRDefault="00F17266" w:rsidP="00F1726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  <w:vAlign w:val="bottom"/>
          </w:tcPr>
          <w:p w14:paraId="4068F034" w14:textId="61789A32" w:rsidR="00F17266" w:rsidRPr="000170CC" w:rsidRDefault="00F17266" w:rsidP="0071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66,288</w:t>
            </w:r>
          </w:p>
        </w:tc>
      </w:tr>
      <w:tr w:rsidR="00F17266" w:rsidRPr="000170CC" w14:paraId="6354A764" w14:textId="77777777" w:rsidTr="00865355">
        <w:tc>
          <w:tcPr>
            <w:tcW w:w="3708" w:type="dxa"/>
            <w:vAlign w:val="bottom"/>
          </w:tcPr>
          <w:p w14:paraId="7B759D1E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1313" w:type="dxa"/>
            <w:vAlign w:val="bottom"/>
          </w:tcPr>
          <w:p w14:paraId="6A197F7B" w14:textId="15F45CA2" w:rsidR="00F17266" w:rsidRPr="000170CC" w:rsidRDefault="00A14528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29,659</w:t>
            </w:r>
          </w:p>
        </w:tc>
        <w:tc>
          <w:tcPr>
            <w:tcW w:w="255" w:type="dxa"/>
            <w:vAlign w:val="bottom"/>
          </w:tcPr>
          <w:p w14:paraId="6F3C8DFD" w14:textId="77777777" w:rsidR="00F17266" w:rsidRPr="000170CC" w:rsidRDefault="00F17266" w:rsidP="00F1726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012009DE" w14:textId="260C6FE8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37,348</w:t>
            </w:r>
          </w:p>
        </w:tc>
        <w:tc>
          <w:tcPr>
            <w:tcW w:w="255" w:type="dxa"/>
            <w:vAlign w:val="bottom"/>
          </w:tcPr>
          <w:p w14:paraId="45272CF1" w14:textId="77777777" w:rsidR="00F17266" w:rsidRPr="000170CC" w:rsidRDefault="00F17266" w:rsidP="00F1726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0AF3E23C" w14:textId="23080760" w:rsidR="00F17266" w:rsidRPr="000170CC" w:rsidRDefault="00A14528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13,145</w:t>
            </w:r>
          </w:p>
        </w:tc>
        <w:tc>
          <w:tcPr>
            <w:tcW w:w="255" w:type="dxa"/>
            <w:vAlign w:val="bottom"/>
          </w:tcPr>
          <w:p w14:paraId="493ADE14" w14:textId="77777777" w:rsidR="00F17266" w:rsidRPr="000170CC" w:rsidRDefault="00F17266" w:rsidP="00F1726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  <w:vAlign w:val="bottom"/>
          </w:tcPr>
          <w:p w14:paraId="72668DA3" w14:textId="6E487582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18,859</w:t>
            </w:r>
          </w:p>
        </w:tc>
      </w:tr>
      <w:tr w:rsidR="00F17266" w:rsidRPr="000170CC" w14:paraId="69D254E2" w14:textId="77777777" w:rsidTr="00865355">
        <w:tc>
          <w:tcPr>
            <w:tcW w:w="3708" w:type="dxa"/>
            <w:vAlign w:val="bottom"/>
          </w:tcPr>
          <w:p w14:paraId="41A686DD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ค่าซ่อมรถยึดและขาดทุนจากการขายรถยึด</w:t>
            </w:r>
          </w:p>
        </w:tc>
        <w:tc>
          <w:tcPr>
            <w:tcW w:w="1313" w:type="dxa"/>
            <w:vAlign w:val="bottom"/>
          </w:tcPr>
          <w:p w14:paraId="2C909677" w14:textId="3F5F8A48" w:rsidR="00F17266" w:rsidRPr="000170CC" w:rsidRDefault="00A14528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35,827</w:t>
            </w:r>
          </w:p>
        </w:tc>
        <w:tc>
          <w:tcPr>
            <w:tcW w:w="255" w:type="dxa"/>
            <w:vAlign w:val="bottom"/>
          </w:tcPr>
          <w:p w14:paraId="41E92653" w14:textId="77777777" w:rsidR="00F17266" w:rsidRPr="000170CC" w:rsidRDefault="00F17266" w:rsidP="00F1726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287028DA" w14:textId="6601C38F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169,274</w:t>
            </w:r>
          </w:p>
        </w:tc>
        <w:tc>
          <w:tcPr>
            <w:tcW w:w="255" w:type="dxa"/>
            <w:vAlign w:val="bottom"/>
          </w:tcPr>
          <w:p w14:paraId="71DBFFD8" w14:textId="77777777" w:rsidR="00F17266" w:rsidRPr="000170CC" w:rsidRDefault="00F17266" w:rsidP="00F1726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1FF2FAB4" w14:textId="2DCFE433" w:rsidR="00F17266" w:rsidRPr="000170CC" w:rsidRDefault="00A14528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13,167</w:t>
            </w:r>
          </w:p>
        </w:tc>
        <w:tc>
          <w:tcPr>
            <w:tcW w:w="255" w:type="dxa"/>
            <w:vAlign w:val="bottom"/>
          </w:tcPr>
          <w:p w14:paraId="4788A155" w14:textId="77777777" w:rsidR="00F17266" w:rsidRPr="000170CC" w:rsidRDefault="00F17266" w:rsidP="00F1726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  <w:vAlign w:val="bottom"/>
          </w:tcPr>
          <w:p w14:paraId="5FA220D4" w14:textId="24016CB8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51,263</w:t>
            </w:r>
          </w:p>
        </w:tc>
      </w:tr>
      <w:tr w:rsidR="00F17266" w:rsidRPr="000170CC" w14:paraId="08FB6732" w14:textId="77777777" w:rsidTr="00865355">
        <w:tc>
          <w:tcPr>
            <w:tcW w:w="3708" w:type="dxa"/>
            <w:vAlign w:val="bottom"/>
          </w:tcPr>
          <w:p w14:paraId="450F4335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313" w:type="dxa"/>
            <w:vAlign w:val="bottom"/>
          </w:tcPr>
          <w:p w14:paraId="759231AD" w14:textId="2C2979FD" w:rsidR="00F17266" w:rsidRPr="000170CC" w:rsidRDefault="00A14528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87,284</w:t>
            </w:r>
          </w:p>
        </w:tc>
        <w:tc>
          <w:tcPr>
            <w:tcW w:w="255" w:type="dxa"/>
            <w:vAlign w:val="bottom"/>
          </w:tcPr>
          <w:p w14:paraId="0488A97F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09DB1321" w14:textId="73560571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103,480</w:t>
            </w:r>
          </w:p>
        </w:tc>
        <w:tc>
          <w:tcPr>
            <w:tcW w:w="255" w:type="dxa"/>
            <w:vAlign w:val="bottom"/>
          </w:tcPr>
          <w:p w14:paraId="34798FFD" w14:textId="77777777" w:rsidR="00F17266" w:rsidRPr="000170CC" w:rsidRDefault="00F17266" w:rsidP="00F1726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36959CD3" w14:textId="61E5EA44" w:rsidR="00F17266" w:rsidRPr="000170CC" w:rsidRDefault="00A14528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71,134</w:t>
            </w:r>
          </w:p>
        </w:tc>
        <w:tc>
          <w:tcPr>
            <w:tcW w:w="255" w:type="dxa"/>
            <w:vAlign w:val="bottom"/>
          </w:tcPr>
          <w:p w14:paraId="24AE222C" w14:textId="77777777" w:rsidR="00F17266" w:rsidRPr="000170CC" w:rsidRDefault="00F17266" w:rsidP="00F1726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  <w:vAlign w:val="bottom"/>
          </w:tcPr>
          <w:p w14:paraId="4761AB74" w14:textId="5B653986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88,843</w:t>
            </w:r>
          </w:p>
        </w:tc>
      </w:tr>
      <w:tr w:rsidR="00F17266" w:rsidRPr="000170CC" w14:paraId="68D20C14" w14:textId="77777777" w:rsidTr="00865355">
        <w:tc>
          <w:tcPr>
            <w:tcW w:w="3708" w:type="dxa"/>
            <w:vAlign w:val="bottom"/>
          </w:tcPr>
          <w:p w14:paraId="09329926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ค่าบริการระบบเชื่อมต่อ</w:t>
            </w:r>
          </w:p>
        </w:tc>
        <w:tc>
          <w:tcPr>
            <w:tcW w:w="1313" w:type="dxa"/>
            <w:vAlign w:val="bottom"/>
          </w:tcPr>
          <w:p w14:paraId="7529F5A2" w14:textId="63DB7180" w:rsidR="00F17266" w:rsidRPr="000170CC" w:rsidRDefault="00A14528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28,177</w:t>
            </w:r>
          </w:p>
        </w:tc>
        <w:tc>
          <w:tcPr>
            <w:tcW w:w="255" w:type="dxa"/>
            <w:vAlign w:val="bottom"/>
          </w:tcPr>
          <w:p w14:paraId="65C135D8" w14:textId="77777777" w:rsidR="00F17266" w:rsidRPr="000170CC" w:rsidRDefault="00F17266" w:rsidP="00F1726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403B922F" w14:textId="7BC399AB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29,040</w:t>
            </w:r>
          </w:p>
        </w:tc>
        <w:tc>
          <w:tcPr>
            <w:tcW w:w="255" w:type="dxa"/>
            <w:vAlign w:val="bottom"/>
          </w:tcPr>
          <w:p w14:paraId="4863F26F" w14:textId="77777777" w:rsidR="00F17266" w:rsidRPr="000170CC" w:rsidRDefault="00F17266" w:rsidP="00F1726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3D58729A" w14:textId="3E55F74D" w:rsidR="00F17266" w:rsidRPr="000170CC" w:rsidRDefault="00A14528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25,110</w:t>
            </w:r>
          </w:p>
        </w:tc>
        <w:tc>
          <w:tcPr>
            <w:tcW w:w="255" w:type="dxa"/>
            <w:vAlign w:val="bottom"/>
          </w:tcPr>
          <w:p w14:paraId="05315577" w14:textId="77777777" w:rsidR="00F17266" w:rsidRPr="000170CC" w:rsidRDefault="00F17266" w:rsidP="00F1726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  <w:vAlign w:val="bottom"/>
          </w:tcPr>
          <w:p w14:paraId="50A86FB3" w14:textId="113146B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25,524</w:t>
            </w:r>
          </w:p>
        </w:tc>
      </w:tr>
      <w:tr w:rsidR="00F17266" w:rsidRPr="000170CC" w14:paraId="34914591" w14:textId="77777777" w:rsidTr="00865355">
        <w:tc>
          <w:tcPr>
            <w:tcW w:w="3708" w:type="dxa"/>
            <w:vAlign w:val="bottom"/>
          </w:tcPr>
          <w:p w14:paraId="5D26443D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ค่าน้ำมันรถใช้งาน</w:t>
            </w:r>
          </w:p>
        </w:tc>
        <w:tc>
          <w:tcPr>
            <w:tcW w:w="1313" w:type="dxa"/>
            <w:vAlign w:val="bottom"/>
          </w:tcPr>
          <w:p w14:paraId="2014C45C" w14:textId="4A5CED4E" w:rsidR="00F17266" w:rsidRPr="000170CC" w:rsidRDefault="00A14528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9,375</w:t>
            </w:r>
          </w:p>
        </w:tc>
        <w:tc>
          <w:tcPr>
            <w:tcW w:w="255" w:type="dxa"/>
            <w:vAlign w:val="bottom"/>
          </w:tcPr>
          <w:p w14:paraId="57BDBBFC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24E1A617" w14:textId="7080564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11,936</w:t>
            </w:r>
          </w:p>
        </w:tc>
        <w:tc>
          <w:tcPr>
            <w:tcW w:w="255" w:type="dxa"/>
            <w:vAlign w:val="bottom"/>
          </w:tcPr>
          <w:p w14:paraId="7FAD7746" w14:textId="77777777" w:rsidR="00F17266" w:rsidRPr="000170CC" w:rsidRDefault="00F17266" w:rsidP="00F1726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3CC5BE1A" w14:textId="4C0538EF" w:rsidR="00F17266" w:rsidRPr="000170CC" w:rsidRDefault="00A14528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7,295</w:t>
            </w:r>
          </w:p>
        </w:tc>
        <w:tc>
          <w:tcPr>
            <w:tcW w:w="255" w:type="dxa"/>
            <w:vAlign w:val="bottom"/>
          </w:tcPr>
          <w:p w14:paraId="091AC716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  <w:vAlign w:val="bottom"/>
          </w:tcPr>
          <w:p w14:paraId="63545016" w14:textId="0630138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8,964</w:t>
            </w:r>
          </w:p>
        </w:tc>
      </w:tr>
      <w:tr w:rsidR="00F17266" w:rsidRPr="000170CC" w14:paraId="18369143" w14:textId="77777777" w:rsidTr="00865355">
        <w:tc>
          <w:tcPr>
            <w:tcW w:w="3708" w:type="dxa"/>
            <w:vAlign w:val="bottom"/>
          </w:tcPr>
          <w:p w14:paraId="4426A2E4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ต้นทุนสินค้าที่ขาย</w:t>
            </w:r>
          </w:p>
        </w:tc>
        <w:tc>
          <w:tcPr>
            <w:tcW w:w="1313" w:type="dxa"/>
            <w:vAlign w:val="bottom"/>
          </w:tcPr>
          <w:p w14:paraId="1943EF27" w14:textId="4D0FF3E7" w:rsidR="00F17266" w:rsidRPr="000170CC" w:rsidRDefault="00A14528" w:rsidP="00F17266">
            <w:pPr>
              <w:tabs>
                <w:tab w:val="clear" w:pos="680"/>
                <w:tab w:val="clear" w:pos="907"/>
              </w:tabs>
              <w:ind w:left="175" w:right="-144" w:hanging="1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3,950</w:t>
            </w:r>
          </w:p>
        </w:tc>
        <w:tc>
          <w:tcPr>
            <w:tcW w:w="255" w:type="dxa"/>
            <w:vAlign w:val="bottom"/>
          </w:tcPr>
          <w:p w14:paraId="5E3A7B57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049AA016" w14:textId="30C1820A" w:rsidR="00F17266" w:rsidRPr="000170CC" w:rsidRDefault="00F17266" w:rsidP="00F17266">
            <w:pPr>
              <w:tabs>
                <w:tab w:val="clear" w:pos="680"/>
                <w:tab w:val="clear" w:pos="907"/>
              </w:tabs>
              <w:ind w:left="175" w:right="-144" w:hanging="1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14:paraId="3AFC198D" w14:textId="77777777" w:rsidR="00F17266" w:rsidRPr="000170CC" w:rsidRDefault="00F17266" w:rsidP="00F1726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746CFA7B" w14:textId="3E8130EA" w:rsidR="00F17266" w:rsidRPr="000170CC" w:rsidRDefault="00B25DBA" w:rsidP="00B25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3,950</w:t>
            </w:r>
          </w:p>
        </w:tc>
        <w:tc>
          <w:tcPr>
            <w:tcW w:w="255" w:type="dxa"/>
            <w:vAlign w:val="bottom"/>
          </w:tcPr>
          <w:p w14:paraId="13D22CBC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  <w:vAlign w:val="bottom"/>
          </w:tcPr>
          <w:p w14:paraId="010AD914" w14:textId="5F1D2D67" w:rsidR="00F17266" w:rsidRPr="000170CC" w:rsidRDefault="00F17266" w:rsidP="00F17266">
            <w:pPr>
              <w:tabs>
                <w:tab w:val="clear" w:pos="680"/>
                <w:tab w:val="clear" w:pos="907"/>
              </w:tabs>
              <w:ind w:left="175" w:right="-144" w:hanging="1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7266" w:rsidRPr="000170CC" w14:paraId="368C746C" w14:textId="77777777" w:rsidTr="00865355">
        <w:tc>
          <w:tcPr>
            <w:tcW w:w="3708" w:type="dxa"/>
            <w:vAlign w:val="bottom"/>
          </w:tcPr>
          <w:p w14:paraId="006F6547" w14:textId="08685B92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 xml:space="preserve">การลดมูลค่าของสินทรัพย์รอการขาย </w:t>
            </w:r>
          </w:p>
        </w:tc>
        <w:tc>
          <w:tcPr>
            <w:tcW w:w="1313" w:type="dxa"/>
            <w:vAlign w:val="bottom"/>
          </w:tcPr>
          <w:p w14:paraId="4C8CFAAB" w14:textId="7AEF6559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57795836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6539F465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7B61AC4A" w14:textId="77777777" w:rsidR="00F17266" w:rsidRPr="000170CC" w:rsidRDefault="00F17266" w:rsidP="00F1726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6D1B9EC6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57A6F090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  <w:vAlign w:val="bottom"/>
          </w:tcPr>
          <w:p w14:paraId="3A67AE09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7266" w:rsidRPr="000170CC" w14:paraId="783191DF" w14:textId="77777777" w:rsidTr="005763B7">
        <w:tc>
          <w:tcPr>
            <w:tcW w:w="3708" w:type="dxa"/>
            <w:vAlign w:val="bottom"/>
          </w:tcPr>
          <w:p w14:paraId="455B3551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(กลับรายการ)</w:t>
            </w:r>
          </w:p>
        </w:tc>
        <w:tc>
          <w:tcPr>
            <w:tcW w:w="1313" w:type="dxa"/>
          </w:tcPr>
          <w:p w14:paraId="57193559" w14:textId="7D1DD8F1" w:rsidR="00F17266" w:rsidRPr="000170CC" w:rsidRDefault="00A14528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(2,907)</w:t>
            </w:r>
          </w:p>
        </w:tc>
        <w:tc>
          <w:tcPr>
            <w:tcW w:w="255" w:type="dxa"/>
            <w:vAlign w:val="bottom"/>
          </w:tcPr>
          <w:p w14:paraId="7D2077C3" w14:textId="77777777" w:rsidR="00F17266" w:rsidRPr="000170CC" w:rsidRDefault="00F17266" w:rsidP="00F1726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19F6B46" w14:textId="33FB748D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(20,661)</w:t>
            </w:r>
          </w:p>
        </w:tc>
        <w:tc>
          <w:tcPr>
            <w:tcW w:w="255" w:type="dxa"/>
            <w:vAlign w:val="bottom"/>
          </w:tcPr>
          <w:p w14:paraId="3BE34AF3" w14:textId="77777777" w:rsidR="00F17266" w:rsidRPr="000170CC" w:rsidRDefault="00F17266" w:rsidP="00F1726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9BF230C" w14:textId="629380DD" w:rsidR="00F17266" w:rsidRPr="000170CC" w:rsidRDefault="00B25DBA" w:rsidP="00B25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(5,13</w:t>
            </w:r>
            <w:r w:rsidR="00D24093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vAlign w:val="bottom"/>
          </w:tcPr>
          <w:p w14:paraId="54B043DF" w14:textId="77777777" w:rsidR="00F17266" w:rsidRPr="000170CC" w:rsidRDefault="00F17266" w:rsidP="00F1726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</w:tcPr>
          <w:p w14:paraId="0928AAEA" w14:textId="7414FB79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399</w:t>
            </w:r>
          </w:p>
        </w:tc>
      </w:tr>
      <w:tr w:rsidR="00F17266" w:rsidRPr="000170CC" w14:paraId="6A80A778" w14:textId="77777777" w:rsidTr="00865355">
        <w:tc>
          <w:tcPr>
            <w:tcW w:w="3708" w:type="dxa"/>
            <w:vAlign w:val="bottom"/>
          </w:tcPr>
          <w:p w14:paraId="20B60110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ค่าจ้างติดตามหนี้</w:t>
            </w:r>
          </w:p>
        </w:tc>
        <w:tc>
          <w:tcPr>
            <w:tcW w:w="1313" w:type="dxa"/>
            <w:vAlign w:val="bottom"/>
          </w:tcPr>
          <w:p w14:paraId="01538FC5" w14:textId="1D09E1B7" w:rsidR="00F17266" w:rsidRPr="000170CC" w:rsidRDefault="00A14528" w:rsidP="00F17266">
            <w:pPr>
              <w:tabs>
                <w:tab w:val="clear" w:pos="680"/>
                <w:tab w:val="clear" w:pos="907"/>
              </w:tabs>
              <w:ind w:left="175" w:right="-144" w:hanging="1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14:paraId="7DBF1A95" w14:textId="77777777" w:rsidR="00F17266" w:rsidRPr="000170CC" w:rsidRDefault="00F17266" w:rsidP="00F1726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276BB1CE" w14:textId="02625E7F" w:rsidR="00F17266" w:rsidRPr="000170CC" w:rsidRDefault="00F17266" w:rsidP="00F17266">
            <w:pPr>
              <w:tabs>
                <w:tab w:val="clear" w:pos="680"/>
                <w:tab w:val="clear" w:pos="907"/>
              </w:tabs>
              <w:ind w:left="175" w:right="-144" w:hanging="1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vAlign w:val="bottom"/>
          </w:tcPr>
          <w:p w14:paraId="6990EB99" w14:textId="77777777" w:rsidR="00F17266" w:rsidRPr="000170CC" w:rsidRDefault="00F17266" w:rsidP="00F1726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77AB3C86" w14:textId="18B74768" w:rsidR="00F17266" w:rsidRPr="000170CC" w:rsidRDefault="00B25DBA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6,531</w:t>
            </w:r>
          </w:p>
        </w:tc>
        <w:tc>
          <w:tcPr>
            <w:tcW w:w="255" w:type="dxa"/>
            <w:vAlign w:val="bottom"/>
          </w:tcPr>
          <w:p w14:paraId="7F3DC8C0" w14:textId="77777777" w:rsidR="00F17266" w:rsidRPr="000170CC" w:rsidRDefault="00F17266" w:rsidP="00F1726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  <w:vAlign w:val="bottom"/>
          </w:tcPr>
          <w:p w14:paraId="004B797F" w14:textId="76CF9656" w:rsidR="00F17266" w:rsidRPr="000170CC" w:rsidRDefault="00F17266" w:rsidP="0071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19,017</w:t>
            </w:r>
          </w:p>
        </w:tc>
      </w:tr>
    </w:tbl>
    <w:p w14:paraId="64A5987C" w14:textId="77777777" w:rsidR="004C0A78" w:rsidRPr="000170CC" w:rsidRDefault="004C0A78" w:rsidP="004C0A7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</w:pPr>
    </w:p>
    <w:p w14:paraId="0085E1FC" w14:textId="1EF3FE06" w:rsidR="00102B05" w:rsidRPr="000170CC" w:rsidRDefault="00102B05" w:rsidP="00102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0170CC">
        <w:rPr>
          <w:rFonts w:ascii="Angsana New" w:hAnsi="Angsana New"/>
          <w:sz w:val="30"/>
          <w:szCs w:val="30"/>
          <w:cs/>
        </w:rPr>
        <w:t>กลุ่มบริษัทได้จัดให้มีเงินกองทุนสำรองเลี้ยงชีพพนักงานตามความในพระราชบัญญัติกองทุนสำรองเลี้ยงชีพสำหรับพนักงานของ</w:t>
      </w:r>
      <w:r w:rsidRPr="000170CC">
        <w:rPr>
          <w:rFonts w:ascii="Angsana New" w:hAnsi="Angsana New" w:hint="cs"/>
          <w:sz w:val="30"/>
          <w:szCs w:val="30"/>
          <w:cs/>
        </w:rPr>
        <w:t>กลุ่ม</w:t>
      </w:r>
      <w:r w:rsidRPr="000170CC">
        <w:rPr>
          <w:rFonts w:ascii="Angsana New" w:hAnsi="Angsana New"/>
          <w:sz w:val="30"/>
          <w:szCs w:val="30"/>
          <w:cs/>
        </w:rPr>
        <w:t xml:space="preserve">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Pr="000170CC">
        <w:rPr>
          <w:rFonts w:ascii="Angsana New" w:hAnsi="Angsana New"/>
          <w:sz w:val="30"/>
          <w:szCs w:val="30"/>
        </w:rPr>
        <w:t>3</w:t>
      </w:r>
      <w:r w:rsidRPr="000170CC">
        <w:rPr>
          <w:rFonts w:ascii="Angsana New" w:hAnsi="Angsana New"/>
          <w:sz w:val="30"/>
          <w:szCs w:val="30"/>
          <w:cs/>
        </w:rPr>
        <w:t xml:space="preserve"> ของเงินเดือนทุกเดือน และกลุ่มบริษัทจ่ายสมทบในอัตราร้อยละ </w:t>
      </w:r>
      <w:r w:rsidRPr="000170CC">
        <w:rPr>
          <w:rFonts w:ascii="Angsana New" w:hAnsi="Angsana New"/>
          <w:sz w:val="30"/>
          <w:szCs w:val="30"/>
        </w:rPr>
        <w:t>3</w:t>
      </w:r>
      <w:r w:rsidRPr="000170CC">
        <w:rPr>
          <w:rFonts w:ascii="Angsana New" w:hAnsi="Angsana New"/>
          <w:sz w:val="30"/>
          <w:szCs w:val="30"/>
          <w:cs/>
        </w:rPr>
        <w:t xml:space="preserve"> ของเงินเดือนของพนักงานทุกเดือน</w:t>
      </w:r>
    </w:p>
    <w:p w14:paraId="2B3B3599" w14:textId="77777777" w:rsidR="00102B05" w:rsidRPr="000170CC" w:rsidRDefault="00102B05" w:rsidP="00102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A8582B3" w14:textId="0DEB9BF6" w:rsidR="00102B05" w:rsidRPr="000170CC" w:rsidRDefault="00972B7B" w:rsidP="00102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0170CC">
        <w:rPr>
          <w:rFonts w:ascii="Angsana New" w:hAnsi="Angsana New"/>
          <w:sz w:val="30"/>
          <w:szCs w:val="30"/>
          <w:cs/>
        </w:rPr>
        <w:t xml:space="preserve">ส่วนที่กลุ่มบริษัทจ่ายเงินสมทบซึ่งบันทึกเป็นส่วนหนึ่งของค่าใช้จ่ายในการบริหารสำหรับปีสิ้นสุดวันที่ </w:t>
      </w:r>
      <w:r w:rsidRPr="000170CC">
        <w:rPr>
          <w:rFonts w:ascii="Angsana New" w:hAnsi="Angsana New"/>
          <w:sz w:val="30"/>
          <w:szCs w:val="30"/>
        </w:rPr>
        <w:t xml:space="preserve">31 </w:t>
      </w:r>
      <w:r w:rsidRPr="000170CC">
        <w:rPr>
          <w:rFonts w:ascii="Angsana New" w:hAnsi="Angsana New"/>
          <w:sz w:val="30"/>
          <w:szCs w:val="30"/>
          <w:cs/>
        </w:rPr>
        <w:t>ธันวาคม</w:t>
      </w:r>
      <w:r w:rsidRPr="000170CC">
        <w:rPr>
          <w:rFonts w:ascii="Angsana New" w:hAnsi="Angsana New"/>
          <w:sz w:val="30"/>
          <w:szCs w:val="30"/>
        </w:rPr>
        <w:t>2568</w:t>
      </w:r>
      <w:r w:rsidRPr="000170CC">
        <w:rPr>
          <w:rFonts w:ascii="Angsana New" w:hAnsi="Angsana New" w:hint="cs"/>
          <w:sz w:val="30"/>
          <w:szCs w:val="30"/>
          <w:cs/>
        </w:rPr>
        <w:t xml:space="preserve"> </w:t>
      </w:r>
      <w:r w:rsidRPr="000170CC">
        <w:rPr>
          <w:rFonts w:ascii="Angsana New" w:hAnsi="Angsana New"/>
          <w:sz w:val="30"/>
          <w:szCs w:val="30"/>
          <w:cs/>
        </w:rPr>
        <w:t xml:space="preserve">และ </w:t>
      </w:r>
      <w:r w:rsidRPr="000170CC">
        <w:rPr>
          <w:rFonts w:ascii="Angsana New" w:hAnsi="Angsana New"/>
          <w:sz w:val="30"/>
          <w:szCs w:val="30"/>
        </w:rPr>
        <w:t>2567</w:t>
      </w:r>
      <w:r w:rsidRPr="000170CC">
        <w:rPr>
          <w:rFonts w:ascii="Angsana New" w:hAnsi="Angsana New" w:hint="cs"/>
          <w:sz w:val="30"/>
          <w:szCs w:val="30"/>
          <w:cs/>
        </w:rPr>
        <w:t xml:space="preserve"> </w:t>
      </w:r>
      <w:r w:rsidRPr="000170CC">
        <w:rPr>
          <w:rFonts w:ascii="Angsana New" w:hAnsi="Angsana New"/>
          <w:sz w:val="30"/>
          <w:szCs w:val="30"/>
          <w:cs/>
        </w:rPr>
        <w:t>มีจำนวนเงิน</w:t>
      </w:r>
      <w:r w:rsidRPr="000170CC">
        <w:rPr>
          <w:rFonts w:ascii="Angsana New" w:hAnsi="Angsana New" w:hint="cs"/>
          <w:sz w:val="30"/>
          <w:szCs w:val="30"/>
          <w:cs/>
        </w:rPr>
        <w:t>ปีละ</w:t>
      </w:r>
      <w:r w:rsidRPr="000170CC">
        <w:rPr>
          <w:rFonts w:ascii="Angsana New" w:hAnsi="Angsana New"/>
          <w:sz w:val="30"/>
          <w:szCs w:val="30"/>
        </w:rPr>
        <w:t xml:space="preserve"> </w:t>
      </w:r>
      <w:r w:rsidRPr="00B37424">
        <w:rPr>
          <w:rFonts w:ascii="Angsana New" w:hAnsi="Angsana New"/>
          <w:sz w:val="30"/>
          <w:szCs w:val="30"/>
        </w:rPr>
        <w:t xml:space="preserve">0.2 </w:t>
      </w:r>
      <w:r w:rsidRPr="00B37424">
        <w:rPr>
          <w:rFonts w:ascii="Angsana New" w:hAnsi="Angsana New"/>
          <w:sz w:val="30"/>
          <w:szCs w:val="30"/>
          <w:cs/>
        </w:rPr>
        <w:t>ล้าน</w:t>
      </w:r>
      <w:r w:rsidRPr="000170CC">
        <w:rPr>
          <w:rFonts w:ascii="Angsana New" w:hAnsi="Angsana New"/>
          <w:sz w:val="30"/>
          <w:szCs w:val="30"/>
          <w:cs/>
        </w:rPr>
        <w:t>บาท</w:t>
      </w:r>
      <w:r w:rsidRPr="000170CC">
        <w:rPr>
          <w:rFonts w:ascii="Angsana New" w:hAnsi="Angsana New" w:hint="cs"/>
          <w:sz w:val="30"/>
          <w:szCs w:val="30"/>
          <w:cs/>
        </w:rPr>
        <w:t xml:space="preserve"> </w:t>
      </w:r>
      <w:r w:rsidRPr="000A6A18">
        <w:rPr>
          <w:rFonts w:ascii="Angsana New" w:hAnsi="Angsana New"/>
          <w:sz w:val="30"/>
          <w:szCs w:val="30"/>
          <w:cs/>
        </w:rPr>
        <w:t>(ส่วนของเฉพาะ</w:t>
      </w:r>
      <w:r w:rsidRPr="000A6A18">
        <w:rPr>
          <w:rFonts w:ascii="Angsana New" w:hAnsi="Angsana New" w:hint="cs"/>
          <w:sz w:val="30"/>
          <w:szCs w:val="30"/>
          <w:cs/>
        </w:rPr>
        <w:t>บริษัทมีจำนวนเงินเดียวกัน</w:t>
      </w:r>
      <w:r w:rsidRPr="000A6A18">
        <w:rPr>
          <w:rFonts w:ascii="Angsana New" w:hAnsi="Angsana New"/>
          <w:sz w:val="30"/>
          <w:szCs w:val="30"/>
          <w:cs/>
        </w:rPr>
        <w:t>)</w:t>
      </w:r>
    </w:p>
    <w:p w14:paraId="3FD7B8DE" w14:textId="77777777" w:rsidR="004C0A78" w:rsidRPr="000170CC" w:rsidRDefault="004C0A78" w:rsidP="004C0A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14:paraId="0F678C55" w14:textId="77777777" w:rsidR="00972B7B" w:rsidRPr="000170CC" w:rsidRDefault="00972B7B" w:rsidP="004C0A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14:paraId="51DC0519" w14:textId="77777777" w:rsidR="004C0A78" w:rsidRPr="000170CC" w:rsidRDefault="004C0A78" w:rsidP="004C0A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14:paraId="5B189FB0" w14:textId="1B6E6062" w:rsidR="004C0A78" w:rsidRPr="000170CC" w:rsidRDefault="004C0A78" w:rsidP="004C0A78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0170CC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lastRenderedPageBreak/>
        <w:t>ค่าใช้จ่าย</w:t>
      </w:r>
      <w:r w:rsidR="00A675FE" w:rsidRPr="000170CC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 xml:space="preserve"> (รายได้) </w:t>
      </w:r>
      <w:r w:rsidRPr="000170CC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>ภาษี</w:t>
      </w:r>
      <w:r w:rsidRPr="000170CC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เงินได้</w:t>
      </w:r>
    </w:p>
    <w:p w14:paraId="5AB30312" w14:textId="77777777" w:rsidR="004C0A78" w:rsidRPr="000170CC" w:rsidRDefault="004C0A78" w:rsidP="004C0A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2089A51B" w14:textId="62B66159" w:rsidR="004C0A78" w:rsidRPr="000170CC" w:rsidRDefault="004C0A78" w:rsidP="004C0A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5D5B3F">
        <w:rPr>
          <w:rFonts w:ascii="Angsana New" w:hAnsi="Angsana New" w:hint="cs"/>
          <w:spacing w:val="-4"/>
          <w:sz w:val="30"/>
          <w:szCs w:val="30"/>
          <w:cs/>
        </w:rPr>
        <w:t xml:space="preserve">อัตราภาษีเงินได้นิติบุคคลที่ประกาศใช้ในประเทศไทย กัมพูชาและลาวมีอัตราเดียวกันคือร้อยละ </w:t>
      </w:r>
      <w:r w:rsidRPr="005D5B3F">
        <w:rPr>
          <w:rFonts w:ascii="Angsana New" w:hAnsi="Angsana New"/>
          <w:spacing w:val="-4"/>
          <w:sz w:val="30"/>
          <w:szCs w:val="30"/>
        </w:rPr>
        <w:t xml:space="preserve">20 </w:t>
      </w:r>
      <w:r w:rsidRPr="005D5B3F">
        <w:rPr>
          <w:rFonts w:ascii="Angsana New" w:hAnsi="Angsana New" w:hint="cs"/>
          <w:spacing w:val="-4"/>
          <w:sz w:val="30"/>
          <w:szCs w:val="30"/>
          <w:cs/>
        </w:rPr>
        <w:t>(สำหรับประเทศไทย</w:t>
      </w:r>
      <w:r w:rsidRPr="000170CC">
        <w:rPr>
          <w:rFonts w:ascii="Angsana New" w:hAnsi="Angsana New" w:hint="cs"/>
          <w:spacing w:val="-4"/>
          <w:sz w:val="30"/>
          <w:szCs w:val="30"/>
          <w:cs/>
        </w:rPr>
        <w:t xml:space="preserve">กรณีเป็นกิจการขนาดกลางและขนาดย่อม </w:t>
      </w:r>
      <w:r w:rsidRPr="000170CC">
        <w:rPr>
          <w:rFonts w:ascii="Angsana New" w:hAnsi="Angsana New"/>
          <w:spacing w:val="-4"/>
          <w:sz w:val="30"/>
          <w:szCs w:val="30"/>
        </w:rPr>
        <w:t xml:space="preserve">(SME) </w:t>
      </w:r>
      <w:r w:rsidRPr="000170CC">
        <w:rPr>
          <w:rFonts w:ascii="Angsana New" w:hAnsi="Angsana New" w:hint="cs"/>
          <w:spacing w:val="-4"/>
          <w:sz w:val="30"/>
          <w:szCs w:val="30"/>
          <w:cs/>
        </w:rPr>
        <w:t>และมีกำไรสุทธิเกิน</w:t>
      </w:r>
      <w:r w:rsidR="001F10D0">
        <w:rPr>
          <w:rFonts w:ascii="Angsana New" w:hAnsi="Angsana New" w:hint="cs"/>
          <w:spacing w:val="-4"/>
          <w:sz w:val="30"/>
          <w:szCs w:val="30"/>
          <w:cs/>
        </w:rPr>
        <w:t>กว่า</w:t>
      </w:r>
      <w:r w:rsidRPr="000170C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0170CC">
        <w:rPr>
          <w:rFonts w:ascii="Angsana New" w:hAnsi="Angsana New"/>
          <w:spacing w:val="-4"/>
          <w:sz w:val="30"/>
          <w:szCs w:val="30"/>
        </w:rPr>
        <w:t xml:space="preserve">3 </w:t>
      </w:r>
      <w:r w:rsidRPr="000170CC">
        <w:rPr>
          <w:rFonts w:ascii="Angsana New" w:hAnsi="Angsana New" w:hint="cs"/>
          <w:spacing w:val="-4"/>
          <w:sz w:val="30"/>
          <w:szCs w:val="30"/>
          <w:cs/>
        </w:rPr>
        <w:t>ล้านบาทต่อปี มีอัตราร้อยละ</w:t>
      </w:r>
      <w:r w:rsidR="001F10D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F10D0">
        <w:rPr>
          <w:rFonts w:ascii="Angsana New" w:hAnsi="Angsana New"/>
          <w:spacing w:val="-4"/>
          <w:sz w:val="30"/>
          <w:szCs w:val="30"/>
        </w:rPr>
        <w:t xml:space="preserve">0 </w:t>
      </w:r>
      <w:r w:rsidR="001F10D0">
        <w:rPr>
          <w:rFonts w:ascii="Angsana New" w:hAnsi="Angsana New" w:hint="cs"/>
          <w:spacing w:val="-4"/>
          <w:sz w:val="30"/>
          <w:szCs w:val="30"/>
          <w:cs/>
        </w:rPr>
        <w:t xml:space="preserve">ถึงร้อยละ </w:t>
      </w:r>
      <w:r w:rsidR="001F10D0">
        <w:rPr>
          <w:rFonts w:ascii="Angsana New" w:hAnsi="Angsana New"/>
          <w:spacing w:val="-4"/>
          <w:sz w:val="30"/>
          <w:szCs w:val="30"/>
        </w:rPr>
        <w:t>20</w:t>
      </w:r>
      <w:r w:rsidRPr="000170CC">
        <w:rPr>
          <w:rFonts w:ascii="Angsana New" w:hAnsi="Angsana New"/>
          <w:sz w:val="30"/>
          <w:szCs w:val="30"/>
        </w:rPr>
        <w:t>)</w:t>
      </w:r>
    </w:p>
    <w:p w14:paraId="5B8FAEEF" w14:textId="77777777" w:rsidR="004C0A78" w:rsidRPr="000170CC" w:rsidRDefault="004C0A78" w:rsidP="004C0A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3236F485" w14:textId="7CBABC53" w:rsidR="004C0A78" w:rsidRPr="000170CC" w:rsidRDefault="00C22463" w:rsidP="004C0A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>ค่าใช้จ่าย</w:t>
      </w:r>
      <w:r w:rsidRPr="000170CC">
        <w:rPr>
          <w:rFonts w:ascii="Angsana New" w:hAnsi="Angsana New"/>
          <w:sz w:val="30"/>
          <w:szCs w:val="30"/>
        </w:rPr>
        <w:t xml:space="preserve"> </w:t>
      </w:r>
      <w:r w:rsidRPr="000170CC">
        <w:rPr>
          <w:rFonts w:ascii="Angsana New" w:hAnsi="Angsana New" w:hint="cs"/>
          <w:sz w:val="30"/>
          <w:szCs w:val="30"/>
          <w:cs/>
        </w:rPr>
        <w:t xml:space="preserve">(รายได้) </w:t>
      </w:r>
      <w:r w:rsidR="004C0A78" w:rsidRPr="000170CC">
        <w:rPr>
          <w:rFonts w:ascii="Angsana New" w:hAnsi="Angsana New"/>
          <w:sz w:val="30"/>
          <w:szCs w:val="30"/>
          <w:cs/>
        </w:rPr>
        <w:t>ภาษีเงินได้</w:t>
      </w:r>
      <w:r w:rsidR="004C0A78" w:rsidRPr="000170CC">
        <w:rPr>
          <w:rFonts w:ascii="Angsana New" w:hAnsi="Angsana New" w:hint="cs"/>
          <w:sz w:val="30"/>
          <w:szCs w:val="30"/>
          <w:cs/>
        </w:rPr>
        <w:t>สำหรับปี</w:t>
      </w:r>
      <w:r w:rsidR="004C0A78" w:rsidRPr="000170C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C0A78" w:rsidRPr="000170CC">
        <w:rPr>
          <w:rFonts w:ascii="Angsana New" w:hAnsi="Angsana New"/>
          <w:sz w:val="30"/>
          <w:szCs w:val="30"/>
        </w:rPr>
        <w:t>3</w:t>
      </w:r>
      <w:r w:rsidR="004C0A78" w:rsidRPr="000170CC">
        <w:rPr>
          <w:rFonts w:ascii="Angsana New" w:hAnsi="Angsana New" w:hint="cs"/>
          <w:sz w:val="30"/>
          <w:szCs w:val="30"/>
        </w:rPr>
        <w:t>1</w:t>
      </w:r>
      <w:r w:rsidR="004C0A78" w:rsidRPr="000170CC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4C0A78" w:rsidRPr="000170CC">
        <w:rPr>
          <w:rFonts w:ascii="Angsana New" w:hAnsi="Angsana New"/>
          <w:sz w:val="30"/>
          <w:szCs w:val="30"/>
        </w:rPr>
        <w:t xml:space="preserve"> </w:t>
      </w:r>
      <w:r w:rsidR="004C0A78" w:rsidRPr="000170CC">
        <w:rPr>
          <w:rFonts w:ascii="Angsana New" w:hAnsi="Angsana New" w:hint="cs"/>
          <w:sz w:val="30"/>
          <w:szCs w:val="30"/>
          <w:cs/>
        </w:rPr>
        <w:t>มี</w:t>
      </w:r>
      <w:r w:rsidR="004C0A78" w:rsidRPr="000170CC">
        <w:rPr>
          <w:rFonts w:ascii="Angsana New" w:hAnsi="Angsana New"/>
          <w:sz w:val="30"/>
          <w:szCs w:val="30"/>
          <w:cs/>
        </w:rPr>
        <w:t>ดังนี้</w:t>
      </w:r>
    </w:p>
    <w:p w14:paraId="014F692A" w14:textId="77777777" w:rsidR="004C0A78" w:rsidRPr="000170CC" w:rsidRDefault="004C0A78" w:rsidP="004C0A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tbl>
      <w:tblPr>
        <w:tblW w:w="9534" w:type="dxa"/>
        <w:tblLook w:val="04A0" w:firstRow="1" w:lastRow="0" w:firstColumn="1" w:lastColumn="0" w:noHBand="0" w:noVBand="1"/>
      </w:tblPr>
      <w:tblGrid>
        <w:gridCol w:w="4111"/>
        <w:gridCol w:w="1134"/>
        <w:gridCol w:w="236"/>
        <w:gridCol w:w="1181"/>
        <w:gridCol w:w="254"/>
        <w:gridCol w:w="1167"/>
        <w:gridCol w:w="254"/>
        <w:gridCol w:w="1197"/>
      </w:tblGrid>
      <w:tr w:rsidR="004C0A78" w:rsidRPr="000170CC" w14:paraId="6A451BBC" w14:textId="77777777" w:rsidTr="00865355">
        <w:tc>
          <w:tcPr>
            <w:tcW w:w="4111" w:type="dxa"/>
          </w:tcPr>
          <w:p w14:paraId="5E821160" w14:textId="77777777" w:rsidR="004C0A78" w:rsidRPr="000170CC" w:rsidRDefault="004C0A78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3" w:type="dxa"/>
            <w:gridSpan w:val="7"/>
            <w:tcBorders>
              <w:bottom w:val="single" w:sz="4" w:space="0" w:color="auto"/>
            </w:tcBorders>
          </w:tcPr>
          <w:p w14:paraId="3EE174A8" w14:textId="77777777" w:rsidR="004C0A78" w:rsidRPr="000170CC" w:rsidRDefault="004C0A78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C0A78" w:rsidRPr="000170CC" w14:paraId="1B08083F" w14:textId="77777777" w:rsidTr="00865355">
        <w:tc>
          <w:tcPr>
            <w:tcW w:w="4111" w:type="dxa"/>
          </w:tcPr>
          <w:p w14:paraId="7845D8CE" w14:textId="77777777" w:rsidR="004C0A78" w:rsidRPr="000170CC" w:rsidRDefault="004C0A78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A9B4B0D" w14:textId="77777777" w:rsidR="004C0A78" w:rsidRPr="000170CC" w:rsidRDefault="004C0A78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4" w:type="dxa"/>
            <w:tcBorders>
              <w:top w:val="single" w:sz="4" w:space="0" w:color="auto"/>
            </w:tcBorders>
          </w:tcPr>
          <w:p w14:paraId="229B0113" w14:textId="77777777" w:rsidR="004C0A78" w:rsidRPr="000170CC" w:rsidRDefault="004C0A78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84F717" w14:textId="77777777" w:rsidR="004C0A78" w:rsidRPr="000170CC" w:rsidRDefault="004C0A78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7266" w:rsidRPr="000170CC" w14:paraId="71FAB6BE" w14:textId="77777777" w:rsidTr="00865355">
        <w:tc>
          <w:tcPr>
            <w:tcW w:w="4111" w:type="dxa"/>
          </w:tcPr>
          <w:p w14:paraId="1E311907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C99E799" w14:textId="583D7736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756D26B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78D313AE" w14:textId="64F63AF2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54" w:type="dxa"/>
          </w:tcPr>
          <w:p w14:paraId="54A6FEFC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2590DE4B" w14:textId="172E5DD5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54" w:type="dxa"/>
          </w:tcPr>
          <w:p w14:paraId="41ACA76E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17A00C0B" w14:textId="04A152B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0170CC">
              <w:rPr>
                <w:rFonts w:ascii="Angsana New" w:hAnsi="Angsana New"/>
                <w:sz w:val="30"/>
                <w:szCs w:val="30"/>
              </w:rPr>
              <w:t>67</w:t>
            </w:r>
          </w:p>
        </w:tc>
      </w:tr>
      <w:tr w:rsidR="00F17266" w:rsidRPr="000170CC" w14:paraId="2C04C139" w14:textId="77777777" w:rsidTr="00865355">
        <w:tc>
          <w:tcPr>
            <w:tcW w:w="4111" w:type="dxa"/>
          </w:tcPr>
          <w:p w14:paraId="3A41926E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09B6619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64A88247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2F9ADCA6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54" w:type="dxa"/>
          </w:tcPr>
          <w:p w14:paraId="630F9F19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69577745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54" w:type="dxa"/>
          </w:tcPr>
          <w:p w14:paraId="5B876F33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97" w:type="dxa"/>
          </w:tcPr>
          <w:p w14:paraId="75C1EF43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17266" w:rsidRPr="000170CC" w14:paraId="561303A3" w14:textId="77777777" w:rsidTr="0067562A">
        <w:tc>
          <w:tcPr>
            <w:tcW w:w="4111" w:type="dxa"/>
          </w:tcPr>
          <w:p w14:paraId="4D756021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134" w:type="dxa"/>
          </w:tcPr>
          <w:p w14:paraId="2AF5A336" w14:textId="391BE892" w:rsidR="00F17266" w:rsidRPr="000170CC" w:rsidRDefault="00A6643D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DC0D13">
              <w:rPr>
                <w:rFonts w:ascii="Angsana New" w:hAnsi="Angsana New"/>
                <w:sz w:val="30"/>
                <w:szCs w:val="30"/>
              </w:rPr>
              <w:t>9,11</w:t>
            </w:r>
            <w:r w:rsidR="00C81B7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2C832490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3E1E68E7" w14:textId="1E68A344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15,819</w:t>
            </w:r>
          </w:p>
        </w:tc>
        <w:tc>
          <w:tcPr>
            <w:tcW w:w="254" w:type="dxa"/>
          </w:tcPr>
          <w:p w14:paraId="2FAB2F6D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55472357" w14:textId="77AE5857" w:rsidR="00F17266" w:rsidRPr="000170CC" w:rsidRDefault="00A6643D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2523AA08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643EBE2F" w14:textId="55B22346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7266" w:rsidRPr="000170CC" w14:paraId="0BB98DE6" w14:textId="77777777" w:rsidTr="0067562A">
        <w:tc>
          <w:tcPr>
            <w:tcW w:w="4111" w:type="dxa"/>
          </w:tcPr>
          <w:p w14:paraId="327F7A01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การปรับปรุงภาษี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</w:p>
        </w:tc>
        <w:tc>
          <w:tcPr>
            <w:tcW w:w="1134" w:type="dxa"/>
            <w:vAlign w:val="bottom"/>
          </w:tcPr>
          <w:p w14:paraId="5F784085" w14:textId="2B014089" w:rsidR="00F17266" w:rsidRPr="000170CC" w:rsidRDefault="00A6643D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877</w:t>
            </w:r>
          </w:p>
        </w:tc>
        <w:tc>
          <w:tcPr>
            <w:tcW w:w="236" w:type="dxa"/>
          </w:tcPr>
          <w:p w14:paraId="23500516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4FDFDD81" w14:textId="16BE39BF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(34,164)</w:t>
            </w:r>
          </w:p>
        </w:tc>
        <w:tc>
          <w:tcPr>
            <w:tcW w:w="254" w:type="dxa"/>
          </w:tcPr>
          <w:p w14:paraId="5A4186C3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1EDBCC12" w14:textId="767FEDF3" w:rsidR="00F17266" w:rsidRPr="000170CC" w:rsidRDefault="00A6643D" w:rsidP="00A6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71309139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F402ADF" w14:textId="52C5E386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1,895</w:t>
            </w:r>
          </w:p>
        </w:tc>
      </w:tr>
      <w:tr w:rsidR="00F17266" w:rsidRPr="000170CC" w14:paraId="0A27941F" w14:textId="77777777" w:rsidTr="00865355">
        <w:tc>
          <w:tcPr>
            <w:tcW w:w="4111" w:type="dxa"/>
          </w:tcPr>
          <w:p w14:paraId="68855EC9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</w:tcPr>
          <w:p w14:paraId="5F9221A1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4210AD0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02A88191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157F4D67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4FC924F6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729BD937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FE909BD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7266" w:rsidRPr="000170CC" w14:paraId="45EFC3D1" w14:textId="77777777" w:rsidTr="00047CDD">
        <w:tc>
          <w:tcPr>
            <w:tcW w:w="4111" w:type="dxa"/>
          </w:tcPr>
          <w:p w14:paraId="2B6A116D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134" w:type="dxa"/>
            <w:vAlign w:val="bottom"/>
          </w:tcPr>
          <w:p w14:paraId="1F2B43DD" w14:textId="09477A03" w:rsidR="00F17266" w:rsidRPr="000170CC" w:rsidRDefault="00A6643D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</w:t>
            </w:r>
            <w:r w:rsidR="00DC0D13">
              <w:rPr>
                <w:rFonts w:ascii="Angsana New" w:hAnsi="Angsana New"/>
                <w:sz w:val="30"/>
                <w:szCs w:val="30"/>
              </w:rPr>
              <w:t>75</w:t>
            </w:r>
            <w:r w:rsidR="00C81B7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9D730C7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2F7724AD" w14:textId="6FA3E5BF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17,811</w:t>
            </w:r>
          </w:p>
        </w:tc>
        <w:tc>
          <w:tcPr>
            <w:tcW w:w="254" w:type="dxa"/>
          </w:tcPr>
          <w:p w14:paraId="08C6C749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4CD7E51B" w14:textId="2CD50298" w:rsidR="00F17266" w:rsidRPr="000170CC" w:rsidRDefault="00A6643D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(4,240)</w:t>
            </w:r>
          </w:p>
        </w:tc>
        <w:tc>
          <w:tcPr>
            <w:tcW w:w="254" w:type="dxa"/>
          </w:tcPr>
          <w:p w14:paraId="117D0F62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5C3DC86" w14:textId="4C2AD372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18,533</w:t>
            </w:r>
          </w:p>
        </w:tc>
      </w:tr>
      <w:tr w:rsidR="00F17266" w:rsidRPr="000170CC" w14:paraId="79B13E79" w14:textId="77777777" w:rsidTr="00865355">
        <w:tc>
          <w:tcPr>
            <w:tcW w:w="4111" w:type="dxa"/>
          </w:tcPr>
          <w:p w14:paraId="1A37F92D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05EFB6D" w14:textId="26A42E72" w:rsidR="00F17266" w:rsidRPr="000170CC" w:rsidRDefault="00A6643D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</w:t>
            </w:r>
            <w:r w:rsidR="006159DC">
              <w:rPr>
                <w:rFonts w:ascii="Angsana New" w:hAnsi="Angsana New"/>
                <w:sz w:val="30"/>
                <w:szCs w:val="30"/>
              </w:rPr>
              <w:t>241</w:t>
            </w:r>
          </w:p>
        </w:tc>
        <w:tc>
          <w:tcPr>
            <w:tcW w:w="236" w:type="dxa"/>
          </w:tcPr>
          <w:p w14:paraId="06E07AC3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6CD24F8C" w14:textId="25FE6C3F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(534)</w:t>
            </w:r>
          </w:p>
        </w:tc>
        <w:tc>
          <w:tcPr>
            <w:tcW w:w="254" w:type="dxa"/>
          </w:tcPr>
          <w:p w14:paraId="5B429D5A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259B6A53" w14:textId="000E77A3" w:rsidR="00F17266" w:rsidRPr="000170CC" w:rsidRDefault="00A6643D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(4,240)</w:t>
            </w:r>
          </w:p>
        </w:tc>
        <w:tc>
          <w:tcPr>
            <w:tcW w:w="254" w:type="dxa"/>
          </w:tcPr>
          <w:p w14:paraId="564AC9D1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0E2D44B3" w14:textId="3F022B58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20,428</w:t>
            </w:r>
          </w:p>
        </w:tc>
      </w:tr>
      <w:tr w:rsidR="00F17266" w:rsidRPr="000170CC" w14:paraId="29407FC9" w14:textId="77777777" w:rsidTr="00865355">
        <w:tc>
          <w:tcPr>
            <w:tcW w:w="4111" w:type="dxa"/>
          </w:tcPr>
          <w:p w14:paraId="1FB691AF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ind w:left="-11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39FFA571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F7AA2BD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</w:tcPr>
          <w:p w14:paraId="3EC1F976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4" w:type="dxa"/>
          </w:tcPr>
          <w:p w14:paraId="328C04AD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</w:tcPr>
          <w:p w14:paraId="409C2E66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4" w:type="dxa"/>
          </w:tcPr>
          <w:p w14:paraId="42ACD8D2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14:paraId="7C06BAFD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17266" w:rsidRPr="000170CC" w14:paraId="35EA1DEA" w14:textId="77777777" w:rsidTr="00865355">
        <w:tc>
          <w:tcPr>
            <w:tcW w:w="4111" w:type="dxa"/>
          </w:tcPr>
          <w:p w14:paraId="2A730FDF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u w:val="single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1134" w:type="dxa"/>
          </w:tcPr>
          <w:p w14:paraId="1B34AD4A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4EE8AA1A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ED28674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7D7CF644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3E007EA5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4" w:type="dxa"/>
          </w:tcPr>
          <w:p w14:paraId="3407682B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B340680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7266" w:rsidRPr="000170CC" w14:paraId="58E9E253" w14:textId="77777777" w:rsidTr="00865355">
        <w:tc>
          <w:tcPr>
            <w:tcW w:w="4111" w:type="dxa"/>
          </w:tcPr>
          <w:p w14:paraId="718A636F" w14:textId="57761389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651599D3" w14:textId="045BB7AA" w:rsidR="00F17266" w:rsidRPr="000170CC" w:rsidRDefault="009B786C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786C">
              <w:rPr>
                <w:rFonts w:ascii="Angsana New" w:hAnsi="Angsana New"/>
                <w:sz w:val="30"/>
                <w:szCs w:val="30"/>
              </w:rPr>
              <w:t>117,794</w:t>
            </w:r>
          </w:p>
        </w:tc>
        <w:tc>
          <w:tcPr>
            <w:tcW w:w="236" w:type="dxa"/>
          </w:tcPr>
          <w:p w14:paraId="08BB2147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</w:tcPr>
          <w:p w14:paraId="0DF84A4E" w14:textId="7E5DAF04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(11,741)</w:t>
            </w:r>
          </w:p>
        </w:tc>
        <w:tc>
          <w:tcPr>
            <w:tcW w:w="254" w:type="dxa"/>
          </w:tcPr>
          <w:p w14:paraId="09475DF1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</w:tcPr>
          <w:p w14:paraId="11EBA498" w14:textId="75427644" w:rsidR="00F17266" w:rsidRPr="000170CC" w:rsidRDefault="009B786C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786C">
              <w:rPr>
                <w:rFonts w:ascii="Angsana New" w:hAnsi="Angsana New"/>
                <w:sz w:val="30"/>
                <w:szCs w:val="30"/>
              </w:rPr>
              <w:t>(83,686)</w:t>
            </w:r>
          </w:p>
        </w:tc>
        <w:tc>
          <w:tcPr>
            <w:tcW w:w="254" w:type="dxa"/>
          </w:tcPr>
          <w:p w14:paraId="18161DFC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2388F9F5" w14:textId="7A94A5E8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(58,173)</w:t>
            </w:r>
          </w:p>
        </w:tc>
      </w:tr>
      <w:tr w:rsidR="00F17266" w:rsidRPr="000170CC" w14:paraId="49401F12" w14:textId="77777777" w:rsidTr="00865355">
        <w:tc>
          <w:tcPr>
            <w:tcW w:w="4111" w:type="dxa"/>
          </w:tcPr>
          <w:p w14:paraId="1F9C7E71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ind w:left="-111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51AB8B4B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</w:tcPr>
          <w:p w14:paraId="3D0B98B5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</w:tcPr>
          <w:p w14:paraId="00EE3724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4" w:type="dxa"/>
          </w:tcPr>
          <w:p w14:paraId="4DC61C52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</w:tcPr>
          <w:p w14:paraId="44395121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54" w:type="dxa"/>
          </w:tcPr>
          <w:p w14:paraId="65EA2E09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14:paraId="63F5014F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17266" w:rsidRPr="000170CC" w14:paraId="3E669FAD" w14:textId="77777777" w:rsidTr="00865355">
        <w:tc>
          <w:tcPr>
            <w:tcW w:w="4111" w:type="dxa"/>
          </w:tcPr>
          <w:p w14:paraId="3BF4DA8B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ภาษีเงินได้คำนวณตามอัตราภาษีที่ประกาศใช้</w:t>
            </w:r>
          </w:p>
        </w:tc>
        <w:tc>
          <w:tcPr>
            <w:tcW w:w="1134" w:type="dxa"/>
          </w:tcPr>
          <w:p w14:paraId="3B70DAA4" w14:textId="7CC74DB4" w:rsidR="00F17266" w:rsidRPr="000170CC" w:rsidRDefault="009B786C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786C">
              <w:rPr>
                <w:rFonts w:ascii="Angsana New" w:hAnsi="Angsana New"/>
                <w:sz w:val="30"/>
                <w:szCs w:val="30"/>
              </w:rPr>
              <w:t>22,774</w:t>
            </w:r>
          </w:p>
        </w:tc>
        <w:tc>
          <w:tcPr>
            <w:tcW w:w="236" w:type="dxa"/>
          </w:tcPr>
          <w:p w14:paraId="73809EBD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2856BEB5" w14:textId="6717F491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(2,419)</w:t>
            </w:r>
          </w:p>
        </w:tc>
        <w:tc>
          <w:tcPr>
            <w:tcW w:w="254" w:type="dxa"/>
          </w:tcPr>
          <w:p w14:paraId="22DEFDF2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FC0FEBC" w14:textId="27B38378" w:rsidR="00F17266" w:rsidRPr="000170CC" w:rsidRDefault="009B786C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786C">
              <w:rPr>
                <w:rFonts w:ascii="Angsana New" w:hAnsi="Angsana New"/>
                <w:sz w:val="30"/>
                <w:szCs w:val="30"/>
              </w:rPr>
              <w:t>(16,737)</w:t>
            </w:r>
          </w:p>
        </w:tc>
        <w:tc>
          <w:tcPr>
            <w:tcW w:w="254" w:type="dxa"/>
          </w:tcPr>
          <w:p w14:paraId="09F959A0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DF0151C" w14:textId="2B90B6EE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(11,635)</w:t>
            </w:r>
          </w:p>
        </w:tc>
      </w:tr>
      <w:tr w:rsidR="00F17266" w:rsidRPr="000170CC" w14:paraId="5D29A6CB" w14:textId="77777777" w:rsidTr="00865355">
        <w:tc>
          <w:tcPr>
            <w:tcW w:w="4111" w:type="dxa"/>
          </w:tcPr>
          <w:p w14:paraId="020874C9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การปรับปรุงภาษี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</w:p>
        </w:tc>
        <w:tc>
          <w:tcPr>
            <w:tcW w:w="1134" w:type="dxa"/>
            <w:vAlign w:val="bottom"/>
          </w:tcPr>
          <w:p w14:paraId="1974FAB2" w14:textId="1C8B026F" w:rsidR="00F17266" w:rsidRPr="000170CC" w:rsidRDefault="00A6643D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877</w:t>
            </w:r>
          </w:p>
        </w:tc>
        <w:tc>
          <w:tcPr>
            <w:tcW w:w="236" w:type="dxa"/>
          </w:tcPr>
          <w:p w14:paraId="37C23092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2FCE1A78" w14:textId="4B71AE60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(34,164)</w:t>
            </w:r>
          </w:p>
        </w:tc>
        <w:tc>
          <w:tcPr>
            <w:tcW w:w="254" w:type="dxa"/>
          </w:tcPr>
          <w:p w14:paraId="10DA47BC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20FEBE7B" w14:textId="66A5A2A5" w:rsidR="00F17266" w:rsidRPr="000170CC" w:rsidRDefault="00F22A30" w:rsidP="00F22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67DE3D96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53ED9994" w14:textId="0028855F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1,895</w:t>
            </w:r>
          </w:p>
        </w:tc>
      </w:tr>
      <w:tr w:rsidR="00F17266" w:rsidRPr="000170CC" w14:paraId="0D5FDEE9" w14:textId="77777777" w:rsidTr="00865355">
        <w:tc>
          <w:tcPr>
            <w:tcW w:w="4111" w:type="dxa"/>
          </w:tcPr>
          <w:p w14:paraId="21F0A665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เป็นรายจ่าย</w:t>
            </w:r>
          </w:p>
        </w:tc>
        <w:tc>
          <w:tcPr>
            <w:tcW w:w="1134" w:type="dxa"/>
          </w:tcPr>
          <w:p w14:paraId="282C32B4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A1FE34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BA1F06C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6E914FC6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7AE5863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5681B8BD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998FE48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7266" w:rsidRPr="000170CC" w14:paraId="4BF2EF79" w14:textId="77777777" w:rsidTr="00865355">
        <w:tc>
          <w:tcPr>
            <w:tcW w:w="4111" w:type="dxa"/>
          </w:tcPr>
          <w:p w14:paraId="31F74073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ทางภาษี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เงินได้เพิ่มเติม 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สุทธิจากรายการที่</w:t>
            </w:r>
          </w:p>
        </w:tc>
        <w:tc>
          <w:tcPr>
            <w:tcW w:w="1134" w:type="dxa"/>
          </w:tcPr>
          <w:p w14:paraId="75705145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EAA792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752B6E44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1E322C01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05CEDB3D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6BBD6177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B50F5CF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7266" w:rsidRPr="000170CC" w14:paraId="3588337E" w14:textId="77777777" w:rsidTr="00865355">
        <w:tc>
          <w:tcPr>
            <w:tcW w:w="4111" w:type="dxa"/>
          </w:tcPr>
          <w:p w14:paraId="41D9D6AA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   ถือเป็นรายจ่ายทางภาษีไม่ได้</w:t>
            </w:r>
          </w:p>
        </w:tc>
        <w:tc>
          <w:tcPr>
            <w:tcW w:w="1134" w:type="dxa"/>
          </w:tcPr>
          <w:p w14:paraId="5D0D0C33" w14:textId="0BB434C5" w:rsidR="00F17266" w:rsidRPr="000170CC" w:rsidRDefault="00A6643D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</w:t>
            </w:r>
            <w:r w:rsidR="006159DC">
              <w:rPr>
                <w:rFonts w:ascii="Angsana New" w:hAnsi="Angsana New"/>
                <w:sz w:val="30"/>
                <w:szCs w:val="30"/>
              </w:rPr>
              <w:t>814</w:t>
            </w:r>
          </w:p>
        </w:tc>
        <w:tc>
          <w:tcPr>
            <w:tcW w:w="236" w:type="dxa"/>
          </w:tcPr>
          <w:p w14:paraId="5899F590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256E8AE0" w14:textId="7B6A5F9D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(5,092)</w:t>
            </w:r>
          </w:p>
        </w:tc>
        <w:tc>
          <w:tcPr>
            <w:tcW w:w="254" w:type="dxa"/>
          </w:tcPr>
          <w:p w14:paraId="1CD28CFE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477A90A" w14:textId="4EC33D23" w:rsidR="00F17266" w:rsidRPr="000170CC" w:rsidRDefault="00F22A30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6,03</w:t>
            </w:r>
            <w:r w:rsidR="000D7B7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54" w:type="dxa"/>
          </w:tcPr>
          <w:p w14:paraId="0D9CCA64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30D0511" w14:textId="3651F449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1,598</w:t>
            </w:r>
          </w:p>
        </w:tc>
      </w:tr>
      <w:tr w:rsidR="00F17266" w:rsidRPr="000170CC" w14:paraId="211D0749" w14:textId="77777777" w:rsidTr="00865355">
        <w:tc>
          <w:tcPr>
            <w:tcW w:w="4111" w:type="dxa"/>
          </w:tcPr>
          <w:p w14:paraId="452C4C34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ขาดทุนทางภาษีที่ยังไม่ได้รับรู้เป็นสินทรัพย์</w:t>
            </w:r>
          </w:p>
        </w:tc>
        <w:tc>
          <w:tcPr>
            <w:tcW w:w="1134" w:type="dxa"/>
            <w:vAlign w:val="bottom"/>
          </w:tcPr>
          <w:p w14:paraId="4F744227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1AB526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2DA44A9F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12CF8B1C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3F186061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25362D5A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2A768D72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7266" w:rsidRPr="000170CC" w14:paraId="6719E363" w14:textId="77777777" w:rsidTr="00047CDD">
        <w:tc>
          <w:tcPr>
            <w:tcW w:w="4111" w:type="dxa"/>
          </w:tcPr>
          <w:p w14:paraId="71AD5030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134" w:type="dxa"/>
          </w:tcPr>
          <w:p w14:paraId="20EA2505" w14:textId="70E4F7FE" w:rsidR="00F17266" w:rsidRPr="000170CC" w:rsidRDefault="009B786C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786C">
              <w:rPr>
                <w:rFonts w:ascii="Angsana New" w:hAnsi="Angsana New"/>
                <w:sz w:val="30"/>
                <w:szCs w:val="30"/>
              </w:rPr>
              <w:t>7,347</w:t>
            </w:r>
          </w:p>
        </w:tc>
        <w:tc>
          <w:tcPr>
            <w:tcW w:w="236" w:type="dxa"/>
          </w:tcPr>
          <w:p w14:paraId="519AF3BA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0850847" w14:textId="32771EA2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41,141</w:t>
            </w:r>
          </w:p>
        </w:tc>
        <w:tc>
          <w:tcPr>
            <w:tcW w:w="254" w:type="dxa"/>
          </w:tcPr>
          <w:p w14:paraId="4A9B603D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45C7D2D6" w14:textId="3DF02FD2" w:rsidR="00F17266" w:rsidRPr="000170CC" w:rsidRDefault="009B786C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786C">
              <w:rPr>
                <w:rFonts w:ascii="Angsana New" w:hAnsi="Angsana New"/>
                <w:sz w:val="30"/>
                <w:szCs w:val="30"/>
              </w:rPr>
              <w:t>6,467</w:t>
            </w:r>
          </w:p>
        </w:tc>
        <w:tc>
          <w:tcPr>
            <w:tcW w:w="254" w:type="dxa"/>
          </w:tcPr>
          <w:p w14:paraId="1DF02AF2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21AC392B" w14:textId="2D8838FC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28,570</w:t>
            </w:r>
          </w:p>
        </w:tc>
      </w:tr>
      <w:tr w:rsidR="00F17266" w:rsidRPr="000170CC" w14:paraId="2ECD1FBA" w14:textId="77777777" w:rsidTr="00865355">
        <w:tc>
          <w:tcPr>
            <w:tcW w:w="4111" w:type="dxa"/>
          </w:tcPr>
          <w:p w14:paraId="673532B7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ผลกระทบจากการใช้ประโยชน์ของผลขาดทุน</w:t>
            </w:r>
          </w:p>
        </w:tc>
        <w:tc>
          <w:tcPr>
            <w:tcW w:w="1134" w:type="dxa"/>
          </w:tcPr>
          <w:p w14:paraId="7EE789F1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8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A3DF3C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10B7BDDE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8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</w:tcPr>
          <w:p w14:paraId="73FBA28C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8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</w:tcPr>
          <w:p w14:paraId="1797B7D8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8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</w:tcPr>
          <w:p w14:paraId="32748AFF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8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14:paraId="3C0534F3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8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7266" w:rsidRPr="000170CC" w14:paraId="25BD4615" w14:textId="77777777" w:rsidTr="00047CDD">
        <w:tc>
          <w:tcPr>
            <w:tcW w:w="4111" w:type="dxa"/>
          </w:tcPr>
          <w:p w14:paraId="0E46E70F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   สะสมทางภาษียกมา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11ADEAC" w14:textId="088AD2C4" w:rsidR="00F17266" w:rsidRPr="000170CC" w:rsidRDefault="00A6643D" w:rsidP="00A6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(12,571)</w:t>
            </w:r>
          </w:p>
        </w:tc>
        <w:tc>
          <w:tcPr>
            <w:tcW w:w="236" w:type="dxa"/>
          </w:tcPr>
          <w:p w14:paraId="0EDD5D7B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5D57E7DC" w14:textId="6BA93623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1066DB43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8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54F641E0" w14:textId="1BD668F1" w:rsidR="00F17266" w:rsidRPr="000170CC" w:rsidRDefault="00F22A30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064A127C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8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62B3C5EF" w14:textId="16753288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7266" w:rsidRPr="000170CC" w14:paraId="19176CC5" w14:textId="77777777" w:rsidTr="00865355">
        <w:tc>
          <w:tcPr>
            <w:tcW w:w="4111" w:type="dxa"/>
          </w:tcPr>
          <w:p w14:paraId="69364873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2866627" w14:textId="05B47FC7" w:rsidR="00F17266" w:rsidRPr="000170CC" w:rsidRDefault="00A6643D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</w:t>
            </w:r>
            <w:r w:rsidR="006159DC">
              <w:rPr>
                <w:rFonts w:ascii="Angsana New" w:hAnsi="Angsana New"/>
                <w:sz w:val="30"/>
                <w:szCs w:val="30"/>
              </w:rPr>
              <w:t>241</w:t>
            </w:r>
          </w:p>
        </w:tc>
        <w:tc>
          <w:tcPr>
            <w:tcW w:w="236" w:type="dxa"/>
          </w:tcPr>
          <w:p w14:paraId="5909C21B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66685AC6" w14:textId="61627BB6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(534)</w:t>
            </w:r>
          </w:p>
        </w:tc>
        <w:tc>
          <w:tcPr>
            <w:tcW w:w="254" w:type="dxa"/>
          </w:tcPr>
          <w:p w14:paraId="4C6F5D62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675E5151" w14:textId="298915CC" w:rsidR="00F17266" w:rsidRPr="000170CC" w:rsidRDefault="00F22A30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</w:t>
            </w:r>
            <w:r w:rsidR="00326541">
              <w:rPr>
                <w:rFonts w:ascii="Angsana New" w:hAnsi="Angsana New"/>
                <w:sz w:val="30"/>
                <w:szCs w:val="30"/>
              </w:rPr>
              <w:t>2</w:t>
            </w:r>
            <w:r w:rsidR="000D7B72">
              <w:rPr>
                <w:rFonts w:ascii="Angsana New" w:hAnsi="Angsana New"/>
                <w:sz w:val="30"/>
                <w:szCs w:val="30"/>
              </w:rPr>
              <w:t>40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4" w:type="dxa"/>
          </w:tcPr>
          <w:p w14:paraId="28626CAA" w14:textId="77777777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62EF803C" w14:textId="58A2AD09" w:rsidR="00F17266" w:rsidRPr="000170CC" w:rsidRDefault="00F17266" w:rsidP="00F1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20,428</w:t>
            </w:r>
          </w:p>
        </w:tc>
      </w:tr>
    </w:tbl>
    <w:p w14:paraId="5C79B247" w14:textId="77777777" w:rsidR="00903981" w:rsidRPr="000170CC" w:rsidRDefault="009039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</w:pPr>
      <w:r w:rsidRPr="000170CC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br w:type="page"/>
      </w:r>
    </w:p>
    <w:p w14:paraId="77A95218" w14:textId="77777777" w:rsidR="004C6EEE" w:rsidRPr="000170CC" w:rsidRDefault="004C6EEE" w:rsidP="00257D4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0170CC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lastRenderedPageBreak/>
        <w:t>เงินปันผล</w:t>
      </w:r>
    </w:p>
    <w:p w14:paraId="35BF4AA5" w14:textId="77777777" w:rsidR="00F51926" w:rsidRPr="000170CC" w:rsidRDefault="00F51926" w:rsidP="004C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427096FB" w14:textId="2FB9E91A" w:rsidR="00A675FE" w:rsidRPr="000170CC" w:rsidRDefault="00A675FE" w:rsidP="00A67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 w:hint="cs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793FC755" w14:textId="77777777" w:rsidR="00A675FE" w:rsidRPr="000170CC" w:rsidRDefault="00A675FE" w:rsidP="00A67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60" w:lineRule="exact"/>
        <w:rPr>
          <w:rFonts w:ascii="Angsana New" w:hAnsi="Angsana New"/>
          <w:sz w:val="16"/>
          <w:szCs w:val="16"/>
        </w:rPr>
      </w:pPr>
    </w:p>
    <w:tbl>
      <w:tblPr>
        <w:tblW w:w="9604" w:type="dxa"/>
        <w:tblLook w:val="04A0" w:firstRow="1" w:lastRow="0" w:firstColumn="1" w:lastColumn="0" w:noHBand="0" w:noVBand="1"/>
      </w:tblPr>
      <w:tblGrid>
        <w:gridCol w:w="2552"/>
        <w:gridCol w:w="1701"/>
        <w:gridCol w:w="249"/>
        <w:gridCol w:w="1877"/>
        <w:gridCol w:w="249"/>
        <w:gridCol w:w="1463"/>
        <w:gridCol w:w="249"/>
        <w:gridCol w:w="1264"/>
      </w:tblGrid>
      <w:tr w:rsidR="00A675FE" w:rsidRPr="000170CC" w14:paraId="242FC246" w14:textId="77777777" w:rsidTr="00745751">
        <w:tc>
          <w:tcPr>
            <w:tcW w:w="2552" w:type="dxa"/>
          </w:tcPr>
          <w:p w14:paraId="5D308DA3" w14:textId="77777777" w:rsidR="00A675FE" w:rsidRPr="000170CC" w:rsidRDefault="00A675FE" w:rsidP="0074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AB68C7E" w14:textId="77777777" w:rsidR="00A675FE" w:rsidRPr="000170CC" w:rsidRDefault="00A675FE" w:rsidP="0074575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249" w:type="dxa"/>
          </w:tcPr>
          <w:p w14:paraId="3838954A" w14:textId="77777777" w:rsidR="00A675FE" w:rsidRPr="000170CC" w:rsidRDefault="00A675FE" w:rsidP="0074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7" w:type="dxa"/>
          </w:tcPr>
          <w:p w14:paraId="6DC417B7" w14:textId="77777777" w:rsidR="00A675FE" w:rsidRPr="000170CC" w:rsidRDefault="00A675FE" w:rsidP="0074575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/>
              </w:rPr>
            </w:pPr>
            <w:r w:rsidRPr="000170CC">
              <w:rPr>
                <w:rFonts w:hint="cs"/>
                <w:cs/>
                <w:lang w:val="en-US"/>
              </w:rPr>
              <w:t>กำหนดจ่าย</w:t>
            </w:r>
          </w:p>
        </w:tc>
        <w:tc>
          <w:tcPr>
            <w:tcW w:w="249" w:type="dxa"/>
          </w:tcPr>
          <w:p w14:paraId="16CEAD89" w14:textId="77777777" w:rsidR="00A675FE" w:rsidRPr="000170CC" w:rsidRDefault="00A675FE" w:rsidP="0074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11E42389" w14:textId="77777777" w:rsidR="00A675FE" w:rsidRPr="000170CC" w:rsidRDefault="00A675FE" w:rsidP="0074575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 w:rsidRPr="000170CC">
              <w:rPr>
                <w:rFonts w:hint="cs"/>
                <w:cs/>
                <w:lang w:val="en-US" w:eastAsia="en-US"/>
              </w:rPr>
              <w:t>อัตราเงินปันผล</w:t>
            </w:r>
          </w:p>
        </w:tc>
        <w:tc>
          <w:tcPr>
            <w:tcW w:w="249" w:type="dxa"/>
          </w:tcPr>
          <w:p w14:paraId="7833EC2C" w14:textId="77777777" w:rsidR="00A675FE" w:rsidRPr="000170CC" w:rsidRDefault="00A675FE" w:rsidP="0074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7AF85708" w14:textId="77777777" w:rsidR="00A675FE" w:rsidRPr="000170CC" w:rsidRDefault="00A675FE" w:rsidP="0074575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 w:rsidRPr="000170CC">
              <w:rPr>
                <w:rFonts w:hint="cs"/>
                <w:cs/>
                <w:lang w:val="en-US" w:eastAsia="en-US"/>
              </w:rPr>
              <w:t>จำนวนเงิน</w:t>
            </w:r>
          </w:p>
        </w:tc>
      </w:tr>
      <w:tr w:rsidR="00A675FE" w:rsidRPr="000170CC" w14:paraId="6C00F9C4" w14:textId="77777777" w:rsidTr="00745751">
        <w:tc>
          <w:tcPr>
            <w:tcW w:w="2552" w:type="dxa"/>
          </w:tcPr>
          <w:p w14:paraId="573CAE5A" w14:textId="77777777" w:rsidR="00A675FE" w:rsidRPr="000170CC" w:rsidRDefault="00A675FE" w:rsidP="0074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DF99201" w14:textId="77777777" w:rsidR="00A675FE" w:rsidRPr="000170CC" w:rsidRDefault="00A675FE" w:rsidP="0074575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/>
              </w:rPr>
            </w:pPr>
            <w:r w:rsidRPr="000170CC">
              <w:rPr>
                <w:rFonts w:hint="cs"/>
                <w:cs/>
                <w:lang w:val="en-US"/>
              </w:rPr>
              <w:t>วันที่อนุมัติ</w:t>
            </w:r>
          </w:p>
        </w:tc>
        <w:tc>
          <w:tcPr>
            <w:tcW w:w="249" w:type="dxa"/>
          </w:tcPr>
          <w:p w14:paraId="7A630BFF" w14:textId="77777777" w:rsidR="00A675FE" w:rsidRPr="000170CC" w:rsidRDefault="00A675FE" w:rsidP="0074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</w:tcPr>
          <w:p w14:paraId="44D03B75" w14:textId="77777777" w:rsidR="00A675FE" w:rsidRPr="000170CC" w:rsidRDefault="00A675FE" w:rsidP="0074575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/>
              </w:rPr>
            </w:pPr>
            <w:r w:rsidRPr="000170CC">
              <w:rPr>
                <w:rFonts w:hint="cs"/>
                <w:cs/>
                <w:lang w:val="en-US"/>
              </w:rPr>
              <w:t>เงินปันผล</w:t>
            </w:r>
          </w:p>
        </w:tc>
        <w:tc>
          <w:tcPr>
            <w:tcW w:w="249" w:type="dxa"/>
          </w:tcPr>
          <w:p w14:paraId="0385E13B" w14:textId="77777777" w:rsidR="00A675FE" w:rsidRPr="000170CC" w:rsidRDefault="00A675FE" w:rsidP="0074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421E5339" w14:textId="77777777" w:rsidR="00A675FE" w:rsidRPr="000170CC" w:rsidRDefault="00A675FE" w:rsidP="0074575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 w:rsidRPr="000170CC">
              <w:rPr>
                <w:rFonts w:hint="cs"/>
                <w:cs/>
                <w:lang w:val="en-US" w:eastAsia="en-US"/>
              </w:rPr>
              <w:t>ต่อหุ้น (บาท)</w:t>
            </w:r>
          </w:p>
        </w:tc>
        <w:tc>
          <w:tcPr>
            <w:tcW w:w="249" w:type="dxa"/>
          </w:tcPr>
          <w:p w14:paraId="206B93CA" w14:textId="77777777" w:rsidR="00A675FE" w:rsidRPr="000170CC" w:rsidRDefault="00A675FE" w:rsidP="0074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A117D4E" w14:textId="77777777" w:rsidR="00A675FE" w:rsidRPr="000170CC" w:rsidRDefault="00A675FE" w:rsidP="0074575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 w:rsidRPr="000170CC">
              <w:rPr>
                <w:rFonts w:hint="cs"/>
                <w:cs/>
                <w:lang w:val="en-US" w:eastAsia="en-US"/>
              </w:rPr>
              <w:t>(ล้านบาท)</w:t>
            </w:r>
          </w:p>
        </w:tc>
      </w:tr>
      <w:tr w:rsidR="00A675FE" w:rsidRPr="000170CC" w14:paraId="39692D7C" w14:textId="77777777" w:rsidTr="00745751">
        <w:tc>
          <w:tcPr>
            <w:tcW w:w="2552" w:type="dxa"/>
          </w:tcPr>
          <w:p w14:paraId="7C7ACBA3" w14:textId="77777777" w:rsidR="00A675FE" w:rsidRPr="000170CC" w:rsidRDefault="00A675FE" w:rsidP="0074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ปี </w:t>
            </w:r>
            <w:r w:rsidRPr="000170CC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701" w:type="dxa"/>
          </w:tcPr>
          <w:p w14:paraId="0DE31ABD" w14:textId="77777777" w:rsidR="00A675FE" w:rsidRPr="000170CC" w:rsidRDefault="00A675FE" w:rsidP="0074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5C857523" w14:textId="77777777" w:rsidR="00A675FE" w:rsidRPr="000170CC" w:rsidRDefault="00A675FE" w:rsidP="0074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7" w:type="dxa"/>
          </w:tcPr>
          <w:p w14:paraId="06EBAD90" w14:textId="77777777" w:rsidR="00A675FE" w:rsidRPr="000170CC" w:rsidRDefault="00A675FE" w:rsidP="0074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1A6E2BBB" w14:textId="77777777" w:rsidR="00A675FE" w:rsidRPr="000170CC" w:rsidRDefault="00A675FE" w:rsidP="0074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0F90642D" w14:textId="77777777" w:rsidR="00A675FE" w:rsidRPr="000170CC" w:rsidRDefault="00A675FE" w:rsidP="0074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315FD183" w14:textId="77777777" w:rsidR="00A675FE" w:rsidRPr="000170CC" w:rsidRDefault="00A675FE" w:rsidP="0074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43F56D26" w14:textId="77777777" w:rsidR="00A675FE" w:rsidRPr="000170CC" w:rsidRDefault="00A675FE" w:rsidP="0074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75FE" w:rsidRPr="000170CC" w14:paraId="082AF728" w14:textId="77777777" w:rsidTr="00745751">
        <w:tc>
          <w:tcPr>
            <w:tcW w:w="2552" w:type="dxa"/>
          </w:tcPr>
          <w:p w14:paraId="1302D05B" w14:textId="77777777" w:rsidR="00A675FE" w:rsidRPr="000170CC" w:rsidRDefault="00A675FE" w:rsidP="0074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0170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01" w:type="dxa"/>
          </w:tcPr>
          <w:p w14:paraId="6DFFF285" w14:textId="311D6D64" w:rsidR="00A675FE" w:rsidRPr="000170CC" w:rsidRDefault="00A675FE" w:rsidP="0074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 xml:space="preserve">22 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0170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49" w:type="dxa"/>
          </w:tcPr>
          <w:p w14:paraId="0F07D2C1" w14:textId="77777777" w:rsidR="00A675FE" w:rsidRPr="000170CC" w:rsidRDefault="00A675FE" w:rsidP="0074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7" w:type="dxa"/>
          </w:tcPr>
          <w:p w14:paraId="3A2CE219" w14:textId="6FD8FB5D" w:rsidR="00A675FE" w:rsidRPr="000170CC" w:rsidRDefault="00A675FE" w:rsidP="0074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 xml:space="preserve">16 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0170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49" w:type="dxa"/>
          </w:tcPr>
          <w:p w14:paraId="66EAA475" w14:textId="77777777" w:rsidR="00A675FE" w:rsidRPr="000170CC" w:rsidRDefault="00A675FE" w:rsidP="0074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52B4125E" w14:textId="0405AF54" w:rsidR="00A675FE" w:rsidRPr="000170CC" w:rsidRDefault="00A675FE" w:rsidP="0074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 xml:space="preserve">     0.20</w:t>
            </w:r>
          </w:p>
        </w:tc>
        <w:tc>
          <w:tcPr>
            <w:tcW w:w="249" w:type="dxa"/>
          </w:tcPr>
          <w:p w14:paraId="61316F45" w14:textId="77777777" w:rsidR="00A675FE" w:rsidRPr="000170CC" w:rsidRDefault="00A675FE" w:rsidP="0074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4086A313" w14:textId="08156FAA" w:rsidR="00A675FE" w:rsidRPr="000170CC" w:rsidRDefault="00A675FE" w:rsidP="00A67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A675FE" w:rsidRPr="000170CC" w14:paraId="60353F8C" w14:textId="77777777" w:rsidTr="00745751">
        <w:tc>
          <w:tcPr>
            <w:tcW w:w="2552" w:type="dxa"/>
          </w:tcPr>
          <w:p w14:paraId="7358788B" w14:textId="77777777" w:rsidR="00A675FE" w:rsidRPr="000170CC" w:rsidRDefault="00A675FE" w:rsidP="0074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01" w:type="dxa"/>
          </w:tcPr>
          <w:p w14:paraId="2415637C" w14:textId="77777777" w:rsidR="00A675FE" w:rsidRPr="000170CC" w:rsidRDefault="00A675FE" w:rsidP="0074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9" w:type="dxa"/>
          </w:tcPr>
          <w:p w14:paraId="6396509B" w14:textId="77777777" w:rsidR="00A675FE" w:rsidRPr="000170CC" w:rsidRDefault="00A675FE" w:rsidP="0074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77" w:type="dxa"/>
          </w:tcPr>
          <w:p w14:paraId="189F2BDE" w14:textId="77777777" w:rsidR="00A675FE" w:rsidRPr="000170CC" w:rsidRDefault="00A675FE" w:rsidP="0074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9" w:type="dxa"/>
          </w:tcPr>
          <w:p w14:paraId="2D62AA28" w14:textId="77777777" w:rsidR="00A675FE" w:rsidRPr="000170CC" w:rsidRDefault="00A675FE" w:rsidP="0074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3" w:type="dxa"/>
          </w:tcPr>
          <w:p w14:paraId="3D269773" w14:textId="77777777" w:rsidR="00A675FE" w:rsidRPr="000170CC" w:rsidRDefault="00A675FE" w:rsidP="0074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9" w:type="dxa"/>
          </w:tcPr>
          <w:p w14:paraId="0C8CE53B" w14:textId="77777777" w:rsidR="00A675FE" w:rsidRPr="000170CC" w:rsidRDefault="00A675FE" w:rsidP="0074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4" w:type="dxa"/>
          </w:tcPr>
          <w:p w14:paraId="1442C2BB" w14:textId="77777777" w:rsidR="00A675FE" w:rsidRPr="000170CC" w:rsidRDefault="00A675FE" w:rsidP="00A67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675FE" w:rsidRPr="000170CC" w14:paraId="100DEC1F" w14:textId="77777777" w:rsidTr="00745751">
        <w:tc>
          <w:tcPr>
            <w:tcW w:w="2552" w:type="dxa"/>
          </w:tcPr>
          <w:p w14:paraId="75D3BFDD" w14:textId="77777777" w:rsidR="00A675FE" w:rsidRPr="000170CC" w:rsidRDefault="00A675FE" w:rsidP="0074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ปี </w:t>
            </w:r>
            <w:r w:rsidRPr="000170CC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701" w:type="dxa"/>
          </w:tcPr>
          <w:p w14:paraId="5774719A" w14:textId="77777777" w:rsidR="00A675FE" w:rsidRPr="000170CC" w:rsidRDefault="00A675FE" w:rsidP="0074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29370593" w14:textId="77777777" w:rsidR="00A675FE" w:rsidRPr="000170CC" w:rsidRDefault="00A675FE" w:rsidP="0074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7" w:type="dxa"/>
            <w:vAlign w:val="center"/>
          </w:tcPr>
          <w:p w14:paraId="3EDDB012" w14:textId="77777777" w:rsidR="00A675FE" w:rsidRPr="000170CC" w:rsidRDefault="00A675FE" w:rsidP="0074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59B869F2" w14:textId="77777777" w:rsidR="00A675FE" w:rsidRPr="000170CC" w:rsidRDefault="00A675FE" w:rsidP="0074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12C546BA" w14:textId="77777777" w:rsidR="00A675FE" w:rsidRPr="000170CC" w:rsidRDefault="00A675FE" w:rsidP="0074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3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353710EF" w14:textId="77777777" w:rsidR="00A675FE" w:rsidRPr="000170CC" w:rsidRDefault="00A675FE" w:rsidP="0074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1C915F9E" w14:textId="77777777" w:rsidR="00A675FE" w:rsidRPr="000170CC" w:rsidRDefault="00A675FE" w:rsidP="00A67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2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75FE" w:rsidRPr="000170CC" w14:paraId="4CC9B4F0" w14:textId="77777777" w:rsidTr="00745751">
        <w:tc>
          <w:tcPr>
            <w:tcW w:w="2552" w:type="dxa"/>
          </w:tcPr>
          <w:p w14:paraId="01280BD3" w14:textId="77777777" w:rsidR="00A675FE" w:rsidRPr="000170CC" w:rsidRDefault="00A675FE" w:rsidP="0074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0170C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785A57B8" w14:textId="77777777" w:rsidR="00A675FE" w:rsidRPr="000170CC" w:rsidRDefault="00A675FE" w:rsidP="0074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0170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49" w:type="dxa"/>
          </w:tcPr>
          <w:p w14:paraId="3CE42548" w14:textId="77777777" w:rsidR="00A675FE" w:rsidRPr="000170CC" w:rsidRDefault="00A675FE" w:rsidP="0074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7" w:type="dxa"/>
            <w:vAlign w:val="center"/>
          </w:tcPr>
          <w:p w14:paraId="17770EB4" w14:textId="29CF4B83" w:rsidR="00A675FE" w:rsidRPr="000170CC" w:rsidRDefault="00A675FE" w:rsidP="0074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0170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49" w:type="dxa"/>
          </w:tcPr>
          <w:p w14:paraId="4D7BD72C" w14:textId="77777777" w:rsidR="00A675FE" w:rsidRPr="000170CC" w:rsidRDefault="00A675FE" w:rsidP="0074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22FA8D46" w14:textId="49B66696" w:rsidR="00A675FE" w:rsidRPr="000170CC" w:rsidRDefault="00A675FE" w:rsidP="0074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 xml:space="preserve">     0.25</w:t>
            </w:r>
          </w:p>
        </w:tc>
        <w:tc>
          <w:tcPr>
            <w:tcW w:w="249" w:type="dxa"/>
          </w:tcPr>
          <w:p w14:paraId="010A8B8D" w14:textId="77777777" w:rsidR="00A675FE" w:rsidRPr="000170CC" w:rsidRDefault="00A675FE" w:rsidP="0074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0C9860E4" w14:textId="751006F6" w:rsidR="00A675FE" w:rsidRPr="000170CC" w:rsidRDefault="00A675FE" w:rsidP="00A67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125</w:t>
            </w:r>
          </w:p>
        </w:tc>
      </w:tr>
    </w:tbl>
    <w:p w14:paraId="4E4A0BC4" w14:textId="77777777" w:rsidR="00A675FE" w:rsidRPr="000170CC" w:rsidRDefault="00A675FE" w:rsidP="00F17266">
      <w:pPr>
        <w:tabs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39CC032C" w14:textId="77777777" w:rsidR="00282BC9" w:rsidRPr="000170CC" w:rsidRDefault="00282BC9" w:rsidP="00257D4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</w:pPr>
      <w:r w:rsidRPr="000170CC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>ข้อมูลทางการเงิน</w:t>
      </w:r>
      <w:r w:rsidRPr="000170CC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ที่สำคัญจำแนกตามส่วนงานดำเนินงาน</w:t>
      </w:r>
    </w:p>
    <w:p w14:paraId="62A28227" w14:textId="77777777" w:rsidR="00282BC9" w:rsidRPr="000170CC" w:rsidRDefault="00282BC9" w:rsidP="00257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14:paraId="0C27C065" w14:textId="105F1BDC" w:rsidR="00F17266" w:rsidRPr="000170CC" w:rsidRDefault="00F17266" w:rsidP="00257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2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>งบฐานะการเงินและงบกำไรขาดทุนเป็นข้อมูลทางการเงินที่สำคัญและเป็นข้อมูลหลักของกลุ่มบริษัท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</w:t>
      </w:r>
      <w:r w:rsidRPr="000170CC">
        <w:rPr>
          <w:rFonts w:ascii="Angsana New" w:hAnsi="Angsana New" w:hint="cs"/>
          <w:sz w:val="30"/>
          <w:szCs w:val="30"/>
          <w:cs/>
        </w:rPr>
        <w:t xml:space="preserve">    </w:t>
      </w:r>
      <w:r w:rsidRPr="000170CC">
        <w:rPr>
          <w:rFonts w:ascii="Angsana New" w:hAnsi="Angsana New"/>
          <w:sz w:val="30"/>
          <w:szCs w:val="30"/>
          <w:cs/>
        </w:rPr>
        <w:t>ส่วนงาน อย่างไรก็</w:t>
      </w:r>
      <w:r w:rsidRPr="000170CC">
        <w:rPr>
          <w:rFonts w:ascii="Angsana New" w:hAnsi="Angsana New" w:hint="cs"/>
          <w:sz w:val="30"/>
          <w:szCs w:val="30"/>
          <w:cs/>
        </w:rPr>
        <w:t>ตาม</w:t>
      </w:r>
      <w:r w:rsidRPr="000170CC">
        <w:rPr>
          <w:rFonts w:ascii="Angsana New" w:hAnsi="Angsana New"/>
          <w:sz w:val="30"/>
          <w:szCs w:val="30"/>
          <w:cs/>
        </w:rPr>
        <w:t xml:space="preserve"> กลุ่มบริษัทมีส่วนงานดำเนินงานหลัก (ซึ่งเป็นส่วนงานที่รายงานเป็นการภายใน) ในเชิงผลิตภัณฑ์เพียงส่วนงานเดียวคือ การให้เช่าซื้อรถยนต์และรถจักรยานยนต์</w:t>
      </w:r>
      <w:r w:rsidRPr="000170CC">
        <w:rPr>
          <w:rFonts w:ascii="Angsana New" w:hAnsi="Angsana New" w:hint="cs"/>
          <w:sz w:val="30"/>
          <w:szCs w:val="30"/>
          <w:cs/>
        </w:rPr>
        <w:t>เป็นส่วนใหญ่และการให้เช่ารถจักรยานยนต์</w:t>
      </w:r>
      <w:r w:rsidRPr="000170CC">
        <w:rPr>
          <w:rFonts w:ascii="Angsana New" w:hAnsi="Angsana New"/>
          <w:sz w:val="30"/>
          <w:szCs w:val="30"/>
          <w:cs/>
        </w:rPr>
        <w:t xml:space="preserve">แก่ลูกค้ารายย่อยทั่วไป ในขณะที่ธุรกรรมการให้กู้ยืมเงินและ </w:t>
      </w:r>
      <w:r w:rsidRPr="000170CC">
        <w:rPr>
          <w:rFonts w:ascii="Angsana New" w:hAnsi="Angsana New"/>
          <w:sz w:val="30"/>
          <w:szCs w:val="30"/>
        </w:rPr>
        <w:t xml:space="preserve">Nano Finance </w:t>
      </w:r>
      <w:r w:rsidRPr="000170CC">
        <w:rPr>
          <w:rFonts w:ascii="Angsana New" w:hAnsi="Angsana New" w:hint="cs"/>
          <w:sz w:val="30"/>
          <w:szCs w:val="30"/>
          <w:cs/>
        </w:rPr>
        <w:t>รวมถึงธุรกิจนายหน้าประกันวินาศภัยและสินเชื่อส่วนบุคคลให้</w:t>
      </w:r>
      <w:r w:rsidRPr="000170CC">
        <w:rPr>
          <w:rFonts w:ascii="Angsana New" w:hAnsi="Angsana New"/>
          <w:sz w:val="30"/>
          <w:szCs w:val="30"/>
          <w:cs/>
        </w:rPr>
        <w:t>แก่ลูกค้ารายย่อยทั่วไปนั้นมีสัดส่วนที่ไม่เป็นสาระสำคัญเมื่อเปรียบเทียบกับปริมาณและกิจกรรมทางธุรกิจทั้งหมด</w:t>
      </w:r>
      <w:r w:rsidRPr="000170CC">
        <w:rPr>
          <w:rFonts w:ascii="Angsana New" w:hAnsi="Angsana New"/>
          <w:sz w:val="30"/>
          <w:szCs w:val="30"/>
        </w:rPr>
        <w:t xml:space="preserve"> </w:t>
      </w:r>
      <w:r w:rsidRPr="000170CC">
        <w:rPr>
          <w:rFonts w:ascii="Angsana New" w:hAnsi="Angsana New"/>
          <w:sz w:val="30"/>
          <w:szCs w:val="30"/>
          <w:cs/>
        </w:rPr>
        <w:t>ดังนั้น</w:t>
      </w:r>
      <w:r w:rsidRPr="000170CC">
        <w:rPr>
          <w:rFonts w:ascii="Angsana New" w:hAnsi="Angsana New"/>
          <w:spacing w:val="-2"/>
          <w:sz w:val="30"/>
          <w:szCs w:val="30"/>
          <w:cs/>
        </w:rPr>
        <w:t>กลุ่มบริษัทจึงไม่ได้แสดงข้อมูลส่วนงานดำเนินงานเชิงผลิตภัณฑ์และลูกค้ารายใหญ่ไว้ใน</w:t>
      </w:r>
      <w:r w:rsidR="0000316B" w:rsidRPr="000170CC">
        <w:rPr>
          <w:rFonts w:ascii="Angsana New" w:hAnsi="Angsana New" w:hint="cs"/>
          <w:spacing w:val="-2"/>
          <w:sz w:val="30"/>
          <w:szCs w:val="30"/>
          <w:cs/>
        </w:rPr>
        <w:t xml:space="preserve">        งบการเงิน</w:t>
      </w:r>
      <w:r w:rsidRPr="000170CC">
        <w:rPr>
          <w:rFonts w:ascii="Angsana New" w:hAnsi="Angsana New"/>
          <w:spacing w:val="-2"/>
          <w:sz w:val="30"/>
          <w:szCs w:val="30"/>
          <w:cs/>
        </w:rPr>
        <w:t>นี้</w:t>
      </w:r>
    </w:p>
    <w:p w14:paraId="787351DB" w14:textId="77777777" w:rsidR="0000316B" w:rsidRPr="000170CC" w:rsidRDefault="0000316B" w:rsidP="00257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  <w:cs/>
        </w:rPr>
      </w:pPr>
    </w:p>
    <w:p w14:paraId="429FDDAD" w14:textId="77777777" w:rsidR="00E046F5" w:rsidRPr="000170CC" w:rsidRDefault="00E046F5" w:rsidP="00E04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u w:val="single"/>
          <w:cs/>
        </w:rPr>
        <w:t>ข้อมูลเกี่ยวกับส่วนงานดำเนินงานตามเขตภูมิศาสตร์</w:t>
      </w:r>
    </w:p>
    <w:p w14:paraId="0A08081F" w14:textId="77777777" w:rsidR="00E046F5" w:rsidRPr="000170CC" w:rsidRDefault="00E046F5" w:rsidP="00E04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5211"/>
        <w:gridCol w:w="1276"/>
        <w:gridCol w:w="236"/>
        <w:gridCol w:w="1323"/>
        <w:gridCol w:w="236"/>
        <w:gridCol w:w="1324"/>
      </w:tblGrid>
      <w:tr w:rsidR="003C2FED" w:rsidRPr="000170CC" w14:paraId="358B658F" w14:textId="77777777" w:rsidTr="00C023BB">
        <w:trPr>
          <w:tblHeader/>
        </w:trPr>
        <w:tc>
          <w:tcPr>
            <w:tcW w:w="5211" w:type="dxa"/>
            <w:vAlign w:val="bottom"/>
          </w:tcPr>
          <w:p w14:paraId="712C51AB" w14:textId="77777777" w:rsidR="003C2FED" w:rsidRPr="000170CC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5" w:type="dxa"/>
            <w:gridSpan w:val="5"/>
            <w:tcBorders>
              <w:bottom w:val="single" w:sz="4" w:space="0" w:color="auto"/>
            </w:tcBorders>
            <w:vAlign w:val="bottom"/>
          </w:tcPr>
          <w:p w14:paraId="4C46071B" w14:textId="77777777" w:rsidR="003C2FED" w:rsidRPr="000170CC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C2FED" w:rsidRPr="000170CC" w14:paraId="4A13AC67" w14:textId="77777777" w:rsidTr="00C023BB">
        <w:trPr>
          <w:tblHeader/>
        </w:trPr>
        <w:tc>
          <w:tcPr>
            <w:tcW w:w="5211" w:type="dxa"/>
            <w:vAlign w:val="bottom"/>
          </w:tcPr>
          <w:p w14:paraId="3FC3F51E" w14:textId="77777777" w:rsidR="003C2FED" w:rsidRPr="000170CC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9F5564" w14:textId="77777777" w:rsidR="003C2FED" w:rsidRPr="000170CC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A9BC0D6" w14:textId="77777777" w:rsidR="003C2FED" w:rsidRPr="000170CC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418D9D" w14:textId="77777777" w:rsidR="003C2FED" w:rsidRPr="000170CC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36" w:type="dxa"/>
            <w:vAlign w:val="bottom"/>
          </w:tcPr>
          <w:p w14:paraId="31E27888" w14:textId="77777777" w:rsidR="003C2FED" w:rsidRPr="000170CC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6D198" w14:textId="77777777" w:rsidR="003C2FED" w:rsidRPr="000170CC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3C2FED" w:rsidRPr="000170CC" w14:paraId="31EFB63B" w14:textId="77777777" w:rsidTr="00737643">
        <w:tc>
          <w:tcPr>
            <w:tcW w:w="5211" w:type="dxa"/>
            <w:vAlign w:val="bottom"/>
          </w:tcPr>
          <w:p w14:paraId="6FC9D2BE" w14:textId="52DCAF28" w:rsidR="003C2FED" w:rsidRPr="000170CC" w:rsidRDefault="0022737A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สำหรับปีสิ้นสุดวันที่</w:t>
            </w:r>
            <w:r w:rsidRPr="000170CC">
              <w:rPr>
                <w:rFonts w:ascii="Angsana New" w:hAnsi="Angsana New"/>
                <w:sz w:val="30"/>
                <w:szCs w:val="30"/>
                <w:u w:val="single"/>
              </w:rPr>
              <w:t xml:space="preserve"> 31 </w:t>
            </w:r>
            <w:r w:rsidRPr="000170C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ธันวาคม </w:t>
            </w:r>
            <w:r w:rsidRPr="000170CC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00316B" w:rsidRPr="000170C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CA6AF5F" w14:textId="77777777" w:rsidR="003C2FED" w:rsidRPr="000170CC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11A29C2B" w14:textId="77777777" w:rsidR="003C2FED" w:rsidRPr="000170CC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14:paraId="264DCA21" w14:textId="77777777" w:rsidR="003C2FED" w:rsidRPr="000170CC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115029C9" w14:textId="77777777" w:rsidR="003C2FED" w:rsidRPr="000170CC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4B5FB6AC" w14:textId="77777777" w:rsidR="003C2FED" w:rsidRPr="000170CC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737643" w:rsidRPr="000170CC" w14:paraId="267FDD69" w14:textId="77777777" w:rsidTr="00737643">
        <w:tc>
          <w:tcPr>
            <w:tcW w:w="5211" w:type="dxa"/>
            <w:vAlign w:val="bottom"/>
          </w:tcPr>
          <w:p w14:paraId="542ED5CA" w14:textId="77777777" w:rsidR="00737643" w:rsidRPr="000170CC" w:rsidRDefault="00737643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รายได้ดอกผลจากการให้เช่าซื้อ</w:t>
            </w:r>
          </w:p>
        </w:tc>
        <w:tc>
          <w:tcPr>
            <w:tcW w:w="1276" w:type="dxa"/>
            <w:vAlign w:val="bottom"/>
          </w:tcPr>
          <w:p w14:paraId="23CC96DA" w14:textId="57B61B3E" w:rsidR="00737643" w:rsidRPr="000170CC" w:rsidRDefault="009B20D5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130,180</w:t>
            </w:r>
          </w:p>
        </w:tc>
        <w:tc>
          <w:tcPr>
            <w:tcW w:w="236" w:type="dxa"/>
            <w:vAlign w:val="bottom"/>
          </w:tcPr>
          <w:p w14:paraId="7AC3F552" w14:textId="77777777" w:rsidR="00737643" w:rsidRPr="000170C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4AA7399C" w14:textId="132121FF" w:rsidR="00737643" w:rsidRPr="000170CC" w:rsidRDefault="009B20D5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305,124</w:t>
            </w:r>
          </w:p>
        </w:tc>
        <w:tc>
          <w:tcPr>
            <w:tcW w:w="236" w:type="dxa"/>
            <w:vAlign w:val="bottom"/>
          </w:tcPr>
          <w:p w14:paraId="0C59E207" w14:textId="77777777" w:rsidR="00737643" w:rsidRPr="000170C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4" w:type="dxa"/>
            <w:vAlign w:val="bottom"/>
          </w:tcPr>
          <w:p w14:paraId="6F40DD8A" w14:textId="1EBB34EA" w:rsidR="00737643" w:rsidRPr="000170CC" w:rsidRDefault="009B20D5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435,304</w:t>
            </w:r>
          </w:p>
        </w:tc>
      </w:tr>
      <w:tr w:rsidR="00737643" w:rsidRPr="000170CC" w14:paraId="5534DE00" w14:textId="77777777" w:rsidTr="00737643">
        <w:tc>
          <w:tcPr>
            <w:tcW w:w="5211" w:type="dxa"/>
            <w:vAlign w:val="bottom"/>
          </w:tcPr>
          <w:p w14:paraId="125DDCBD" w14:textId="46F723D9" w:rsidR="00737643" w:rsidRPr="000170CC" w:rsidRDefault="00737643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</w:t>
            </w:r>
            <w:r w:rsidR="00F879FE" w:rsidRPr="000170CC">
              <w:rPr>
                <w:rFonts w:ascii="Angsana New" w:hAnsi="Angsana New" w:hint="cs"/>
                <w:sz w:val="30"/>
                <w:szCs w:val="30"/>
                <w:cs/>
              </w:rPr>
              <w:t>รถจักรยานยนต์</w:t>
            </w:r>
          </w:p>
        </w:tc>
        <w:tc>
          <w:tcPr>
            <w:tcW w:w="1276" w:type="dxa"/>
            <w:vAlign w:val="bottom"/>
          </w:tcPr>
          <w:p w14:paraId="35E9FF19" w14:textId="13E43EDE" w:rsidR="00737643" w:rsidRPr="000170CC" w:rsidRDefault="009B20D5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83,883</w:t>
            </w:r>
          </w:p>
        </w:tc>
        <w:tc>
          <w:tcPr>
            <w:tcW w:w="236" w:type="dxa"/>
            <w:vAlign w:val="bottom"/>
          </w:tcPr>
          <w:p w14:paraId="6CEC4403" w14:textId="77777777" w:rsidR="00737643" w:rsidRPr="000170C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3EFA1070" w14:textId="7921E83C" w:rsidR="00737643" w:rsidRPr="000170CC" w:rsidRDefault="009B20D5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A558184" w14:textId="77777777" w:rsidR="00737643" w:rsidRPr="000170C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4" w:type="dxa"/>
            <w:vAlign w:val="bottom"/>
          </w:tcPr>
          <w:p w14:paraId="5D565CD9" w14:textId="101A6BAB" w:rsidR="00737643" w:rsidRPr="000170CC" w:rsidRDefault="009B20D5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83,883</w:t>
            </w:r>
          </w:p>
        </w:tc>
      </w:tr>
      <w:tr w:rsidR="00737643" w:rsidRPr="000170CC" w14:paraId="3034C815" w14:textId="77777777" w:rsidTr="00737643">
        <w:tc>
          <w:tcPr>
            <w:tcW w:w="5211" w:type="dxa"/>
            <w:vAlign w:val="bottom"/>
          </w:tcPr>
          <w:p w14:paraId="683598CA" w14:textId="77777777" w:rsidR="00737643" w:rsidRPr="000170CC" w:rsidRDefault="00737643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B3361B6" w14:textId="61379A3B" w:rsidR="00737643" w:rsidRPr="000170CC" w:rsidRDefault="009B20D5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255,75</w:t>
            </w:r>
            <w:r w:rsidR="00B60FA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2D386546" w14:textId="77777777" w:rsidR="00737643" w:rsidRPr="000170C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67920678" w14:textId="21DB7A8A" w:rsidR="00737643" w:rsidRPr="000170CC" w:rsidRDefault="009B20D5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127,997</w:t>
            </w:r>
          </w:p>
        </w:tc>
        <w:tc>
          <w:tcPr>
            <w:tcW w:w="236" w:type="dxa"/>
            <w:vAlign w:val="bottom"/>
          </w:tcPr>
          <w:p w14:paraId="680F13D7" w14:textId="77777777" w:rsidR="00737643" w:rsidRPr="000170C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25790EAD" w14:textId="5C178C20" w:rsidR="00737643" w:rsidRPr="000170CC" w:rsidRDefault="009B20D5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383,74</w:t>
            </w:r>
            <w:r w:rsidR="00D148C2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737643" w:rsidRPr="000170CC" w14:paraId="11CB84BB" w14:textId="77777777" w:rsidTr="00737643">
        <w:tc>
          <w:tcPr>
            <w:tcW w:w="5211" w:type="dxa"/>
            <w:vAlign w:val="bottom"/>
          </w:tcPr>
          <w:p w14:paraId="73ECA12C" w14:textId="77777777" w:rsidR="00737643" w:rsidRPr="000170CC" w:rsidRDefault="00737643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7F00321" w14:textId="7302B5CE" w:rsidR="00737643" w:rsidRPr="000170CC" w:rsidRDefault="009B20D5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469,81</w:t>
            </w:r>
            <w:r w:rsidR="00B60FA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14:paraId="2DB4E36E" w14:textId="77777777" w:rsidR="00737643" w:rsidRPr="000170C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14:paraId="0F85AFA8" w14:textId="1195351E" w:rsidR="00737643" w:rsidRPr="000170CC" w:rsidRDefault="009B20D5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433,121</w:t>
            </w:r>
          </w:p>
        </w:tc>
        <w:tc>
          <w:tcPr>
            <w:tcW w:w="236" w:type="dxa"/>
            <w:vAlign w:val="bottom"/>
          </w:tcPr>
          <w:p w14:paraId="16B07875" w14:textId="77777777" w:rsidR="00737643" w:rsidRPr="000170C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0B09CB5E" w14:textId="605DDCE9" w:rsidR="00737643" w:rsidRPr="000170CC" w:rsidRDefault="009B20D5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902,93</w:t>
            </w:r>
            <w:r w:rsidR="00B60FA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37643" w:rsidRPr="000170CC" w14:paraId="4F9CA287" w14:textId="77777777" w:rsidTr="00737643">
        <w:tc>
          <w:tcPr>
            <w:tcW w:w="5211" w:type="dxa"/>
            <w:vAlign w:val="bottom"/>
          </w:tcPr>
          <w:p w14:paraId="47AFBA86" w14:textId="77777777" w:rsidR="00737643" w:rsidRPr="000170CC" w:rsidRDefault="00737643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B93702F" w14:textId="3DCA4F81" w:rsidR="00737643" w:rsidRPr="000170CC" w:rsidRDefault="00D47DAB" w:rsidP="00D47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(</w:t>
            </w:r>
            <w:r w:rsidR="0081630B">
              <w:rPr>
                <w:rFonts w:ascii="Angsana New" w:hAnsi="Angsana New"/>
                <w:sz w:val="30"/>
                <w:szCs w:val="30"/>
              </w:rPr>
              <w:t>575,175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22439C2F" w14:textId="77777777" w:rsidR="00737643" w:rsidRPr="000170C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16CB7A23" w14:textId="6DC3C28F" w:rsidR="00737643" w:rsidRPr="000170CC" w:rsidRDefault="00D47DAB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1630B">
              <w:rPr>
                <w:rFonts w:ascii="Angsana New" w:hAnsi="Angsana New"/>
                <w:sz w:val="30"/>
                <w:szCs w:val="30"/>
              </w:rPr>
              <w:t>235,208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171959FF" w14:textId="77777777" w:rsidR="00737643" w:rsidRPr="000170C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429E57D7" w14:textId="71D1C3B3" w:rsidR="00737643" w:rsidRPr="000170CC" w:rsidRDefault="00D47DAB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B20D5">
              <w:rPr>
                <w:rFonts w:ascii="Angsana New" w:hAnsi="Angsana New"/>
                <w:sz w:val="30"/>
                <w:szCs w:val="30"/>
              </w:rPr>
              <w:t>8</w:t>
            </w:r>
            <w:r w:rsidR="0081630B">
              <w:rPr>
                <w:rFonts w:ascii="Angsana New" w:hAnsi="Angsana New"/>
                <w:sz w:val="30"/>
                <w:szCs w:val="30"/>
              </w:rPr>
              <w:t>10,383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37643" w:rsidRPr="000170CC" w14:paraId="34A626F2" w14:textId="77777777" w:rsidTr="00737643">
        <w:tc>
          <w:tcPr>
            <w:tcW w:w="5211" w:type="dxa"/>
            <w:vAlign w:val="bottom"/>
          </w:tcPr>
          <w:p w14:paraId="47140390" w14:textId="1506A823" w:rsidR="00737643" w:rsidRPr="000170CC" w:rsidRDefault="00737643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3E798D" w:rsidRPr="000170C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E798D"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="00260E26" w:rsidRPr="000170C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D98214" w14:textId="603DDD30" w:rsidR="00737643" w:rsidRPr="000170CC" w:rsidRDefault="009B20D5" w:rsidP="00E36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1630B">
              <w:rPr>
                <w:rFonts w:ascii="Angsana New" w:hAnsi="Angsana New"/>
                <w:sz w:val="30"/>
                <w:szCs w:val="30"/>
              </w:rPr>
              <w:t>105,360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4602024" w14:textId="77777777" w:rsidR="00737643" w:rsidRPr="000170C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BDEDFA" w14:textId="178585A5" w:rsidR="00737643" w:rsidRPr="000170CC" w:rsidRDefault="009B20D5" w:rsidP="00E36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="0081630B">
              <w:rPr>
                <w:rFonts w:ascii="Angsana New" w:hAnsi="Angsana New"/>
                <w:sz w:val="30"/>
                <w:szCs w:val="30"/>
              </w:rPr>
              <w:t>7,913</w:t>
            </w:r>
          </w:p>
        </w:tc>
        <w:tc>
          <w:tcPr>
            <w:tcW w:w="236" w:type="dxa"/>
            <w:vAlign w:val="bottom"/>
          </w:tcPr>
          <w:p w14:paraId="4F5F750C" w14:textId="77777777" w:rsidR="00737643" w:rsidRPr="000170C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1A3669" w14:textId="59A04B20" w:rsidR="00737643" w:rsidRPr="000170CC" w:rsidRDefault="009B20D5" w:rsidP="00E36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81630B">
              <w:rPr>
                <w:rFonts w:ascii="Angsana New" w:hAnsi="Angsana New"/>
                <w:sz w:val="30"/>
                <w:szCs w:val="30"/>
              </w:rPr>
              <w:t>2,553</w:t>
            </w:r>
          </w:p>
        </w:tc>
      </w:tr>
      <w:tr w:rsidR="0000316B" w:rsidRPr="000170CC" w14:paraId="7A6535BB" w14:textId="77777777" w:rsidTr="00BB1144">
        <w:tc>
          <w:tcPr>
            <w:tcW w:w="5211" w:type="dxa"/>
            <w:vAlign w:val="bottom"/>
          </w:tcPr>
          <w:p w14:paraId="39871EC6" w14:textId="77777777" w:rsidR="0000316B" w:rsidRPr="000170CC" w:rsidRDefault="0000316B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lastRenderedPageBreak/>
              <w:t>สำหรับปีสิ้นสุดวันที่</w:t>
            </w:r>
            <w:r w:rsidRPr="000170CC">
              <w:rPr>
                <w:rFonts w:ascii="Angsana New" w:hAnsi="Angsana New"/>
                <w:sz w:val="30"/>
                <w:szCs w:val="30"/>
                <w:u w:val="single"/>
              </w:rPr>
              <w:t xml:space="preserve"> 31 </w:t>
            </w:r>
            <w:r w:rsidRPr="000170C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ธันวาคม </w:t>
            </w:r>
            <w:r w:rsidRPr="000170CC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FB45512" w14:textId="77777777" w:rsidR="0000316B" w:rsidRPr="000170CC" w:rsidRDefault="0000316B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14303D6D" w14:textId="77777777" w:rsidR="0000316B" w:rsidRPr="000170CC" w:rsidRDefault="0000316B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14:paraId="19B146AE" w14:textId="77777777" w:rsidR="0000316B" w:rsidRPr="000170CC" w:rsidRDefault="0000316B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40F15103" w14:textId="77777777" w:rsidR="0000316B" w:rsidRPr="000170CC" w:rsidRDefault="0000316B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04BDA4BA" w14:textId="77777777" w:rsidR="0000316B" w:rsidRPr="000170CC" w:rsidRDefault="0000316B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00316B" w:rsidRPr="000170CC" w14:paraId="16160023" w14:textId="77777777" w:rsidTr="00BB1144">
        <w:tc>
          <w:tcPr>
            <w:tcW w:w="5211" w:type="dxa"/>
            <w:vAlign w:val="bottom"/>
          </w:tcPr>
          <w:p w14:paraId="17CB2FB0" w14:textId="77777777" w:rsidR="0000316B" w:rsidRPr="000170CC" w:rsidRDefault="0000316B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รายได้ดอกผลจากการให้เช่าซื้อ</w:t>
            </w:r>
          </w:p>
        </w:tc>
        <w:tc>
          <w:tcPr>
            <w:tcW w:w="1276" w:type="dxa"/>
            <w:vAlign w:val="bottom"/>
          </w:tcPr>
          <w:p w14:paraId="68F12403" w14:textId="77777777" w:rsidR="0000316B" w:rsidRPr="000170CC" w:rsidRDefault="0000316B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363,628</w:t>
            </w:r>
          </w:p>
        </w:tc>
        <w:tc>
          <w:tcPr>
            <w:tcW w:w="236" w:type="dxa"/>
            <w:vAlign w:val="bottom"/>
          </w:tcPr>
          <w:p w14:paraId="05FF8652" w14:textId="77777777" w:rsidR="0000316B" w:rsidRPr="000170CC" w:rsidRDefault="0000316B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36D0BB9A" w14:textId="77777777" w:rsidR="0000316B" w:rsidRPr="000170CC" w:rsidRDefault="0000316B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347,937</w:t>
            </w:r>
          </w:p>
        </w:tc>
        <w:tc>
          <w:tcPr>
            <w:tcW w:w="236" w:type="dxa"/>
            <w:vAlign w:val="bottom"/>
          </w:tcPr>
          <w:p w14:paraId="00B9C530" w14:textId="77777777" w:rsidR="0000316B" w:rsidRPr="000170CC" w:rsidRDefault="0000316B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4" w:type="dxa"/>
            <w:vAlign w:val="bottom"/>
          </w:tcPr>
          <w:p w14:paraId="71CE656D" w14:textId="77777777" w:rsidR="0000316B" w:rsidRPr="000170CC" w:rsidRDefault="0000316B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711,565</w:t>
            </w:r>
          </w:p>
        </w:tc>
      </w:tr>
      <w:tr w:rsidR="0000316B" w:rsidRPr="000170CC" w14:paraId="23607901" w14:textId="77777777" w:rsidTr="00BB1144">
        <w:tc>
          <w:tcPr>
            <w:tcW w:w="5211" w:type="dxa"/>
            <w:vAlign w:val="bottom"/>
          </w:tcPr>
          <w:p w14:paraId="650FEF31" w14:textId="77777777" w:rsidR="0000316B" w:rsidRPr="000170CC" w:rsidRDefault="0000316B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รถจักรยานยนต์</w:t>
            </w:r>
          </w:p>
        </w:tc>
        <w:tc>
          <w:tcPr>
            <w:tcW w:w="1276" w:type="dxa"/>
            <w:vAlign w:val="bottom"/>
          </w:tcPr>
          <w:p w14:paraId="2F5818A6" w14:textId="77777777" w:rsidR="0000316B" w:rsidRPr="000170CC" w:rsidRDefault="0000316B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93,641</w:t>
            </w:r>
          </w:p>
        </w:tc>
        <w:tc>
          <w:tcPr>
            <w:tcW w:w="236" w:type="dxa"/>
            <w:vAlign w:val="bottom"/>
          </w:tcPr>
          <w:p w14:paraId="61B656B8" w14:textId="77777777" w:rsidR="0000316B" w:rsidRPr="000170CC" w:rsidRDefault="0000316B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2B29B673" w14:textId="77777777" w:rsidR="0000316B" w:rsidRPr="000170CC" w:rsidRDefault="0000316B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A4918F0" w14:textId="77777777" w:rsidR="0000316B" w:rsidRPr="000170CC" w:rsidRDefault="0000316B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4" w:type="dxa"/>
            <w:vAlign w:val="bottom"/>
          </w:tcPr>
          <w:p w14:paraId="614EB41C" w14:textId="77777777" w:rsidR="0000316B" w:rsidRPr="000170CC" w:rsidRDefault="0000316B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93,641</w:t>
            </w:r>
          </w:p>
        </w:tc>
      </w:tr>
      <w:tr w:rsidR="0000316B" w:rsidRPr="000170CC" w14:paraId="2F43596D" w14:textId="77777777" w:rsidTr="00BB1144">
        <w:tc>
          <w:tcPr>
            <w:tcW w:w="5211" w:type="dxa"/>
            <w:vAlign w:val="bottom"/>
          </w:tcPr>
          <w:p w14:paraId="470EE53E" w14:textId="77777777" w:rsidR="0000316B" w:rsidRPr="000170CC" w:rsidRDefault="0000316B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17D591C" w14:textId="77777777" w:rsidR="0000316B" w:rsidRPr="000170CC" w:rsidRDefault="0000316B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335,803</w:t>
            </w:r>
          </w:p>
        </w:tc>
        <w:tc>
          <w:tcPr>
            <w:tcW w:w="236" w:type="dxa"/>
            <w:vAlign w:val="bottom"/>
          </w:tcPr>
          <w:p w14:paraId="60D05BFD" w14:textId="77777777" w:rsidR="0000316B" w:rsidRPr="000170CC" w:rsidRDefault="0000316B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3465EA6D" w14:textId="77777777" w:rsidR="0000316B" w:rsidRPr="000170CC" w:rsidRDefault="0000316B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154,652</w:t>
            </w:r>
          </w:p>
        </w:tc>
        <w:tc>
          <w:tcPr>
            <w:tcW w:w="236" w:type="dxa"/>
            <w:vAlign w:val="bottom"/>
          </w:tcPr>
          <w:p w14:paraId="44DF388E" w14:textId="77777777" w:rsidR="0000316B" w:rsidRPr="000170CC" w:rsidRDefault="0000316B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42897B13" w14:textId="77777777" w:rsidR="0000316B" w:rsidRPr="000170CC" w:rsidRDefault="0000316B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490,455</w:t>
            </w:r>
          </w:p>
        </w:tc>
      </w:tr>
      <w:tr w:rsidR="0000316B" w:rsidRPr="000170CC" w14:paraId="738C3FD9" w14:textId="77777777" w:rsidTr="00BB1144">
        <w:tc>
          <w:tcPr>
            <w:tcW w:w="5211" w:type="dxa"/>
            <w:vAlign w:val="bottom"/>
          </w:tcPr>
          <w:p w14:paraId="45CA760D" w14:textId="77777777" w:rsidR="0000316B" w:rsidRPr="000170CC" w:rsidRDefault="0000316B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31FA732" w14:textId="77777777" w:rsidR="0000316B" w:rsidRPr="000170CC" w:rsidRDefault="0000316B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793,072</w:t>
            </w:r>
          </w:p>
        </w:tc>
        <w:tc>
          <w:tcPr>
            <w:tcW w:w="236" w:type="dxa"/>
            <w:vAlign w:val="bottom"/>
          </w:tcPr>
          <w:p w14:paraId="705DCDCD" w14:textId="77777777" w:rsidR="0000316B" w:rsidRPr="000170CC" w:rsidRDefault="0000316B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14:paraId="59AD2ADC" w14:textId="77777777" w:rsidR="0000316B" w:rsidRPr="000170CC" w:rsidRDefault="0000316B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502,589</w:t>
            </w:r>
          </w:p>
        </w:tc>
        <w:tc>
          <w:tcPr>
            <w:tcW w:w="236" w:type="dxa"/>
            <w:vAlign w:val="bottom"/>
          </w:tcPr>
          <w:p w14:paraId="63520E5D" w14:textId="77777777" w:rsidR="0000316B" w:rsidRPr="000170CC" w:rsidRDefault="0000316B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5DFDFAD2" w14:textId="77777777" w:rsidR="0000316B" w:rsidRPr="000170CC" w:rsidRDefault="0000316B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1,295,661</w:t>
            </w:r>
          </w:p>
        </w:tc>
      </w:tr>
      <w:tr w:rsidR="0000316B" w:rsidRPr="000170CC" w14:paraId="08F5BEEB" w14:textId="77777777" w:rsidTr="00BB1144">
        <w:tc>
          <w:tcPr>
            <w:tcW w:w="5211" w:type="dxa"/>
            <w:vAlign w:val="bottom"/>
          </w:tcPr>
          <w:p w14:paraId="667A67CF" w14:textId="77777777" w:rsidR="0000316B" w:rsidRPr="000170CC" w:rsidRDefault="0000316B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0ED5355" w14:textId="77777777" w:rsidR="0000316B" w:rsidRPr="000170CC" w:rsidRDefault="0000316B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(921,13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0170C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2BA2A345" w14:textId="77777777" w:rsidR="0000316B" w:rsidRPr="000170CC" w:rsidRDefault="0000316B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195E5B2C" w14:textId="77777777" w:rsidR="0000316B" w:rsidRPr="000170CC" w:rsidRDefault="0000316B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(385,737)</w:t>
            </w:r>
          </w:p>
        </w:tc>
        <w:tc>
          <w:tcPr>
            <w:tcW w:w="236" w:type="dxa"/>
            <w:vAlign w:val="bottom"/>
          </w:tcPr>
          <w:p w14:paraId="53DC6270" w14:textId="77777777" w:rsidR="0000316B" w:rsidRPr="000170CC" w:rsidRDefault="0000316B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48B954C4" w14:textId="77777777" w:rsidR="0000316B" w:rsidRPr="000170CC" w:rsidRDefault="0000316B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(1,306,86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0170C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0316B" w:rsidRPr="000170CC" w14:paraId="0876F78A" w14:textId="77777777" w:rsidTr="00BB1144">
        <w:tc>
          <w:tcPr>
            <w:tcW w:w="5211" w:type="dxa"/>
            <w:vAlign w:val="bottom"/>
          </w:tcPr>
          <w:p w14:paraId="56A9FD6F" w14:textId="77777777" w:rsidR="0000316B" w:rsidRPr="000170CC" w:rsidRDefault="0000316B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6C70C7" w14:textId="77777777" w:rsidR="0000316B" w:rsidRPr="000170CC" w:rsidRDefault="0000316B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(128,05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Pr="000170C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252F59E3" w14:textId="77777777" w:rsidR="0000316B" w:rsidRPr="000170CC" w:rsidRDefault="0000316B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9819E8" w14:textId="77777777" w:rsidR="0000316B" w:rsidRPr="000170CC" w:rsidRDefault="0000316B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116,852</w:t>
            </w:r>
          </w:p>
        </w:tc>
        <w:tc>
          <w:tcPr>
            <w:tcW w:w="236" w:type="dxa"/>
            <w:vAlign w:val="bottom"/>
          </w:tcPr>
          <w:p w14:paraId="7A2694D9" w14:textId="77777777" w:rsidR="0000316B" w:rsidRPr="000170CC" w:rsidRDefault="0000316B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29322F" w14:textId="77777777" w:rsidR="0000316B" w:rsidRPr="000170CC" w:rsidRDefault="0000316B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(11,20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0170C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4FB2E343" w14:textId="77777777" w:rsidR="0000316B" w:rsidRPr="000170CC" w:rsidRDefault="0000316B" w:rsidP="00282BC9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5353"/>
        <w:gridCol w:w="1273"/>
        <w:gridCol w:w="223"/>
        <w:gridCol w:w="1248"/>
        <w:gridCol w:w="234"/>
        <w:gridCol w:w="1275"/>
      </w:tblGrid>
      <w:tr w:rsidR="004340AE" w:rsidRPr="000170CC" w14:paraId="34EB7D1D" w14:textId="77777777" w:rsidTr="000E5EFB">
        <w:tc>
          <w:tcPr>
            <w:tcW w:w="5353" w:type="dxa"/>
            <w:vAlign w:val="bottom"/>
          </w:tcPr>
          <w:p w14:paraId="3DF3854C" w14:textId="77777777" w:rsidR="004340AE" w:rsidRPr="000170CC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4253" w:type="dxa"/>
            <w:gridSpan w:val="5"/>
            <w:tcBorders>
              <w:bottom w:val="single" w:sz="4" w:space="0" w:color="auto"/>
            </w:tcBorders>
            <w:vAlign w:val="bottom"/>
          </w:tcPr>
          <w:p w14:paraId="424D921F" w14:textId="77777777" w:rsidR="004340AE" w:rsidRPr="000170CC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340AE" w:rsidRPr="000170CC" w14:paraId="2DC55ED8" w14:textId="77777777" w:rsidTr="000E5EFB">
        <w:tc>
          <w:tcPr>
            <w:tcW w:w="5353" w:type="dxa"/>
            <w:vAlign w:val="bottom"/>
          </w:tcPr>
          <w:p w14:paraId="492B90CF" w14:textId="77777777" w:rsidR="004340AE" w:rsidRPr="000170CC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F35C9" w14:textId="77777777" w:rsidR="004340AE" w:rsidRPr="000170CC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223" w:type="dxa"/>
            <w:tcBorders>
              <w:top w:val="single" w:sz="4" w:space="0" w:color="auto"/>
            </w:tcBorders>
            <w:vAlign w:val="bottom"/>
          </w:tcPr>
          <w:p w14:paraId="0A9F18AB" w14:textId="77777777" w:rsidR="004340AE" w:rsidRPr="000170CC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217E3" w14:textId="77777777" w:rsidR="004340AE" w:rsidRPr="000170CC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34" w:type="dxa"/>
            <w:vAlign w:val="bottom"/>
          </w:tcPr>
          <w:p w14:paraId="5DDB290B" w14:textId="77777777" w:rsidR="004340AE" w:rsidRPr="000170CC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27312" w14:textId="77777777" w:rsidR="004340AE" w:rsidRPr="000170CC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340AE" w:rsidRPr="000170CC" w14:paraId="19059CCE" w14:textId="77777777" w:rsidTr="000E5EFB">
        <w:tc>
          <w:tcPr>
            <w:tcW w:w="5353" w:type="dxa"/>
            <w:vAlign w:val="bottom"/>
          </w:tcPr>
          <w:p w14:paraId="07D44E21" w14:textId="7B2AF3DE" w:rsidR="004340AE" w:rsidRPr="000170CC" w:rsidRDefault="0022737A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วันที่ </w:t>
            </w:r>
            <w:r w:rsidRPr="000170CC">
              <w:rPr>
                <w:rFonts w:ascii="Angsana New" w:hAnsi="Angsana New"/>
                <w:sz w:val="30"/>
                <w:szCs w:val="30"/>
                <w:u w:val="single"/>
              </w:rPr>
              <w:t>31</w:t>
            </w:r>
            <w:r w:rsidRPr="000170CC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ธันวาคม </w:t>
            </w:r>
            <w:r w:rsidRPr="000170CC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00316B" w:rsidRPr="000170C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8</w:t>
            </w:r>
          </w:p>
        </w:tc>
        <w:tc>
          <w:tcPr>
            <w:tcW w:w="1273" w:type="dxa"/>
            <w:vAlign w:val="bottom"/>
          </w:tcPr>
          <w:p w14:paraId="76C5EA4D" w14:textId="77777777" w:rsidR="004340AE" w:rsidRPr="000170CC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23" w:type="dxa"/>
            <w:vAlign w:val="bottom"/>
          </w:tcPr>
          <w:p w14:paraId="21BA9385" w14:textId="77777777" w:rsidR="004340AE" w:rsidRPr="000170CC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48" w:type="dxa"/>
            <w:vAlign w:val="bottom"/>
          </w:tcPr>
          <w:p w14:paraId="0DBA1F6D" w14:textId="77777777" w:rsidR="004340AE" w:rsidRPr="000170CC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4" w:type="dxa"/>
            <w:vAlign w:val="bottom"/>
          </w:tcPr>
          <w:p w14:paraId="38543E5D" w14:textId="77777777" w:rsidR="004340AE" w:rsidRPr="000170CC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12E93E3E" w14:textId="77777777" w:rsidR="004340AE" w:rsidRPr="000170CC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07466F" w:rsidRPr="000170CC" w14:paraId="286496F4" w14:textId="77777777" w:rsidTr="000E5EFB">
        <w:tc>
          <w:tcPr>
            <w:tcW w:w="5353" w:type="dxa"/>
            <w:vAlign w:val="bottom"/>
          </w:tcPr>
          <w:p w14:paraId="075D3ADE" w14:textId="77777777" w:rsidR="0007466F" w:rsidRPr="000170CC" w:rsidRDefault="0007466F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สินทรัพย์รวมตามส่วนงาน</w:t>
            </w:r>
          </w:p>
        </w:tc>
        <w:tc>
          <w:tcPr>
            <w:tcW w:w="1273" w:type="dxa"/>
            <w:vAlign w:val="bottom"/>
          </w:tcPr>
          <w:p w14:paraId="1EA81AB0" w14:textId="5D2EBE4F" w:rsidR="0007466F" w:rsidRPr="000170CC" w:rsidRDefault="00656ADE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4,505,104</w:t>
            </w:r>
          </w:p>
        </w:tc>
        <w:tc>
          <w:tcPr>
            <w:tcW w:w="223" w:type="dxa"/>
            <w:vAlign w:val="bottom"/>
          </w:tcPr>
          <w:p w14:paraId="321482B8" w14:textId="77777777" w:rsidR="0007466F" w:rsidRPr="000170CC" w:rsidRDefault="0007466F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57E789D6" w14:textId="468D068F" w:rsidR="0007466F" w:rsidRPr="000170CC" w:rsidRDefault="00656ADE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1,138,406</w:t>
            </w:r>
          </w:p>
        </w:tc>
        <w:tc>
          <w:tcPr>
            <w:tcW w:w="234" w:type="dxa"/>
            <w:vAlign w:val="bottom"/>
          </w:tcPr>
          <w:p w14:paraId="689FAB09" w14:textId="77777777" w:rsidR="0007466F" w:rsidRPr="000170CC" w:rsidRDefault="0007466F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50715F5F" w14:textId="3D1AE6E7" w:rsidR="0007466F" w:rsidRPr="000170CC" w:rsidRDefault="00656ADE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5,643,510</w:t>
            </w:r>
          </w:p>
        </w:tc>
      </w:tr>
      <w:tr w:rsidR="0007466F" w:rsidRPr="000170CC" w14:paraId="58D45424" w14:textId="77777777" w:rsidTr="000E5EFB">
        <w:tc>
          <w:tcPr>
            <w:tcW w:w="5353" w:type="dxa"/>
            <w:vAlign w:val="bottom"/>
          </w:tcPr>
          <w:p w14:paraId="35FFE782" w14:textId="77777777" w:rsidR="0007466F" w:rsidRPr="000170CC" w:rsidRDefault="0007466F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หนี้สินรวมตามส่วนงาน</w:t>
            </w:r>
          </w:p>
        </w:tc>
        <w:tc>
          <w:tcPr>
            <w:tcW w:w="1273" w:type="dxa"/>
            <w:vAlign w:val="bottom"/>
          </w:tcPr>
          <w:p w14:paraId="35612A0A" w14:textId="3E665C79" w:rsidR="0007466F" w:rsidRPr="000170CC" w:rsidRDefault="00656ADE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411082">
              <w:rPr>
                <w:rFonts w:ascii="Angsana New" w:hAnsi="Angsana New"/>
                <w:sz w:val="30"/>
                <w:szCs w:val="30"/>
              </w:rPr>
              <w:t>80,401</w:t>
            </w:r>
          </w:p>
        </w:tc>
        <w:tc>
          <w:tcPr>
            <w:tcW w:w="223" w:type="dxa"/>
            <w:vAlign w:val="bottom"/>
          </w:tcPr>
          <w:p w14:paraId="6B9683DE" w14:textId="77777777" w:rsidR="0007466F" w:rsidRPr="000170CC" w:rsidRDefault="0007466F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084DCB5F" w14:textId="07A1F95C" w:rsidR="0007466F" w:rsidRPr="000170CC" w:rsidRDefault="00656ADE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117,425</w:t>
            </w:r>
          </w:p>
        </w:tc>
        <w:tc>
          <w:tcPr>
            <w:tcW w:w="234" w:type="dxa"/>
            <w:vAlign w:val="bottom"/>
          </w:tcPr>
          <w:p w14:paraId="2B7FA865" w14:textId="77777777" w:rsidR="0007466F" w:rsidRPr="000170CC" w:rsidRDefault="0007466F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5B6BFCF6" w14:textId="07DEC296" w:rsidR="0007466F" w:rsidRPr="000170CC" w:rsidRDefault="00656ADE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="00411082">
              <w:rPr>
                <w:rFonts w:ascii="Angsana New" w:hAnsi="Angsana New"/>
                <w:sz w:val="30"/>
                <w:szCs w:val="30"/>
              </w:rPr>
              <w:t>7,826</w:t>
            </w:r>
          </w:p>
        </w:tc>
      </w:tr>
      <w:tr w:rsidR="004340AE" w:rsidRPr="000170CC" w14:paraId="7F6DB45F" w14:textId="77777777" w:rsidTr="000E5EFB">
        <w:tc>
          <w:tcPr>
            <w:tcW w:w="5353" w:type="dxa"/>
            <w:vAlign w:val="bottom"/>
          </w:tcPr>
          <w:p w14:paraId="64ACBCB2" w14:textId="77777777" w:rsidR="004340AE" w:rsidRPr="000170CC" w:rsidRDefault="004340AE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24"/>
                <w:szCs w:val="24"/>
                <w:highlight w:val="yellow"/>
                <w:u w:val="single"/>
              </w:rPr>
            </w:pPr>
          </w:p>
        </w:tc>
        <w:tc>
          <w:tcPr>
            <w:tcW w:w="1273" w:type="dxa"/>
            <w:vAlign w:val="bottom"/>
          </w:tcPr>
          <w:p w14:paraId="51CFEDC7" w14:textId="77777777" w:rsidR="004340AE" w:rsidRPr="000170CC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23" w:type="dxa"/>
            <w:vAlign w:val="bottom"/>
          </w:tcPr>
          <w:p w14:paraId="30E1C176" w14:textId="77777777" w:rsidR="004340AE" w:rsidRPr="000170CC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48" w:type="dxa"/>
            <w:vAlign w:val="bottom"/>
          </w:tcPr>
          <w:p w14:paraId="5FC7A15C" w14:textId="77777777" w:rsidR="004340AE" w:rsidRPr="000170CC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4" w:type="dxa"/>
            <w:vAlign w:val="bottom"/>
          </w:tcPr>
          <w:p w14:paraId="088629EE" w14:textId="77777777" w:rsidR="004340AE" w:rsidRPr="000170CC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1E034B55" w14:textId="77777777" w:rsidR="004340AE" w:rsidRPr="000170CC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00316B" w:rsidRPr="000170CC" w14:paraId="550D29A0" w14:textId="77777777" w:rsidTr="000E5EFB">
        <w:tc>
          <w:tcPr>
            <w:tcW w:w="5353" w:type="dxa"/>
            <w:vAlign w:val="bottom"/>
          </w:tcPr>
          <w:p w14:paraId="2EAD9F11" w14:textId="7FF619EB" w:rsidR="0000316B" w:rsidRPr="000170CC" w:rsidRDefault="0000316B" w:rsidP="0000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วันที่ </w:t>
            </w:r>
            <w:r w:rsidRPr="000170CC">
              <w:rPr>
                <w:rFonts w:ascii="Angsana New" w:hAnsi="Angsana New"/>
                <w:sz w:val="30"/>
                <w:szCs w:val="30"/>
                <w:u w:val="single"/>
              </w:rPr>
              <w:t>31</w:t>
            </w:r>
            <w:r w:rsidRPr="000170CC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ธันวาคม </w:t>
            </w:r>
            <w:r w:rsidRPr="000170CC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273" w:type="dxa"/>
            <w:vAlign w:val="bottom"/>
          </w:tcPr>
          <w:p w14:paraId="55BC2112" w14:textId="77777777" w:rsidR="0000316B" w:rsidRPr="000170CC" w:rsidRDefault="0000316B" w:rsidP="0000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" w:type="dxa"/>
            <w:vAlign w:val="bottom"/>
          </w:tcPr>
          <w:p w14:paraId="2D4D9DD6" w14:textId="77777777" w:rsidR="0000316B" w:rsidRPr="000170CC" w:rsidRDefault="0000316B" w:rsidP="0000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15ACDC9B" w14:textId="77777777" w:rsidR="0000316B" w:rsidRPr="000170CC" w:rsidRDefault="0000316B" w:rsidP="0000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2397F330" w14:textId="77777777" w:rsidR="0000316B" w:rsidRPr="000170CC" w:rsidRDefault="0000316B" w:rsidP="0000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175939DA" w14:textId="77777777" w:rsidR="0000316B" w:rsidRPr="000170CC" w:rsidRDefault="0000316B" w:rsidP="0000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316B" w:rsidRPr="000170CC" w14:paraId="354777B9" w14:textId="77777777" w:rsidTr="000E5EFB">
        <w:tc>
          <w:tcPr>
            <w:tcW w:w="5353" w:type="dxa"/>
            <w:vAlign w:val="bottom"/>
          </w:tcPr>
          <w:p w14:paraId="7502B943" w14:textId="70CD942F" w:rsidR="0000316B" w:rsidRPr="000170CC" w:rsidRDefault="0000316B" w:rsidP="0000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สินทรัพย์รวมตามส่วนงาน</w:t>
            </w:r>
          </w:p>
        </w:tc>
        <w:tc>
          <w:tcPr>
            <w:tcW w:w="1273" w:type="dxa"/>
            <w:vAlign w:val="bottom"/>
          </w:tcPr>
          <w:p w14:paraId="048A2CE4" w14:textId="2E66CBD9" w:rsidR="0000316B" w:rsidRPr="000170CC" w:rsidRDefault="0000316B" w:rsidP="0000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4,649,743</w:t>
            </w:r>
          </w:p>
        </w:tc>
        <w:tc>
          <w:tcPr>
            <w:tcW w:w="223" w:type="dxa"/>
            <w:vAlign w:val="bottom"/>
          </w:tcPr>
          <w:p w14:paraId="43E8C985" w14:textId="77777777" w:rsidR="0000316B" w:rsidRPr="000170CC" w:rsidRDefault="0000316B" w:rsidP="0000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5487D0FA" w14:textId="7E60BEB2" w:rsidR="0000316B" w:rsidRPr="000170CC" w:rsidRDefault="0000316B" w:rsidP="0000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1,228,153</w:t>
            </w:r>
          </w:p>
        </w:tc>
        <w:tc>
          <w:tcPr>
            <w:tcW w:w="234" w:type="dxa"/>
            <w:vAlign w:val="bottom"/>
          </w:tcPr>
          <w:p w14:paraId="7968E29B" w14:textId="77777777" w:rsidR="0000316B" w:rsidRPr="000170CC" w:rsidRDefault="0000316B" w:rsidP="0000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47CA41B4" w14:textId="440D23D0" w:rsidR="0000316B" w:rsidRPr="000170CC" w:rsidRDefault="0000316B" w:rsidP="0000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5,877,896</w:t>
            </w:r>
          </w:p>
        </w:tc>
      </w:tr>
      <w:tr w:rsidR="0000316B" w:rsidRPr="000170CC" w14:paraId="270E238F" w14:textId="77777777" w:rsidTr="000E5EFB">
        <w:tc>
          <w:tcPr>
            <w:tcW w:w="5353" w:type="dxa"/>
            <w:vAlign w:val="bottom"/>
          </w:tcPr>
          <w:p w14:paraId="11C8CC2D" w14:textId="405BB476" w:rsidR="0000316B" w:rsidRPr="000170CC" w:rsidRDefault="0000316B" w:rsidP="0000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หนี้สินรวมตามส่วนงาน</w:t>
            </w:r>
          </w:p>
        </w:tc>
        <w:tc>
          <w:tcPr>
            <w:tcW w:w="1273" w:type="dxa"/>
            <w:vAlign w:val="bottom"/>
          </w:tcPr>
          <w:p w14:paraId="5F4D9743" w14:textId="05F7860F" w:rsidR="0000316B" w:rsidRPr="000170CC" w:rsidRDefault="0000316B" w:rsidP="0000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199,832</w:t>
            </w:r>
          </w:p>
        </w:tc>
        <w:tc>
          <w:tcPr>
            <w:tcW w:w="223" w:type="dxa"/>
            <w:vAlign w:val="bottom"/>
          </w:tcPr>
          <w:p w14:paraId="3EB0D908" w14:textId="77777777" w:rsidR="0000316B" w:rsidRPr="000170CC" w:rsidRDefault="0000316B" w:rsidP="0000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2182CCC4" w14:textId="0E0A1EB2" w:rsidR="0000316B" w:rsidRPr="000170CC" w:rsidRDefault="0000316B" w:rsidP="0000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249,976</w:t>
            </w:r>
          </w:p>
        </w:tc>
        <w:tc>
          <w:tcPr>
            <w:tcW w:w="234" w:type="dxa"/>
            <w:vAlign w:val="bottom"/>
          </w:tcPr>
          <w:p w14:paraId="31F65245" w14:textId="77777777" w:rsidR="0000316B" w:rsidRPr="000170CC" w:rsidRDefault="0000316B" w:rsidP="0000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51BEFD74" w14:textId="3304EA3D" w:rsidR="0000316B" w:rsidRPr="000170CC" w:rsidRDefault="0000316B" w:rsidP="0000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449,808</w:t>
            </w:r>
          </w:p>
        </w:tc>
      </w:tr>
    </w:tbl>
    <w:p w14:paraId="6476E550" w14:textId="77777777" w:rsidR="004340AE" w:rsidRPr="000170CC" w:rsidRDefault="004340AE" w:rsidP="00282BC9">
      <w:pPr>
        <w:jc w:val="thaiDistribute"/>
        <w:rPr>
          <w:rFonts w:ascii="Angsana New" w:hAnsi="Angsana New"/>
          <w:sz w:val="30"/>
          <w:szCs w:val="30"/>
        </w:rPr>
      </w:pPr>
    </w:p>
    <w:p w14:paraId="0EAF2430" w14:textId="77777777" w:rsidR="0022737A" w:rsidRPr="000170CC" w:rsidRDefault="0022737A" w:rsidP="0022737A">
      <w:pPr>
        <w:jc w:val="thaiDistribute"/>
        <w:outlineLvl w:val="0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>รายได้</w:t>
      </w:r>
      <w:r w:rsidRPr="000170CC">
        <w:rPr>
          <w:rFonts w:ascii="Angsana New" w:hAnsi="Angsana New" w:hint="cs"/>
          <w:sz w:val="30"/>
          <w:szCs w:val="30"/>
          <w:cs/>
        </w:rPr>
        <w:t>ดอกผลจากการให้เช่าซื้อ - ต่างประเทศ</w:t>
      </w:r>
    </w:p>
    <w:p w14:paraId="700C0F17" w14:textId="77777777" w:rsidR="0022737A" w:rsidRPr="000170CC" w:rsidRDefault="0022737A" w:rsidP="0022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5827"/>
        <w:gridCol w:w="1677"/>
        <w:gridCol w:w="283"/>
        <w:gridCol w:w="1677"/>
      </w:tblGrid>
      <w:tr w:rsidR="0022737A" w:rsidRPr="000170CC" w14:paraId="520063EE" w14:textId="77777777" w:rsidTr="00883F27">
        <w:tc>
          <w:tcPr>
            <w:tcW w:w="5827" w:type="dxa"/>
            <w:vAlign w:val="bottom"/>
          </w:tcPr>
          <w:p w14:paraId="19ABD467" w14:textId="77777777" w:rsidR="0022737A" w:rsidRPr="000170CC" w:rsidRDefault="0022737A" w:rsidP="0088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14:paraId="70002E62" w14:textId="77777777" w:rsidR="0022737A" w:rsidRPr="000170CC" w:rsidRDefault="0022737A" w:rsidP="0088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0316B" w:rsidRPr="000170CC" w14:paraId="6A537692" w14:textId="77777777" w:rsidTr="00883F27">
        <w:tc>
          <w:tcPr>
            <w:tcW w:w="5827" w:type="dxa"/>
            <w:vAlign w:val="bottom"/>
          </w:tcPr>
          <w:p w14:paraId="740684E3" w14:textId="77777777" w:rsidR="0000316B" w:rsidRPr="000170CC" w:rsidRDefault="0000316B" w:rsidP="0000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3924FA17" w14:textId="2D5805ED" w:rsidR="0000316B" w:rsidRPr="000170CC" w:rsidRDefault="0000316B" w:rsidP="0000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170C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2568</w:t>
            </w:r>
          </w:p>
        </w:tc>
        <w:tc>
          <w:tcPr>
            <w:tcW w:w="283" w:type="dxa"/>
            <w:vAlign w:val="bottom"/>
          </w:tcPr>
          <w:p w14:paraId="5A9B277C" w14:textId="77777777" w:rsidR="0000316B" w:rsidRPr="000170CC" w:rsidRDefault="0000316B" w:rsidP="0000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0D46A5CE" w14:textId="1850821F" w:rsidR="0000316B" w:rsidRPr="000170CC" w:rsidRDefault="0000316B" w:rsidP="0000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170CC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</w:tr>
      <w:tr w:rsidR="0000316B" w:rsidRPr="000170CC" w14:paraId="1D92D80D" w14:textId="77777777" w:rsidTr="00883F27">
        <w:trPr>
          <w:trHeight w:val="350"/>
        </w:trPr>
        <w:tc>
          <w:tcPr>
            <w:tcW w:w="5827" w:type="dxa"/>
            <w:vAlign w:val="bottom"/>
          </w:tcPr>
          <w:p w14:paraId="1EF8BBB9" w14:textId="77777777" w:rsidR="0000316B" w:rsidRPr="000170CC" w:rsidRDefault="0000316B" w:rsidP="0000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77" w:type="dxa"/>
            <w:vAlign w:val="bottom"/>
          </w:tcPr>
          <w:p w14:paraId="47466546" w14:textId="77777777" w:rsidR="0000316B" w:rsidRPr="000170CC" w:rsidRDefault="0000316B" w:rsidP="0000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72A809B1" w14:textId="77777777" w:rsidR="0000316B" w:rsidRPr="000170CC" w:rsidRDefault="0000316B" w:rsidP="0000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677" w:type="dxa"/>
            <w:vAlign w:val="bottom"/>
          </w:tcPr>
          <w:p w14:paraId="3388AE48" w14:textId="77777777" w:rsidR="0000316B" w:rsidRPr="000170CC" w:rsidRDefault="0000316B" w:rsidP="0000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0316B" w:rsidRPr="000170CC" w14:paraId="26563E97" w14:textId="77777777" w:rsidTr="00883F27">
        <w:trPr>
          <w:trHeight w:val="350"/>
        </w:trPr>
        <w:tc>
          <w:tcPr>
            <w:tcW w:w="5827" w:type="dxa"/>
            <w:vAlign w:val="bottom"/>
          </w:tcPr>
          <w:p w14:paraId="257720AC" w14:textId="77777777" w:rsidR="0000316B" w:rsidRPr="000170CC" w:rsidRDefault="0000316B" w:rsidP="0000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ประเทศกัมพูชา</w:t>
            </w:r>
          </w:p>
        </w:tc>
        <w:tc>
          <w:tcPr>
            <w:tcW w:w="1677" w:type="dxa"/>
            <w:vAlign w:val="bottom"/>
          </w:tcPr>
          <w:p w14:paraId="662D37EE" w14:textId="51E98F64" w:rsidR="0000316B" w:rsidRPr="000170CC" w:rsidRDefault="00656ADE" w:rsidP="0000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257,230</w:t>
            </w:r>
          </w:p>
        </w:tc>
        <w:tc>
          <w:tcPr>
            <w:tcW w:w="283" w:type="dxa"/>
            <w:vAlign w:val="bottom"/>
          </w:tcPr>
          <w:p w14:paraId="6FC7904E" w14:textId="77777777" w:rsidR="0000316B" w:rsidRPr="000170CC" w:rsidRDefault="0000316B" w:rsidP="0000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vAlign w:val="bottom"/>
          </w:tcPr>
          <w:p w14:paraId="55F80149" w14:textId="0D287B1F" w:rsidR="0000316B" w:rsidRPr="000170CC" w:rsidRDefault="0000316B" w:rsidP="0000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298,364</w:t>
            </w:r>
          </w:p>
        </w:tc>
      </w:tr>
      <w:tr w:rsidR="0000316B" w:rsidRPr="000170CC" w14:paraId="6862FA2C" w14:textId="77777777" w:rsidTr="00883F27">
        <w:tc>
          <w:tcPr>
            <w:tcW w:w="5827" w:type="dxa"/>
            <w:vAlign w:val="bottom"/>
          </w:tcPr>
          <w:p w14:paraId="55ABDE00" w14:textId="77777777" w:rsidR="0000316B" w:rsidRPr="000170CC" w:rsidRDefault="0000316B" w:rsidP="0000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ประเทศลาว</w:t>
            </w:r>
          </w:p>
        </w:tc>
        <w:tc>
          <w:tcPr>
            <w:tcW w:w="1677" w:type="dxa"/>
            <w:vAlign w:val="bottom"/>
          </w:tcPr>
          <w:p w14:paraId="3D709A37" w14:textId="100A4AC5" w:rsidR="0000316B" w:rsidRPr="000170CC" w:rsidRDefault="00656ADE" w:rsidP="0000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47,894</w:t>
            </w:r>
          </w:p>
        </w:tc>
        <w:tc>
          <w:tcPr>
            <w:tcW w:w="283" w:type="dxa"/>
            <w:vAlign w:val="bottom"/>
          </w:tcPr>
          <w:p w14:paraId="23D8FF42" w14:textId="77777777" w:rsidR="0000316B" w:rsidRPr="000170CC" w:rsidRDefault="0000316B" w:rsidP="0000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vAlign w:val="bottom"/>
          </w:tcPr>
          <w:p w14:paraId="56C54132" w14:textId="02B2D197" w:rsidR="0000316B" w:rsidRPr="000170CC" w:rsidRDefault="0000316B" w:rsidP="0000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49,573</w:t>
            </w:r>
          </w:p>
        </w:tc>
      </w:tr>
      <w:tr w:rsidR="0000316B" w:rsidRPr="000170CC" w14:paraId="78238B79" w14:textId="77777777" w:rsidTr="00883F27">
        <w:tc>
          <w:tcPr>
            <w:tcW w:w="5827" w:type="dxa"/>
            <w:vAlign w:val="bottom"/>
          </w:tcPr>
          <w:p w14:paraId="3824501D" w14:textId="77777777" w:rsidR="0000316B" w:rsidRPr="000170CC" w:rsidRDefault="0000316B" w:rsidP="0000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22321D" w14:textId="264F6720" w:rsidR="0000316B" w:rsidRPr="000170CC" w:rsidRDefault="00656ADE" w:rsidP="0000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305,124</w:t>
            </w:r>
          </w:p>
        </w:tc>
        <w:tc>
          <w:tcPr>
            <w:tcW w:w="283" w:type="dxa"/>
            <w:vAlign w:val="bottom"/>
          </w:tcPr>
          <w:p w14:paraId="0EE96A9D" w14:textId="77777777" w:rsidR="0000316B" w:rsidRPr="000170CC" w:rsidRDefault="0000316B" w:rsidP="0000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ABC7FA" w14:textId="48B818EE" w:rsidR="0000316B" w:rsidRPr="000170CC" w:rsidRDefault="0000316B" w:rsidP="0000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347,937</w:t>
            </w:r>
          </w:p>
        </w:tc>
      </w:tr>
    </w:tbl>
    <w:p w14:paraId="06AA9001" w14:textId="77777777" w:rsidR="0022737A" w:rsidRPr="000170CC" w:rsidRDefault="0022737A" w:rsidP="0022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8633155" w14:textId="77777777" w:rsidR="0022737A" w:rsidRPr="000170CC" w:rsidRDefault="0022737A" w:rsidP="0022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</w:p>
    <w:p w14:paraId="706861D8" w14:textId="77777777" w:rsidR="0022737A" w:rsidRPr="000170CC" w:rsidRDefault="0022737A" w:rsidP="0022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  <w:cs/>
        </w:rPr>
      </w:pPr>
    </w:p>
    <w:p w14:paraId="6F7E7EBF" w14:textId="4CC49796" w:rsidR="0022737A" w:rsidRPr="000170CC" w:rsidRDefault="0022737A" w:rsidP="0022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highlight w:val="yellow"/>
        </w:rPr>
      </w:pPr>
      <w:r w:rsidRPr="000170CC">
        <w:rPr>
          <w:rFonts w:ascii="Angsana New" w:hAnsi="Angsana New"/>
          <w:sz w:val="30"/>
          <w:szCs w:val="30"/>
          <w:cs/>
        </w:rPr>
        <w:lastRenderedPageBreak/>
        <w:t>บริษัทและบริษัทย่อยในประเทศไทยไม่มีสินทรัพย์ไม่หมุนเวียนใด ๆ ที่ตั้งอยู่ในประเทศอื่นนอกเหนือจากประเทศไทย อย่างไรก็</w:t>
      </w:r>
      <w:r w:rsidRPr="000170CC">
        <w:rPr>
          <w:rFonts w:ascii="Angsana New" w:hAnsi="Angsana New" w:hint="cs"/>
          <w:sz w:val="30"/>
          <w:szCs w:val="30"/>
          <w:cs/>
        </w:rPr>
        <w:t>ตาม</w:t>
      </w:r>
      <w:r w:rsidRPr="000170CC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0170CC">
        <w:rPr>
          <w:rFonts w:ascii="Angsana New" w:hAnsi="Angsana New"/>
          <w:sz w:val="30"/>
          <w:szCs w:val="30"/>
        </w:rPr>
        <w:t xml:space="preserve">31 </w:t>
      </w:r>
      <w:r w:rsidRPr="000170CC">
        <w:rPr>
          <w:rFonts w:ascii="Angsana New" w:hAnsi="Angsana New" w:hint="cs"/>
          <w:sz w:val="30"/>
          <w:szCs w:val="30"/>
          <w:cs/>
        </w:rPr>
        <w:t>ธันวาคม</w:t>
      </w:r>
      <w:r w:rsidRPr="000170CC">
        <w:rPr>
          <w:rFonts w:ascii="Angsana New" w:hAnsi="Angsana New"/>
          <w:sz w:val="30"/>
          <w:szCs w:val="30"/>
        </w:rPr>
        <w:t xml:space="preserve"> 256</w:t>
      </w:r>
      <w:r w:rsidR="0000316B" w:rsidRPr="000170CC">
        <w:rPr>
          <w:rFonts w:ascii="Angsana New" w:hAnsi="Angsana New" w:hint="cs"/>
          <w:sz w:val="30"/>
          <w:szCs w:val="30"/>
          <w:cs/>
        </w:rPr>
        <w:t>8</w:t>
      </w:r>
      <w:r w:rsidRPr="000170CC">
        <w:rPr>
          <w:rFonts w:ascii="Angsana New" w:hAnsi="Angsana New"/>
          <w:sz w:val="30"/>
          <w:szCs w:val="30"/>
        </w:rPr>
        <w:t xml:space="preserve"> </w:t>
      </w:r>
      <w:r w:rsidRPr="000170CC">
        <w:rPr>
          <w:rFonts w:ascii="Angsana New" w:hAnsi="Angsana New"/>
          <w:sz w:val="30"/>
          <w:szCs w:val="30"/>
          <w:cs/>
        </w:rPr>
        <w:t>บริษัทย่อยในประเทศกัมพูชา</w:t>
      </w:r>
      <w:r w:rsidRPr="000170CC">
        <w:rPr>
          <w:rFonts w:ascii="Angsana New" w:hAnsi="Angsana New" w:hint="cs"/>
          <w:sz w:val="30"/>
          <w:szCs w:val="30"/>
          <w:cs/>
        </w:rPr>
        <w:t xml:space="preserve">และลาว </w:t>
      </w:r>
      <w:r w:rsidRPr="000170CC">
        <w:rPr>
          <w:rFonts w:ascii="Angsana New" w:hAnsi="Angsana New"/>
          <w:sz w:val="30"/>
          <w:szCs w:val="30"/>
          <w:cs/>
        </w:rPr>
        <w:t>มีสินทรัพย์ถาวรและสินทรัพย์ไม่มีตัวตนซึ่งมีมูลค่าตามบัญชีรวมประมาณ</w:t>
      </w:r>
      <w:r w:rsidRPr="000170CC">
        <w:rPr>
          <w:rFonts w:ascii="Angsana New" w:hAnsi="Angsana New"/>
          <w:color w:val="FFFFFF"/>
          <w:sz w:val="30"/>
          <w:szCs w:val="30"/>
        </w:rPr>
        <w:t>-</w:t>
      </w:r>
      <w:r w:rsidR="0031628B">
        <w:rPr>
          <w:rFonts w:ascii="Angsana New" w:hAnsi="Angsana New"/>
          <w:sz w:val="30"/>
          <w:szCs w:val="30"/>
        </w:rPr>
        <w:t>19.0</w:t>
      </w:r>
      <w:r w:rsidRPr="000170CC">
        <w:rPr>
          <w:rFonts w:ascii="Angsana New" w:hAnsi="Angsana New"/>
          <w:sz w:val="30"/>
          <w:szCs w:val="30"/>
        </w:rPr>
        <w:t xml:space="preserve"> </w:t>
      </w:r>
      <w:r w:rsidRPr="000170CC">
        <w:rPr>
          <w:rFonts w:ascii="Angsana New" w:hAnsi="Angsana New"/>
          <w:sz w:val="30"/>
          <w:szCs w:val="30"/>
          <w:cs/>
        </w:rPr>
        <w:t>ล้านบาท</w:t>
      </w:r>
      <w:r w:rsidRPr="000170CC">
        <w:rPr>
          <w:rFonts w:ascii="Angsana New" w:hAnsi="Angsana New"/>
          <w:sz w:val="30"/>
          <w:szCs w:val="30"/>
        </w:rPr>
        <w:t xml:space="preserve"> </w:t>
      </w:r>
      <w:r w:rsidRPr="000170CC">
        <w:rPr>
          <w:rFonts w:ascii="Angsana New" w:hAnsi="Angsana New" w:hint="cs"/>
          <w:sz w:val="30"/>
          <w:szCs w:val="30"/>
          <w:cs/>
        </w:rPr>
        <w:t xml:space="preserve">และ </w:t>
      </w:r>
      <w:r w:rsidR="0031628B">
        <w:rPr>
          <w:rFonts w:ascii="Angsana New" w:hAnsi="Angsana New"/>
          <w:sz w:val="30"/>
          <w:szCs w:val="30"/>
        </w:rPr>
        <w:t>0.4</w:t>
      </w:r>
      <w:r w:rsidRPr="000170CC">
        <w:rPr>
          <w:rFonts w:ascii="Angsana New" w:hAnsi="Angsana New"/>
          <w:sz w:val="30"/>
          <w:szCs w:val="30"/>
        </w:rPr>
        <w:t xml:space="preserve"> </w:t>
      </w:r>
      <w:r w:rsidRPr="000170CC">
        <w:rPr>
          <w:rFonts w:ascii="Angsana New" w:hAnsi="Angsana New" w:hint="cs"/>
          <w:sz w:val="30"/>
          <w:szCs w:val="30"/>
          <w:cs/>
        </w:rPr>
        <w:t>ล้าน</w:t>
      </w:r>
      <w:r w:rsidRPr="000170CC">
        <w:rPr>
          <w:rFonts w:ascii="Angsana New" w:hAnsi="Angsana New"/>
          <w:sz w:val="30"/>
          <w:szCs w:val="30"/>
          <w:cs/>
        </w:rPr>
        <w:t>บาท</w:t>
      </w:r>
      <w:r w:rsidRPr="000170CC"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0170CC">
        <w:rPr>
          <w:rFonts w:ascii="Angsana New" w:hAnsi="Angsana New"/>
          <w:sz w:val="30"/>
          <w:szCs w:val="30"/>
          <w:cs/>
        </w:rPr>
        <w:t>ตามลำดับ</w:t>
      </w:r>
      <w:r w:rsidRPr="000170CC">
        <w:rPr>
          <w:rFonts w:ascii="Angsana New" w:hAnsi="Angsana New"/>
          <w:color w:val="FFFFFF"/>
          <w:sz w:val="30"/>
          <w:szCs w:val="30"/>
        </w:rPr>
        <w:t>-</w:t>
      </w:r>
      <w:r w:rsidRPr="000170CC">
        <w:rPr>
          <w:rFonts w:ascii="Angsana New" w:hAnsi="Angsana New"/>
          <w:sz w:val="30"/>
          <w:szCs w:val="30"/>
          <w:cs/>
        </w:rPr>
        <w:t>แสดงไว้ในงบฐานะการเงินรวม</w:t>
      </w:r>
      <w:r w:rsidRPr="000170CC">
        <w:rPr>
          <w:rFonts w:ascii="Angsana New" w:hAnsi="Angsana New"/>
          <w:sz w:val="30"/>
          <w:szCs w:val="30"/>
        </w:rPr>
        <w:t xml:space="preserve"> </w:t>
      </w:r>
      <w:r w:rsidRPr="000170CC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0170CC">
        <w:rPr>
          <w:rFonts w:ascii="Angsana New" w:hAnsi="Angsana New"/>
          <w:sz w:val="30"/>
          <w:szCs w:val="30"/>
        </w:rPr>
        <w:t xml:space="preserve">31 </w:t>
      </w:r>
      <w:r w:rsidRPr="000170CC">
        <w:rPr>
          <w:rFonts w:ascii="Angsana New" w:hAnsi="Angsana New" w:hint="cs"/>
          <w:sz w:val="30"/>
          <w:szCs w:val="30"/>
          <w:cs/>
        </w:rPr>
        <w:t>ธันวาคม</w:t>
      </w:r>
      <w:r w:rsidRPr="000170CC">
        <w:rPr>
          <w:rFonts w:ascii="Angsana New" w:hAnsi="Angsana New"/>
          <w:sz w:val="30"/>
          <w:szCs w:val="30"/>
        </w:rPr>
        <w:t xml:space="preserve"> 256</w:t>
      </w:r>
      <w:r w:rsidR="0000316B" w:rsidRPr="000170CC">
        <w:rPr>
          <w:rFonts w:ascii="Angsana New" w:hAnsi="Angsana New" w:hint="cs"/>
          <w:sz w:val="30"/>
          <w:szCs w:val="30"/>
          <w:cs/>
        </w:rPr>
        <w:t>8</w:t>
      </w:r>
      <w:r w:rsidRPr="000170CC">
        <w:rPr>
          <w:rFonts w:ascii="Angsana New" w:hAnsi="Angsana New"/>
          <w:sz w:val="30"/>
          <w:szCs w:val="30"/>
        </w:rPr>
        <w:t xml:space="preserve"> (</w:t>
      </w:r>
      <w:r w:rsidRPr="000170CC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0170CC">
        <w:rPr>
          <w:rFonts w:ascii="Angsana New" w:hAnsi="Angsana New"/>
          <w:sz w:val="30"/>
          <w:szCs w:val="30"/>
        </w:rPr>
        <w:t xml:space="preserve">31 </w:t>
      </w:r>
      <w:r w:rsidRPr="000170CC">
        <w:rPr>
          <w:rFonts w:ascii="Angsana New" w:hAnsi="Angsana New"/>
          <w:sz w:val="30"/>
          <w:szCs w:val="30"/>
          <w:cs/>
        </w:rPr>
        <w:t>ธันวาคม</w:t>
      </w:r>
      <w:r w:rsidRPr="000170CC">
        <w:rPr>
          <w:rFonts w:ascii="Angsana New" w:hAnsi="Angsana New"/>
          <w:sz w:val="30"/>
          <w:szCs w:val="30"/>
        </w:rPr>
        <w:t xml:space="preserve"> 256</w:t>
      </w:r>
      <w:r w:rsidR="0000316B" w:rsidRPr="000170CC">
        <w:rPr>
          <w:rFonts w:ascii="Angsana New" w:hAnsi="Angsana New" w:hint="cs"/>
          <w:sz w:val="30"/>
          <w:szCs w:val="30"/>
          <w:cs/>
        </w:rPr>
        <w:t>7</w:t>
      </w:r>
      <w:r w:rsidRPr="000170CC">
        <w:rPr>
          <w:rFonts w:ascii="Angsana New" w:hAnsi="Angsana New"/>
          <w:sz w:val="30"/>
          <w:szCs w:val="30"/>
        </w:rPr>
        <w:t xml:space="preserve">: </w:t>
      </w:r>
      <w:r w:rsidR="0000316B" w:rsidRPr="000170CC">
        <w:rPr>
          <w:rFonts w:ascii="Angsana New" w:hAnsi="Angsana New" w:hint="cs"/>
          <w:sz w:val="30"/>
          <w:szCs w:val="30"/>
          <w:cs/>
        </w:rPr>
        <w:t>18.4</w:t>
      </w:r>
      <w:r w:rsidRPr="000170CC">
        <w:rPr>
          <w:rFonts w:ascii="Angsana New" w:hAnsi="Angsana New"/>
          <w:sz w:val="30"/>
          <w:szCs w:val="30"/>
        </w:rPr>
        <w:t xml:space="preserve"> </w:t>
      </w:r>
      <w:r w:rsidRPr="000170CC">
        <w:rPr>
          <w:rFonts w:ascii="Angsana New" w:hAnsi="Angsana New"/>
          <w:sz w:val="30"/>
          <w:szCs w:val="30"/>
          <w:cs/>
        </w:rPr>
        <w:t>ล้านบาท</w:t>
      </w:r>
      <w:r w:rsidRPr="000170CC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0170CC">
        <w:rPr>
          <w:rFonts w:ascii="Angsana New" w:hAnsi="Angsana New"/>
          <w:sz w:val="30"/>
          <w:szCs w:val="30"/>
        </w:rPr>
        <w:t xml:space="preserve"> 0.</w:t>
      </w:r>
      <w:r w:rsidR="0000316B" w:rsidRPr="000170CC">
        <w:rPr>
          <w:rFonts w:ascii="Angsana New" w:hAnsi="Angsana New" w:hint="cs"/>
          <w:sz w:val="30"/>
          <w:szCs w:val="30"/>
          <w:cs/>
        </w:rPr>
        <w:t>5</w:t>
      </w:r>
      <w:r w:rsidRPr="000170CC">
        <w:rPr>
          <w:rFonts w:ascii="Angsana New" w:hAnsi="Angsana New"/>
          <w:sz w:val="30"/>
          <w:szCs w:val="30"/>
        </w:rPr>
        <w:t xml:space="preserve"> </w:t>
      </w:r>
      <w:r w:rsidRPr="000170CC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0170CC">
        <w:rPr>
          <w:rFonts w:ascii="Angsana New" w:hAnsi="Angsana New"/>
          <w:sz w:val="30"/>
          <w:szCs w:val="30"/>
          <w:cs/>
        </w:rPr>
        <w:t>ตามลำดับ</w:t>
      </w:r>
      <w:r w:rsidRPr="000170CC">
        <w:rPr>
          <w:rFonts w:ascii="Angsana New" w:hAnsi="Angsana New" w:hint="cs"/>
          <w:sz w:val="30"/>
          <w:szCs w:val="30"/>
          <w:cs/>
        </w:rPr>
        <w:t>)</w:t>
      </w:r>
    </w:p>
    <w:p w14:paraId="62D15926" w14:textId="77777777" w:rsidR="0022737A" w:rsidRPr="000170CC" w:rsidRDefault="0022737A" w:rsidP="0022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14:paraId="1455F913" w14:textId="7702EC3E" w:rsidR="0022737A" w:rsidRPr="000170CC" w:rsidRDefault="0022737A" w:rsidP="0022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>รายได้อื่นจำแนกตามเขตภูมิศาสตร์ได้รวมรายได้จากสัญญาที่ทำกับลูกค้าที่มิใช่ส่วนของกิจกรรมหลักทางธุรกิจซึ่งรายได้ดังกล่าวมีจังหวะเวลาของการรับรู้รายการดังนี้</w:t>
      </w:r>
    </w:p>
    <w:p w14:paraId="41410174" w14:textId="77777777" w:rsidR="0022737A" w:rsidRPr="000170CC" w:rsidRDefault="0022737A" w:rsidP="0022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5827"/>
        <w:gridCol w:w="1677"/>
        <w:gridCol w:w="283"/>
        <w:gridCol w:w="1677"/>
      </w:tblGrid>
      <w:tr w:rsidR="0022737A" w:rsidRPr="000170CC" w14:paraId="17C55ADA" w14:textId="77777777" w:rsidTr="00883F27">
        <w:tc>
          <w:tcPr>
            <w:tcW w:w="5827" w:type="dxa"/>
            <w:vAlign w:val="bottom"/>
          </w:tcPr>
          <w:p w14:paraId="75E197C7" w14:textId="77777777" w:rsidR="0022737A" w:rsidRPr="000170CC" w:rsidRDefault="0022737A" w:rsidP="0088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14:paraId="6A88A8EC" w14:textId="77777777" w:rsidR="0022737A" w:rsidRPr="000170CC" w:rsidRDefault="0022737A" w:rsidP="0088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0316B" w:rsidRPr="000170CC" w14:paraId="33F8E60A" w14:textId="77777777" w:rsidTr="00883F27">
        <w:tc>
          <w:tcPr>
            <w:tcW w:w="5827" w:type="dxa"/>
            <w:vAlign w:val="bottom"/>
          </w:tcPr>
          <w:p w14:paraId="093B0D01" w14:textId="77777777" w:rsidR="0000316B" w:rsidRPr="000170CC" w:rsidRDefault="0000316B" w:rsidP="0000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396E8E7E" w14:textId="1A71C21F" w:rsidR="0000316B" w:rsidRPr="000170CC" w:rsidRDefault="0000316B" w:rsidP="0000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170CC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83" w:type="dxa"/>
            <w:vAlign w:val="bottom"/>
          </w:tcPr>
          <w:p w14:paraId="615D5B47" w14:textId="77777777" w:rsidR="0000316B" w:rsidRPr="000170CC" w:rsidRDefault="0000316B" w:rsidP="0000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55839506" w14:textId="212E9D0E" w:rsidR="0000316B" w:rsidRPr="000170CC" w:rsidRDefault="0000316B" w:rsidP="0000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170CC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</w:tr>
      <w:tr w:rsidR="0000316B" w:rsidRPr="000170CC" w14:paraId="692D755D" w14:textId="77777777" w:rsidTr="00883F27">
        <w:tc>
          <w:tcPr>
            <w:tcW w:w="5827" w:type="dxa"/>
            <w:vAlign w:val="bottom"/>
          </w:tcPr>
          <w:p w14:paraId="6E9DE5D2" w14:textId="77777777" w:rsidR="0000316B" w:rsidRPr="000170CC" w:rsidRDefault="0000316B" w:rsidP="0000316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77" w:type="dxa"/>
            <w:vAlign w:val="bottom"/>
          </w:tcPr>
          <w:p w14:paraId="3A86A17A" w14:textId="77777777" w:rsidR="0000316B" w:rsidRPr="000170CC" w:rsidRDefault="0000316B" w:rsidP="0000316B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9ED8648" w14:textId="77777777" w:rsidR="0000316B" w:rsidRPr="000170CC" w:rsidRDefault="0000316B" w:rsidP="0000316B">
            <w:pPr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77" w:type="dxa"/>
            <w:vAlign w:val="bottom"/>
          </w:tcPr>
          <w:p w14:paraId="08456482" w14:textId="77777777" w:rsidR="0000316B" w:rsidRPr="000170CC" w:rsidRDefault="0000316B" w:rsidP="0000316B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0316B" w:rsidRPr="000170CC" w14:paraId="5BB7A04C" w14:textId="77777777" w:rsidTr="00883F27">
        <w:tc>
          <w:tcPr>
            <w:tcW w:w="5827" w:type="dxa"/>
            <w:vAlign w:val="bottom"/>
          </w:tcPr>
          <w:p w14:paraId="0FFC5C16" w14:textId="77777777" w:rsidR="0000316B" w:rsidRPr="000170CC" w:rsidRDefault="0000316B" w:rsidP="0000316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677" w:type="dxa"/>
            <w:vAlign w:val="bottom"/>
          </w:tcPr>
          <w:p w14:paraId="5F656FAA" w14:textId="0E5835E8" w:rsidR="0000316B" w:rsidRPr="000170CC" w:rsidRDefault="0031628B" w:rsidP="0000316B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133,</w:t>
            </w:r>
            <w:r w:rsidR="0011010C">
              <w:rPr>
                <w:rFonts w:ascii="Angsana New" w:hAnsi="Angsana New"/>
                <w:sz w:val="30"/>
                <w:szCs w:val="30"/>
              </w:rPr>
              <w:t>092</w:t>
            </w:r>
          </w:p>
        </w:tc>
        <w:tc>
          <w:tcPr>
            <w:tcW w:w="283" w:type="dxa"/>
            <w:vAlign w:val="bottom"/>
          </w:tcPr>
          <w:p w14:paraId="5179A506" w14:textId="77777777" w:rsidR="0000316B" w:rsidRPr="000170CC" w:rsidRDefault="0000316B" w:rsidP="0000316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7" w:type="dxa"/>
            <w:vAlign w:val="bottom"/>
          </w:tcPr>
          <w:p w14:paraId="42BCAFF8" w14:textId="3EED68B9" w:rsidR="0000316B" w:rsidRPr="000170CC" w:rsidRDefault="0000316B" w:rsidP="0000316B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170,530</w:t>
            </w:r>
          </w:p>
        </w:tc>
      </w:tr>
      <w:tr w:rsidR="0000316B" w:rsidRPr="000170CC" w14:paraId="388AF693" w14:textId="77777777" w:rsidTr="00883F27">
        <w:tc>
          <w:tcPr>
            <w:tcW w:w="5827" w:type="dxa"/>
            <w:vAlign w:val="bottom"/>
          </w:tcPr>
          <w:p w14:paraId="2E8D7055" w14:textId="77777777" w:rsidR="0000316B" w:rsidRPr="000170CC" w:rsidRDefault="0000316B" w:rsidP="0000316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677" w:type="dxa"/>
            <w:vAlign w:val="bottom"/>
          </w:tcPr>
          <w:p w14:paraId="031B35DD" w14:textId="5DC56299" w:rsidR="0000316B" w:rsidRPr="000170CC" w:rsidRDefault="0031628B" w:rsidP="0000316B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1,012</w:t>
            </w:r>
          </w:p>
        </w:tc>
        <w:tc>
          <w:tcPr>
            <w:tcW w:w="283" w:type="dxa"/>
            <w:vAlign w:val="bottom"/>
          </w:tcPr>
          <w:p w14:paraId="45EE0F9D" w14:textId="77777777" w:rsidR="0000316B" w:rsidRPr="000170CC" w:rsidRDefault="0000316B" w:rsidP="0000316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7" w:type="dxa"/>
            <w:vAlign w:val="bottom"/>
          </w:tcPr>
          <w:p w14:paraId="58D9D9F2" w14:textId="43F236DC" w:rsidR="0000316B" w:rsidRPr="000170CC" w:rsidRDefault="0000316B" w:rsidP="0000316B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1,353</w:t>
            </w:r>
          </w:p>
        </w:tc>
      </w:tr>
    </w:tbl>
    <w:p w14:paraId="46224130" w14:textId="77777777" w:rsidR="0022737A" w:rsidRPr="000170CC" w:rsidRDefault="0022737A" w:rsidP="0022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B2BBBD6" w14:textId="2AB21E59" w:rsidR="0022737A" w:rsidRPr="000170CC" w:rsidRDefault="0022737A" w:rsidP="0022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0170CC">
        <w:rPr>
          <w:rFonts w:ascii="Angsana New" w:hAnsi="Angsana New" w:hint="cs"/>
          <w:sz w:val="30"/>
          <w:szCs w:val="30"/>
          <w:cs/>
        </w:rPr>
        <w:t>รายได้อื่นระหว่างส่วนงานจำแนกตามเขตภูมิศาสตร์ (เรียกเก็บจากส่วนงานในประเทศไปยังส่วนงานต่างประเทศ) ก่อนการ</w:t>
      </w:r>
      <w:r w:rsidRPr="000170CC">
        <w:rPr>
          <w:rFonts w:ascii="Angsana New" w:hAnsi="Angsana New"/>
          <w:sz w:val="30"/>
          <w:szCs w:val="30"/>
          <w:cs/>
        </w:rPr>
        <w:t>ตัดรายการ</w:t>
      </w:r>
      <w:r w:rsidRPr="000170CC">
        <w:rPr>
          <w:rFonts w:ascii="Angsana New" w:hAnsi="Angsana New" w:hint="cs"/>
          <w:sz w:val="30"/>
          <w:szCs w:val="30"/>
          <w:cs/>
        </w:rPr>
        <w:t>เพื่อจัด</w:t>
      </w:r>
      <w:r w:rsidRPr="000170CC">
        <w:rPr>
          <w:rFonts w:ascii="Angsana New" w:hAnsi="Angsana New"/>
          <w:sz w:val="30"/>
          <w:szCs w:val="30"/>
          <w:cs/>
        </w:rPr>
        <w:t>ทำ</w:t>
      </w:r>
      <w:r w:rsidRPr="000170CC">
        <w:rPr>
          <w:rFonts w:ascii="Angsana New" w:hAnsi="Angsana New" w:hint="cs"/>
          <w:sz w:val="30"/>
          <w:szCs w:val="30"/>
          <w:cs/>
        </w:rPr>
        <w:t>งบการเงิน</w:t>
      </w:r>
      <w:r w:rsidRPr="000170CC">
        <w:rPr>
          <w:rFonts w:ascii="Angsana New" w:hAnsi="Angsana New"/>
          <w:sz w:val="30"/>
          <w:szCs w:val="30"/>
          <w:cs/>
        </w:rPr>
        <w:t>รวม</w:t>
      </w:r>
      <w:r w:rsidRPr="000170CC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47D1BBB6" w14:textId="77777777" w:rsidR="0022737A" w:rsidRPr="000170CC" w:rsidRDefault="0022737A" w:rsidP="0022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5827"/>
        <w:gridCol w:w="1677"/>
        <w:gridCol w:w="283"/>
        <w:gridCol w:w="1677"/>
      </w:tblGrid>
      <w:tr w:rsidR="0022737A" w:rsidRPr="000170CC" w14:paraId="0608D4F9" w14:textId="77777777" w:rsidTr="00883F27">
        <w:tc>
          <w:tcPr>
            <w:tcW w:w="5827" w:type="dxa"/>
            <w:vAlign w:val="bottom"/>
          </w:tcPr>
          <w:p w14:paraId="541B0D15" w14:textId="77777777" w:rsidR="0022737A" w:rsidRPr="000170CC" w:rsidRDefault="0022737A" w:rsidP="0088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14:paraId="2CD1C1E9" w14:textId="77777777" w:rsidR="0022737A" w:rsidRPr="000170CC" w:rsidRDefault="0022737A" w:rsidP="0088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0316B" w:rsidRPr="000170CC" w14:paraId="7CBE1F6C" w14:textId="77777777" w:rsidTr="00883F27">
        <w:tc>
          <w:tcPr>
            <w:tcW w:w="5827" w:type="dxa"/>
            <w:vAlign w:val="bottom"/>
          </w:tcPr>
          <w:p w14:paraId="1BDF1952" w14:textId="77777777" w:rsidR="0000316B" w:rsidRPr="000170CC" w:rsidRDefault="0000316B" w:rsidP="0000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58DB0F7E" w14:textId="18ACE484" w:rsidR="0000316B" w:rsidRPr="000170CC" w:rsidRDefault="0000316B" w:rsidP="0000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170CC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83" w:type="dxa"/>
            <w:vAlign w:val="bottom"/>
          </w:tcPr>
          <w:p w14:paraId="66EE3128" w14:textId="77777777" w:rsidR="0000316B" w:rsidRPr="000170CC" w:rsidRDefault="0000316B" w:rsidP="0000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5AE0CA4F" w14:textId="34F1DF60" w:rsidR="0000316B" w:rsidRPr="000170CC" w:rsidRDefault="0000316B" w:rsidP="0000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170CC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</w:tr>
      <w:tr w:rsidR="0000316B" w:rsidRPr="000170CC" w14:paraId="3E0A0B14" w14:textId="77777777" w:rsidTr="00883F27">
        <w:tc>
          <w:tcPr>
            <w:tcW w:w="5827" w:type="dxa"/>
            <w:vAlign w:val="bottom"/>
          </w:tcPr>
          <w:p w14:paraId="24C87390" w14:textId="77777777" w:rsidR="0000316B" w:rsidRPr="000170CC" w:rsidRDefault="0000316B" w:rsidP="0000316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77" w:type="dxa"/>
            <w:vAlign w:val="bottom"/>
          </w:tcPr>
          <w:p w14:paraId="39062292" w14:textId="77777777" w:rsidR="0000316B" w:rsidRPr="000170CC" w:rsidRDefault="0000316B" w:rsidP="0000316B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B690AEA" w14:textId="77777777" w:rsidR="0000316B" w:rsidRPr="000170CC" w:rsidRDefault="0000316B" w:rsidP="0000316B">
            <w:pPr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77" w:type="dxa"/>
            <w:vAlign w:val="bottom"/>
          </w:tcPr>
          <w:p w14:paraId="47D47E9C" w14:textId="77777777" w:rsidR="0000316B" w:rsidRPr="000170CC" w:rsidRDefault="0000316B" w:rsidP="0000316B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0316B" w:rsidRPr="000170CC" w14:paraId="215B7C18" w14:textId="77777777" w:rsidTr="00883F27">
        <w:tc>
          <w:tcPr>
            <w:tcW w:w="5827" w:type="dxa"/>
            <w:vAlign w:val="bottom"/>
          </w:tcPr>
          <w:p w14:paraId="2257C107" w14:textId="77777777" w:rsidR="0000316B" w:rsidRPr="000170CC" w:rsidRDefault="0000316B" w:rsidP="0000316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677" w:type="dxa"/>
            <w:vAlign w:val="bottom"/>
          </w:tcPr>
          <w:p w14:paraId="1B94FD51" w14:textId="66F78A6B" w:rsidR="0000316B" w:rsidRPr="000170CC" w:rsidRDefault="0031628B" w:rsidP="0000316B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40,806</w:t>
            </w:r>
          </w:p>
        </w:tc>
        <w:tc>
          <w:tcPr>
            <w:tcW w:w="283" w:type="dxa"/>
            <w:vAlign w:val="bottom"/>
          </w:tcPr>
          <w:p w14:paraId="3DC6C2C0" w14:textId="77777777" w:rsidR="0000316B" w:rsidRPr="000170CC" w:rsidRDefault="0000316B" w:rsidP="0000316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7" w:type="dxa"/>
            <w:vAlign w:val="bottom"/>
          </w:tcPr>
          <w:p w14:paraId="0D2A0DAE" w14:textId="04C212AC" w:rsidR="0000316B" w:rsidRPr="000170CC" w:rsidRDefault="0000316B" w:rsidP="0000316B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43,905</w:t>
            </w:r>
          </w:p>
        </w:tc>
      </w:tr>
      <w:tr w:rsidR="0000316B" w:rsidRPr="000170CC" w14:paraId="5749DF6F" w14:textId="77777777" w:rsidTr="00883F27">
        <w:tc>
          <w:tcPr>
            <w:tcW w:w="5827" w:type="dxa"/>
            <w:vAlign w:val="bottom"/>
          </w:tcPr>
          <w:p w14:paraId="4DB45AD1" w14:textId="77777777" w:rsidR="0000316B" w:rsidRPr="000170CC" w:rsidRDefault="0000316B" w:rsidP="0000316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1B0CE350" w14:textId="0EB96D86" w:rsidR="0000316B" w:rsidRPr="000170CC" w:rsidRDefault="0031628B" w:rsidP="0000316B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16,463</w:t>
            </w:r>
          </w:p>
        </w:tc>
        <w:tc>
          <w:tcPr>
            <w:tcW w:w="283" w:type="dxa"/>
            <w:vAlign w:val="bottom"/>
          </w:tcPr>
          <w:p w14:paraId="5879304E" w14:textId="77777777" w:rsidR="0000316B" w:rsidRPr="000170CC" w:rsidRDefault="0000316B" w:rsidP="0000316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3C3EFBAD" w14:textId="1F8C88E3" w:rsidR="0000316B" w:rsidRPr="000170CC" w:rsidRDefault="0000316B" w:rsidP="0000316B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17,966</w:t>
            </w:r>
          </w:p>
        </w:tc>
      </w:tr>
      <w:tr w:rsidR="0000316B" w:rsidRPr="000170CC" w14:paraId="2C3E09BB" w14:textId="77777777" w:rsidTr="00883F27">
        <w:tc>
          <w:tcPr>
            <w:tcW w:w="5827" w:type="dxa"/>
            <w:vAlign w:val="bottom"/>
          </w:tcPr>
          <w:p w14:paraId="480D7905" w14:textId="77777777" w:rsidR="0000316B" w:rsidRPr="000170CC" w:rsidRDefault="0000316B" w:rsidP="0000316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E88A89" w14:textId="433C4C57" w:rsidR="0000316B" w:rsidRPr="000170CC" w:rsidRDefault="0031628B" w:rsidP="0000316B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57,269</w:t>
            </w:r>
          </w:p>
        </w:tc>
        <w:tc>
          <w:tcPr>
            <w:tcW w:w="283" w:type="dxa"/>
            <w:vAlign w:val="bottom"/>
          </w:tcPr>
          <w:p w14:paraId="3F177BD1" w14:textId="77777777" w:rsidR="0000316B" w:rsidRPr="000170CC" w:rsidRDefault="0000316B" w:rsidP="0000316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F5D6CC" w14:textId="6A179AF1" w:rsidR="0000316B" w:rsidRPr="000170CC" w:rsidRDefault="0000316B" w:rsidP="0000316B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</w:rPr>
              <w:t>61,871</w:t>
            </w:r>
          </w:p>
        </w:tc>
      </w:tr>
    </w:tbl>
    <w:p w14:paraId="1EFC7EB4" w14:textId="7E2D228F" w:rsidR="00AC7EC7" w:rsidRPr="000170CC" w:rsidRDefault="00AC7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8FE2807" w14:textId="499973CE" w:rsidR="001150DF" w:rsidRPr="000170CC" w:rsidRDefault="00AC7EC7" w:rsidP="00AD02C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0170CC">
        <w:rPr>
          <w:rFonts w:ascii="Angsana New" w:hAnsi="Angsana New" w:hint="cs"/>
          <w:b/>
          <w:bCs/>
          <w:sz w:val="30"/>
          <w:szCs w:val="30"/>
          <w:cs/>
        </w:rPr>
        <w:t>การ</w:t>
      </w:r>
      <w:r w:rsidRPr="000170CC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>เปิดเผยข้อมูลเกี่ยวกับเครื่องมือทางการเงินและการวัดมูลค่ายุติธรรม</w:t>
      </w:r>
    </w:p>
    <w:p w14:paraId="40F057EE" w14:textId="77777777" w:rsidR="007A05FC" w:rsidRPr="000170CC" w:rsidRDefault="007A05FC" w:rsidP="007A05F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28"/>
          <w:szCs w:val="28"/>
          <w:lang w:eastAsia="zh-CN"/>
        </w:rPr>
      </w:pPr>
    </w:p>
    <w:p w14:paraId="5F6A0C91" w14:textId="0776FB39" w:rsidR="007A05FC" w:rsidRPr="000170CC" w:rsidRDefault="007A05FC" w:rsidP="007A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 xml:space="preserve">กลุ่มบริษัทมีความเสี่ยงจากการให้สินเชื่อ จากอัตราดอกเบี้ย และจากอัตราแลกเปลี่ยนเงินตราต่างประเทศซึ่งเป็นไปตามปกติธุรกิจของกลุ่มบริษัท ทั้งนี้กลุ่มบริษัทไม่มีการใช้เครื่องมือทางการเงินที่เป็นตราสารอนุพันธ์เพื่อการป้องกันความเสี่ยงหรือเพื่อใช้ในทางค้าหรือหากำไรและไม่มีการเปลี่ยนแปลงนโยบายการบริหารความเสี่ยงเกี่ยวกับเครื่องมือทางการเงินที่สำคัญในระหว่างปี </w:t>
      </w:r>
      <w:r w:rsidRPr="000170CC">
        <w:rPr>
          <w:rFonts w:ascii="Angsana New" w:hAnsi="Angsana New"/>
          <w:sz w:val="30"/>
          <w:szCs w:val="30"/>
        </w:rPr>
        <w:t>256</w:t>
      </w:r>
      <w:r w:rsidR="0000316B" w:rsidRPr="000170CC">
        <w:rPr>
          <w:rFonts w:ascii="Angsana New" w:hAnsi="Angsana New"/>
          <w:sz w:val="30"/>
          <w:szCs w:val="30"/>
        </w:rPr>
        <w:t>8</w:t>
      </w:r>
      <w:r w:rsidRPr="000170CC">
        <w:rPr>
          <w:rFonts w:ascii="Angsana New" w:hAnsi="Angsana New"/>
          <w:sz w:val="30"/>
          <w:szCs w:val="30"/>
        </w:rPr>
        <w:t xml:space="preserve"> </w:t>
      </w:r>
      <w:r w:rsidRPr="000170CC">
        <w:rPr>
          <w:rFonts w:ascii="Angsana New" w:hAnsi="Angsana New"/>
          <w:sz w:val="30"/>
          <w:szCs w:val="30"/>
          <w:cs/>
        </w:rPr>
        <w:t xml:space="preserve">และ </w:t>
      </w:r>
      <w:r w:rsidRPr="000170CC">
        <w:rPr>
          <w:rFonts w:ascii="Angsana New" w:hAnsi="Angsana New"/>
          <w:sz w:val="30"/>
          <w:szCs w:val="30"/>
        </w:rPr>
        <w:t>256</w:t>
      </w:r>
      <w:r w:rsidR="0000316B" w:rsidRPr="000170CC">
        <w:rPr>
          <w:rFonts w:ascii="Angsana New" w:hAnsi="Angsana New"/>
          <w:sz w:val="30"/>
          <w:szCs w:val="30"/>
        </w:rPr>
        <w:t>7</w:t>
      </w:r>
    </w:p>
    <w:p w14:paraId="1A50DCB3" w14:textId="77777777" w:rsidR="00FF3599" w:rsidRPr="000170CC" w:rsidRDefault="00FF3599" w:rsidP="007A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270FEFB" w14:textId="77777777" w:rsidR="007A05FC" w:rsidRPr="000170CC" w:rsidRDefault="007A05FC" w:rsidP="007A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43F290AA" w14:textId="77777777" w:rsidR="007A05FC" w:rsidRPr="000170CC" w:rsidRDefault="007A05FC" w:rsidP="007A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0170CC">
        <w:rPr>
          <w:rFonts w:ascii="Angsana New" w:hAnsi="Angsana New"/>
          <w:sz w:val="30"/>
          <w:szCs w:val="30"/>
          <w:cs/>
        </w:rPr>
        <w:lastRenderedPageBreak/>
        <w:t>ความเสี่ยงจากการให้สินเชื่อ</w:t>
      </w:r>
    </w:p>
    <w:p w14:paraId="4BA4AD6A" w14:textId="77777777" w:rsidR="007A05FC" w:rsidRPr="000170CC" w:rsidRDefault="007A05FC" w:rsidP="007A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079D9C52" w14:textId="0475D872" w:rsidR="007A05FC" w:rsidRPr="000170CC" w:rsidRDefault="007A05FC" w:rsidP="007A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0170CC">
        <w:rPr>
          <w:rFonts w:ascii="Angsana New" w:hAnsi="Angsana New"/>
          <w:sz w:val="30"/>
          <w:szCs w:val="30"/>
          <w:cs/>
        </w:rPr>
        <w:t>ความเสี่ยงจากการให้สินเชื่อเกิดจากการที่คู่สัญญาไม่ปฏิบัติตามข้อกำหนดในสัญญา ทำให้กลุ่มบริษัทเกิดความสูญเสียทางการเงินได้ เพื่อป้องกันความเสี่ยงนี้ กลุ่มบริษัทมีนโยบายการให้สินเชื่อที่รัดกุม มีการติดตามเร่งรัดการชำระหนี้จากลูกหนี้อย่างสม่ำเสมอ มีฐานของลูกค้าที่หลากหลาย มีเงินมัดจำรับและมีสินทรัพย์ที่ให้เช่าซื้อหรือเคยให้เช่าซื้อ</w:t>
      </w:r>
      <w:r w:rsidR="00020CD3">
        <w:rPr>
          <w:rFonts w:ascii="Angsana New" w:hAnsi="Angsana New"/>
          <w:sz w:val="30"/>
          <w:szCs w:val="30"/>
          <w:cs/>
        </w:rPr>
        <w:br/>
      </w:r>
      <w:r w:rsidRPr="000170CC">
        <w:rPr>
          <w:rFonts w:ascii="Angsana New" w:hAnsi="Angsana New"/>
          <w:sz w:val="30"/>
          <w:szCs w:val="30"/>
          <w:cs/>
        </w:rPr>
        <w:t>เป็นหลักประกัน</w:t>
      </w:r>
      <w:r w:rsidRPr="000170CC">
        <w:rPr>
          <w:rFonts w:ascii="Angsana New" w:hAnsi="Angsana New" w:hint="cs"/>
          <w:sz w:val="30"/>
          <w:szCs w:val="30"/>
          <w:cs/>
        </w:rPr>
        <w:t xml:space="preserve"> (ลูกหนี้เงินให้กู้ยืม)</w:t>
      </w:r>
      <w:r w:rsidRPr="000170CC">
        <w:rPr>
          <w:rFonts w:ascii="Angsana New" w:hAnsi="Angsana New"/>
          <w:sz w:val="30"/>
          <w:szCs w:val="30"/>
          <w:cs/>
        </w:rPr>
        <w:t xml:space="preserve"> ดังนั้น ฝ่ายบริหาร</w:t>
      </w:r>
      <w:r w:rsidRPr="000170CC">
        <w:rPr>
          <w:rFonts w:ascii="Angsana New" w:hAnsi="Angsana New" w:hint="cs"/>
          <w:sz w:val="30"/>
          <w:szCs w:val="30"/>
          <w:cs/>
        </w:rPr>
        <w:t>ของ</w:t>
      </w:r>
      <w:r w:rsidRPr="000170CC">
        <w:rPr>
          <w:rFonts w:ascii="Angsana New" w:hAnsi="Angsana New"/>
          <w:sz w:val="30"/>
          <w:szCs w:val="30"/>
          <w:cs/>
        </w:rPr>
        <w:t>กลุ่มบริษัท</w:t>
      </w:r>
      <w:r w:rsidR="00AA46C9">
        <w:rPr>
          <w:rFonts w:ascii="Angsana New" w:hAnsi="Angsana New" w:hint="cs"/>
          <w:sz w:val="30"/>
          <w:szCs w:val="30"/>
          <w:cs/>
        </w:rPr>
        <w:t>เชื่อว่าความเสี่ยงจากการให้สินเชื่อดังกล่าวมีน้อย</w:t>
      </w:r>
    </w:p>
    <w:p w14:paraId="44829CFA" w14:textId="77777777" w:rsidR="007A05FC" w:rsidRPr="000170CC" w:rsidRDefault="007A05FC" w:rsidP="007A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61CCFC95" w14:textId="77777777" w:rsidR="007A05FC" w:rsidRPr="000170CC" w:rsidRDefault="007A05FC" w:rsidP="007A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>ความเสี่ยงของอัตราดอกเบี้ย</w:t>
      </w:r>
    </w:p>
    <w:p w14:paraId="1002D133" w14:textId="77777777" w:rsidR="007A05FC" w:rsidRPr="000170CC" w:rsidRDefault="007A05FC" w:rsidP="007A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572048AC" w14:textId="5419CE67" w:rsidR="007A05FC" w:rsidRPr="000170CC" w:rsidRDefault="007A05FC" w:rsidP="007A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>ความเสี่ยงของอัตราดอกเบี้ยเกิดจากการเปลี่ยนแปลงของอัตราดอกเบี้ย กลุ่มบริษัทคาดว่าความเสี่ยงจากอัตราดอกเบี้ยมีจำนวนไม่เป็น</w:t>
      </w:r>
      <w:r w:rsidR="00124D1D">
        <w:rPr>
          <w:rFonts w:ascii="Angsana New" w:hAnsi="Angsana New" w:hint="cs"/>
          <w:sz w:val="30"/>
          <w:szCs w:val="30"/>
          <w:cs/>
        </w:rPr>
        <w:t>สาระ</w:t>
      </w:r>
      <w:r w:rsidRPr="000170CC">
        <w:rPr>
          <w:rFonts w:ascii="Angsana New" w:hAnsi="Angsana New"/>
          <w:sz w:val="30"/>
          <w:szCs w:val="30"/>
          <w:cs/>
        </w:rPr>
        <w:t>สำคัญ เนื่องจากเงินฝากบางส่วนเป็นบัญชีกระแสรายวัน ส่วนเงินฝากออมทรัพย์</w:t>
      </w:r>
      <w:r w:rsidRPr="000170CC">
        <w:rPr>
          <w:rFonts w:ascii="Angsana New" w:hAnsi="Angsana New" w:hint="cs"/>
          <w:sz w:val="30"/>
          <w:szCs w:val="30"/>
          <w:cs/>
        </w:rPr>
        <w:t>และเงินฝากประจำ</w:t>
      </w:r>
      <w:r w:rsidRPr="000170CC">
        <w:rPr>
          <w:rFonts w:ascii="Angsana New" w:hAnsi="Angsana New"/>
          <w:sz w:val="30"/>
          <w:szCs w:val="30"/>
          <w:cs/>
        </w:rPr>
        <w:t xml:space="preserve"> เงินให้กู้ยืม เงินกู้ยืม</w:t>
      </w:r>
      <w:r w:rsidRPr="000170CC">
        <w:rPr>
          <w:rFonts w:ascii="Angsana New" w:hAnsi="Angsana New" w:hint="cs"/>
          <w:sz w:val="30"/>
          <w:szCs w:val="30"/>
          <w:cs/>
        </w:rPr>
        <w:t>และหนี้สินตามสัญญาเช่ามี</w:t>
      </w:r>
      <w:r w:rsidRPr="000170CC">
        <w:rPr>
          <w:rFonts w:ascii="Angsana New" w:hAnsi="Angsana New"/>
          <w:sz w:val="30"/>
          <w:szCs w:val="30"/>
          <w:cs/>
        </w:rPr>
        <w:t>อัตราดอกเบี้ย</w:t>
      </w:r>
      <w:r w:rsidRPr="000170CC">
        <w:rPr>
          <w:rFonts w:ascii="Angsana New" w:hAnsi="Angsana New" w:hint="cs"/>
          <w:sz w:val="30"/>
          <w:szCs w:val="30"/>
          <w:cs/>
        </w:rPr>
        <w:t>คงที่</w:t>
      </w:r>
      <w:r w:rsidRPr="000170CC">
        <w:rPr>
          <w:rFonts w:ascii="Angsana New" w:hAnsi="Angsana New"/>
          <w:sz w:val="30"/>
          <w:szCs w:val="30"/>
          <w:cs/>
        </w:rPr>
        <w:t xml:space="preserve">ที่ใกล้เคียงหรืออ้างอิงกับอัตราดอกเบี้ยในตลาด </w:t>
      </w:r>
    </w:p>
    <w:p w14:paraId="0C90E2B4" w14:textId="77777777" w:rsidR="007A05FC" w:rsidRPr="000170CC" w:rsidRDefault="007A05FC" w:rsidP="007A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2D55BC4E" w14:textId="77777777" w:rsidR="007A05FC" w:rsidRPr="000170CC" w:rsidRDefault="007A05FC" w:rsidP="007A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>ความเสี่ยงของอัตราแลกเปลี่ยนเงินตราต่างประเทศ</w:t>
      </w:r>
    </w:p>
    <w:p w14:paraId="4D25B68E" w14:textId="77777777" w:rsidR="007A05FC" w:rsidRPr="000170CC" w:rsidRDefault="007A05FC" w:rsidP="007A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3AD94498" w14:textId="5E713694" w:rsidR="007A05FC" w:rsidRPr="000170CC" w:rsidRDefault="007A05FC" w:rsidP="007A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>กลุ่มบริษัทมีรายการบัญชีบางรายการเป็นเงินตราต่างประเทศ</w:t>
      </w:r>
      <w:r w:rsidRPr="000170CC">
        <w:rPr>
          <w:rFonts w:ascii="Angsana New" w:hAnsi="Angsana New" w:hint="cs"/>
          <w:sz w:val="30"/>
          <w:szCs w:val="30"/>
          <w:cs/>
        </w:rPr>
        <w:t>ซึ่งส่วนใหญ่เป็นเงินลงทุนในบริษัทย่อยซึ่งประกอบ</w:t>
      </w:r>
      <w:r w:rsidRPr="000170CC">
        <w:rPr>
          <w:rFonts w:ascii="Angsana New" w:hAnsi="Angsana New" w:hint="cs"/>
          <w:spacing w:val="-4"/>
          <w:sz w:val="30"/>
          <w:szCs w:val="30"/>
          <w:cs/>
        </w:rPr>
        <w:t>กิจการในต่างประเทศ</w:t>
      </w:r>
      <w:r w:rsidRPr="000170CC">
        <w:rPr>
          <w:rFonts w:ascii="Angsana New" w:hAnsi="Angsana New"/>
          <w:spacing w:val="-4"/>
          <w:sz w:val="30"/>
          <w:szCs w:val="30"/>
          <w:cs/>
        </w:rPr>
        <w:t>ทำให้เกิดความเสี่ยงจากการเปลี่ยนแปลงของอัตราแลกเปลี่ยนเงินตราต่างประเทศ อย่างไรก็ตาม</w:t>
      </w:r>
      <w:r w:rsidRPr="000170CC">
        <w:rPr>
          <w:rFonts w:ascii="Angsana New" w:hAnsi="Angsana New"/>
          <w:sz w:val="30"/>
          <w:szCs w:val="30"/>
          <w:cs/>
        </w:rPr>
        <w:t xml:space="preserve"> </w:t>
      </w:r>
      <w:r w:rsidRPr="000170CC">
        <w:rPr>
          <w:rFonts w:ascii="Angsana New" w:hAnsi="Angsana New" w:hint="cs"/>
          <w:sz w:val="30"/>
          <w:szCs w:val="30"/>
          <w:cs/>
        </w:rPr>
        <w:t>ฝ่ายบริหารของกลุ่มบริษัท</w:t>
      </w:r>
      <w:r w:rsidRPr="000170CC">
        <w:rPr>
          <w:rFonts w:ascii="Angsana New" w:hAnsi="Angsana New"/>
          <w:sz w:val="30"/>
          <w:szCs w:val="30"/>
          <w:cs/>
        </w:rPr>
        <w:t>เชื่อว่าความเสี่ยงจากอัตราแลกเปลี่ยนเงินตราต่างประเทศไม่เป็น</w:t>
      </w:r>
      <w:r w:rsidRPr="000170CC">
        <w:rPr>
          <w:rFonts w:ascii="Angsana New" w:hAnsi="Angsana New" w:hint="cs"/>
          <w:sz w:val="30"/>
          <w:szCs w:val="30"/>
          <w:cs/>
        </w:rPr>
        <w:t>สาระ</w:t>
      </w:r>
      <w:r w:rsidRPr="000170CC">
        <w:rPr>
          <w:rFonts w:ascii="Angsana New" w:hAnsi="Angsana New"/>
          <w:sz w:val="30"/>
          <w:szCs w:val="30"/>
          <w:cs/>
        </w:rPr>
        <w:t>สำคัญ</w:t>
      </w:r>
      <w:r w:rsidRPr="000170CC">
        <w:rPr>
          <w:rFonts w:ascii="Angsana New" w:hAnsi="Angsana New" w:hint="cs"/>
          <w:sz w:val="30"/>
          <w:szCs w:val="30"/>
          <w:cs/>
        </w:rPr>
        <w:t>เ</w:t>
      </w:r>
      <w:r w:rsidRPr="000170CC">
        <w:rPr>
          <w:rFonts w:ascii="Angsana New" w:hAnsi="Angsana New"/>
          <w:sz w:val="30"/>
          <w:szCs w:val="30"/>
          <w:cs/>
        </w:rPr>
        <w:t>มื่อเปรียบเทียบกับสัดส่วนของธุรกรรมโดยรวม จึงไม่ได้มีการใช้เครื่องมือทางการเงินเพื่อป้องกันความเสี่ยงดังกล่าวไว้</w:t>
      </w:r>
    </w:p>
    <w:p w14:paraId="4E2C3327" w14:textId="77777777" w:rsidR="00FF3599" w:rsidRPr="000170CC" w:rsidRDefault="00FF3599" w:rsidP="007A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3C296159" w14:textId="231A9754" w:rsidR="007A05FC" w:rsidRPr="000170CC" w:rsidRDefault="007A05FC" w:rsidP="007A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0170CC">
        <w:rPr>
          <w:rFonts w:ascii="Angsana New" w:hAnsi="Angsana New"/>
          <w:sz w:val="30"/>
          <w:szCs w:val="30"/>
          <w:cs/>
        </w:rPr>
        <w:t>การวัดมูลค่ายุติธรรม</w:t>
      </w:r>
    </w:p>
    <w:p w14:paraId="1A885CEA" w14:textId="77777777" w:rsidR="007A05FC" w:rsidRPr="000170CC" w:rsidRDefault="007A05FC" w:rsidP="007A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7C613EB7" w14:textId="41F3877B" w:rsidR="007A05FC" w:rsidRPr="000170CC" w:rsidRDefault="007A05FC" w:rsidP="007A05FC">
      <w:pPr>
        <w:pStyle w:val="NoSpacing"/>
        <w:jc w:val="thaiDistribute"/>
        <w:rPr>
          <w:rFonts w:ascii="Angsana New" w:hAnsi="Angsana New"/>
          <w:szCs w:val="30"/>
        </w:rPr>
      </w:pPr>
      <w:r w:rsidRPr="000170CC">
        <w:rPr>
          <w:rFonts w:ascii="Angsana New" w:hAnsi="Angsana New"/>
          <w:szCs w:val="30"/>
          <w:cs/>
        </w:rPr>
        <w:t xml:space="preserve">ณ วันที่ </w:t>
      </w:r>
      <w:r w:rsidRPr="000170CC">
        <w:rPr>
          <w:rFonts w:ascii="Angsana New" w:hAnsi="Angsana New"/>
          <w:szCs w:val="30"/>
        </w:rPr>
        <w:t xml:space="preserve">31 </w:t>
      </w:r>
      <w:r w:rsidRPr="000170CC">
        <w:rPr>
          <w:rFonts w:ascii="Angsana New" w:hAnsi="Angsana New"/>
          <w:szCs w:val="30"/>
          <w:cs/>
        </w:rPr>
        <w:t xml:space="preserve">ธันวาคม </w:t>
      </w:r>
      <w:r w:rsidRPr="000170CC">
        <w:rPr>
          <w:rFonts w:ascii="Angsana New" w:hAnsi="Angsana New"/>
          <w:szCs w:val="30"/>
        </w:rPr>
        <w:t>256</w:t>
      </w:r>
      <w:r w:rsidR="0000316B" w:rsidRPr="000170CC">
        <w:rPr>
          <w:rFonts w:ascii="Angsana New" w:hAnsi="Angsana New"/>
          <w:szCs w:val="30"/>
        </w:rPr>
        <w:t>8</w:t>
      </w:r>
      <w:r w:rsidRPr="000170CC">
        <w:rPr>
          <w:rFonts w:ascii="Angsana New" w:hAnsi="Angsana New"/>
          <w:szCs w:val="30"/>
        </w:rPr>
        <w:t xml:space="preserve"> </w:t>
      </w:r>
      <w:r w:rsidRPr="000170CC">
        <w:rPr>
          <w:rFonts w:ascii="Angsana New" w:hAnsi="Angsana New"/>
          <w:szCs w:val="30"/>
          <w:cs/>
        </w:rPr>
        <w:t xml:space="preserve">และ </w:t>
      </w:r>
      <w:r w:rsidRPr="000170CC">
        <w:rPr>
          <w:rFonts w:ascii="Angsana New" w:hAnsi="Angsana New"/>
          <w:szCs w:val="30"/>
        </w:rPr>
        <w:t>256</w:t>
      </w:r>
      <w:r w:rsidR="0000316B" w:rsidRPr="000170CC">
        <w:rPr>
          <w:rFonts w:ascii="Angsana New" w:hAnsi="Angsana New"/>
          <w:szCs w:val="30"/>
        </w:rPr>
        <w:t>7</w:t>
      </w:r>
      <w:r w:rsidRPr="000170CC">
        <w:rPr>
          <w:rFonts w:ascii="Angsana New" w:hAnsi="Angsana New"/>
          <w:szCs w:val="30"/>
        </w:rPr>
        <w:t xml:space="preserve"> </w:t>
      </w:r>
      <w:r w:rsidRPr="000170CC">
        <w:rPr>
          <w:rFonts w:ascii="Angsana New" w:hAnsi="Angsana New"/>
          <w:szCs w:val="30"/>
          <w:cs/>
        </w:rPr>
        <w:t>กลุ่มบริษัทไม่มีสินทรัพย์</w:t>
      </w:r>
      <w:r w:rsidRPr="000170CC">
        <w:rPr>
          <w:rFonts w:ascii="Angsana New" w:hAnsi="Angsana New" w:hint="cs"/>
          <w:szCs w:val="30"/>
          <w:cs/>
        </w:rPr>
        <w:t>ทางการเงิน</w:t>
      </w:r>
      <w:r w:rsidRPr="000170CC">
        <w:rPr>
          <w:rFonts w:ascii="Angsana New" w:hAnsi="Angsana New"/>
          <w:szCs w:val="30"/>
          <w:cs/>
        </w:rPr>
        <w:t>และหนี้สิน</w:t>
      </w:r>
      <w:r w:rsidRPr="000170CC">
        <w:rPr>
          <w:rFonts w:ascii="Angsana New" w:hAnsi="Angsana New" w:hint="cs"/>
          <w:szCs w:val="30"/>
          <w:cs/>
        </w:rPr>
        <w:t>ทางการเงิน</w:t>
      </w:r>
      <w:r w:rsidRPr="000170CC">
        <w:rPr>
          <w:rFonts w:ascii="Angsana New" w:hAnsi="Angsana New"/>
          <w:szCs w:val="30"/>
          <w:cs/>
        </w:rPr>
        <w:t>ที่มีการวัดมูลค่าและแสดงด้วยมูลค่ายุติธรรมในงบฐานะการเงิน (ทั้งที่เกิดขึ้นประจำหรือเกิดขึ้นไม่ประจำ) ดังนั้น จึงไม่มีข้อมูลที่ต้องเปิดเผยเกี่ยวกับเทคนิคการประเมินมูลค่าและข้อมูลที่</w:t>
      </w:r>
      <w:r w:rsidR="00124D1D">
        <w:rPr>
          <w:rFonts w:ascii="Angsana New" w:hAnsi="Angsana New" w:hint="cs"/>
          <w:szCs w:val="30"/>
          <w:cs/>
        </w:rPr>
        <w:t>กลุ่ม</w:t>
      </w:r>
      <w:r w:rsidRPr="000170CC">
        <w:rPr>
          <w:rFonts w:ascii="Angsana New" w:hAnsi="Angsana New"/>
          <w:szCs w:val="30"/>
          <w:cs/>
        </w:rPr>
        <w:t>บริษัทนำมาใช้ในการพัฒนาการวัดมูลค่าต่าง</w:t>
      </w:r>
      <w:r w:rsidRPr="000170CC">
        <w:rPr>
          <w:rFonts w:ascii="Angsana New" w:hAnsi="Angsana New" w:hint="cs"/>
          <w:szCs w:val="30"/>
          <w:cs/>
        </w:rPr>
        <w:t xml:space="preserve"> </w:t>
      </w:r>
      <w:r w:rsidRPr="000170CC">
        <w:rPr>
          <w:rFonts w:ascii="Angsana New" w:hAnsi="Angsana New"/>
          <w:szCs w:val="30"/>
          <w:cs/>
        </w:rPr>
        <w:t xml:space="preserve">ๆ </w:t>
      </w:r>
    </w:p>
    <w:p w14:paraId="39AFFE26" w14:textId="77777777" w:rsidR="007A05FC" w:rsidRPr="000170CC" w:rsidRDefault="007A05FC" w:rsidP="007A05FC">
      <w:pPr>
        <w:pStyle w:val="NoSpacing"/>
        <w:jc w:val="thaiDistribute"/>
        <w:rPr>
          <w:rFonts w:ascii="Angsana New" w:hAnsi="Angsana New"/>
          <w:szCs w:val="30"/>
        </w:rPr>
      </w:pPr>
    </w:p>
    <w:p w14:paraId="2FB5C176" w14:textId="1593E2DA" w:rsidR="003A1C80" w:rsidRDefault="007A05FC" w:rsidP="007A05F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0170CC">
        <w:rPr>
          <w:rFonts w:ascii="Angsana New" w:hAnsi="Angsana New"/>
          <w:sz w:val="30"/>
          <w:szCs w:val="30"/>
          <w:cs/>
        </w:rPr>
        <w:t>อย่างไรก็</w:t>
      </w:r>
      <w:r w:rsidR="00812E78" w:rsidRPr="000170CC">
        <w:rPr>
          <w:rFonts w:ascii="Angsana New" w:hAnsi="Angsana New" w:hint="cs"/>
          <w:sz w:val="30"/>
          <w:szCs w:val="30"/>
          <w:cs/>
        </w:rPr>
        <w:t>ตาม</w:t>
      </w:r>
      <w:r w:rsidRPr="000170CC">
        <w:rPr>
          <w:rFonts w:ascii="Angsana New" w:hAnsi="Angsana New" w:hint="cs"/>
          <w:sz w:val="30"/>
          <w:szCs w:val="30"/>
          <w:cs/>
        </w:rPr>
        <w:t xml:space="preserve"> สินทรัพย์และ</w:t>
      </w:r>
      <w:r w:rsidRPr="000170CC">
        <w:rPr>
          <w:rFonts w:ascii="Angsana New" w:hAnsi="Angsana New"/>
          <w:sz w:val="30"/>
          <w:szCs w:val="30"/>
          <w:cs/>
        </w:rPr>
        <w:t>หนี้สิน</w:t>
      </w:r>
      <w:r w:rsidRPr="000170CC">
        <w:rPr>
          <w:rFonts w:ascii="Angsana New" w:hAnsi="Angsana New" w:hint="cs"/>
          <w:sz w:val="30"/>
          <w:szCs w:val="30"/>
          <w:cs/>
        </w:rPr>
        <w:t>ทางการเงินที่สำคัญซึ่ง</w:t>
      </w:r>
      <w:r w:rsidRPr="000170CC">
        <w:rPr>
          <w:rFonts w:ascii="Angsana New" w:hAnsi="Angsana New"/>
          <w:sz w:val="30"/>
          <w:szCs w:val="30"/>
          <w:cs/>
        </w:rPr>
        <w:t xml:space="preserve">ไม่ได้วัดมูลค่าและแสดงด้วยมูลค่ายุติธรรมในงบฐานะการเงิน ณ วันที่ </w:t>
      </w:r>
      <w:r w:rsidRPr="000170CC">
        <w:rPr>
          <w:rFonts w:ascii="Angsana New" w:hAnsi="Angsana New"/>
          <w:sz w:val="30"/>
          <w:szCs w:val="30"/>
        </w:rPr>
        <w:t xml:space="preserve">31 </w:t>
      </w:r>
      <w:r w:rsidRPr="000170CC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0170CC">
        <w:rPr>
          <w:rFonts w:ascii="Angsana New" w:hAnsi="Angsana New"/>
          <w:sz w:val="30"/>
          <w:szCs w:val="30"/>
        </w:rPr>
        <w:t>256</w:t>
      </w:r>
      <w:r w:rsidR="0000316B" w:rsidRPr="000170CC">
        <w:rPr>
          <w:rFonts w:ascii="Angsana New" w:hAnsi="Angsana New"/>
          <w:sz w:val="30"/>
          <w:szCs w:val="30"/>
        </w:rPr>
        <w:t>8</w:t>
      </w:r>
      <w:r w:rsidRPr="000170CC">
        <w:rPr>
          <w:rFonts w:ascii="Angsana New" w:hAnsi="Angsana New"/>
          <w:sz w:val="30"/>
          <w:szCs w:val="30"/>
        </w:rPr>
        <w:t xml:space="preserve"> </w:t>
      </w:r>
      <w:r w:rsidRPr="000170CC">
        <w:rPr>
          <w:rFonts w:ascii="Angsana New" w:hAnsi="Angsana New"/>
          <w:sz w:val="30"/>
          <w:szCs w:val="30"/>
          <w:cs/>
        </w:rPr>
        <w:t xml:space="preserve">และ </w:t>
      </w:r>
      <w:r w:rsidRPr="000170CC">
        <w:rPr>
          <w:rFonts w:ascii="Angsana New" w:hAnsi="Angsana New"/>
          <w:sz w:val="30"/>
          <w:szCs w:val="30"/>
        </w:rPr>
        <w:t>256</w:t>
      </w:r>
      <w:r w:rsidR="0000316B" w:rsidRPr="000170CC">
        <w:rPr>
          <w:rFonts w:ascii="Angsana New" w:hAnsi="Angsana New"/>
          <w:sz w:val="30"/>
          <w:szCs w:val="30"/>
        </w:rPr>
        <w:t>7</w:t>
      </w:r>
      <w:r w:rsidRPr="000170CC">
        <w:rPr>
          <w:rFonts w:ascii="Angsana New" w:hAnsi="Angsana New"/>
          <w:sz w:val="30"/>
          <w:szCs w:val="30"/>
        </w:rPr>
        <w:t xml:space="preserve"> </w:t>
      </w:r>
      <w:r w:rsidRPr="000170CC">
        <w:rPr>
          <w:rFonts w:ascii="Angsana New" w:hAnsi="Angsana New" w:hint="cs"/>
          <w:sz w:val="30"/>
          <w:szCs w:val="30"/>
          <w:cs/>
        </w:rPr>
        <w:t>มี</w:t>
      </w:r>
      <w:r w:rsidRPr="000170CC">
        <w:rPr>
          <w:rFonts w:ascii="Angsana New" w:hAnsi="Angsana New"/>
          <w:sz w:val="30"/>
          <w:szCs w:val="30"/>
          <w:cs/>
        </w:rPr>
        <w:t>มูลค่ายุติธรรมที่เกี่ยวข้องดังนี้</w:t>
      </w:r>
    </w:p>
    <w:p w14:paraId="65727C31" w14:textId="77777777" w:rsidR="003A1C80" w:rsidRDefault="003A1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2876"/>
        <w:gridCol w:w="223"/>
        <w:gridCol w:w="1377"/>
        <w:gridCol w:w="264"/>
        <w:gridCol w:w="1437"/>
        <w:gridCol w:w="264"/>
        <w:gridCol w:w="3057"/>
      </w:tblGrid>
      <w:tr w:rsidR="00FE7CDD" w:rsidRPr="000170CC" w14:paraId="221CDD18" w14:textId="77777777" w:rsidTr="00BE23AB">
        <w:tc>
          <w:tcPr>
            <w:tcW w:w="2876" w:type="dxa"/>
          </w:tcPr>
          <w:p w14:paraId="0C82B284" w14:textId="77777777" w:rsidR="00FE7CDD" w:rsidRPr="000170CC" w:rsidRDefault="00FE7CDD" w:rsidP="00BE23A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  <w:cs/>
              </w:rPr>
            </w:pPr>
          </w:p>
        </w:tc>
        <w:tc>
          <w:tcPr>
            <w:tcW w:w="223" w:type="dxa"/>
          </w:tcPr>
          <w:p w14:paraId="0D073983" w14:textId="77777777" w:rsidR="00FE7CDD" w:rsidRPr="000170CC" w:rsidRDefault="00FE7CDD" w:rsidP="00BE23A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3078" w:type="dxa"/>
            <w:gridSpan w:val="3"/>
          </w:tcPr>
          <w:p w14:paraId="69361BF9" w14:textId="77777777" w:rsidR="00FE7CDD" w:rsidRPr="000170CC" w:rsidRDefault="00FE7CDD" w:rsidP="00BE23A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มูลค่ายุติธรรมใน</w:t>
            </w:r>
          </w:p>
        </w:tc>
        <w:tc>
          <w:tcPr>
            <w:tcW w:w="3321" w:type="dxa"/>
            <w:gridSpan w:val="2"/>
          </w:tcPr>
          <w:p w14:paraId="5BDC00F0" w14:textId="77777777" w:rsidR="00FE7CDD" w:rsidRPr="000170CC" w:rsidRDefault="00FE7CDD" w:rsidP="00BE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FE7CDD" w:rsidRPr="000170CC" w14:paraId="7D9CB06B" w14:textId="77777777" w:rsidTr="00BE23AB">
        <w:tc>
          <w:tcPr>
            <w:tcW w:w="2876" w:type="dxa"/>
          </w:tcPr>
          <w:p w14:paraId="485A9665" w14:textId="77777777" w:rsidR="00FE7CDD" w:rsidRPr="000170CC" w:rsidRDefault="00FE7CDD" w:rsidP="00BE23A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23" w:type="dxa"/>
          </w:tcPr>
          <w:p w14:paraId="56486EC4" w14:textId="77777777" w:rsidR="00FE7CDD" w:rsidRPr="000170CC" w:rsidRDefault="00FE7CDD" w:rsidP="00BE23A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3078" w:type="dxa"/>
            <w:gridSpan w:val="3"/>
            <w:tcBorders>
              <w:bottom w:val="single" w:sz="4" w:space="0" w:color="auto"/>
            </w:tcBorders>
          </w:tcPr>
          <w:p w14:paraId="33CE3962" w14:textId="77777777" w:rsidR="00FE7CDD" w:rsidRPr="000170CC" w:rsidRDefault="00FE7CDD" w:rsidP="00BE23A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งบการเงินรว</w:t>
            </w:r>
            <w:r w:rsidRPr="000170CC">
              <w:rPr>
                <w:rFonts w:ascii="Angsana New" w:hAnsi="Angsana New" w:hint="cs"/>
                <w:szCs w:val="30"/>
                <w:cs/>
              </w:rPr>
              <w:t xml:space="preserve">ม </w:t>
            </w:r>
            <w:r w:rsidRPr="000170CC">
              <w:rPr>
                <w:rFonts w:ascii="Angsana New" w:hAnsi="Angsana New"/>
                <w:szCs w:val="30"/>
                <w:cs/>
              </w:rPr>
              <w:t>(ล้านบาท)</w:t>
            </w:r>
          </w:p>
        </w:tc>
        <w:tc>
          <w:tcPr>
            <w:tcW w:w="3321" w:type="dxa"/>
            <w:gridSpan w:val="2"/>
          </w:tcPr>
          <w:p w14:paraId="097C38D3" w14:textId="77777777" w:rsidR="00FE7CDD" w:rsidRPr="000170CC" w:rsidRDefault="00FE7CDD" w:rsidP="00BE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FE7CDD" w:rsidRPr="000170CC" w14:paraId="7EA1C568" w14:textId="77777777" w:rsidTr="00BE23AB">
        <w:tc>
          <w:tcPr>
            <w:tcW w:w="2876" w:type="dxa"/>
            <w:tcBorders>
              <w:bottom w:val="single" w:sz="4" w:space="0" w:color="auto"/>
            </w:tcBorders>
          </w:tcPr>
          <w:p w14:paraId="7F28FACB" w14:textId="77777777" w:rsidR="00FE7CDD" w:rsidRPr="000170CC" w:rsidRDefault="00FE7CDD" w:rsidP="00BE23A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รายการในงบการเงิน</w:t>
            </w:r>
          </w:p>
        </w:tc>
        <w:tc>
          <w:tcPr>
            <w:tcW w:w="223" w:type="dxa"/>
          </w:tcPr>
          <w:p w14:paraId="622A3CBF" w14:textId="77777777" w:rsidR="00FE7CDD" w:rsidRPr="000170CC" w:rsidRDefault="00FE7CDD" w:rsidP="00BE23A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09696719" w14:textId="77777777" w:rsidR="00FE7CDD" w:rsidRPr="000170CC" w:rsidRDefault="00FE7CDD" w:rsidP="00BE23A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pacing w:val="-8"/>
                <w:szCs w:val="30"/>
              </w:rPr>
            </w:pPr>
            <w:r w:rsidRPr="000170CC">
              <w:rPr>
                <w:rFonts w:ascii="Angsana New" w:hAnsi="Angsana New"/>
                <w:spacing w:val="-8"/>
                <w:szCs w:val="30"/>
              </w:rPr>
              <w:t>2568</w:t>
            </w:r>
          </w:p>
        </w:tc>
        <w:tc>
          <w:tcPr>
            <w:tcW w:w="264" w:type="dxa"/>
          </w:tcPr>
          <w:p w14:paraId="2BA4D94A" w14:textId="77777777" w:rsidR="00FE7CDD" w:rsidRPr="000170CC" w:rsidRDefault="00FE7CDD" w:rsidP="00BE23A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6E30AFFD" w14:textId="77777777" w:rsidR="00FE7CDD" w:rsidRPr="000170CC" w:rsidRDefault="00FE7CDD" w:rsidP="00BE23A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0170CC">
              <w:rPr>
                <w:rFonts w:ascii="Angsana New" w:hAnsi="Angsana New"/>
                <w:szCs w:val="30"/>
              </w:rPr>
              <w:t>2567</w:t>
            </w:r>
          </w:p>
        </w:tc>
        <w:tc>
          <w:tcPr>
            <w:tcW w:w="264" w:type="dxa"/>
          </w:tcPr>
          <w:p w14:paraId="5CDC8162" w14:textId="77777777" w:rsidR="00FE7CDD" w:rsidRPr="000170CC" w:rsidRDefault="00FE7CDD" w:rsidP="00BE23A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3057" w:type="dxa"/>
            <w:tcBorders>
              <w:bottom w:val="single" w:sz="4" w:space="0" w:color="auto"/>
            </w:tcBorders>
          </w:tcPr>
          <w:p w14:paraId="125C6BD7" w14:textId="77777777" w:rsidR="00FE7CDD" w:rsidRPr="000170CC" w:rsidRDefault="00FE7CDD" w:rsidP="00BE23A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ลำดับชั้นของมูลค่ายุติธรรม</w:t>
            </w:r>
          </w:p>
        </w:tc>
      </w:tr>
      <w:tr w:rsidR="00FE7CDD" w:rsidRPr="000170CC" w14:paraId="7793941A" w14:textId="77777777" w:rsidTr="00BE23AB">
        <w:tc>
          <w:tcPr>
            <w:tcW w:w="2876" w:type="dxa"/>
          </w:tcPr>
          <w:p w14:paraId="1F1F30BA" w14:textId="77777777" w:rsidR="00FE7CDD" w:rsidRPr="000170CC" w:rsidRDefault="00FE7CDD" w:rsidP="00BE23A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3" w:type="dxa"/>
          </w:tcPr>
          <w:p w14:paraId="0A9D127C" w14:textId="77777777" w:rsidR="00FE7CDD" w:rsidRPr="000170CC" w:rsidRDefault="00FE7CDD" w:rsidP="00BE23A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46DADA64" w14:textId="77777777" w:rsidR="00FE7CDD" w:rsidRPr="000170CC" w:rsidRDefault="00FE7CDD" w:rsidP="00BE23A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64" w:type="dxa"/>
          </w:tcPr>
          <w:p w14:paraId="54F902C5" w14:textId="77777777" w:rsidR="00FE7CDD" w:rsidRPr="000170CC" w:rsidRDefault="00FE7CDD" w:rsidP="00BE23A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</w:tcPr>
          <w:p w14:paraId="6FEC349A" w14:textId="77777777" w:rsidR="00FE7CDD" w:rsidRPr="000170CC" w:rsidRDefault="00FE7CDD" w:rsidP="00BE23A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4" w:type="dxa"/>
          </w:tcPr>
          <w:p w14:paraId="53AAED82" w14:textId="77777777" w:rsidR="00FE7CDD" w:rsidRPr="000170CC" w:rsidRDefault="00FE7CDD" w:rsidP="00BE23A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3057" w:type="dxa"/>
            <w:tcBorders>
              <w:top w:val="single" w:sz="4" w:space="0" w:color="auto"/>
            </w:tcBorders>
          </w:tcPr>
          <w:p w14:paraId="5F666DEA" w14:textId="77777777" w:rsidR="00FE7CDD" w:rsidRPr="000170CC" w:rsidRDefault="00FE7CDD" w:rsidP="00BE23A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E7CDD" w:rsidRPr="000170CC" w14:paraId="20BA952A" w14:textId="77777777" w:rsidTr="00BE23AB">
        <w:tc>
          <w:tcPr>
            <w:tcW w:w="2876" w:type="dxa"/>
          </w:tcPr>
          <w:p w14:paraId="73A5B170" w14:textId="77777777" w:rsidR="00FE7CDD" w:rsidRPr="000170CC" w:rsidRDefault="00FE7CDD" w:rsidP="00BE23AB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223" w:type="dxa"/>
          </w:tcPr>
          <w:p w14:paraId="3695099A" w14:textId="77777777" w:rsidR="00FE7CDD" w:rsidRPr="000170CC" w:rsidRDefault="00FE7CDD" w:rsidP="00BE23A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377" w:type="dxa"/>
          </w:tcPr>
          <w:p w14:paraId="0E9E32CA" w14:textId="77777777" w:rsidR="00FE7CDD" w:rsidRPr="000170CC" w:rsidRDefault="00FE7CDD" w:rsidP="00BE23A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1,430.5</w:t>
            </w:r>
          </w:p>
        </w:tc>
        <w:tc>
          <w:tcPr>
            <w:tcW w:w="264" w:type="dxa"/>
          </w:tcPr>
          <w:p w14:paraId="660F1AB0" w14:textId="77777777" w:rsidR="00FE7CDD" w:rsidRPr="000170CC" w:rsidRDefault="00FE7CDD" w:rsidP="00BE23A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437" w:type="dxa"/>
          </w:tcPr>
          <w:p w14:paraId="6C7FD1B0" w14:textId="77777777" w:rsidR="00FE7CDD" w:rsidRPr="000170CC" w:rsidRDefault="00FE7CDD" w:rsidP="00BE23A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 w:rsidRPr="000170CC">
              <w:rPr>
                <w:rFonts w:ascii="Angsana New" w:hAnsi="Angsana New"/>
                <w:szCs w:val="30"/>
              </w:rPr>
              <w:t>1,776.5</w:t>
            </w:r>
          </w:p>
        </w:tc>
        <w:tc>
          <w:tcPr>
            <w:tcW w:w="264" w:type="dxa"/>
          </w:tcPr>
          <w:p w14:paraId="7E9C4186" w14:textId="77777777" w:rsidR="00FE7CDD" w:rsidRPr="000170CC" w:rsidRDefault="00FE7CDD" w:rsidP="00BE23A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3057" w:type="dxa"/>
          </w:tcPr>
          <w:p w14:paraId="4B8AA3CC" w14:textId="77777777" w:rsidR="00FE7CDD" w:rsidRPr="000170CC" w:rsidRDefault="00FE7CDD" w:rsidP="00BE23A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 xml:space="preserve">ข้อมูลระดับ </w:t>
            </w:r>
            <w:r w:rsidRPr="000170CC">
              <w:rPr>
                <w:rFonts w:ascii="Angsana New" w:hAnsi="Angsana New"/>
                <w:szCs w:val="30"/>
              </w:rPr>
              <w:t>3</w:t>
            </w:r>
          </w:p>
        </w:tc>
      </w:tr>
      <w:tr w:rsidR="00FE7CDD" w:rsidRPr="000170CC" w14:paraId="0D9E1C74" w14:textId="77777777" w:rsidTr="00BE23AB">
        <w:tc>
          <w:tcPr>
            <w:tcW w:w="2876" w:type="dxa"/>
          </w:tcPr>
          <w:p w14:paraId="30F92DBF" w14:textId="77777777" w:rsidR="00FE7CDD" w:rsidRPr="000170CC" w:rsidRDefault="00FE7CDD" w:rsidP="00BE23AB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ลูกหนี้เงินให้กู้ยืม</w:t>
            </w:r>
          </w:p>
        </w:tc>
        <w:tc>
          <w:tcPr>
            <w:tcW w:w="223" w:type="dxa"/>
          </w:tcPr>
          <w:p w14:paraId="625CC8C8" w14:textId="77777777" w:rsidR="00FE7CDD" w:rsidRPr="000170CC" w:rsidRDefault="00FE7CDD" w:rsidP="00BE23A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377" w:type="dxa"/>
          </w:tcPr>
          <w:p w14:paraId="1C8F9D0A" w14:textId="77777777" w:rsidR="00FE7CDD" w:rsidRPr="000170CC" w:rsidRDefault="00FE7CDD" w:rsidP="00BE23A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64.4</w:t>
            </w:r>
          </w:p>
        </w:tc>
        <w:tc>
          <w:tcPr>
            <w:tcW w:w="264" w:type="dxa"/>
          </w:tcPr>
          <w:p w14:paraId="4C885030" w14:textId="77777777" w:rsidR="00FE7CDD" w:rsidRPr="000170CC" w:rsidRDefault="00FE7CDD" w:rsidP="00BE23A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437" w:type="dxa"/>
          </w:tcPr>
          <w:p w14:paraId="24792D30" w14:textId="77777777" w:rsidR="00FE7CDD" w:rsidRPr="000170CC" w:rsidRDefault="00FE7CDD" w:rsidP="00BE23A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 w:rsidRPr="000170CC">
              <w:rPr>
                <w:rFonts w:ascii="Angsana New" w:hAnsi="Angsana New"/>
                <w:szCs w:val="30"/>
              </w:rPr>
              <w:t>73.0</w:t>
            </w:r>
          </w:p>
        </w:tc>
        <w:tc>
          <w:tcPr>
            <w:tcW w:w="264" w:type="dxa"/>
          </w:tcPr>
          <w:p w14:paraId="57C7458E" w14:textId="77777777" w:rsidR="00FE7CDD" w:rsidRPr="000170CC" w:rsidRDefault="00FE7CDD" w:rsidP="00BE23A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3057" w:type="dxa"/>
          </w:tcPr>
          <w:p w14:paraId="12C43E7E" w14:textId="77777777" w:rsidR="00FE7CDD" w:rsidRPr="000170CC" w:rsidRDefault="00FE7CDD" w:rsidP="00BE23A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(กระแสเงินสดคิดลด</w:t>
            </w:r>
            <w:r w:rsidRPr="000170CC">
              <w:rPr>
                <w:rFonts w:ascii="Angsana New" w:hAnsi="Angsana New" w:hint="cs"/>
                <w:szCs w:val="30"/>
                <w:cs/>
              </w:rPr>
              <w:t>ด้วย</w:t>
            </w:r>
          </w:p>
        </w:tc>
      </w:tr>
      <w:tr w:rsidR="00FE7CDD" w:rsidRPr="000170CC" w14:paraId="24864471" w14:textId="77777777" w:rsidTr="00BE23AB">
        <w:tc>
          <w:tcPr>
            <w:tcW w:w="2876" w:type="dxa"/>
          </w:tcPr>
          <w:p w14:paraId="05B635DB" w14:textId="77777777" w:rsidR="00FE7CDD" w:rsidRPr="000170CC" w:rsidRDefault="00FE7CDD" w:rsidP="00BE23AB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ลูกหนี้สินเชื่อรายย่อย</w:t>
            </w:r>
          </w:p>
        </w:tc>
        <w:tc>
          <w:tcPr>
            <w:tcW w:w="223" w:type="dxa"/>
          </w:tcPr>
          <w:p w14:paraId="3A3CD060" w14:textId="77777777" w:rsidR="00FE7CDD" w:rsidRPr="000170CC" w:rsidRDefault="00FE7CDD" w:rsidP="00BE23A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377" w:type="dxa"/>
          </w:tcPr>
          <w:p w14:paraId="4A12C718" w14:textId="77777777" w:rsidR="00FE7CDD" w:rsidRPr="000170CC" w:rsidRDefault="00FE7CDD" w:rsidP="00BE23A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264" w:type="dxa"/>
          </w:tcPr>
          <w:p w14:paraId="4D6CC3DA" w14:textId="77777777" w:rsidR="00FE7CDD" w:rsidRPr="000170CC" w:rsidRDefault="00FE7CDD" w:rsidP="00BE23A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437" w:type="dxa"/>
          </w:tcPr>
          <w:p w14:paraId="60A25DC2" w14:textId="77777777" w:rsidR="00FE7CDD" w:rsidRPr="000170CC" w:rsidRDefault="00FE7CDD" w:rsidP="00BE23A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264" w:type="dxa"/>
          </w:tcPr>
          <w:p w14:paraId="4FF3B3F7" w14:textId="77777777" w:rsidR="00FE7CDD" w:rsidRPr="000170CC" w:rsidRDefault="00FE7CDD" w:rsidP="00BE23A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3057" w:type="dxa"/>
          </w:tcPr>
          <w:p w14:paraId="534BF86D" w14:textId="77777777" w:rsidR="00FE7CDD" w:rsidRPr="000170CC" w:rsidRDefault="00FE7CDD" w:rsidP="00BE23A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อัตราดอกเบี้ยในท้องตลา</w:t>
            </w:r>
            <w:r w:rsidRPr="000170CC">
              <w:rPr>
                <w:rFonts w:ascii="Angsana New" w:hAnsi="Angsana New" w:hint="cs"/>
                <w:szCs w:val="30"/>
                <w:cs/>
              </w:rPr>
              <w:t>ด</w:t>
            </w:r>
          </w:p>
        </w:tc>
      </w:tr>
      <w:tr w:rsidR="00FE7CDD" w:rsidRPr="000170CC" w14:paraId="4A3329E5" w14:textId="77777777" w:rsidTr="00BE23AB">
        <w:tc>
          <w:tcPr>
            <w:tcW w:w="2876" w:type="dxa"/>
          </w:tcPr>
          <w:p w14:paraId="4DFC6A88" w14:textId="77777777" w:rsidR="00FE7CDD" w:rsidRPr="000170CC" w:rsidRDefault="00FE7CDD" w:rsidP="00BE23AB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0170CC">
              <w:rPr>
                <w:rFonts w:ascii="Angsana New" w:hAnsi="Angsana New" w:hint="cs"/>
                <w:szCs w:val="30"/>
                <w:cs/>
              </w:rPr>
              <w:t xml:space="preserve">   เพื่อ</w:t>
            </w:r>
            <w:r w:rsidRPr="000170CC">
              <w:rPr>
                <w:rFonts w:ascii="Angsana New" w:hAnsi="Angsana New"/>
                <w:szCs w:val="30"/>
                <w:cs/>
              </w:rPr>
              <w:t>การประกอบอาชีพ</w:t>
            </w:r>
          </w:p>
        </w:tc>
        <w:tc>
          <w:tcPr>
            <w:tcW w:w="223" w:type="dxa"/>
          </w:tcPr>
          <w:p w14:paraId="678FC82F" w14:textId="77777777" w:rsidR="00FE7CDD" w:rsidRPr="000170CC" w:rsidRDefault="00FE7CDD" w:rsidP="00BE23A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377" w:type="dxa"/>
          </w:tcPr>
          <w:p w14:paraId="11FF98AE" w14:textId="77777777" w:rsidR="00FE7CDD" w:rsidRPr="000170CC" w:rsidRDefault="00FE7CDD" w:rsidP="00BE23A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0.6</w:t>
            </w:r>
          </w:p>
        </w:tc>
        <w:tc>
          <w:tcPr>
            <w:tcW w:w="264" w:type="dxa"/>
          </w:tcPr>
          <w:p w14:paraId="15910A61" w14:textId="77777777" w:rsidR="00FE7CDD" w:rsidRPr="000170CC" w:rsidRDefault="00FE7CDD" w:rsidP="00BE23A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437" w:type="dxa"/>
          </w:tcPr>
          <w:p w14:paraId="7847E36E" w14:textId="77777777" w:rsidR="00FE7CDD" w:rsidRPr="000170CC" w:rsidRDefault="00FE7CDD" w:rsidP="00BE23A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 w:rsidRPr="000170CC">
              <w:rPr>
                <w:rFonts w:ascii="Angsana New" w:hAnsi="Angsana New"/>
                <w:szCs w:val="30"/>
              </w:rPr>
              <w:t>3.5</w:t>
            </w:r>
          </w:p>
        </w:tc>
        <w:tc>
          <w:tcPr>
            <w:tcW w:w="264" w:type="dxa"/>
          </w:tcPr>
          <w:p w14:paraId="78ECFC00" w14:textId="77777777" w:rsidR="00FE7CDD" w:rsidRPr="000170CC" w:rsidRDefault="00FE7CDD" w:rsidP="00BE23A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3057" w:type="dxa"/>
          </w:tcPr>
          <w:p w14:paraId="368C94BF" w14:textId="77777777" w:rsidR="00FE7CDD" w:rsidRPr="000170CC" w:rsidRDefault="00FE7CDD" w:rsidP="00BE23A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สำหรับลักษณะสินเชื่อ</w:t>
            </w:r>
          </w:p>
        </w:tc>
      </w:tr>
      <w:tr w:rsidR="00FE7CDD" w:rsidRPr="000170CC" w14:paraId="15779E10" w14:textId="77777777" w:rsidTr="00BE23AB">
        <w:tc>
          <w:tcPr>
            <w:tcW w:w="2876" w:type="dxa"/>
          </w:tcPr>
          <w:p w14:paraId="27DB0D1C" w14:textId="77777777" w:rsidR="00FE7CDD" w:rsidRPr="000170CC" w:rsidRDefault="00FE7CDD" w:rsidP="00BE23AB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เงินให้กู้ยืมแก่กิจการอื่น</w:t>
            </w:r>
          </w:p>
        </w:tc>
        <w:tc>
          <w:tcPr>
            <w:tcW w:w="223" w:type="dxa"/>
          </w:tcPr>
          <w:p w14:paraId="1992B9A0" w14:textId="77777777" w:rsidR="00FE7CDD" w:rsidRPr="000170CC" w:rsidRDefault="00FE7CDD" w:rsidP="00BE23A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377" w:type="dxa"/>
          </w:tcPr>
          <w:p w14:paraId="2CE7E96C" w14:textId="77777777" w:rsidR="00FE7CDD" w:rsidRPr="000170CC" w:rsidRDefault="00FE7CDD" w:rsidP="00BE23A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16.7</w:t>
            </w:r>
          </w:p>
        </w:tc>
        <w:tc>
          <w:tcPr>
            <w:tcW w:w="264" w:type="dxa"/>
          </w:tcPr>
          <w:p w14:paraId="57F293D9" w14:textId="77777777" w:rsidR="00FE7CDD" w:rsidRPr="000170CC" w:rsidRDefault="00FE7CDD" w:rsidP="00BE23A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437" w:type="dxa"/>
          </w:tcPr>
          <w:p w14:paraId="101ECDD7" w14:textId="77777777" w:rsidR="00FE7CDD" w:rsidRPr="000170CC" w:rsidRDefault="00FE7CDD" w:rsidP="00BE23A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 w:rsidRPr="000170CC">
              <w:rPr>
                <w:rFonts w:ascii="Angsana New" w:hAnsi="Angsana New"/>
                <w:szCs w:val="30"/>
              </w:rPr>
              <w:t>22.1</w:t>
            </w:r>
          </w:p>
        </w:tc>
        <w:tc>
          <w:tcPr>
            <w:tcW w:w="264" w:type="dxa"/>
          </w:tcPr>
          <w:p w14:paraId="08CB7B10" w14:textId="77777777" w:rsidR="00FE7CDD" w:rsidRPr="000170CC" w:rsidRDefault="00FE7CDD" w:rsidP="00BE23A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3057" w:type="dxa"/>
          </w:tcPr>
          <w:p w14:paraId="013CD302" w14:textId="77777777" w:rsidR="00FE7CDD" w:rsidRPr="000170CC" w:rsidRDefault="00FE7CDD" w:rsidP="00BE23A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ที่ใกล้เคียงกัน)</w:t>
            </w:r>
          </w:p>
        </w:tc>
      </w:tr>
      <w:tr w:rsidR="00FE7CDD" w:rsidRPr="000170CC" w14:paraId="0466B53A" w14:textId="77777777" w:rsidTr="00BE23AB">
        <w:tc>
          <w:tcPr>
            <w:tcW w:w="2876" w:type="dxa"/>
          </w:tcPr>
          <w:p w14:paraId="28F79758" w14:textId="77777777" w:rsidR="00FE7CDD" w:rsidRPr="000170CC" w:rsidRDefault="00FE7CDD" w:rsidP="00BE23AB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0170CC">
              <w:rPr>
                <w:rFonts w:ascii="Angsana New" w:hAnsi="Angsana New" w:hint="cs"/>
                <w:szCs w:val="30"/>
                <w:cs/>
              </w:rPr>
              <w:t xml:space="preserve">เงินลงทุนในตราสารหนี้ </w:t>
            </w:r>
            <w:r w:rsidRPr="000170CC">
              <w:rPr>
                <w:rFonts w:ascii="Angsana New" w:hAnsi="Angsana New"/>
                <w:szCs w:val="30"/>
              </w:rPr>
              <w:t xml:space="preserve">- </w:t>
            </w:r>
            <w:r w:rsidRPr="000170CC">
              <w:rPr>
                <w:rFonts w:ascii="Angsana New" w:hAnsi="Angsana New" w:hint="cs"/>
                <w:szCs w:val="30"/>
                <w:cs/>
              </w:rPr>
              <w:t>หุ้นกู้</w:t>
            </w:r>
          </w:p>
        </w:tc>
        <w:tc>
          <w:tcPr>
            <w:tcW w:w="223" w:type="dxa"/>
          </w:tcPr>
          <w:p w14:paraId="3D75CD8B" w14:textId="77777777" w:rsidR="00FE7CDD" w:rsidRPr="000170CC" w:rsidRDefault="00FE7CDD" w:rsidP="00BE23A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377" w:type="dxa"/>
          </w:tcPr>
          <w:p w14:paraId="6B5B2306" w14:textId="77777777" w:rsidR="00FE7CDD" w:rsidRPr="000170CC" w:rsidRDefault="00FE7CDD" w:rsidP="00BE23A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  <w:r w:rsidRPr="00F05F92">
              <w:rPr>
                <w:rFonts w:ascii="Angsana New" w:hAnsi="Angsana New"/>
                <w:szCs w:val="30"/>
              </w:rPr>
              <w:t>1,048.9</w:t>
            </w:r>
          </w:p>
        </w:tc>
        <w:tc>
          <w:tcPr>
            <w:tcW w:w="264" w:type="dxa"/>
          </w:tcPr>
          <w:p w14:paraId="225B9751" w14:textId="77777777" w:rsidR="00FE7CDD" w:rsidRPr="000170CC" w:rsidRDefault="00FE7CDD" w:rsidP="00BE23A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437" w:type="dxa"/>
          </w:tcPr>
          <w:p w14:paraId="2EC8B4E6" w14:textId="77777777" w:rsidR="00FE7CDD" w:rsidRPr="000170CC" w:rsidRDefault="00FE7CDD" w:rsidP="00BE23A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  <w:r w:rsidRPr="000170CC">
              <w:rPr>
                <w:rFonts w:ascii="Angsana New" w:hAnsi="Angsana New"/>
                <w:szCs w:val="30"/>
              </w:rPr>
              <w:t>111.2</w:t>
            </w:r>
          </w:p>
        </w:tc>
        <w:tc>
          <w:tcPr>
            <w:tcW w:w="264" w:type="dxa"/>
          </w:tcPr>
          <w:p w14:paraId="64D0B76A" w14:textId="77777777" w:rsidR="00FE7CDD" w:rsidRPr="000170CC" w:rsidRDefault="00FE7CDD" w:rsidP="00BE23A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3057" w:type="dxa"/>
          </w:tcPr>
          <w:p w14:paraId="361951DF" w14:textId="77777777" w:rsidR="00FE7CDD" w:rsidRPr="000170CC" w:rsidRDefault="00FE7CDD" w:rsidP="00BE23A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 xml:space="preserve">ข้อมูลระดับ </w:t>
            </w:r>
            <w:r w:rsidRPr="000170CC">
              <w:rPr>
                <w:rFonts w:ascii="Angsana New" w:hAnsi="Angsana New"/>
                <w:szCs w:val="30"/>
              </w:rPr>
              <w:t>2</w:t>
            </w:r>
          </w:p>
        </w:tc>
      </w:tr>
      <w:tr w:rsidR="00FE7CDD" w:rsidRPr="000170CC" w14:paraId="733C509B" w14:textId="77777777" w:rsidTr="00BE23AB">
        <w:tc>
          <w:tcPr>
            <w:tcW w:w="2876" w:type="dxa"/>
          </w:tcPr>
          <w:p w14:paraId="7343240B" w14:textId="77777777" w:rsidR="00FE7CDD" w:rsidRPr="000170CC" w:rsidRDefault="00FE7CDD" w:rsidP="00BE23A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23" w:type="dxa"/>
          </w:tcPr>
          <w:p w14:paraId="71CAC01D" w14:textId="77777777" w:rsidR="00FE7CDD" w:rsidRPr="000170CC" w:rsidRDefault="00FE7CDD" w:rsidP="00BE23A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377" w:type="dxa"/>
          </w:tcPr>
          <w:p w14:paraId="0A391E23" w14:textId="77777777" w:rsidR="00FE7CDD" w:rsidRPr="000170CC" w:rsidRDefault="00FE7CDD" w:rsidP="00BE23A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64" w:type="dxa"/>
          </w:tcPr>
          <w:p w14:paraId="4C45D318" w14:textId="77777777" w:rsidR="00FE7CDD" w:rsidRPr="000170CC" w:rsidRDefault="00FE7CDD" w:rsidP="00BE23A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437" w:type="dxa"/>
          </w:tcPr>
          <w:p w14:paraId="2DC02A45" w14:textId="77777777" w:rsidR="00FE7CDD" w:rsidRPr="000170CC" w:rsidRDefault="00FE7CDD" w:rsidP="00BE23AB">
            <w:pPr>
              <w:pStyle w:val="NoSpacing"/>
              <w:tabs>
                <w:tab w:val="clear" w:pos="680"/>
                <w:tab w:val="clear" w:pos="907"/>
                <w:tab w:val="left" w:pos="631"/>
              </w:tabs>
              <w:spacing w:line="240" w:lineRule="atLeast"/>
              <w:ind w:right="170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264" w:type="dxa"/>
          </w:tcPr>
          <w:p w14:paraId="402257C8" w14:textId="77777777" w:rsidR="00FE7CDD" w:rsidRPr="000170CC" w:rsidRDefault="00FE7CDD" w:rsidP="00BE23A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3057" w:type="dxa"/>
          </w:tcPr>
          <w:p w14:paraId="008E6EC6" w14:textId="77777777" w:rsidR="00FE7CDD" w:rsidRPr="000170CC" w:rsidRDefault="00FE7CDD" w:rsidP="00BE23A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</w:tr>
      <w:tr w:rsidR="00FE7CDD" w:rsidRPr="000170CC" w14:paraId="6C01B48B" w14:textId="77777777" w:rsidTr="00BE23AB">
        <w:tc>
          <w:tcPr>
            <w:tcW w:w="2876" w:type="dxa"/>
          </w:tcPr>
          <w:p w14:paraId="6BED50BB" w14:textId="77777777" w:rsidR="00FE7CDD" w:rsidRPr="000170CC" w:rsidRDefault="00FE7CDD" w:rsidP="00BE23A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23" w:type="dxa"/>
          </w:tcPr>
          <w:p w14:paraId="0A3EF612" w14:textId="77777777" w:rsidR="00FE7CDD" w:rsidRPr="000170CC" w:rsidRDefault="00FE7CDD" w:rsidP="00BE23A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3078" w:type="dxa"/>
            <w:gridSpan w:val="3"/>
          </w:tcPr>
          <w:p w14:paraId="2C72C5D1" w14:textId="77777777" w:rsidR="00FE7CDD" w:rsidRPr="000170CC" w:rsidRDefault="00FE7CDD" w:rsidP="00BE23AB">
            <w:pPr>
              <w:pStyle w:val="NoSpacing"/>
              <w:tabs>
                <w:tab w:val="clear" w:pos="680"/>
                <w:tab w:val="clear" w:pos="907"/>
                <w:tab w:val="left" w:pos="631"/>
              </w:tabs>
              <w:spacing w:line="240" w:lineRule="atLeast"/>
              <w:ind w:right="170"/>
              <w:jc w:val="center"/>
              <w:rPr>
                <w:rFonts w:ascii="Angsana New" w:hAnsi="Angsana New"/>
                <w:szCs w:val="30"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มูลค่ายุติธรรมใน</w:t>
            </w:r>
          </w:p>
        </w:tc>
        <w:tc>
          <w:tcPr>
            <w:tcW w:w="264" w:type="dxa"/>
          </w:tcPr>
          <w:p w14:paraId="4A1B9C05" w14:textId="77777777" w:rsidR="00FE7CDD" w:rsidRPr="000170CC" w:rsidRDefault="00FE7CDD" w:rsidP="00BE23A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3057" w:type="dxa"/>
          </w:tcPr>
          <w:p w14:paraId="203D5565" w14:textId="77777777" w:rsidR="00FE7CDD" w:rsidRPr="000170CC" w:rsidRDefault="00FE7CDD" w:rsidP="00BE23A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</w:tr>
      <w:tr w:rsidR="00FE7CDD" w:rsidRPr="000170CC" w14:paraId="3CF26D69" w14:textId="77777777" w:rsidTr="00BE23AB">
        <w:tc>
          <w:tcPr>
            <w:tcW w:w="2876" w:type="dxa"/>
          </w:tcPr>
          <w:p w14:paraId="187822D2" w14:textId="77777777" w:rsidR="00FE7CDD" w:rsidRPr="000170CC" w:rsidRDefault="00FE7CDD" w:rsidP="00BE23A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23" w:type="dxa"/>
          </w:tcPr>
          <w:p w14:paraId="53DCA289" w14:textId="77777777" w:rsidR="00FE7CDD" w:rsidRPr="000170CC" w:rsidRDefault="00FE7CDD" w:rsidP="00BE23A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3078" w:type="dxa"/>
            <w:gridSpan w:val="3"/>
            <w:tcBorders>
              <w:bottom w:val="single" w:sz="4" w:space="0" w:color="auto"/>
            </w:tcBorders>
          </w:tcPr>
          <w:p w14:paraId="52545037" w14:textId="77777777" w:rsidR="00FE7CDD" w:rsidRPr="000170CC" w:rsidRDefault="00FE7CDD" w:rsidP="00BE23AB">
            <w:pPr>
              <w:pStyle w:val="NoSpacing"/>
              <w:tabs>
                <w:tab w:val="clear" w:pos="680"/>
                <w:tab w:val="clear" w:pos="907"/>
                <w:tab w:val="clear" w:pos="2807"/>
                <w:tab w:val="left" w:pos="631"/>
              </w:tabs>
              <w:spacing w:line="240" w:lineRule="atLeast"/>
              <w:ind w:right="-111"/>
              <w:jc w:val="center"/>
              <w:rPr>
                <w:rFonts w:ascii="Angsana New" w:hAnsi="Angsana New"/>
                <w:szCs w:val="30"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งบการเงินเฉพาะกิจการ (ล้านบาท)</w:t>
            </w:r>
          </w:p>
        </w:tc>
        <w:tc>
          <w:tcPr>
            <w:tcW w:w="264" w:type="dxa"/>
          </w:tcPr>
          <w:p w14:paraId="07961DC8" w14:textId="77777777" w:rsidR="00FE7CDD" w:rsidRPr="000170CC" w:rsidRDefault="00FE7CDD" w:rsidP="00BE23A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3057" w:type="dxa"/>
          </w:tcPr>
          <w:p w14:paraId="2501464B" w14:textId="77777777" w:rsidR="00FE7CDD" w:rsidRPr="000170CC" w:rsidRDefault="00FE7CDD" w:rsidP="00BE23A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</w:tr>
      <w:tr w:rsidR="00FE7CDD" w:rsidRPr="000170CC" w14:paraId="3ED55F26" w14:textId="77777777" w:rsidTr="00BE23AB">
        <w:tc>
          <w:tcPr>
            <w:tcW w:w="2876" w:type="dxa"/>
            <w:tcBorders>
              <w:bottom w:val="single" w:sz="4" w:space="0" w:color="auto"/>
            </w:tcBorders>
          </w:tcPr>
          <w:p w14:paraId="3B5C1788" w14:textId="77777777" w:rsidR="00FE7CDD" w:rsidRPr="000170CC" w:rsidRDefault="00FE7CDD" w:rsidP="00BE23A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รายการในงบการเงิน</w:t>
            </w:r>
          </w:p>
        </w:tc>
        <w:tc>
          <w:tcPr>
            <w:tcW w:w="223" w:type="dxa"/>
          </w:tcPr>
          <w:p w14:paraId="56FF93B2" w14:textId="77777777" w:rsidR="00FE7CDD" w:rsidRPr="000170CC" w:rsidRDefault="00FE7CDD" w:rsidP="00BE23A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</w:tcPr>
          <w:p w14:paraId="25D204F5" w14:textId="77777777" w:rsidR="00FE7CDD" w:rsidRPr="000170CC" w:rsidRDefault="00FE7CDD" w:rsidP="00BE23A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0170CC">
              <w:rPr>
                <w:rFonts w:ascii="Angsana New" w:hAnsi="Angsana New"/>
                <w:spacing w:val="-8"/>
                <w:szCs w:val="30"/>
              </w:rPr>
              <w:t>2568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0514F70F" w14:textId="77777777" w:rsidR="00FE7CDD" w:rsidRPr="000170CC" w:rsidRDefault="00FE7CDD" w:rsidP="00BE23A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</w:tcPr>
          <w:p w14:paraId="1056BBF1" w14:textId="77777777" w:rsidR="00FE7CDD" w:rsidRPr="000170CC" w:rsidRDefault="00FE7CDD" w:rsidP="00BE23A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0170CC">
              <w:rPr>
                <w:rFonts w:ascii="Angsana New" w:hAnsi="Angsana New"/>
                <w:szCs w:val="30"/>
              </w:rPr>
              <w:t>2567</w:t>
            </w:r>
          </w:p>
        </w:tc>
        <w:tc>
          <w:tcPr>
            <w:tcW w:w="264" w:type="dxa"/>
          </w:tcPr>
          <w:p w14:paraId="6A74B695" w14:textId="77777777" w:rsidR="00FE7CDD" w:rsidRPr="000170CC" w:rsidRDefault="00FE7CDD" w:rsidP="00BE23A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3057" w:type="dxa"/>
            <w:tcBorders>
              <w:bottom w:val="single" w:sz="4" w:space="0" w:color="auto"/>
            </w:tcBorders>
          </w:tcPr>
          <w:p w14:paraId="1A8D6E83" w14:textId="77777777" w:rsidR="00FE7CDD" w:rsidRPr="000170CC" w:rsidRDefault="00FE7CDD" w:rsidP="00BE23A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ลำดับชั้นของมูลค่ายุติธรรม</w:t>
            </w:r>
          </w:p>
        </w:tc>
      </w:tr>
      <w:tr w:rsidR="00FE7CDD" w:rsidRPr="000170CC" w14:paraId="12AEE3F0" w14:textId="77777777" w:rsidTr="00BE23AB">
        <w:tc>
          <w:tcPr>
            <w:tcW w:w="2876" w:type="dxa"/>
          </w:tcPr>
          <w:p w14:paraId="1AAFFA31" w14:textId="77777777" w:rsidR="00FE7CDD" w:rsidRPr="000170CC" w:rsidRDefault="00FE7CDD" w:rsidP="00BE23A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23" w:type="dxa"/>
          </w:tcPr>
          <w:p w14:paraId="6C1DE4EB" w14:textId="77777777" w:rsidR="00FE7CDD" w:rsidRPr="000170CC" w:rsidRDefault="00FE7CDD" w:rsidP="00BE23A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51E3F146" w14:textId="77777777" w:rsidR="00FE7CDD" w:rsidRPr="000170CC" w:rsidRDefault="00FE7CDD" w:rsidP="00BE23A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64" w:type="dxa"/>
          </w:tcPr>
          <w:p w14:paraId="30ABE578" w14:textId="77777777" w:rsidR="00FE7CDD" w:rsidRPr="000170CC" w:rsidRDefault="00FE7CDD" w:rsidP="00BE23A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</w:tcPr>
          <w:p w14:paraId="4D8EFAAB" w14:textId="77777777" w:rsidR="00FE7CDD" w:rsidRPr="000170CC" w:rsidRDefault="00FE7CDD" w:rsidP="00BE23A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64" w:type="dxa"/>
          </w:tcPr>
          <w:p w14:paraId="0133564E" w14:textId="77777777" w:rsidR="00FE7CDD" w:rsidRPr="000170CC" w:rsidRDefault="00FE7CDD" w:rsidP="00BE23A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3057" w:type="dxa"/>
            <w:tcBorders>
              <w:top w:val="single" w:sz="4" w:space="0" w:color="auto"/>
            </w:tcBorders>
          </w:tcPr>
          <w:p w14:paraId="29829C32" w14:textId="77777777" w:rsidR="00FE7CDD" w:rsidRPr="000170CC" w:rsidRDefault="00FE7CDD" w:rsidP="00BE23A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</w:tr>
      <w:tr w:rsidR="00FE7CDD" w:rsidRPr="000170CC" w14:paraId="079F40E3" w14:textId="77777777" w:rsidTr="00BE23AB">
        <w:tc>
          <w:tcPr>
            <w:tcW w:w="2876" w:type="dxa"/>
          </w:tcPr>
          <w:p w14:paraId="5A6B2EE3" w14:textId="77777777" w:rsidR="00FE7CDD" w:rsidRPr="000170CC" w:rsidRDefault="00FE7CDD" w:rsidP="00BE23AB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223" w:type="dxa"/>
          </w:tcPr>
          <w:p w14:paraId="5CF2A19A" w14:textId="77777777" w:rsidR="00FE7CDD" w:rsidRPr="000170CC" w:rsidRDefault="00FE7CDD" w:rsidP="00BE23A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377" w:type="dxa"/>
          </w:tcPr>
          <w:p w14:paraId="632E7F17" w14:textId="77777777" w:rsidR="00FE7CDD" w:rsidRPr="000170CC" w:rsidRDefault="00FE7CDD" w:rsidP="00BE23A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407.8</w:t>
            </w:r>
          </w:p>
        </w:tc>
        <w:tc>
          <w:tcPr>
            <w:tcW w:w="264" w:type="dxa"/>
          </w:tcPr>
          <w:p w14:paraId="09CE6FA6" w14:textId="77777777" w:rsidR="00FE7CDD" w:rsidRPr="000170CC" w:rsidRDefault="00FE7CDD" w:rsidP="00BE23A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437" w:type="dxa"/>
          </w:tcPr>
          <w:p w14:paraId="4F9DE20F" w14:textId="77777777" w:rsidR="00FE7CDD" w:rsidRPr="000170CC" w:rsidRDefault="00FE7CDD" w:rsidP="00BE23A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 w:rsidRPr="000170CC">
              <w:rPr>
                <w:rFonts w:ascii="Angsana New" w:hAnsi="Angsana New"/>
                <w:szCs w:val="30"/>
              </w:rPr>
              <w:t>740.1</w:t>
            </w:r>
          </w:p>
        </w:tc>
        <w:tc>
          <w:tcPr>
            <w:tcW w:w="264" w:type="dxa"/>
          </w:tcPr>
          <w:p w14:paraId="76F64079" w14:textId="77777777" w:rsidR="00FE7CDD" w:rsidRPr="000170CC" w:rsidRDefault="00FE7CDD" w:rsidP="00BE23A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3057" w:type="dxa"/>
          </w:tcPr>
          <w:p w14:paraId="601458CB" w14:textId="77777777" w:rsidR="00FE7CDD" w:rsidRPr="000170CC" w:rsidRDefault="00FE7CDD" w:rsidP="00BE23A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 xml:space="preserve">ข้อมูลระดับ </w:t>
            </w:r>
            <w:r w:rsidRPr="000170CC">
              <w:rPr>
                <w:rFonts w:ascii="Angsana New" w:hAnsi="Angsana New"/>
                <w:szCs w:val="30"/>
              </w:rPr>
              <w:t>3</w:t>
            </w:r>
          </w:p>
        </w:tc>
      </w:tr>
      <w:tr w:rsidR="00FE7CDD" w:rsidRPr="000170CC" w14:paraId="58448EDD" w14:textId="77777777" w:rsidTr="00BE23AB">
        <w:tc>
          <w:tcPr>
            <w:tcW w:w="2876" w:type="dxa"/>
          </w:tcPr>
          <w:p w14:paraId="0388EF7A" w14:textId="77777777" w:rsidR="00FE7CDD" w:rsidRPr="000170CC" w:rsidRDefault="00FE7CDD" w:rsidP="00BE23AB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เงินให้กู้ยืมแก่กิจการอื่น</w:t>
            </w:r>
          </w:p>
        </w:tc>
        <w:tc>
          <w:tcPr>
            <w:tcW w:w="223" w:type="dxa"/>
          </w:tcPr>
          <w:p w14:paraId="3757D8D6" w14:textId="77777777" w:rsidR="00FE7CDD" w:rsidRPr="000170CC" w:rsidRDefault="00FE7CDD" w:rsidP="00BE23A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377" w:type="dxa"/>
          </w:tcPr>
          <w:p w14:paraId="40266874" w14:textId="77777777" w:rsidR="00FE7CDD" w:rsidRPr="0031628B" w:rsidRDefault="00FE7CDD" w:rsidP="00BE23A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16.7</w:t>
            </w:r>
          </w:p>
        </w:tc>
        <w:tc>
          <w:tcPr>
            <w:tcW w:w="264" w:type="dxa"/>
          </w:tcPr>
          <w:p w14:paraId="1C81F466" w14:textId="77777777" w:rsidR="00FE7CDD" w:rsidRPr="000170CC" w:rsidRDefault="00FE7CDD" w:rsidP="00BE23A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437" w:type="dxa"/>
          </w:tcPr>
          <w:p w14:paraId="4089A0C1" w14:textId="77777777" w:rsidR="00FE7CDD" w:rsidRPr="000170CC" w:rsidRDefault="00FE7CDD" w:rsidP="00BE23A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 w:rsidRPr="000170CC">
              <w:rPr>
                <w:rFonts w:ascii="Angsana New" w:hAnsi="Angsana New"/>
                <w:szCs w:val="30"/>
              </w:rPr>
              <w:t>22.1</w:t>
            </w:r>
          </w:p>
        </w:tc>
        <w:tc>
          <w:tcPr>
            <w:tcW w:w="264" w:type="dxa"/>
          </w:tcPr>
          <w:p w14:paraId="7AE8F2B0" w14:textId="77777777" w:rsidR="00FE7CDD" w:rsidRPr="000170CC" w:rsidRDefault="00FE7CDD" w:rsidP="00BE23A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3057" w:type="dxa"/>
          </w:tcPr>
          <w:p w14:paraId="55B33D53" w14:textId="77777777" w:rsidR="00FE7CDD" w:rsidRPr="000170CC" w:rsidRDefault="00FE7CDD" w:rsidP="00BE23A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(กระแสเงินสดคิดลดด้วย</w:t>
            </w:r>
          </w:p>
        </w:tc>
      </w:tr>
      <w:tr w:rsidR="00FE7CDD" w:rsidRPr="000170CC" w14:paraId="556952F5" w14:textId="77777777" w:rsidTr="00BE23AB">
        <w:tc>
          <w:tcPr>
            <w:tcW w:w="2876" w:type="dxa"/>
          </w:tcPr>
          <w:p w14:paraId="59299BD6" w14:textId="77777777" w:rsidR="00FE7CDD" w:rsidRPr="000170CC" w:rsidRDefault="00FE7CDD" w:rsidP="00BE23AB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23" w:type="dxa"/>
          </w:tcPr>
          <w:p w14:paraId="2C4C3BA2" w14:textId="77777777" w:rsidR="00FE7CDD" w:rsidRPr="000170CC" w:rsidRDefault="00FE7CDD" w:rsidP="00BE23A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377" w:type="dxa"/>
          </w:tcPr>
          <w:p w14:paraId="039875FF" w14:textId="77777777" w:rsidR="00FE7CDD" w:rsidRPr="000170CC" w:rsidRDefault="00FE7CDD" w:rsidP="00BE23A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264" w:type="dxa"/>
          </w:tcPr>
          <w:p w14:paraId="0AF35756" w14:textId="77777777" w:rsidR="00FE7CDD" w:rsidRPr="000170CC" w:rsidRDefault="00FE7CDD" w:rsidP="00BE23A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437" w:type="dxa"/>
          </w:tcPr>
          <w:p w14:paraId="346A2B5A" w14:textId="77777777" w:rsidR="00FE7CDD" w:rsidRPr="000170CC" w:rsidRDefault="00FE7CDD" w:rsidP="00BE23A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264" w:type="dxa"/>
          </w:tcPr>
          <w:p w14:paraId="680DDC82" w14:textId="77777777" w:rsidR="00FE7CDD" w:rsidRPr="000170CC" w:rsidRDefault="00FE7CDD" w:rsidP="00BE23A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3057" w:type="dxa"/>
          </w:tcPr>
          <w:p w14:paraId="76D145A2" w14:textId="77777777" w:rsidR="00FE7CDD" w:rsidRPr="000170CC" w:rsidRDefault="00FE7CDD" w:rsidP="00BE23A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อัตราดอกเบี้ยในท้องตลาด</w:t>
            </w:r>
            <w:r w:rsidRPr="000170CC">
              <w:rPr>
                <w:rFonts w:ascii="Angsana New" w:hAnsi="Angsana New" w:hint="cs"/>
                <w:szCs w:val="30"/>
                <w:cs/>
              </w:rPr>
              <w:t>สำหรับ</w:t>
            </w:r>
          </w:p>
        </w:tc>
      </w:tr>
      <w:tr w:rsidR="00FE7CDD" w:rsidRPr="000170CC" w14:paraId="28DD57A5" w14:textId="77777777" w:rsidTr="00BE23AB">
        <w:tc>
          <w:tcPr>
            <w:tcW w:w="2876" w:type="dxa"/>
          </w:tcPr>
          <w:p w14:paraId="44A06BA0" w14:textId="77777777" w:rsidR="00FE7CDD" w:rsidRPr="000170CC" w:rsidRDefault="00FE7CDD" w:rsidP="00BE23AB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highlight w:val="yellow"/>
                <w:cs/>
              </w:rPr>
            </w:pPr>
          </w:p>
        </w:tc>
        <w:tc>
          <w:tcPr>
            <w:tcW w:w="223" w:type="dxa"/>
          </w:tcPr>
          <w:p w14:paraId="594DC52C" w14:textId="77777777" w:rsidR="00FE7CDD" w:rsidRPr="000170CC" w:rsidRDefault="00FE7CDD" w:rsidP="00BE23A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377" w:type="dxa"/>
          </w:tcPr>
          <w:p w14:paraId="1791FFFB" w14:textId="77777777" w:rsidR="00FE7CDD" w:rsidRPr="00D81992" w:rsidRDefault="00FE7CDD" w:rsidP="00BE23A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264" w:type="dxa"/>
          </w:tcPr>
          <w:p w14:paraId="5715EF3D" w14:textId="77777777" w:rsidR="00FE7CDD" w:rsidRPr="000170CC" w:rsidRDefault="00FE7CDD" w:rsidP="00BE23A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437" w:type="dxa"/>
          </w:tcPr>
          <w:p w14:paraId="7F87D3B1" w14:textId="77777777" w:rsidR="00FE7CDD" w:rsidRPr="000170CC" w:rsidRDefault="00FE7CDD" w:rsidP="00BE23A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264" w:type="dxa"/>
          </w:tcPr>
          <w:p w14:paraId="18D13A05" w14:textId="77777777" w:rsidR="00FE7CDD" w:rsidRPr="000170CC" w:rsidRDefault="00FE7CDD" w:rsidP="00BE23A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3057" w:type="dxa"/>
          </w:tcPr>
          <w:p w14:paraId="2DAB8A17" w14:textId="77777777" w:rsidR="00FE7CDD" w:rsidRPr="000170CC" w:rsidRDefault="00FE7CDD" w:rsidP="00BE23A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ลักษณะสินเชื่อที่ใกล้เคียงกัน)</w:t>
            </w:r>
          </w:p>
        </w:tc>
      </w:tr>
      <w:tr w:rsidR="00FE7CDD" w:rsidRPr="000170CC" w14:paraId="385C384C" w14:textId="77777777" w:rsidTr="00BE23AB">
        <w:tc>
          <w:tcPr>
            <w:tcW w:w="2876" w:type="dxa"/>
          </w:tcPr>
          <w:p w14:paraId="4E780CC3" w14:textId="77777777" w:rsidR="00FE7CDD" w:rsidRPr="000170CC" w:rsidRDefault="00FE7CDD" w:rsidP="00BE23AB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highlight w:val="yellow"/>
                <w:cs/>
              </w:rPr>
            </w:pPr>
            <w:r w:rsidRPr="000170CC">
              <w:rPr>
                <w:rFonts w:ascii="Angsana New" w:hAnsi="Angsana New" w:hint="cs"/>
                <w:szCs w:val="30"/>
                <w:cs/>
              </w:rPr>
              <w:t xml:space="preserve">เงินลงทุนในตราสารหนี้ </w:t>
            </w:r>
            <w:r w:rsidRPr="000170CC">
              <w:rPr>
                <w:rFonts w:ascii="Angsana New" w:hAnsi="Angsana New"/>
                <w:szCs w:val="30"/>
              </w:rPr>
              <w:t xml:space="preserve">- </w:t>
            </w:r>
            <w:r w:rsidRPr="000170CC">
              <w:rPr>
                <w:rFonts w:ascii="Angsana New" w:hAnsi="Angsana New" w:hint="cs"/>
                <w:szCs w:val="30"/>
                <w:cs/>
              </w:rPr>
              <w:t>หุ้นกู้</w:t>
            </w:r>
          </w:p>
        </w:tc>
        <w:tc>
          <w:tcPr>
            <w:tcW w:w="223" w:type="dxa"/>
          </w:tcPr>
          <w:p w14:paraId="6E8E7B0A" w14:textId="77777777" w:rsidR="00FE7CDD" w:rsidRPr="000170CC" w:rsidRDefault="00FE7CDD" w:rsidP="00BE23A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377" w:type="dxa"/>
          </w:tcPr>
          <w:p w14:paraId="6B13258B" w14:textId="77777777" w:rsidR="00FE7CDD" w:rsidRPr="00D81992" w:rsidRDefault="00FE7CDD" w:rsidP="00BE23A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 w:rsidRPr="00D81992">
              <w:rPr>
                <w:rFonts w:ascii="Angsana New" w:hAnsi="Angsana New"/>
                <w:szCs w:val="30"/>
              </w:rPr>
              <w:t>925.6</w:t>
            </w:r>
          </w:p>
        </w:tc>
        <w:tc>
          <w:tcPr>
            <w:tcW w:w="264" w:type="dxa"/>
          </w:tcPr>
          <w:p w14:paraId="58942986" w14:textId="77777777" w:rsidR="00FE7CDD" w:rsidRPr="000170CC" w:rsidRDefault="00FE7CDD" w:rsidP="00BE23A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437" w:type="dxa"/>
          </w:tcPr>
          <w:p w14:paraId="4709E667" w14:textId="77777777" w:rsidR="00FE7CDD" w:rsidRPr="000170CC" w:rsidRDefault="00FE7CDD" w:rsidP="00BE23A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 w:rsidRPr="000170CC">
              <w:rPr>
                <w:rFonts w:ascii="Angsana New" w:hAnsi="Angsana New"/>
                <w:szCs w:val="30"/>
              </w:rPr>
              <w:t>111.2</w:t>
            </w:r>
          </w:p>
        </w:tc>
        <w:tc>
          <w:tcPr>
            <w:tcW w:w="264" w:type="dxa"/>
          </w:tcPr>
          <w:p w14:paraId="61D8C665" w14:textId="77777777" w:rsidR="00FE7CDD" w:rsidRPr="000170CC" w:rsidRDefault="00FE7CDD" w:rsidP="00BE23A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3057" w:type="dxa"/>
          </w:tcPr>
          <w:p w14:paraId="54400DBF" w14:textId="77777777" w:rsidR="00FE7CDD" w:rsidRPr="000170CC" w:rsidRDefault="00FE7CDD" w:rsidP="00BE23A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 xml:space="preserve">ข้อมูลระดับ </w:t>
            </w:r>
            <w:r w:rsidRPr="000170CC">
              <w:rPr>
                <w:rFonts w:ascii="Angsana New" w:hAnsi="Angsana New"/>
                <w:szCs w:val="30"/>
              </w:rPr>
              <w:t>2</w:t>
            </w:r>
          </w:p>
        </w:tc>
      </w:tr>
    </w:tbl>
    <w:p w14:paraId="4DC4A88B" w14:textId="77777777" w:rsidR="00FE7CDD" w:rsidRPr="000170CC" w:rsidRDefault="00FE7CDD" w:rsidP="007A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14:paraId="45F3D6B2" w14:textId="10B33D82" w:rsidR="007A05FC" w:rsidRPr="000170CC" w:rsidRDefault="007A05FC" w:rsidP="007A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>นอกเหนือจาก</w:t>
      </w:r>
      <w:r w:rsidRPr="000170CC">
        <w:rPr>
          <w:rFonts w:ascii="Angsana New" w:hAnsi="Angsana New" w:hint="cs"/>
          <w:sz w:val="30"/>
          <w:szCs w:val="30"/>
          <w:cs/>
        </w:rPr>
        <w:t>รายการตาม</w:t>
      </w:r>
      <w:r w:rsidRPr="000170CC">
        <w:rPr>
          <w:rFonts w:ascii="Angsana New" w:hAnsi="Angsana New"/>
          <w:sz w:val="30"/>
          <w:szCs w:val="30"/>
          <w:cs/>
        </w:rPr>
        <w:t>ที่กล่าวข้างต้น กลุ่มบริษัทใช้ข้อสมมติฐานดังต่อไปนี้ในการประมาณมูลค่ายุติธรรมของสินทรัพย์ทางการเงินและหนี้สินทางการเงิน</w:t>
      </w:r>
      <w:r w:rsidRPr="000170CC">
        <w:rPr>
          <w:rFonts w:ascii="Angsana New" w:hAnsi="Angsana New" w:hint="cs"/>
          <w:sz w:val="30"/>
          <w:szCs w:val="30"/>
          <w:cs/>
        </w:rPr>
        <w:t xml:space="preserve"> (ข้อมูลระดับ </w:t>
      </w:r>
      <w:r w:rsidRPr="000170CC">
        <w:rPr>
          <w:rFonts w:ascii="Angsana New" w:hAnsi="Angsana New" w:hint="cs"/>
          <w:sz w:val="30"/>
          <w:szCs w:val="30"/>
        </w:rPr>
        <w:t>2</w:t>
      </w:r>
      <w:r w:rsidRPr="000170CC">
        <w:rPr>
          <w:rFonts w:ascii="Angsana New" w:hAnsi="Angsana New" w:hint="cs"/>
          <w:sz w:val="30"/>
          <w:szCs w:val="30"/>
          <w:cs/>
        </w:rPr>
        <w:t xml:space="preserve"> ของลำดับชั้นมูลค่ายุติธรรม)</w:t>
      </w:r>
    </w:p>
    <w:p w14:paraId="0B8611F4" w14:textId="77777777" w:rsidR="007A05FC" w:rsidRPr="000170CC" w:rsidRDefault="007A05FC" w:rsidP="007A05F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pacing w:val="6"/>
          <w:sz w:val="28"/>
          <w:szCs w:val="28"/>
        </w:rPr>
      </w:pPr>
    </w:p>
    <w:p w14:paraId="7DAF3792" w14:textId="28C90176" w:rsidR="007A05FC" w:rsidRPr="000170CC" w:rsidRDefault="007A05FC" w:rsidP="00A013C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2"/>
          <w:sz w:val="30"/>
          <w:szCs w:val="30"/>
        </w:rPr>
      </w:pPr>
      <w:r w:rsidRPr="000170CC">
        <w:rPr>
          <w:rFonts w:ascii="Angsana New" w:hAnsi="Angsana New"/>
          <w:spacing w:val="-4"/>
          <w:sz w:val="30"/>
          <w:szCs w:val="30"/>
          <w:cs/>
        </w:rPr>
        <w:t>เงินสดและรายการเทียบเท่าเงินสด</w:t>
      </w:r>
      <w:r w:rsidRPr="000170CC">
        <w:rPr>
          <w:rFonts w:ascii="Angsana New" w:hAnsi="Angsana New" w:hint="cs"/>
          <w:spacing w:val="-4"/>
          <w:sz w:val="30"/>
          <w:szCs w:val="30"/>
          <w:cs/>
        </w:rPr>
        <w:t xml:space="preserve"> เงินฝากประจำกับธนาคาร </w:t>
      </w:r>
      <w:r w:rsidRPr="000170CC">
        <w:rPr>
          <w:rFonts w:ascii="Angsana New" w:hAnsi="Angsana New"/>
          <w:spacing w:val="-4"/>
          <w:sz w:val="30"/>
          <w:szCs w:val="30"/>
          <w:cs/>
        </w:rPr>
        <w:t>เงินฝากสถาบันการเงินที่มีภาระค้ำประกัน เงินเบิกเกิน</w:t>
      </w:r>
      <w:r w:rsidRPr="000170CC">
        <w:rPr>
          <w:rFonts w:ascii="Angsana New" w:hAnsi="Angsana New"/>
          <w:spacing w:val="6"/>
          <w:sz w:val="30"/>
          <w:szCs w:val="30"/>
          <w:cs/>
        </w:rPr>
        <w:t>บัญชี</w:t>
      </w:r>
      <w:r w:rsidRPr="000170CC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0170CC">
        <w:rPr>
          <w:rFonts w:ascii="Angsana New" w:hAnsi="Angsana New"/>
          <w:spacing w:val="6"/>
          <w:sz w:val="30"/>
          <w:szCs w:val="30"/>
          <w:cs/>
        </w:rPr>
        <w:t>ลูกหนี้</w:t>
      </w:r>
      <w:r w:rsidRPr="000170CC">
        <w:rPr>
          <w:rFonts w:ascii="Angsana New" w:hAnsi="Angsana New"/>
          <w:sz w:val="30"/>
          <w:szCs w:val="30"/>
          <w:cs/>
        </w:rPr>
        <w:t>และเจ้าหนี้การค้า ลูกหนี้และเจ้าหนี้อื่น เงินให้กู้ยืมและเงินกู้ยืม</w:t>
      </w:r>
      <w:r w:rsidRPr="000170CC">
        <w:rPr>
          <w:rFonts w:ascii="Angsana New" w:hAnsi="Angsana New" w:hint="cs"/>
          <w:sz w:val="30"/>
          <w:szCs w:val="30"/>
          <w:cs/>
        </w:rPr>
        <w:t xml:space="preserve"> และหนี้สินตามสัญญาเช่า</w:t>
      </w:r>
      <w:r w:rsidRPr="000170CC">
        <w:rPr>
          <w:rFonts w:ascii="Angsana New" w:hAnsi="Angsana New"/>
          <w:sz w:val="30"/>
          <w:szCs w:val="30"/>
          <w:cs/>
        </w:rPr>
        <w:t>มีมูลค่าตามบัญชีที่ไม่แตกต่างจากมูลค่ายุติธรรมอย่างเป็นสาระสำคัญเนื่องจากสินทรัพย์และหนี้สินทางการเงินเหล่านี้</w:t>
      </w:r>
      <w:r w:rsidRPr="000170CC">
        <w:rPr>
          <w:rFonts w:ascii="Angsana New" w:hAnsi="Angsana New"/>
          <w:spacing w:val="-2"/>
          <w:sz w:val="30"/>
          <w:szCs w:val="30"/>
          <w:cs/>
        </w:rPr>
        <w:t>จะครบกำหนดในระยะเวลาอันสั้นหรือมีอัตราดอกเบี้ย</w:t>
      </w:r>
      <w:r w:rsidRPr="000170CC">
        <w:rPr>
          <w:rFonts w:ascii="Angsana New" w:hAnsi="Angsana New" w:hint="cs"/>
          <w:spacing w:val="-2"/>
          <w:sz w:val="30"/>
          <w:szCs w:val="30"/>
          <w:cs/>
        </w:rPr>
        <w:t>คงที่</w:t>
      </w:r>
      <w:r w:rsidRPr="000170CC">
        <w:rPr>
          <w:rFonts w:ascii="Angsana New" w:hAnsi="Angsana New"/>
          <w:spacing w:val="-2"/>
          <w:sz w:val="30"/>
          <w:szCs w:val="30"/>
          <w:cs/>
        </w:rPr>
        <w:t>ที่ใกล้เคียงกับอัตราตลาด</w:t>
      </w:r>
      <w:r w:rsidRPr="000170CC">
        <w:rPr>
          <w:rFonts w:ascii="Angsana New" w:hAnsi="Angsana New" w:hint="cs"/>
          <w:spacing w:val="-2"/>
          <w:sz w:val="30"/>
          <w:szCs w:val="30"/>
          <w:cs/>
        </w:rPr>
        <w:t>หรืออ้างอิงกับอัตราดอกเบี้ยตลาด</w:t>
      </w:r>
    </w:p>
    <w:p w14:paraId="31F22348" w14:textId="77777777" w:rsidR="00FF3599" w:rsidRPr="00BE2B13" w:rsidRDefault="00FF3599" w:rsidP="007A05F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30"/>
          <w:szCs w:val="30"/>
          <w:lang w:eastAsia="zh-CN"/>
        </w:rPr>
      </w:pPr>
    </w:p>
    <w:p w14:paraId="04D7B322" w14:textId="2923AF26" w:rsidR="00BE2B13" w:rsidRDefault="00BE2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sz w:val="30"/>
          <w:szCs w:val="30"/>
          <w:lang w:eastAsia="zh-CN"/>
        </w:rPr>
      </w:pPr>
      <w:r>
        <w:rPr>
          <w:rFonts w:ascii="Angsana New" w:eastAsia="SimSun" w:hAnsi="Angsana New"/>
          <w:sz w:val="30"/>
          <w:szCs w:val="30"/>
          <w:lang w:eastAsia="zh-CN"/>
        </w:rPr>
        <w:br w:type="page"/>
      </w:r>
    </w:p>
    <w:p w14:paraId="543615E0" w14:textId="6C98666A" w:rsidR="00102B05" w:rsidRPr="000170CC" w:rsidRDefault="00102B05" w:rsidP="009C0E9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0170CC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lastRenderedPageBreak/>
        <w:t>การบริหารจัดการทุน</w:t>
      </w:r>
    </w:p>
    <w:p w14:paraId="1F398717" w14:textId="77777777" w:rsidR="00102B05" w:rsidRPr="00124D1D" w:rsidRDefault="00102B05" w:rsidP="001C732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14:paraId="548259C3" w14:textId="77777777" w:rsidR="001C7326" w:rsidRPr="000170CC" w:rsidRDefault="001C7326" w:rsidP="001C7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>วัตถุประสงค์ในการบริหารจัดการทุนที่สำคัญของกลุ่มบริษัท คือ การจัดให้มีซึ่งโครงสร้างทางการเงินและโครงสร้างของเงินทุนที่เหมาะสมและการดำรงไว้ซึ่งสภาพคล่องทางการเงินและความสามารถในการดำเนินธุรกิจอย่างต่อเนื่องต่อไปได้ตามปกติ ทั้งนี้กลุ่มบริษัทไม่มีการเปลี่ยนแปลงที่สำคัญใด</w:t>
      </w:r>
      <w:r w:rsidRPr="000170CC">
        <w:rPr>
          <w:rFonts w:ascii="Angsana New" w:hAnsi="Angsana New" w:hint="cs"/>
          <w:sz w:val="30"/>
          <w:szCs w:val="30"/>
          <w:cs/>
        </w:rPr>
        <w:t xml:space="preserve"> </w:t>
      </w:r>
      <w:r w:rsidRPr="000170CC">
        <w:rPr>
          <w:rFonts w:ascii="Angsana New" w:hAnsi="Angsana New"/>
          <w:sz w:val="30"/>
          <w:szCs w:val="30"/>
          <w:cs/>
        </w:rPr>
        <w:t xml:space="preserve">ๆ เกี่ยวกับนโยบายในการบริหารจัดการทุนในระหว่างปี </w:t>
      </w:r>
      <w:r w:rsidRPr="000170CC">
        <w:rPr>
          <w:rFonts w:ascii="Angsana New" w:hAnsi="Angsana New"/>
          <w:sz w:val="30"/>
          <w:szCs w:val="30"/>
        </w:rPr>
        <w:t>2568</w:t>
      </w:r>
      <w:r w:rsidRPr="000170CC">
        <w:rPr>
          <w:rFonts w:ascii="Angsana New" w:hAnsi="Angsana New" w:hint="cs"/>
          <w:sz w:val="30"/>
          <w:szCs w:val="30"/>
          <w:cs/>
        </w:rPr>
        <w:t xml:space="preserve"> </w:t>
      </w:r>
      <w:r w:rsidRPr="000170CC">
        <w:rPr>
          <w:rFonts w:ascii="Angsana New" w:hAnsi="Angsana New"/>
          <w:sz w:val="30"/>
          <w:szCs w:val="30"/>
          <w:cs/>
        </w:rPr>
        <w:t xml:space="preserve">และ </w:t>
      </w:r>
      <w:r w:rsidRPr="000170CC">
        <w:rPr>
          <w:rFonts w:ascii="Angsana New" w:hAnsi="Angsana New"/>
          <w:sz w:val="30"/>
          <w:szCs w:val="30"/>
        </w:rPr>
        <w:t>2567</w:t>
      </w:r>
    </w:p>
    <w:p w14:paraId="27BA6A61" w14:textId="77777777" w:rsidR="001C7326" w:rsidRPr="00124D1D" w:rsidRDefault="001C7326" w:rsidP="001C7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58FCB3A" w14:textId="59AC52B9" w:rsidR="001C7326" w:rsidRPr="000170CC" w:rsidRDefault="001C7326" w:rsidP="001C7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>กลุ่มบริษัทมีอัตราส่วนหนี้สินต่อทุน</w:t>
      </w:r>
      <w:r w:rsidR="00B67E06">
        <w:rPr>
          <w:rFonts w:ascii="Angsana New" w:hAnsi="Angsana New"/>
          <w:sz w:val="30"/>
          <w:szCs w:val="30"/>
        </w:rPr>
        <w:t xml:space="preserve"> </w:t>
      </w:r>
      <w:r w:rsidR="00B67E06" w:rsidRPr="000170C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67E06" w:rsidRPr="000170CC">
        <w:rPr>
          <w:rFonts w:ascii="Angsana New" w:hAnsi="Angsana New"/>
          <w:sz w:val="30"/>
          <w:szCs w:val="30"/>
        </w:rPr>
        <w:t xml:space="preserve">31 </w:t>
      </w:r>
      <w:r w:rsidR="00B67E06" w:rsidRPr="000170CC">
        <w:rPr>
          <w:rFonts w:ascii="Angsana New" w:hAnsi="Angsana New"/>
          <w:sz w:val="30"/>
          <w:szCs w:val="30"/>
          <w:cs/>
        </w:rPr>
        <w:t xml:space="preserve">ธันวาคม </w:t>
      </w:r>
      <w:r w:rsidR="004C670A">
        <w:rPr>
          <w:rFonts w:ascii="Angsana New" w:hAnsi="Angsana New" w:hint="cs"/>
          <w:sz w:val="30"/>
          <w:szCs w:val="30"/>
          <w:cs/>
        </w:rPr>
        <w:t>ดังนี้</w:t>
      </w:r>
    </w:p>
    <w:p w14:paraId="17927F02" w14:textId="77777777" w:rsidR="00102B05" w:rsidRPr="004C670A" w:rsidRDefault="00102B05" w:rsidP="004C6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9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335"/>
        <w:gridCol w:w="242"/>
        <w:gridCol w:w="1336"/>
        <w:gridCol w:w="247"/>
        <w:gridCol w:w="1336"/>
        <w:gridCol w:w="268"/>
        <w:gridCol w:w="1336"/>
      </w:tblGrid>
      <w:tr w:rsidR="004C670A" w14:paraId="6F67F871" w14:textId="77777777" w:rsidTr="004C670A">
        <w:tc>
          <w:tcPr>
            <w:tcW w:w="3261" w:type="dxa"/>
          </w:tcPr>
          <w:p w14:paraId="2A717F56" w14:textId="77777777" w:rsidR="004C670A" w:rsidRDefault="004C670A" w:rsidP="001C732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13" w:type="dxa"/>
            <w:gridSpan w:val="3"/>
            <w:tcBorders>
              <w:bottom w:val="single" w:sz="4" w:space="0" w:color="auto"/>
            </w:tcBorders>
          </w:tcPr>
          <w:p w14:paraId="2434D8DB" w14:textId="6B82AEA0" w:rsidR="004C670A" w:rsidRDefault="004C670A" w:rsidP="004C670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47" w:type="dxa"/>
          </w:tcPr>
          <w:p w14:paraId="1A7007AD" w14:textId="77777777" w:rsidR="004C670A" w:rsidRDefault="004C670A" w:rsidP="001C732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40" w:type="dxa"/>
            <w:gridSpan w:val="3"/>
            <w:tcBorders>
              <w:bottom w:val="single" w:sz="4" w:space="0" w:color="auto"/>
            </w:tcBorders>
          </w:tcPr>
          <w:p w14:paraId="26CBB192" w14:textId="4AFA902C" w:rsidR="004C670A" w:rsidRDefault="004C670A" w:rsidP="004C670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งบการเงินเฉพาะกิจการ</w:t>
            </w:r>
          </w:p>
        </w:tc>
      </w:tr>
      <w:tr w:rsidR="00B67E06" w14:paraId="1977ECDC" w14:textId="77777777" w:rsidTr="004C670A">
        <w:tc>
          <w:tcPr>
            <w:tcW w:w="3261" w:type="dxa"/>
          </w:tcPr>
          <w:p w14:paraId="02B2EF0E" w14:textId="77777777" w:rsidR="00B67E06" w:rsidRDefault="00B67E06" w:rsidP="00B67E0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14:paraId="2589A40F" w14:textId="2C9FCD42" w:rsidR="00B67E06" w:rsidRDefault="00B67E06" w:rsidP="00B67E0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B67E06">
              <w:rPr>
                <w:rFonts w:ascii="Angsana New" w:hAnsi="Angsana New"/>
                <w:spacing w:val="-8"/>
                <w:sz w:val="30"/>
                <w:szCs w:val="30"/>
              </w:rPr>
              <w:t>2568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2AC9210C" w14:textId="77777777" w:rsidR="00B67E06" w:rsidRDefault="00B67E06" w:rsidP="00B67E0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2C67A13B" w14:textId="09922DC1" w:rsidR="00B67E06" w:rsidRDefault="00B67E06" w:rsidP="00B67E0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B67E0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47" w:type="dxa"/>
          </w:tcPr>
          <w:p w14:paraId="1EA10D62" w14:textId="77777777" w:rsidR="00B67E06" w:rsidRDefault="00B67E06" w:rsidP="00B67E0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238B1DE1" w14:textId="3C7D3588" w:rsidR="00B67E06" w:rsidRPr="00B67E06" w:rsidRDefault="00B67E06" w:rsidP="00B67E0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B67E06">
              <w:rPr>
                <w:rFonts w:ascii="Angsana New" w:hAnsi="Angsana New"/>
                <w:spacing w:val="-8"/>
                <w:sz w:val="30"/>
                <w:szCs w:val="30"/>
              </w:rPr>
              <w:t>2568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2B05F9D6" w14:textId="77777777" w:rsidR="00B67E06" w:rsidRPr="00B67E06" w:rsidRDefault="00B67E06" w:rsidP="00B67E0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1F4E49F5" w14:textId="2A7B6A6A" w:rsidR="00B67E06" w:rsidRPr="00B67E06" w:rsidRDefault="00B67E06" w:rsidP="00B67E0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B67E0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B67E06" w:rsidRPr="004C670A" w14:paraId="64DE27BF" w14:textId="77777777" w:rsidTr="004C670A">
        <w:tc>
          <w:tcPr>
            <w:tcW w:w="3261" w:type="dxa"/>
          </w:tcPr>
          <w:p w14:paraId="28C677E2" w14:textId="77777777" w:rsidR="00B67E06" w:rsidRPr="004C670A" w:rsidRDefault="00B67E06" w:rsidP="00B67E0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60F1E946" w14:textId="77777777" w:rsidR="00B67E06" w:rsidRPr="004C670A" w:rsidRDefault="00B67E06" w:rsidP="00B67E0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  <w:tc>
          <w:tcPr>
            <w:tcW w:w="242" w:type="dxa"/>
          </w:tcPr>
          <w:p w14:paraId="4D339127" w14:textId="77777777" w:rsidR="00B67E06" w:rsidRPr="004C670A" w:rsidRDefault="00B67E06" w:rsidP="00B67E0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3B8F09E8" w14:textId="01058E5F" w:rsidR="00B67E06" w:rsidRPr="004C670A" w:rsidRDefault="00B67E06" w:rsidP="00B67E0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  <w:tc>
          <w:tcPr>
            <w:tcW w:w="247" w:type="dxa"/>
          </w:tcPr>
          <w:p w14:paraId="797BDD33" w14:textId="77777777" w:rsidR="00B67E06" w:rsidRPr="004C670A" w:rsidRDefault="00B67E06" w:rsidP="00B67E0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1FE1D827" w14:textId="77777777" w:rsidR="00B67E06" w:rsidRPr="004C670A" w:rsidRDefault="00B67E06" w:rsidP="00B67E0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  <w:tc>
          <w:tcPr>
            <w:tcW w:w="268" w:type="dxa"/>
          </w:tcPr>
          <w:p w14:paraId="362E15ED" w14:textId="77777777" w:rsidR="00B67E06" w:rsidRPr="004C670A" w:rsidRDefault="00B67E06" w:rsidP="00B67E0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210C030F" w14:textId="77777777" w:rsidR="00B67E06" w:rsidRPr="004C670A" w:rsidRDefault="00B67E06" w:rsidP="00B67E0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</w:tr>
      <w:tr w:rsidR="004C670A" w14:paraId="4A22ECC0" w14:textId="77777777" w:rsidTr="00B67E06">
        <w:tc>
          <w:tcPr>
            <w:tcW w:w="3261" w:type="dxa"/>
          </w:tcPr>
          <w:p w14:paraId="39A7A74C" w14:textId="6E1829CE" w:rsidR="004C670A" w:rsidRDefault="004C670A" w:rsidP="004C670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thaiDistribute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อัตราส่วนหนี้สินต่อทุน</w:t>
            </w:r>
          </w:p>
        </w:tc>
        <w:tc>
          <w:tcPr>
            <w:tcW w:w="1335" w:type="dxa"/>
          </w:tcPr>
          <w:p w14:paraId="6FC9F170" w14:textId="111FDCA0" w:rsidR="004C670A" w:rsidRDefault="004C670A" w:rsidP="004C670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proofErr w:type="gramStart"/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0.06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 xml:space="preserve"> 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:</w:t>
            </w:r>
            <w:proofErr w:type="gramEnd"/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 xml:space="preserve"> 1.00</w:t>
            </w:r>
          </w:p>
        </w:tc>
        <w:tc>
          <w:tcPr>
            <w:tcW w:w="242" w:type="dxa"/>
          </w:tcPr>
          <w:p w14:paraId="14F336B2" w14:textId="77777777" w:rsidR="004C670A" w:rsidRDefault="004C670A" w:rsidP="004C670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36" w:type="dxa"/>
          </w:tcPr>
          <w:p w14:paraId="314045EE" w14:textId="0E5F99E7" w:rsidR="004C670A" w:rsidRDefault="004C670A" w:rsidP="004C670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proofErr w:type="gramStart"/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0.08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 xml:space="preserve"> 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:</w:t>
            </w:r>
            <w:proofErr w:type="gramEnd"/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 xml:space="preserve"> 1.00</w:t>
            </w:r>
          </w:p>
        </w:tc>
        <w:tc>
          <w:tcPr>
            <w:tcW w:w="247" w:type="dxa"/>
          </w:tcPr>
          <w:p w14:paraId="09C79933" w14:textId="77777777" w:rsidR="004C670A" w:rsidRDefault="004C670A" w:rsidP="004C670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36" w:type="dxa"/>
          </w:tcPr>
          <w:p w14:paraId="494CF5EB" w14:textId="049FFA1B" w:rsidR="004C670A" w:rsidRPr="00B67E06" w:rsidRDefault="004C670A" w:rsidP="004C670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proofErr w:type="gramStart"/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0.05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 xml:space="preserve"> 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:</w:t>
            </w:r>
            <w:proofErr w:type="gramEnd"/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 xml:space="preserve"> 1.00</w:t>
            </w:r>
          </w:p>
        </w:tc>
        <w:tc>
          <w:tcPr>
            <w:tcW w:w="268" w:type="dxa"/>
          </w:tcPr>
          <w:p w14:paraId="288321A6" w14:textId="77777777" w:rsidR="004C670A" w:rsidRPr="00B67E06" w:rsidRDefault="004C670A" w:rsidP="004C670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36" w:type="dxa"/>
          </w:tcPr>
          <w:p w14:paraId="49AE98A6" w14:textId="084A805B" w:rsidR="004C670A" w:rsidRPr="00B67E06" w:rsidRDefault="004C670A" w:rsidP="004C670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proofErr w:type="gramStart"/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0.05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 xml:space="preserve"> 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:</w:t>
            </w:r>
            <w:proofErr w:type="gramEnd"/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 xml:space="preserve"> 1.00</w:t>
            </w:r>
          </w:p>
        </w:tc>
      </w:tr>
    </w:tbl>
    <w:p w14:paraId="6E4DA81B" w14:textId="77777777" w:rsidR="00B67E06" w:rsidRPr="00B67E06" w:rsidRDefault="00B67E06" w:rsidP="001C732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SimSun" w:hAnsi="Angsana New"/>
          <w:sz w:val="30"/>
          <w:szCs w:val="30"/>
          <w:lang w:eastAsia="zh-CN"/>
        </w:rPr>
      </w:pPr>
    </w:p>
    <w:p w14:paraId="6A72A548" w14:textId="7E9AE6BB" w:rsidR="009C0E9D" w:rsidRPr="000170CC" w:rsidRDefault="009C0E9D" w:rsidP="009C0E9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0170CC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>ภาระผูกพัน</w:t>
      </w:r>
      <w:r w:rsidRPr="000170CC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ตามสัญญาบริการระยะยาว</w:t>
      </w:r>
    </w:p>
    <w:p w14:paraId="4B3BBDFB" w14:textId="77777777" w:rsidR="009C0E9D" w:rsidRPr="00124D1D" w:rsidRDefault="009C0E9D" w:rsidP="00723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4DF42591" w14:textId="768AD726" w:rsidR="009C0E9D" w:rsidRDefault="00B219E1" w:rsidP="009C0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754C5" w:rsidRPr="000170CC">
        <w:rPr>
          <w:rFonts w:ascii="Angsana New" w:hAnsi="Angsana New"/>
          <w:sz w:val="30"/>
          <w:szCs w:val="30"/>
        </w:rPr>
        <w:t>3</w:t>
      </w:r>
      <w:r w:rsidR="0018393C" w:rsidRPr="000170CC">
        <w:rPr>
          <w:rFonts w:ascii="Angsana New" w:hAnsi="Angsana New"/>
          <w:sz w:val="30"/>
          <w:szCs w:val="30"/>
        </w:rPr>
        <w:t>1</w:t>
      </w:r>
      <w:r w:rsidR="001754C5" w:rsidRPr="000170CC">
        <w:rPr>
          <w:rFonts w:ascii="Angsana New" w:hAnsi="Angsana New"/>
          <w:sz w:val="30"/>
          <w:szCs w:val="30"/>
        </w:rPr>
        <w:t xml:space="preserve"> </w:t>
      </w:r>
      <w:r w:rsidR="0018393C" w:rsidRPr="000170CC">
        <w:rPr>
          <w:rFonts w:ascii="Angsana New" w:hAnsi="Angsana New" w:hint="cs"/>
          <w:sz w:val="30"/>
          <w:szCs w:val="30"/>
          <w:cs/>
        </w:rPr>
        <w:t>ธันวาคม</w:t>
      </w:r>
      <w:r w:rsidRPr="000170CC">
        <w:rPr>
          <w:rFonts w:ascii="Angsana New" w:hAnsi="Angsana New"/>
          <w:sz w:val="30"/>
          <w:szCs w:val="30"/>
          <w:cs/>
        </w:rPr>
        <w:t xml:space="preserve"> </w:t>
      </w:r>
      <w:r w:rsidRPr="000170CC">
        <w:rPr>
          <w:rFonts w:ascii="Angsana New" w:hAnsi="Angsana New"/>
          <w:sz w:val="30"/>
          <w:szCs w:val="30"/>
        </w:rPr>
        <w:t>256</w:t>
      </w:r>
      <w:r w:rsidR="0000316B" w:rsidRPr="000170CC">
        <w:rPr>
          <w:rFonts w:ascii="Angsana New" w:hAnsi="Angsana New"/>
          <w:sz w:val="30"/>
          <w:szCs w:val="30"/>
        </w:rPr>
        <w:t>8</w:t>
      </w:r>
      <w:r w:rsidR="009C0E9D" w:rsidRPr="000170CC">
        <w:rPr>
          <w:rFonts w:ascii="Angsana New" w:hAnsi="Angsana New"/>
          <w:sz w:val="30"/>
          <w:szCs w:val="30"/>
          <w:cs/>
        </w:rPr>
        <w:t xml:space="preserve"> กลุ่มบริษัทมีภาระผูกพันตามสัญญาบริการซึ่งเกี่ยวเนื่องกับ</w:t>
      </w:r>
      <w:r w:rsidR="009C0E9D" w:rsidRPr="005150BB">
        <w:rPr>
          <w:rFonts w:ascii="Angsana New" w:hAnsi="Angsana New"/>
          <w:sz w:val="30"/>
          <w:szCs w:val="30"/>
          <w:cs/>
        </w:rPr>
        <w:t>สัญญาเช่าพื้นที่อาคารเพื่อใช้เป็นสำนักงานโดย</w:t>
      </w:r>
      <w:r w:rsidR="009C0E9D" w:rsidRPr="000170CC">
        <w:rPr>
          <w:rFonts w:ascii="Angsana New" w:hAnsi="Angsana New"/>
          <w:sz w:val="30"/>
          <w:szCs w:val="30"/>
          <w:cs/>
        </w:rPr>
        <w:t>มีภาระผูกพันที่จะต้องจ่ายค่าบริการดังนี้</w:t>
      </w:r>
    </w:p>
    <w:p w14:paraId="6CEC0C4A" w14:textId="77777777" w:rsidR="00124D1D" w:rsidRPr="00124D1D" w:rsidRDefault="00124D1D" w:rsidP="009C0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2A520E48" w14:textId="77777777" w:rsidR="009C0E9D" w:rsidRPr="000170CC" w:rsidRDefault="009C0E9D" w:rsidP="000D7A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  <w:highlight w:val="yellow"/>
          <w:cs/>
        </w:rPr>
      </w:pPr>
    </w:p>
    <w:tbl>
      <w:tblPr>
        <w:tblStyle w:val="TableGrid"/>
        <w:tblW w:w="9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13"/>
        <w:gridCol w:w="1928"/>
      </w:tblGrid>
      <w:tr w:rsidR="007A3FB4" w:rsidRPr="000170CC" w14:paraId="14DF4799" w14:textId="77777777" w:rsidTr="007A3FB4">
        <w:tc>
          <w:tcPr>
            <w:tcW w:w="7513" w:type="dxa"/>
          </w:tcPr>
          <w:p w14:paraId="617FA194" w14:textId="77777777" w:rsidR="007A3FB4" w:rsidRPr="000170CC" w:rsidRDefault="007A3FB4" w:rsidP="004340A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14:paraId="7866A545" w14:textId="6BC95B74" w:rsidR="007A3FB4" w:rsidRPr="000170CC" w:rsidRDefault="00F97CA9" w:rsidP="007A3FB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 w:hint="cs"/>
                <w:color w:val="000000"/>
                <w:szCs w:val="30"/>
                <w:cs/>
              </w:rPr>
              <w:t>พัน</w:t>
            </w:r>
            <w:r w:rsidR="007A3FB4" w:rsidRPr="000170CC">
              <w:rPr>
                <w:rFonts w:ascii="Angsana New" w:hAnsi="Angsana New"/>
                <w:color w:val="000000"/>
                <w:szCs w:val="30"/>
                <w:cs/>
              </w:rPr>
              <w:t>บา</w:t>
            </w:r>
            <w:r w:rsidR="007A3FB4" w:rsidRPr="000170CC">
              <w:rPr>
                <w:rFonts w:ascii="Angsana New" w:hAnsi="Angsana New" w:hint="cs"/>
                <w:color w:val="000000"/>
                <w:szCs w:val="30"/>
                <w:cs/>
              </w:rPr>
              <w:t>ท</w:t>
            </w:r>
          </w:p>
        </w:tc>
      </w:tr>
      <w:tr w:rsidR="007A3FB4" w:rsidRPr="000170CC" w14:paraId="3ABC8EE8" w14:textId="77777777" w:rsidTr="007A3FB4">
        <w:tc>
          <w:tcPr>
            <w:tcW w:w="7513" w:type="dxa"/>
          </w:tcPr>
          <w:p w14:paraId="54CA720D" w14:textId="77777777" w:rsidR="007A3FB4" w:rsidRPr="000170CC" w:rsidRDefault="007A3FB4" w:rsidP="004340A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</w:tcPr>
          <w:p w14:paraId="7D89C86F" w14:textId="77777777" w:rsidR="007A3FB4" w:rsidRPr="000170CC" w:rsidRDefault="007A3FB4" w:rsidP="007A3FB4">
            <w:pPr>
              <w:pStyle w:val="NoSpacing"/>
              <w:tabs>
                <w:tab w:val="left" w:pos="567"/>
              </w:tabs>
              <w:ind w:left="-247" w:right="-155"/>
              <w:jc w:val="center"/>
              <w:rPr>
                <w:rFonts w:ascii="Angsana New" w:hAnsi="Angsana New"/>
                <w:color w:val="000000"/>
                <w:szCs w:val="30"/>
              </w:rPr>
            </w:pPr>
            <w:r w:rsidRPr="000170CC">
              <w:rPr>
                <w:rFonts w:ascii="Angsana New" w:hAnsi="Angsana New"/>
                <w:color w:val="000000"/>
                <w:szCs w:val="30"/>
                <w:cs/>
              </w:rPr>
              <w:t>งบการเงินรวม</w:t>
            </w:r>
            <w:r w:rsidRPr="000170CC">
              <w:rPr>
                <w:rFonts w:ascii="Angsana New" w:hAnsi="Angsana New"/>
                <w:color w:val="000000"/>
                <w:szCs w:val="30"/>
              </w:rPr>
              <w:t>/</w:t>
            </w:r>
          </w:p>
          <w:p w14:paraId="758642C6" w14:textId="4DAC50DC" w:rsidR="007A3FB4" w:rsidRPr="000170CC" w:rsidRDefault="007469D8" w:rsidP="007A3FB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7" w:right="-194"/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0170C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7A3FB4" w:rsidRPr="000170C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3FB4" w:rsidRPr="004C670A" w14:paraId="538A554C" w14:textId="77777777" w:rsidTr="004C670A">
        <w:trPr>
          <w:trHeight w:hRule="exact" w:val="273"/>
        </w:trPr>
        <w:tc>
          <w:tcPr>
            <w:tcW w:w="7513" w:type="dxa"/>
          </w:tcPr>
          <w:p w14:paraId="6EC32030" w14:textId="77777777" w:rsidR="007A3FB4" w:rsidRPr="004C670A" w:rsidRDefault="007A3FB4" w:rsidP="004C670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eastAsia="SimSun" w:hAnsi="Angsana New"/>
                <w:sz w:val="24"/>
                <w:szCs w:val="24"/>
                <w:lang w:eastAsia="zh-CN"/>
              </w:rPr>
            </w:pPr>
          </w:p>
        </w:tc>
        <w:tc>
          <w:tcPr>
            <w:tcW w:w="1928" w:type="dxa"/>
            <w:tcBorders>
              <w:top w:val="single" w:sz="4" w:space="0" w:color="auto"/>
            </w:tcBorders>
          </w:tcPr>
          <w:p w14:paraId="4EB6BD55" w14:textId="77777777" w:rsidR="007A3FB4" w:rsidRPr="004C670A" w:rsidRDefault="007A3FB4" w:rsidP="004C670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eastAsia="SimSun" w:hAnsi="Angsana New"/>
                <w:sz w:val="24"/>
                <w:szCs w:val="24"/>
                <w:lang w:eastAsia="zh-CN"/>
              </w:rPr>
            </w:pPr>
          </w:p>
        </w:tc>
      </w:tr>
      <w:tr w:rsidR="007A3FB4" w:rsidRPr="000170CC" w14:paraId="542A74AA" w14:textId="77777777" w:rsidTr="007A3FB4">
        <w:tc>
          <w:tcPr>
            <w:tcW w:w="7513" w:type="dxa"/>
          </w:tcPr>
          <w:p w14:paraId="7CF72244" w14:textId="784DCE4E" w:rsidR="007A3FB4" w:rsidRPr="000170CC" w:rsidRDefault="007A3FB4" w:rsidP="007A3FB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928" w:type="dxa"/>
          </w:tcPr>
          <w:p w14:paraId="2FEA8CDB" w14:textId="72619E53" w:rsidR="007A3FB4" w:rsidRPr="000170CC" w:rsidRDefault="00D81992" w:rsidP="007A3FB4">
            <w:pPr>
              <w:pStyle w:val="NoSpacing"/>
              <w:tabs>
                <w:tab w:val="clear" w:pos="680"/>
                <w:tab w:val="clear" w:pos="907"/>
                <w:tab w:val="clear" w:pos="1644"/>
                <w:tab w:val="left" w:pos="1311"/>
              </w:tabs>
              <w:ind w:right="45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8</w:t>
            </w:r>
            <w:r w:rsidR="004F2EF7">
              <w:rPr>
                <w:rFonts w:ascii="Angsana New" w:hAnsi="Angsana New"/>
                <w:szCs w:val="30"/>
              </w:rPr>
              <w:t>,211</w:t>
            </w:r>
          </w:p>
        </w:tc>
      </w:tr>
      <w:tr w:rsidR="007A3FB4" w:rsidRPr="000170CC" w14:paraId="6A1F435A" w14:textId="77777777" w:rsidTr="007A3FB4">
        <w:tc>
          <w:tcPr>
            <w:tcW w:w="7513" w:type="dxa"/>
          </w:tcPr>
          <w:p w14:paraId="5F246FA2" w14:textId="65FA9C90" w:rsidR="007A3FB4" w:rsidRPr="000170CC" w:rsidRDefault="007A3FB4" w:rsidP="007A3FB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ครบกำหนดชำระหลังจากหนึ่งปีแต่ไม่เกิน</w:t>
            </w:r>
            <w:r w:rsidR="00626ABE" w:rsidRPr="000170CC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0170C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14:paraId="13DB963C" w14:textId="5FCF857F" w:rsidR="007A3FB4" w:rsidRPr="000170CC" w:rsidRDefault="00D81992" w:rsidP="007A3FB4">
            <w:pPr>
              <w:pStyle w:val="NoSpacing"/>
              <w:tabs>
                <w:tab w:val="clear" w:pos="680"/>
                <w:tab w:val="clear" w:pos="907"/>
                <w:tab w:val="clear" w:pos="1644"/>
                <w:tab w:val="left" w:pos="1311"/>
              </w:tabs>
              <w:ind w:right="45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16</w:t>
            </w:r>
            <w:r w:rsidR="004F2EF7">
              <w:rPr>
                <w:rFonts w:ascii="Angsana New" w:hAnsi="Angsana New"/>
                <w:szCs w:val="30"/>
              </w:rPr>
              <w:t>,243</w:t>
            </w:r>
          </w:p>
        </w:tc>
      </w:tr>
      <w:tr w:rsidR="007A3FB4" w:rsidRPr="000170CC" w14:paraId="4884285E" w14:textId="77777777" w:rsidTr="007A3FB4">
        <w:tc>
          <w:tcPr>
            <w:tcW w:w="7513" w:type="dxa"/>
          </w:tcPr>
          <w:p w14:paraId="11DDA02A" w14:textId="11BFC4F3" w:rsidR="007A3FB4" w:rsidRPr="000170CC" w:rsidRDefault="007A3FB4" w:rsidP="007A3FB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928" w:type="dxa"/>
            <w:tcBorders>
              <w:top w:val="single" w:sz="4" w:space="0" w:color="auto"/>
              <w:bottom w:val="double" w:sz="4" w:space="0" w:color="auto"/>
            </w:tcBorders>
          </w:tcPr>
          <w:p w14:paraId="7E561C2F" w14:textId="5E37A4DA" w:rsidR="007A3FB4" w:rsidRPr="000170CC" w:rsidRDefault="00D81992" w:rsidP="007A3FB4">
            <w:pPr>
              <w:pStyle w:val="NoSpacing"/>
              <w:tabs>
                <w:tab w:val="clear" w:pos="680"/>
                <w:tab w:val="clear" w:pos="907"/>
                <w:tab w:val="clear" w:pos="1644"/>
                <w:tab w:val="left" w:pos="1311"/>
              </w:tabs>
              <w:ind w:right="45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24</w:t>
            </w:r>
            <w:r w:rsidR="004F2EF7">
              <w:rPr>
                <w:rFonts w:ascii="Angsana New" w:hAnsi="Angsana New"/>
                <w:szCs w:val="30"/>
              </w:rPr>
              <w:t>,454</w:t>
            </w:r>
          </w:p>
        </w:tc>
      </w:tr>
    </w:tbl>
    <w:p w14:paraId="566C668A" w14:textId="350EBCFD" w:rsidR="007A05FC" w:rsidRDefault="007A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14:paraId="0D674F24" w14:textId="77777777" w:rsidR="004C670A" w:rsidRDefault="004C6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14:paraId="5C1F5EFB" w14:textId="77777777" w:rsidR="004C670A" w:rsidRDefault="004C6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14:paraId="1C60DAD5" w14:textId="77777777" w:rsidR="004C670A" w:rsidRDefault="004C6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14:paraId="0B2A1856" w14:textId="77777777" w:rsidR="004C670A" w:rsidRDefault="004C6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14:paraId="7D71920D" w14:textId="77777777" w:rsidR="004C670A" w:rsidRDefault="004C6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14:paraId="74B8B237" w14:textId="22D330BC" w:rsidR="00102B05" w:rsidRPr="000170CC" w:rsidRDefault="00124D1D" w:rsidP="00102B0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lastRenderedPageBreak/>
        <w:t>เรื่อง</w:t>
      </w:r>
      <w:r w:rsidR="00102B05" w:rsidRPr="000170CC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อื่น ๆ</w:t>
      </w:r>
    </w:p>
    <w:p w14:paraId="6C99EC4D" w14:textId="77777777" w:rsidR="00102B05" w:rsidRPr="00124D1D" w:rsidRDefault="00102B05" w:rsidP="00102B0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30"/>
          <w:szCs w:val="30"/>
          <w:lang w:eastAsia="zh-CN"/>
        </w:rPr>
      </w:pPr>
    </w:p>
    <w:p w14:paraId="65FA235E" w14:textId="4798C40F" w:rsidR="00102B05" w:rsidRDefault="00102B05" w:rsidP="001C732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SimSun" w:hAnsi="Angsana New"/>
          <w:sz w:val="30"/>
          <w:szCs w:val="30"/>
          <w:lang w:eastAsia="zh-CN"/>
        </w:rPr>
      </w:pPr>
      <w:r w:rsidRPr="000170CC">
        <w:rPr>
          <w:rFonts w:ascii="Angsana New" w:eastAsia="SimSun" w:hAnsi="Angsana New"/>
          <w:sz w:val="30"/>
          <w:szCs w:val="30"/>
          <w:cs/>
          <w:lang w:eastAsia="zh-CN"/>
        </w:rPr>
        <w:t>ใน</w:t>
      </w:r>
      <w:r w:rsidRPr="000170CC">
        <w:rPr>
          <w:rFonts w:ascii="Angsana New" w:eastAsia="SimSun" w:hAnsi="Angsana New" w:hint="cs"/>
          <w:sz w:val="30"/>
          <w:szCs w:val="30"/>
          <w:cs/>
          <w:lang w:eastAsia="zh-CN"/>
        </w:rPr>
        <w:t>ระหว่างปี</w:t>
      </w:r>
      <w:r w:rsidRPr="000170CC">
        <w:rPr>
          <w:rFonts w:ascii="Angsana New" w:eastAsia="SimSun" w:hAnsi="Angsana New"/>
          <w:sz w:val="30"/>
          <w:szCs w:val="30"/>
          <w:cs/>
          <w:lang w:eastAsia="zh-CN"/>
        </w:rPr>
        <w:t xml:space="preserve"> </w:t>
      </w:r>
      <w:r w:rsidRPr="000170CC">
        <w:rPr>
          <w:rFonts w:ascii="Angsana New" w:eastAsia="SimSun" w:hAnsi="Angsana New"/>
          <w:sz w:val="30"/>
          <w:szCs w:val="30"/>
          <w:lang w:eastAsia="zh-CN"/>
        </w:rPr>
        <w:t xml:space="preserve">2568 </w:t>
      </w:r>
      <w:r w:rsidRPr="000170CC">
        <w:rPr>
          <w:rFonts w:ascii="Angsana New" w:eastAsia="SimSun" w:hAnsi="Angsana New"/>
          <w:sz w:val="30"/>
          <w:szCs w:val="30"/>
          <w:cs/>
          <w:lang w:eastAsia="zh-CN"/>
        </w:rPr>
        <w:t>บริษัท</w:t>
      </w:r>
      <w:r w:rsidRPr="000170CC">
        <w:rPr>
          <w:rFonts w:ascii="Angsana New" w:eastAsia="SimSun" w:hAnsi="Angsana New" w:hint="cs"/>
          <w:sz w:val="30"/>
          <w:szCs w:val="30"/>
          <w:cs/>
          <w:lang w:eastAsia="zh-CN"/>
        </w:rPr>
        <w:t>และ</w:t>
      </w:r>
      <w:r w:rsidRPr="000170CC">
        <w:rPr>
          <w:rFonts w:ascii="Angsana New" w:eastAsia="SimSun" w:hAnsi="Angsana New"/>
          <w:sz w:val="30"/>
          <w:szCs w:val="30"/>
          <w:cs/>
          <w:lang w:eastAsia="zh-CN"/>
        </w:rPr>
        <w:t>บริษัทอีกแห่งหนึ่งได้ทำสัญญาเพื่อให้สินเชื่อทางการเงิน</w:t>
      </w:r>
      <w:r w:rsidRPr="000170CC">
        <w:rPr>
          <w:rFonts w:ascii="Angsana New" w:eastAsia="SimSun" w:hAnsi="Angsana New" w:hint="cs"/>
          <w:sz w:val="30"/>
          <w:szCs w:val="30"/>
          <w:cs/>
          <w:lang w:eastAsia="zh-CN"/>
        </w:rPr>
        <w:t>แก่</w:t>
      </w:r>
      <w:r w:rsidRPr="000170CC">
        <w:rPr>
          <w:rFonts w:ascii="Angsana New" w:eastAsia="SimSun" w:hAnsi="Angsana New"/>
          <w:sz w:val="30"/>
          <w:szCs w:val="30"/>
          <w:cs/>
          <w:lang w:eastAsia="zh-CN"/>
        </w:rPr>
        <w:t>ลูกค้าใน</w:t>
      </w:r>
      <w:r w:rsidRPr="000170CC">
        <w:rPr>
          <w:rFonts w:ascii="Angsana New" w:eastAsia="SimSun" w:hAnsi="Angsana New" w:hint="cs"/>
          <w:sz w:val="30"/>
          <w:szCs w:val="30"/>
          <w:cs/>
          <w:lang w:eastAsia="zh-CN"/>
        </w:rPr>
        <w:t>สัด</w:t>
      </w:r>
      <w:r w:rsidRPr="000170CC">
        <w:rPr>
          <w:rFonts w:ascii="Angsana New" w:eastAsia="SimSun" w:hAnsi="Angsana New"/>
          <w:sz w:val="30"/>
          <w:szCs w:val="30"/>
          <w:cs/>
          <w:lang w:eastAsia="zh-CN"/>
        </w:rPr>
        <w:t>ส่วน</w:t>
      </w:r>
      <w:r w:rsidRPr="000170CC">
        <w:rPr>
          <w:rFonts w:ascii="Angsana New" w:eastAsia="SimSun" w:hAnsi="Angsana New" w:hint="cs"/>
          <w:sz w:val="30"/>
          <w:szCs w:val="30"/>
          <w:cs/>
          <w:lang w:eastAsia="zh-CN"/>
        </w:rPr>
        <w:t xml:space="preserve">ระหว่าง      </w:t>
      </w:r>
      <w:r w:rsidRPr="000170CC">
        <w:rPr>
          <w:rFonts w:ascii="Angsana New" w:eastAsia="SimSun" w:hAnsi="Angsana New"/>
          <w:sz w:val="30"/>
          <w:szCs w:val="30"/>
          <w:cs/>
          <w:lang w:eastAsia="zh-CN"/>
        </w:rPr>
        <w:t>ร้อยละ</w:t>
      </w:r>
      <w:r w:rsidR="00814AC9">
        <w:rPr>
          <w:rFonts w:ascii="Angsana New" w:eastAsia="SimSun" w:hAnsi="Angsana New"/>
          <w:color w:val="FFFFFF" w:themeColor="background1"/>
          <w:sz w:val="30"/>
          <w:szCs w:val="30"/>
          <w:lang w:eastAsia="zh-CN"/>
        </w:rPr>
        <w:t xml:space="preserve"> </w:t>
      </w:r>
      <w:r w:rsidRPr="00E845DC">
        <w:rPr>
          <w:rFonts w:ascii="Angsana New" w:eastAsia="SimSun" w:hAnsi="Angsana New"/>
          <w:sz w:val="30"/>
          <w:szCs w:val="30"/>
          <w:lang w:eastAsia="zh-CN"/>
        </w:rPr>
        <w:t>60</w:t>
      </w:r>
      <w:r w:rsidR="00814AC9">
        <w:rPr>
          <w:rFonts w:ascii="Angsana New" w:eastAsia="SimSun" w:hAnsi="Angsana New"/>
          <w:color w:val="FFFFFF" w:themeColor="background1"/>
          <w:sz w:val="30"/>
          <w:szCs w:val="30"/>
          <w:lang w:eastAsia="zh-CN"/>
        </w:rPr>
        <w:t xml:space="preserve"> </w:t>
      </w:r>
      <w:r w:rsidRPr="00E845DC">
        <w:rPr>
          <w:rFonts w:ascii="Angsana New" w:eastAsia="SimSun" w:hAnsi="Angsana New" w:hint="cs"/>
          <w:sz w:val="30"/>
          <w:szCs w:val="30"/>
          <w:cs/>
          <w:lang w:eastAsia="zh-CN"/>
        </w:rPr>
        <w:t>ถึงร้อยละ</w:t>
      </w:r>
      <w:r w:rsidR="00814AC9">
        <w:rPr>
          <w:rFonts w:ascii="Angsana New" w:eastAsia="SimSun" w:hAnsi="Angsana New"/>
          <w:color w:val="FFFFFF" w:themeColor="background1"/>
          <w:sz w:val="30"/>
          <w:szCs w:val="30"/>
          <w:lang w:eastAsia="zh-CN"/>
        </w:rPr>
        <w:t xml:space="preserve"> </w:t>
      </w:r>
      <w:r w:rsidRPr="00E845DC">
        <w:rPr>
          <w:rFonts w:ascii="Angsana New" w:eastAsia="SimSun" w:hAnsi="Angsana New"/>
          <w:sz w:val="30"/>
          <w:szCs w:val="30"/>
          <w:lang w:eastAsia="zh-CN"/>
        </w:rPr>
        <w:t>85</w:t>
      </w:r>
      <w:r w:rsidR="00814AC9">
        <w:rPr>
          <w:rFonts w:ascii="Angsana New" w:eastAsia="SimSun" w:hAnsi="Angsana New"/>
          <w:color w:val="FFFFFF" w:themeColor="background1"/>
          <w:sz w:val="30"/>
          <w:szCs w:val="30"/>
          <w:lang w:eastAsia="zh-CN"/>
        </w:rPr>
        <w:t xml:space="preserve"> </w:t>
      </w:r>
      <w:r w:rsidRPr="00E845DC">
        <w:rPr>
          <w:rFonts w:ascii="Angsana New" w:eastAsia="SimSun" w:hAnsi="Angsana New" w:hint="cs"/>
          <w:sz w:val="30"/>
          <w:szCs w:val="30"/>
          <w:cs/>
          <w:lang w:eastAsia="zh-CN"/>
        </w:rPr>
        <w:t>สำหรับบริษัท</w:t>
      </w:r>
      <w:r w:rsidR="00814AC9">
        <w:rPr>
          <w:rFonts w:ascii="Angsana New" w:eastAsia="SimSun" w:hAnsi="Angsana New"/>
          <w:color w:val="FFFFFF" w:themeColor="background1"/>
          <w:sz w:val="30"/>
          <w:szCs w:val="30"/>
          <w:lang w:eastAsia="zh-CN"/>
        </w:rPr>
        <w:t xml:space="preserve"> </w:t>
      </w:r>
      <w:r w:rsidRPr="00E845DC">
        <w:rPr>
          <w:rFonts w:ascii="Angsana New" w:eastAsia="SimSun" w:hAnsi="Angsana New" w:hint="cs"/>
          <w:sz w:val="30"/>
          <w:szCs w:val="30"/>
          <w:cs/>
          <w:lang w:eastAsia="zh-CN"/>
        </w:rPr>
        <w:t>และ</w:t>
      </w:r>
      <w:r w:rsidRPr="00E845DC">
        <w:rPr>
          <w:rFonts w:ascii="Angsana New" w:eastAsia="SimSun" w:hAnsi="Angsana New"/>
          <w:sz w:val="30"/>
          <w:szCs w:val="30"/>
          <w:cs/>
          <w:lang w:eastAsia="zh-CN"/>
        </w:rPr>
        <w:t>ร้อยละ</w:t>
      </w:r>
      <w:r w:rsidR="00814AC9">
        <w:rPr>
          <w:rFonts w:ascii="Angsana New" w:eastAsia="SimSun" w:hAnsi="Angsana New"/>
          <w:color w:val="FFFFFF" w:themeColor="background1"/>
          <w:sz w:val="30"/>
          <w:szCs w:val="30"/>
          <w:lang w:eastAsia="zh-CN"/>
        </w:rPr>
        <w:t xml:space="preserve"> </w:t>
      </w:r>
      <w:r w:rsidRPr="00E845DC">
        <w:rPr>
          <w:rFonts w:ascii="Angsana New" w:eastAsia="SimSun" w:hAnsi="Angsana New"/>
          <w:sz w:val="30"/>
          <w:szCs w:val="30"/>
          <w:lang w:eastAsia="zh-CN"/>
        </w:rPr>
        <w:t>15</w:t>
      </w:r>
      <w:r w:rsidR="00814AC9">
        <w:rPr>
          <w:rFonts w:ascii="Angsana New" w:eastAsia="SimSun" w:hAnsi="Angsana New"/>
          <w:color w:val="FFFFFF" w:themeColor="background1"/>
          <w:sz w:val="30"/>
          <w:szCs w:val="30"/>
          <w:lang w:eastAsia="zh-CN"/>
        </w:rPr>
        <w:t xml:space="preserve"> </w:t>
      </w:r>
      <w:r w:rsidRPr="00E845DC">
        <w:rPr>
          <w:rFonts w:ascii="Angsana New" w:eastAsia="SimSun" w:hAnsi="Angsana New" w:hint="cs"/>
          <w:sz w:val="30"/>
          <w:szCs w:val="30"/>
          <w:cs/>
          <w:lang w:eastAsia="zh-CN"/>
        </w:rPr>
        <w:t>ถึงร้อยละ</w:t>
      </w:r>
      <w:r w:rsidR="00814AC9">
        <w:rPr>
          <w:rFonts w:ascii="Angsana New" w:eastAsia="SimSun" w:hAnsi="Angsana New"/>
          <w:color w:val="FFFFFF" w:themeColor="background1"/>
          <w:sz w:val="30"/>
          <w:szCs w:val="30"/>
          <w:lang w:eastAsia="zh-CN"/>
        </w:rPr>
        <w:t xml:space="preserve"> </w:t>
      </w:r>
      <w:r w:rsidR="00C15851">
        <w:rPr>
          <w:rFonts w:ascii="Angsana New" w:eastAsia="SimSun" w:hAnsi="Angsana New"/>
          <w:sz w:val="30"/>
          <w:szCs w:val="30"/>
          <w:lang w:eastAsia="zh-CN"/>
        </w:rPr>
        <w:t>4</w:t>
      </w:r>
      <w:r w:rsidR="00E845DC" w:rsidRPr="00E845DC">
        <w:rPr>
          <w:rFonts w:ascii="Angsana New" w:eastAsia="SimSun" w:hAnsi="Angsana New"/>
          <w:sz w:val="30"/>
          <w:szCs w:val="30"/>
          <w:lang w:eastAsia="zh-CN"/>
        </w:rPr>
        <w:t>0</w:t>
      </w:r>
      <w:r w:rsidR="00814AC9">
        <w:rPr>
          <w:rFonts w:ascii="Angsana New" w:eastAsia="SimSun" w:hAnsi="Angsana New"/>
          <w:color w:val="FFFFFF" w:themeColor="background1"/>
          <w:sz w:val="30"/>
          <w:szCs w:val="30"/>
          <w:lang w:eastAsia="zh-CN"/>
        </w:rPr>
        <w:t xml:space="preserve"> </w:t>
      </w:r>
      <w:r w:rsidRPr="00E845DC">
        <w:rPr>
          <w:rFonts w:ascii="Angsana New" w:eastAsia="SimSun" w:hAnsi="Angsana New" w:hint="cs"/>
          <w:sz w:val="30"/>
          <w:szCs w:val="30"/>
          <w:cs/>
          <w:lang w:eastAsia="zh-CN"/>
        </w:rPr>
        <w:t>สำหรับ</w:t>
      </w:r>
      <w:r w:rsidRPr="000170CC">
        <w:rPr>
          <w:rFonts w:ascii="Angsana New" w:eastAsia="SimSun" w:hAnsi="Angsana New" w:hint="cs"/>
          <w:sz w:val="30"/>
          <w:szCs w:val="30"/>
          <w:cs/>
          <w:lang w:eastAsia="zh-CN"/>
        </w:rPr>
        <w:t>บริษัทอีกแห่งหนึ่ง</w:t>
      </w:r>
      <w:r w:rsidRPr="000170CC">
        <w:rPr>
          <w:rFonts w:ascii="Angsana New" w:eastAsia="SimSun" w:hAnsi="Angsana New"/>
          <w:sz w:val="30"/>
          <w:szCs w:val="30"/>
          <w:cs/>
          <w:lang w:eastAsia="zh-CN"/>
        </w:rPr>
        <w:t xml:space="preserve"> สินเชื่อทางการเงินดังกล่าวได้แก่ สินเชื่อตามสัญญาเช่าซื้อและสินเชื่อตามสัญญาให้กู้ยืมระยะสั้น</w:t>
      </w:r>
    </w:p>
    <w:p w14:paraId="1B112003" w14:textId="77777777" w:rsidR="00124D1D" w:rsidRPr="000170CC" w:rsidRDefault="00124D1D" w:rsidP="001C732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SimSun" w:hAnsi="Angsana New"/>
          <w:sz w:val="30"/>
          <w:szCs w:val="30"/>
          <w:lang w:eastAsia="zh-CN"/>
        </w:rPr>
      </w:pPr>
    </w:p>
    <w:p w14:paraId="3C67478D" w14:textId="17A3121A" w:rsidR="007111E0" w:rsidRPr="000170CC" w:rsidRDefault="007111E0" w:rsidP="00F65AF9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0170CC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เ</w:t>
      </w:r>
      <w:r w:rsidRPr="000170CC">
        <w:rPr>
          <w:rFonts w:ascii="Angsana New" w:hAnsi="Angsana New"/>
          <w:b/>
          <w:bCs/>
          <w:sz w:val="30"/>
          <w:szCs w:val="30"/>
          <w:cs/>
        </w:rPr>
        <w:t>หตุการณ์ภายหลังรอบระยะเวลารายงาน</w:t>
      </w:r>
    </w:p>
    <w:p w14:paraId="2F5E54AB" w14:textId="77777777" w:rsidR="007111E0" w:rsidRPr="00124D1D" w:rsidRDefault="007111E0" w:rsidP="007111E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14:paraId="0904EF70" w14:textId="0DCC227F" w:rsidR="00941DA9" w:rsidRPr="000170CC" w:rsidRDefault="00941DA9" w:rsidP="00941DA9">
      <w:pPr>
        <w:pStyle w:val="a3"/>
        <w:widowControl/>
        <w:tabs>
          <w:tab w:val="left" w:pos="567"/>
        </w:tabs>
        <w:ind w:right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0170CC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Pr="000170C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170CC">
        <w:rPr>
          <w:rFonts w:ascii="Angsana New" w:hAnsi="Angsana New" w:cs="Angsana New"/>
          <w:sz w:val="30"/>
          <w:szCs w:val="30"/>
        </w:rPr>
        <w:t>25</w:t>
      </w:r>
      <w:r w:rsidRPr="000170CC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0170CC">
        <w:rPr>
          <w:rFonts w:ascii="Angsana New" w:hAnsi="Angsana New" w:cs="Angsana New"/>
          <w:sz w:val="30"/>
          <w:szCs w:val="30"/>
        </w:rPr>
        <w:t>2569</w:t>
      </w:r>
      <w:r w:rsidRPr="000170C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170CC">
        <w:rPr>
          <w:rFonts w:ascii="Angsana New" w:hAnsi="Angsana New" w:cs="Angsana New"/>
          <w:sz w:val="30"/>
          <w:szCs w:val="30"/>
          <w:cs/>
        </w:rPr>
        <w:t>คณะกรรมการของบริษัทได้มีมติให้เสนอต่อที่ประชุมผู้ถือหุ้นให้อนุมัติเงินปันผลจำนวน</w:t>
      </w:r>
      <w:r w:rsidRPr="000170C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C6DA0">
        <w:rPr>
          <w:rFonts w:ascii="Angsana New" w:hAnsi="Angsana New" w:cs="Angsana New"/>
          <w:sz w:val="30"/>
          <w:szCs w:val="30"/>
        </w:rPr>
        <w:t>100</w:t>
      </w:r>
      <w:r w:rsidR="004600EC" w:rsidRPr="007C6DA0">
        <w:rPr>
          <w:rFonts w:ascii="Angsana New" w:hAnsi="Angsana New" w:cs="Angsana New"/>
          <w:sz w:val="30"/>
          <w:szCs w:val="30"/>
        </w:rPr>
        <w:t xml:space="preserve">,000,000 </w:t>
      </w:r>
      <w:r w:rsidRPr="007C6DA0">
        <w:rPr>
          <w:rFonts w:ascii="Angsana New" w:hAnsi="Angsana New" w:cs="Angsana New"/>
          <w:sz w:val="30"/>
          <w:szCs w:val="30"/>
          <w:cs/>
        </w:rPr>
        <w:t>บาท</w:t>
      </w:r>
      <w:r w:rsidRPr="007C6DA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C6DA0">
        <w:rPr>
          <w:rFonts w:ascii="Angsana New" w:hAnsi="Angsana New" w:cs="Angsana New"/>
          <w:sz w:val="30"/>
          <w:szCs w:val="30"/>
          <w:cs/>
        </w:rPr>
        <w:t>(</w:t>
      </w:r>
      <w:r w:rsidR="004600EC" w:rsidRPr="007C6DA0">
        <w:rPr>
          <w:rFonts w:ascii="Angsana New" w:hAnsi="Angsana New" w:cs="Angsana New"/>
          <w:sz w:val="30"/>
          <w:szCs w:val="30"/>
        </w:rPr>
        <w:t>500</w:t>
      </w:r>
      <w:r w:rsidRPr="007C6DA0">
        <w:rPr>
          <w:rFonts w:ascii="Angsana New" w:hAnsi="Angsana New" w:cs="Angsana New"/>
          <w:sz w:val="30"/>
          <w:szCs w:val="30"/>
        </w:rPr>
        <w:t>,</w:t>
      </w:r>
      <w:r w:rsidR="004600EC" w:rsidRPr="007C6DA0">
        <w:rPr>
          <w:rFonts w:ascii="Angsana New" w:hAnsi="Angsana New" w:cs="Angsana New"/>
          <w:sz w:val="30"/>
          <w:szCs w:val="30"/>
        </w:rPr>
        <w:t>000</w:t>
      </w:r>
      <w:r w:rsidRPr="007C6DA0">
        <w:rPr>
          <w:rFonts w:ascii="Angsana New" w:hAnsi="Angsana New" w:cs="Angsana New"/>
          <w:sz w:val="30"/>
          <w:szCs w:val="30"/>
        </w:rPr>
        <w:t>,</w:t>
      </w:r>
      <w:r w:rsidR="004600EC" w:rsidRPr="007C6DA0">
        <w:rPr>
          <w:rFonts w:ascii="Angsana New" w:hAnsi="Angsana New" w:cs="Angsana New"/>
          <w:sz w:val="30"/>
          <w:szCs w:val="30"/>
        </w:rPr>
        <w:t>000</w:t>
      </w:r>
      <w:r w:rsidRPr="007C6DA0">
        <w:rPr>
          <w:rFonts w:ascii="Angsana New" w:hAnsi="Angsana New" w:cs="Angsana New"/>
          <w:sz w:val="30"/>
          <w:szCs w:val="30"/>
        </w:rPr>
        <w:t xml:space="preserve"> </w:t>
      </w:r>
      <w:r w:rsidRPr="007C6DA0">
        <w:rPr>
          <w:rFonts w:ascii="Angsana New" w:hAnsi="Angsana New" w:cs="Angsana New"/>
          <w:sz w:val="30"/>
          <w:szCs w:val="30"/>
          <w:cs/>
        </w:rPr>
        <w:t>หุ้น</w:t>
      </w:r>
      <w:r w:rsidRPr="007C6DA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C6DA0">
        <w:rPr>
          <w:rFonts w:ascii="Angsana New" w:hAnsi="Angsana New" w:cs="Angsana New"/>
          <w:sz w:val="30"/>
          <w:szCs w:val="30"/>
          <w:cs/>
        </w:rPr>
        <w:t>หุ้นละ</w:t>
      </w:r>
      <w:r w:rsidRPr="007C6DA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C6DA0">
        <w:rPr>
          <w:rFonts w:ascii="Angsana New" w:hAnsi="Angsana New" w:cs="Angsana New"/>
          <w:sz w:val="30"/>
          <w:szCs w:val="30"/>
        </w:rPr>
        <w:t>0.20</w:t>
      </w:r>
      <w:r w:rsidRPr="007C6DA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C6DA0">
        <w:rPr>
          <w:rFonts w:ascii="Angsana New" w:hAnsi="Angsana New" w:cs="Angsana New"/>
          <w:sz w:val="30"/>
          <w:szCs w:val="30"/>
          <w:cs/>
        </w:rPr>
        <w:t>บาท)</w:t>
      </w:r>
    </w:p>
    <w:p w14:paraId="2BE42A54" w14:textId="77777777" w:rsidR="007111E0" w:rsidRPr="00124D1D" w:rsidRDefault="007111E0" w:rsidP="007111E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30"/>
          <w:szCs w:val="30"/>
          <w:lang w:eastAsia="zh-CN"/>
        </w:rPr>
      </w:pPr>
    </w:p>
    <w:p w14:paraId="1681A6A6" w14:textId="0880486E" w:rsidR="00B219E1" w:rsidRPr="000170CC" w:rsidRDefault="00B219E1" w:rsidP="00F65AF9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0170CC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>การอนุมัติ</w:t>
      </w:r>
      <w:r w:rsidR="0082380D" w:rsidRPr="000170CC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งบ</w:t>
      </w:r>
      <w:r w:rsidRPr="000170CC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>การเงิน</w:t>
      </w:r>
    </w:p>
    <w:p w14:paraId="06E2FD48" w14:textId="77777777" w:rsidR="00282BC9" w:rsidRPr="00124D1D" w:rsidRDefault="00282BC9" w:rsidP="00CC262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sz w:val="30"/>
          <w:szCs w:val="30"/>
          <w:cs/>
        </w:rPr>
      </w:pPr>
    </w:p>
    <w:p w14:paraId="10E36C34" w14:textId="32FDF2A5" w:rsidR="0082380D" w:rsidRPr="00B219E1" w:rsidRDefault="0082380D" w:rsidP="00434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>งบการเงินนี้ได้รับการอนุมัติให้ออกโดยที่ประชุมคณะกรรมการบริษัทเมื่อวันที่</w:t>
      </w:r>
      <w:r w:rsidRPr="000170CC">
        <w:rPr>
          <w:rFonts w:ascii="Angsana New" w:hAnsi="Angsana New"/>
          <w:sz w:val="30"/>
          <w:szCs w:val="30"/>
        </w:rPr>
        <w:t xml:space="preserve"> </w:t>
      </w:r>
      <w:r w:rsidRPr="000170CC">
        <w:rPr>
          <w:rFonts w:ascii="Angsana New" w:hAnsi="Angsana New"/>
          <w:spacing w:val="-2"/>
          <w:sz w:val="30"/>
          <w:szCs w:val="30"/>
        </w:rPr>
        <w:t>25</w:t>
      </w:r>
      <w:r w:rsidRPr="000170CC">
        <w:rPr>
          <w:rFonts w:ascii="Angsana New" w:hAnsi="Angsana New" w:hint="cs"/>
          <w:spacing w:val="-2"/>
          <w:sz w:val="30"/>
          <w:szCs w:val="30"/>
          <w:cs/>
        </w:rPr>
        <w:t xml:space="preserve"> กุมภาพันธ์</w:t>
      </w:r>
      <w:r w:rsidRPr="000170CC">
        <w:rPr>
          <w:rFonts w:ascii="Angsana New" w:hAnsi="Angsana New"/>
          <w:spacing w:val="-2"/>
          <w:sz w:val="30"/>
          <w:szCs w:val="30"/>
        </w:rPr>
        <w:t xml:space="preserve"> 256</w:t>
      </w:r>
      <w:r w:rsidR="0000316B" w:rsidRPr="000170CC">
        <w:rPr>
          <w:rFonts w:ascii="Angsana New" w:hAnsi="Angsana New"/>
          <w:spacing w:val="-2"/>
          <w:sz w:val="30"/>
          <w:szCs w:val="30"/>
        </w:rPr>
        <w:t>9</w:t>
      </w:r>
    </w:p>
    <w:sectPr w:rsidR="0082380D" w:rsidRPr="00B219E1" w:rsidSect="001120E4">
      <w:headerReference w:type="first" r:id="rId16"/>
      <w:pgSz w:w="11909" w:h="16834" w:code="9"/>
      <w:pgMar w:top="1440" w:right="1109" w:bottom="709" w:left="1440" w:header="994" w:footer="497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E0D2D" w14:textId="77777777" w:rsidR="00B155C3" w:rsidRPr="000170CC" w:rsidRDefault="00B155C3">
      <w:r w:rsidRPr="000170CC">
        <w:separator/>
      </w:r>
    </w:p>
  </w:endnote>
  <w:endnote w:type="continuationSeparator" w:id="0">
    <w:p w14:paraId="6C908098" w14:textId="77777777" w:rsidR="00B155C3" w:rsidRPr="000170CC" w:rsidRDefault="00B155C3">
      <w:r w:rsidRPr="000170CC">
        <w:continuationSeparator/>
      </w:r>
    </w:p>
  </w:endnote>
  <w:endnote w:type="continuationNotice" w:id="1">
    <w:p w14:paraId="321C51AC" w14:textId="77777777" w:rsidR="00B155C3" w:rsidRPr="000170CC" w:rsidRDefault="00B155C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7B876" w14:textId="77777777" w:rsidR="00E56E37" w:rsidRPr="000170CC" w:rsidRDefault="00E56E37" w:rsidP="006737A8">
    <w:pPr>
      <w:pStyle w:val="Footer"/>
      <w:framePr w:wrap="around" w:vAnchor="text" w:hAnchor="margin" w:xAlign="right" w:y="1"/>
      <w:rPr>
        <w:rStyle w:val="PageNumber"/>
        <w:lang w:val="en-US"/>
      </w:rPr>
    </w:pPr>
  </w:p>
  <w:p w14:paraId="1C0C42BD" w14:textId="77777777" w:rsidR="00E56E37" w:rsidRPr="000170CC" w:rsidRDefault="00E56E37" w:rsidP="00DE7DC1">
    <w:pPr>
      <w:pStyle w:val="Footer"/>
      <w:tabs>
        <w:tab w:val="clear" w:pos="9072"/>
        <w:tab w:val="right" w:pos="9360"/>
      </w:tabs>
      <w:ind w:right="-27"/>
      <w:jc w:val="right"/>
      <w:rPr>
        <w:rFonts w:ascii="Angsana New" w:hAnsi="Angsana New"/>
        <w:sz w:val="28"/>
        <w:szCs w:val="28"/>
        <w:lang w:val="en-US"/>
      </w:rPr>
    </w:pPr>
    <w:r w:rsidRPr="000170CC">
      <w:rPr>
        <w:szCs w:val="30"/>
        <w:lang w:val="en-US"/>
      </w:rPr>
      <w:tab/>
    </w:r>
    <w:r w:rsidRPr="000170CC">
      <w:rPr>
        <w:szCs w:val="30"/>
        <w:lang w:val="en-US"/>
      </w:rPr>
      <w:tab/>
    </w:r>
    <w:r w:rsidRPr="000170CC">
      <w:rPr>
        <w:szCs w:val="30"/>
        <w:lang w:val="en-US"/>
      </w:rPr>
      <w:tab/>
    </w:r>
    <w:r w:rsidRPr="000170CC">
      <w:rPr>
        <w:szCs w:val="30"/>
        <w:lang w:val="en-US"/>
      </w:rPr>
      <w:tab/>
    </w:r>
    <w:r w:rsidRPr="000170CC">
      <w:rPr>
        <w:szCs w:val="30"/>
        <w:lang w:val="en-US"/>
      </w:rPr>
      <w:tab/>
    </w:r>
    <w:r w:rsidRPr="000170CC">
      <w:rPr>
        <w:szCs w:val="30"/>
        <w:lang w:val="en-US"/>
      </w:rPr>
      <w:tab/>
    </w:r>
    <w:r w:rsidRPr="000170CC">
      <w:rPr>
        <w:szCs w:val="30"/>
        <w:lang w:val="en-US"/>
      </w:rPr>
      <w:tab/>
    </w:r>
    <w:r w:rsidRPr="000170CC">
      <w:rPr>
        <w:szCs w:val="30"/>
        <w:lang w:val="en-US"/>
      </w:rPr>
      <w:tab/>
    </w:r>
    <w:r w:rsidRPr="000170CC">
      <w:rPr>
        <w:szCs w:val="30"/>
        <w:lang w:val="en-US"/>
      </w:rPr>
      <w:tab/>
    </w:r>
    <w:r w:rsidRPr="000170CC">
      <w:rPr>
        <w:szCs w:val="30"/>
        <w:lang w:val="en-US"/>
      </w:rPr>
      <w:tab/>
    </w:r>
    <w:r w:rsidRPr="000170CC">
      <w:rPr>
        <w:szCs w:val="30"/>
        <w:lang w:val="en-US"/>
      </w:rPr>
      <w:tab/>
    </w:r>
    <w:r w:rsidRPr="000170CC">
      <w:rPr>
        <w:szCs w:val="30"/>
        <w:lang w:val="en-US"/>
      </w:rPr>
      <w:tab/>
    </w:r>
    <w:r w:rsidRPr="000170CC">
      <w:rPr>
        <w:szCs w:val="30"/>
        <w:lang w:val="en-US"/>
      </w:rPr>
      <w:tab/>
    </w:r>
    <w:r w:rsidRPr="000170CC">
      <w:rPr>
        <w:szCs w:val="30"/>
        <w:lang w:val="en-US"/>
      </w:rPr>
      <w:tab/>
    </w:r>
    <w:r w:rsidRPr="000170CC">
      <w:rPr>
        <w:szCs w:val="30"/>
        <w:lang w:val="en-US"/>
      </w:rPr>
      <w:tab/>
    </w:r>
    <w:r w:rsidRPr="000170CC">
      <w:rPr>
        <w:szCs w:val="30"/>
        <w:lang w:val="en-US"/>
      </w:rPr>
      <w:tab/>
    </w:r>
    <w:r w:rsidRPr="000170CC">
      <w:rPr>
        <w:szCs w:val="30"/>
        <w:lang w:val="en-US"/>
      </w:rPr>
      <w:tab/>
    </w:r>
    <w:r w:rsidRPr="000170CC">
      <w:rPr>
        <w:szCs w:val="30"/>
        <w:lang w:val="en-US"/>
      </w:rPr>
      <w:tab/>
    </w:r>
    <w:r w:rsidRPr="000170CC">
      <w:rPr>
        <w:rFonts w:ascii="Angsana New" w:hAnsi="Angsana New"/>
        <w:sz w:val="30"/>
        <w:szCs w:val="30"/>
        <w:lang w:val="en-US"/>
      </w:rPr>
      <w:fldChar w:fldCharType="begin"/>
    </w:r>
    <w:r w:rsidRPr="000170CC">
      <w:rPr>
        <w:rFonts w:ascii="Angsana New" w:hAnsi="Angsana New"/>
        <w:sz w:val="30"/>
        <w:szCs w:val="30"/>
        <w:lang w:val="en-US"/>
      </w:rPr>
      <w:instrText xml:space="preserve"> PAGE   \* MERGEFORMAT </w:instrText>
    </w:r>
    <w:r w:rsidRPr="000170CC">
      <w:rPr>
        <w:rFonts w:ascii="Angsana New" w:hAnsi="Angsana New"/>
        <w:sz w:val="30"/>
        <w:szCs w:val="30"/>
        <w:lang w:val="en-US"/>
      </w:rPr>
      <w:fldChar w:fldCharType="separate"/>
    </w:r>
    <w:r w:rsidR="009A4294" w:rsidRPr="000170CC">
      <w:rPr>
        <w:rFonts w:ascii="Angsana New" w:hAnsi="Angsana New"/>
        <w:sz w:val="30"/>
        <w:szCs w:val="30"/>
        <w:lang w:val="en-US"/>
      </w:rPr>
      <w:t>41</w:t>
    </w:r>
    <w:r w:rsidRPr="000170CC">
      <w:rPr>
        <w:rFonts w:ascii="Angsana New" w:hAnsi="Angsana New"/>
        <w:sz w:val="30"/>
        <w:szCs w:val="30"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7A7B8" w14:textId="77777777" w:rsidR="00E56E37" w:rsidRPr="000170CC" w:rsidRDefault="00E56E37" w:rsidP="00DE7DC1">
    <w:pPr>
      <w:pStyle w:val="Footer"/>
      <w:tabs>
        <w:tab w:val="clear" w:pos="9072"/>
        <w:tab w:val="left" w:pos="7309"/>
        <w:tab w:val="right" w:pos="9360"/>
      </w:tabs>
      <w:ind w:right="-27"/>
      <w:jc w:val="right"/>
      <w:rPr>
        <w:rFonts w:ascii="Angsana New" w:hAnsi="Angsana New"/>
        <w:sz w:val="28"/>
        <w:szCs w:val="28"/>
        <w:lang w:val="en-US"/>
      </w:rPr>
    </w:pPr>
    <w:r w:rsidRPr="000170CC">
      <w:rPr>
        <w:szCs w:val="30"/>
        <w:lang w:val="en-US"/>
      </w:rPr>
      <w:t xml:space="preserve"> </w:t>
    </w:r>
    <w:r w:rsidRPr="000170CC">
      <w:rPr>
        <w:szCs w:val="30"/>
        <w:lang w:val="en-US"/>
      </w:rPr>
      <w:tab/>
    </w:r>
    <w:r w:rsidRPr="000170CC">
      <w:rPr>
        <w:szCs w:val="30"/>
        <w:lang w:val="en-US"/>
      </w:rPr>
      <w:tab/>
    </w:r>
    <w:r w:rsidRPr="000170CC">
      <w:rPr>
        <w:szCs w:val="30"/>
        <w:lang w:val="en-US"/>
      </w:rPr>
      <w:tab/>
    </w:r>
    <w:r w:rsidRPr="000170CC">
      <w:rPr>
        <w:szCs w:val="30"/>
        <w:lang w:val="en-US"/>
      </w:rPr>
      <w:tab/>
    </w:r>
    <w:r w:rsidRPr="000170CC">
      <w:rPr>
        <w:szCs w:val="30"/>
        <w:lang w:val="en-US"/>
      </w:rPr>
      <w:tab/>
    </w:r>
    <w:r w:rsidRPr="000170CC">
      <w:rPr>
        <w:szCs w:val="30"/>
        <w:lang w:val="en-US"/>
      </w:rPr>
      <w:tab/>
    </w:r>
    <w:r w:rsidRPr="000170CC">
      <w:rPr>
        <w:szCs w:val="30"/>
        <w:lang w:val="en-US"/>
      </w:rPr>
      <w:tab/>
    </w:r>
    <w:r w:rsidRPr="000170CC">
      <w:rPr>
        <w:szCs w:val="30"/>
        <w:lang w:val="en-US"/>
      </w:rPr>
      <w:tab/>
    </w:r>
    <w:r w:rsidRPr="000170CC">
      <w:rPr>
        <w:szCs w:val="30"/>
        <w:lang w:val="en-US"/>
      </w:rPr>
      <w:tab/>
    </w:r>
    <w:r w:rsidRPr="000170CC">
      <w:rPr>
        <w:szCs w:val="30"/>
        <w:lang w:val="en-US"/>
      </w:rPr>
      <w:tab/>
    </w:r>
    <w:r w:rsidRPr="000170CC">
      <w:rPr>
        <w:szCs w:val="30"/>
        <w:lang w:val="en-US"/>
      </w:rPr>
      <w:tab/>
    </w:r>
    <w:r w:rsidRPr="000170CC">
      <w:rPr>
        <w:szCs w:val="30"/>
        <w:lang w:val="en-US"/>
      </w:rPr>
      <w:tab/>
    </w:r>
    <w:r w:rsidRPr="000170CC">
      <w:rPr>
        <w:szCs w:val="30"/>
        <w:lang w:val="en-US"/>
      </w:rPr>
      <w:tab/>
    </w:r>
    <w:r w:rsidRPr="000170CC">
      <w:rPr>
        <w:szCs w:val="30"/>
        <w:lang w:val="en-US"/>
      </w:rPr>
      <w:tab/>
    </w:r>
    <w:r w:rsidRPr="000170CC">
      <w:rPr>
        <w:szCs w:val="30"/>
        <w:lang w:val="en-US"/>
      </w:rPr>
      <w:tab/>
    </w:r>
    <w:r w:rsidRPr="000170CC">
      <w:rPr>
        <w:szCs w:val="30"/>
        <w:lang w:val="en-US"/>
      </w:rPr>
      <w:tab/>
    </w:r>
    <w:r w:rsidRPr="000170CC">
      <w:rPr>
        <w:szCs w:val="30"/>
        <w:lang w:val="en-US"/>
      </w:rPr>
      <w:tab/>
    </w:r>
    <w:r w:rsidRPr="000170CC">
      <w:rPr>
        <w:szCs w:val="30"/>
        <w:lang w:val="en-US"/>
      </w:rPr>
      <w:tab/>
    </w:r>
    <w:r w:rsidRPr="000170CC">
      <w:rPr>
        <w:szCs w:val="30"/>
        <w:lang w:val="en-US"/>
      </w:rPr>
      <w:tab/>
    </w:r>
    <w:r w:rsidRPr="000170CC">
      <w:rPr>
        <w:rFonts w:ascii="Angsana New" w:hAnsi="Angsana New"/>
        <w:sz w:val="30"/>
        <w:szCs w:val="30"/>
        <w:lang w:val="en-US"/>
      </w:rPr>
      <w:fldChar w:fldCharType="begin"/>
    </w:r>
    <w:r w:rsidRPr="000170CC">
      <w:rPr>
        <w:rFonts w:ascii="Angsana New" w:hAnsi="Angsana New"/>
        <w:sz w:val="30"/>
        <w:szCs w:val="30"/>
        <w:lang w:val="en-US"/>
      </w:rPr>
      <w:instrText xml:space="preserve"> PAGE   \* MERGEFORMAT </w:instrText>
    </w:r>
    <w:r w:rsidRPr="000170CC">
      <w:rPr>
        <w:rFonts w:ascii="Angsana New" w:hAnsi="Angsana New"/>
        <w:sz w:val="30"/>
        <w:szCs w:val="30"/>
        <w:lang w:val="en-US"/>
      </w:rPr>
      <w:fldChar w:fldCharType="separate"/>
    </w:r>
    <w:r w:rsidR="009A4294" w:rsidRPr="000170CC">
      <w:rPr>
        <w:rFonts w:ascii="Angsana New" w:hAnsi="Angsana New"/>
        <w:sz w:val="30"/>
        <w:szCs w:val="30"/>
        <w:lang w:val="en-US"/>
      </w:rPr>
      <w:t>25</w:t>
    </w:r>
    <w:r w:rsidRPr="000170CC">
      <w:rPr>
        <w:rFonts w:ascii="Angsana New" w:hAnsi="Angsana New"/>
        <w:sz w:val="30"/>
        <w:szCs w:val="3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969BF" w14:textId="77777777" w:rsidR="00B155C3" w:rsidRPr="000170CC" w:rsidRDefault="00B155C3">
      <w:r w:rsidRPr="000170CC">
        <w:separator/>
      </w:r>
    </w:p>
  </w:footnote>
  <w:footnote w:type="continuationSeparator" w:id="0">
    <w:p w14:paraId="46D0A277" w14:textId="77777777" w:rsidR="00B155C3" w:rsidRPr="000170CC" w:rsidRDefault="00B155C3">
      <w:r w:rsidRPr="000170CC">
        <w:continuationSeparator/>
      </w:r>
    </w:p>
  </w:footnote>
  <w:footnote w:type="continuationNotice" w:id="1">
    <w:p w14:paraId="010E7AEF" w14:textId="77777777" w:rsidR="00B155C3" w:rsidRPr="000170CC" w:rsidRDefault="00B155C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B641E" w14:textId="77777777" w:rsidR="00725BBC" w:rsidRPr="000170CC" w:rsidRDefault="00725BBC" w:rsidP="00725B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 w:rsidRPr="000170C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0170CC">
      <w:rPr>
        <w:rFonts w:ascii="Angsana New" w:hAnsi="Angsana New" w:hint="cs"/>
        <w:b/>
        <w:bCs/>
        <w:sz w:val="32"/>
        <w:szCs w:val="32"/>
        <w:cs/>
      </w:rPr>
      <w:t>ฐิติกร</w:t>
    </w:r>
    <w:r w:rsidRPr="000170CC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0170CC">
      <w:rPr>
        <w:rFonts w:ascii="Angsana New" w:hAnsi="Angsana New"/>
        <w:b/>
        <w:bCs/>
        <w:sz w:val="32"/>
        <w:szCs w:val="32"/>
      </w:rPr>
      <w:t>(</w:t>
    </w:r>
    <w:r w:rsidRPr="000170CC">
      <w:rPr>
        <w:rFonts w:ascii="Angsana New" w:hAnsi="Angsana New"/>
        <w:b/>
        <w:bCs/>
        <w:sz w:val="32"/>
        <w:szCs w:val="32"/>
        <w:cs/>
      </w:rPr>
      <w:t>มหาชน</w:t>
    </w:r>
    <w:r w:rsidRPr="000170CC">
      <w:rPr>
        <w:rFonts w:ascii="Angsana New" w:hAnsi="Angsana New"/>
        <w:b/>
        <w:bCs/>
        <w:sz w:val="32"/>
        <w:szCs w:val="32"/>
      </w:rPr>
      <w:t xml:space="preserve">) </w:t>
    </w:r>
    <w:r w:rsidRPr="000170CC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0170CC">
      <w:rPr>
        <w:rFonts w:ascii="Angsana New" w:hAnsi="Angsana New"/>
        <w:b/>
        <w:bCs/>
        <w:sz w:val="34"/>
        <w:szCs w:val="34"/>
        <w:cs/>
      </w:rPr>
      <w:tab/>
    </w:r>
  </w:p>
  <w:p w14:paraId="731CC277" w14:textId="1D70B8E4" w:rsidR="00725BBC" w:rsidRPr="000170CC" w:rsidRDefault="00725BBC" w:rsidP="00725BBC">
    <w:pPr>
      <w:pStyle w:val="a2"/>
      <w:tabs>
        <w:tab w:val="clear" w:pos="1080"/>
        <w:tab w:val="left" w:pos="2919"/>
      </w:tabs>
      <w:rPr>
        <w:rFonts w:ascii="Angsana New" w:hAnsi="Angsana New" w:cs="Angsana New"/>
        <w:b/>
        <w:bCs/>
        <w:color w:val="000000"/>
        <w:sz w:val="32"/>
        <w:szCs w:val="32"/>
        <w:cs/>
        <w:lang w:val="en-US"/>
      </w:rPr>
    </w:pPr>
    <w:r w:rsidRPr="000170CC">
      <w:rPr>
        <w:rFonts w:ascii="Angsana New" w:hAnsi="Angsana New" w:cs="Angsana New"/>
        <w:b/>
        <w:bCs/>
        <w:color w:val="000000"/>
        <w:sz w:val="32"/>
        <w:szCs w:val="32"/>
        <w:cs/>
        <w:lang w:val="en-US"/>
      </w:rPr>
      <w:t>หมายเหตุประกอบงบการเงิน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  <w:lang w:val="en-US"/>
      </w:rPr>
      <w:t xml:space="preserve"> (ต่อ)</w:t>
    </w:r>
  </w:p>
  <w:p w14:paraId="315D3AD4" w14:textId="77777777" w:rsidR="00725BBC" w:rsidRPr="000170CC" w:rsidRDefault="00725BBC" w:rsidP="00725B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0170CC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0170CC">
      <w:rPr>
        <w:rFonts w:ascii="Angsana New" w:hAnsi="Angsana New"/>
        <w:b/>
        <w:bCs/>
        <w:sz w:val="32"/>
        <w:szCs w:val="32"/>
      </w:rPr>
      <w:t xml:space="preserve">31 </w:t>
    </w:r>
    <w:r w:rsidRPr="000170CC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Pr="000170CC">
      <w:rPr>
        <w:rFonts w:ascii="Angsana New" w:hAnsi="Angsana New"/>
        <w:b/>
        <w:bCs/>
        <w:sz w:val="32"/>
        <w:szCs w:val="32"/>
      </w:rPr>
      <w:t xml:space="preserve">2568 </w:t>
    </w:r>
    <w:r w:rsidRPr="000170CC">
      <w:rPr>
        <w:rFonts w:ascii="Angsana New" w:hAnsi="Angsana New"/>
        <w:b/>
        <w:bCs/>
        <w:sz w:val="32"/>
        <w:szCs w:val="32"/>
        <w:cs/>
      </w:rPr>
      <w:t xml:space="preserve">และ </w:t>
    </w:r>
    <w:r w:rsidRPr="000170CC">
      <w:rPr>
        <w:rFonts w:ascii="Angsana New" w:hAnsi="Angsana New"/>
        <w:b/>
        <w:bCs/>
        <w:sz w:val="32"/>
        <w:szCs w:val="32"/>
      </w:rPr>
      <w:t xml:space="preserve">2567 </w:t>
    </w:r>
  </w:p>
  <w:p w14:paraId="4C785A6E" w14:textId="77777777" w:rsidR="00725BBC" w:rsidRDefault="00725BBC">
    <w:pPr>
      <w:pStyle w:val="Header"/>
    </w:pPr>
  </w:p>
  <w:p w14:paraId="74EA1E17" w14:textId="77777777" w:rsidR="00725BBC" w:rsidRPr="00725BBC" w:rsidRDefault="00725BBC">
    <w:pPr>
      <w:pStyle w:val="Header"/>
      <w:rPr>
        <w:sz w:val="12"/>
        <w:szCs w:val="1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28800" w14:textId="77777777" w:rsidR="00535D3C" w:rsidRPr="000170CC" w:rsidRDefault="00535D3C" w:rsidP="00A901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 w:rsidRPr="000170C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0170CC">
      <w:rPr>
        <w:rFonts w:ascii="Angsana New" w:hAnsi="Angsana New" w:hint="cs"/>
        <w:b/>
        <w:bCs/>
        <w:sz w:val="32"/>
        <w:szCs w:val="32"/>
        <w:cs/>
      </w:rPr>
      <w:t>ฐิติกร</w:t>
    </w:r>
    <w:r w:rsidRPr="000170CC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0170CC">
      <w:rPr>
        <w:rFonts w:ascii="Angsana New" w:hAnsi="Angsana New"/>
        <w:b/>
        <w:bCs/>
        <w:sz w:val="32"/>
        <w:szCs w:val="32"/>
      </w:rPr>
      <w:t>(</w:t>
    </w:r>
    <w:r w:rsidRPr="000170CC">
      <w:rPr>
        <w:rFonts w:ascii="Angsana New" w:hAnsi="Angsana New"/>
        <w:b/>
        <w:bCs/>
        <w:sz w:val="32"/>
        <w:szCs w:val="32"/>
        <w:cs/>
      </w:rPr>
      <w:t>มหาชน</w:t>
    </w:r>
    <w:r w:rsidRPr="000170CC">
      <w:rPr>
        <w:rFonts w:ascii="Angsana New" w:hAnsi="Angsana New"/>
        <w:b/>
        <w:bCs/>
        <w:sz w:val="32"/>
        <w:szCs w:val="32"/>
      </w:rPr>
      <w:t xml:space="preserve">) </w:t>
    </w:r>
    <w:r w:rsidRPr="000170CC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0170CC">
      <w:rPr>
        <w:rFonts w:ascii="Angsana New" w:hAnsi="Angsana New"/>
        <w:b/>
        <w:bCs/>
        <w:sz w:val="34"/>
        <w:szCs w:val="34"/>
        <w:cs/>
      </w:rPr>
      <w:tab/>
    </w:r>
  </w:p>
  <w:p w14:paraId="29984117" w14:textId="276CBCB8" w:rsidR="00535D3C" w:rsidRPr="000170CC" w:rsidRDefault="00535D3C" w:rsidP="00535D3C">
    <w:pPr>
      <w:pStyle w:val="a2"/>
      <w:tabs>
        <w:tab w:val="clear" w:pos="1080"/>
        <w:tab w:val="left" w:pos="2919"/>
      </w:tabs>
      <w:rPr>
        <w:rFonts w:ascii="Angsana New" w:hAnsi="Angsana New" w:cs="Angsana New"/>
        <w:b/>
        <w:bCs/>
        <w:color w:val="000000"/>
        <w:sz w:val="32"/>
        <w:szCs w:val="32"/>
        <w:cs/>
        <w:lang w:val="en-US"/>
      </w:rPr>
    </w:pPr>
    <w:r w:rsidRPr="000170CC">
      <w:rPr>
        <w:rFonts w:ascii="Angsana New" w:hAnsi="Angsana New" w:cs="Angsana New"/>
        <w:b/>
        <w:bCs/>
        <w:color w:val="000000"/>
        <w:sz w:val="32"/>
        <w:szCs w:val="32"/>
        <w:cs/>
        <w:lang w:val="en-US"/>
      </w:rPr>
      <w:t>หมายเหตุประกอบงบการเงิน</w:t>
    </w:r>
  </w:p>
  <w:p w14:paraId="5105E812" w14:textId="77777777" w:rsidR="00535D3C" w:rsidRPr="000170CC" w:rsidRDefault="00535D3C" w:rsidP="00FF18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0170CC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0170CC">
      <w:rPr>
        <w:rFonts w:ascii="Angsana New" w:hAnsi="Angsana New"/>
        <w:b/>
        <w:bCs/>
        <w:sz w:val="32"/>
        <w:szCs w:val="32"/>
      </w:rPr>
      <w:t xml:space="preserve">31 </w:t>
    </w:r>
    <w:r w:rsidRPr="000170CC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Pr="000170CC">
      <w:rPr>
        <w:rFonts w:ascii="Angsana New" w:hAnsi="Angsana New"/>
        <w:b/>
        <w:bCs/>
        <w:sz w:val="32"/>
        <w:szCs w:val="32"/>
      </w:rPr>
      <w:t xml:space="preserve">2568 </w:t>
    </w:r>
    <w:r w:rsidRPr="000170CC">
      <w:rPr>
        <w:rFonts w:ascii="Angsana New" w:hAnsi="Angsana New"/>
        <w:b/>
        <w:bCs/>
        <w:sz w:val="32"/>
        <w:szCs w:val="32"/>
        <w:cs/>
      </w:rPr>
      <w:t xml:space="preserve">และ </w:t>
    </w:r>
    <w:r w:rsidRPr="000170CC">
      <w:rPr>
        <w:rFonts w:ascii="Angsana New" w:hAnsi="Angsana New"/>
        <w:b/>
        <w:bCs/>
        <w:sz w:val="32"/>
        <w:szCs w:val="32"/>
      </w:rPr>
      <w:t xml:space="preserve">2567 </w:t>
    </w:r>
  </w:p>
  <w:p w14:paraId="6AA4D6C6" w14:textId="77777777" w:rsidR="00535D3C" w:rsidRPr="000170CC" w:rsidRDefault="00535D3C" w:rsidP="001A28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32"/>
        <w:szCs w:val="32"/>
      </w:rPr>
    </w:pPr>
  </w:p>
  <w:p w14:paraId="50D05AC5" w14:textId="77777777" w:rsidR="00535D3C" w:rsidRPr="000170CC" w:rsidRDefault="00535D3C" w:rsidP="001A28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12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1CE78" w14:textId="77777777" w:rsidR="00D803E1" w:rsidRPr="000170CC" w:rsidRDefault="00D803E1" w:rsidP="00A901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 w:rsidRPr="000170C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0170CC">
      <w:rPr>
        <w:rFonts w:ascii="Angsana New" w:hAnsi="Angsana New" w:hint="cs"/>
        <w:b/>
        <w:bCs/>
        <w:sz w:val="32"/>
        <w:szCs w:val="32"/>
        <w:cs/>
      </w:rPr>
      <w:t>ฐิติกร</w:t>
    </w:r>
    <w:r w:rsidRPr="000170CC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0170CC">
      <w:rPr>
        <w:rFonts w:ascii="Angsana New" w:hAnsi="Angsana New"/>
        <w:b/>
        <w:bCs/>
        <w:sz w:val="32"/>
        <w:szCs w:val="32"/>
      </w:rPr>
      <w:t>(</w:t>
    </w:r>
    <w:r w:rsidRPr="000170CC">
      <w:rPr>
        <w:rFonts w:ascii="Angsana New" w:hAnsi="Angsana New"/>
        <w:b/>
        <w:bCs/>
        <w:sz w:val="32"/>
        <w:szCs w:val="32"/>
        <w:cs/>
      </w:rPr>
      <w:t>มหาชน</w:t>
    </w:r>
    <w:r w:rsidRPr="000170CC">
      <w:rPr>
        <w:rFonts w:ascii="Angsana New" w:hAnsi="Angsana New"/>
        <w:b/>
        <w:bCs/>
        <w:sz w:val="32"/>
        <w:szCs w:val="32"/>
      </w:rPr>
      <w:t xml:space="preserve">) </w:t>
    </w:r>
    <w:r w:rsidRPr="000170CC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0170CC">
      <w:rPr>
        <w:rFonts w:ascii="Angsana New" w:hAnsi="Angsana New"/>
        <w:b/>
        <w:bCs/>
        <w:sz w:val="34"/>
        <w:szCs w:val="34"/>
        <w:cs/>
      </w:rPr>
      <w:tab/>
    </w:r>
  </w:p>
  <w:p w14:paraId="6D5AC38F" w14:textId="77777777" w:rsidR="00D803E1" w:rsidRPr="000170CC" w:rsidRDefault="00D803E1" w:rsidP="00A06BED">
    <w:pPr>
      <w:pStyle w:val="a2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lang w:val="en-US"/>
      </w:rPr>
    </w:pPr>
    <w:r w:rsidRPr="000170CC">
      <w:rPr>
        <w:rFonts w:ascii="Angsana New" w:hAnsi="Angsana New" w:cs="Angsana New"/>
        <w:b/>
        <w:bCs/>
        <w:color w:val="000000"/>
        <w:sz w:val="32"/>
        <w:szCs w:val="32"/>
        <w:cs/>
        <w:lang w:val="en-US"/>
      </w:rPr>
      <w:t>หมายเหตุประกอบงบการเงิน</w:t>
    </w:r>
  </w:p>
  <w:p w14:paraId="4E0D296D" w14:textId="77777777" w:rsidR="00D803E1" w:rsidRPr="000170CC" w:rsidRDefault="00D803E1" w:rsidP="00FF18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0170CC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0170CC">
      <w:rPr>
        <w:rFonts w:ascii="Angsana New" w:hAnsi="Angsana New"/>
        <w:b/>
        <w:bCs/>
        <w:sz w:val="32"/>
        <w:szCs w:val="32"/>
      </w:rPr>
      <w:t xml:space="preserve">31 </w:t>
    </w:r>
    <w:r w:rsidRPr="000170CC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Pr="000170CC">
      <w:rPr>
        <w:rFonts w:ascii="Angsana New" w:hAnsi="Angsana New"/>
        <w:b/>
        <w:bCs/>
        <w:sz w:val="32"/>
        <w:szCs w:val="32"/>
      </w:rPr>
      <w:t xml:space="preserve">2568 </w:t>
    </w:r>
    <w:r w:rsidRPr="000170CC">
      <w:rPr>
        <w:rFonts w:ascii="Angsana New" w:hAnsi="Angsana New"/>
        <w:b/>
        <w:bCs/>
        <w:sz w:val="32"/>
        <w:szCs w:val="32"/>
        <w:cs/>
      </w:rPr>
      <w:t xml:space="preserve">และ </w:t>
    </w:r>
    <w:r w:rsidRPr="000170CC">
      <w:rPr>
        <w:rFonts w:ascii="Angsana New" w:hAnsi="Angsana New"/>
        <w:b/>
        <w:bCs/>
        <w:sz w:val="32"/>
        <w:szCs w:val="32"/>
      </w:rPr>
      <w:t xml:space="preserve">2567 </w:t>
    </w:r>
  </w:p>
  <w:p w14:paraId="69FB2AC3" w14:textId="77777777" w:rsidR="00D803E1" w:rsidRPr="000170CC" w:rsidRDefault="00D803E1" w:rsidP="001A28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32"/>
        <w:szCs w:val="32"/>
      </w:rPr>
    </w:pPr>
  </w:p>
  <w:p w14:paraId="63A477D2" w14:textId="77777777" w:rsidR="00D803E1" w:rsidRPr="000170CC" w:rsidRDefault="00D803E1" w:rsidP="001A28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12"/>
        <w:szCs w:val="1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9D48D" w14:textId="77777777" w:rsidR="00F774EE" w:rsidRPr="000170CC" w:rsidRDefault="00F774EE" w:rsidP="00A901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 w:rsidRPr="000170C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0170CC">
      <w:rPr>
        <w:rFonts w:ascii="Angsana New" w:hAnsi="Angsana New" w:hint="cs"/>
        <w:b/>
        <w:bCs/>
        <w:sz w:val="32"/>
        <w:szCs w:val="32"/>
        <w:cs/>
      </w:rPr>
      <w:t>ฐิติกร</w:t>
    </w:r>
    <w:r w:rsidRPr="000170CC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0170CC">
      <w:rPr>
        <w:rFonts w:ascii="Angsana New" w:hAnsi="Angsana New"/>
        <w:b/>
        <w:bCs/>
        <w:sz w:val="32"/>
        <w:szCs w:val="32"/>
      </w:rPr>
      <w:t>(</w:t>
    </w:r>
    <w:r w:rsidRPr="000170CC">
      <w:rPr>
        <w:rFonts w:ascii="Angsana New" w:hAnsi="Angsana New"/>
        <w:b/>
        <w:bCs/>
        <w:sz w:val="32"/>
        <w:szCs w:val="32"/>
        <w:cs/>
      </w:rPr>
      <w:t>มหาชน</w:t>
    </w:r>
    <w:r w:rsidRPr="000170CC">
      <w:rPr>
        <w:rFonts w:ascii="Angsana New" w:hAnsi="Angsana New"/>
        <w:b/>
        <w:bCs/>
        <w:sz w:val="32"/>
        <w:szCs w:val="32"/>
      </w:rPr>
      <w:t xml:space="preserve">) </w:t>
    </w:r>
    <w:r w:rsidRPr="000170CC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0170CC">
      <w:rPr>
        <w:rFonts w:ascii="Angsana New" w:hAnsi="Angsana New"/>
        <w:b/>
        <w:bCs/>
        <w:sz w:val="34"/>
        <w:szCs w:val="34"/>
        <w:cs/>
      </w:rPr>
      <w:tab/>
    </w:r>
  </w:p>
  <w:p w14:paraId="6D4C056E" w14:textId="08ECCCC5" w:rsidR="00F774EE" w:rsidRPr="000170CC" w:rsidRDefault="00F774EE" w:rsidP="00A06BED">
    <w:pPr>
      <w:pStyle w:val="a2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  <w:lang w:val="en-US"/>
      </w:rPr>
    </w:pPr>
    <w:r w:rsidRPr="000170CC">
      <w:rPr>
        <w:rFonts w:ascii="Angsana New" w:hAnsi="Angsana New" w:cs="Angsana New"/>
        <w:b/>
        <w:bCs/>
        <w:color w:val="000000"/>
        <w:sz w:val="32"/>
        <w:szCs w:val="32"/>
        <w:cs/>
        <w:lang w:val="en-US"/>
      </w:rPr>
      <w:t>หมายเหตุประกอบงบการเงิน</w:t>
    </w:r>
    <w:r w:rsidRPr="000170CC">
      <w:rPr>
        <w:rFonts w:ascii="Angsana New" w:hAnsi="Angsana New" w:cs="Angsana New"/>
        <w:b/>
        <w:bCs/>
        <w:color w:val="000000"/>
        <w:sz w:val="32"/>
        <w:szCs w:val="32"/>
        <w:lang w:val="en-US"/>
      </w:rPr>
      <w:t xml:space="preserve"> </w:t>
    </w:r>
    <w:r w:rsidRPr="000170CC">
      <w:rPr>
        <w:rFonts w:ascii="Angsana New" w:hAnsi="Angsana New" w:cs="Angsana New" w:hint="cs"/>
        <w:b/>
        <w:bCs/>
        <w:color w:val="000000"/>
        <w:sz w:val="32"/>
        <w:szCs w:val="32"/>
        <w:cs/>
        <w:lang w:val="en-US"/>
      </w:rPr>
      <w:t>(ต่อ)</w:t>
    </w:r>
  </w:p>
  <w:p w14:paraId="18792F7F" w14:textId="77777777" w:rsidR="00F774EE" w:rsidRPr="000170CC" w:rsidRDefault="00F774EE" w:rsidP="00FF18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0170CC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0170CC">
      <w:rPr>
        <w:rFonts w:ascii="Angsana New" w:hAnsi="Angsana New"/>
        <w:b/>
        <w:bCs/>
        <w:sz w:val="32"/>
        <w:szCs w:val="32"/>
      </w:rPr>
      <w:t xml:space="preserve">31 </w:t>
    </w:r>
    <w:r w:rsidRPr="000170CC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Pr="000170CC">
      <w:rPr>
        <w:rFonts w:ascii="Angsana New" w:hAnsi="Angsana New"/>
        <w:b/>
        <w:bCs/>
        <w:sz w:val="32"/>
        <w:szCs w:val="32"/>
      </w:rPr>
      <w:t xml:space="preserve">2568 </w:t>
    </w:r>
    <w:r w:rsidRPr="000170CC">
      <w:rPr>
        <w:rFonts w:ascii="Angsana New" w:hAnsi="Angsana New"/>
        <w:b/>
        <w:bCs/>
        <w:sz w:val="32"/>
        <w:szCs w:val="32"/>
        <w:cs/>
      </w:rPr>
      <w:t xml:space="preserve">และ </w:t>
    </w:r>
    <w:r w:rsidRPr="000170CC">
      <w:rPr>
        <w:rFonts w:ascii="Angsana New" w:hAnsi="Angsana New"/>
        <w:b/>
        <w:bCs/>
        <w:sz w:val="32"/>
        <w:szCs w:val="32"/>
      </w:rPr>
      <w:t xml:space="preserve">2567 </w:t>
    </w:r>
  </w:p>
  <w:p w14:paraId="7C1FC937" w14:textId="77777777" w:rsidR="00F774EE" w:rsidRPr="000170CC" w:rsidRDefault="00F774EE" w:rsidP="001A28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32"/>
        <w:szCs w:val="32"/>
      </w:rPr>
    </w:pPr>
  </w:p>
  <w:p w14:paraId="6A773804" w14:textId="77777777" w:rsidR="00F774EE" w:rsidRPr="000170CC" w:rsidRDefault="00F774EE" w:rsidP="001A28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12"/>
        <w:szCs w:val="1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36A15" w14:textId="77777777" w:rsidR="00B95566" w:rsidRPr="000170CC" w:rsidRDefault="00B95566" w:rsidP="00282BC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 w:rsidRPr="000170C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0170CC">
      <w:rPr>
        <w:rFonts w:ascii="Angsana New" w:hAnsi="Angsana New" w:hint="cs"/>
        <w:b/>
        <w:bCs/>
        <w:sz w:val="32"/>
        <w:szCs w:val="32"/>
        <w:cs/>
      </w:rPr>
      <w:t>ฐิติกร</w:t>
    </w:r>
    <w:r w:rsidRPr="000170CC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0170CC">
      <w:rPr>
        <w:rFonts w:ascii="Angsana New" w:hAnsi="Angsana New"/>
        <w:b/>
        <w:bCs/>
        <w:sz w:val="32"/>
        <w:szCs w:val="32"/>
      </w:rPr>
      <w:t>(</w:t>
    </w:r>
    <w:r w:rsidRPr="000170CC">
      <w:rPr>
        <w:rFonts w:ascii="Angsana New" w:hAnsi="Angsana New"/>
        <w:b/>
        <w:bCs/>
        <w:sz w:val="32"/>
        <w:szCs w:val="32"/>
        <w:cs/>
      </w:rPr>
      <w:t>มหาชน</w:t>
    </w:r>
    <w:r w:rsidRPr="000170CC">
      <w:rPr>
        <w:rFonts w:ascii="Angsana New" w:hAnsi="Angsana New"/>
        <w:b/>
        <w:bCs/>
        <w:sz w:val="32"/>
        <w:szCs w:val="32"/>
      </w:rPr>
      <w:t xml:space="preserve">) </w:t>
    </w:r>
    <w:r w:rsidRPr="000170CC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0170CC">
      <w:rPr>
        <w:rFonts w:ascii="Angsana New" w:hAnsi="Angsana New"/>
        <w:b/>
        <w:bCs/>
        <w:sz w:val="34"/>
        <w:szCs w:val="34"/>
        <w:cs/>
      </w:rPr>
      <w:tab/>
    </w:r>
  </w:p>
  <w:p w14:paraId="36698763" w14:textId="77777777" w:rsidR="00B95566" w:rsidRPr="000170CC" w:rsidRDefault="00B95566" w:rsidP="00A06BE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 w:rsidRPr="000170C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170CC">
      <w:rPr>
        <w:rFonts w:ascii="Angsana New" w:hAnsi="Angsana New" w:hint="cs"/>
        <w:b/>
        <w:bCs/>
        <w:sz w:val="32"/>
        <w:szCs w:val="32"/>
        <w:cs/>
      </w:rPr>
      <w:t xml:space="preserve"> (ต่อ)</w:t>
    </w:r>
  </w:p>
  <w:p w14:paraId="097BC00D" w14:textId="08BE77EC" w:rsidR="00B95566" w:rsidRPr="000170CC" w:rsidRDefault="00B95566" w:rsidP="00ED54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0170CC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0170CC">
      <w:rPr>
        <w:rFonts w:ascii="Angsana New" w:hAnsi="Angsana New"/>
        <w:b/>
        <w:bCs/>
        <w:sz w:val="32"/>
        <w:szCs w:val="32"/>
      </w:rPr>
      <w:t xml:space="preserve">31 </w:t>
    </w:r>
    <w:r w:rsidRPr="000170CC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Pr="000170CC">
      <w:rPr>
        <w:rFonts w:ascii="Angsana New" w:hAnsi="Angsana New"/>
        <w:b/>
        <w:bCs/>
        <w:sz w:val="32"/>
        <w:szCs w:val="32"/>
      </w:rPr>
      <w:t>256</w:t>
    </w:r>
    <w:r w:rsidR="00935F23" w:rsidRPr="000170CC">
      <w:rPr>
        <w:rFonts w:ascii="Angsana New" w:hAnsi="Angsana New"/>
        <w:b/>
        <w:bCs/>
        <w:sz w:val="32"/>
        <w:szCs w:val="32"/>
      </w:rPr>
      <w:t>8</w:t>
    </w:r>
    <w:r w:rsidRPr="000170CC">
      <w:rPr>
        <w:rFonts w:ascii="Angsana New" w:hAnsi="Angsana New"/>
        <w:b/>
        <w:bCs/>
        <w:sz w:val="32"/>
        <w:szCs w:val="32"/>
      </w:rPr>
      <w:t xml:space="preserve"> </w:t>
    </w:r>
    <w:r w:rsidRPr="000170CC">
      <w:rPr>
        <w:rFonts w:ascii="Angsana New" w:hAnsi="Angsana New"/>
        <w:b/>
        <w:bCs/>
        <w:sz w:val="32"/>
        <w:szCs w:val="32"/>
        <w:cs/>
      </w:rPr>
      <w:t xml:space="preserve">และ </w:t>
    </w:r>
    <w:r w:rsidRPr="000170CC">
      <w:rPr>
        <w:rFonts w:ascii="Angsana New" w:hAnsi="Angsana New"/>
        <w:b/>
        <w:bCs/>
        <w:sz w:val="32"/>
        <w:szCs w:val="32"/>
      </w:rPr>
      <w:t>256</w:t>
    </w:r>
    <w:r w:rsidR="00935F23" w:rsidRPr="000170CC">
      <w:rPr>
        <w:rFonts w:ascii="Angsana New" w:hAnsi="Angsana New"/>
        <w:b/>
        <w:bCs/>
        <w:sz w:val="32"/>
        <w:szCs w:val="32"/>
      </w:rPr>
      <w:t>7</w:t>
    </w:r>
    <w:r w:rsidRPr="000170CC">
      <w:rPr>
        <w:rFonts w:ascii="Angsana New" w:hAnsi="Angsana New"/>
        <w:b/>
        <w:bCs/>
        <w:sz w:val="32"/>
        <w:szCs w:val="32"/>
      </w:rPr>
      <w:t xml:space="preserve"> </w:t>
    </w:r>
  </w:p>
  <w:p w14:paraId="6B837974" w14:textId="77777777" w:rsidR="00B95566" w:rsidRPr="000170CC" w:rsidRDefault="00B95566" w:rsidP="00CB4E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338"/>
      </w:tabs>
      <w:spacing w:line="240" w:lineRule="auto"/>
      <w:rPr>
        <w:rFonts w:ascii="Angsana New" w:hAnsi="Angsana New"/>
        <w:sz w:val="32"/>
        <w:szCs w:val="32"/>
      </w:rPr>
    </w:pPr>
    <w:r w:rsidRPr="000170CC">
      <w:rPr>
        <w:rFonts w:ascii="Angsana New" w:hAnsi="Angsana New"/>
        <w:sz w:val="32"/>
        <w:szCs w:val="32"/>
      </w:rPr>
      <w:tab/>
    </w:r>
  </w:p>
  <w:p w14:paraId="2DD742F7" w14:textId="77777777" w:rsidR="00B95566" w:rsidRPr="000170CC" w:rsidRDefault="00B95566" w:rsidP="009D69A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12"/>
        <w:szCs w:val="1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F3630" w14:textId="77777777" w:rsidR="00B95566" w:rsidRPr="000170CC" w:rsidRDefault="00B95566" w:rsidP="00A901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 w:rsidRPr="000170C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0170CC">
      <w:rPr>
        <w:rFonts w:ascii="Angsana New" w:hAnsi="Angsana New" w:hint="cs"/>
        <w:b/>
        <w:bCs/>
        <w:sz w:val="32"/>
        <w:szCs w:val="32"/>
        <w:cs/>
      </w:rPr>
      <w:t>ฐิติกร</w:t>
    </w:r>
    <w:r w:rsidRPr="000170CC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0170CC">
      <w:rPr>
        <w:rFonts w:ascii="Angsana New" w:hAnsi="Angsana New"/>
        <w:b/>
        <w:bCs/>
        <w:sz w:val="32"/>
        <w:szCs w:val="32"/>
      </w:rPr>
      <w:t>(</w:t>
    </w:r>
    <w:r w:rsidRPr="000170CC">
      <w:rPr>
        <w:rFonts w:ascii="Angsana New" w:hAnsi="Angsana New"/>
        <w:b/>
        <w:bCs/>
        <w:sz w:val="32"/>
        <w:szCs w:val="32"/>
        <w:cs/>
      </w:rPr>
      <w:t>มหาชน</w:t>
    </w:r>
    <w:r w:rsidRPr="000170CC">
      <w:rPr>
        <w:rFonts w:ascii="Angsana New" w:hAnsi="Angsana New"/>
        <w:b/>
        <w:bCs/>
        <w:sz w:val="32"/>
        <w:szCs w:val="32"/>
      </w:rPr>
      <w:t xml:space="preserve">) </w:t>
    </w:r>
    <w:r w:rsidRPr="000170CC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0170CC">
      <w:rPr>
        <w:rFonts w:ascii="Angsana New" w:hAnsi="Angsana New"/>
        <w:b/>
        <w:bCs/>
        <w:sz w:val="34"/>
        <w:szCs w:val="34"/>
        <w:cs/>
      </w:rPr>
      <w:tab/>
    </w:r>
  </w:p>
  <w:p w14:paraId="680EC333" w14:textId="77777777" w:rsidR="00B95566" w:rsidRPr="000170CC" w:rsidRDefault="00B95566" w:rsidP="00A06BED">
    <w:pPr>
      <w:pStyle w:val="a2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  <w:lang w:val="en-US"/>
      </w:rPr>
    </w:pPr>
    <w:r w:rsidRPr="000170CC">
      <w:rPr>
        <w:rFonts w:ascii="Angsana New" w:hAnsi="Angsana New" w:cs="Angsana New"/>
        <w:b/>
        <w:bCs/>
        <w:color w:val="000000"/>
        <w:sz w:val="32"/>
        <w:szCs w:val="32"/>
        <w:cs/>
        <w:lang w:val="en-US"/>
      </w:rPr>
      <w:t>หมายเหตุประกอบงบการเงิน</w:t>
    </w:r>
    <w:r w:rsidRPr="000170CC">
      <w:rPr>
        <w:rFonts w:ascii="Angsana New" w:hAnsi="Angsana New" w:cs="Angsana New"/>
        <w:b/>
        <w:bCs/>
        <w:color w:val="000000"/>
        <w:sz w:val="32"/>
        <w:szCs w:val="32"/>
        <w:lang w:val="en-US"/>
      </w:rPr>
      <w:t xml:space="preserve"> </w:t>
    </w:r>
    <w:r w:rsidRPr="000170CC">
      <w:rPr>
        <w:rFonts w:ascii="Angsana New" w:hAnsi="Angsana New" w:cs="Angsana New" w:hint="cs"/>
        <w:b/>
        <w:bCs/>
        <w:color w:val="000000"/>
        <w:sz w:val="32"/>
        <w:szCs w:val="32"/>
        <w:cs/>
        <w:lang w:val="en-US"/>
      </w:rPr>
      <w:t>(ต่อ)</w:t>
    </w:r>
  </w:p>
  <w:p w14:paraId="19636DB9" w14:textId="31803069" w:rsidR="00B95566" w:rsidRPr="000170CC" w:rsidRDefault="00B95566" w:rsidP="00FF18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0170CC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0170CC">
      <w:rPr>
        <w:rFonts w:ascii="Angsana New" w:hAnsi="Angsana New"/>
        <w:b/>
        <w:bCs/>
        <w:sz w:val="32"/>
        <w:szCs w:val="32"/>
      </w:rPr>
      <w:t xml:space="preserve">31 </w:t>
    </w:r>
    <w:r w:rsidRPr="000170CC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Pr="000170CC">
      <w:rPr>
        <w:rFonts w:ascii="Angsana New" w:hAnsi="Angsana New"/>
        <w:b/>
        <w:bCs/>
        <w:sz w:val="32"/>
        <w:szCs w:val="32"/>
      </w:rPr>
      <w:t>256</w:t>
    </w:r>
    <w:r w:rsidR="00935F23" w:rsidRPr="000170CC">
      <w:rPr>
        <w:rFonts w:ascii="Angsana New" w:hAnsi="Angsana New"/>
        <w:b/>
        <w:bCs/>
        <w:sz w:val="32"/>
        <w:szCs w:val="32"/>
      </w:rPr>
      <w:t>8</w:t>
    </w:r>
    <w:r w:rsidRPr="000170CC">
      <w:rPr>
        <w:rFonts w:ascii="Angsana New" w:hAnsi="Angsana New"/>
        <w:b/>
        <w:bCs/>
        <w:sz w:val="32"/>
        <w:szCs w:val="32"/>
      </w:rPr>
      <w:t xml:space="preserve"> </w:t>
    </w:r>
    <w:r w:rsidRPr="000170CC">
      <w:rPr>
        <w:rFonts w:ascii="Angsana New" w:hAnsi="Angsana New"/>
        <w:b/>
        <w:bCs/>
        <w:sz w:val="32"/>
        <w:szCs w:val="32"/>
        <w:cs/>
      </w:rPr>
      <w:t xml:space="preserve">และ </w:t>
    </w:r>
    <w:r w:rsidRPr="000170CC">
      <w:rPr>
        <w:rFonts w:ascii="Angsana New" w:hAnsi="Angsana New"/>
        <w:b/>
        <w:bCs/>
        <w:sz w:val="32"/>
        <w:szCs w:val="32"/>
      </w:rPr>
      <w:t>256</w:t>
    </w:r>
    <w:r w:rsidR="00935F23" w:rsidRPr="000170CC">
      <w:rPr>
        <w:rFonts w:ascii="Angsana New" w:hAnsi="Angsana New"/>
        <w:b/>
        <w:bCs/>
        <w:sz w:val="32"/>
        <w:szCs w:val="32"/>
      </w:rPr>
      <w:t>7</w:t>
    </w:r>
    <w:r w:rsidRPr="000170CC">
      <w:rPr>
        <w:rFonts w:ascii="Angsana New" w:hAnsi="Angsana New"/>
        <w:b/>
        <w:bCs/>
        <w:sz w:val="32"/>
        <w:szCs w:val="32"/>
      </w:rPr>
      <w:t xml:space="preserve"> </w:t>
    </w:r>
  </w:p>
  <w:p w14:paraId="1674FECB" w14:textId="77777777" w:rsidR="00B95566" w:rsidRPr="000170CC" w:rsidRDefault="00B95566" w:rsidP="001A28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32"/>
        <w:szCs w:val="32"/>
      </w:rPr>
    </w:pPr>
  </w:p>
  <w:p w14:paraId="215F6825" w14:textId="77777777" w:rsidR="00B95566" w:rsidRPr="000170CC" w:rsidRDefault="00B95566" w:rsidP="001A28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12"/>
        <w:szCs w:val="1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B5292" w14:textId="77777777" w:rsidR="00B95566" w:rsidRPr="000170CC" w:rsidRDefault="00B95566" w:rsidP="00A901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 w:rsidRPr="000170C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0170CC">
      <w:rPr>
        <w:rFonts w:ascii="Angsana New" w:hAnsi="Angsana New" w:hint="cs"/>
        <w:b/>
        <w:bCs/>
        <w:sz w:val="32"/>
        <w:szCs w:val="32"/>
        <w:cs/>
      </w:rPr>
      <w:t>ฐิติกร</w:t>
    </w:r>
    <w:r w:rsidRPr="000170CC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0170CC">
      <w:rPr>
        <w:rFonts w:ascii="Angsana New" w:hAnsi="Angsana New"/>
        <w:b/>
        <w:bCs/>
        <w:sz w:val="32"/>
        <w:szCs w:val="32"/>
      </w:rPr>
      <w:t>(</w:t>
    </w:r>
    <w:r w:rsidRPr="000170CC">
      <w:rPr>
        <w:rFonts w:ascii="Angsana New" w:hAnsi="Angsana New"/>
        <w:b/>
        <w:bCs/>
        <w:sz w:val="32"/>
        <w:szCs w:val="32"/>
        <w:cs/>
      </w:rPr>
      <w:t>มหาชน</w:t>
    </w:r>
    <w:r w:rsidRPr="000170CC">
      <w:rPr>
        <w:rFonts w:ascii="Angsana New" w:hAnsi="Angsana New"/>
        <w:b/>
        <w:bCs/>
        <w:sz w:val="32"/>
        <w:szCs w:val="32"/>
      </w:rPr>
      <w:t xml:space="preserve">) </w:t>
    </w:r>
    <w:r w:rsidRPr="000170CC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0170CC">
      <w:rPr>
        <w:rFonts w:ascii="Angsana New" w:hAnsi="Angsana New"/>
        <w:b/>
        <w:bCs/>
        <w:sz w:val="34"/>
        <w:szCs w:val="34"/>
        <w:cs/>
      </w:rPr>
      <w:tab/>
    </w:r>
  </w:p>
  <w:p w14:paraId="21BB7DE9" w14:textId="77777777" w:rsidR="00B95566" w:rsidRPr="000170CC" w:rsidRDefault="00B95566" w:rsidP="00A06BED">
    <w:pPr>
      <w:pStyle w:val="a2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  <w:lang w:val="en-US"/>
      </w:rPr>
    </w:pPr>
    <w:r w:rsidRPr="000170CC">
      <w:rPr>
        <w:rFonts w:ascii="Angsana New" w:hAnsi="Angsana New" w:cs="Angsana New"/>
        <w:b/>
        <w:bCs/>
        <w:color w:val="000000"/>
        <w:sz w:val="32"/>
        <w:szCs w:val="32"/>
        <w:cs/>
        <w:lang w:val="en-US"/>
      </w:rPr>
      <w:t>หมายเหตุประกอบงบการเงิน</w:t>
    </w:r>
    <w:r w:rsidRPr="000170CC">
      <w:rPr>
        <w:rFonts w:ascii="Angsana New" w:hAnsi="Angsana New" w:cs="Angsana New"/>
        <w:b/>
        <w:bCs/>
        <w:color w:val="000000"/>
        <w:sz w:val="32"/>
        <w:szCs w:val="32"/>
        <w:lang w:val="en-US"/>
      </w:rPr>
      <w:t xml:space="preserve"> </w:t>
    </w:r>
    <w:r w:rsidRPr="000170CC">
      <w:rPr>
        <w:rFonts w:ascii="Angsana New" w:hAnsi="Angsana New" w:cs="Angsana New" w:hint="cs"/>
        <w:b/>
        <w:bCs/>
        <w:color w:val="000000"/>
        <w:sz w:val="32"/>
        <w:szCs w:val="32"/>
        <w:cs/>
        <w:lang w:val="en-US"/>
      </w:rPr>
      <w:t>(ต่อ)</w:t>
    </w:r>
  </w:p>
  <w:p w14:paraId="30DA2970" w14:textId="0B08649F" w:rsidR="00B95566" w:rsidRPr="000170CC" w:rsidRDefault="00B95566" w:rsidP="00FF18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0170CC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0170CC">
      <w:rPr>
        <w:rFonts w:ascii="Angsana New" w:hAnsi="Angsana New"/>
        <w:b/>
        <w:bCs/>
        <w:sz w:val="32"/>
        <w:szCs w:val="32"/>
      </w:rPr>
      <w:t xml:space="preserve">31 </w:t>
    </w:r>
    <w:r w:rsidRPr="000170CC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Pr="000170CC">
      <w:rPr>
        <w:rFonts w:ascii="Angsana New" w:hAnsi="Angsana New"/>
        <w:b/>
        <w:bCs/>
        <w:sz w:val="32"/>
        <w:szCs w:val="32"/>
      </w:rPr>
      <w:t>256</w:t>
    </w:r>
    <w:r w:rsidR="00935F23" w:rsidRPr="000170CC">
      <w:rPr>
        <w:rFonts w:ascii="Angsana New" w:hAnsi="Angsana New"/>
        <w:b/>
        <w:bCs/>
        <w:sz w:val="32"/>
        <w:szCs w:val="32"/>
      </w:rPr>
      <w:t>8</w:t>
    </w:r>
    <w:r w:rsidRPr="000170CC">
      <w:rPr>
        <w:rFonts w:ascii="Angsana New" w:hAnsi="Angsana New"/>
        <w:b/>
        <w:bCs/>
        <w:sz w:val="32"/>
        <w:szCs w:val="32"/>
      </w:rPr>
      <w:t xml:space="preserve"> </w:t>
    </w:r>
    <w:r w:rsidRPr="000170CC">
      <w:rPr>
        <w:rFonts w:ascii="Angsana New" w:hAnsi="Angsana New"/>
        <w:b/>
        <w:bCs/>
        <w:sz w:val="32"/>
        <w:szCs w:val="32"/>
        <w:cs/>
      </w:rPr>
      <w:t xml:space="preserve">และ </w:t>
    </w:r>
    <w:r w:rsidRPr="000170CC">
      <w:rPr>
        <w:rFonts w:ascii="Angsana New" w:hAnsi="Angsana New"/>
        <w:b/>
        <w:bCs/>
        <w:sz w:val="32"/>
        <w:szCs w:val="32"/>
      </w:rPr>
      <w:t>256</w:t>
    </w:r>
    <w:r w:rsidR="00935F23" w:rsidRPr="000170CC">
      <w:rPr>
        <w:rFonts w:ascii="Angsana New" w:hAnsi="Angsana New"/>
        <w:b/>
        <w:bCs/>
        <w:sz w:val="32"/>
        <w:szCs w:val="32"/>
      </w:rPr>
      <w:t>7</w:t>
    </w:r>
    <w:r w:rsidRPr="000170CC">
      <w:rPr>
        <w:rFonts w:ascii="Angsana New" w:hAnsi="Angsana New"/>
        <w:b/>
        <w:bCs/>
        <w:sz w:val="32"/>
        <w:szCs w:val="32"/>
      </w:rPr>
      <w:t xml:space="preserve"> </w:t>
    </w:r>
  </w:p>
  <w:p w14:paraId="3C7486B4" w14:textId="77777777" w:rsidR="00B95566" w:rsidRPr="000170CC" w:rsidRDefault="00B95566" w:rsidP="001A28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32"/>
        <w:szCs w:val="32"/>
      </w:rPr>
    </w:pPr>
  </w:p>
  <w:p w14:paraId="5D607923" w14:textId="77777777" w:rsidR="00B95566" w:rsidRPr="000170CC" w:rsidRDefault="00B95566" w:rsidP="001A28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42A74A9"/>
    <w:multiLevelType w:val="hybridMultilevel"/>
    <w:tmpl w:val="DD0CAAA2"/>
    <w:lvl w:ilvl="0" w:tplc="7BF84242">
      <w:start w:val="1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6" w15:restartNumberingAfterBreak="0">
    <w:nsid w:val="4F6048FD"/>
    <w:multiLevelType w:val="hybridMultilevel"/>
    <w:tmpl w:val="A4920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ABA0071"/>
    <w:multiLevelType w:val="hybridMultilevel"/>
    <w:tmpl w:val="9A9613CE"/>
    <w:lvl w:ilvl="0" w:tplc="9D36B55C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C466B3"/>
    <w:multiLevelType w:val="hybridMultilevel"/>
    <w:tmpl w:val="710EC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0508460">
    <w:abstractNumId w:val="6"/>
  </w:num>
  <w:num w:numId="2" w16cid:durableId="266542318">
    <w:abstractNumId w:val="5"/>
  </w:num>
  <w:num w:numId="3" w16cid:durableId="410077960">
    <w:abstractNumId w:val="9"/>
  </w:num>
  <w:num w:numId="4" w16cid:durableId="823397681">
    <w:abstractNumId w:val="7"/>
  </w:num>
  <w:num w:numId="5" w16cid:durableId="980308605">
    <w:abstractNumId w:val="8"/>
  </w:num>
  <w:num w:numId="6" w16cid:durableId="1080173789">
    <w:abstractNumId w:val="3"/>
  </w:num>
  <w:num w:numId="7" w16cid:durableId="1844321179">
    <w:abstractNumId w:val="2"/>
  </w:num>
  <w:num w:numId="8" w16cid:durableId="1356030834">
    <w:abstractNumId w:val="0"/>
  </w:num>
  <w:num w:numId="9" w16cid:durableId="1273435711">
    <w:abstractNumId w:val="1"/>
  </w:num>
  <w:num w:numId="10" w16cid:durableId="434637457">
    <w:abstractNumId w:val="4"/>
  </w:num>
  <w:num w:numId="11" w16cid:durableId="339741927">
    <w:abstractNumId w:val="14"/>
  </w:num>
  <w:num w:numId="12" w16cid:durableId="434256528">
    <w:abstractNumId w:val="12"/>
  </w:num>
  <w:num w:numId="13" w16cid:durableId="1619531211">
    <w:abstractNumId w:val="17"/>
  </w:num>
  <w:num w:numId="14" w16cid:durableId="1032270569">
    <w:abstractNumId w:val="13"/>
  </w:num>
  <w:num w:numId="15" w16cid:durableId="1166746650">
    <w:abstractNumId w:val="15"/>
  </w:num>
  <w:num w:numId="16" w16cid:durableId="1162040442">
    <w:abstractNumId w:val="10"/>
  </w:num>
  <w:num w:numId="17" w16cid:durableId="1433670856">
    <w:abstractNumId w:val="18"/>
  </w:num>
  <w:num w:numId="18" w16cid:durableId="2013288387">
    <w:abstractNumId w:val="11"/>
  </w:num>
  <w:num w:numId="19" w16cid:durableId="1580366361">
    <w:abstractNumId w:val="19"/>
  </w:num>
  <w:num w:numId="20" w16cid:durableId="278727542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6E6"/>
    <w:rsid w:val="00000299"/>
    <w:rsid w:val="0000068D"/>
    <w:rsid w:val="00000842"/>
    <w:rsid w:val="000009D3"/>
    <w:rsid w:val="00000BEA"/>
    <w:rsid w:val="00001229"/>
    <w:rsid w:val="00001620"/>
    <w:rsid w:val="00001827"/>
    <w:rsid w:val="00001CE1"/>
    <w:rsid w:val="00001D2F"/>
    <w:rsid w:val="000025E6"/>
    <w:rsid w:val="00002734"/>
    <w:rsid w:val="00002799"/>
    <w:rsid w:val="0000279D"/>
    <w:rsid w:val="00002E8F"/>
    <w:rsid w:val="0000316B"/>
    <w:rsid w:val="000031A2"/>
    <w:rsid w:val="000032E3"/>
    <w:rsid w:val="000038A6"/>
    <w:rsid w:val="00003AB7"/>
    <w:rsid w:val="00003BB5"/>
    <w:rsid w:val="00004328"/>
    <w:rsid w:val="000043DA"/>
    <w:rsid w:val="00004D5C"/>
    <w:rsid w:val="00004DC8"/>
    <w:rsid w:val="00004F6B"/>
    <w:rsid w:val="000056C9"/>
    <w:rsid w:val="000060A9"/>
    <w:rsid w:val="00006591"/>
    <w:rsid w:val="00006828"/>
    <w:rsid w:val="00006C0E"/>
    <w:rsid w:val="00007237"/>
    <w:rsid w:val="00007476"/>
    <w:rsid w:val="00007860"/>
    <w:rsid w:val="0000791F"/>
    <w:rsid w:val="00007B56"/>
    <w:rsid w:val="00010C82"/>
    <w:rsid w:val="0001101D"/>
    <w:rsid w:val="00011101"/>
    <w:rsid w:val="0001179A"/>
    <w:rsid w:val="000117B0"/>
    <w:rsid w:val="00011B30"/>
    <w:rsid w:val="00011E3D"/>
    <w:rsid w:val="00011F0E"/>
    <w:rsid w:val="000122D6"/>
    <w:rsid w:val="00012443"/>
    <w:rsid w:val="000125C1"/>
    <w:rsid w:val="000128F2"/>
    <w:rsid w:val="00012DBD"/>
    <w:rsid w:val="000130B2"/>
    <w:rsid w:val="0001318D"/>
    <w:rsid w:val="00013398"/>
    <w:rsid w:val="0001360F"/>
    <w:rsid w:val="00013611"/>
    <w:rsid w:val="000137AB"/>
    <w:rsid w:val="0001421F"/>
    <w:rsid w:val="000142F7"/>
    <w:rsid w:val="000143F4"/>
    <w:rsid w:val="000149AC"/>
    <w:rsid w:val="00014BDD"/>
    <w:rsid w:val="00014CD0"/>
    <w:rsid w:val="000150AB"/>
    <w:rsid w:val="000150DB"/>
    <w:rsid w:val="00015C50"/>
    <w:rsid w:val="00016002"/>
    <w:rsid w:val="0001612B"/>
    <w:rsid w:val="000162D2"/>
    <w:rsid w:val="000164A4"/>
    <w:rsid w:val="000167F8"/>
    <w:rsid w:val="00016884"/>
    <w:rsid w:val="00016A8C"/>
    <w:rsid w:val="000170CC"/>
    <w:rsid w:val="0001729A"/>
    <w:rsid w:val="00017346"/>
    <w:rsid w:val="00017673"/>
    <w:rsid w:val="00017C09"/>
    <w:rsid w:val="00017D21"/>
    <w:rsid w:val="00017DD9"/>
    <w:rsid w:val="00017E61"/>
    <w:rsid w:val="00017F2C"/>
    <w:rsid w:val="00017F82"/>
    <w:rsid w:val="00017FE4"/>
    <w:rsid w:val="0002002C"/>
    <w:rsid w:val="0002004E"/>
    <w:rsid w:val="0002033A"/>
    <w:rsid w:val="0002067E"/>
    <w:rsid w:val="00020C4E"/>
    <w:rsid w:val="00020CBE"/>
    <w:rsid w:val="00020CD3"/>
    <w:rsid w:val="0002126E"/>
    <w:rsid w:val="00021499"/>
    <w:rsid w:val="0002155D"/>
    <w:rsid w:val="0002184A"/>
    <w:rsid w:val="0002190D"/>
    <w:rsid w:val="00021AEF"/>
    <w:rsid w:val="00021D7D"/>
    <w:rsid w:val="00021F69"/>
    <w:rsid w:val="00022597"/>
    <w:rsid w:val="0002283A"/>
    <w:rsid w:val="00022BC1"/>
    <w:rsid w:val="00022CD1"/>
    <w:rsid w:val="00022D9D"/>
    <w:rsid w:val="0002393F"/>
    <w:rsid w:val="00023AC5"/>
    <w:rsid w:val="00023C54"/>
    <w:rsid w:val="00023CF9"/>
    <w:rsid w:val="00023D13"/>
    <w:rsid w:val="00024209"/>
    <w:rsid w:val="00024214"/>
    <w:rsid w:val="000242DE"/>
    <w:rsid w:val="00024828"/>
    <w:rsid w:val="000248B5"/>
    <w:rsid w:val="00024E23"/>
    <w:rsid w:val="00024F36"/>
    <w:rsid w:val="000251CF"/>
    <w:rsid w:val="00025311"/>
    <w:rsid w:val="000258BA"/>
    <w:rsid w:val="000260CA"/>
    <w:rsid w:val="0002628A"/>
    <w:rsid w:val="000262BD"/>
    <w:rsid w:val="000264A4"/>
    <w:rsid w:val="00026870"/>
    <w:rsid w:val="00026E46"/>
    <w:rsid w:val="00026F94"/>
    <w:rsid w:val="00027177"/>
    <w:rsid w:val="00027302"/>
    <w:rsid w:val="000273D5"/>
    <w:rsid w:val="0002756E"/>
    <w:rsid w:val="00027810"/>
    <w:rsid w:val="0002789F"/>
    <w:rsid w:val="00027B86"/>
    <w:rsid w:val="00027CF6"/>
    <w:rsid w:val="00027EB5"/>
    <w:rsid w:val="000305E0"/>
    <w:rsid w:val="00030743"/>
    <w:rsid w:val="0003091D"/>
    <w:rsid w:val="00030D87"/>
    <w:rsid w:val="00030FB1"/>
    <w:rsid w:val="0003125F"/>
    <w:rsid w:val="000319CC"/>
    <w:rsid w:val="00031ABD"/>
    <w:rsid w:val="00031CB5"/>
    <w:rsid w:val="00032244"/>
    <w:rsid w:val="00032856"/>
    <w:rsid w:val="00032A9F"/>
    <w:rsid w:val="00032DF9"/>
    <w:rsid w:val="00033411"/>
    <w:rsid w:val="000336A2"/>
    <w:rsid w:val="000337E4"/>
    <w:rsid w:val="0003395C"/>
    <w:rsid w:val="00033DDA"/>
    <w:rsid w:val="00034077"/>
    <w:rsid w:val="000347CB"/>
    <w:rsid w:val="00034900"/>
    <w:rsid w:val="00034903"/>
    <w:rsid w:val="00035471"/>
    <w:rsid w:val="00035D82"/>
    <w:rsid w:val="00035DD8"/>
    <w:rsid w:val="00035E54"/>
    <w:rsid w:val="00036184"/>
    <w:rsid w:val="00036485"/>
    <w:rsid w:val="000364B0"/>
    <w:rsid w:val="00036742"/>
    <w:rsid w:val="00036B8F"/>
    <w:rsid w:val="0003706F"/>
    <w:rsid w:val="00037473"/>
    <w:rsid w:val="000375C1"/>
    <w:rsid w:val="00037BD5"/>
    <w:rsid w:val="000404EA"/>
    <w:rsid w:val="00040538"/>
    <w:rsid w:val="0004089F"/>
    <w:rsid w:val="00040BE3"/>
    <w:rsid w:val="0004100D"/>
    <w:rsid w:val="0004175E"/>
    <w:rsid w:val="00041774"/>
    <w:rsid w:val="000417EF"/>
    <w:rsid w:val="00041827"/>
    <w:rsid w:val="000418C7"/>
    <w:rsid w:val="00041A8A"/>
    <w:rsid w:val="00041DE7"/>
    <w:rsid w:val="000426A2"/>
    <w:rsid w:val="0004296D"/>
    <w:rsid w:val="00042F17"/>
    <w:rsid w:val="000436BD"/>
    <w:rsid w:val="000437CD"/>
    <w:rsid w:val="00043D13"/>
    <w:rsid w:val="000440D0"/>
    <w:rsid w:val="000443C2"/>
    <w:rsid w:val="000445B2"/>
    <w:rsid w:val="00044797"/>
    <w:rsid w:val="00044916"/>
    <w:rsid w:val="000449C5"/>
    <w:rsid w:val="00044E7B"/>
    <w:rsid w:val="00045081"/>
    <w:rsid w:val="0004511F"/>
    <w:rsid w:val="00045457"/>
    <w:rsid w:val="0004609C"/>
    <w:rsid w:val="000465AE"/>
    <w:rsid w:val="0004688D"/>
    <w:rsid w:val="00046E37"/>
    <w:rsid w:val="00046E9F"/>
    <w:rsid w:val="00046FBF"/>
    <w:rsid w:val="0004700A"/>
    <w:rsid w:val="000471B1"/>
    <w:rsid w:val="000476A4"/>
    <w:rsid w:val="00047ABE"/>
    <w:rsid w:val="000500B7"/>
    <w:rsid w:val="0005037C"/>
    <w:rsid w:val="00050552"/>
    <w:rsid w:val="00050654"/>
    <w:rsid w:val="000507C7"/>
    <w:rsid w:val="00051448"/>
    <w:rsid w:val="0005155A"/>
    <w:rsid w:val="00051B88"/>
    <w:rsid w:val="00051BDF"/>
    <w:rsid w:val="00051D0D"/>
    <w:rsid w:val="00051FAD"/>
    <w:rsid w:val="00051FBE"/>
    <w:rsid w:val="000524CC"/>
    <w:rsid w:val="00052689"/>
    <w:rsid w:val="00052811"/>
    <w:rsid w:val="00052CF8"/>
    <w:rsid w:val="00052FFB"/>
    <w:rsid w:val="00053018"/>
    <w:rsid w:val="00053030"/>
    <w:rsid w:val="00053380"/>
    <w:rsid w:val="00053842"/>
    <w:rsid w:val="00053B58"/>
    <w:rsid w:val="000540A7"/>
    <w:rsid w:val="00054481"/>
    <w:rsid w:val="00054578"/>
    <w:rsid w:val="00054698"/>
    <w:rsid w:val="000547B1"/>
    <w:rsid w:val="000547E2"/>
    <w:rsid w:val="00054D79"/>
    <w:rsid w:val="00054E44"/>
    <w:rsid w:val="00054F4E"/>
    <w:rsid w:val="0005510D"/>
    <w:rsid w:val="00055189"/>
    <w:rsid w:val="0005531C"/>
    <w:rsid w:val="0005555D"/>
    <w:rsid w:val="00055EBB"/>
    <w:rsid w:val="0005608B"/>
    <w:rsid w:val="000566BA"/>
    <w:rsid w:val="0005692F"/>
    <w:rsid w:val="00056A47"/>
    <w:rsid w:val="00056D20"/>
    <w:rsid w:val="00056DD5"/>
    <w:rsid w:val="00056F66"/>
    <w:rsid w:val="00056FDB"/>
    <w:rsid w:val="000575B9"/>
    <w:rsid w:val="000576F3"/>
    <w:rsid w:val="00057750"/>
    <w:rsid w:val="00057813"/>
    <w:rsid w:val="00057863"/>
    <w:rsid w:val="0005797A"/>
    <w:rsid w:val="00057C59"/>
    <w:rsid w:val="00057CA6"/>
    <w:rsid w:val="00057E02"/>
    <w:rsid w:val="00060266"/>
    <w:rsid w:val="0006052B"/>
    <w:rsid w:val="000607FB"/>
    <w:rsid w:val="00060A78"/>
    <w:rsid w:val="00060B18"/>
    <w:rsid w:val="00060D52"/>
    <w:rsid w:val="00060DF2"/>
    <w:rsid w:val="00060EDD"/>
    <w:rsid w:val="000617ED"/>
    <w:rsid w:val="00061853"/>
    <w:rsid w:val="00061A1C"/>
    <w:rsid w:val="00061D13"/>
    <w:rsid w:val="00061DB4"/>
    <w:rsid w:val="00062052"/>
    <w:rsid w:val="000623D6"/>
    <w:rsid w:val="000624A8"/>
    <w:rsid w:val="000626CB"/>
    <w:rsid w:val="0006277E"/>
    <w:rsid w:val="000627D6"/>
    <w:rsid w:val="00062DAD"/>
    <w:rsid w:val="00063153"/>
    <w:rsid w:val="00063333"/>
    <w:rsid w:val="0006352D"/>
    <w:rsid w:val="00063863"/>
    <w:rsid w:val="00063A07"/>
    <w:rsid w:val="000642CD"/>
    <w:rsid w:val="00064357"/>
    <w:rsid w:val="0006487F"/>
    <w:rsid w:val="00064F7D"/>
    <w:rsid w:val="0006584F"/>
    <w:rsid w:val="00065981"/>
    <w:rsid w:val="000659B0"/>
    <w:rsid w:val="00065AED"/>
    <w:rsid w:val="0006652A"/>
    <w:rsid w:val="00066929"/>
    <w:rsid w:val="00066962"/>
    <w:rsid w:val="000669BD"/>
    <w:rsid w:val="00066ED3"/>
    <w:rsid w:val="00066F56"/>
    <w:rsid w:val="00067110"/>
    <w:rsid w:val="00067B79"/>
    <w:rsid w:val="00067D59"/>
    <w:rsid w:val="00070009"/>
    <w:rsid w:val="00070140"/>
    <w:rsid w:val="00070416"/>
    <w:rsid w:val="000706D5"/>
    <w:rsid w:val="000708D6"/>
    <w:rsid w:val="0007094F"/>
    <w:rsid w:val="00071174"/>
    <w:rsid w:val="00071B95"/>
    <w:rsid w:val="00071D5B"/>
    <w:rsid w:val="00071FBE"/>
    <w:rsid w:val="00072073"/>
    <w:rsid w:val="0007232A"/>
    <w:rsid w:val="0007245A"/>
    <w:rsid w:val="00072EBB"/>
    <w:rsid w:val="00072EFF"/>
    <w:rsid w:val="00073783"/>
    <w:rsid w:val="00073FAC"/>
    <w:rsid w:val="000740B0"/>
    <w:rsid w:val="00074122"/>
    <w:rsid w:val="00074223"/>
    <w:rsid w:val="00074398"/>
    <w:rsid w:val="000745BB"/>
    <w:rsid w:val="0007466F"/>
    <w:rsid w:val="00074681"/>
    <w:rsid w:val="00074845"/>
    <w:rsid w:val="00075137"/>
    <w:rsid w:val="00075184"/>
    <w:rsid w:val="000751EE"/>
    <w:rsid w:val="000752D9"/>
    <w:rsid w:val="0007532D"/>
    <w:rsid w:val="000758D0"/>
    <w:rsid w:val="000759FD"/>
    <w:rsid w:val="00075A45"/>
    <w:rsid w:val="00075B9C"/>
    <w:rsid w:val="00075C76"/>
    <w:rsid w:val="00075C77"/>
    <w:rsid w:val="00075E84"/>
    <w:rsid w:val="00076109"/>
    <w:rsid w:val="00076260"/>
    <w:rsid w:val="0007642B"/>
    <w:rsid w:val="0007642D"/>
    <w:rsid w:val="000764BD"/>
    <w:rsid w:val="0007653A"/>
    <w:rsid w:val="000766F3"/>
    <w:rsid w:val="000768B5"/>
    <w:rsid w:val="00076B40"/>
    <w:rsid w:val="00076B65"/>
    <w:rsid w:val="00076DD3"/>
    <w:rsid w:val="00076EC6"/>
    <w:rsid w:val="00077002"/>
    <w:rsid w:val="00077196"/>
    <w:rsid w:val="0007757F"/>
    <w:rsid w:val="0007760C"/>
    <w:rsid w:val="00077695"/>
    <w:rsid w:val="00077A74"/>
    <w:rsid w:val="00077AA7"/>
    <w:rsid w:val="00077D25"/>
    <w:rsid w:val="00077D95"/>
    <w:rsid w:val="00080059"/>
    <w:rsid w:val="00080361"/>
    <w:rsid w:val="000805EF"/>
    <w:rsid w:val="00080A5A"/>
    <w:rsid w:val="00080C67"/>
    <w:rsid w:val="00080D0D"/>
    <w:rsid w:val="00080FC4"/>
    <w:rsid w:val="00081152"/>
    <w:rsid w:val="00081438"/>
    <w:rsid w:val="0008146B"/>
    <w:rsid w:val="000814C8"/>
    <w:rsid w:val="00081567"/>
    <w:rsid w:val="000815E9"/>
    <w:rsid w:val="000816DE"/>
    <w:rsid w:val="0008191F"/>
    <w:rsid w:val="00081DA5"/>
    <w:rsid w:val="0008205D"/>
    <w:rsid w:val="000826A0"/>
    <w:rsid w:val="00082BEB"/>
    <w:rsid w:val="00082E15"/>
    <w:rsid w:val="000831AD"/>
    <w:rsid w:val="000834EE"/>
    <w:rsid w:val="000837F9"/>
    <w:rsid w:val="000839D8"/>
    <w:rsid w:val="00083D5B"/>
    <w:rsid w:val="00083F37"/>
    <w:rsid w:val="0008405E"/>
    <w:rsid w:val="0008424D"/>
    <w:rsid w:val="00084564"/>
    <w:rsid w:val="000853D3"/>
    <w:rsid w:val="00085585"/>
    <w:rsid w:val="00085AD8"/>
    <w:rsid w:val="00085C04"/>
    <w:rsid w:val="00085D27"/>
    <w:rsid w:val="00085FAA"/>
    <w:rsid w:val="00086194"/>
    <w:rsid w:val="0008694E"/>
    <w:rsid w:val="00086DD7"/>
    <w:rsid w:val="000873FE"/>
    <w:rsid w:val="00087517"/>
    <w:rsid w:val="0008798B"/>
    <w:rsid w:val="00087A43"/>
    <w:rsid w:val="00087EEC"/>
    <w:rsid w:val="00090271"/>
    <w:rsid w:val="00090340"/>
    <w:rsid w:val="00090AB1"/>
    <w:rsid w:val="00090D3A"/>
    <w:rsid w:val="0009180B"/>
    <w:rsid w:val="0009197B"/>
    <w:rsid w:val="000919E8"/>
    <w:rsid w:val="00091A3A"/>
    <w:rsid w:val="00091D1F"/>
    <w:rsid w:val="0009208F"/>
    <w:rsid w:val="000920AB"/>
    <w:rsid w:val="000921AB"/>
    <w:rsid w:val="0009261B"/>
    <w:rsid w:val="00092CA8"/>
    <w:rsid w:val="00092D57"/>
    <w:rsid w:val="00092DA5"/>
    <w:rsid w:val="0009315A"/>
    <w:rsid w:val="000932BD"/>
    <w:rsid w:val="00093584"/>
    <w:rsid w:val="0009381F"/>
    <w:rsid w:val="00093890"/>
    <w:rsid w:val="00093CE1"/>
    <w:rsid w:val="0009402F"/>
    <w:rsid w:val="00094034"/>
    <w:rsid w:val="000940D8"/>
    <w:rsid w:val="00094102"/>
    <w:rsid w:val="0009414F"/>
    <w:rsid w:val="00094A8C"/>
    <w:rsid w:val="00094C53"/>
    <w:rsid w:val="00094EDB"/>
    <w:rsid w:val="00095156"/>
    <w:rsid w:val="000954D3"/>
    <w:rsid w:val="00095711"/>
    <w:rsid w:val="000957BB"/>
    <w:rsid w:val="0009624D"/>
    <w:rsid w:val="00096A2E"/>
    <w:rsid w:val="00096B04"/>
    <w:rsid w:val="00096BDC"/>
    <w:rsid w:val="00096C8F"/>
    <w:rsid w:val="00096CD5"/>
    <w:rsid w:val="00096E27"/>
    <w:rsid w:val="00096F57"/>
    <w:rsid w:val="00096F9A"/>
    <w:rsid w:val="00097032"/>
    <w:rsid w:val="0009729E"/>
    <w:rsid w:val="000974BC"/>
    <w:rsid w:val="000977DE"/>
    <w:rsid w:val="00097A0D"/>
    <w:rsid w:val="00097C8B"/>
    <w:rsid w:val="000A0344"/>
    <w:rsid w:val="000A039A"/>
    <w:rsid w:val="000A085F"/>
    <w:rsid w:val="000A0B81"/>
    <w:rsid w:val="000A0F32"/>
    <w:rsid w:val="000A12AA"/>
    <w:rsid w:val="000A1482"/>
    <w:rsid w:val="000A1707"/>
    <w:rsid w:val="000A1842"/>
    <w:rsid w:val="000A1D33"/>
    <w:rsid w:val="000A1E0C"/>
    <w:rsid w:val="000A1EE3"/>
    <w:rsid w:val="000A2AC2"/>
    <w:rsid w:val="000A2D5D"/>
    <w:rsid w:val="000A2D79"/>
    <w:rsid w:val="000A2FA8"/>
    <w:rsid w:val="000A32EB"/>
    <w:rsid w:val="000A331F"/>
    <w:rsid w:val="000A3570"/>
    <w:rsid w:val="000A3A08"/>
    <w:rsid w:val="000A3CC9"/>
    <w:rsid w:val="000A3D1D"/>
    <w:rsid w:val="000A3F94"/>
    <w:rsid w:val="000A441E"/>
    <w:rsid w:val="000A48E1"/>
    <w:rsid w:val="000A4949"/>
    <w:rsid w:val="000A54C0"/>
    <w:rsid w:val="000A56C3"/>
    <w:rsid w:val="000A5D23"/>
    <w:rsid w:val="000A5EA3"/>
    <w:rsid w:val="000A5EEE"/>
    <w:rsid w:val="000A5FD9"/>
    <w:rsid w:val="000A63FD"/>
    <w:rsid w:val="000A66D8"/>
    <w:rsid w:val="000A6A18"/>
    <w:rsid w:val="000A6A8E"/>
    <w:rsid w:val="000A6EEB"/>
    <w:rsid w:val="000A6F88"/>
    <w:rsid w:val="000A735E"/>
    <w:rsid w:val="000A7772"/>
    <w:rsid w:val="000A7C83"/>
    <w:rsid w:val="000B00D5"/>
    <w:rsid w:val="000B010A"/>
    <w:rsid w:val="000B04E2"/>
    <w:rsid w:val="000B07DF"/>
    <w:rsid w:val="000B09C3"/>
    <w:rsid w:val="000B0C5A"/>
    <w:rsid w:val="000B0E21"/>
    <w:rsid w:val="000B100B"/>
    <w:rsid w:val="000B10F0"/>
    <w:rsid w:val="000B1165"/>
    <w:rsid w:val="000B14D1"/>
    <w:rsid w:val="000B169D"/>
    <w:rsid w:val="000B174D"/>
    <w:rsid w:val="000B1C5B"/>
    <w:rsid w:val="000B1D7F"/>
    <w:rsid w:val="000B237F"/>
    <w:rsid w:val="000B2447"/>
    <w:rsid w:val="000B2516"/>
    <w:rsid w:val="000B2E9E"/>
    <w:rsid w:val="000B324B"/>
    <w:rsid w:val="000B32FA"/>
    <w:rsid w:val="000B37CC"/>
    <w:rsid w:val="000B3A7F"/>
    <w:rsid w:val="000B3A9E"/>
    <w:rsid w:val="000B400D"/>
    <w:rsid w:val="000B4044"/>
    <w:rsid w:val="000B41AF"/>
    <w:rsid w:val="000B44BD"/>
    <w:rsid w:val="000B4819"/>
    <w:rsid w:val="000B493C"/>
    <w:rsid w:val="000B4BD5"/>
    <w:rsid w:val="000B52DB"/>
    <w:rsid w:val="000B53CA"/>
    <w:rsid w:val="000B5C31"/>
    <w:rsid w:val="000B615D"/>
    <w:rsid w:val="000B62EC"/>
    <w:rsid w:val="000B63C5"/>
    <w:rsid w:val="000B65F6"/>
    <w:rsid w:val="000B66CC"/>
    <w:rsid w:val="000B69E5"/>
    <w:rsid w:val="000B72AC"/>
    <w:rsid w:val="000B7389"/>
    <w:rsid w:val="000B73BA"/>
    <w:rsid w:val="000B7DA3"/>
    <w:rsid w:val="000B7F45"/>
    <w:rsid w:val="000C0182"/>
    <w:rsid w:val="000C0347"/>
    <w:rsid w:val="000C0362"/>
    <w:rsid w:val="000C04D2"/>
    <w:rsid w:val="000C0AF8"/>
    <w:rsid w:val="000C0CAD"/>
    <w:rsid w:val="000C0DEA"/>
    <w:rsid w:val="000C1864"/>
    <w:rsid w:val="000C18E6"/>
    <w:rsid w:val="000C205A"/>
    <w:rsid w:val="000C21E0"/>
    <w:rsid w:val="000C2300"/>
    <w:rsid w:val="000C24AB"/>
    <w:rsid w:val="000C260A"/>
    <w:rsid w:val="000C36DA"/>
    <w:rsid w:val="000C4350"/>
    <w:rsid w:val="000C472F"/>
    <w:rsid w:val="000C4E6E"/>
    <w:rsid w:val="000C4EF2"/>
    <w:rsid w:val="000C520D"/>
    <w:rsid w:val="000C5402"/>
    <w:rsid w:val="000C57A9"/>
    <w:rsid w:val="000C58D2"/>
    <w:rsid w:val="000C5A24"/>
    <w:rsid w:val="000C5AAA"/>
    <w:rsid w:val="000C5B55"/>
    <w:rsid w:val="000C5D79"/>
    <w:rsid w:val="000C651C"/>
    <w:rsid w:val="000C653F"/>
    <w:rsid w:val="000C666B"/>
    <w:rsid w:val="000C6680"/>
    <w:rsid w:val="000C68E9"/>
    <w:rsid w:val="000C6D95"/>
    <w:rsid w:val="000C6DCF"/>
    <w:rsid w:val="000C6FA5"/>
    <w:rsid w:val="000C6FF2"/>
    <w:rsid w:val="000C711C"/>
    <w:rsid w:val="000C7590"/>
    <w:rsid w:val="000C7735"/>
    <w:rsid w:val="000C77D5"/>
    <w:rsid w:val="000C7988"/>
    <w:rsid w:val="000C79C2"/>
    <w:rsid w:val="000C7A5F"/>
    <w:rsid w:val="000C7BD0"/>
    <w:rsid w:val="000C7D38"/>
    <w:rsid w:val="000D00F9"/>
    <w:rsid w:val="000D072F"/>
    <w:rsid w:val="000D07CC"/>
    <w:rsid w:val="000D0971"/>
    <w:rsid w:val="000D0EF9"/>
    <w:rsid w:val="000D1173"/>
    <w:rsid w:val="000D1627"/>
    <w:rsid w:val="000D168C"/>
    <w:rsid w:val="000D1792"/>
    <w:rsid w:val="000D1C59"/>
    <w:rsid w:val="000D1DFE"/>
    <w:rsid w:val="000D1F65"/>
    <w:rsid w:val="000D25A1"/>
    <w:rsid w:val="000D26B6"/>
    <w:rsid w:val="000D26CF"/>
    <w:rsid w:val="000D28B8"/>
    <w:rsid w:val="000D2938"/>
    <w:rsid w:val="000D2D47"/>
    <w:rsid w:val="000D300A"/>
    <w:rsid w:val="000D30E8"/>
    <w:rsid w:val="000D31ED"/>
    <w:rsid w:val="000D337D"/>
    <w:rsid w:val="000D34BC"/>
    <w:rsid w:val="000D3B60"/>
    <w:rsid w:val="000D4366"/>
    <w:rsid w:val="000D49FA"/>
    <w:rsid w:val="000D4A4C"/>
    <w:rsid w:val="000D4BF9"/>
    <w:rsid w:val="000D4C89"/>
    <w:rsid w:val="000D4F00"/>
    <w:rsid w:val="000D515C"/>
    <w:rsid w:val="000D54F2"/>
    <w:rsid w:val="000D5745"/>
    <w:rsid w:val="000D5793"/>
    <w:rsid w:val="000D5A2D"/>
    <w:rsid w:val="000D5E69"/>
    <w:rsid w:val="000D6116"/>
    <w:rsid w:val="000D6306"/>
    <w:rsid w:val="000D68B5"/>
    <w:rsid w:val="000D6B2F"/>
    <w:rsid w:val="000D6B75"/>
    <w:rsid w:val="000D6C53"/>
    <w:rsid w:val="000D6CB5"/>
    <w:rsid w:val="000D6F4F"/>
    <w:rsid w:val="000D7100"/>
    <w:rsid w:val="000D7450"/>
    <w:rsid w:val="000D786B"/>
    <w:rsid w:val="000D78FE"/>
    <w:rsid w:val="000D7A63"/>
    <w:rsid w:val="000D7B32"/>
    <w:rsid w:val="000D7B72"/>
    <w:rsid w:val="000E06C7"/>
    <w:rsid w:val="000E0B53"/>
    <w:rsid w:val="000E0B7D"/>
    <w:rsid w:val="000E0CFF"/>
    <w:rsid w:val="000E0F69"/>
    <w:rsid w:val="000E123A"/>
    <w:rsid w:val="000E149A"/>
    <w:rsid w:val="000E1704"/>
    <w:rsid w:val="000E172E"/>
    <w:rsid w:val="000E1839"/>
    <w:rsid w:val="000E19B4"/>
    <w:rsid w:val="000E1FB8"/>
    <w:rsid w:val="000E206A"/>
    <w:rsid w:val="000E23F2"/>
    <w:rsid w:val="000E2461"/>
    <w:rsid w:val="000E28C6"/>
    <w:rsid w:val="000E28D0"/>
    <w:rsid w:val="000E28E5"/>
    <w:rsid w:val="000E2BC9"/>
    <w:rsid w:val="000E315D"/>
    <w:rsid w:val="000E35FA"/>
    <w:rsid w:val="000E3F6E"/>
    <w:rsid w:val="000E4A33"/>
    <w:rsid w:val="000E4D34"/>
    <w:rsid w:val="000E5452"/>
    <w:rsid w:val="000E5542"/>
    <w:rsid w:val="000E57A1"/>
    <w:rsid w:val="000E5AD1"/>
    <w:rsid w:val="000E5E9D"/>
    <w:rsid w:val="000E5EFB"/>
    <w:rsid w:val="000E63F6"/>
    <w:rsid w:val="000E64CF"/>
    <w:rsid w:val="000E66CF"/>
    <w:rsid w:val="000E68B5"/>
    <w:rsid w:val="000E6E65"/>
    <w:rsid w:val="000E6ED0"/>
    <w:rsid w:val="000E71B6"/>
    <w:rsid w:val="000E7220"/>
    <w:rsid w:val="000E7545"/>
    <w:rsid w:val="000E7878"/>
    <w:rsid w:val="000E7FD2"/>
    <w:rsid w:val="000F09D9"/>
    <w:rsid w:val="000F0AB4"/>
    <w:rsid w:val="000F0FE9"/>
    <w:rsid w:val="000F123A"/>
    <w:rsid w:val="000F1304"/>
    <w:rsid w:val="000F1457"/>
    <w:rsid w:val="000F146E"/>
    <w:rsid w:val="000F1633"/>
    <w:rsid w:val="000F163B"/>
    <w:rsid w:val="000F1AEA"/>
    <w:rsid w:val="000F1C1F"/>
    <w:rsid w:val="000F1FBE"/>
    <w:rsid w:val="000F242E"/>
    <w:rsid w:val="000F25D8"/>
    <w:rsid w:val="000F2626"/>
    <w:rsid w:val="000F26EE"/>
    <w:rsid w:val="000F2961"/>
    <w:rsid w:val="000F2A3A"/>
    <w:rsid w:val="000F2A4A"/>
    <w:rsid w:val="000F2B59"/>
    <w:rsid w:val="000F2B72"/>
    <w:rsid w:val="000F2CB6"/>
    <w:rsid w:val="000F31F2"/>
    <w:rsid w:val="000F376D"/>
    <w:rsid w:val="000F3AA4"/>
    <w:rsid w:val="000F3BC7"/>
    <w:rsid w:val="000F3C83"/>
    <w:rsid w:val="000F3CBF"/>
    <w:rsid w:val="000F3E08"/>
    <w:rsid w:val="000F4121"/>
    <w:rsid w:val="000F43DB"/>
    <w:rsid w:val="000F4722"/>
    <w:rsid w:val="000F474C"/>
    <w:rsid w:val="000F48CD"/>
    <w:rsid w:val="000F4A11"/>
    <w:rsid w:val="000F4AE9"/>
    <w:rsid w:val="000F5682"/>
    <w:rsid w:val="000F58A3"/>
    <w:rsid w:val="000F61A2"/>
    <w:rsid w:val="000F656A"/>
    <w:rsid w:val="000F65AC"/>
    <w:rsid w:val="000F6906"/>
    <w:rsid w:val="000F6940"/>
    <w:rsid w:val="000F6A7A"/>
    <w:rsid w:val="000F7077"/>
    <w:rsid w:val="000F7187"/>
    <w:rsid w:val="000F73FA"/>
    <w:rsid w:val="0010025E"/>
    <w:rsid w:val="001005A5"/>
    <w:rsid w:val="001008C9"/>
    <w:rsid w:val="00100F0B"/>
    <w:rsid w:val="00101084"/>
    <w:rsid w:val="001011DA"/>
    <w:rsid w:val="001017C3"/>
    <w:rsid w:val="001019C9"/>
    <w:rsid w:val="00101BD4"/>
    <w:rsid w:val="001025B6"/>
    <w:rsid w:val="0010270C"/>
    <w:rsid w:val="00102B05"/>
    <w:rsid w:val="00102E66"/>
    <w:rsid w:val="001032AB"/>
    <w:rsid w:val="001032EC"/>
    <w:rsid w:val="00103413"/>
    <w:rsid w:val="00103533"/>
    <w:rsid w:val="001035A3"/>
    <w:rsid w:val="00103834"/>
    <w:rsid w:val="00103924"/>
    <w:rsid w:val="00103A44"/>
    <w:rsid w:val="00103BCD"/>
    <w:rsid w:val="00103C09"/>
    <w:rsid w:val="001041C7"/>
    <w:rsid w:val="00104854"/>
    <w:rsid w:val="00104A09"/>
    <w:rsid w:val="00104CC3"/>
    <w:rsid w:val="00104D55"/>
    <w:rsid w:val="00104D9F"/>
    <w:rsid w:val="001053FB"/>
    <w:rsid w:val="00105933"/>
    <w:rsid w:val="00105A16"/>
    <w:rsid w:val="00105F3B"/>
    <w:rsid w:val="00105F4B"/>
    <w:rsid w:val="00105FEF"/>
    <w:rsid w:val="00106029"/>
    <w:rsid w:val="00106228"/>
    <w:rsid w:val="00106483"/>
    <w:rsid w:val="00106489"/>
    <w:rsid w:val="00106B2C"/>
    <w:rsid w:val="00106C94"/>
    <w:rsid w:val="001073CA"/>
    <w:rsid w:val="001075A6"/>
    <w:rsid w:val="0010760D"/>
    <w:rsid w:val="0010784B"/>
    <w:rsid w:val="00107933"/>
    <w:rsid w:val="00107A0A"/>
    <w:rsid w:val="00107DAB"/>
    <w:rsid w:val="00107F52"/>
    <w:rsid w:val="0011010C"/>
    <w:rsid w:val="0011010E"/>
    <w:rsid w:val="0011016F"/>
    <w:rsid w:val="00110229"/>
    <w:rsid w:val="00110688"/>
    <w:rsid w:val="00110845"/>
    <w:rsid w:val="00110B03"/>
    <w:rsid w:val="00111082"/>
    <w:rsid w:val="001113D1"/>
    <w:rsid w:val="00111B93"/>
    <w:rsid w:val="001120E4"/>
    <w:rsid w:val="0011210F"/>
    <w:rsid w:val="001121FF"/>
    <w:rsid w:val="001125DD"/>
    <w:rsid w:val="0011263F"/>
    <w:rsid w:val="001130D2"/>
    <w:rsid w:val="00113266"/>
    <w:rsid w:val="0011330D"/>
    <w:rsid w:val="00113487"/>
    <w:rsid w:val="00113586"/>
    <w:rsid w:val="00113DAB"/>
    <w:rsid w:val="00113DD7"/>
    <w:rsid w:val="00113F35"/>
    <w:rsid w:val="0011468A"/>
    <w:rsid w:val="00114A9A"/>
    <w:rsid w:val="00114BD2"/>
    <w:rsid w:val="00114DED"/>
    <w:rsid w:val="00114F65"/>
    <w:rsid w:val="0011506D"/>
    <w:rsid w:val="001150DF"/>
    <w:rsid w:val="0011510F"/>
    <w:rsid w:val="001152BF"/>
    <w:rsid w:val="001153E9"/>
    <w:rsid w:val="00115B7C"/>
    <w:rsid w:val="00115F1D"/>
    <w:rsid w:val="0011626B"/>
    <w:rsid w:val="001163BA"/>
    <w:rsid w:val="00116850"/>
    <w:rsid w:val="00116AB6"/>
    <w:rsid w:val="0011715D"/>
    <w:rsid w:val="0012086A"/>
    <w:rsid w:val="0012090A"/>
    <w:rsid w:val="0012096E"/>
    <w:rsid w:val="00120BD0"/>
    <w:rsid w:val="00120F7A"/>
    <w:rsid w:val="0012140E"/>
    <w:rsid w:val="00121593"/>
    <w:rsid w:val="00121944"/>
    <w:rsid w:val="001219A5"/>
    <w:rsid w:val="00122000"/>
    <w:rsid w:val="00122394"/>
    <w:rsid w:val="00122602"/>
    <w:rsid w:val="00122C16"/>
    <w:rsid w:val="00122DD2"/>
    <w:rsid w:val="0012372D"/>
    <w:rsid w:val="00123841"/>
    <w:rsid w:val="00123958"/>
    <w:rsid w:val="001239A5"/>
    <w:rsid w:val="00123B55"/>
    <w:rsid w:val="001240DF"/>
    <w:rsid w:val="00124481"/>
    <w:rsid w:val="00124B6C"/>
    <w:rsid w:val="00124D1D"/>
    <w:rsid w:val="00124DD4"/>
    <w:rsid w:val="00124F65"/>
    <w:rsid w:val="00124FFC"/>
    <w:rsid w:val="001252F0"/>
    <w:rsid w:val="0012559C"/>
    <w:rsid w:val="00125948"/>
    <w:rsid w:val="00126298"/>
    <w:rsid w:val="00126648"/>
    <w:rsid w:val="00126650"/>
    <w:rsid w:val="0012670C"/>
    <w:rsid w:val="00126822"/>
    <w:rsid w:val="001268C2"/>
    <w:rsid w:val="00126995"/>
    <w:rsid w:val="00126C19"/>
    <w:rsid w:val="00126D16"/>
    <w:rsid w:val="001270AA"/>
    <w:rsid w:val="001279C0"/>
    <w:rsid w:val="00127A42"/>
    <w:rsid w:val="00127BD9"/>
    <w:rsid w:val="00130352"/>
    <w:rsid w:val="00130573"/>
    <w:rsid w:val="001305CC"/>
    <w:rsid w:val="0013077C"/>
    <w:rsid w:val="00130806"/>
    <w:rsid w:val="0013096C"/>
    <w:rsid w:val="00130A5D"/>
    <w:rsid w:val="00130B44"/>
    <w:rsid w:val="00130C93"/>
    <w:rsid w:val="00130DC1"/>
    <w:rsid w:val="00130F2D"/>
    <w:rsid w:val="00131679"/>
    <w:rsid w:val="00131ED0"/>
    <w:rsid w:val="001321FB"/>
    <w:rsid w:val="0013221E"/>
    <w:rsid w:val="001323C1"/>
    <w:rsid w:val="001323D3"/>
    <w:rsid w:val="0013275E"/>
    <w:rsid w:val="00132778"/>
    <w:rsid w:val="0013296F"/>
    <w:rsid w:val="00132A17"/>
    <w:rsid w:val="00132AB4"/>
    <w:rsid w:val="00132B94"/>
    <w:rsid w:val="00133184"/>
    <w:rsid w:val="0013347A"/>
    <w:rsid w:val="0013357C"/>
    <w:rsid w:val="001335FE"/>
    <w:rsid w:val="00133876"/>
    <w:rsid w:val="001338F1"/>
    <w:rsid w:val="00133A7D"/>
    <w:rsid w:val="00133BB4"/>
    <w:rsid w:val="00133C59"/>
    <w:rsid w:val="00133CEB"/>
    <w:rsid w:val="00134247"/>
    <w:rsid w:val="001343EF"/>
    <w:rsid w:val="00134A69"/>
    <w:rsid w:val="00134E73"/>
    <w:rsid w:val="001350CD"/>
    <w:rsid w:val="001354B8"/>
    <w:rsid w:val="00135535"/>
    <w:rsid w:val="00135582"/>
    <w:rsid w:val="001357F0"/>
    <w:rsid w:val="001358AE"/>
    <w:rsid w:val="00135AFA"/>
    <w:rsid w:val="00135BFF"/>
    <w:rsid w:val="00135C76"/>
    <w:rsid w:val="00135FB0"/>
    <w:rsid w:val="001362AA"/>
    <w:rsid w:val="00136478"/>
    <w:rsid w:val="0013698C"/>
    <w:rsid w:val="001369DD"/>
    <w:rsid w:val="00136BC1"/>
    <w:rsid w:val="00136CCA"/>
    <w:rsid w:val="00136D67"/>
    <w:rsid w:val="00136E04"/>
    <w:rsid w:val="00137077"/>
    <w:rsid w:val="001372FB"/>
    <w:rsid w:val="00137484"/>
    <w:rsid w:val="00137706"/>
    <w:rsid w:val="001378EE"/>
    <w:rsid w:val="00137A43"/>
    <w:rsid w:val="00137A81"/>
    <w:rsid w:val="00137B2C"/>
    <w:rsid w:val="00137BA5"/>
    <w:rsid w:val="00137C3D"/>
    <w:rsid w:val="00137C7F"/>
    <w:rsid w:val="0014001C"/>
    <w:rsid w:val="001403B1"/>
    <w:rsid w:val="00140CC4"/>
    <w:rsid w:val="00140DB5"/>
    <w:rsid w:val="0014123F"/>
    <w:rsid w:val="001413F6"/>
    <w:rsid w:val="001414C1"/>
    <w:rsid w:val="00141C51"/>
    <w:rsid w:val="00141CF7"/>
    <w:rsid w:val="00142075"/>
    <w:rsid w:val="001420F3"/>
    <w:rsid w:val="001423D9"/>
    <w:rsid w:val="00142707"/>
    <w:rsid w:val="0014270F"/>
    <w:rsid w:val="001428B6"/>
    <w:rsid w:val="001429FD"/>
    <w:rsid w:val="00143826"/>
    <w:rsid w:val="001438C4"/>
    <w:rsid w:val="00143D2C"/>
    <w:rsid w:val="00143EFB"/>
    <w:rsid w:val="00144691"/>
    <w:rsid w:val="00144834"/>
    <w:rsid w:val="0014509E"/>
    <w:rsid w:val="001451C4"/>
    <w:rsid w:val="00145421"/>
    <w:rsid w:val="00145B3F"/>
    <w:rsid w:val="00145C94"/>
    <w:rsid w:val="001466A8"/>
    <w:rsid w:val="001466B8"/>
    <w:rsid w:val="0014691B"/>
    <w:rsid w:val="0014699C"/>
    <w:rsid w:val="00146D74"/>
    <w:rsid w:val="00146F06"/>
    <w:rsid w:val="00146F93"/>
    <w:rsid w:val="001470FF"/>
    <w:rsid w:val="00147553"/>
    <w:rsid w:val="00147705"/>
    <w:rsid w:val="00147C09"/>
    <w:rsid w:val="00147E15"/>
    <w:rsid w:val="00147E27"/>
    <w:rsid w:val="00147F7B"/>
    <w:rsid w:val="001501C9"/>
    <w:rsid w:val="0015025B"/>
    <w:rsid w:val="00150520"/>
    <w:rsid w:val="00150DBC"/>
    <w:rsid w:val="00150E55"/>
    <w:rsid w:val="0015175F"/>
    <w:rsid w:val="0015186F"/>
    <w:rsid w:val="00151DE9"/>
    <w:rsid w:val="0015201C"/>
    <w:rsid w:val="001523CF"/>
    <w:rsid w:val="001524CE"/>
    <w:rsid w:val="0015263E"/>
    <w:rsid w:val="00152645"/>
    <w:rsid w:val="00152A05"/>
    <w:rsid w:val="00152A3D"/>
    <w:rsid w:val="00152D6C"/>
    <w:rsid w:val="00153154"/>
    <w:rsid w:val="00153333"/>
    <w:rsid w:val="0015337A"/>
    <w:rsid w:val="001534E8"/>
    <w:rsid w:val="0015397A"/>
    <w:rsid w:val="00153A10"/>
    <w:rsid w:val="00154010"/>
    <w:rsid w:val="00154119"/>
    <w:rsid w:val="001542C5"/>
    <w:rsid w:val="00154D88"/>
    <w:rsid w:val="0015530F"/>
    <w:rsid w:val="001558DF"/>
    <w:rsid w:val="00155E21"/>
    <w:rsid w:val="001560EA"/>
    <w:rsid w:val="00156388"/>
    <w:rsid w:val="001563AA"/>
    <w:rsid w:val="001565EF"/>
    <w:rsid w:val="0015719D"/>
    <w:rsid w:val="00157512"/>
    <w:rsid w:val="00157718"/>
    <w:rsid w:val="00157F30"/>
    <w:rsid w:val="00160273"/>
    <w:rsid w:val="001605A9"/>
    <w:rsid w:val="00160768"/>
    <w:rsid w:val="00160BE6"/>
    <w:rsid w:val="00160C3A"/>
    <w:rsid w:val="001610C0"/>
    <w:rsid w:val="001612B6"/>
    <w:rsid w:val="001612C6"/>
    <w:rsid w:val="0016161B"/>
    <w:rsid w:val="001618E2"/>
    <w:rsid w:val="00161F05"/>
    <w:rsid w:val="00161FBE"/>
    <w:rsid w:val="00162C65"/>
    <w:rsid w:val="00162E16"/>
    <w:rsid w:val="00162E59"/>
    <w:rsid w:val="001635F6"/>
    <w:rsid w:val="001636CB"/>
    <w:rsid w:val="001637D2"/>
    <w:rsid w:val="00163FBF"/>
    <w:rsid w:val="001641AF"/>
    <w:rsid w:val="001649A9"/>
    <w:rsid w:val="001655D1"/>
    <w:rsid w:val="001655E9"/>
    <w:rsid w:val="001656EB"/>
    <w:rsid w:val="001657A5"/>
    <w:rsid w:val="00165AF1"/>
    <w:rsid w:val="00165C45"/>
    <w:rsid w:val="00165FE0"/>
    <w:rsid w:val="00166668"/>
    <w:rsid w:val="00166786"/>
    <w:rsid w:val="00166C43"/>
    <w:rsid w:val="00167133"/>
    <w:rsid w:val="001676AD"/>
    <w:rsid w:val="00170071"/>
    <w:rsid w:val="001701DE"/>
    <w:rsid w:val="0017047C"/>
    <w:rsid w:val="0017049D"/>
    <w:rsid w:val="00170F00"/>
    <w:rsid w:val="00171178"/>
    <w:rsid w:val="0017146D"/>
    <w:rsid w:val="001716DC"/>
    <w:rsid w:val="00171712"/>
    <w:rsid w:val="001719CE"/>
    <w:rsid w:val="00171DB3"/>
    <w:rsid w:val="00171E77"/>
    <w:rsid w:val="001720A4"/>
    <w:rsid w:val="001722CC"/>
    <w:rsid w:val="00172558"/>
    <w:rsid w:val="00172624"/>
    <w:rsid w:val="0017262B"/>
    <w:rsid w:val="00172714"/>
    <w:rsid w:val="00172CFB"/>
    <w:rsid w:val="0017323E"/>
    <w:rsid w:val="0017331F"/>
    <w:rsid w:val="001734B6"/>
    <w:rsid w:val="00173A00"/>
    <w:rsid w:val="00173BB0"/>
    <w:rsid w:val="00173EDC"/>
    <w:rsid w:val="00173F5F"/>
    <w:rsid w:val="0017415C"/>
    <w:rsid w:val="001741DF"/>
    <w:rsid w:val="0017444B"/>
    <w:rsid w:val="00174598"/>
    <w:rsid w:val="00174DA4"/>
    <w:rsid w:val="00174DF4"/>
    <w:rsid w:val="00174E2A"/>
    <w:rsid w:val="00174F89"/>
    <w:rsid w:val="001750EA"/>
    <w:rsid w:val="001754C5"/>
    <w:rsid w:val="00175CC4"/>
    <w:rsid w:val="00175D6F"/>
    <w:rsid w:val="00175DC3"/>
    <w:rsid w:val="00175F56"/>
    <w:rsid w:val="00176143"/>
    <w:rsid w:val="001763B3"/>
    <w:rsid w:val="00176407"/>
    <w:rsid w:val="001765FE"/>
    <w:rsid w:val="00176882"/>
    <w:rsid w:val="001771E5"/>
    <w:rsid w:val="001773E5"/>
    <w:rsid w:val="001776F1"/>
    <w:rsid w:val="00177BEA"/>
    <w:rsid w:val="00177BF4"/>
    <w:rsid w:val="00180138"/>
    <w:rsid w:val="001805DF"/>
    <w:rsid w:val="00180993"/>
    <w:rsid w:val="001809E1"/>
    <w:rsid w:val="00180A72"/>
    <w:rsid w:val="00180C7E"/>
    <w:rsid w:val="00180CCE"/>
    <w:rsid w:val="0018126A"/>
    <w:rsid w:val="00181562"/>
    <w:rsid w:val="0018163F"/>
    <w:rsid w:val="001817AE"/>
    <w:rsid w:val="001819C3"/>
    <w:rsid w:val="00181D6B"/>
    <w:rsid w:val="00182400"/>
    <w:rsid w:val="001829F4"/>
    <w:rsid w:val="00182D6C"/>
    <w:rsid w:val="00183204"/>
    <w:rsid w:val="001832E2"/>
    <w:rsid w:val="00183319"/>
    <w:rsid w:val="00183467"/>
    <w:rsid w:val="00183484"/>
    <w:rsid w:val="00183834"/>
    <w:rsid w:val="0018393C"/>
    <w:rsid w:val="00183A7A"/>
    <w:rsid w:val="00183D08"/>
    <w:rsid w:val="001840AB"/>
    <w:rsid w:val="00184308"/>
    <w:rsid w:val="00184357"/>
    <w:rsid w:val="0018453B"/>
    <w:rsid w:val="001845B6"/>
    <w:rsid w:val="00184867"/>
    <w:rsid w:val="001849C7"/>
    <w:rsid w:val="00185042"/>
    <w:rsid w:val="00185276"/>
    <w:rsid w:val="0018533A"/>
    <w:rsid w:val="001855A8"/>
    <w:rsid w:val="00185900"/>
    <w:rsid w:val="00185EB7"/>
    <w:rsid w:val="0018652D"/>
    <w:rsid w:val="001865F1"/>
    <w:rsid w:val="0018661C"/>
    <w:rsid w:val="001866EF"/>
    <w:rsid w:val="00186B9E"/>
    <w:rsid w:val="00186E23"/>
    <w:rsid w:val="00186EFB"/>
    <w:rsid w:val="00186EFE"/>
    <w:rsid w:val="00186FC7"/>
    <w:rsid w:val="00187BC2"/>
    <w:rsid w:val="00187C3C"/>
    <w:rsid w:val="00187D72"/>
    <w:rsid w:val="00187E6D"/>
    <w:rsid w:val="0019013F"/>
    <w:rsid w:val="00190749"/>
    <w:rsid w:val="00190B7B"/>
    <w:rsid w:val="00190CAF"/>
    <w:rsid w:val="00190EAE"/>
    <w:rsid w:val="00190EDD"/>
    <w:rsid w:val="00191373"/>
    <w:rsid w:val="001913E2"/>
    <w:rsid w:val="00191B15"/>
    <w:rsid w:val="00191B29"/>
    <w:rsid w:val="00191CEF"/>
    <w:rsid w:val="00192230"/>
    <w:rsid w:val="00192291"/>
    <w:rsid w:val="00192C5E"/>
    <w:rsid w:val="00192F26"/>
    <w:rsid w:val="00193B10"/>
    <w:rsid w:val="00193CFE"/>
    <w:rsid w:val="00193F2E"/>
    <w:rsid w:val="00193FB2"/>
    <w:rsid w:val="00193FEF"/>
    <w:rsid w:val="0019473F"/>
    <w:rsid w:val="00194869"/>
    <w:rsid w:val="00194970"/>
    <w:rsid w:val="00194C05"/>
    <w:rsid w:val="00194D62"/>
    <w:rsid w:val="001953C7"/>
    <w:rsid w:val="001955D6"/>
    <w:rsid w:val="00195641"/>
    <w:rsid w:val="0019568F"/>
    <w:rsid w:val="00195940"/>
    <w:rsid w:val="00195A17"/>
    <w:rsid w:val="00195B8A"/>
    <w:rsid w:val="00195C53"/>
    <w:rsid w:val="00195C65"/>
    <w:rsid w:val="00195E36"/>
    <w:rsid w:val="001960BF"/>
    <w:rsid w:val="00196372"/>
    <w:rsid w:val="00196380"/>
    <w:rsid w:val="001968D0"/>
    <w:rsid w:val="0019694A"/>
    <w:rsid w:val="00197199"/>
    <w:rsid w:val="0019727C"/>
    <w:rsid w:val="001974E1"/>
    <w:rsid w:val="001975F1"/>
    <w:rsid w:val="001975F7"/>
    <w:rsid w:val="00197804"/>
    <w:rsid w:val="00197964"/>
    <w:rsid w:val="00197E81"/>
    <w:rsid w:val="001A0005"/>
    <w:rsid w:val="001A02B4"/>
    <w:rsid w:val="001A02F7"/>
    <w:rsid w:val="001A075B"/>
    <w:rsid w:val="001A0B3C"/>
    <w:rsid w:val="001A0FE8"/>
    <w:rsid w:val="001A1372"/>
    <w:rsid w:val="001A14F7"/>
    <w:rsid w:val="001A1950"/>
    <w:rsid w:val="001A1A6F"/>
    <w:rsid w:val="001A1A85"/>
    <w:rsid w:val="001A1B8D"/>
    <w:rsid w:val="001A1DB7"/>
    <w:rsid w:val="001A1E61"/>
    <w:rsid w:val="001A1F2C"/>
    <w:rsid w:val="001A2888"/>
    <w:rsid w:val="001A29DA"/>
    <w:rsid w:val="001A2C56"/>
    <w:rsid w:val="001A3160"/>
    <w:rsid w:val="001A31AD"/>
    <w:rsid w:val="001A31B7"/>
    <w:rsid w:val="001A3375"/>
    <w:rsid w:val="001A36A1"/>
    <w:rsid w:val="001A3857"/>
    <w:rsid w:val="001A3944"/>
    <w:rsid w:val="001A3E60"/>
    <w:rsid w:val="001A4350"/>
    <w:rsid w:val="001A437D"/>
    <w:rsid w:val="001A4793"/>
    <w:rsid w:val="001A5134"/>
    <w:rsid w:val="001A5293"/>
    <w:rsid w:val="001A5955"/>
    <w:rsid w:val="001A5A47"/>
    <w:rsid w:val="001A5B8F"/>
    <w:rsid w:val="001A5E5F"/>
    <w:rsid w:val="001A610E"/>
    <w:rsid w:val="001A644E"/>
    <w:rsid w:val="001A6465"/>
    <w:rsid w:val="001A6612"/>
    <w:rsid w:val="001A66CE"/>
    <w:rsid w:val="001A6886"/>
    <w:rsid w:val="001A6BA3"/>
    <w:rsid w:val="001A6BC7"/>
    <w:rsid w:val="001A6CFF"/>
    <w:rsid w:val="001A6FC1"/>
    <w:rsid w:val="001A7001"/>
    <w:rsid w:val="001A70E5"/>
    <w:rsid w:val="001A70FB"/>
    <w:rsid w:val="001A73A0"/>
    <w:rsid w:val="001A7A19"/>
    <w:rsid w:val="001A7C08"/>
    <w:rsid w:val="001A7DF2"/>
    <w:rsid w:val="001B02AB"/>
    <w:rsid w:val="001B08D6"/>
    <w:rsid w:val="001B1192"/>
    <w:rsid w:val="001B19DD"/>
    <w:rsid w:val="001B1B2D"/>
    <w:rsid w:val="001B1D28"/>
    <w:rsid w:val="001B239F"/>
    <w:rsid w:val="001B25F0"/>
    <w:rsid w:val="001B2861"/>
    <w:rsid w:val="001B2C21"/>
    <w:rsid w:val="001B2DE7"/>
    <w:rsid w:val="001B31C6"/>
    <w:rsid w:val="001B33F8"/>
    <w:rsid w:val="001B352E"/>
    <w:rsid w:val="001B3637"/>
    <w:rsid w:val="001B3F00"/>
    <w:rsid w:val="001B4702"/>
    <w:rsid w:val="001B4C4E"/>
    <w:rsid w:val="001B5D5C"/>
    <w:rsid w:val="001B5E5B"/>
    <w:rsid w:val="001B6095"/>
    <w:rsid w:val="001B6284"/>
    <w:rsid w:val="001B62CB"/>
    <w:rsid w:val="001B6791"/>
    <w:rsid w:val="001B67A6"/>
    <w:rsid w:val="001B6BBE"/>
    <w:rsid w:val="001B6DED"/>
    <w:rsid w:val="001B7154"/>
    <w:rsid w:val="001B7747"/>
    <w:rsid w:val="001B79CD"/>
    <w:rsid w:val="001B7F7B"/>
    <w:rsid w:val="001C062A"/>
    <w:rsid w:val="001C091D"/>
    <w:rsid w:val="001C09C8"/>
    <w:rsid w:val="001C0D1F"/>
    <w:rsid w:val="001C0EF7"/>
    <w:rsid w:val="001C1173"/>
    <w:rsid w:val="001C172E"/>
    <w:rsid w:val="001C191B"/>
    <w:rsid w:val="001C1BAC"/>
    <w:rsid w:val="001C1D78"/>
    <w:rsid w:val="001C22A6"/>
    <w:rsid w:val="001C31EE"/>
    <w:rsid w:val="001C3668"/>
    <w:rsid w:val="001C398A"/>
    <w:rsid w:val="001C3C22"/>
    <w:rsid w:val="001C3FCF"/>
    <w:rsid w:val="001C42D1"/>
    <w:rsid w:val="001C43AD"/>
    <w:rsid w:val="001C4536"/>
    <w:rsid w:val="001C4566"/>
    <w:rsid w:val="001C45F1"/>
    <w:rsid w:val="001C46D9"/>
    <w:rsid w:val="001C4B12"/>
    <w:rsid w:val="001C4FED"/>
    <w:rsid w:val="001C530E"/>
    <w:rsid w:val="001C5435"/>
    <w:rsid w:val="001C5821"/>
    <w:rsid w:val="001C5D20"/>
    <w:rsid w:val="001C5D40"/>
    <w:rsid w:val="001C5FF9"/>
    <w:rsid w:val="001C670D"/>
    <w:rsid w:val="001C673E"/>
    <w:rsid w:val="001C676B"/>
    <w:rsid w:val="001C68AF"/>
    <w:rsid w:val="001C6BF6"/>
    <w:rsid w:val="001C6C46"/>
    <w:rsid w:val="001C7002"/>
    <w:rsid w:val="001C71C3"/>
    <w:rsid w:val="001C7326"/>
    <w:rsid w:val="001C73A6"/>
    <w:rsid w:val="001C7FDE"/>
    <w:rsid w:val="001D00E2"/>
    <w:rsid w:val="001D02DF"/>
    <w:rsid w:val="001D099F"/>
    <w:rsid w:val="001D11C7"/>
    <w:rsid w:val="001D1426"/>
    <w:rsid w:val="001D232E"/>
    <w:rsid w:val="001D280C"/>
    <w:rsid w:val="001D2C51"/>
    <w:rsid w:val="001D2C61"/>
    <w:rsid w:val="001D37B4"/>
    <w:rsid w:val="001D382E"/>
    <w:rsid w:val="001D3B52"/>
    <w:rsid w:val="001D3C1A"/>
    <w:rsid w:val="001D4BE5"/>
    <w:rsid w:val="001D4DF5"/>
    <w:rsid w:val="001D503E"/>
    <w:rsid w:val="001D5224"/>
    <w:rsid w:val="001D59C8"/>
    <w:rsid w:val="001D5D89"/>
    <w:rsid w:val="001D6006"/>
    <w:rsid w:val="001D60D0"/>
    <w:rsid w:val="001D7278"/>
    <w:rsid w:val="001D7BAA"/>
    <w:rsid w:val="001D7E76"/>
    <w:rsid w:val="001E02DC"/>
    <w:rsid w:val="001E0350"/>
    <w:rsid w:val="001E10B3"/>
    <w:rsid w:val="001E124E"/>
    <w:rsid w:val="001E184B"/>
    <w:rsid w:val="001E1F4F"/>
    <w:rsid w:val="001E21FE"/>
    <w:rsid w:val="001E24D5"/>
    <w:rsid w:val="001E2602"/>
    <w:rsid w:val="001E2696"/>
    <w:rsid w:val="001E27A7"/>
    <w:rsid w:val="001E29BD"/>
    <w:rsid w:val="001E31A2"/>
    <w:rsid w:val="001E32DF"/>
    <w:rsid w:val="001E33C3"/>
    <w:rsid w:val="001E3518"/>
    <w:rsid w:val="001E35A5"/>
    <w:rsid w:val="001E3851"/>
    <w:rsid w:val="001E3A0E"/>
    <w:rsid w:val="001E3A50"/>
    <w:rsid w:val="001E3ACC"/>
    <w:rsid w:val="001E3FF2"/>
    <w:rsid w:val="001E4022"/>
    <w:rsid w:val="001E4086"/>
    <w:rsid w:val="001E40F9"/>
    <w:rsid w:val="001E5662"/>
    <w:rsid w:val="001E5D43"/>
    <w:rsid w:val="001E5E46"/>
    <w:rsid w:val="001E5EC3"/>
    <w:rsid w:val="001E6358"/>
    <w:rsid w:val="001E68DF"/>
    <w:rsid w:val="001E6A19"/>
    <w:rsid w:val="001E73B4"/>
    <w:rsid w:val="001E7680"/>
    <w:rsid w:val="001E77A0"/>
    <w:rsid w:val="001E7D9B"/>
    <w:rsid w:val="001E7F51"/>
    <w:rsid w:val="001E7F89"/>
    <w:rsid w:val="001F00B1"/>
    <w:rsid w:val="001F0204"/>
    <w:rsid w:val="001F0BCC"/>
    <w:rsid w:val="001F0BE3"/>
    <w:rsid w:val="001F10D0"/>
    <w:rsid w:val="001F1303"/>
    <w:rsid w:val="001F1370"/>
    <w:rsid w:val="001F17BE"/>
    <w:rsid w:val="001F17F9"/>
    <w:rsid w:val="001F2295"/>
    <w:rsid w:val="001F2318"/>
    <w:rsid w:val="001F237E"/>
    <w:rsid w:val="001F29F3"/>
    <w:rsid w:val="001F30C1"/>
    <w:rsid w:val="001F328A"/>
    <w:rsid w:val="001F371D"/>
    <w:rsid w:val="001F3773"/>
    <w:rsid w:val="001F3811"/>
    <w:rsid w:val="001F3821"/>
    <w:rsid w:val="001F3913"/>
    <w:rsid w:val="001F400F"/>
    <w:rsid w:val="001F4043"/>
    <w:rsid w:val="001F4292"/>
    <w:rsid w:val="001F47D7"/>
    <w:rsid w:val="001F4844"/>
    <w:rsid w:val="001F4C08"/>
    <w:rsid w:val="001F515E"/>
    <w:rsid w:val="001F5699"/>
    <w:rsid w:val="001F58F8"/>
    <w:rsid w:val="001F5EAC"/>
    <w:rsid w:val="001F5F2E"/>
    <w:rsid w:val="001F6135"/>
    <w:rsid w:val="001F62F0"/>
    <w:rsid w:val="001F6821"/>
    <w:rsid w:val="001F684A"/>
    <w:rsid w:val="001F68D1"/>
    <w:rsid w:val="001F692A"/>
    <w:rsid w:val="001F6A02"/>
    <w:rsid w:val="001F6E95"/>
    <w:rsid w:val="001F6ED9"/>
    <w:rsid w:val="001F72E3"/>
    <w:rsid w:val="001F7432"/>
    <w:rsid w:val="001F7525"/>
    <w:rsid w:val="001F78F0"/>
    <w:rsid w:val="001F7B86"/>
    <w:rsid w:val="001F7C2C"/>
    <w:rsid w:val="001F7E23"/>
    <w:rsid w:val="00200703"/>
    <w:rsid w:val="00200B00"/>
    <w:rsid w:val="00200BAF"/>
    <w:rsid w:val="00200D37"/>
    <w:rsid w:val="00200E89"/>
    <w:rsid w:val="00200F50"/>
    <w:rsid w:val="0020105B"/>
    <w:rsid w:val="00201C77"/>
    <w:rsid w:val="00202EF3"/>
    <w:rsid w:val="00203093"/>
    <w:rsid w:val="002033A3"/>
    <w:rsid w:val="002033B6"/>
    <w:rsid w:val="00203503"/>
    <w:rsid w:val="00203557"/>
    <w:rsid w:val="00203980"/>
    <w:rsid w:val="00203991"/>
    <w:rsid w:val="00203BC0"/>
    <w:rsid w:val="00204125"/>
    <w:rsid w:val="00204496"/>
    <w:rsid w:val="00204927"/>
    <w:rsid w:val="0020522A"/>
    <w:rsid w:val="00205272"/>
    <w:rsid w:val="002055D7"/>
    <w:rsid w:val="00205DA0"/>
    <w:rsid w:val="0020607D"/>
    <w:rsid w:val="002060FB"/>
    <w:rsid w:val="00206260"/>
    <w:rsid w:val="0020637B"/>
    <w:rsid w:val="00206AD5"/>
    <w:rsid w:val="00206C32"/>
    <w:rsid w:val="00206D9F"/>
    <w:rsid w:val="00206DC9"/>
    <w:rsid w:val="00207349"/>
    <w:rsid w:val="0020762A"/>
    <w:rsid w:val="002114D1"/>
    <w:rsid w:val="00211551"/>
    <w:rsid w:val="00211694"/>
    <w:rsid w:val="00211B08"/>
    <w:rsid w:val="00211D5D"/>
    <w:rsid w:val="00211E2F"/>
    <w:rsid w:val="00211F94"/>
    <w:rsid w:val="0021210D"/>
    <w:rsid w:val="002123DE"/>
    <w:rsid w:val="002127DC"/>
    <w:rsid w:val="00212A7C"/>
    <w:rsid w:val="00212AC9"/>
    <w:rsid w:val="00212D50"/>
    <w:rsid w:val="0021325D"/>
    <w:rsid w:val="002136B9"/>
    <w:rsid w:val="0021370B"/>
    <w:rsid w:val="002138C6"/>
    <w:rsid w:val="00213FA6"/>
    <w:rsid w:val="002140C5"/>
    <w:rsid w:val="00214370"/>
    <w:rsid w:val="002145E0"/>
    <w:rsid w:val="00214655"/>
    <w:rsid w:val="00214817"/>
    <w:rsid w:val="00214907"/>
    <w:rsid w:val="00214E09"/>
    <w:rsid w:val="00214E7B"/>
    <w:rsid w:val="00215747"/>
    <w:rsid w:val="002159D0"/>
    <w:rsid w:val="00215E2D"/>
    <w:rsid w:val="002161C2"/>
    <w:rsid w:val="00216224"/>
    <w:rsid w:val="0021650B"/>
    <w:rsid w:val="00216622"/>
    <w:rsid w:val="002167C0"/>
    <w:rsid w:val="00216AB9"/>
    <w:rsid w:val="00216B05"/>
    <w:rsid w:val="00216B9B"/>
    <w:rsid w:val="00216E13"/>
    <w:rsid w:val="00216E54"/>
    <w:rsid w:val="00217913"/>
    <w:rsid w:val="00217C8B"/>
    <w:rsid w:val="00217D46"/>
    <w:rsid w:val="00220128"/>
    <w:rsid w:val="00220556"/>
    <w:rsid w:val="00220AC7"/>
    <w:rsid w:val="00220C97"/>
    <w:rsid w:val="00220CFC"/>
    <w:rsid w:val="00220E7D"/>
    <w:rsid w:val="00220EE6"/>
    <w:rsid w:val="00220F73"/>
    <w:rsid w:val="00220FEC"/>
    <w:rsid w:val="00221552"/>
    <w:rsid w:val="0022168B"/>
    <w:rsid w:val="00221712"/>
    <w:rsid w:val="00221B46"/>
    <w:rsid w:val="00221F5D"/>
    <w:rsid w:val="00222458"/>
    <w:rsid w:val="00222827"/>
    <w:rsid w:val="00222A47"/>
    <w:rsid w:val="00222A4B"/>
    <w:rsid w:val="00222A6B"/>
    <w:rsid w:val="00222B06"/>
    <w:rsid w:val="00222BEC"/>
    <w:rsid w:val="002233FE"/>
    <w:rsid w:val="0022347D"/>
    <w:rsid w:val="00223E09"/>
    <w:rsid w:val="00224383"/>
    <w:rsid w:val="002244CD"/>
    <w:rsid w:val="0022495E"/>
    <w:rsid w:val="00224D56"/>
    <w:rsid w:val="002258CA"/>
    <w:rsid w:val="00225A42"/>
    <w:rsid w:val="00226357"/>
    <w:rsid w:val="00226863"/>
    <w:rsid w:val="00226B5E"/>
    <w:rsid w:val="00226EC3"/>
    <w:rsid w:val="0022737A"/>
    <w:rsid w:val="0022745C"/>
    <w:rsid w:val="002304C7"/>
    <w:rsid w:val="002306EB"/>
    <w:rsid w:val="0023073A"/>
    <w:rsid w:val="00230851"/>
    <w:rsid w:val="00230B03"/>
    <w:rsid w:val="00230CED"/>
    <w:rsid w:val="00230F38"/>
    <w:rsid w:val="0023106A"/>
    <w:rsid w:val="00231A6C"/>
    <w:rsid w:val="00231E2E"/>
    <w:rsid w:val="00231E67"/>
    <w:rsid w:val="0023280F"/>
    <w:rsid w:val="0023283B"/>
    <w:rsid w:val="00232B12"/>
    <w:rsid w:val="00232EEE"/>
    <w:rsid w:val="0023303E"/>
    <w:rsid w:val="00233488"/>
    <w:rsid w:val="0023389F"/>
    <w:rsid w:val="002339B0"/>
    <w:rsid w:val="00233A18"/>
    <w:rsid w:val="00233B75"/>
    <w:rsid w:val="00234A92"/>
    <w:rsid w:val="00234B1B"/>
    <w:rsid w:val="00234CF9"/>
    <w:rsid w:val="002350F3"/>
    <w:rsid w:val="00235344"/>
    <w:rsid w:val="00235E3B"/>
    <w:rsid w:val="00235EAC"/>
    <w:rsid w:val="002361B9"/>
    <w:rsid w:val="00236B38"/>
    <w:rsid w:val="00236BF5"/>
    <w:rsid w:val="00236CCD"/>
    <w:rsid w:val="00236D5F"/>
    <w:rsid w:val="0023709B"/>
    <w:rsid w:val="0023711C"/>
    <w:rsid w:val="0023716A"/>
    <w:rsid w:val="0023724F"/>
    <w:rsid w:val="002373A3"/>
    <w:rsid w:val="002374B5"/>
    <w:rsid w:val="002376F4"/>
    <w:rsid w:val="002403E3"/>
    <w:rsid w:val="002404B3"/>
    <w:rsid w:val="002405B9"/>
    <w:rsid w:val="00240824"/>
    <w:rsid w:val="002409F5"/>
    <w:rsid w:val="00240C81"/>
    <w:rsid w:val="00240CC4"/>
    <w:rsid w:val="00240FD4"/>
    <w:rsid w:val="0024114D"/>
    <w:rsid w:val="0024119B"/>
    <w:rsid w:val="0024148E"/>
    <w:rsid w:val="00241F21"/>
    <w:rsid w:val="00241FD5"/>
    <w:rsid w:val="002421DE"/>
    <w:rsid w:val="002422A0"/>
    <w:rsid w:val="002425B4"/>
    <w:rsid w:val="002426D2"/>
    <w:rsid w:val="00242A7F"/>
    <w:rsid w:val="00243361"/>
    <w:rsid w:val="0024383F"/>
    <w:rsid w:val="00243AA1"/>
    <w:rsid w:val="00243FE4"/>
    <w:rsid w:val="002440A1"/>
    <w:rsid w:val="00244153"/>
    <w:rsid w:val="002444E2"/>
    <w:rsid w:val="002445C8"/>
    <w:rsid w:val="00244E4C"/>
    <w:rsid w:val="00245502"/>
    <w:rsid w:val="002455CA"/>
    <w:rsid w:val="002457F6"/>
    <w:rsid w:val="002459AD"/>
    <w:rsid w:val="00245AA7"/>
    <w:rsid w:val="00245AE0"/>
    <w:rsid w:val="00245CFE"/>
    <w:rsid w:val="00245EE6"/>
    <w:rsid w:val="0024696B"/>
    <w:rsid w:val="00246D0F"/>
    <w:rsid w:val="002472C5"/>
    <w:rsid w:val="00247365"/>
    <w:rsid w:val="0024744E"/>
    <w:rsid w:val="00247579"/>
    <w:rsid w:val="00247672"/>
    <w:rsid w:val="0024775B"/>
    <w:rsid w:val="002478D9"/>
    <w:rsid w:val="00247C18"/>
    <w:rsid w:val="00247DFB"/>
    <w:rsid w:val="00247F8D"/>
    <w:rsid w:val="002501A5"/>
    <w:rsid w:val="0025038E"/>
    <w:rsid w:val="0025067C"/>
    <w:rsid w:val="00250980"/>
    <w:rsid w:val="0025120C"/>
    <w:rsid w:val="00251453"/>
    <w:rsid w:val="002515C7"/>
    <w:rsid w:val="0025174A"/>
    <w:rsid w:val="00251C70"/>
    <w:rsid w:val="00251C97"/>
    <w:rsid w:val="00251E11"/>
    <w:rsid w:val="00251E6A"/>
    <w:rsid w:val="0025241A"/>
    <w:rsid w:val="00252435"/>
    <w:rsid w:val="002525BA"/>
    <w:rsid w:val="00252A18"/>
    <w:rsid w:val="00252A6C"/>
    <w:rsid w:val="00252B9E"/>
    <w:rsid w:val="0025388C"/>
    <w:rsid w:val="00253A75"/>
    <w:rsid w:val="00253F41"/>
    <w:rsid w:val="00254000"/>
    <w:rsid w:val="0025402D"/>
    <w:rsid w:val="002541E9"/>
    <w:rsid w:val="002542C6"/>
    <w:rsid w:val="00254474"/>
    <w:rsid w:val="00254648"/>
    <w:rsid w:val="002546DA"/>
    <w:rsid w:val="00254B73"/>
    <w:rsid w:val="00254BA2"/>
    <w:rsid w:val="002550C1"/>
    <w:rsid w:val="002553C3"/>
    <w:rsid w:val="00255567"/>
    <w:rsid w:val="002557A7"/>
    <w:rsid w:val="002557C3"/>
    <w:rsid w:val="00255C3A"/>
    <w:rsid w:val="00255DD5"/>
    <w:rsid w:val="002562DF"/>
    <w:rsid w:val="00256427"/>
    <w:rsid w:val="0025651B"/>
    <w:rsid w:val="00256770"/>
    <w:rsid w:val="00257357"/>
    <w:rsid w:val="0025737B"/>
    <w:rsid w:val="00257440"/>
    <w:rsid w:val="002578F0"/>
    <w:rsid w:val="00257A5A"/>
    <w:rsid w:val="00257C70"/>
    <w:rsid w:val="00257D46"/>
    <w:rsid w:val="00257F5D"/>
    <w:rsid w:val="00260486"/>
    <w:rsid w:val="002605CD"/>
    <w:rsid w:val="00260A8D"/>
    <w:rsid w:val="00260C3F"/>
    <w:rsid w:val="00260E26"/>
    <w:rsid w:val="00260E28"/>
    <w:rsid w:val="00260F27"/>
    <w:rsid w:val="00260FB7"/>
    <w:rsid w:val="00261607"/>
    <w:rsid w:val="00261B56"/>
    <w:rsid w:val="00261DDD"/>
    <w:rsid w:val="00261F2A"/>
    <w:rsid w:val="00262122"/>
    <w:rsid w:val="002621C4"/>
    <w:rsid w:val="00262701"/>
    <w:rsid w:val="002632BF"/>
    <w:rsid w:val="002633B1"/>
    <w:rsid w:val="00263956"/>
    <w:rsid w:val="00263EBA"/>
    <w:rsid w:val="0026411D"/>
    <w:rsid w:val="00264204"/>
    <w:rsid w:val="002642A2"/>
    <w:rsid w:val="00264432"/>
    <w:rsid w:val="00264480"/>
    <w:rsid w:val="00264716"/>
    <w:rsid w:val="002647A2"/>
    <w:rsid w:val="002647F7"/>
    <w:rsid w:val="00264983"/>
    <w:rsid w:val="002649D7"/>
    <w:rsid w:val="00264E01"/>
    <w:rsid w:val="00264E85"/>
    <w:rsid w:val="0026543E"/>
    <w:rsid w:val="0026598E"/>
    <w:rsid w:val="00265A48"/>
    <w:rsid w:val="00265E68"/>
    <w:rsid w:val="00266057"/>
    <w:rsid w:val="00266317"/>
    <w:rsid w:val="0026670E"/>
    <w:rsid w:val="00266845"/>
    <w:rsid w:val="0026692D"/>
    <w:rsid w:val="00266A66"/>
    <w:rsid w:val="00266B4D"/>
    <w:rsid w:val="00266D1C"/>
    <w:rsid w:val="002674EF"/>
    <w:rsid w:val="00267CFC"/>
    <w:rsid w:val="00267E02"/>
    <w:rsid w:val="0027025E"/>
    <w:rsid w:val="0027036F"/>
    <w:rsid w:val="00270691"/>
    <w:rsid w:val="002707B7"/>
    <w:rsid w:val="0027087E"/>
    <w:rsid w:val="0027092D"/>
    <w:rsid w:val="00270DC9"/>
    <w:rsid w:val="00270DE0"/>
    <w:rsid w:val="00270F14"/>
    <w:rsid w:val="002715A5"/>
    <w:rsid w:val="00271983"/>
    <w:rsid w:val="002719A4"/>
    <w:rsid w:val="00271A1D"/>
    <w:rsid w:val="00271AC9"/>
    <w:rsid w:val="00271C5B"/>
    <w:rsid w:val="0027206C"/>
    <w:rsid w:val="0027227B"/>
    <w:rsid w:val="0027228E"/>
    <w:rsid w:val="002722F8"/>
    <w:rsid w:val="00272340"/>
    <w:rsid w:val="0027236A"/>
    <w:rsid w:val="0027239E"/>
    <w:rsid w:val="00272751"/>
    <w:rsid w:val="00272B4D"/>
    <w:rsid w:val="00272F67"/>
    <w:rsid w:val="00273219"/>
    <w:rsid w:val="002732DE"/>
    <w:rsid w:val="0027362D"/>
    <w:rsid w:val="00273E72"/>
    <w:rsid w:val="00274370"/>
    <w:rsid w:val="0027482C"/>
    <w:rsid w:val="00274932"/>
    <w:rsid w:val="0027493D"/>
    <w:rsid w:val="00274B99"/>
    <w:rsid w:val="00274CAD"/>
    <w:rsid w:val="00274DE4"/>
    <w:rsid w:val="002751DC"/>
    <w:rsid w:val="00275AB5"/>
    <w:rsid w:val="00275D34"/>
    <w:rsid w:val="00275D4C"/>
    <w:rsid w:val="00276163"/>
    <w:rsid w:val="0027624D"/>
    <w:rsid w:val="00276273"/>
    <w:rsid w:val="0027628E"/>
    <w:rsid w:val="0027634D"/>
    <w:rsid w:val="002766EF"/>
    <w:rsid w:val="0027690A"/>
    <w:rsid w:val="00276A30"/>
    <w:rsid w:val="00276D4D"/>
    <w:rsid w:val="00277166"/>
    <w:rsid w:val="002772D9"/>
    <w:rsid w:val="00277A85"/>
    <w:rsid w:val="00277BAB"/>
    <w:rsid w:val="00277D75"/>
    <w:rsid w:val="00277DDE"/>
    <w:rsid w:val="002801FC"/>
    <w:rsid w:val="002806BB"/>
    <w:rsid w:val="002806DB"/>
    <w:rsid w:val="002806F6"/>
    <w:rsid w:val="002808A1"/>
    <w:rsid w:val="00280CC1"/>
    <w:rsid w:val="00280D43"/>
    <w:rsid w:val="00280EBE"/>
    <w:rsid w:val="0028132B"/>
    <w:rsid w:val="0028152D"/>
    <w:rsid w:val="00281659"/>
    <w:rsid w:val="00281662"/>
    <w:rsid w:val="002816D7"/>
    <w:rsid w:val="00281F55"/>
    <w:rsid w:val="002822A5"/>
    <w:rsid w:val="002822CA"/>
    <w:rsid w:val="0028246F"/>
    <w:rsid w:val="002825FC"/>
    <w:rsid w:val="0028286E"/>
    <w:rsid w:val="00282933"/>
    <w:rsid w:val="00282AEB"/>
    <w:rsid w:val="00282BC9"/>
    <w:rsid w:val="00282BD7"/>
    <w:rsid w:val="00283156"/>
    <w:rsid w:val="00283201"/>
    <w:rsid w:val="0028324E"/>
    <w:rsid w:val="00283520"/>
    <w:rsid w:val="002835EC"/>
    <w:rsid w:val="0028385C"/>
    <w:rsid w:val="00283E88"/>
    <w:rsid w:val="00283FA8"/>
    <w:rsid w:val="00284354"/>
    <w:rsid w:val="00284521"/>
    <w:rsid w:val="00284557"/>
    <w:rsid w:val="00284D93"/>
    <w:rsid w:val="00285332"/>
    <w:rsid w:val="00285508"/>
    <w:rsid w:val="00285912"/>
    <w:rsid w:val="002859E7"/>
    <w:rsid w:val="00285B5D"/>
    <w:rsid w:val="00286107"/>
    <w:rsid w:val="002862B9"/>
    <w:rsid w:val="00286714"/>
    <w:rsid w:val="00286A7E"/>
    <w:rsid w:val="00286BA1"/>
    <w:rsid w:val="00286EBF"/>
    <w:rsid w:val="00286F6B"/>
    <w:rsid w:val="002879DB"/>
    <w:rsid w:val="002904F7"/>
    <w:rsid w:val="0029092C"/>
    <w:rsid w:val="00290BC1"/>
    <w:rsid w:val="00290D6F"/>
    <w:rsid w:val="00290D72"/>
    <w:rsid w:val="002915FA"/>
    <w:rsid w:val="002916CE"/>
    <w:rsid w:val="0029197C"/>
    <w:rsid w:val="00291A80"/>
    <w:rsid w:val="00291CF5"/>
    <w:rsid w:val="00291E93"/>
    <w:rsid w:val="00292080"/>
    <w:rsid w:val="00292261"/>
    <w:rsid w:val="002924D9"/>
    <w:rsid w:val="00292AD5"/>
    <w:rsid w:val="00292B93"/>
    <w:rsid w:val="00292C05"/>
    <w:rsid w:val="00293150"/>
    <w:rsid w:val="00293227"/>
    <w:rsid w:val="002932A2"/>
    <w:rsid w:val="00293319"/>
    <w:rsid w:val="002933BE"/>
    <w:rsid w:val="0029347A"/>
    <w:rsid w:val="0029364A"/>
    <w:rsid w:val="0029380C"/>
    <w:rsid w:val="00294117"/>
    <w:rsid w:val="002941EA"/>
    <w:rsid w:val="002947CF"/>
    <w:rsid w:val="00294B75"/>
    <w:rsid w:val="00294DB5"/>
    <w:rsid w:val="00294DF0"/>
    <w:rsid w:val="00295235"/>
    <w:rsid w:val="002952EE"/>
    <w:rsid w:val="00295452"/>
    <w:rsid w:val="0029595D"/>
    <w:rsid w:val="00295EF6"/>
    <w:rsid w:val="002962E1"/>
    <w:rsid w:val="00296389"/>
    <w:rsid w:val="00296C8C"/>
    <w:rsid w:val="00296DE4"/>
    <w:rsid w:val="00297380"/>
    <w:rsid w:val="00297430"/>
    <w:rsid w:val="00297554"/>
    <w:rsid w:val="00297963"/>
    <w:rsid w:val="00297B74"/>
    <w:rsid w:val="00297BBD"/>
    <w:rsid w:val="00297EA4"/>
    <w:rsid w:val="002A0365"/>
    <w:rsid w:val="002A0976"/>
    <w:rsid w:val="002A0A4B"/>
    <w:rsid w:val="002A0BE7"/>
    <w:rsid w:val="002A0EF9"/>
    <w:rsid w:val="002A0EFC"/>
    <w:rsid w:val="002A0FA4"/>
    <w:rsid w:val="002A127D"/>
    <w:rsid w:val="002A177D"/>
    <w:rsid w:val="002A18B5"/>
    <w:rsid w:val="002A1B90"/>
    <w:rsid w:val="002A23E5"/>
    <w:rsid w:val="002A2667"/>
    <w:rsid w:val="002A2CA5"/>
    <w:rsid w:val="002A2DE4"/>
    <w:rsid w:val="002A30D5"/>
    <w:rsid w:val="002A3128"/>
    <w:rsid w:val="002A3A5F"/>
    <w:rsid w:val="002A3C95"/>
    <w:rsid w:val="002A3CFA"/>
    <w:rsid w:val="002A3F0D"/>
    <w:rsid w:val="002A3F98"/>
    <w:rsid w:val="002A42BE"/>
    <w:rsid w:val="002A458D"/>
    <w:rsid w:val="002A4905"/>
    <w:rsid w:val="002A4B40"/>
    <w:rsid w:val="002A50E2"/>
    <w:rsid w:val="002A5349"/>
    <w:rsid w:val="002A5650"/>
    <w:rsid w:val="002A57C7"/>
    <w:rsid w:val="002A5C71"/>
    <w:rsid w:val="002A5D4F"/>
    <w:rsid w:val="002A5E2D"/>
    <w:rsid w:val="002A5F89"/>
    <w:rsid w:val="002A6379"/>
    <w:rsid w:val="002A6415"/>
    <w:rsid w:val="002A663B"/>
    <w:rsid w:val="002A6927"/>
    <w:rsid w:val="002A6998"/>
    <w:rsid w:val="002A6C0E"/>
    <w:rsid w:val="002A6CB8"/>
    <w:rsid w:val="002A719B"/>
    <w:rsid w:val="002A793C"/>
    <w:rsid w:val="002A7EE2"/>
    <w:rsid w:val="002B04F8"/>
    <w:rsid w:val="002B0CC7"/>
    <w:rsid w:val="002B13D3"/>
    <w:rsid w:val="002B17C4"/>
    <w:rsid w:val="002B17EA"/>
    <w:rsid w:val="002B1DE1"/>
    <w:rsid w:val="002B1F1B"/>
    <w:rsid w:val="002B2313"/>
    <w:rsid w:val="002B28F2"/>
    <w:rsid w:val="002B290B"/>
    <w:rsid w:val="002B2C40"/>
    <w:rsid w:val="002B2DB2"/>
    <w:rsid w:val="002B2E7D"/>
    <w:rsid w:val="002B310D"/>
    <w:rsid w:val="002B3607"/>
    <w:rsid w:val="002B3DB7"/>
    <w:rsid w:val="002B3DC7"/>
    <w:rsid w:val="002B463C"/>
    <w:rsid w:val="002B49B0"/>
    <w:rsid w:val="002B4DA5"/>
    <w:rsid w:val="002B500D"/>
    <w:rsid w:val="002B51A4"/>
    <w:rsid w:val="002B5AAE"/>
    <w:rsid w:val="002B6097"/>
    <w:rsid w:val="002B60CB"/>
    <w:rsid w:val="002B63E8"/>
    <w:rsid w:val="002B6676"/>
    <w:rsid w:val="002B675F"/>
    <w:rsid w:val="002B6810"/>
    <w:rsid w:val="002B6D7F"/>
    <w:rsid w:val="002B7202"/>
    <w:rsid w:val="002C002A"/>
    <w:rsid w:val="002C018A"/>
    <w:rsid w:val="002C025E"/>
    <w:rsid w:val="002C0599"/>
    <w:rsid w:val="002C078B"/>
    <w:rsid w:val="002C0C7B"/>
    <w:rsid w:val="002C0DB9"/>
    <w:rsid w:val="002C105A"/>
    <w:rsid w:val="002C138D"/>
    <w:rsid w:val="002C1796"/>
    <w:rsid w:val="002C18C9"/>
    <w:rsid w:val="002C1921"/>
    <w:rsid w:val="002C1CC0"/>
    <w:rsid w:val="002C210C"/>
    <w:rsid w:val="002C27ED"/>
    <w:rsid w:val="002C2A42"/>
    <w:rsid w:val="002C2EA7"/>
    <w:rsid w:val="002C2F07"/>
    <w:rsid w:val="002C309C"/>
    <w:rsid w:val="002C34D5"/>
    <w:rsid w:val="002C359F"/>
    <w:rsid w:val="002C3938"/>
    <w:rsid w:val="002C3C07"/>
    <w:rsid w:val="002C3CD4"/>
    <w:rsid w:val="002C4B49"/>
    <w:rsid w:val="002C4EE6"/>
    <w:rsid w:val="002C5172"/>
    <w:rsid w:val="002C51FB"/>
    <w:rsid w:val="002C55C5"/>
    <w:rsid w:val="002C60C3"/>
    <w:rsid w:val="002C6228"/>
    <w:rsid w:val="002C6443"/>
    <w:rsid w:val="002C6470"/>
    <w:rsid w:val="002C665B"/>
    <w:rsid w:val="002C6A84"/>
    <w:rsid w:val="002C6DCD"/>
    <w:rsid w:val="002C6F7D"/>
    <w:rsid w:val="002C6FA4"/>
    <w:rsid w:val="002C7847"/>
    <w:rsid w:val="002C797C"/>
    <w:rsid w:val="002C7A09"/>
    <w:rsid w:val="002C7C0B"/>
    <w:rsid w:val="002C7CA1"/>
    <w:rsid w:val="002C7F57"/>
    <w:rsid w:val="002D002E"/>
    <w:rsid w:val="002D022B"/>
    <w:rsid w:val="002D03E8"/>
    <w:rsid w:val="002D044D"/>
    <w:rsid w:val="002D1420"/>
    <w:rsid w:val="002D14DB"/>
    <w:rsid w:val="002D1623"/>
    <w:rsid w:val="002D169B"/>
    <w:rsid w:val="002D16D9"/>
    <w:rsid w:val="002D1A1B"/>
    <w:rsid w:val="002D1FDE"/>
    <w:rsid w:val="002D235B"/>
    <w:rsid w:val="002D261C"/>
    <w:rsid w:val="002D28A3"/>
    <w:rsid w:val="002D2BD9"/>
    <w:rsid w:val="002D38A5"/>
    <w:rsid w:val="002D3B2F"/>
    <w:rsid w:val="002D3C63"/>
    <w:rsid w:val="002D3D89"/>
    <w:rsid w:val="002D3E60"/>
    <w:rsid w:val="002D45F6"/>
    <w:rsid w:val="002D462A"/>
    <w:rsid w:val="002D46D8"/>
    <w:rsid w:val="002D49FF"/>
    <w:rsid w:val="002D4D8A"/>
    <w:rsid w:val="002D5635"/>
    <w:rsid w:val="002D58F0"/>
    <w:rsid w:val="002D5969"/>
    <w:rsid w:val="002D5D26"/>
    <w:rsid w:val="002D6BCA"/>
    <w:rsid w:val="002D6C93"/>
    <w:rsid w:val="002D6CAD"/>
    <w:rsid w:val="002D6DC3"/>
    <w:rsid w:val="002D706B"/>
    <w:rsid w:val="002D709C"/>
    <w:rsid w:val="002D7555"/>
    <w:rsid w:val="002D762D"/>
    <w:rsid w:val="002D782F"/>
    <w:rsid w:val="002D7C48"/>
    <w:rsid w:val="002D7DE5"/>
    <w:rsid w:val="002D7E29"/>
    <w:rsid w:val="002E01DF"/>
    <w:rsid w:val="002E03FA"/>
    <w:rsid w:val="002E0A7D"/>
    <w:rsid w:val="002E0ACF"/>
    <w:rsid w:val="002E0CD2"/>
    <w:rsid w:val="002E1057"/>
    <w:rsid w:val="002E1176"/>
    <w:rsid w:val="002E1391"/>
    <w:rsid w:val="002E16BD"/>
    <w:rsid w:val="002E177F"/>
    <w:rsid w:val="002E1B2B"/>
    <w:rsid w:val="002E1B71"/>
    <w:rsid w:val="002E1C55"/>
    <w:rsid w:val="002E21FC"/>
    <w:rsid w:val="002E2781"/>
    <w:rsid w:val="002E28EB"/>
    <w:rsid w:val="002E2A24"/>
    <w:rsid w:val="002E2BD8"/>
    <w:rsid w:val="002E2EEF"/>
    <w:rsid w:val="002E3025"/>
    <w:rsid w:val="002E3044"/>
    <w:rsid w:val="002E31FE"/>
    <w:rsid w:val="002E37FC"/>
    <w:rsid w:val="002E388D"/>
    <w:rsid w:val="002E3A76"/>
    <w:rsid w:val="002E3ACD"/>
    <w:rsid w:val="002E3BD7"/>
    <w:rsid w:val="002E40A3"/>
    <w:rsid w:val="002E42CB"/>
    <w:rsid w:val="002E499F"/>
    <w:rsid w:val="002E4DF7"/>
    <w:rsid w:val="002E50EC"/>
    <w:rsid w:val="002E56E5"/>
    <w:rsid w:val="002E591C"/>
    <w:rsid w:val="002E5B67"/>
    <w:rsid w:val="002E627D"/>
    <w:rsid w:val="002E63AF"/>
    <w:rsid w:val="002E683E"/>
    <w:rsid w:val="002E6A66"/>
    <w:rsid w:val="002E6B30"/>
    <w:rsid w:val="002E6DF0"/>
    <w:rsid w:val="002E6ED3"/>
    <w:rsid w:val="002E6FAE"/>
    <w:rsid w:val="002E7073"/>
    <w:rsid w:val="002E77EA"/>
    <w:rsid w:val="002E7AFF"/>
    <w:rsid w:val="002E7DBD"/>
    <w:rsid w:val="002F0023"/>
    <w:rsid w:val="002F0544"/>
    <w:rsid w:val="002F075C"/>
    <w:rsid w:val="002F0DC6"/>
    <w:rsid w:val="002F11A3"/>
    <w:rsid w:val="002F1370"/>
    <w:rsid w:val="002F15EC"/>
    <w:rsid w:val="002F16C0"/>
    <w:rsid w:val="002F1A7E"/>
    <w:rsid w:val="002F20C7"/>
    <w:rsid w:val="002F2125"/>
    <w:rsid w:val="002F277F"/>
    <w:rsid w:val="002F27CA"/>
    <w:rsid w:val="002F2971"/>
    <w:rsid w:val="002F2D2C"/>
    <w:rsid w:val="002F2D47"/>
    <w:rsid w:val="002F2E12"/>
    <w:rsid w:val="002F2EA6"/>
    <w:rsid w:val="002F3F72"/>
    <w:rsid w:val="002F41C3"/>
    <w:rsid w:val="002F41F4"/>
    <w:rsid w:val="002F430A"/>
    <w:rsid w:val="002F4697"/>
    <w:rsid w:val="002F4966"/>
    <w:rsid w:val="002F49F5"/>
    <w:rsid w:val="002F4A12"/>
    <w:rsid w:val="002F4F5E"/>
    <w:rsid w:val="002F51DF"/>
    <w:rsid w:val="002F54D6"/>
    <w:rsid w:val="002F5541"/>
    <w:rsid w:val="002F5E01"/>
    <w:rsid w:val="002F5FC3"/>
    <w:rsid w:val="002F6162"/>
    <w:rsid w:val="002F63B4"/>
    <w:rsid w:val="002F693C"/>
    <w:rsid w:val="002F6973"/>
    <w:rsid w:val="002F6C45"/>
    <w:rsid w:val="002F71DC"/>
    <w:rsid w:val="002F7451"/>
    <w:rsid w:val="00300103"/>
    <w:rsid w:val="0030031B"/>
    <w:rsid w:val="00300875"/>
    <w:rsid w:val="00300926"/>
    <w:rsid w:val="00300B41"/>
    <w:rsid w:val="00300F7F"/>
    <w:rsid w:val="0030107C"/>
    <w:rsid w:val="003011BA"/>
    <w:rsid w:val="003011CA"/>
    <w:rsid w:val="00301321"/>
    <w:rsid w:val="00301BDC"/>
    <w:rsid w:val="0030283B"/>
    <w:rsid w:val="00302A20"/>
    <w:rsid w:val="00302B22"/>
    <w:rsid w:val="00302CA0"/>
    <w:rsid w:val="00303883"/>
    <w:rsid w:val="00303939"/>
    <w:rsid w:val="003039AB"/>
    <w:rsid w:val="00303D4A"/>
    <w:rsid w:val="00303DEE"/>
    <w:rsid w:val="00304069"/>
    <w:rsid w:val="00304504"/>
    <w:rsid w:val="003045AC"/>
    <w:rsid w:val="0030480E"/>
    <w:rsid w:val="0030490C"/>
    <w:rsid w:val="00304BDE"/>
    <w:rsid w:val="0030517F"/>
    <w:rsid w:val="00305526"/>
    <w:rsid w:val="00305665"/>
    <w:rsid w:val="00305F11"/>
    <w:rsid w:val="003060F5"/>
    <w:rsid w:val="0030625B"/>
    <w:rsid w:val="00306C6D"/>
    <w:rsid w:val="00306EC0"/>
    <w:rsid w:val="00306EC5"/>
    <w:rsid w:val="003073D7"/>
    <w:rsid w:val="00307505"/>
    <w:rsid w:val="003077C5"/>
    <w:rsid w:val="00307B5C"/>
    <w:rsid w:val="00307C15"/>
    <w:rsid w:val="00307C3C"/>
    <w:rsid w:val="0031062C"/>
    <w:rsid w:val="00310CB3"/>
    <w:rsid w:val="00311705"/>
    <w:rsid w:val="00311771"/>
    <w:rsid w:val="003117B5"/>
    <w:rsid w:val="00312237"/>
    <w:rsid w:val="0031237A"/>
    <w:rsid w:val="0031261C"/>
    <w:rsid w:val="00312A79"/>
    <w:rsid w:val="00312AE4"/>
    <w:rsid w:val="0031364A"/>
    <w:rsid w:val="00313A87"/>
    <w:rsid w:val="00313F8E"/>
    <w:rsid w:val="00314221"/>
    <w:rsid w:val="00314307"/>
    <w:rsid w:val="003145E1"/>
    <w:rsid w:val="00314952"/>
    <w:rsid w:val="0031523D"/>
    <w:rsid w:val="003156EB"/>
    <w:rsid w:val="003159F1"/>
    <w:rsid w:val="00315E5F"/>
    <w:rsid w:val="00315FF6"/>
    <w:rsid w:val="0031628B"/>
    <w:rsid w:val="0031692D"/>
    <w:rsid w:val="003169FF"/>
    <w:rsid w:val="00316C9D"/>
    <w:rsid w:val="00316DFD"/>
    <w:rsid w:val="00316F62"/>
    <w:rsid w:val="0031713C"/>
    <w:rsid w:val="003173B9"/>
    <w:rsid w:val="003173E1"/>
    <w:rsid w:val="003175B9"/>
    <w:rsid w:val="00317764"/>
    <w:rsid w:val="00317981"/>
    <w:rsid w:val="00320008"/>
    <w:rsid w:val="003203B9"/>
    <w:rsid w:val="00320C81"/>
    <w:rsid w:val="0032123D"/>
    <w:rsid w:val="0032143B"/>
    <w:rsid w:val="0032143F"/>
    <w:rsid w:val="003219D1"/>
    <w:rsid w:val="00321D38"/>
    <w:rsid w:val="003220BB"/>
    <w:rsid w:val="003220DC"/>
    <w:rsid w:val="00322894"/>
    <w:rsid w:val="00322A81"/>
    <w:rsid w:val="00322AD6"/>
    <w:rsid w:val="00322ADA"/>
    <w:rsid w:val="00322C1E"/>
    <w:rsid w:val="00322CA3"/>
    <w:rsid w:val="00322D0F"/>
    <w:rsid w:val="00322E48"/>
    <w:rsid w:val="00322EB8"/>
    <w:rsid w:val="00323004"/>
    <w:rsid w:val="003230C9"/>
    <w:rsid w:val="0032319D"/>
    <w:rsid w:val="0032321E"/>
    <w:rsid w:val="0032342D"/>
    <w:rsid w:val="0032350A"/>
    <w:rsid w:val="00323BD1"/>
    <w:rsid w:val="00323CF7"/>
    <w:rsid w:val="00323F8B"/>
    <w:rsid w:val="00324345"/>
    <w:rsid w:val="0032463D"/>
    <w:rsid w:val="00324A00"/>
    <w:rsid w:val="00324A2F"/>
    <w:rsid w:val="00324E23"/>
    <w:rsid w:val="00324FA5"/>
    <w:rsid w:val="003254EC"/>
    <w:rsid w:val="00325744"/>
    <w:rsid w:val="00325BC8"/>
    <w:rsid w:val="00325CD2"/>
    <w:rsid w:val="00325E03"/>
    <w:rsid w:val="00325F21"/>
    <w:rsid w:val="00326541"/>
    <w:rsid w:val="003266EB"/>
    <w:rsid w:val="0032674E"/>
    <w:rsid w:val="00326800"/>
    <w:rsid w:val="00326813"/>
    <w:rsid w:val="00326DAF"/>
    <w:rsid w:val="0032712A"/>
    <w:rsid w:val="0032764E"/>
    <w:rsid w:val="00327787"/>
    <w:rsid w:val="00327EA6"/>
    <w:rsid w:val="00327F45"/>
    <w:rsid w:val="003301E4"/>
    <w:rsid w:val="0033023E"/>
    <w:rsid w:val="0033026B"/>
    <w:rsid w:val="00330B5D"/>
    <w:rsid w:val="00330CD2"/>
    <w:rsid w:val="00331704"/>
    <w:rsid w:val="00331F73"/>
    <w:rsid w:val="00332138"/>
    <w:rsid w:val="00332406"/>
    <w:rsid w:val="0033296B"/>
    <w:rsid w:val="003330CA"/>
    <w:rsid w:val="0033318B"/>
    <w:rsid w:val="00333864"/>
    <w:rsid w:val="00333D74"/>
    <w:rsid w:val="003342E2"/>
    <w:rsid w:val="0033432E"/>
    <w:rsid w:val="00334376"/>
    <w:rsid w:val="0033448D"/>
    <w:rsid w:val="003344DF"/>
    <w:rsid w:val="00334C08"/>
    <w:rsid w:val="00334D5B"/>
    <w:rsid w:val="00334F52"/>
    <w:rsid w:val="003350C3"/>
    <w:rsid w:val="003351A0"/>
    <w:rsid w:val="003351F8"/>
    <w:rsid w:val="00335235"/>
    <w:rsid w:val="003352EA"/>
    <w:rsid w:val="00335B7C"/>
    <w:rsid w:val="00335DCA"/>
    <w:rsid w:val="0033604F"/>
    <w:rsid w:val="00336081"/>
    <w:rsid w:val="003361FF"/>
    <w:rsid w:val="00336486"/>
    <w:rsid w:val="00336720"/>
    <w:rsid w:val="0033695F"/>
    <w:rsid w:val="00336F2F"/>
    <w:rsid w:val="00336F3C"/>
    <w:rsid w:val="00337009"/>
    <w:rsid w:val="003370B7"/>
    <w:rsid w:val="003375A3"/>
    <w:rsid w:val="0033764B"/>
    <w:rsid w:val="0033774B"/>
    <w:rsid w:val="00337FDF"/>
    <w:rsid w:val="003408A1"/>
    <w:rsid w:val="00340943"/>
    <w:rsid w:val="003409FE"/>
    <w:rsid w:val="00340A0C"/>
    <w:rsid w:val="00340AB6"/>
    <w:rsid w:val="003411F8"/>
    <w:rsid w:val="00341463"/>
    <w:rsid w:val="0034175B"/>
    <w:rsid w:val="003417ED"/>
    <w:rsid w:val="0034252A"/>
    <w:rsid w:val="00342C59"/>
    <w:rsid w:val="00342F7F"/>
    <w:rsid w:val="00342FCF"/>
    <w:rsid w:val="00343343"/>
    <w:rsid w:val="003439B5"/>
    <w:rsid w:val="00343D31"/>
    <w:rsid w:val="00343FC1"/>
    <w:rsid w:val="0034468E"/>
    <w:rsid w:val="00344CF8"/>
    <w:rsid w:val="00344DA9"/>
    <w:rsid w:val="00344E31"/>
    <w:rsid w:val="00345012"/>
    <w:rsid w:val="00345113"/>
    <w:rsid w:val="00345182"/>
    <w:rsid w:val="00345A09"/>
    <w:rsid w:val="00345AD5"/>
    <w:rsid w:val="00345BEF"/>
    <w:rsid w:val="00345FF2"/>
    <w:rsid w:val="00346091"/>
    <w:rsid w:val="003462F7"/>
    <w:rsid w:val="0034680E"/>
    <w:rsid w:val="0034698B"/>
    <w:rsid w:val="00346DA1"/>
    <w:rsid w:val="00346E56"/>
    <w:rsid w:val="00346E74"/>
    <w:rsid w:val="00346F28"/>
    <w:rsid w:val="003470DF"/>
    <w:rsid w:val="00347305"/>
    <w:rsid w:val="0034751D"/>
    <w:rsid w:val="003475D6"/>
    <w:rsid w:val="00347812"/>
    <w:rsid w:val="0034799E"/>
    <w:rsid w:val="00347CDC"/>
    <w:rsid w:val="00347E64"/>
    <w:rsid w:val="003500EE"/>
    <w:rsid w:val="003502FA"/>
    <w:rsid w:val="0035045D"/>
    <w:rsid w:val="003504C8"/>
    <w:rsid w:val="003507D9"/>
    <w:rsid w:val="00350988"/>
    <w:rsid w:val="00350BB9"/>
    <w:rsid w:val="00350BCC"/>
    <w:rsid w:val="00350C21"/>
    <w:rsid w:val="00350E31"/>
    <w:rsid w:val="00351203"/>
    <w:rsid w:val="00351489"/>
    <w:rsid w:val="00351802"/>
    <w:rsid w:val="00351B02"/>
    <w:rsid w:val="00351C6B"/>
    <w:rsid w:val="00352168"/>
    <w:rsid w:val="0035217A"/>
    <w:rsid w:val="00352543"/>
    <w:rsid w:val="0035286F"/>
    <w:rsid w:val="00352D9C"/>
    <w:rsid w:val="00352E2E"/>
    <w:rsid w:val="00352E82"/>
    <w:rsid w:val="00352ED3"/>
    <w:rsid w:val="00352FED"/>
    <w:rsid w:val="00353068"/>
    <w:rsid w:val="00353647"/>
    <w:rsid w:val="003537F8"/>
    <w:rsid w:val="00353BDD"/>
    <w:rsid w:val="003540C3"/>
    <w:rsid w:val="003543CA"/>
    <w:rsid w:val="00354449"/>
    <w:rsid w:val="00354488"/>
    <w:rsid w:val="003545FB"/>
    <w:rsid w:val="00354698"/>
    <w:rsid w:val="00354A2A"/>
    <w:rsid w:val="00354BBB"/>
    <w:rsid w:val="00354DC5"/>
    <w:rsid w:val="00354F33"/>
    <w:rsid w:val="00355316"/>
    <w:rsid w:val="00355763"/>
    <w:rsid w:val="0035597E"/>
    <w:rsid w:val="00355B86"/>
    <w:rsid w:val="00355DE4"/>
    <w:rsid w:val="00355E2E"/>
    <w:rsid w:val="00356384"/>
    <w:rsid w:val="0035694D"/>
    <w:rsid w:val="00356FD5"/>
    <w:rsid w:val="003570E7"/>
    <w:rsid w:val="00357107"/>
    <w:rsid w:val="00357401"/>
    <w:rsid w:val="00357702"/>
    <w:rsid w:val="00357963"/>
    <w:rsid w:val="003579AA"/>
    <w:rsid w:val="00357BD9"/>
    <w:rsid w:val="0036021C"/>
    <w:rsid w:val="00360285"/>
    <w:rsid w:val="00360A4F"/>
    <w:rsid w:val="00360EAF"/>
    <w:rsid w:val="00361441"/>
    <w:rsid w:val="0036156F"/>
    <w:rsid w:val="003618F1"/>
    <w:rsid w:val="00361AF4"/>
    <w:rsid w:val="00361CA4"/>
    <w:rsid w:val="00361F5D"/>
    <w:rsid w:val="00362134"/>
    <w:rsid w:val="00362313"/>
    <w:rsid w:val="00362458"/>
    <w:rsid w:val="003624B4"/>
    <w:rsid w:val="00362675"/>
    <w:rsid w:val="003627F0"/>
    <w:rsid w:val="00362AE1"/>
    <w:rsid w:val="00363689"/>
    <w:rsid w:val="00363828"/>
    <w:rsid w:val="00363F6E"/>
    <w:rsid w:val="003644BE"/>
    <w:rsid w:val="003645AA"/>
    <w:rsid w:val="00364855"/>
    <w:rsid w:val="0036504B"/>
    <w:rsid w:val="00365622"/>
    <w:rsid w:val="003657FA"/>
    <w:rsid w:val="00365972"/>
    <w:rsid w:val="00365CE9"/>
    <w:rsid w:val="00366076"/>
    <w:rsid w:val="00366873"/>
    <w:rsid w:val="00366CA5"/>
    <w:rsid w:val="00366FCC"/>
    <w:rsid w:val="00367488"/>
    <w:rsid w:val="00367EBC"/>
    <w:rsid w:val="00367EFE"/>
    <w:rsid w:val="00370908"/>
    <w:rsid w:val="00370996"/>
    <w:rsid w:val="00370B73"/>
    <w:rsid w:val="00370E16"/>
    <w:rsid w:val="0037139C"/>
    <w:rsid w:val="0037152C"/>
    <w:rsid w:val="00371581"/>
    <w:rsid w:val="003716A7"/>
    <w:rsid w:val="0037268A"/>
    <w:rsid w:val="0037294A"/>
    <w:rsid w:val="00372C8C"/>
    <w:rsid w:val="00372D5F"/>
    <w:rsid w:val="003731A1"/>
    <w:rsid w:val="003735C7"/>
    <w:rsid w:val="003737B3"/>
    <w:rsid w:val="003737D0"/>
    <w:rsid w:val="00373C58"/>
    <w:rsid w:val="00373EFC"/>
    <w:rsid w:val="00373FE6"/>
    <w:rsid w:val="0037410D"/>
    <w:rsid w:val="003743FB"/>
    <w:rsid w:val="00374726"/>
    <w:rsid w:val="003748EB"/>
    <w:rsid w:val="00374FE3"/>
    <w:rsid w:val="003752A4"/>
    <w:rsid w:val="003761C7"/>
    <w:rsid w:val="003765EC"/>
    <w:rsid w:val="00376759"/>
    <w:rsid w:val="00376802"/>
    <w:rsid w:val="00376C66"/>
    <w:rsid w:val="00377207"/>
    <w:rsid w:val="00377444"/>
    <w:rsid w:val="00377CBB"/>
    <w:rsid w:val="00377E76"/>
    <w:rsid w:val="003800F9"/>
    <w:rsid w:val="003802D8"/>
    <w:rsid w:val="00380AA1"/>
    <w:rsid w:val="00380C76"/>
    <w:rsid w:val="00380F0F"/>
    <w:rsid w:val="0038135D"/>
    <w:rsid w:val="003817C4"/>
    <w:rsid w:val="0038196D"/>
    <w:rsid w:val="00381BDD"/>
    <w:rsid w:val="00381BEB"/>
    <w:rsid w:val="00381E6C"/>
    <w:rsid w:val="00382069"/>
    <w:rsid w:val="0038223B"/>
    <w:rsid w:val="003829CF"/>
    <w:rsid w:val="00382AF0"/>
    <w:rsid w:val="00382D34"/>
    <w:rsid w:val="00382FA6"/>
    <w:rsid w:val="00383319"/>
    <w:rsid w:val="003838B5"/>
    <w:rsid w:val="003838D4"/>
    <w:rsid w:val="00383BBB"/>
    <w:rsid w:val="00383D9A"/>
    <w:rsid w:val="00383F4F"/>
    <w:rsid w:val="00383FD6"/>
    <w:rsid w:val="00384018"/>
    <w:rsid w:val="0038415A"/>
    <w:rsid w:val="00384173"/>
    <w:rsid w:val="00384397"/>
    <w:rsid w:val="00384752"/>
    <w:rsid w:val="003848C2"/>
    <w:rsid w:val="003848D5"/>
    <w:rsid w:val="0038492D"/>
    <w:rsid w:val="00384C03"/>
    <w:rsid w:val="00384C2A"/>
    <w:rsid w:val="00385094"/>
    <w:rsid w:val="00385906"/>
    <w:rsid w:val="003859A8"/>
    <w:rsid w:val="003864AE"/>
    <w:rsid w:val="0038654D"/>
    <w:rsid w:val="00386717"/>
    <w:rsid w:val="00386A51"/>
    <w:rsid w:val="00386BB7"/>
    <w:rsid w:val="00386D13"/>
    <w:rsid w:val="00386E3C"/>
    <w:rsid w:val="00386F36"/>
    <w:rsid w:val="00386FF2"/>
    <w:rsid w:val="003875D5"/>
    <w:rsid w:val="003875F0"/>
    <w:rsid w:val="00387635"/>
    <w:rsid w:val="00387891"/>
    <w:rsid w:val="00390450"/>
    <w:rsid w:val="003906BD"/>
    <w:rsid w:val="00390A44"/>
    <w:rsid w:val="00390C3C"/>
    <w:rsid w:val="00391477"/>
    <w:rsid w:val="003916BB"/>
    <w:rsid w:val="00391825"/>
    <w:rsid w:val="00391D43"/>
    <w:rsid w:val="0039202C"/>
    <w:rsid w:val="00392131"/>
    <w:rsid w:val="00392155"/>
    <w:rsid w:val="00392910"/>
    <w:rsid w:val="003929B8"/>
    <w:rsid w:val="00392D36"/>
    <w:rsid w:val="00393667"/>
    <w:rsid w:val="00393AD7"/>
    <w:rsid w:val="00393F8C"/>
    <w:rsid w:val="003949FA"/>
    <w:rsid w:val="00394B13"/>
    <w:rsid w:val="00395122"/>
    <w:rsid w:val="003952E3"/>
    <w:rsid w:val="0039539E"/>
    <w:rsid w:val="003953C6"/>
    <w:rsid w:val="00395575"/>
    <w:rsid w:val="003957F0"/>
    <w:rsid w:val="003959E5"/>
    <w:rsid w:val="00395B80"/>
    <w:rsid w:val="00395FFD"/>
    <w:rsid w:val="003963F1"/>
    <w:rsid w:val="00396415"/>
    <w:rsid w:val="00396C9E"/>
    <w:rsid w:val="00396D4A"/>
    <w:rsid w:val="003972D4"/>
    <w:rsid w:val="003975CE"/>
    <w:rsid w:val="003976C9"/>
    <w:rsid w:val="00397767"/>
    <w:rsid w:val="00397892"/>
    <w:rsid w:val="00397AA1"/>
    <w:rsid w:val="00397BE0"/>
    <w:rsid w:val="00397C90"/>
    <w:rsid w:val="00397DFC"/>
    <w:rsid w:val="003A01D1"/>
    <w:rsid w:val="003A0915"/>
    <w:rsid w:val="003A1C4D"/>
    <w:rsid w:val="003A1C80"/>
    <w:rsid w:val="003A1DA3"/>
    <w:rsid w:val="003A1E30"/>
    <w:rsid w:val="003A1FE8"/>
    <w:rsid w:val="003A24DE"/>
    <w:rsid w:val="003A2749"/>
    <w:rsid w:val="003A2FE7"/>
    <w:rsid w:val="003A3408"/>
    <w:rsid w:val="003A3557"/>
    <w:rsid w:val="003A37A8"/>
    <w:rsid w:val="003A3818"/>
    <w:rsid w:val="003A3833"/>
    <w:rsid w:val="003A3B25"/>
    <w:rsid w:val="003A3FBC"/>
    <w:rsid w:val="003A436C"/>
    <w:rsid w:val="003A4499"/>
    <w:rsid w:val="003A44BB"/>
    <w:rsid w:val="003A490B"/>
    <w:rsid w:val="003A4D6B"/>
    <w:rsid w:val="003A56A4"/>
    <w:rsid w:val="003A5997"/>
    <w:rsid w:val="003A5B49"/>
    <w:rsid w:val="003A5E70"/>
    <w:rsid w:val="003A61D4"/>
    <w:rsid w:val="003A6202"/>
    <w:rsid w:val="003A62F3"/>
    <w:rsid w:val="003A63C0"/>
    <w:rsid w:val="003A65FB"/>
    <w:rsid w:val="003A68CD"/>
    <w:rsid w:val="003A6971"/>
    <w:rsid w:val="003A6B07"/>
    <w:rsid w:val="003A6D91"/>
    <w:rsid w:val="003A720C"/>
    <w:rsid w:val="003A746B"/>
    <w:rsid w:val="003A76B4"/>
    <w:rsid w:val="003A770A"/>
    <w:rsid w:val="003A7965"/>
    <w:rsid w:val="003A7988"/>
    <w:rsid w:val="003A7DAF"/>
    <w:rsid w:val="003A7F0F"/>
    <w:rsid w:val="003B006C"/>
    <w:rsid w:val="003B0684"/>
    <w:rsid w:val="003B09F8"/>
    <w:rsid w:val="003B0A8E"/>
    <w:rsid w:val="003B0B35"/>
    <w:rsid w:val="003B0D33"/>
    <w:rsid w:val="003B1017"/>
    <w:rsid w:val="003B11DD"/>
    <w:rsid w:val="003B11EB"/>
    <w:rsid w:val="003B1C5B"/>
    <w:rsid w:val="003B2972"/>
    <w:rsid w:val="003B2C42"/>
    <w:rsid w:val="003B2D82"/>
    <w:rsid w:val="003B31F8"/>
    <w:rsid w:val="003B3353"/>
    <w:rsid w:val="003B3ED9"/>
    <w:rsid w:val="003B43A5"/>
    <w:rsid w:val="003B43FC"/>
    <w:rsid w:val="003B4476"/>
    <w:rsid w:val="003B4896"/>
    <w:rsid w:val="003B49D6"/>
    <w:rsid w:val="003B500E"/>
    <w:rsid w:val="003B50FF"/>
    <w:rsid w:val="003B5EFA"/>
    <w:rsid w:val="003B5F64"/>
    <w:rsid w:val="003B6562"/>
    <w:rsid w:val="003B67A6"/>
    <w:rsid w:val="003B6A0A"/>
    <w:rsid w:val="003B6A3F"/>
    <w:rsid w:val="003B6DA1"/>
    <w:rsid w:val="003B76E8"/>
    <w:rsid w:val="003B77C4"/>
    <w:rsid w:val="003B77D3"/>
    <w:rsid w:val="003C022F"/>
    <w:rsid w:val="003C083A"/>
    <w:rsid w:val="003C0A47"/>
    <w:rsid w:val="003C0BD9"/>
    <w:rsid w:val="003C0C90"/>
    <w:rsid w:val="003C0E3A"/>
    <w:rsid w:val="003C102C"/>
    <w:rsid w:val="003C1125"/>
    <w:rsid w:val="003C1262"/>
    <w:rsid w:val="003C14F7"/>
    <w:rsid w:val="003C1AE3"/>
    <w:rsid w:val="003C1B7E"/>
    <w:rsid w:val="003C1F50"/>
    <w:rsid w:val="003C2217"/>
    <w:rsid w:val="003C2816"/>
    <w:rsid w:val="003C2FED"/>
    <w:rsid w:val="003C3852"/>
    <w:rsid w:val="003C3DD9"/>
    <w:rsid w:val="003C3FAC"/>
    <w:rsid w:val="003C4099"/>
    <w:rsid w:val="003C4323"/>
    <w:rsid w:val="003C4532"/>
    <w:rsid w:val="003C4543"/>
    <w:rsid w:val="003C4E4D"/>
    <w:rsid w:val="003C5CE0"/>
    <w:rsid w:val="003C5EEC"/>
    <w:rsid w:val="003C6523"/>
    <w:rsid w:val="003C6625"/>
    <w:rsid w:val="003C6AB8"/>
    <w:rsid w:val="003C6BD0"/>
    <w:rsid w:val="003C6CEB"/>
    <w:rsid w:val="003C70BB"/>
    <w:rsid w:val="003C7212"/>
    <w:rsid w:val="003C7603"/>
    <w:rsid w:val="003C7808"/>
    <w:rsid w:val="003C7890"/>
    <w:rsid w:val="003C7906"/>
    <w:rsid w:val="003C7D10"/>
    <w:rsid w:val="003D050C"/>
    <w:rsid w:val="003D065D"/>
    <w:rsid w:val="003D0760"/>
    <w:rsid w:val="003D0950"/>
    <w:rsid w:val="003D0E2B"/>
    <w:rsid w:val="003D10A9"/>
    <w:rsid w:val="003D15F4"/>
    <w:rsid w:val="003D1CD9"/>
    <w:rsid w:val="003D1D0E"/>
    <w:rsid w:val="003D2273"/>
    <w:rsid w:val="003D2971"/>
    <w:rsid w:val="003D2A89"/>
    <w:rsid w:val="003D2AE4"/>
    <w:rsid w:val="003D3252"/>
    <w:rsid w:val="003D32FE"/>
    <w:rsid w:val="003D3319"/>
    <w:rsid w:val="003D356C"/>
    <w:rsid w:val="003D3571"/>
    <w:rsid w:val="003D3657"/>
    <w:rsid w:val="003D3668"/>
    <w:rsid w:val="003D36F0"/>
    <w:rsid w:val="003D378B"/>
    <w:rsid w:val="003D401C"/>
    <w:rsid w:val="003D4927"/>
    <w:rsid w:val="003D4E11"/>
    <w:rsid w:val="003D5376"/>
    <w:rsid w:val="003D5697"/>
    <w:rsid w:val="003D5EEF"/>
    <w:rsid w:val="003D5FA8"/>
    <w:rsid w:val="003D60B4"/>
    <w:rsid w:val="003D6281"/>
    <w:rsid w:val="003D64F9"/>
    <w:rsid w:val="003D65A0"/>
    <w:rsid w:val="003D6A35"/>
    <w:rsid w:val="003D7712"/>
    <w:rsid w:val="003D7831"/>
    <w:rsid w:val="003D7935"/>
    <w:rsid w:val="003D7BDE"/>
    <w:rsid w:val="003D7C7B"/>
    <w:rsid w:val="003D7EAF"/>
    <w:rsid w:val="003E07FF"/>
    <w:rsid w:val="003E0828"/>
    <w:rsid w:val="003E0C3B"/>
    <w:rsid w:val="003E0C98"/>
    <w:rsid w:val="003E0CBA"/>
    <w:rsid w:val="003E0D26"/>
    <w:rsid w:val="003E0E17"/>
    <w:rsid w:val="003E0F00"/>
    <w:rsid w:val="003E118C"/>
    <w:rsid w:val="003E151E"/>
    <w:rsid w:val="003E15B0"/>
    <w:rsid w:val="003E1B81"/>
    <w:rsid w:val="003E1E2A"/>
    <w:rsid w:val="003E2103"/>
    <w:rsid w:val="003E2307"/>
    <w:rsid w:val="003E2ADB"/>
    <w:rsid w:val="003E2E31"/>
    <w:rsid w:val="003E2FE7"/>
    <w:rsid w:val="003E3215"/>
    <w:rsid w:val="003E3301"/>
    <w:rsid w:val="003E34C8"/>
    <w:rsid w:val="003E3CB4"/>
    <w:rsid w:val="003E3DB5"/>
    <w:rsid w:val="003E3F64"/>
    <w:rsid w:val="003E3F95"/>
    <w:rsid w:val="003E456A"/>
    <w:rsid w:val="003E4651"/>
    <w:rsid w:val="003E4D17"/>
    <w:rsid w:val="003E5259"/>
    <w:rsid w:val="003E52B0"/>
    <w:rsid w:val="003E5331"/>
    <w:rsid w:val="003E5537"/>
    <w:rsid w:val="003E5573"/>
    <w:rsid w:val="003E585F"/>
    <w:rsid w:val="003E5D90"/>
    <w:rsid w:val="003E5EFE"/>
    <w:rsid w:val="003E60EB"/>
    <w:rsid w:val="003E6507"/>
    <w:rsid w:val="003E6694"/>
    <w:rsid w:val="003E671F"/>
    <w:rsid w:val="003E6E55"/>
    <w:rsid w:val="003E7351"/>
    <w:rsid w:val="003E75E2"/>
    <w:rsid w:val="003E7938"/>
    <w:rsid w:val="003E798D"/>
    <w:rsid w:val="003E79EB"/>
    <w:rsid w:val="003E7D5C"/>
    <w:rsid w:val="003E7EF4"/>
    <w:rsid w:val="003E7FFE"/>
    <w:rsid w:val="003F0253"/>
    <w:rsid w:val="003F02C8"/>
    <w:rsid w:val="003F02F2"/>
    <w:rsid w:val="003F05A8"/>
    <w:rsid w:val="003F0893"/>
    <w:rsid w:val="003F0CC5"/>
    <w:rsid w:val="003F10AA"/>
    <w:rsid w:val="003F11BD"/>
    <w:rsid w:val="003F158C"/>
    <w:rsid w:val="003F16F4"/>
    <w:rsid w:val="003F1745"/>
    <w:rsid w:val="003F2203"/>
    <w:rsid w:val="003F2241"/>
    <w:rsid w:val="003F24EC"/>
    <w:rsid w:val="003F2697"/>
    <w:rsid w:val="003F2723"/>
    <w:rsid w:val="003F2933"/>
    <w:rsid w:val="003F2EEA"/>
    <w:rsid w:val="003F2FE1"/>
    <w:rsid w:val="003F3038"/>
    <w:rsid w:val="003F305E"/>
    <w:rsid w:val="003F3179"/>
    <w:rsid w:val="003F3245"/>
    <w:rsid w:val="003F33A7"/>
    <w:rsid w:val="003F3704"/>
    <w:rsid w:val="003F3B38"/>
    <w:rsid w:val="003F3B9A"/>
    <w:rsid w:val="003F3C42"/>
    <w:rsid w:val="003F3F73"/>
    <w:rsid w:val="003F400A"/>
    <w:rsid w:val="003F402D"/>
    <w:rsid w:val="003F42E3"/>
    <w:rsid w:val="003F4561"/>
    <w:rsid w:val="003F4655"/>
    <w:rsid w:val="003F4777"/>
    <w:rsid w:val="003F4792"/>
    <w:rsid w:val="003F499B"/>
    <w:rsid w:val="003F4E22"/>
    <w:rsid w:val="003F4FC4"/>
    <w:rsid w:val="003F54FE"/>
    <w:rsid w:val="003F55A8"/>
    <w:rsid w:val="003F5CD0"/>
    <w:rsid w:val="003F6421"/>
    <w:rsid w:val="003F6CB6"/>
    <w:rsid w:val="003F6DC8"/>
    <w:rsid w:val="003F759B"/>
    <w:rsid w:val="003F777A"/>
    <w:rsid w:val="00400151"/>
    <w:rsid w:val="004002F7"/>
    <w:rsid w:val="00400391"/>
    <w:rsid w:val="00400577"/>
    <w:rsid w:val="00400BCB"/>
    <w:rsid w:val="00400C7F"/>
    <w:rsid w:val="00400D95"/>
    <w:rsid w:val="004011AA"/>
    <w:rsid w:val="0040132E"/>
    <w:rsid w:val="0040178C"/>
    <w:rsid w:val="00402055"/>
    <w:rsid w:val="00402312"/>
    <w:rsid w:val="004023B8"/>
    <w:rsid w:val="00402F62"/>
    <w:rsid w:val="00403165"/>
    <w:rsid w:val="00403456"/>
    <w:rsid w:val="00403473"/>
    <w:rsid w:val="0040360D"/>
    <w:rsid w:val="004036F6"/>
    <w:rsid w:val="00403C11"/>
    <w:rsid w:val="00403FA3"/>
    <w:rsid w:val="00403FC0"/>
    <w:rsid w:val="00404024"/>
    <w:rsid w:val="0040406B"/>
    <w:rsid w:val="00404336"/>
    <w:rsid w:val="00404627"/>
    <w:rsid w:val="0040501F"/>
    <w:rsid w:val="004053CC"/>
    <w:rsid w:val="0040561C"/>
    <w:rsid w:val="00405991"/>
    <w:rsid w:val="00405A91"/>
    <w:rsid w:val="00405E6B"/>
    <w:rsid w:val="004061C4"/>
    <w:rsid w:val="004064CA"/>
    <w:rsid w:val="004066D4"/>
    <w:rsid w:val="004068FD"/>
    <w:rsid w:val="004074CD"/>
    <w:rsid w:val="00407501"/>
    <w:rsid w:val="0040797E"/>
    <w:rsid w:val="00407AC8"/>
    <w:rsid w:val="00407D4D"/>
    <w:rsid w:val="004106F5"/>
    <w:rsid w:val="00410952"/>
    <w:rsid w:val="00410BCF"/>
    <w:rsid w:val="00411082"/>
    <w:rsid w:val="004117BB"/>
    <w:rsid w:val="00411CC2"/>
    <w:rsid w:val="00411D8A"/>
    <w:rsid w:val="00411E10"/>
    <w:rsid w:val="00411EA3"/>
    <w:rsid w:val="00411FD4"/>
    <w:rsid w:val="0041206D"/>
    <w:rsid w:val="00412742"/>
    <w:rsid w:val="004127DC"/>
    <w:rsid w:val="00412A91"/>
    <w:rsid w:val="00412C18"/>
    <w:rsid w:val="00412F86"/>
    <w:rsid w:val="004137EC"/>
    <w:rsid w:val="00413ADC"/>
    <w:rsid w:val="00413B29"/>
    <w:rsid w:val="00413B4E"/>
    <w:rsid w:val="00413D77"/>
    <w:rsid w:val="00414397"/>
    <w:rsid w:val="004145F5"/>
    <w:rsid w:val="00414764"/>
    <w:rsid w:val="00414C9B"/>
    <w:rsid w:val="00414D2A"/>
    <w:rsid w:val="004150D8"/>
    <w:rsid w:val="00415385"/>
    <w:rsid w:val="004153CF"/>
    <w:rsid w:val="004154F4"/>
    <w:rsid w:val="00415613"/>
    <w:rsid w:val="00415B7D"/>
    <w:rsid w:val="00415D6A"/>
    <w:rsid w:val="0041634B"/>
    <w:rsid w:val="00416484"/>
    <w:rsid w:val="004164F0"/>
    <w:rsid w:val="0041690C"/>
    <w:rsid w:val="00416ED6"/>
    <w:rsid w:val="00416EE6"/>
    <w:rsid w:val="0041730A"/>
    <w:rsid w:val="00417B96"/>
    <w:rsid w:val="00417BEE"/>
    <w:rsid w:val="00417CAC"/>
    <w:rsid w:val="004206DF"/>
    <w:rsid w:val="004209DB"/>
    <w:rsid w:val="00420BC2"/>
    <w:rsid w:val="00420D62"/>
    <w:rsid w:val="004213EE"/>
    <w:rsid w:val="0042155A"/>
    <w:rsid w:val="00421816"/>
    <w:rsid w:val="004218AD"/>
    <w:rsid w:val="00421982"/>
    <w:rsid w:val="00421990"/>
    <w:rsid w:val="004221EF"/>
    <w:rsid w:val="00422799"/>
    <w:rsid w:val="00422943"/>
    <w:rsid w:val="0042297C"/>
    <w:rsid w:val="00422C68"/>
    <w:rsid w:val="004236FA"/>
    <w:rsid w:val="0042383A"/>
    <w:rsid w:val="00423E36"/>
    <w:rsid w:val="00423FE0"/>
    <w:rsid w:val="004240CB"/>
    <w:rsid w:val="00424193"/>
    <w:rsid w:val="004241D3"/>
    <w:rsid w:val="004241E2"/>
    <w:rsid w:val="004242D7"/>
    <w:rsid w:val="00424D0C"/>
    <w:rsid w:val="00425006"/>
    <w:rsid w:val="00425112"/>
    <w:rsid w:val="004253FD"/>
    <w:rsid w:val="004259EA"/>
    <w:rsid w:val="004262F9"/>
    <w:rsid w:val="004262FA"/>
    <w:rsid w:val="004264F1"/>
    <w:rsid w:val="00426540"/>
    <w:rsid w:val="00426664"/>
    <w:rsid w:val="00426938"/>
    <w:rsid w:val="00426CCA"/>
    <w:rsid w:val="00427161"/>
    <w:rsid w:val="00427319"/>
    <w:rsid w:val="0042766B"/>
    <w:rsid w:val="00427855"/>
    <w:rsid w:val="00427CCD"/>
    <w:rsid w:val="00427E93"/>
    <w:rsid w:val="00427F92"/>
    <w:rsid w:val="004305E3"/>
    <w:rsid w:val="00430738"/>
    <w:rsid w:val="00430784"/>
    <w:rsid w:val="004307AA"/>
    <w:rsid w:val="004308DC"/>
    <w:rsid w:val="00430BA3"/>
    <w:rsid w:val="00430E2E"/>
    <w:rsid w:val="00430E51"/>
    <w:rsid w:val="00431026"/>
    <w:rsid w:val="0043106E"/>
    <w:rsid w:val="00431271"/>
    <w:rsid w:val="0043195C"/>
    <w:rsid w:val="0043196F"/>
    <w:rsid w:val="004319F4"/>
    <w:rsid w:val="00431C35"/>
    <w:rsid w:val="00431FDF"/>
    <w:rsid w:val="0043212C"/>
    <w:rsid w:val="00432320"/>
    <w:rsid w:val="00432555"/>
    <w:rsid w:val="004326DD"/>
    <w:rsid w:val="00432810"/>
    <w:rsid w:val="00432D06"/>
    <w:rsid w:val="00432D1F"/>
    <w:rsid w:val="0043368E"/>
    <w:rsid w:val="004338D9"/>
    <w:rsid w:val="00433AE7"/>
    <w:rsid w:val="00433B3F"/>
    <w:rsid w:val="004340AE"/>
    <w:rsid w:val="0043432E"/>
    <w:rsid w:val="004345EE"/>
    <w:rsid w:val="0043487F"/>
    <w:rsid w:val="0043493F"/>
    <w:rsid w:val="00434A5D"/>
    <w:rsid w:val="00434BEB"/>
    <w:rsid w:val="00434BF1"/>
    <w:rsid w:val="00434C73"/>
    <w:rsid w:val="00434C7D"/>
    <w:rsid w:val="00434DCA"/>
    <w:rsid w:val="00434F02"/>
    <w:rsid w:val="00435531"/>
    <w:rsid w:val="00435918"/>
    <w:rsid w:val="0043593F"/>
    <w:rsid w:val="00435B26"/>
    <w:rsid w:val="004364C2"/>
    <w:rsid w:val="004366A9"/>
    <w:rsid w:val="004368DA"/>
    <w:rsid w:val="00436AD4"/>
    <w:rsid w:val="004372F1"/>
    <w:rsid w:val="00437392"/>
    <w:rsid w:val="00437475"/>
    <w:rsid w:val="0043771C"/>
    <w:rsid w:val="00437841"/>
    <w:rsid w:val="00437979"/>
    <w:rsid w:val="00440140"/>
    <w:rsid w:val="00440252"/>
    <w:rsid w:val="0044062A"/>
    <w:rsid w:val="00440632"/>
    <w:rsid w:val="004406D0"/>
    <w:rsid w:val="0044071D"/>
    <w:rsid w:val="004409A8"/>
    <w:rsid w:val="00440A81"/>
    <w:rsid w:val="00440B4F"/>
    <w:rsid w:val="00441473"/>
    <w:rsid w:val="00441603"/>
    <w:rsid w:val="00441C98"/>
    <w:rsid w:val="00441E18"/>
    <w:rsid w:val="004420EE"/>
    <w:rsid w:val="004421F7"/>
    <w:rsid w:val="0044228B"/>
    <w:rsid w:val="004427BE"/>
    <w:rsid w:val="00442A78"/>
    <w:rsid w:val="00442D18"/>
    <w:rsid w:val="00442D27"/>
    <w:rsid w:val="00442D3A"/>
    <w:rsid w:val="0044325D"/>
    <w:rsid w:val="00443643"/>
    <w:rsid w:val="00443867"/>
    <w:rsid w:val="00443A5C"/>
    <w:rsid w:val="00443C7E"/>
    <w:rsid w:val="0044405E"/>
    <w:rsid w:val="004443F3"/>
    <w:rsid w:val="004449D9"/>
    <w:rsid w:val="0044503B"/>
    <w:rsid w:val="00445101"/>
    <w:rsid w:val="00445208"/>
    <w:rsid w:val="00445777"/>
    <w:rsid w:val="00445A61"/>
    <w:rsid w:val="00445C98"/>
    <w:rsid w:val="00445CD7"/>
    <w:rsid w:val="004464A1"/>
    <w:rsid w:val="00447583"/>
    <w:rsid w:val="00447918"/>
    <w:rsid w:val="00447A30"/>
    <w:rsid w:val="00447AD4"/>
    <w:rsid w:val="004501EB"/>
    <w:rsid w:val="004502AF"/>
    <w:rsid w:val="00450708"/>
    <w:rsid w:val="004507D9"/>
    <w:rsid w:val="00450A8B"/>
    <w:rsid w:val="00450DF0"/>
    <w:rsid w:val="00451C38"/>
    <w:rsid w:val="00451D4C"/>
    <w:rsid w:val="0045209C"/>
    <w:rsid w:val="004523D0"/>
    <w:rsid w:val="0045240A"/>
    <w:rsid w:val="0045285C"/>
    <w:rsid w:val="004528CC"/>
    <w:rsid w:val="004529D4"/>
    <w:rsid w:val="00452A14"/>
    <w:rsid w:val="00452C1B"/>
    <w:rsid w:val="00452C22"/>
    <w:rsid w:val="00452CA3"/>
    <w:rsid w:val="00452ED1"/>
    <w:rsid w:val="004532DA"/>
    <w:rsid w:val="00453827"/>
    <w:rsid w:val="00453ED3"/>
    <w:rsid w:val="00454541"/>
    <w:rsid w:val="0045463C"/>
    <w:rsid w:val="00454873"/>
    <w:rsid w:val="00454A21"/>
    <w:rsid w:val="00454DA0"/>
    <w:rsid w:val="00454E85"/>
    <w:rsid w:val="00454FF8"/>
    <w:rsid w:val="0045559E"/>
    <w:rsid w:val="00455EFE"/>
    <w:rsid w:val="0045600F"/>
    <w:rsid w:val="0045603D"/>
    <w:rsid w:val="00456095"/>
    <w:rsid w:val="00456B6C"/>
    <w:rsid w:val="00456C82"/>
    <w:rsid w:val="00456DD1"/>
    <w:rsid w:val="0045701C"/>
    <w:rsid w:val="0045752F"/>
    <w:rsid w:val="00457652"/>
    <w:rsid w:val="0045775F"/>
    <w:rsid w:val="0045797E"/>
    <w:rsid w:val="00457A91"/>
    <w:rsid w:val="00457C52"/>
    <w:rsid w:val="00457D47"/>
    <w:rsid w:val="00457EBF"/>
    <w:rsid w:val="004600EC"/>
    <w:rsid w:val="00460102"/>
    <w:rsid w:val="0046019C"/>
    <w:rsid w:val="0046116C"/>
    <w:rsid w:val="00461833"/>
    <w:rsid w:val="00461A8A"/>
    <w:rsid w:val="00461CF0"/>
    <w:rsid w:val="00462408"/>
    <w:rsid w:val="00462A27"/>
    <w:rsid w:val="00462AA4"/>
    <w:rsid w:val="00462CF2"/>
    <w:rsid w:val="00462DB2"/>
    <w:rsid w:val="00462E57"/>
    <w:rsid w:val="004631F3"/>
    <w:rsid w:val="004632B1"/>
    <w:rsid w:val="004638C4"/>
    <w:rsid w:val="00463F10"/>
    <w:rsid w:val="00464064"/>
    <w:rsid w:val="004640D7"/>
    <w:rsid w:val="00464165"/>
    <w:rsid w:val="004641EA"/>
    <w:rsid w:val="0046477C"/>
    <w:rsid w:val="004647E7"/>
    <w:rsid w:val="00464C4D"/>
    <w:rsid w:val="00465016"/>
    <w:rsid w:val="00465200"/>
    <w:rsid w:val="004654F4"/>
    <w:rsid w:val="00465D60"/>
    <w:rsid w:val="00465E00"/>
    <w:rsid w:val="0046601E"/>
    <w:rsid w:val="004661D5"/>
    <w:rsid w:val="0046633C"/>
    <w:rsid w:val="00466486"/>
    <w:rsid w:val="00466512"/>
    <w:rsid w:val="00466BAE"/>
    <w:rsid w:val="00466DEF"/>
    <w:rsid w:val="00467484"/>
    <w:rsid w:val="00467522"/>
    <w:rsid w:val="00467972"/>
    <w:rsid w:val="00467D16"/>
    <w:rsid w:val="00470110"/>
    <w:rsid w:val="00470CBB"/>
    <w:rsid w:val="00470D6D"/>
    <w:rsid w:val="00471339"/>
    <w:rsid w:val="004714CD"/>
    <w:rsid w:val="00471C6C"/>
    <w:rsid w:val="0047210B"/>
    <w:rsid w:val="00472B14"/>
    <w:rsid w:val="00472B4A"/>
    <w:rsid w:val="00473073"/>
    <w:rsid w:val="00473A43"/>
    <w:rsid w:val="00473BA4"/>
    <w:rsid w:val="00473C1F"/>
    <w:rsid w:val="00473EEE"/>
    <w:rsid w:val="004742AA"/>
    <w:rsid w:val="00474526"/>
    <w:rsid w:val="004753CE"/>
    <w:rsid w:val="0047540A"/>
    <w:rsid w:val="00475586"/>
    <w:rsid w:val="0047560A"/>
    <w:rsid w:val="004756C7"/>
    <w:rsid w:val="00475A5E"/>
    <w:rsid w:val="00475FA6"/>
    <w:rsid w:val="00476363"/>
    <w:rsid w:val="004763C1"/>
    <w:rsid w:val="0047692B"/>
    <w:rsid w:val="00476D8F"/>
    <w:rsid w:val="00476EF0"/>
    <w:rsid w:val="00477449"/>
    <w:rsid w:val="0047746C"/>
    <w:rsid w:val="00477DFC"/>
    <w:rsid w:val="00480196"/>
    <w:rsid w:val="004807F3"/>
    <w:rsid w:val="004809A7"/>
    <w:rsid w:val="00480A3A"/>
    <w:rsid w:val="00480A82"/>
    <w:rsid w:val="004810CF"/>
    <w:rsid w:val="004810D1"/>
    <w:rsid w:val="0048137B"/>
    <w:rsid w:val="00481477"/>
    <w:rsid w:val="004818D6"/>
    <w:rsid w:val="00481B58"/>
    <w:rsid w:val="00481C1F"/>
    <w:rsid w:val="00481E4C"/>
    <w:rsid w:val="004821A2"/>
    <w:rsid w:val="0048232C"/>
    <w:rsid w:val="00482441"/>
    <w:rsid w:val="004824CD"/>
    <w:rsid w:val="0048269E"/>
    <w:rsid w:val="004828E6"/>
    <w:rsid w:val="00482B41"/>
    <w:rsid w:val="00482BDC"/>
    <w:rsid w:val="00482C00"/>
    <w:rsid w:val="00482F6F"/>
    <w:rsid w:val="00482FF4"/>
    <w:rsid w:val="00483208"/>
    <w:rsid w:val="0048351F"/>
    <w:rsid w:val="004835FB"/>
    <w:rsid w:val="00483783"/>
    <w:rsid w:val="00483C90"/>
    <w:rsid w:val="00483E1F"/>
    <w:rsid w:val="00484474"/>
    <w:rsid w:val="004846A4"/>
    <w:rsid w:val="0048482A"/>
    <w:rsid w:val="00484D70"/>
    <w:rsid w:val="00485184"/>
    <w:rsid w:val="0048560D"/>
    <w:rsid w:val="004857E8"/>
    <w:rsid w:val="00485BC7"/>
    <w:rsid w:val="00486227"/>
    <w:rsid w:val="0048666B"/>
    <w:rsid w:val="004867C5"/>
    <w:rsid w:val="004868BE"/>
    <w:rsid w:val="00486AF4"/>
    <w:rsid w:val="0048700A"/>
    <w:rsid w:val="004870D4"/>
    <w:rsid w:val="004874CB"/>
    <w:rsid w:val="004874D4"/>
    <w:rsid w:val="004875E0"/>
    <w:rsid w:val="00487657"/>
    <w:rsid w:val="004876E5"/>
    <w:rsid w:val="0048797E"/>
    <w:rsid w:val="00487BD7"/>
    <w:rsid w:val="00487D48"/>
    <w:rsid w:val="00490193"/>
    <w:rsid w:val="00490526"/>
    <w:rsid w:val="0049080B"/>
    <w:rsid w:val="0049096E"/>
    <w:rsid w:val="00490EC4"/>
    <w:rsid w:val="00490F07"/>
    <w:rsid w:val="00490F72"/>
    <w:rsid w:val="004913BB"/>
    <w:rsid w:val="004915C5"/>
    <w:rsid w:val="00491602"/>
    <w:rsid w:val="00491D58"/>
    <w:rsid w:val="00491D89"/>
    <w:rsid w:val="00491E6B"/>
    <w:rsid w:val="004924EF"/>
    <w:rsid w:val="004925D2"/>
    <w:rsid w:val="00492CC5"/>
    <w:rsid w:val="00493262"/>
    <w:rsid w:val="0049339D"/>
    <w:rsid w:val="0049367A"/>
    <w:rsid w:val="004936D4"/>
    <w:rsid w:val="00493708"/>
    <w:rsid w:val="0049412E"/>
    <w:rsid w:val="0049417B"/>
    <w:rsid w:val="00494F9C"/>
    <w:rsid w:val="00495284"/>
    <w:rsid w:val="0049545C"/>
    <w:rsid w:val="004957D2"/>
    <w:rsid w:val="00495F7F"/>
    <w:rsid w:val="00496309"/>
    <w:rsid w:val="0049639F"/>
    <w:rsid w:val="004963DC"/>
    <w:rsid w:val="004966D9"/>
    <w:rsid w:val="00496704"/>
    <w:rsid w:val="0049680B"/>
    <w:rsid w:val="00496B86"/>
    <w:rsid w:val="00497020"/>
    <w:rsid w:val="00497159"/>
    <w:rsid w:val="00497490"/>
    <w:rsid w:val="004979CF"/>
    <w:rsid w:val="00497BB8"/>
    <w:rsid w:val="00497E8A"/>
    <w:rsid w:val="00497FA0"/>
    <w:rsid w:val="004A127C"/>
    <w:rsid w:val="004A13D5"/>
    <w:rsid w:val="004A1B8E"/>
    <w:rsid w:val="004A1D79"/>
    <w:rsid w:val="004A1DB7"/>
    <w:rsid w:val="004A1F11"/>
    <w:rsid w:val="004A203C"/>
    <w:rsid w:val="004A20BA"/>
    <w:rsid w:val="004A20D9"/>
    <w:rsid w:val="004A22CB"/>
    <w:rsid w:val="004A2409"/>
    <w:rsid w:val="004A245E"/>
    <w:rsid w:val="004A2622"/>
    <w:rsid w:val="004A291F"/>
    <w:rsid w:val="004A2A73"/>
    <w:rsid w:val="004A2C2C"/>
    <w:rsid w:val="004A2E6E"/>
    <w:rsid w:val="004A33A7"/>
    <w:rsid w:val="004A33D3"/>
    <w:rsid w:val="004A37E2"/>
    <w:rsid w:val="004A3EAA"/>
    <w:rsid w:val="004A4055"/>
    <w:rsid w:val="004A414A"/>
    <w:rsid w:val="004A432D"/>
    <w:rsid w:val="004A4B43"/>
    <w:rsid w:val="004A4FB7"/>
    <w:rsid w:val="004A4FFB"/>
    <w:rsid w:val="004A5758"/>
    <w:rsid w:val="004A5A4C"/>
    <w:rsid w:val="004A5D9B"/>
    <w:rsid w:val="004A5EB0"/>
    <w:rsid w:val="004A5EF5"/>
    <w:rsid w:val="004A61F7"/>
    <w:rsid w:val="004A62F3"/>
    <w:rsid w:val="004A63FE"/>
    <w:rsid w:val="004A65D1"/>
    <w:rsid w:val="004A6606"/>
    <w:rsid w:val="004A6738"/>
    <w:rsid w:val="004A677A"/>
    <w:rsid w:val="004A69A7"/>
    <w:rsid w:val="004A6E0D"/>
    <w:rsid w:val="004A6E17"/>
    <w:rsid w:val="004A6EB6"/>
    <w:rsid w:val="004A7452"/>
    <w:rsid w:val="004A755D"/>
    <w:rsid w:val="004A7756"/>
    <w:rsid w:val="004A777C"/>
    <w:rsid w:val="004B0303"/>
    <w:rsid w:val="004B061E"/>
    <w:rsid w:val="004B068C"/>
    <w:rsid w:val="004B0906"/>
    <w:rsid w:val="004B0944"/>
    <w:rsid w:val="004B0F74"/>
    <w:rsid w:val="004B13D3"/>
    <w:rsid w:val="004B1A31"/>
    <w:rsid w:val="004B1DA5"/>
    <w:rsid w:val="004B1EEA"/>
    <w:rsid w:val="004B2281"/>
    <w:rsid w:val="004B231C"/>
    <w:rsid w:val="004B2E9B"/>
    <w:rsid w:val="004B3100"/>
    <w:rsid w:val="004B3221"/>
    <w:rsid w:val="004B34FE"/>
    <w:rsid w:val="004B35F2"/>
    <w:rsid w:val="004B3A5B"/>
    <w:rsid w:val="004B3F57"/>
    <w:rsid w:val="004B40B9"/>
    <w:rsid w:val="004B43EE"/>
    <w:rsid w:val="004B49E8"/>
    <w:rsid w:val="004B4F66"/>
    <w:rsid w:val="004B4FC6"/>
    <w:rsid w:val="004B50FA"/>
    <w:rsid w:val="004B52DC"/>
    <w:rsid w:val="004B5656"/>
    <w:rsid w:val="004B59C2"/>
    <w:rsid w:val="004B5F67"/>
    <w:rsid w:val="004B61DE"/>
    <w:rsid w:val="004B66C1"/>
    <w:rsid w:val="004B6BC5"/>
    <w:rsid w:val="004B7530"/>
    <w:rsid w:val="004B796F"/>
    <w:rsid w:val="004B7CF0"/>
    <w:rsid w:val="004B7D4B"/>
    <w:rsid w:val="004C0063"/>
    <w:rsid w:val="004C0222"/>
    <w:rsid w:val="004C067D"/>
    <w:rsid w:val="004C0A78"/>
    <w:rsid w:val="004C0A9A"/>
    <w:rsid w:val="004C10CD"/>
    <w:rsid w:val="004C1A0F"/>
    <w:rsid w:val="004C204B"/>
    <w:rsid w:val="004C2233"/>
    <w:rsid w:val="004C2428"/>
    <w:rsid w:val="004C251C"/>
    <w:rsid w:val="004C3748"/>
    <w:rsid w:val="004C380B"/>
    <w:rsid w:val="004C3C99"/>
    <w:rsid w:val="004C3DA3"/>
    <w:rsid w:val="004C4039"/>
    <w:rsid w:val="004C4329"/>
    <w:rsid w:val="004C44F6"/>
    <w:rsid w:val="004C4A0A"/>
    <w:rsid w:val="004C4E47"/>
    <w:rsid w:val="004C4F00"/>
    <w:rsid w:val="004C5180"/>
    <w:rsid w:val="004C5C56"/>
    <w:rsid w:val="004C5DFB"/>
    <w:rsid w:val="004C628D"/>
    <w:rsid w:val="004C6293"/>
    <w:rsid w:val="004C6378"/>
    <w:rsid w:val="004C6565"/>
    <w:rsid w:val="004C670A"/>
    <w:rsid w:val="004C6AED"/>
    <w:rsid w:val="004C6ED8"/>
    <w:rsid w:val="004C6EEE"/>
    <w:rsid w:val="004C6FE3"/>
    <w:rsid w:val="004C748C"/>
    <w:rsid w:val="004C7815"/>
    <w:rsid w:val="004C78D7"/>
    <w:rsid w:val="004C7973"/>
    <w:rsid w:val="004C7987"/>
    <w:rsid w:val="004C7CBA"/>
    <w:rsid w:val="004C7EE3"/>
    <w:rsid w:val="004C7EE6"/>
    <w:rsid w:val="004D08DB"/>
    <w:rsid w:val="004D0A14"/>
    <w:rsid w:val="004D0E16"/>
    <w:rsid w:val="004D112A"/>
    <w:rsid w:val="004D15F3"/>
    <w:rsid w:val="004D1651"/>
    <w:rsid w:val="004D1738"/>
    <w:rsid w:val="004D18BB"/>
    <w:rsid w:val="004D1A90"/>
    <w:rsid w:val="004D1AB7"/>
    <w:rsid w:val="004D1EFA"/>
    <w:rsid w:val="004D2669"/>
    <w:rsid w:val="004D266F"/>
    <w:rsid w:val="004D2831"/>
    <w:rsid w:val="004D2A9F"/>
    <w:rsid w:val="004D2C03"/>
    <w:rsid w:val="004D2F00"/>
    <w:rsid w:val="004D2FB2"/>
    <w:rsid w:val="004D316A"/>
    <w:rsid w:val="004D384F"/>
    <w:rsid w:val="004D394E"/>
    <w:rsid w:val="004D3B69"/>
    <w:rsid w:val="004D3DA5"/>
    <w:rsid w:val="004D44C4"/>
    <w:rsid w:val="004D483E"/>
    <w:rsid w:val="004D4AAC"/>
    <w:rsid w:val="004D5386"/>
    <w:rsid w:val="004D53FC"/>
    <w:rsid w:val="004D543B"/>
    <w:rsid w:val="004D5C3C"/>
    <w:rsid w:val="004D6379"/>
    <w:rsid w:val="004D66B1"/>
    <w:rsid w:val="004D66F5"/>
    <w:rsid w:val="004D6C6E"/>
    <w:rsid w:val="004D6E46"/>
    <w:rsid w:val="004D70BF"/>
    <w:rsid w:val="004D72BC"/>
    <w:rsid w:val="004D7695"/>
    <w:rsid w:val="004D7773"/>
    <w:rsid w:val="004D7C2F"/>
    <w:rsid w:val="004D7E7C"/>
    <w:rsid w:val="004E02CB"/>
    <w:rsid w:val="004E0A49"/>
    <w:rsid w:val="004E0CDB"/>
    <w:rsid w:val="004E0F0F"/>
    <w:rsid w:val="004E12AC"/>
    <w:rsid w:val="004E12BF"/>
    <w:rsid w:val="004E1496"/>
    <w:rsid w:val="004E1704"/>
    <w:rsid w:val="004E1B74"/>
    <w:rsid w:val="004E1FB1"/>
    <w:rsid w:val="004E211D"/>
    <w:rsid w:val="004E233D"/>
    <w:rsid w:val="004E246F"/>
    <w:rsid w:val="004E2490"/>
    <w:rsid w:val="004E25B3"/>
    <w:rsid w:val="004E2750"/>
    <w:rsid w:val="004E2909"/>
    <w:rsid w:val="004E3D7C"/>
    <w:rsid w:val="004E3E5F"/>
    <w:rsid w:val="004E477D"/>
    <w:rsid w:val="004E49DF"/>
    <w:rsid w:val="004E4A53"/>
    <w:rsid w:val="004E4B51"/>
    <w:rsid w:val="004E4B9F"/>
    <w:rsid w:val="004E53DA"/>
    <w:rsid w:val="004E5620"/>
    <w:rsid w:val="004E5884"/>
    <w:rsid w:val="004E588B"/>
    <w:rsid w:val="004E5915"/>
    <w:rsid w:val="004E5BF1"/>
    <w:rsid w:val="004E5E8A"/>
    <w:rsid w:val="004E65C7"/>
    <w:rsid w:val="004E67CD"/>
    <w:rsid w:val="004E68F7"/>
    <w:rsid w:val="004E6C3D"/>
    <w:rsid w:val="004E6DA7"/>
    <w:rsid w:val="004E6EF5"/>
    <w:rsid w:val="004E7069"/>
    <w:rsid w:val="004E7182"/>
    <w:rsid w:val="004E7841"/>
    <w:rsid w:val="004E7AF2"/>
    <w:rsid w:val="004E7BA0"/>
    <w:rsid w:val="004E7C81"/>
    <w:rsid w:val="004E7D61"/>
    <w:rsid w:val="004F01CE"/>
    <w:rsid w:val="004F031B"/>
    <w:rsid w:val="004F0C0B"/>
    <w:rsid w:val="004F11A3"/>
    <w:rsid w:val="004F139A"/>
    <w:rsid w:val="004F148A"/>
    <w:rsid w:val="004F1628"/>
    <w:rsid w:val="004F1A67"/>
    <w:rsid w:val="004F1AEE"/>
    <w:rsid w:val="004F1DCC"/>
    <w:rsid w:val="004F1FCA"/>
    <w:rsid w:val="004F202A"/>
    <w:rsid w:val="004F211E"/>
    <w:rsid w:val="004F22DA"/>
    <w:rsid w:val="004F256B"/>
    <w:rsid w:val="004F260E"/>
    <w:rsid w:val="004F2659"/>
    <w:rsid w:val="004F26E5"/>
    <w:rsid w:val="004F2E78"/>
    <w:rsid w:val="004F2EF7"/>
    <w:rsid w:val="004F3572"/>
    <w:rsid w:val="004F391D"/>
    <w:rsid w:val="004F3967"/>
    <w:rsid w:val="004F3BCC"/>
    <w:rsid w:val="004F3F13"/>
    <w:rsid w:val="004F4307"/>
    <w:rsid w:val="004F437E"/>
    <w:rsid w:val="004F4ED5"/>
    <w:rsid w:val="004F5623"/>
    <w:rsid w:val="004F56B5"/>
    <w:rsid w:val="004F5771"/>
    <w:rsid w:val="004F595F"/>
    <w:rsid w:val="004F5962"/>
    <w:rsid w:val="004F5DD0"/>
    <w:rsid w:val="004F6127"/>
    <w:rsid w:val="004F65F3"/>
    <w:rsid w:val="004F66E6"/>
    <w:rsid w:val="004F7235"/>
    <w:rsid w:val="004F7475"/>
    <w:rsid w:val="004F756A"/>
    <w:rsid w:val="004F7743"/>
    <w:rsid w:val="004F7994"/>
    <w:rsid w:val="004F7D21"/>
    <w:rsid w:val="004F7D2A"/>
    <w:rsid w:val="004F7E7E"/>
    <w:rsid w:val="00500034"/>
    <w:rsid w:val="00500115"/>
    <w:rsid w:val="0050084E"/>
    <w:rsid w:val="00500A36"/>
    <w:rsid w:val="00500A60"/>
    <w:rsid w:val="00500F23"/>
    <w:rsid w:val="0050105F"/>
    <w:rsid w:val="005012FA"/>
    <w:rsid w:val="005017B1"/>
    <w:rsid w:val="005018DD"/>
    <w:rsid w:val="00501E8D"/>
    <w:rsid w:val="0050233E"/>
    <w:rsid w:val="005023B4"/>
    <w:rsid w:val="005026E3"/>
    <w:rsid w:val="0050292D"/>
    <w:rsid w:val="00502B8B"/>
    <w:rsid w:val="00502FFF"/>
    <w:rsid w:val="00503194"/>
    <w:rsid w:val="005033E2"/>
    <w:rsid w:val="00503509"/>
    <w:rsid w:val="00503CEB"/>
    <w:rsid w:val="00504781"/>
    <w:rsid w:val="00504837"/>
    <w:rsid w:val="00504A19"/>
    <w:rsid w:val="00504B3C"/>
    <w:rsid w:val="00504BC3"/>
    <w:rsid w:val="00504BE4"/>
    <w:rsid w:val="00504DDF"/>
    <w:rsid w:val="00505076"/>
    <w:rsid w:val="005053D9"/>
    <w:rsid w:val="005054A2"/>
    <w:rsid w:val="00505719"/>
    <w:rsid w:val="005058AF"/>
    <w:rsid w:val="005060CD"/>
    <w:rsid w:val="005063CA"/>
    <w:rsid w:val="00506523"/>
    <w:rsid w:val="0050686D"/>
    <w:rsid w:val="0050687C"/>
    <w:rsid w:val="00506895"/>
    <w:rsid w:val="00506E05"/>
    <w:rsid w:val="00506E1A"/>
    <w:rsid w:val="00506F87"/>
    <w:rsid w:val="00507E41"/>
    <w:rsid w:val="00510580"/>
    <w:rsid w:val="00510735"/>
    <w:rsid w:val="00510B91"/>
    <w:rsid w:val="00511120"/>
    <w:rsid w:val="005115D3"/>
    <w:rsid w:val="00511609"/>
    <w:rsid w:val="00511616"/>
    <w:rsid w:val="00511637"/>
    <w:rsid w:val="0051169B"/>
    <w:rsid w:val="00511F3E"/>
    <w:rsid w:val="00512062"/>
    <w:rsid w:val="005122AD"/>
    <w:rsid w:val="00512408"/>
    <w:rsid w:val="005124B1"/>
    <w:rsid w:val="00512963"/>
    <w:rsid w:val="00512D08"/>
    <w:rsid w:val="00512D74"/>
    <w:rsid w:val="00512E9A"/>
    <w:rsid w:val="00513345"/>
    <w:rsid w:val="005135B1"/>
    <w:rsid w:val="00513BBF"/>
    <w:rsid w:val="00513BC7"/>
    <w:rsid w:val="00513C12"/>
    <w:rsid w:val="005141F4"/>
    <w:rsid w:val="00514201"/>
    <w:rsid w:val="005143E7"/>
    <w:rsid w:val="005144D8"/>
    <w:rsid w:val="005144E5"/>
    <w:rsid w:val="005145F4"/>
    <w:rsid w:val="00514D5C"/>
    <w:rsid w:val="00514EC1"/>
    <w:rsid w:val="0051508E"/>
    <w:rsid w:val="005150BB"/>
    <w:rsid w:val="005151EA"/>
    <w:rsid w:val="00515280"/>
    <w:rsid w:val="0051577E"/>
    <w:rsid w:val="00515921"/>
    <w:rsid w:val="0051593A"/>
    <w:rsid w:val="005160B8"/>
    <w:rsid w:val="005161C5"/>
    <w:rsid w:val="00516237"/>
    <w:rsid w:val="0051632D"/>
    <w:rsid w:val="00516345"/>
    <w:rsid w:val="005165B3"/>
    <w:rsid w:val="005165C7"/>
    <w:rsid w:val="0051707D"/>
    <w:rsid w:val="00517145"/>
    <w:rsid w:val="005174D7"/>
    <w:rsid w:val="005174EA"/>
    <w:rsid w:val="0051757B"/>
    <w:rsid w:val="00517587"/>
    <w:rsid w:val="00517686"/>
    <w:rsid w:val="00517EF3"/>
    <w:rsid w:val="0052047C"/>
    <w:rsid w:val="005205C5"/>
    <w:rsid w:val="005206F4"/>
    <w:rsid w:val="00520951"/>
    <w:rsid w:val="0052099E"/>
    <w:rsid w:val="00520BF2"/>
    <w:rsid w:val="00520CEE"/>
    <w:rsid w:val="00520E63"/>
    <w:rsid w:val="00521318"/>
    <w:rsid w:val="005213D5"/>
    <w:rsid w:val="00521D19"/>
    <w:rsid w:val="00521E2E"/>
    <w:rsid w:val="00521F2C"/>
    <w:rsid w:val="0052216C"/>
    <w:rsid w:val="005222F0"/>
    <w:rsid w:val="0052248E"/>
    <w:rsid w:val="005224E8"/>
    <w:rsid w:val="0052255D"/>
    <w:rsid w:val="0052257F"/>
    <w:rsid w:val="00522D03"/>
    <w:rsid w:val="00522D82"/>
    <w:rsid w:val="00522DEE"/>
    <w:rsid w:val="00522E6F"/>
    <w:rsid w:val="005233F0"/>
    <w:rsid w:val="00523403"/>
    <w:rsid w:val="00523584"/>
    <w:rsid w:val="005238C8"/>
    <w:rsid w:val="00523D55"/>
    <w:rsid w:val="00523F6A"/>
    <w:rsid w:val="0052401C"/>
    <w:rsid w:val="0052445D"/>
    <w:rsid w:val="00524687"/>
    <w:rsid w:val="00524CAF"/>
    <w:rsid w:val="00524DD2"/>
    <w:rsid w:val="005250E2"/>
    <w:rsid w:val="005254F1"/>
    <w:rsid w:val="00525697"/>
    <w:rsid w:val="005256CA"/>
    <w:rsid w:val="00525C41"/>
    <w:rsid w:val="00525C7C"/>
    <w:rsid w:val="00525D66"/>
    <w:rsid w:val="00526267"/>
    <w:rsid w:val="0052684C"/>
    <w:rsid w:val="00526AB1"/>
    <w:rsid w:val="00526EFB"/>
    <w:rsid w:val="00526FA7"/>
    <w:rsid w:val="00527524"/>
    <w:rsid w:val="0052787E"/>
    <w:rsid w:val="005278DC"/>
    <w:rsid w:val="00530052"/>
    <w:rsid w:val="00530A18"/>
    <w:rsid w:val="00530D74"/>
    <w:rsid w:val="0053156E"/>
    <w:rsid w:val="005315E6"/>
    <w:rsid w:val="00531871"/>
    <w:rsid w:val="0053193B"/>
    <w:rsid w:val="00531E53"/>
    <w:rsid w:val="0053247B"/>
    <w:rsid w:val="005326BA"/>
    <w:rsid w:val="0053274F"/>
    <w:rsid w:val="005329A9"/>
    <w:rsid w:val="00532A9C"/>
    <w:rsid w:val="00532B8E"/>
    <w:rsid w:val="00532C36"/>
    <w:rsid w:val="00532D14"/>
    <w:rsid w:val="005334BE"/>
    <w:rsid w:val="00533B1F"/>
    <w:rsid w:val="00533B9E"/>
    <w:rsid w:val="00533D1B"/>
    <w:rsid w:val="00533EC4"/>
    <w:rsid w:val="005340A3"/>
    <w:rsid w:val="005340F6"/>
    <w:rsid w:val="00534AF0"/>
    <w:rsid w:val="00534BA6"/>
    <w:rsid w:val="00534BFA"/>
    <w:rsid w:val="00534C43"/>
    <w:rsid w:val="00534E67"/>
    <w:rsid w:val="00534EE7"/>
    <w:rsid w:val="005355AA"/>
    <w:rsid w:val="00535695"/>
    <w:rsid w:val="00535B35"/>
    <w:rsid w:val="00535B54"/>
    <w:rsid w:val="00535D3C"/>
    <w:rsid w:val="00535ED8"/>
    <w:rsid w:val="00536064"/>
    <w:rsid w:val="0053611B"/>
    <w:rsid w:val="00536AA7"/>
    <w:rsid w:val="00536B19"/>
    <w:rsid w:val="00536B37"/>
    <w:rsid w:val="005373EF"/>
    <w:rsid w:val="005376F9"/>
    <w:rsid w:val="00537831"/>
    <w:rsid w:val="00540A9C"/>
    <w:rsid w:val="00540BF2"/>
    <w:rsid w:val="00540E87"/>
    <w:rsid w:val="00540F20"/>
    <w:rsid w:val="00540F65"/>
    <w:rsid w:val="0054119A"/>
    <w:rsid w:val="005419BF"/>
    <w:rsid w:val="00542019"/>
    <w:rsid w:val="005422DF"/>
    <w:rsid w:val="00542402"/>
    <w:rsid w:val="00542A3D"/>
    <w:rsid w:val="00542C46"/>
    <w:rsid w:val="005430F2"/>
    <w:rsid w:val="005435BA"/>
    <w:rsid w:val="00543A79"/>
    <w:rsid w:val="00543B17"/>
    <w:rsid w:val="00543B5E"/>
    <w:rsid w:val="0054437C"/>
    <w:rsid w:val="005448B3"/>
    <w:rsid w:val="00544D4F"/>
    <w:rsid w:val="0054519C"/>
    <w:rsid w:val="005453F7"/>
    <w:rsid w:val="0054547D"/>
    <w:rsid w:val="005457A1"/>
    <w:rsid w:val="005458B8"/>
    <w:rsid w:val="00545B9B"/>
    <w:rsid w:val="00545D86"/>
    <w:rsid w:val="00546460"/>
    <w:rsid w:val="005467BA"/>
    <w:rsid w:val="005469BD"/>
    <w:rsid w:val="00546DE9"/>
    <w:rsid w:val="00546E60"/>
    <w:rsid w:val="00546F5C"/>
    <w:rsid w:val="00547175"/>
    <w:rsid w:val="005471C4"/>
    <w:rsid w:val="005471ED"/>
    <w:rsid w:val="00547894"/>
    <w:rsid w:val="005478E9"/>
    <w:rsid w:val="00547C00"/>
    <w:rsid w:val="00547C06"/>
    <w:rsid w:val="00547EA4"/>
    <w:rsid w:val="00547F02"/>
    <w:rsid w:val="00550234"/>
    <w:rsid w:val="00550504"/>
    <w:rsid w:val="0055090F"/>
    <w:rsid w:val="00550EB1"/>
    <w:rsid w:val="005514BD"/>
    <w:rsid w:val="0055169D"/>
    <w:rsid w:val="005517DD"/>
    <w:rsid w:val="005520DA"/>
    <w:rsid w:val="005520E1"/>
    <w:rsid w:val="00552403"/>
    <w:rsid w:val="00552803"/>
    <w:rsid w:val="00552864"/>
    <w:rsid w:val="00552AC6"/>
    <w:rsid w:val="00552B31"/>
    <w:rsid w:val="00552CF1"/>
    <w:rsid w:val="005531D9"/>
    <w:rsid w:val="0055329A"/>
    <w:rsid w:val="00553BE0"/>
    <w:rsid w:val="00553E86"/>
    <w:rsid w:val="00553F38"/>
    <w:rsid w:val="005543FD"/>
    <w:rsid w:val="005548BA"/>
    <w:rsid w:val="00554DC8"/>
    <w:rsid w:val="00554ED4"/>
    <w:rsid w:val="005553C2"/>
    <w:rsid w:val="005558FD"/>
    <w:rsid w:val="00555A76"/>
    <w:rsid w:val="00555BBA"/>
    <w:rsid w:val="00555F0D"/>
    <w:rsid w:val="00555F3B"/>
    <w:rsid w:val="00556106"/>
    <w:rsid w:val="00556291"/>
    <w:rsid w:val="005562E1"/>
    <w:rsid w:val="005563C8"/>
    <w:rsid w:val="00556714"/>
    <w:rsid w:val="00556969"/>
    <w:rsid w:val="00556F70"/>
    <w:rsid w:val="0055754E"/>
    <w:rsid w:val="00557711"/>
    <w:rsid w:val="00557755"/>
    <w:rsid w:val="00557891"/>
    <w:rsid w:val="005578AE"/>
    <w:rsid w:val="00557968"/>
    <w:rsid w:val="00557987"/>
    <w:rsid w:val="00557C8D"/>
    <w:rsid w:val="00557CB3"/>
    <w:rsid w:val="00557D16"/>
    <w:rsid w:val="005608C4"/>
    <w:rsid w:val="00560D12"/>
    <w:rsid w:val="00560D1D"/>
    <w:rsid w:val="00560E7B"/>
    <w:rsid w:val="00561333"/>
    <w:rsid w:val="00561A60"/>
    <w:rsid w:val="005622D2"/>
    <w:rsid w:val="0056232C"/>
    <w:rsid w:val="0056238C"/>
    <w:rsid w:val="005624F1"/>
    <w:rsid w:val="0056294A"/>
    <w:rsid w:val="00562CE4"/>
    <w:rsid w:val="005630EB"/>
    <w:rsid w:val="00563403"/>
    <w:rsid w:val="005634BB"/>
    <w:rsid w:val="00563528"/>
    <w:rsid w:val="00563689"/>
    <w:rsid w:val="005641DD"/>
    <w:rsid w:val="005642B3"/>
    <w:rsid w:val="005645A1"/>
    <w:rsid w:val="00564664"/>
    <w:rsid w:val="0056484A"/>
    <w:rsid w:val="0056486C"/>
    <w:rsid w:val="005649E4"/>
    <w:rsid w:val="00564BCC"/>
    <w:rsid w:val="00564D83"/>
    <w:rsid w:val="00564E1E"/>
    <w:rsid w:val="00565006"/>
    <w:rsid w:val="0056527D"/>
    <w:rsid w:val="005653BD"/>
    <w:rsid w:val="00565460"/>
    <w:rsid w:val="00565618"/>
    <w:rsid w:val="0056574D"/>
    <w:rsid w:val="00565FDA"/>
    <w:rsid w:val="00566366"/>
    <w:rsid w:val="005663ED"/>
    <w:rsid w:val="00566936"/>
    <w:rsid w:val="00566AA0"/>
    <w:rsid w:val="00566B2F"/>
    <w:rsid w:val="00566BD8"/>
    <w:rsid w:val="00566E45"/>
    <w:rsid w:val="00566E8A"/>
    <w:rsid w:val="00567513"/>
    <w:rsid w:val="0056759D"/>
    <w:rsid w:val="00567DE6"/>
    <w:rsid w:val="00567EF3"/>
    <w:rsid w:val="005706D3"/>
    <w:rsid w:val="00570998"/>
    <w:rsid w:val="005709A9"/>
    <w:rsid w:val="00570AA4"/>
    <w:rsid w:val="00570DA4"/>
    <w:rsid w:val="00571605"/>
    <w:rsid w:val="00571619"/>
    <w:rsid w:val="005720A5"/>
    <w:rsid w:val="005722B9"/>
    <w:rsid w:val="005722D4"/>
    <w:rsid w:val="005722F2"/>
    <w:rsid w:val="005726F1"/>
    <w:rsid w:val="00572C08"/>
    <w:rsid w:val="00572C21"/>
    <w:rsid w:val="00572DAE"/>
    <w:rsid w:val="0057308E"/>
    <w:rsid w:val="0057346F"/>
    <w:rsid w:val="005737F9"/>
    <w:rsid w:val="00573B1C"/>
    <w:rsid w:val="00573D44"/>
    <w:rsid w:val="00573DF2"/>
    <w:rsid w:val="00574631"/>
    <w:rsid w:val="0057553E"/>
    <w:rsid w:val="005756D7"/>
    <w:rsid w:val="005759E2"/>
    <w:rsid w:val="00575E5C"/>
    <w:rsid w:val="00576159"/>
    <w:rsid w:val="00576360"/>
    <w:rsid w:val="005765B4"/>
    <w:rsid w:val="0057717A"/>
    <w:rsid w:val="00577204"/>
    <w:rsid w:val="005772D7"/>
    <w:rsid w:val="00577439"/>
    <w:rsid w:val="005776DB"/>
    <w:rsid w:val="005777AA"/>
    <w:rsid w:val="00577825"/>
    <w:rsid w:val="00580099"/>
    <w:rsid w:val="005804A1"/>
    <w:rsid w:val="00580C29"/>
    <w:rsid w:val="00580D62"/>
    <w:rsid w:val="00580DB7"/>
    <w:rsid w:val="00580DD4"/>
    <w:rsid w:val="00580F30"/>
    <w:rsid w:val="00581213"/>
    <w:rsid w:val="0058130F"/>
    <w:rsid w:val="005814A0"/>
    <w:rsid w:val="005819DB"/>
    <w:rsid w:val="00581CA1"/>
    <w:rsid w:val="00581DC7"/>
    <w:rsid w:val="00581DCA"/>
    <w:rsid w:val="00581EE4"/>
    <w:rsid w:val="00582316"/>
    <w:rsid w:val="005825AD"/>
    <w:rsid w:val="005825C6"/>
    <w:rsid w:val="005829D1"/>
    <w:rsid w:val="005829EE"/>
    <w:rsid w:val="005829F1"/>
    <w:rsid w:val="00582C1D"/>
    <w:rsid w:val="00582DB5"/>
    <w:rsid w:val="00582F28"/>
    <w:rsid w:val="00582F83"/>
    <w:rsid w:val="00583010"/>
    <w:rsid w:val="00583496"/>
    <w:rsid w:val="00583547"/>
    <w:rsid w:val="005836F1"/>
    <w:rsid w:val="00583E02"/>
    <w:rsid w:val="00584192"/>
    <w:rsid w:val="00584526"/>
    <w:rsid w:val="00584667"/>
    <w:rsid w:val="00584725"/>
    <w:rsid w:val="00584A0F"/>
    <w:rsid w:val="00585A49"/>
    <w:rsid w:val="00585F21"/>
    <w:rsid w:val="005860AD"/>
    <w:rsid w:val="00586C94"/>
    <w:rsid w:val="00586DF3"/>
    <w:rsid w:val="00586E8D"/>
    <w:rsid w:val="00587034"/>
    <w:rsid w:val="00587778"/>
    <w:rsid w:val="00587CF7"/>
    <w:rsid w:val="00587F1B"/>
    <w:rsid w:val="005904CA"/>
    <w:rsid w:val="00590802"/>
    <w:rsid w:val="005911A6"/>
    <w:rsid w:val="00591F52"/>
    <w:rsid w:val="00591F5C"/>
    <w:rsid w:val="0059284F"/>
    <w:rsid w:val="00592859"/>
    <w:rsid w:val="005928C2"/>
    <w:rsid w:val="00592984"/>
    <w:rsid w:val="00592A0F"/>
    <w:rsid w:val="00593187"/>
    <w:rsid w:val="0059380B"/>
    <w:rsid w:val="0059389C"/>
    <w:rsid w:val="00593907"/>
    <w:rsid w:val="0059399A"/>
    <w:rsid w:val="00593DE1"/>
    <w:rsid w:val="005940AB"/>
    <w:rsid w:val="00594766"/>
    <w:rsid w:val="0059478E"/>
    <w:rsid w:val="00594EC3"/>
    <w:rsid w:val="00594F7A"/>
    <w:rsid w:val="0059512E"/>
    <w:rsid w:val="00595377"/>
    <w:rsid w:val="00595838"/>
    <w:rsid w:val="00595FCF"/>
    <w:rsid w:val="0059667F"/>
    <w:rsid w:val="00596CB1"/>
    <w:rsid w:val="00596D83"/>
    <w:rsid w:val="005970E2"/>
    <w:rsid w:val="005971B2"/>
    <w:rsid w:val="00597680"/>
    <w:rsid w:val="0059783F"/>
    <w:rsid w:val="005978B5"/>
    <w:rsid w:val="005A077B"/>
    <w:rsid w:val="005A09A5"/>
    <w:rsid w:val="005A0CBC"/>
    <w:rsid w:val="005A0D99"/>
    <w:rsid w:val="005A1270"/>
    <w:rsid w:val="005A12A0"/>
    <w:rsid w:val="005A14C4"/>
    <w:rsid w:val="005A1910"/>
    <w:rsid w:val="005A1B18"/>
    <w:rsid w:val="005A1F3E"/>
    <w:rsid w:val="005A260C"/>
    <w:rsid w:val="005A268C"/>
    <w:rsid w:val="005A275A"/>
    <w:rsid w:val="005A2829"/>
    <w:rsid w:val="005A2968"/>
    <w:rsid w:val="005A2C39"/>
    <w:rsid w:val="005A2DDB"/>
    <w:rsid w:val="005A2E66"/>
    <w:rsid w:val="005A30E1"/>
    <w:rsid w:val="005A3215"/>
    <w:rsid w:val="005A3359"/>
    <w:rsid w:val="005A34B1"/>
    <w:rsid w:val="005A3712"/>
    <w:rsid w:val="005A37FD"/>
    <w:rsid w:val="005A384B"/>
    <w:rsid w:val="005A392C"/>
    <w:rsid w:val="005A41A4"/>
    <w:rsid w:val="005A41A8"/>
    <w:rsid w:val="005A43FA"/>
    <w:rsid w:val="005A4425"/>
    <w:rsid w:val="005A4DF1"/>
    <w:rsid w:val="005A4E01"/>
    <w:rsid w:val="005A4F24"/>
    <w:rsid w:val="005A5255"/>
    <w:rsid w:val="005A5693"/>
    <w:rsid w:val="005A56C9"/>
    <w:rsid w:val="005A5873"/>
    <w:rsid w:val="005A5C24"/>
    <w:rsid w:val="005A5C69"/>
    <w:rsid w:val="005A5D71"/>
    <w:rsid w:val="005A648D"/>
    <w:rsid w:val="005A6D47"/>
    <w:rsid w:val="005A7024"/>
    <w:rsid w:val="005A749F"/>
    <w:rsid w:val="005A74CB"/>
    <w:rsid w:val="005A76B8"/>
    <w:rsid w:val="005A7A28"/>
    <w:rsid w:val="005A7AEF"/>
    <w:rsid w:val="005A7D07"/>
    <w:rsid w:val="005A7FC3"/>
    <w:rsid w:val="005B0916"/>
    <w:rsid w:val="005B0999"/>
    <w:rsid w:val="005B09CF"/>
    <w:rsid w:val="005B09DC"/>
    <w:rsid w:val="005B0CDF"/>
    <w:rsid w:val="005B101A"/>
    <w:rsid w:val="005B12D0"/>
    <w:rsid w:val="005B145E"/>
    <w:rsid w:val="005B1621"/>
    <w:rsid w:val="005B163B"/>
    <w:rsid w:val="005B16E6"/>
    <w:rsid w:val="005B19E8"/>
    <w:rsid w:val="005B1B72"/>
    <w:rsid w:val="005B1C5F"/>
    <w:rsid w:val="005B1ECD"/>
    <w:rsid w:val="005B2235"/>
    <w:rsid w:val="005B25B4"/>
    <w:rsid w:val="005B265C"/>
    <w:rsid w:val="005B26F2"/>
    <w:rsid w:val="005B2909"/>
    <w:rsid w:val="005B30DB"/>
    <w:rsid w:val="005B3166"/>
    <w:rsid w:val="005B32E1"/>
    <w:rsid w:val="005B34D8"/>
    <w:rsid w:val="005B38C4"/>
    <w:rsid w:val="005B3E0F"/>
    <w:rsid w:val="005B4330"/>
    <w:rsid w:val="005B47BD"/>
    <w:rsid w:val="005B4BF4"/>
    <w:rsid w:val="005B4D1B"/>
    <w:rsid w:val="005B51A3"/>
    <w:rsid w:val="005B5794"/>
    <w:rsid w:val="005B5AD6"/>
    <w:rsid w:val="005B5BD8"/>
    <w:rsid w:val="005B6258"/>
    <w:rsid w:val="005B6432"/>
    <w:rsid w:val="005B648E"/>
    <w:rsid w:val="005B6720"/>
    <w:rsid w:val="005B6BD0"/>
    <w:rsid w:val="005B6C90"/>
    <w:rsid w:val="005B6EA4"/>
    <w:rsid w:val="005B7785"/>
    <w:rsid w:val="005B78C6"/>
    <w:rsid w:val="005B7A79"/>
    <w:rsid w:val="005B7CA8"/>
    <w:rsid w:val="005B7CE4"/>
    <w:rsid w:val="005B7F39"/>
    <w:rsid w:val="005C002B"/>
    <w:rsid w:val="005C025A"/>
    <w:rsid w:val="005C0305"/>
    <w:rsid w:val="005C0312"/>
    <w:rsid w:val="005C0371"/>
    <w:rsid w:val="005C0C22"/>
    <w:rsid w:val="005C13E2"/>
    <w:rsid w:val="005C1623"/>
    <w:rsid w:val="005C1973"/>
    <w:rsid w:val="005C1C0F"/>
    <w:rsid w:val="005C20F4"/>
    <w:rsid w:val="005C215A"/>
    <w:rsid w:val="005C2B33"/>
    <w:rsid w:val="005C2C42"/>
    <w:rsid w:val="005C3706"/>
    <w:rsid w:val="005C3A05"/>
    <w:rsid w:val="005C3B59"/>
    <w:rsid w:val="005C3D5E"/>
    <w:rsid w:val="005C3E34"/>
    <w:rsid w:val="005C41BD"/>
    <w:rsid w:val="005C41CE"/>
    <w:rsid w:val="005C448E"/>
    <w:rsid w:val="005C45B6"/>
    <w:rsid w:val="005C4E09"/>
    <w:rsid w:val="005C4F9E"/>
    <w:rsid w:val="005C513B"/>
    <w:rsid w:val="005C514C"/>
    <w:rsid w:val="005C53D4"/>
    <w:rsid w:val="005C54A0"/>
    <w:rsid w:val="005C59D3"/>
    <w:rsid w:val="005C5D66"/>
    <w:rsid w:val="005C5E95"/>
    <w:rsid w:val="005C5ED9"/>
    <w:rsid w:val="005C5F19"/>
    <w:rsid w:val="005C5F39"/>
    <w:rsid w:val="005C67D1"/>
    <w:rsid w:val="005C6C58"/>
    <w:rsid w:val="005C6C8D"/>
    <w:rsid w:val="005C6D2D"/>
    <w:rsid w:val="005C79C0"/>
    <w:rsid w:val="005C7A37"/>
    <w:rsid w:val="005C7A8D"/>
    <w:rsid w:val="005C7AAC"/>
    <w:rsid w:val="005C7AE2"/>
    <w:rsid w:val="005C7CF1"/>
    <w:rsid w:val="005C7D6E"/>
    <w:rsid w:val="005C7F3D"/>
    <w:rsid w:val="005D0098"/>
    <w:rsid w:val="005D0160"/>
    <w:rsid w:val="005D05F8"/>
    <w:rsid w:val="005D0745"/>
    <w:rsid w:val="005D0A1D"/>
    <w:rsid w:val="005D0D1E"/>
    <w:rsid w:val="005D0F1F"/>
    <w:rsid w:val="005D0FBD"/>
    <w:rsid w:val="005D1228"/>
    <w:rsid w:val="005D1E73"/>
    <w:rsid w:val="005D2069"/>
    <w:rsid w:val="005D236F"/>
    <w:rsid w:val="005D2424"/>
    <w:rsid w:val="005D2557"/>
    <w:rsid w:val="005D2D37"/>
    <w:rsid w:val="005D3164"/>
    <w:rsid w:val="005D39A4"/>
    <w:rsid w:val="005D39E5"/>
    <w:rsid w:val="005D3A72"/>
    <w:rsid w:val="005D3EFA"/>
    <w:rsid w:val="005D3F6D"/>
    <w:rsid w:val="005D4631"/>
    <w:rsid w:val="005D46FB"/>
    <w:rsid w:val="005D4955"/>
    <w:rsid w:val="005D4A56"/>
    <w:rsid w:val="005D4B44"/>
    <w:rsid w:val="005D4C6D"/>
    <w:rsid w:val="005D5058"/>
    <w:rsid w:val="005D523C"/>
    <w:rsid w:val="005D52E6"/>
    <w:rsid w:val="005D54FE"/>
    <w:rsid w:val="005D5B3F"/>
    <w:rsid w:val="005D5F3B"/>
    <w:rsid w:val="005D64AE"/>
    <w:rsid w:val="005D6774"/>
    <w:rsid w:val="005D6912"/>
    <w:rsid w:val="005D6B96"/>
    <w:rsid w:val="005D6EC1"/>
    <w:rsid w:val="005D70DE"/>
    <w:rsid w:val="005D7339"/>
    <w:rsid w:val="005D76AB"/>
    <w:rsid w:val="005D7BD9"/>
    <w:rsid w:val="005E08C4"/>
    <w:rsid w:val="005E0B4A"/>
    <w:rsid w:val="005E0DE2"/>
    <w:rsid w:val="005E10AC"/>
    <w:rsid w:val="005E11C4"/>
    <w:rsid w:val="005E11D9"/>
    <w:rsid w:val="005E13F6"/>
    <w:rsid w:val="005E1554"/>
    <w:rsid w:val="005E20B6"/>
    <w:rsid w:val="005E2612"/>
    <w:rsid w:val="005E26AF"/>
    <w:rsid w:val="005E2743"/>
    <w:rsid w:val="005E27D5"/>
    <w:rsid w:val="005E2808"/>
    <w:rsid w:val="005E2C87"/>
    <w:rsid w:val="005E2E0E"/>
    <w:rsid w:val="005E3030"/>
    <w:rsid w:val="005E31C3"/>
    <w:rsid w:val="005E31D0"/>
    <w:rsid w:val="005E417C"/>
    <w:rsid w:val="005E4180"/>
    <w:rsid w:val="005E46C7"/>
    <w:rsid w:val="005E478A"/>
    <w:rsid w:val="005E48C1"/>
    <w:rsid w:val="005E4EFB"/>
    <w:rsid w:val="005E4F69"/>
    <w:rsid w:val="005E512A"/>
    <w:rsid w:val="005E57C9"/>
    <w:rsid w:val="005E605E"/>
    <w:rsid w:val="005E6259"/>
    <w:rsid w:val="005E6743"/>
    <w:rsid w:val="005E6967"/>
    <w:rsid w:val="005E6E37"/>
    <w:rsid w:val="005E6EF2"/>
    <w:rsid w:val="005E6F11"/>
    <w:rsid w:val="005E707A"/>
    <w:rsid w:val="005E7434"/>
    <w:rsid w:val="005E76CE"/>
    <w:rsid w:val="005E7A62"/>
    <w:rsid w:val="005E7D0D"/>
    <w:rsid w:val="005E7E6A"/>
    <w:rsid w:val="005F0013"/>
    <w:rsid w:val="005F0773"/>
    <w:rsid w:val="005F0793"/>
    <w:rsid w:val="005F0923"/>
    <w:rsid w:val="005F0E74"/>
    <w:rsid w:val="005F0E95"/>
    <w:rsid w:val="005F12F9"/>
    <w:rsid w:val="005F1361"/>
    <w:rsid w:val="005F1465"/>
    <w:rsid w:val="005F1559"/>
    <w:rsid w:val="005F1974"/>
    <w:rsid w:val="005F1F23"/>
    <w:rsid w:val="005F2806"/>
    <w:rsid w:val="005F2ADF"/>
    <w:rsid w:val="005F2DAA"/>
    <w:rsid w:val="005F32BE"/>
    <w:rsid w:val="005F3616"/>
    <w:rsid w:val="005F36E2"/>
    <w:rsid w:val="005F3D2D"/>
    <w:rsid w:val="005F44F7"/>
    <w:rsid w:val="005F4617"/>
    <w:rsid w:val="005F46B4"/>
    <w:rsid w:val="005F4A7D"/>
    <w:rsid w:val="005F4C85"/>
    <w:rsid w:val="005F4DE1"/>
    <w:rsid w:val="005F5041"/>
    <w:rsid w:val="005F52B7"/>
    <w:rsid w:val="005F52BD"/>
    <w:rsid w:val="005F58BD"/>
    <w:rsid w:val="005F5D09"/>
    <w:rsid w:val="005F604A"/>
    <w:rsid w:val="005F605A"/>
    <w:rsid w:val="005F63B6"/>
    <w:rsid w:val="005F6660"/>
    <w:rsid w:val="005F6A49"/>
    <w:rsid w:val="005F6AB3"/>
    <w:rsid w:val="005F6D09"/>
    <w:rsid w:val="005F7084"/>
    <w:rsid w:val="005F72A0"/>
    <w:rsid w:val="005F76E9"/>
    <w:rsid w:val="005F78CB"/>
    <w:rsid w:val="0060033A"/>
    <w:rsid w:val="006004DE"/>
    <w:rsid w:val="00600641"/>
    <w:rsid w:val="00600724"/>
    <w:rsid w:val="00600C41"/>
    <w:rsid w:val="00600F5F"/>
    <w:rsid w:val="00600FE3"/>
    <w:rsid w:val="00601077"/>
    <w:rsid w:val="0060114D"/>
    <w:rsid w:val="00601833"/>
    <w:rsid w:val="006018BE"/>
    <w:rsid w:val="00601B4B"/>
    <w:rsid w:val="00601C8A"/>
    <w:rsid w:val="006020AE"/>
    <w:rsid w:val="006021FF"/>
    <w:rsid w:val="00602231"/>
    <w:rsid w:val="006022B0"/>
    <w:rsid w:val="006026DD"/>
    <w:rsid w:val="00602787"/>
    <w:rsid w:val="00602A75"/>
    <w:rsid w:val="00602B81"/>
    <w:rsid w:val="00602BE5"/>
    <w:rsid w:val="00603297"/>
    <w:rsid w:val="006035E9"/>
    <w:rsid w:val="00603A58"/>
    <w:rsid w:val="00603B92"/>
    <w:rsid w:val="00603C89"/>
    <w:rsid w:val="00603E67"/>
    <w:rsid w:val="0060430E"/>
    <w:rsid w:val="0060475F"/>
    <w:rsid w:val="00604802"/>
    <w:rsid w:val="00604AF6"/>
    <w:rsid w:val="00604D14"/>
    <w:rsid w:val="0060522D"/>
    <w:rsid w:val="00605A32"/>
    <w:rsid w:val="006066E6"/>
    <w:rsid w:val="006069EF"/>
    <w:rsid w:val="00606C54"/>
    <w:rsid w:val="00606FDA"/>
    <w:rsid w:val="006071B9"/>
    <w:rsid w:val="006074E3"/>
    <w:rsid w:val="006077E3"/>
    <w:rsid w:val="00607BF5"/>
    <w:rsid w:val="0061026B"/>
    <w:rsid w:val="00610598"/>
    <w:rsid w:val="0061060D"/>
    <w:rsid w:val="0061074A"/>
    <w:rsid w:val="00610C57"/>
    <w:rsid w:val="00611542"/>
    <w:rsid w:val="00611897"/>
    <w:rsid w:val="00612020"/>
    <w:rsid w:val="00612102"/>
    <w:rsid w:val="006128DB"/>
    <w:rsid w:val="00612A05"/>
    <w:rsid w:val="00612C04"/>
    <w:rsid w:val="00612E43"/>
    <w:rsid w:val="0061309B"/>
    <w:rsid w:val="0061334B"/>
    <w:rsid w:val="006133F1"/>
    <w:rsid w:val="00613521"/>
    <w:rsid w:val="006137EB"/>
    <w:rsid w:val="00613E8F"/>
    <w:rsid w:val="0061446F"/>
    <w:rsid w:val="0061471E"/>
    <w:rsid w:val="00614B13"/>
    <w:rsid w:val="0061554D"/>
    <w:rsid w:val="006159DC"/>
    <w:rsid w:val="00615F2C"/>
    <w:rsid w:val="00616049"/>
    <w:rsid w:val="006164F1"/>
    <w:rsid w:val="0061675B"/>
    <w:rsid w:val="006168B6"/>
    <w:rsid w:val="00616B36"/>
    <w:rsid w:val="00616BE5"/>
    <w:rsid w:val="00617703"/>
    <w:rsid w:val="00617718"/>
    <w:rsid w:val="00617B31"/>
    <w:rsid w:val="00617D63"/>
    <w:rsid w:val="00617DA5"/>
    <w:rsid w:val="00617E02"/>
    <w:rsid w:val="00617E81"/>
    <w:rsid w:val="00620482"/>
    <w:rsid w:val="006206DF"/>
    <w:rsid w:val="006207FC"/>
    <w:rsid w:val="00620A0F"/>
    <w:rsid w:val="00621117"/>
    <w:rsid w:val="00621624"/>
    <w:rsid w:val="00621717"/>
    <w:rsid w:val="006217C6"/>
    <w:rsid w:val="0062190E"/>
    <w:rsid w:val="00621F5A"/>
    <w:rsid w:val="00622A52"/>
    <w:rsid w:val="00622B46"/>
    <w:rsid w:val="00622BE2"/>
    <w:rsid w:val="00622C9F"/>
    <w:rsid w:val="0062305A"/>
    <w:rsid w:val="00623436"/>
    <w:rsid w:val="00623A79"/>
    <w:rsid w:val="00623E79"/>
    <w:rsid w:val="00624369"/>
    <w:rsid w:val="00625342"/>
    <w:rsid w:val="006253C1"/>
    <w:rsid w:val="006255DA"/>
    <w:rsid w:val="00625624"/>
    <w:rsid w:val="006256CE"/>
    <w:rsid w:val="00625847"/>
    <w:rsid w:val="00625B3D"/>
    <w:rsid w:val="00625D1D"/>
    <w:rsid w:val="00625E35"/>
    <w:rsid w:val="0062659E"/>
    <w:rsid w:val="00626728"/>
    <w:rsid w:val="00626ABE"/>
    <w:rsid w:val="00626AE6"/>
    <w:rsid w:val="00627339"/>
    <w:rsid w:val="006274FF"/>
    <w:rsid w:val="006278E4"/>
    <w:rsid w:val="0062799A"/>
    <w:rsid w:val="00627A36"/>
    <w:rsid w:val="00627E39"/>
    <w:rsid w:val="00627F90"/>
    <w:rsid w:val="00627FCE"/>
    <w:rsid w:val="006300BC"/>
    <w:rsid w:val="006300EE"/>
    <w:rsid w:val="006301A3"/>
    <w:rsid w:val="0063063F"/>
    <w:rsid w:val="006306A7"/>
    <w:rsid w:val="0063077A"/>
    <w:rsid w:val="00630877"/>
    <w:rsid w:val="00630930"/>
    <w:rsid w:val="00630BF4"/>
    <w:rsid w:val="00630C0B"/>
    <w:rsid w:val="00630E6B"/>
    <w:rsid w:val="006312B0"/>
    <w:rsid w:val="00631310"/>
    <w:rsid w:val="0063150A"/>
    <w:rsid w:val="006317EA"/>
    <w:rsid w:val="00631E3F"/>
    <w:rsid w:val="00631E56"/>
    <w:rsid w:val="00632129"/>
    <w:rsid w:val="006328EF"/>
    <w:rsid w:val="00632C7C"/>
    <w:rsid w:val="0063303C"/>
    <w:rsid w:val="00633527"/>
    <w:rsid w:val="006337C7"/>
    <w:rsid w:val="0063389A"/>
    <w:rsid w:val="00633C92"/>
    <w:rsid w:val="00633D84"/>
    <w:rsid w:val="00633E44"/>
    <w:rsid w:val="00633E5E"/>
    <w:rsid w:val="00633ED1"/>
    <w:rsid w:val="00633F9C"/>
    <w:rsid w:val="00634276"/>
    <w:rsid w:val="006342DC"/>
    <w:rsid w:val="006343F3"/>
    <w:rsid w:val="00634450"/>
    <w:rsid w:val="0063451A"/>
    <w:rsid w:val="0063490C"/>
    <w:rsid w:val="00634B14"/>
    <w:rsid w:val="00634C93"/>
    <w:rsid w:val="00635179"/>
    <w:rsid w:val="00635321"/>
    <w:rsid w:val="00635803"/>
    <w:rsid w:val="00635D00"/>
    <w:rsid w:val="00635EC5"/>
    <w:rsid w:val="0063602E"/>
    <w:rsid w:val="00636475"/>
    <w:rsid w:val="00636554"/>
    <w:rsid w:val="00636DE1"/>
    <w:rsid w:val="0063719B"/>
    <w:rsid w:val="006373AE"/>
    <w:rsid w:val="0063745B"/>
    <w:rsid w:val="0063761C"/>
    <w:rsid w:val="00637908"/>
    <w:rsid w:val="006379DB"/>
    <w:rsid w:val="00637B25"/>
    <w:rsid w:val="00637BC0"/>
    <w:rsid w:val="00637C5F"/>
    <w:rsid w:val="006403B1"/>
    <w:rsid w:val="006408DC"/>
    <w:rsid w:val="00640AE9"/>
    <w:rsid w:val="00640CB9"/>
    <w:rsid w:val="00640ED8"/>
    <w:rsid w:val="00641246"/>
    <w:rsid w:val="006416C6"/>
    <w:rsid w:val="0064178B"/>
    <w:rsid w:val="00641865"/>
    <w:rsid w:val="00641BCA"/>
    <w:rsid w:val="006421F2"/>
    <w:rsid w:val="006427D7"/>
    <w:rsid w:val="00642F5F"/>
    <w:rsid w:val="00642F70"/>
    <w:rsid w:val="006431E5"/>
    <w:rsid w:val="00643407"/>
    <w:rsid w:val="0064350A"/>
    <w:rsid w:val="00643E6B"/>
    <w:rsid w:val="00643E9C"/>
    <w:rsid w:val="006440C6"/>
    <w:rsid w:val="00644430"/>
    <w:rsid w:val="00644641"/>
    <w:rsid w:val="00644928"/>
    <w:rsid w:val="00644A4E"/>
    <w:rsid w:val="00644B25"/>
    <w:rsid w:val="00644C49"/>
    <w:rsid w:val="00644DBB"/>
    <w:rsid w:val="00644F95"/>
    <w:rsid w:val="006450C1"/>
    <w:rsid w:val="00645377"/>
    <w:rsid w:val="0064555A"/>
    <w:rsid w:val="00645A39"/>
    <w:rsid w:val="00645AA8"/>
    <w:rsid w:val="00645BD1"/>
    <w:rsid w:val="00645DA4"/>
    <w:rsid w:val="00645E73"/>
    <w:rsid w:val="0064638B"/>
    <w:rsid w:val="00646560"/>
    <w:rsid w:val="00646B42"/>
    <w:rsid w:val="00646C57"/>
    <w:rsid w:val="0064736A"/>
    <w:rsid w:val="006473C9"/>
    <w:rsid w:val="00647641"/>
    <w:rsid w:val="00647A83"/>
    <w:rsid w:val="0065084C"/>
    <w:rsid w:val="00650EF3"/>
    <w:rsid w:val="0065143E"/>
    <w:rsid w:val="006516EA"/>
    <w:rsid w:val="0065186F"/>
    <w:rsid w:val="00651AFB"/>
    <w:rsid w:val="00651B32"/>
    <w:rsid w:val="00652442"/>
    <w:rsid w:val="006524AA"/>
    <w:rsid w:val="00652525"/>
    <w:rsid w:val="0065261B"/>
    <w:rsid w:val="00652726"/>
    <w:rsid w:val="00652954"/>
    <w:rsid w:val="00652A22"/>
    <w:rsid w:val="00652C29"/>
    <w:rsid w:val="00652D3C"/>
    <w:rsid w:val="00652FDA"/>
    <w:rsid w:val="0065318D"/>
    <w:rsid w:val="00653534"/>
    <w:rsid w:val="006537DA"/>
    <w:rsid w:val="00653A6A"/>
    <w:rsid w:val="00653FDA"/>
    <w:rsid w:val="00654686"/>
    <w:rsid w:val="006549E8"/>
    <w:rsid w:val="00654A94"/>
    <w:rsid w:val="00654D63"/>
    <w:rsid w:val="00654E80"/>
    <w:rsid w:val="00654F22"/>
    <w:rsid w:val="00654FB3"/>
    <w:rsid w:val="0065503C"/>
    <w:rsid w:val="00655425"/>
    <w:rsid w:val="0065553D"/>
    <w:rsid w:val="00655A80"/>
    <w:rsid w:val="00655A8A"/>
    <w:rsid w:val="00655CF1"/>
    <w:rsid w:val="00655D13"/>
    <w:rsid w:val="00655D2B"/>
    <w:rsid w:val="006560C6"/>
    <w:rsid w:val="006560F4"/>
    <w:rsid w:val="0065677B"/>
    <w:rsid w:val="0065682B"/>
    <w:rsid w:val="00656ADE"/>
    <w:rsid w:val="006571C0"/>
    <w:rsid w:val="00657371"/>
    <w:rsid w:val="0066008B"/>
    <w:rsid w:val="006600AA"/>
    <w:rsid w:val="0066043A"/>
    <w:rsid w:val="00660673"/>
    <w:rsid w:val="00660759"/>
    <w:rsid w:val="00660DA6"/>
    <w:rsid w:val="00660E1F"/>
    <w:rsid w:val="00661138"/>
    <w:rsid w:val="0066118A"/>
    <w:rsid w:val="006611B7"/>
    <w:rsid w:val="00661402"/>
    <w:rsid w:val="00661590"/>
    <w:rsid w:val="00661846"/>
    <w:rsid w:val="00661B07"/>
    <w:rsid w:val="00661E9E"/>
    <w:rsid w:val="0066210C"/>
    <w:rsid w:val="006625A2"/>
    <w:rsid w:val="00662758"/>
    <w:rsid w:val="0066277C"/>
    <w:rsid w:val="006627FC"/>
    <w:rsid w:val="00662A8D"/>
    <w:rsid w:val="006632D0"/>
    <w:rsid w:val="00663744"/>
    <w:rsid w:val="00663888"/>
    <w:rsid w:val="006638D4"/>
    <w:rsid w:val="0066396D"/>
    <w:rsid w:val="00663A5F"/>
    <w:rsid w:val="006641AB"/>
    <w:rsid w:val="0066436C"/>
    <w:rsid w:val="00664983"/>
    <w:rsid w:val="006658D3"/>
    <w:rsid w:val="006659A9"/>
    <w:rsid w:val="00665C2C"/>
    <w:rsid w:val="00666153"/>
    <w:rsid w:val="00666305"/>
    <w:rsid w:val="006663DB"/>
    <w:rsid w:val="00666504"/>
    <w:rsid w:val="006667E1"/>
    <w:rsid w:val="00667203"/>
    <w:rsid w:val="00667300"/>
    <w:rsid w:val="00667546"/>
    <w:rsid w:val="0066771C"/>
    <w:rsid w:val="00667AAD"/>
    <w:rsid w:val="0067010A"/>
    <w:rsid w:val="00670372"/>
    <w:rsid w:val="006703C6"/>
    <w:rsid w:val="0067041F"/>
    <w:rsid w:val="0067047D"/>
    <w:rsid w:val="00670593"/>
    <w:rsid w:val="006709A4"/>
    <w:rsid w:val="0067119A"/>
    <w:rsid w:val="0067125D"/>
    <w:rsid w:val="006712D0"/>
    <w:rsid w:val="00671462"/>
    <w:rsid w:val="00671560"/>
    <w:rsid w:val="00671A1F"/>
    <w:rsid w:val="00671C73"/>
    <w:rsid w:val="00671E52"/>
    <w:rsid w:val="00671E62"/>
    <w:rsid w:val="00672382"/>
    <w:rsid w:val="00672CB2"/>
    <w:rsid w:val="00672D63"/>
    <w:rsid w:val="00672DE8"/>
    <w:rsid w:val="00673282"/>
    <w:rsid w:val="006735BE"/>
    <w:rsid w:val="006737A8"/>
    <w:rsid w:val="00673D3E"/>
    <w:rsid w:val="006742A2"/>
    <w:rsid w:val="00674760"/>
    <w:rsid w:val="0067500F"/>
    <w:rsid w:val="006750BE"/>
    <w:rsid w:val="006757F1"/>
    <w:rsid w:val="0067604C"/>
    <w:rsid w:val="0067609D"/>
    <w:rsid w:val="0067649B"/>
    <w:rsid w:val="00676520"/>
    <w:rsid w:val="00676579"/>
    <w:rsid w:val="006765BB"/>
    <w:rsid w:val="006765F8"/>
    <w:rsid w:val="006770C2"/>
    <w:rsid w:val="00677260"/>
    <w:rsid w:val="00677449"/>
    <w:rsid w:val="0067757B"/>
    <w:rsid w:val="006776D2"/>
    <w:rsid w:val="00677812"/>
    <w:rsid w:val="00677D0C"/>
    <w:rsid w:val="00680478"/>
    <w:rsid w:val="00680A46"/>
    <w:rsid w:val="00680B85"/>
    <w:rsid w:val="00680C03"/>
    <w:rsid w:val="00680DDB"/>
    <w:rsid w:val="006810C5"/>
    <w:rsid w:val="00681862"/>
    <w:rsid w:val="00681961"/>
    <w:rsid w:val="00681B72"/>
    <w:rsid w:val="00681E65"/>
    <w:rsid w:val="00682046"/>
    <w:rsid w:val="006821E6"/>
    <w:rsid w:val="0068252F"/>
    <w:rsid w:val="00683159"/>
    <w:rsid w:val="00683849"/>
    <w:rsid w:val="00683B8C"/>
    <w:rsid w:val="00683E6A"/>
    <w:rsid w:val="0068413E"/>
    <w:rsid w:val="006841ED"/>
    <w:rsid w:val="006843A6"/>
    <w:rsid w:val="00684723"/>
    <w:rsid w:val="0068495A"/>
    <w:rsid w:val="00684C27"/>
    <w:rsid w:val="00684FB1"/>
    <w:rsid w:val="00685470"/>
    <w:rsid w:val="00686081"/>
    <w:rsid w:val="00686325"/>
    <w:rsid w:val="006868A3"/>
    <w:rsid w:val="00686EB4"/>
    <w:rsid w:val="006873D4"/>
    <w:rsid w:val="00687767"/>
    <w:rsid w:val="006878F3"/>
    <w:rsid w:val="0068798F"/>
    <w:rsid w:val="00687DB6"/>
    <w:rsid w:val="006905A2"/>
    <w:rsid w:val="0069065F"/>
    <w:rsid w:val="00690B0D"/>
    <w:rsid w:val="00690B31"/>
    <w:rsid w:val="00690C98"/>
    <w:rsid w:val="006910AC"/>
    <w:rsid w:val="0069122F"/>
    <w:rsid w:val="00691329"/>
    <w:rsid w:val="00691675"/>
    <w:rsid w:val="00691CB8"/>
    <w:rsid w:val="0069212D"/>
    <w:rsid w:val="00692427"/>
    <w:rsid w:val="006929AA"/>
    <w:rsid w:val="00692B43"/>
    <w:rsid w:val="00692C3F"/>
    <w:rsid w:val="00692CF9"/>
    <w:rsid w:val="00693136"/>
    <w:rsid w:val="00693637"/>
    <w:rsid w:val="00693994"/>
    <w:rsid w:val="00693AA5"/>
    <w:rsid w:val="00693D78"/>
    <w:rsid w:val="00693F89"/>
    <w:rsid w:val="006940A7"/>
    <w:rsid w:val="00694358"/>
    <w:rsid w:val="0069438C"/>
    <w:rsid w:val="006944F8"/>
    <w:rsid w:val="006946D8"/>
    <w:rsid w:val="00694756"/>
    <w:rsid w:val="00694A33"/>
    <w:rsid w:val="0069535A"/>
    <w:rsid w:val="00695505"/>
    <w:rsid w:val="00695828"/>
    <w:rsid w:val="00695A63"/>
    <w:rsid w:val="00695F88"/>
    <w:rsid w:val="00695FF1"/>
    <w:rsid w:val="00696226"/>
    <w:rsid w:val="006964E9"/>
    <w:rsid w:val="00696C0C"/>
    <w:rsid w:val="00697229"/>
    <w:rsid w:val="00697714"/>
    <w:rsid w:val="00697D8E"/>
    <w:rsid w:val="00697D94"/>
    <w:rsid w:val="00697F82"/>
    <w:rsid w:val="00697FDD"/>
    <w:rsid w:val="006A036E"/>
    <w:rsid w:val="006A093B"/>
    <w:rsid w:val="006A0D7E"/>
    <w:rsid w:val="006A0F09"/>
    <w:rsid w:val="006A1138"/>
    <w:rsid w:val="006A12C3"/>
    <w:rsid w:val="006A137F"/>
    <w:rsid w:val="006A1591"/>
    <w:rsid w:val="006A1799"/>
    <w:rsid w:val="006A1829"/>
    <w:rsid w:val="006A18E7"/>
    <w:rsid w:val="006A1A87"/>
    <w:rsid w:val="006A1D02"/>
    <w:rsid w:val="006A1D3E"/>
    <w:rsid w:val="006A1FAC"/>
    <w:rsid w:val="006A2559"/>
    <w:rsid w:val="006A2586"/>
    <w:rsid w:val="006A25F4"/>
    <w:rsid w:val="006A2906"/>
    <w:rsid w:val="006A2BCC"/>
    <w:rsid w:val="006A2D5E"/>
    <w:rsid w:val="006A2E0A"/>
    <w:rsid w:val="006A3330"/>
    <w:rsid w:val="006A39CA"/>
    <w:rsid w:val="006A3E3D"/>
    <w:rsid w:val="006A40F0"/>
    <w:rsid w:val="006A44B2"/>
    <w:rsid w:val="006A4539"/>
    <w:rsid w:val="006A46CB"/>
    <w:rsid w:val="006A4CD7"/>
    <w:rsid w:val="006A4F65"/>
    <w:rsid w:val="006A5642"/>
    <w:rsid w:val="006A5903"/>
    <w:rsid w:val="006A5F46"/>
    <w:rsid w:val="006A6336"/>
    <w:rsid w:val="006A63E3"/>
    <w:rsid w:val="006A6510"/>
    <w:rsid w:val="006A6549"/>
    <w:rsid w:val="006A6A80"/>
    <w:rsid w:val="006A6D65"/>
    <w:rsid w:val="006A708C"/>
    <w:rsid w:val="006A77A2"/>
    <w:rsid w:val="006A799A"/>
    <w:rsid w:val="006A7F3B"/>
    <w:rsid w:val="006B01D8"/>
    <w:rsid w:val="006B0688"/>
    <w:rsid w:val="006B07BF"/>
    <w:rsid w:val="006B09C1"/>
    <w:rsid w:val="006B0B65"/>
    <w:rsid w:val="006B0D3C"/>
    <w:rsid w:val="006B0E70"/>
    <w:rsid w:val="006B0FF1"/>
    <w:rsid w:val="006B1021"/>
    <w:rsid w:val="006B13E1"/>
    <w:rsid w:val="006B18C7"/>
    <w:rsid w:val="006B1F95"/>
    <w:rsid w:val="006B2119"/>
    <w:rsid w:val="006B22C5"/>
    <w:rsid w:val="006B23B2"/>
    <w:rsid w:val="006B2928"/>
    <w:rsid w:val="006B2A17"/>
    <w:rsid w:val="006B2C21"/>
    <w:rsid w:val="006B319A"/>
    <w:rsid w:val="006B3263"/>
    <w:rsid w:val="006B32A5"/>
    <w:rsid w:val="006B33FD"/>
    <w:rsid w:val="006B38F4"/>
    <w:rsid w:val="006B3EAB"/>
    <w:rsid w:val="006B4121"/>
    <w:rsid w:val="006B434A"/>
    <w:rsid w:val="006B44D6"/>
    <w:rsid w:val="006B4539"/>
    <w:rsid w:val="006B47B0"/>
    <w:rsid w:val="006B48A3"/>
    <w:rsid w:val="006B5367"/>
    <w:rsid w:val="006B57C9"/>
    <w:rsid w:val="006B5E42"/>
    <w:rsid w:val="006B6423"/>
    <w:rsid w:val="006B6B0B"/>
    <w:rsid w:val="006B70CC"/>
    <w:rsid w:val="006B7106"/>
    <w:rsid w:val="006B75C6"/>
    <w:rsid w:val="006B77D8"/>
    <w:rsid w:val="006B797D"/>
    <w:rsid w:val="006B7B00"/>
    <w:rsid w:val="006B7EA8"/>
    <w:rsid w:val="006C0265"/>
    <w:rsid w:val="006C049A"/>
    <w:rsid w:val="006C0729"/>
    <w:rsid w:val="006C0797"/>
    <w:rsid w:val="006C090D"/>
    <w:rsid w:val="006C0F50"/>
    <w:rsid w:val="006C0F83"/>
    <w:rsid w:val="006C11CD"/>
    <w:rsid w:val="006C176D"/>
    <w:rsid w:val="006C1DA0"/>
    <w:rsid w:val="006C1FA4"/>
    <w:rsid w:val="006C2182"/>
    <w:rsid w:val="006C241F"/>
    <w:rsid w:val="006C29A7"/>
    <w:rsid w:val="006C29F5"/>
    <w:rsid w:val="006C2AF0"/>
    <w:rsid w:val="006C2CAE"/>
    <w:rsid w:val="006C2DFD"/>
    <w:rsid w:val="006C2FE7"/>
    <w:rsid w:val="006C3053"/>
    <w:rsid w:val="006C3392"/>
    <w:rsid w:val="006C3890"/>
    <w:rsid w:val="006C3C7D"/>
    <w:rsid w:val="006C45C7"/>
    <w:rsid w:val="006C4820"/>
    <w:rsid w:val="006C4C8F"/>
    <w:rsid w:val="006C4C90"/>
    <w:rsid w:val="006C4D9B"/>
    <w:rsid w:val="006C4F75"/>
    <w:rsid w:val="006C5177"/>
    <w:rsid w:val="006C5248"/>
    <w:rsid w:val="006C5291"/>
    <w:rsid w:val="006C54EE"/>
    <w:rsid w:val="006C5968"/>
    <w:rsid w:val="006C5B45"/>
    <w:rsid w:val="006C5BBC"/>
    <w:rsid w:val="006C5D92"/>
    <w:rsid w:val="006C5E66"/>
    <w:rsid w:val="006C5FB3"/>
    <w:rsid w:val="006C6003"/>
    <w:rsid w:val="006C6042"/>
    <w:rsid w:val="006C6247"/>
    <w:rsid w:val="006C62E5"/>
    <w:rsid w:val="006C6A33"/>
    <w:rsid w:val="006C721A"/>
    <w:rsid w:val="006C7682"/>
    <w:rsid w:val="006C77A0"/>
    <w:rsid w:val="006C7A14"/>
    <w:rsid w:val="006C7A40"/>
    <w:rsid w:val="006C7E55"/>
    <w:rsid w:val="006D02E9"/>
    <w:rsid w:val="006D0932"/>
    <w:rsid w:val="006D0A5D"/>
    <w:rsid w:val="006D0A89"/>
    <w:rsid w:val="006D0B1A"/>
    <w:rsid w:val="006D0BA7"/>
    <w:rsid w:val="006D0F86"/>
    <w:rsid w:val="006D102B"/>
    <w:rsid w:val="006D1259"/>
    <w:rsid w:val="006D14B5"/>
    <w:rsid w:val="006D181D"/>
    <w:rsid w:val="006D1861"/>
    <w:rsid w:val="006D1906"/>
    <w:rsid w:val="006D1995"/>
    <w:rsid w:val="006D19CC"/>
    <w:rsid w:val="006D1AEA"/>
    <w:rsid w:val="006D1B34"/>
    <w:rsid w:val="006D1E6F"/>
    <w:rsid w:val="006D2521"/>
    <w:rsid w:val="006D259B"/>
    <w:rsid w:val="006D2736"/>
    <w:rsid w:val="006D273F"/>
    <w:rsid w:val="006D27A3"/>
    <w:rsid w:val="006D2935"/>
    <w:rsid w:val="006D2EAA"/>
    <w:rsid w:val="006D3066"/>
    <w:rsid w:val="006D30CE"/>
    <w:rsid w:val="006D3269"/>
    <w:rsid w:val="006D32AB"/>
    <w:rsid w:val="006D348E"/>
    <w:rsid w:val="006D3581"/>
    <w:rsid w:val="006D3F26"/>
    <w:rsid w:val="006D42C5"/>
    <w:rsid w:val="006D43D0"/>
    <w:rsid w:val="006D4799"/>
    <w:rsid w:val="006D4912"/>
    <w:rsid w:val="006D4BED"/>
    <w:rsid w:val="006D4C9C"/>
    <w:rsid w:val="006D4D4D"/>
    <w:rsid w:val="006D4E3C"/>
    <w:rsid w:val="006D4EEA"/>
    <w:rsid w:val="006D5C2A"/>
    <w:rsid w:val="006D5CA6"/>
    <w:rsid w:val="006D5E6B"/>
    <w:rsid w:val="006D6796"/>
    <w:rsid w:val="006D6909"/>
    <w:rsid w:val="006D6BA6"/>
    <w:rsid w:val="006D6BB5"/>
    <w:rsid w:val="006D6E34"/>
    <w:rsid w:val="006D6F91"/>
    <w:rsid w:val="006D7349"/>
    <w:rsid w:val="006D75C6"/>
    <w:rsid w:val="006D7719"/>
    <w:rsid w:val="006D7E82"/>
    <w:rsid w:val="006E05F2"/>
    <w:rsid w:val="006E0910"/>
    <w:rsid w:val="006E0CD8"/>
    <w:rsid w:val="006E1074"/>
    <w:rsid w:val="006E13A4"/>
    <w:rsid w:val="006E15E9"/>
    <w:rsid w:val="006E18BF"/>
    <w:rsid w:val="006E1D0B"/>
    <w:rsid w:val="006E1F0C"/>
    <w:rsid w:val="006E21C7"/>
    <w:rsid w:val="006E22DA"/>
    <w:rsid w:val="006E23EA"/>
    <w:rsid w:val="006E24CB"/>
    <w:rsid w:val="006E2847"/>
    <w:rsid w:val="006E28F9"/>
    <w:rsid w:val="006E2FE5"/>
    <w:rsid w:val="006E323B"/>
    <w:rsid w:val="006E3291"/>
    <w:rsid w:val="006E341A"/>
    <w:rsid w:val="006E3E8C"/>
    <w:rsid w:val="006E4011"/>
    <w:rsid w:val="006E401A"/>
    <w:rsid w:val="006E41FB"/>
    <w:rsid w:val="006E47F6"/>
    <w:rsid w:val="006E4AF8"/>
    <w:rsid w:val="006E5664"/>
    <w:rsid w:val="006E56DC"/>
    <w:rsid w:val="006E58DD"/>
    <w:rsid w:val="006E5B55"/>
    <w:rsid w:val="006E5CE7"/>
    <w:rsid w:val="006E5FE2"/>
    <w:rsid w:val="006E60FF"/>
    <w:rsid w:val="006E612B"/>
    <w:rsid w:val="006E6192"/>
    <w:rsid w:val="006E624B"/>
    <w:rsid w:val="006E66BF"/>
    <w:rsid w:val="006E68B9"/>
    <w:rsid w:val="006E6972"/>
    <w:rsid w:val="006E6D1F"/>
    <w:rsid w:val="006E6DF9"/>
    <w:rsid w:val="006E7359"/>
    <w:rsid w:val="006E7423"/>
    <w:rsid w:val="006E7DB8"/>
    <w:rsid w:val="006E7E43"/>
    <w:rsid w:val="006E7FCB"/>
    <w:rsid w:val="006F0014"/>
    <w:rsid w:val="006F0139"/>
    <w:rsid w:val="006F0208"/>
    <w:rsid w:val="006F0278"/>
    <w:rsid w:val="006F046E"/>
    <w:rsid w:val="006F0657"/>
    <w:rsid w:val="006F090E"/>
    <w:rsid w:val="006F099C"/>
    <w:rsid w:val="006F0A31"/>
    <w:rsid w:val="006F0DD0"/>
    <w:rsid w:val="006F0DEC"/>
    <w:rsid w:val="006F0EE2"/>
    <w:rsid w:val="006F14C1"/>
    <w:rsid w:val="006F168C"/>
    <w:rsid w:val="006F16A9"/>
    <w:rsid w:val="006F1960"/>
    <w:rsid w:val="006F1EC8"/>
    <w:rsid w:val="006F20F7"/>
    <w:rsid w:val="006F241F"/>
    <w:rsid w:val="006F296F"/>
    <w:rsid w:val="006F30DE"/>
    <w:rsid w:val="006F3232"/>
    <w:rsid w:val="006F3340"/>
    <w:rsid w:val="006F33C1"/>
    <w:rsid w:val="006F3531"/>
    <w:rsid w:val="006F3585"/>
    <w:rsid w:val="006F3741"/>
    <w:rsid w:val="006F3FF0"/>
    <w:rsid w:val="006F40FB"/>
    <w:rsid w:val="006F41AE"/>
    <w:rsid w:val="006F42E2"/>
    <w:rsid w:val="006F471E"/>
    <w:rsid w:val="006F482C"/>
    <w:rsid w:val="006F48B8"/>
    <w:rsid w:val="006F48F1"/>
    <w:rsid w:val="006F4B4A"/>
    <w:rsid w:val="006F5140"/>
    <w:rsid w:val="006F52A0"/>
    <w:rsid w:val="006F54CD"/>
    <w:rsid w:val="006F5DA2"/>
    <w:rsid w:val="006F68AB"/>
    <w:rsid w:val="006F6A30"/>
    <w:rsid w:val="006F6A97"/>
    <w:rsid w:val="006F6BD3"/>
    <w:rsid w:val="006F6C88"/>
    <w:rsid w:val="006F6E52"/>
    <w:rsid w:val="006F70DD"/>
    <w:rsid w:val="006F7DA0"/>
    <w:rsid w:val="007003BF"/>
    <w:rsid w:val="00700938"/>
    <w:rsid w:val="007010E4"/>
    <w:rsid w:val="007011E0"/>
    <w:rsid w:val="007016AE"/>
    <w:rsid w:val="0070179D"/>
    <w:rsid w:val="00701AF7"/>
    <w:rsid w:val="00701B18"/>
    <w:rsid w:val="00701DBD"/>
    <w:rsid w:val="007020B7"/>
    <w:rsid w:val="007021AE"/>
    <w:rsid w:val="007022F5"/>
    <w:rsid w:val="007024A9"/>
    <w:rsid w:val="00702746"/>
    <w:rsid w:val="00702B61"/>
    <w:rsid w:val="00702C24"/>
    <w:rsid w:val="00702D90"/>
    <w:rsid w:val="00702DC4"/>
    <w:rsid w:val="0070439B"/>
    <w:rsid w:val="007044A2"/>
    <w:rsid w:val="0070460A"/>
    <w:rsid w:val="00704718"/>
    <w:rsid w:val="007049D1"/>
    <w:rsid w:val="00704BCB"/>
    <w:rsid w:val="00704C3C"/>
    <w:rsid w:val="007050C5"/>
    <w:rsid w:val="007052A4"/>
    <w:rsid w:val="00705313"/>
    <w:rsid w:val="00705799"/>
    <w:rsid w:val="00705A4C"/>
    <w:rsid w:val="00705DA0"/>
    <w:rsid w:val="007060B5"/>
    <w:rsid w:val="0070617E"/>
    <w:rsid w:val="007062F3"/>
    <w:rsid w:val="00706369"/>
    <w:rsid w:val="00706F3E"/>
    <w:rsid w:val="00707612"/>
    <w:rsid w:val="00707919"/>
    <w:rsid w:val="007079FF"/>
    <w:rsid w:val="00707E42"/>
    <w:rsid w:val="00710234"/>
    <w:rsid w:val="007106C2"/>
    <w:rsid w:val="00710AA3"/>
    <w:rsid w:val="00710B50"/>
    <w:rsid w:val="007111E0"/>
    <w:rsid w:val="007114A4"/>
    <w:rsid w:val="007115DA"/>
    <w:rsid w:val="0071163B"/>
    <w:rsid w:val="00711FD7"/>
    <w:rsid w:val="00712382"/>
    <w:rsid w:val="0071307F"/>
    <w:rsid w:val="0071316F"/>
    <w:rsid w:val="007138A6"/>
    <w:rsid w:val="00713ACD"/>
    <w:rsid w:val="00713E01"/>
    <w:rsid w:val="00713E19"/>
    <w:rsid w:val="0071412F"/>
    <w:rsid w:val="007146C2"/>
    <w:rsid w:val="007149D5"/>
    <w:rsid w:val="00714CA5"/>
    <w:rsid w:val="00715118"/>
    <w:rsid w:val="00715312"/>
    <w:rsid w:val="00715335"/>
    <w:rsid w:val="00715A0E"/>
    <w:rsid w:val="00715BF9"/>
    <w:rsid w:val="00715C4D"/>
    <w:rsid w:val="00715C71"/>
    <w:rsid w:val="00715F65"/>
    <w:rsid w:val="00716140"/>
    <w:rsid w:val="007162AA"/>
    <w:rsid w:val="007169E7"/>
    <w:rsid w:val="00716D92"/>
    <w:rsid w:val="00716E68"/>
    <w:rsid w:val="00716EBC"/>
    <w:rsid w:val="00717549"/>
    <w:rsid w:val="00717C37"/>
    <w:rsid w:val="00717D83"/>
    <w:rsid w:val="00717EAB"/>
    <w:rsid w:val="00717EB8"/>
    <w:rsid w:val="007200C5"/>
    <w:rsid w:val="007200EB"/>
    <w:rsid w:val="007202EA"/>
    <w:rsid w:val="00720308"/>
    <w:rsid w:val="00720460"/>
    <w:rsid w:val="0072055C"/>
    <w:rsid w:val="00720579"/>
    <w:rsid w:val="00720989"/>
    <w:rsid w:val="007216F1"/>
    <w:rsid w:val="00721848"/>
    <w:rsid w:val="00721895"/>
    <w:rsid w:val="00721A76"/>
    <w:rsid w:val="00721F37"/>
    <w:rsid w:val="00721FAA"/>
    <w:rsid w:val="00722017"/>
    <w:rsid w:val="00722483"/>
    <w:rsid w:val="007224A9"/>
    <w:rsid w:val="007226C7"/>
    <w:rsid w:val="00722754"/>
    <w:rsid w:val="00722B6B"/>
    <w:rsid w:val="00722D25"/>
    <w:rsid w:val="0072318A"/>
    <w:rsid w:val="00723348"/>
    <w:rsid w:val="00723427"/>
    <w:rsid w:val="0072381E"/>
    <w:rsid w:val="0072382A"/>
    <w:rsid w:val="00723853"/>
    <w:rsid w:val="00723A43"/>
    <w:rsid w:val="00723B6E"/>
    <w:rsid w:val="00723D46"/>
    <w:rsid w:val="00723E70"/>
    <w:rsid w:val="00723EDB"/>
    <w:rsid w:val="00723F3C"/>
    <w:rsid w:val="0072422C"/>
    <w:rsid w:val="0072456B"/>
    <w:rsid w:val="007247D3"/>
    <w:rsid w:val="00724BDC"/>
    <w:rsid w:val="00724E45"/>
    <w:rsid w:val="00725506"/>
    <w:rsid w:val="00725795"/>
    <w:rsid w:val="007259EB"/>
    <w:rsid w:val="00725A30"/>
    <w:rsid w:val="00725BBC"/>
    <w:rsid w:val="00725D88"/>
    <w:rsid w:val="0072602B"/>
    <w:rsid w:val="00726053"/>
    <w:rsid w:val="007261EE"/>
    <w:rsid w:val="0072629B"/>
    <w:rsid w:val="0072684D"/>
    <w:rsid w:val="00726894"/>
    <w:rsid w:val="00726918"/>
    <w:rsid w:val="00726CA9"/>
    <w:rsid w:val="00726F4E"/>
    <w:rsid w:val="0072766F"/>
    <w:rsid w:val="0073009F"/>
    <w:rsid w:val="00730489"/>
    <w:rsid w:val="007306D1"/>
    <w:rsid w:val="00730873"/>
    <w:rsid w:val="00730D9D"/>
    <w:rsid w:val="00731DE3"/>
    <w:rsid w:val="00731FAD"/>
    <w:rsid w:val="0073200C"/>
    <w:rsid w:val="007320F8"/>
    <w:rsid w:val="00732390"/>
    <w:rsid w:val="00732441"/>
    <w:rsid w:val="00732454"/>
    <w:rsid w:val="00732683"/>
    <w:rsid w:val="0073296C"/>
    <w:rsid w:val="00732B61"/>
    <w:rsid w:val="007331B5"/>
    <w:rsid w:val="0073369C"/>
    <w:rsid w:val="00733C3F"/>
    <w:rsid w:val="00733E2A"/>
    <w:rsid w:val="00734116"/>
    <w:rsid w:val="007346D8"/>
    <w:rsid w:val="00734976"/>
    <w:rsid w:val="00734D15"/>
    <w:rsid w:val="00734D6F"/>
    <w:rsid w:val="00734EDF"/>
    <w:rsid w:val="00735587"/>
    <w:rsid w:val="00735666"/>
    <w:rsid w:val="007358C7"/>
    <w:rsid w:val="007359F8"/>
    <w:rsid w:val="00735BE5"/>
    <w:rsid w:val="00735F83"/>
    <w:rsid w:val="00736434"/>
    <w:rsid w:val="00736466"/>
    <w:rsid w:val="00736AAD"/>
    <w:rsid w:val="00736B4F"/>
    <w:rsid w:val="00736DFD"/>
    <w:rsid w:val="00736F34"/>
    <w:rsid w:val="00737152"/>
    <w:rsid w:val="00737643"/>
    <w:rsid w:val="007378AB"/>
    <w:rsid w:val="00737BB0"/>
    <w:rsid w:val="007409AB"/>
    <w:rsid w:val="00740FF9"/>
    <w:rsid w:val="007411AD"/>
    <w:rsid w:val="00741772"/>
    <w:rsid w:val="007422A4"/>
    <w:rsid w:val="007424B5"/>
    <w:rsid w:val="00742525"/>
    <w:rsid w:val="0074262D"/>
    <w:rsid w:val="007426E0"/>
    <w:rsid w:val="00742931"/>
    <w:rsid w:val="0074297F"/>
    <w:rsid w:val="00742CE6"/>
    <w:rsid w:val="00743995"/>
    <w:rsid w:val="00743BA3"/>
    <w:rsid w:val="00743CDA"/>
    <w:rsid w:val="00743EBB"/>
    <w:rsid w:val="00744248"/>
    <w:rsid w:val="00744374"/>
    <w:rsid w:val="00744623"/>
    <w:rsid w:val="0074480E"/>
    <w:rsid w:val="00744C73"/>
    <w:rsid w:val="00744DCF"/>
    <w:rsid w:val="00744ECF"/>
    <w:rsid w:val="007453A1"/>
    <w:rsid w:val="00745431"/>
    <w:rsid w:val="00745932"/>
    <w:rsid w:val="00745A51"/>
    <w:rsid w:val="0074679C"/>
    <w:rsid w:val="007467BA"/>
    <w:rsid w:val="007469C3"/>
    <w:rsid w:val="007469D8"/>
    <w:rsid w:val="00746E08"/>
    <w:rsid w:val="00747191"/>
    <w:rsid w:val="007477C5"/>
    <w:rsid w:val="00747CBB"/>
    <w:rsid w:val="007501DA"/>
    <w:rsid w:val="00750334"/>
    <w:rsid w:val="00750578"/>
    <w:rsid w:val="007506F0"/>
    <w:rsid w:val="007506F5"/>
    <w:rsid w:val="00751260"/>
    <w:rsid w:val="00751461"/>
    <w:rsid w:val="0075151D"/>
    <w:rsid w:val="0075163C"/>
    <w:rsid w:val="007517EE"/>
    <w:rsid w:val="00751B17"/>
    <w:rsid w:val="00751D50"/>
    <w:rsid w:val="00752126"/>
    <w:rsid w:val="00752E52"/>
    <w:rsid w:val="00753296"/>
    <w:rsid w:val="00753985"/>
    <w:rsid w:val="00753B5B"/>
    <w:rsid w:val="0075407E"/>
    <w:rsid w:val="0075465A"/>
    <w:rsid w:val="00754B3B"/>
    <w:rsid w:val="0075522C"/>
    <w:rsid w:val="0075541E"/>
    <w:rsid w:val="0075593C"/>
    <w:rsid w:val="007559AF"/>
    <w:rsid w:val="00755B1A"/>
    <w:rsid w:val="00755D65"/>
    <w:rsid w:val="00755EA3"/>
    <w:rsid w:val="00755EB4"/>
    <w:rsid w:val="0075621A"/>
    <w:rsid w:val="007566FC"/>
    <w:rsid w:val="0075686E"/>
    <w:rsid w:val="00756CC4"/>
    <w:rsid w:val="00757034"/>
    <w:rsid w:val="007570E6"/>
    <w:rsid w:val="00757467"/>
    <w:rsid w:val="007575A3"/>
    <w:rsid w:val="007576A9"/>
    <w:rsid w:val="0075775D"/>
    <w:rsid w:val="00757880"/>
    <w:rsid w:val="00757FC3"/>
    <w:rsid w:val="0076042C"/>
    <w:rsid w:val="007606DD"/>
    <w:rsid w:val="00760899"/>
    <w:rsid w:val="007608C4"/>
    <w:rsid w:val="007609E9"/>
    <w:rsid w:val="00760E62"/>
    <w:rsid w:val="00761652"/>
    <w:rsid w:val="00761A7D"/>
    <w:rsid w:val="00761D0D"/>
    <w:rsid w:val="00763054"/>
    <w:rsid w:val="007631BA"/>
    <w:rsid w:val="007638B8"/>
    <w:rsid w:val="00763C53"/>
    <w:rsid w:val="00763D7C"/>
    <w:rsid w:val="00764184"/>
    <w:rsid w:val="00764332"/>
    <w:rsid w:val="007644F3"/>
    <w:rsid w:val="00764566"/>
    <w:rsid w:val="00764846"/>
    <w:rsid w:val="007648CF"/>
    <w:rsid w:val="00764CE2"/>
    <w:rsid w:val="00764DF2"/>
    <w:rsid w:val="0076517F"/>
    <w:rsid w:val="00765834"/>
    <w:rsid w:val="00766221"/>
    <w:rsid w:val="0076642F"/>
    <w:rsid w:val="00766975"/>
    <w:rsid w:val="00766CCD"/>
    <w:rsid w:val="0076742E"/>
    <w:rsid w:val="00767BC1"/>
    <w:rsid w:val="00767C52"/>
    <w:rsid w:val="00767DC0"/>
    <w:rsid w:val="00770061"/>
    <w:rsid w:val="0077016D"/>
    <w:rsid w:val="00770248"/>
    <w:rsid w:val="007703A4"/>
    <w:rsid w:val="007707A8"/>
    <w:rsid w:val="007708A4"/>
    <w:rsid w:val="00770C8E"/>
    <w:rsid w:val="00771499"/>
    <w:rsid w:val="0077161A"/>
    <w:rsid w:val="007717B2"/>
    <w:rsid w:val="00771959"/>
    <w:rsid w:val="0077197B"/>
    <w:rsid w:val="00771A52"/>
    <w:rsid w:val="00771AC9"/>
    <w:rsid w:val="00771C88"/>
    <w:rsid w:val="007722E2"/>
    <w:rsid w:val="0077230F"/>
    <w:rsid w:val="0077242D"/>
    <w:rsid w:val="00772EAA"/>
    <w:rsid w:val="007734D0"/>
    <w:rsid w:val="007736B3"/>
    <w:rsid w:val="0077374B"/>
    <w:rsid w:val="00773B69"/>
    <w:rsid w:val="00773CA7"/>
    <w:rsid w:val="00773F03"/>
    <w:rsid w:val="00774A00"/>
    <w:rsid w:val="00774C5A"/>
    <w:rsid w:val="00774E50"/>
    <w:rsid w:val="007753FC"/>
    <w:rsid w:val="00775827"/>
    <w:rsid w:val="00775E1D"/>
    <w:rsid w:val="0077673C"/>
    <w:rsid w:val="007768E8"/>
    <w:rsid w:val="0077695D"/>
    <w:rsid w:val="00776C16"/>
    <w:rsid w:val="00776DFF"/>
    <w:rsid w:val="00777145"/>
    <w:rsid w:val="007774F8"/>
    <w:rsid w:val="007776BE"/>
    <w:rsid w:val="007778FA"/>
    <w:rsid w:val="00777A62"/>
    <w:rsid w:val="00777AEA"/>
    <w:rsid w:val="00777FDF"/>
    <w:rsid w:val="007807ED"/>
    <w:rsid w:val="00780906"/>
    <w:rsid w:val="007811BA"/>
    <w:rsid w:val="00781439"/>
    <w:rsid w:val="00781509"/>
    <w:rsid w:val="0078160C"/>
    <w:rsid w:val="0078187E"/>
    <w:rsid w:val="00781A0A"/>
    <w:rsid w:val="00781DA9"/>
    <w:rsid w:val="00781DB9"/>
    <w:rsid w:val="00781DDD"/>
    <w:rsid w:val="00781E27"/>
    <w:rsid w:val="00782661"/>
    <w:rsid w:val="007827DE"/>
    <w:rsid w:val="007829A5"/>
    <w:rsid w:val="00783199"/>
    <w:rsid w:val="00783349"/>
    <w:rsid w:val="00783875"/>
    <w:rsid w:val="00783D61"/>
    <w:rsid w:val="00783F2D"/>
    <w:rsid w:val="00783FD0"/>
    <w:rsid w:val="00784426"/>
    <w:rsid w:val="00784B0B"/>
    <w:rsid w:val="00784CEC"/>
    <w:rsid w:val="00784D65"/>
    <w:rsid w:val="00784EEF"/>
    <w:rsid w:val="00785527"/>
    <w:rsid w:val="0078557D"/>
    <w:rsid w:val="007859F5"/>
    <w:rsid w:val="00785AAC"/>
    <w:rsid w:val="00785CBD"/>
    <w:rsid w:val="00785CE1"/>
    <w:rsid w:val="00785EC8"/>
    <w:rsid w:val="007867E8"/>
    <w:rsid w:val="00786A42"/>
    <w:rsid w:val="00786A7F"/>
    <w:rsid w:val="00786DE1"/>
    <w:rsid w:val="00787031"/>
    <w:rsid w:val="0078718C"/>
    <w:rsid w:val="007875A9"/>
    <w:rsid w:val="0078769F"/>
    <w:rsid w:val="007877E3"/>
    <w:rsid w:val="00787D19"/>
    <w:rsid w:val="00787E39"/>
    <w:rsid w:val="00787F3A"/>
    <w:rsid w:val="007903EC"/>
    <w:rsid w:val="007904A5"/>
    <w:rsid w:val="00790736"/>
    <w:rsid w:val="007909DE"/>
    <w:rsid w:val="00790C38"/>
    <w:rsid w:val="00791380"/>
    <w:rsid w:val="00791406"/>
    <w:rsid w:val="007918D7"/>
    <w:rsid w:val="00791B60"/>
    <w:rsid w:val="00791D40"/>
    <w:rsid w:val="0079236D"/>
    <w:rsid w:val="007929F3"/>
    <w:rsid w:val="00793065"/>
    <w:rsid w:val="00793230"/>
    <w:rsid w:val="0079372B"/>
    <w:rsid w:val="00793A5F"/>
    <w:rsid w:val="007940FC"/>
    <w:rsid w:val="0079413B"/>
    <w:rsid w:val="007943B5"/>
    <w:rsid w:val="0079442E"/>
    <w:rsid w:val="007946AD"/>
    <w:rsid w:val="007946C0"/>
    <w:rsid w:val="007946FE"/>
    <w:rsid w:val="00794BC4"/>
    <w:rsid w:val="00794C9A"/>
    <w:rsid w:val="00794E99"/>
    <w:rsid w:val="0079503D"/>
    <w:rsid w:val="007952B9"/>
    <w:rsid w:val="0079534E"/>
    <w:rsid w:val="00795388"/>
    <w:rsid w:val="00795568"/>
    <w:rsid w:val="00795713"/>
    <w:rsid w:val="00795828"/>
    <w:rsid w:val="00795DC4"/>
    <w:rsid w:val="00795E84"/>
    <w:rsid w:val="00795F6D"/>
    <w:rsid w:val="00796339"/>
    <w:rsid w:val="00796BD2"/>
    <w:rsid w:val="00796D11"/>
    <w:rsid w:val="00796FCA"/>
    <w:rsid w:val="007976CA"/>
    <w:rsid w:val="007A02A2"/>
    <w:rsid w:val="007A0372"/>
    <w:rsid w:val="007A03EA"/>
    <w:rsid w:val="007A05FC"/>
    <w:rsid w:val="007A087F"/>
    <w:rsid w:val="007A09C8"/>
    <w:rsid w:val="007A0DD2"/>
    <w:rsid w:val="007A0E29"/>
    <w:rsid w:val="007A0E57"/>
    <w:rsid w:val="007A12A2"/>
    <w:rsid w:val="007A1992"/>
    <w:rsid w:val="007A1FF7"/>
    <w:rsid w:val="007A2315"/>
    <w:rsid w:val="007A23C6"/>
    <w:rsid w:val="007A2E7B"/>
    <w:rsid w:val="007A2EE2"/>
    <w:rsid w:val="007A3066"/>
    <w:rsid w:val="007A38C2"/>
    <w:rsid w:val="007A3925"/>
    <w:rsid w:val="007A3B6D"/>
    <w:rsid w:val="007A3C6D"/>
    <w:rsid w:val="007A3E53"/>
    <w:rsid w:val="007A3FB4"/>
    <w:rsid w:val="007A40F7"/>
    <w:rsid w:val="007A413E"/>
    <w:rsid w:val="007A428B"/>
    <w:rsid w:val="007A42FB"/>
    <w:rsid w:val="007A43B5"/>
    <w:rsid w:val="007A44D5"/>
    <w:rsid w:val="007A4E5C"/>
    <w:rsid w:val="007A516C"/>
    <w:rsid w:val="007A549E"/>
    <w:rsid w:val="007A564D"/>
    <w:rsid w:val="007A5BB2"/>
    <w:rsid w:val="007A5C0F"/>
    <w:rsid w:val="007A5C98"/>
    <w:rsid w:val="007A5D0C"/>
    <w:rsid w:val="007A611F"/>
    <w:rsid w:val="007A66F0"/>
    <w:rsid w:val="007A6856"/>
    <w:rsid w:val="007A74CC"/>
    <w:rsid w:val="007A78B9"/>
    <w:rsid w:val="007A7DE0"/>
    <w:rsid w:val="007B01E3"/>
    <w:rsid w:val="007B0365"/>
    <w:rsid w:val="007B045A"/>
    <w:rsid w:val="007B0B7C"/>
    <w:rsid w:val="007B0DF5"/>
    <w:rsid w:val="007B13FC"/>
    <w:rsid w:val="007B1751"/>
    <w:rsid w:val="007B1A88"/>
    <w:rsid w:val="007B1B3A"/>
    <w:rsid w:val="007B1E19"/>
    <w:rsid w:val="007B2273"/>
    <w:rsid w:val="007B24BE"/>
    <w:rsid w:val="007B2533"/>
    <w:rsid w:val="007B2FBA"/>
    <w:rsid w:val="007B33CF"/>
    <w:rsid w:val="007B3566"/>
    <w:rsid w:val="007B3708"/>
    <w:rsid w:val="007B3C95"/>
    <w:rsid w:val="007B3E87"/>
    <w:rsid w:val="007B4507"/>
    <w:rsid w:val="007B4548"/>
    <w:rsid w:val="007B4822"/>
    <w:rsid w:val="007B509D"/>
    <w:rsid w:val="007B53D8"/>
    <w:rsid w:val="007B59C7"/>
    <w:rsid w:val="007B5BBF"/>
    <w:rsid w:val="007B5E13"/>
    <w:rsid w:val="007B6092"/>
    <w:rsid w:val="007B60AA"/>
    <w:rsid w:val="007B6181"/>
    <w:rsid w:val="007B633A"/>
    <w:rsid w:val="007B6466"/>
    <w:rsid w:val="007B67A2"/>
    <w:rsid w:val="007B682F"/>
    <w:rsid w:val="007B6893"/>
    <w:rsid w:val="007B6B44"/>
    <w:rsid w:val="007B6B6E"/>
    <w:rsid w:val="007B7125"/>
    <w:rsid w:val="007B736C"/>
    <w:rsid w:val="007B7401"/>
    <w:rsid w:val="007B75FD"/>
    <w:rsid w:val="007B78EF"/>
    <w:rsid w:val="007B7ADB"/>
    <w:rsid w:val="007B7BA8"/>
    <w:rsid w:val="007B7DD4"/>
    <w:rsid w:val="007C003A"/>
    <w:rsid w:val="007C03C8"/>
    <w:rsid w:val="007C0504"/>
    <w:rsid w:val="007C0E02"/>
    <w:rsid w:val="007C0F81"/>
    <w:rsid w:val="007C147C"/>
    <w:rsid w:val="007C15B4"/>
    <w:rsid w:val="007C16A2"/>
    <w:rsid w:val="007C1B59"/>
    <w:rsid w:val="007C1BE4"/>
    <w:rsid w:val="007C1FD4"/>
    <w:rsid w:val="007C22E3"/>
    <w:rsid w:val="007C27BC"/>
    <w:rsid w:val="007C2A5B"/>
    <w:rsid w:val="007C2E97"/>
    <w:rsid w:val="007C300B"/>
    <w:rsid w:val="007C3053"/>
    <w:rsid w:val="007C331A"/>
    <w:rsid w:val="007C334D"/>
    <w:rsid w:val="007C33A9"/>
    <w:rsid w:val="007C34E3"/>
    <w:rsid w:val="007C35BB"/>
    <w:rsid w:val="007C394C"/>
    <w:rsid w:val="007C3A4A"/>
    <w:rsid w:val="007C3BB1"/>
    <w:rsid w:val="007C3DE4"/>
    <w:rsid w:val="007C3FB2"/>
    <w:rsid w:val="007C43CD"/>
    <w:rsid w:val="007C4924"/>
    <w:rsid w:val="007C4B42"/>
    <w:rsid w:val="007C50FF"/>
    <w:rsid w:val="007C517B"/>
    <w:rsid w:val="007C51C5"/>
    <w:rsid w:val="007C575D"/>
    <w:rsid w:val="007C58A3"/>
    <w:rsid w:val="007C58A6"/>
    <w:rsid w:val="007C5AE4"/>
    <w:rsid w:val="007C5BBD"/>
    <w:rsid w:val="007C6AD1"/>
    <w:rsid w:val="007C6DA0"/>
    <w:rsid w:val="007C71F5"/>
    <w:rsid w:val="007C7475"/>
    <w:rsid w:val="007C7B7D"/>
    <w:rsid w:val="007C7CE8"/>
    <w:rsid w:val="007C7EB5"/>
    <w:rsid w:val="007D00FA"/>
    <w:rsid w:val="007D03DF"/>
    <w:rsid w:val="007D07B0"/>
    <w:rsid w:val="007D086A"/>
    <w:rsid w:val="007D095F"/>
    <w:rsid w:val="007D0C65"/>
    <w:rsid w:val="007D0CA5"/>
    <w:rsid w:val="007D0CB9"/>
    <w:rsid w:val="007D0F4B"/>
    <w:rsid w:val="007D11E0"/>
    <w:rsid w:val="007D11EC"/>
    <w:rsid w:val="007D188F"/>
    <w:rsid w:val="007D1A7C"/>
    <w:rsid w:val="007D1A95"/>
    <w:rsid w:val="007D1B59"/>
    <w:rsid w:val="007D1EAC"/>
    <w:rsid w:val="007D21C3"/>
    <w:rsid w:val="007D2255"/>
    <w:rsid w:val="007D231B"/>
    <w:rsid w:val="007D25E9"/>
    <w:rsid w:val="007D28C0"/>
    <w:rsid w:val="007D2A10"/>
    <w:rsid w:val="007D2CC2"/>
    <w:rsid w:val="007D3090"/>
    <w:rsid w:val="007D332D"/>
    <w:rsid w:val="007D36D3"/>
    <w:rsid w:val="007D3814"/>
    <w:rsid w:val="007D39D4"/>
    <w:rsid w:val="007D3ADD"/>
    <w:rsid w:val="007D3C1C"/>
    <w:rsid w:val="007D3E23"/>
    <w:rsid w:val="007D3FC0"/>
    <w:rsid w:val="007D4005"/>
    <w:rsid w:val="007D42BD"/>
    <w:rsid w:val="007D42C1"/>
    <w:rsid w:val="007D446D"/>
    <w:rsid w:val="007D4512"/>
    <w:rsid w:val="007D452F"/>
    <w:rsid w:val="007D463D"/>
    <w:rsid w:val="007D47ED"/>
    <w:rsid w:val="007D4C1C"/>
    <w:rsid w:val="007D4C52"/>
    <w:rsid w:val="007D4C9D"/>
    <w:rsid w:val="007D4F4F"/>
    <w:rsid w:val="007D5939"/>
    <w:rsid w:val="007D59BA"/>
    <w:rsid w:val="007D5AFB"/>
    <w:rsid w:val="007D5F77"/>
    <w:rsid w:val="007D6621"/>
    <w:rsid w:val="007D6820"/>
    <w:rsid w:val="007D6A5D"/>
    <w:rsid w:val="007D6C02"/>
    <w:rsid w:val="007D6EEC"/>
    <w:rsid w:val="007D71EE"/>
    <w:rsid w:val="007D78CE"/>
    <w:rsid w:val="007D79EB"/>
    <w:rsid w:val="007D7A81"/>
    <w:rsid w:val="007D7BD8"/>
    <w:rsid w:val="007D7F1F"/>
    <w:rsid w:val="007E02C1"/>
    <w:rsid w:val="007E103B"/>
    <w:rsid w:val="007E1D50"/>
    <w:rsid w:val="007E2003"/>
    <w:rsid w:val="007E2136"/>
    <w:rsid w:val="007E2835"/>
    <w:rsid w:val="007E2842"/>
    <w:rsid w:val="007E3007"/>
    <w:rsid w:val="007E32FB"/>
    <w:rsid w:val="007E3463"/>
    <w:rsid w:val="007E34F1"/>
    <w:rsid w:val="007E3676"/>
    <w:rsid w:val="007E390E"/>
    <w:rsid w:val="007E3DA1"/>
    <w:rsid w:val="007E3F02"/>
    <w:rsid w:val="007E4329"/>
    <w:rsid w:val="007E435C"/>
    <w:rsid w:val="007E5133"/>
    <w:rsid w:val="007E57AD"/>
    <w:rsid w:val="007E69B3"/>
    <w:rsid w:val="007E6A46"/>
    <w:rsid w:val="007E6AE2"/>
    <w:rsid w:val="007E6CC6"/>
    <w:rsid w:val="007E7432"/>
    <w:rsid w:val="007E7736"/>
    <w:rsid w:val="007E7D21"/>
    <w:rsid w:val="007F008E"/>
    <w:rsid w:val="007F0807"/>
    <w:rsid w:val="007F0849"/>
    <w:rsid w:val="007F0AAF"/>
    <w:rsid w:val="007F0B0B"/>
    <w:rsid w:val="007F0BB5"/>
    <w:rsid w:val="007F0CEC"/>
    <w:rsid w:val="007F14EF"/>
    <w:rsid w:val="007F1510"/>
    <w:rsid w:val="007F153A"/>
    <w:rsid w:val="007F170F"/>
    <w:rsid w:val="007F18A0"/>
    <w:rsid w:val="007F1B04"/>
    <w:rsid w:val="007F1BDD"/>
    <w:rsid w:val="007F1CE7"/>
    <w:rsid w:val="007F1F46"/>
    <w:rsid w:val="007F1F57"/>
    <w:rsid w:val="007F2163"/>
    <w:rsid w:val="007F22B8"/>
    <w:rsid w:val="007F26A9"/>
    <w:rsid w:val="007F26D0"/>
    <w:rsid w:val="007F2892"/>
    <w:rsid w:val="007F295C"/>
    <w:rsid w:val="007F2A1F"/>
    <w:rsid w:val="007F2D18"/>
    <w:rsid w:val="007F2DAC"/>
    <w:rsid w:val="007F31B1"/>
    <w:rsid w:val="007F320E"/>
    <w:rsid w:val="007F3328"/>
    <w:rsid w:val="007F34F1"/>
    <w:rsid w:val="007F3D5E"/>
    <w:rsid w:val="007F41A9"/>
    <w:rsid w:val="007F4333"/>
    <w:rsid w:val="007F44AA"/>
    <w:rsid w:val="007F471A"/>
    <w:rsid w:val="007F471C"/>
    <w:rsid w:val="007F4909"/>
    <w:rsid w:val="007F4CC7"/>
    <w:rsid w:val="007F4F63"/>
    <w:rsid w:val="007F5A48"/>
    <w:rsid w:val="007F5A6D"/>
    <w:rsid w:val="007F5BE5"/>
    <w:rsid w:val="007F69B8"/>
    <w:rsid w:val="007F6F2D"/>
    <w:rsid w:val="007F7194"/>
    <w:rsid w:val="007F727B"/>
    <w:rsid w:val="007F7DCA"/>
    <w:rsid w:val="007F7DD2"/>
    <w:rsid w:val="00800122"/>
    <w:rsid w:val="00800311"/>
    <w:rsid w:val="00800B66"/>
    <w:rsid w:val="00800C41"/>
    <w:rsid w:val="00800DD0"/>
    <w:rsid w:val="00800DF8"/>
    <w:rsid w:val="00801050"/>
    <w:rsid w:val="0080106F"/>
    <w:rsid w:val="00801376"/>
    <w:rsid w:val="0080174D"/>
    <w:rsid w:val="0080195F"/>
    <w:rsid w:val="00801CDF"/>
    <w:rsid w:val="00802483"/>
    <w:rsid w:val="008024D0"/>
    <w:rsid w:val="008026C1"/>
    <w:rsid w:val="008027F8"/>
    <w:rsid w:val="0080285C"/>
    <w:rsid w:val="008029F5"/>
    <w:rsid w:val="00802BD2"/>
    <w:rsid w:val="00803383"/>
    <w:rsid w:val="008037AB"/>
    <w:rsid w:val="00803802"/>
    <w:rsid w:val="0080387A"/>
    <w:rsid w:val="00803974"/>
    <w:rsid w:val="00803A0C"/>
    <w:rsid w:val="008040D4"/>
    <w:rsid w:val="0080415F"/>
    <w:rsid w:val="00805399"/>
    <w:rsid w:val="008055D2"/>
    <w:rsid w:val="00805A00"/>
    <w:rsid w:val="00805A77"/>
    <w:rsid w:val="00805D42"/>
    <w:rsid w:val="00805D66"/>
    <w:rsid w:val="00805FDA"/>
    <w:rsid w:val="00806257"/>
    <w:rsid w:val="008063DE"/>
    <w:rsid w:val="0080697E"/>
    <w:rsid w:val="00807969"/>
    <w:rsid w:val="00807B8D"/>
    <w:rsid w:val="00807F55"/>
    <w:rsid w:val="00810079"/>
    <w:rsid w:val="00810818"/>
    <w:rsid w:val="008109C0"/>
    <w:rsid w:val="00811196"/>
    <w:rsid w:val="00811414"/>
    <w:rsid w:val="00811651"/>
    <w:rsid w:val="00811AF8"/>
    <w:rsid w:val="00811C06"/>
    <w:rsid w:val="00812179"/>
    <w:rsid w:val="0081248D"/>
    <w:rsid w:val="00812BD1"/>
    <w:rsid w:val="00812E5E"/>
    <w:rsid w:val="00812E78"/>
    <w:rsid w:val="00813037"/>
    <w:rsid w:val="0081357F"/>
    <w:rsid w:val="00813767"/>
    <w:rsid w:val="0081394F"/>
    <w:rsid w:val="0081396F"/>
    <w:rsid w:val="008139C3"/>
    <w:rsid w:val="00813AF6"/>
    <w:rsid w:val="00813D47"/>
    <w:rsid w:val="00813DB8"/>
    <w:rsid w:val="00813F7C"/>
    <w:rsid w:val="008140E5"/>
    <w:rsid w:val="0081425A"/>
    <w:rsid w:val="008143AA"/>
    <w:rsid w:val="00814903"/>
    <w:rsid w:val="00814A26"/>
    <w:rsid w:val="00814AC9"/>
    <w:rsid w:val="0081513C"/>
    <w:rsid w:val="008151E7"/>
    <w:rsid w:val="00815451"/>
    <w:rsid w:val="008159B3"/>
    <w:rsid w:val="00815DCF"/>
    <w:rsid w:val="00815E3E"/>
    <w:rsid w:val="00816010"/>
    <w:rsid w:val="0081630B"/>
    <w:rsid w:val="008164A1"/>
    <w:rsid w:val="00816704"/>
    <w:rsid w:val="008167FF"/>
    <w:rsid w:val="008169CA"/>
    <w:rsid w:val="00816BEC"/>
    <w:rsid w:val="00816C84"/>
    <w:rsid w:val="00816CB9"/>
    <w:rsid w:val="00816D21"/>
    <w:rsid w:val="00816D5B"/>
    <w:rsid w:val="00816EB9"/>
    <w:rsid w:val="00816FC8"/>
    <w:rsid w:val="0081719E"/>
    <w:rsid w:val="008171F5"/>
    <w:rsid w:val="00817716"/>
    <w:rsid w:val="008179A2"/>
    <w:rsid w:val="00820054"/>
    <w:rsid w:val="0082024A"/>
    <w:rsid w:val="00820B52"/>
    <w:rsid w:val="00820C45"/>
    <w:rsid w:val="00820D8E"/>
    <w:rsid w:val="0082170B"/>
    <w:rsid w:val="00821935"/>
    <w:rsid w:val="00821D89"/>
    <w:rsid w:val="0082222E"/>
    <w:rsid w:val="0082234B"/>
    <w:rsid w:val="008223E8"/>
    <w:rsid w:val="00822535"/>
    <w:rsid w:val="0082269E"/>
    <w:rsid w:val="008226B0"/>
    <w:rsid w:val="008227EE"/>
    <w:rsid w:val="00822AD3"/>
    <w:rsid w:val="00823218"/>
    <w:rsid w:val="00823313"/>
    <w:rsid w:val="00823399"/>
    <w:rsid w:val="008236F8"/>
    <w:rsid w:val="00823734"/>
    <w:rsid w:val="0082380D"/>
    <w:rsid w:val="00823AD5"/>
    <w:rsid w:val="00823DC2"/>
    <w:rsid w:val="00823FE9"/>
    <w:rsid w:val="008243F6"/>
    <w:rsid w:val="008249F9"/>
    <w:rsid w:val="00824F2A"/>
    <w:rsid w:val="008252DF"/>
    <w:rsid w:val="008255A6"/>
    <w:rsid w:val="00825C3E"/>
    <w:rsid w:val="00825CC7"/>
    <w:rsid w:val="00825F87"/>
    <w:rsid w:val="00826CCD"/>
    <w:rsid w:val="00826D37"/>
    <w:rsid w:val="00827479"/>
    <w:rsid w:val="00827648"/>
    <w:rsid w:val="00827802"/>
    <w:rsid w:val="00827A8F"/>
    <w:rsid w:val="00827F58"/>
    <w:rsid w:val="00827F81"/>
    <w:rsid w:val="0083003F"/>
    <w:rsid w:val="00830542"/>
    <w:rsid w:val="008305FE"/>
    <w:rsid w:val="00830604"/>
    <w:rsid w:val="008306BC"/>
    <w:rsid w:val="00830D7A"/>
    <w:rsid w:val="00830F12"/>
    <w:rsid w:val="008314A2"/>
    <w:rsid w:val="00831E1A"/>
    <w:rsid w:val="008320D0"/>
    <w:rsid w:val="008321F8"/>
    <w:rsid w:val="008324F1"/>
    <w:rsid w:val="00832C34"/>
    <w:rsid w:val="00832CFF"/>
    <w:rsid w:val="00832E75"/>
    <w:rsid w:val="00833249"/>
    <w:rsid w:val="00833C17"/>
    <w:rsid w:val="00834420"/>
    <w:rsid w:val="00834B57"/>
    <w:rsid w:val="008353BD"/>
    <w:rsid w:val="00835507"/>
    <w:rsid w:val="00835901"/>
    <w:rsid w:val="00835A70"/>
    <w:rsid w:val="00835B2D"/>
    <w:rsid w:val="00835F64"/>
    <w:rsid w:val="00836060"/>
    <w:rsid w:val="00836143"/>
    <w:rsid w:val="0083615B"/>
    <w:rsid w:val="0083633A"/>
    <w:rsid w:val="00836377"/>
    <w:rsid w:val="00836454"/>
    <w:rsid w:val="008364C4"/>
    <w:rsid w:val="00836553"/>
    <w:rsid w:val="0083676B"/>
    <w:rsid w:val="00836875"/>
    <w:rsid w:val="00836953"/>
    <w:rsid w:val="00836B5F"/>
    <w:rsid w:val="00836EE0"/>
    <w:rsid w:val="00837125"/>
    <w:rsid w:val="0083730B"/>
    <w:rsid w:val="00837629"/>
    <w:rsid w:val="0083764E"/>
    <w:rsid w:val="00840167"/>
    <w:rsid w:val="008403EA"/>
    <w:rsid w:val="008404B3"/>
    <w:rsid w:val="00840A57"/>
    <w:rsid w:val="00840AF1"/>
    <w:rsid w:val="00840E13"/>
    <w:rsid w:val="00841030"/>
    <w:rsid w:val="00841679"/>
    <w:rsid w:val="00841822"/>
    <w:rsid w:val="008418E1"/>
    <w:rsid w:val="00841D33"/>
    <w:rsid w:val="00841DE4"/>
    <w:rsid w:val="00842332"/>
    <w:rsid w:val="00842448"/>
    <w:rsid w:val="00842898"/>
    <w:rsid w:val="00842B63"/>
    <w:rsid w:val="00842CA5"/>
    <w:rsid w:val="00842FF6"/>
    <w:rsid w:val="0084342E"/>
    <w:rsid w:val="00843616"/>
    <w:rsid w:val="0084380C"/>
    <w:rsid w:val="008438C5"/>
    <w:rsid w:val="00843D33"/>
    <w:rsid w:val="00843DE9"/>
    <w:rsid w:val="00844059"/>
    <w:rsid w:val="00844564"/>
    <w:rsid w:val="00844803"/>
    <w:rsid w:val="008451BC"/>
    <w:rsid w:val="00845267"/>
    <w:rsid w:val="008453AC"/>
    <w:rsid w:val="008455C5"/>
    <w:rsid w:val="0084568A"/>
    <w:rsid w:val="00845F07"/>
    <w:rsid w:val="00846036"/>
    <w:rsid w:val="0084628B"/>
    <w:rsid w:val="00846480"/>
    <w:rsid w:val="008467FD"/>
    <w:rsid w:val="00846DE4"/>
    <w:rsid w:val="008478B0"/>
    <w:rsid w:val="00847ADB"/>
    <w:rsid w:val="00847DE2"/>
    <w:rsid w:val="00847EEB"/>
    <w:rsid w:val="00847F83"/>
    <w:rsid w:val="00850098"/>
    <w:rsid w:val="00850342"/>
    <w:rsid w:val="008505C8"/>
    <w:rsid w:val="008514DF"/>
    <w:rsid w:val="00851703"/>
    <w:rsid w:val="008517C7"/>
    <w:rsid w:val="008518D7"/>
    <w:rsid w:val="00851BA4"/>
    <w:rsid w:val="00851F07"/>
    <w:rsid w:val="008525A1"/>
    <w:rsid w:val="0085274D"/>
    <w:rsid w:val="00852860"/>
    <w:rsid w:val="00852A04"/>
    <w:rsid w:val="00852F96"/>
    <w:rsid w:val="00853225"/>
    <w:rsid w:val="00853271"/>
    <w:rsid w:val="0085360D"/>
    <w:rsid w:val="0085387C"/>
    <w:rsid w:val="008538C2"/>
    <w:rsid w:val="00853C02"/>
    <w:rsid w:val="00853E22"/>
    <w:rsid w:val="00854044"/>
    <w:rsid w:val="008549C9"/>
    <w:rsid w:val="00854BF8"/>
    <w:rsid w:val="00854E64"/>
    <w:rsid w:val="0085519D"/>
    <w:rsid w:val="0085549A"/>
    <w:rsid w:val="0085570F"/>
    <w:rsid w:val="0085582A"/>
    <w:rsid w:val="00856134"/>
    <w:rsid w:val="0085613E"/>
    <w:rsid w:val="008565AF"/>
    <w:rsid w:val="0085669A"/>
    <w:rsid w:val="008568A3"/>
    <w:rsid w:val="00856B89"/>
    <w:rsid w:val="00856DD2"/>
    <w:rsid w:val="008576DC"/>
    <w:rsid w:val="00857709"/>
    <w:rsid w:val="0085770A"/>
    <w:rsid w:val="008578FF"/>
    <w:rsid w:val="00857BDB"/>
    <w:rsid w:val="00857FE4"/>
    <w:rsid w:val="00860324"/>
    <w:rsid w:val="00860591"/>
    <w:rsid w:val="008605AA"/>
    <w:rsid w:val="00860BD6"/>
    <w:rsid w:val="0086120F"/>
    <w:rsid w:val="0086175E"/>
    <w:rsid w:val="00861883"/>
    <w:rsid w:val="00861A79"/>
    <w:rsid w:val="00861CFD"/>
    <w:rsid w:val="00861F7E"/>
    <w:rsid w:val="00862279"/>
    <w:rsid w:val="00862423"/>
    <w:rsid w:val="0086252E"/>
    <w:rsid w:val="0086259E"/>
    <w:rsid w:val="00862747"/>
    <w:rsid w:val="0086283C"/>
    <w:rsid w:val="00862B49"/>
    <w:rsid w:val="00862DCF"/>
    <w:rsid w:val="00863390"/>
    <w:rsid w:val="008640E4"/>
    <w:rsid w:val="0086416E"/>
    <w:rsid w:val="00864331"/>
    <w:rsid w:val="0086433A"/>
    <w:rsid w:val="00864631"/>
    <w:rsid w:val="008647B3"/>
    <w:rsid w:val="00864915"/>
    <w:rsid w:val="0086508B"/>
    <w:rsid w:val="00865405"/>
    <w:rsid w:val="008657C8"/>
    <w:rsid w:val="008657D0"/>
    <w:rsid w:val="0086597A"/>
    <w:rsid w:val="00865BA4"/>
    <w:rsid w:val="00865C2F"/>
    <w:rsid w:val="00865E27"/>
    <w:rsid w:val="00866480"/>
    <w:rsid w:val="00866848"/>
    <w:rsid w:val="00866B1E"/>
    <w:rsid w:val="008676BC"/>
    <w:rsid w:val="008679E4"/>
    <w:rsid w:val="00867B20"/>
    <w:rsid w:val="00867D66"/>
    <w:rsid w:val="00867F0B"/>
    <w:rsid w:val="00870282"/>
    <w:rsid w:val="008706AA"/>
    <w:rsid w:val="008707FE"/>
    <w:rsid w:val="00870D40"/>
    <w:rsid w:val="00871236"/>
    <w:rsid w:val="008716A4"/>
    <w:rsid w:val="00871B09"/>
    <w:rsid w:val="00871FCF"/>
    <w:rsid w:val="00872096"/>
    <w:rsid w:val="008720C6"/>
    <w:rsid w:val="008722E9"/>
    <w:rsid w:val="008723D4"/>
    <w:rsid w:val="00872AFC"/>
    <w:rsid w:val="00872B3D"/>
    <w:rsid w:val="008731E9"/>
    <w:rsid w:val="008734BE"/>
    <w:rsid w:val="00873FDB"/>
    <w:rsid w:val="00874835"/>
    <w:rsid w:val="00874CE0"/>
    <w:rsid w:val="00874F2C"/>
    <w:rsid w:val="00874FF3"/>
    <w:rsid w:val="00875468"/>
    <w:rsid w:val="008754B7"/>
    <w:rsid w:val="00875574"/>
    <w:rsid w:val="008755D7"/>
    <w:rsid w:val="008756F7"/>
    <w:rsid w:val="00875804"/>
    <w:rsid w:val="0087591D"/>
    <w:rsid w:val="00875969"/>
    <w:rsid w:val="00875A89"/>
    <w:rsid w:val="00875B28"/>
    <w:rsid w:val="00875E12"/>
    <w:rsid w:val="00876228"/>
    <w:rsid w:val="008762ED"/>
    <w:rsid w:val="00876335"/>
    <w:rsid w:val="0087663A"/>
    <w:rsid w:val="00876B43"/>
    <w:rsid w:val="00877145"/>
    <w:rsid w:val="00877253"/>
    <w:rsid w:val="008773B6"/>
    <w:rsid w:val="00877C68"/>
    <w:rsid w:val="00880240"/>
    <w:rsid w:val="008803F6"/>
    <w:rsid w:val="008804C8"/>
    <w:rsid w:val="00880C30"/>
    <w:rsid w:val="00880D57"/>
    <w:rsid w:val="008811FC"/>
    <w:rsid w:val="008819FC"/>
    <w:rsid w:val="00881A14"/>
    <w:rsid w:val="00882212"/>
    <w:rsid w:val="0088248E"/>
    <w:rsid w:val="008825C1"/>
    <w:rsid w:val="00882657"/>
    <w:rsid w:val="008826D9"/>
    <w:rsid w:val="008827C3"/>
    <w:rsid w:val="0088296E"/>
    <w:rsid w:val="00882D3F"/>
    <w:rsid w:val="00882E07"/>
    <w:rsid w:val="00882E1D"/>
    <w:rsid w:val="00883B41"/>
    <w:rsid w:val="00883D37"/>
    <w:rsid w:val="00883EF4"/>
    <w:rsid w:val="00884264"/>
    <w:rsid w:val="008842FB"/>
    <w:rsid w:val="0088436F"/>
    <w:rsid w:val="008844B8"/>
    <w:rsid w:val="008847A3"/>
    <w:rsid w:val="00884C17"/>
    <w:rsid w:val="0088552E"/>
    <w:rsid w:val="0088589E"/>
    <w:rsid w:val="0088593D"/>
    <w:rsid w:val="00885ADE"/>
    <w:rsid w:val="00885DFE"/>
    <w:rsid w:val="00885F2C"/>
    <w:rsid w:val="008864CF"/>
    <w:rsid w:val="0088686B"/>
    <w:rsid w:val="00886BC7"/>
    <w:rsid w:val="00887478"/>
    <w:rsid w:val="00887579"/>
    <w:rsid w:val="00887A58"/>
    <w:rsid w:val="00887EFD"/>
    <w:rsid w:val="00890558"/>
    <w:rsid w:val="00890576"/>
    <w:rsid w:val="008907E7"/>
    <w:rsid w:val="008909A1"/>
    <w:rsid w:val="00890ECF"/>
    <w:rsid w:val="00890F8C"/>
    <w:rsid w:val="00890FAC"/>
    <w:rsid w:val="0089124B"/>
    <w:rsid w:val="0089128B"/>
    <w:rsid w:val="008913FA"/>
    <w:rsid w:val="00891601"/>
    <w:rsid w:val="00891621"/>
    <w:rsid w:val="0089179F"/>
    <w:rsid w:val="00891D95"/>
    <w:rsid w:val="00891E7D"/>
    <w:rsid w:val="00891ED9"/>
    <w:rsid w:val="008921AB"/>
    <w:rsid w:val="0089236B"/>
    <w:rsid w:val="0089289F"/>
    <w:rsid w:val="00893166"/>
    <w:rsid w:val="008932D7"/>
    <w:rsid w:val="00893373"/>
    <w:rsid w:val="0089363E"/>
    <w:rsid w:val="008937C7"/>
    <w:rsid w:val="00893BE5"/>
    <w:rsid w:val="00893D2E"/>
    <w:rsid w:val="00893E5E"/>
    <w:rsid w:val="0089419D"/>
    <w:rsid w:val="008947E3"/>
    <w:rsid w:val="00894890"/>
    <w:rsid w:val="0089492E"/>
    <w:rsid w:val="00894B82"/>
    <w:rsid w:val="00894E38"/>
    <w:rsid w:val="00895213"/>
    <w:rsid w:val="00895564"/>
    <w:rsid w:val="00895623"/>
    <w:rsid w:val="0089562D"/>
    <w:rsid w:val="00895647"/>
    <w:rsid w:val="00895767"/>
    <w:rsid w:val="008957CC"/>
    <w:rsid w:val="00895999"/>
    <w:rsid w:val="00896106"/>
    <w:rsid w:val="00896343"/>
    <w:rsid w:val="008963B8"/>
    <w:rsid w:val="00896568"/>
    <w:rsid w:val="00896B68"/>
    <w:rsid w:val="00896BE0"/>
    <w:rsid w:val="00896D58"/>
    <w:rsid w:val="00896FB0"/>
    <w:rsid w:val="00897271"/>
    <w:rsid w:val="0089737F"/>
    <w:rsid w:val="00897500"/>
    <w:rsid w:val="008A03E3"/>
    <w:rsid w:val="008A0464"/>
    <w:rsid w:val="008A0791"/>
    <w:rsid w:val="008A0807"/>
    <w:rsid w:val="008A0BD8"/>
    <w:rsid w:val="008A0FFC"/>
    <w:rsid w:val="008A10F2"/>
    <w:rsid w:val="008A12B6"/>
    <w:rsid w:val="008A1326"/>
    <w:rsid w:val="008A1808"/>
    <w:rsid w:val="008A18AF"/>
    <w:rsid w:val="008A199B"/>
    <w:rsid w:val="008A1F6A"/>
    <w:rsid w:val="008A2064"/>
    <w:rsid w:val="008A208E"/>
    <w:rsid w:val="008A2729"/>
    <w:rsid w:val="008A2A7C"/>
    <w:rsid w:val="008A2BD9"/>
    <w:rsid w:val="008A32E6"/>
    <w:rsid w:val="008A330C"/>
    <w:rsid w:val="008A3641"/>
    <w:rsid w:val="008A3E5F"/>
    <w:rsid w:val="008A422F"/>
    <w:rsid w:val="008A4673"/>
    <w:rsid w:val="008A469B"/>
    <w:rsid w:val="008A4EE1"/>
    <w:rsid w:val="008A550A"/>
    <w:rsid w:val="008A562D"/>
    <w:rsid w:val="008A5701"/>
    <w:rsid w:val="008A5B70"/>
    <w:rsid w:val="008A6257"/>
    <w:rsid w:val="008A69BA"/>
    <w:rsid w:val="008A69BC"/>
    <w:rsid w:val="008A6EE4"/>
    <w:rsid w:val="008A6F61"/>
    <w:rsid w:val="008A736B"/>
    <w:rsid w:val="008A750A"/>
    <w:rsid w:val="008A7551"/>
    <w:rsid w:val="008A7834"/>
    <w:rsid w:val="008B0118"/>
    <w:rsid w:val="008B069A"/>
    <w:rsid w:val="008B0961"/>
    <w:rsid w:val="008B0969"/>
    <w:rsid w:val="008B0CB2"/>
    <w:rsid w:val="008B1091"/>
    <w:rsid w:val="008B1598"/>
    <w:rsid w:val="008B178D"/>
    <w:rsid w:val="008B17F6"/>
    <w:rsid w:val="008B1A4A"/>
    <w:rsid w:val="008B1D21"/>
    <w:rsid w:val="008B22CE"/>
    <w:rsid w:val="008B257F"/>
    <w:rsid w:val="008B261D"/>
    <w:rsid w:val="008B2819"/>
    <w:rsid w:val="008B2909"/>
    <w:rsid w:val="008B3508"/>
    <w:rsid w:val="008B356E"/>
    <w:rsid w:val="008B39E6"/>
    <w:rsid w:val="008B4140"/>
    <w:rsid w:val="008B4A71"/>
    <w:rsid w:val="008B4C9F"/>
    <w:rsid w:val="008B4F4D"/>
    <w:rsid w:val="008B51C8"/>
    <w:rsid w:val="008B54E0"/>
    <w:rsid w:val="008B5555"/>
    <w:rsid w:val="008B5618"/>
    <w:rsid w:val="008B562E"/>
    <w:rsid w:val="008B5640"/>
    <w:rsid w:val="008B571D"/>
    <w:rsid w:val="008B5E59"/>
    <w:rsid w:val="008B6036"/>
    <w:rsid w:val="008B6507"/>
    <w:rsid w:val="008B6965"/>
    <w:rsid w:val="008B69BD"/>
    <w:rsid w:val="008B6E8D"/>
    <w:rsid w:val="008B70B2"/>
    <w:rsid w:val="008B70DC"/>
    <w:rsid w:val="008B7402"/>
    <w:rsid w:val="008B786A"/>
    <w:rsid w:val="008B7BC1"/>
    <w:rsid w:val="008C056F"/>
    <w:rsid w:val="008C0920"/>
    <w:rsid w:val="008C0ADC"/>
    <w:rsid w:val="008C0D66"/>
    <w:rsid w:val="008C0DDF"/>
    <w:rsid w:val="008C0F68"/>
    <w:rsid w:val="008C1419"/>
    <w:rsid w:val="008C167D"/>
    <w:rsid w:val="008C17E7"/>
    <w:rsid w:val="008C1968"/>
    <w:rsid w:val="008C21E2"/>
    <w:rsid w:val="008C250B"/>
    <w:rsid w:val="008C26B9"/>
    <w:rsid w:val="008C2FBE"/>
    <w:rsid w:val="008C320D"/>
    <w:rsid w:val="008C380E"/>
    <w:rsid w:val="008C3EDD"/>
    <w:rsid w:val="008C4377"/>
    <w:rsid w:val="008C44E4"/>
    <w:rsid w:val="008C44F9"/>
    <w:rsid w:val="008C485A"/>
    <w:rsid w:val="008C5DED"/>
    <w:rsid w:val="008C612D"/>
    <w:rsid w:val="008C6274"/>
    <w:rsid w:val="008C63D8"/>
    <w:rsid w:val="008C646D"/>
    <w:rsid w:val="008C65F8"/>
    <w:rsid w:val="008C6AAE"/>
    <w:rsid w:val="008C6AD0"/>
    <w:rsid w:val="008C73B6"/>
    <w:rsid w:val="008C74FF"/>
    <w:rsid w:val="008C767A"/>
    <w:rsid w:val="008C7872"/>
    <w:rsid w:val="008C7A4A"/>
    <w:rsid w:val="008D016A"/>
    <w:rsid w:val="008D0211"/>
    <w:rsid w:val="008D0789"/>
    <w:rsid w:val="008D0A75"/>
    <w:rsid w:val="008D0DC9"/>
    <w:rsid w:val="008D0E64"/>
    <w:rsid w:val="008D1024"/>
    <w:rsid w:val="008D1027"/>
    <w:rsid w:val="008D15E9"/>
    <w:rsid w:val="008D1BCD"/>
    <w:rsid w:val="008D1C1F"/>
    <w:rsid w:val="008D1E33"/>
    <w:rsid w:val="008D1EAF"/>
    <w:rsid w:val="008D1FA7"/>
    <w:rsid w:val="008D21A8"/>
    <w:rsid w:val="008D2216"/>
    <w:rsid w:val="008D2368"/>
    <w:rsid w:val="008D27F8"/>
    <w:rsid w:val="008D2AFD"/>
    <w:rsid w:val="008D2BA1"/>
    <w:rsid w:val="008D30D5"/>
    <w:rsid w:val="008D3441"/>
    <w:rsid w:val="008D37A8"/>
    <w:rsid w:val="008D3E8A"/>
    <w:rsid w:val="008D4032"/>
    <w:rsid w:val="008D4504"/>
    <w:rsid w:val="008D4777"/>
    <w:rsid w:val="008D4B73"/>
    <w:rsid w:val="008D514C"/>
    <w:rsid w:val="008D562A"/>
    <w:rsid w:val="008D57B5"/>
    <w:rsid w:val="008D57FA"/>
    <w:rsid w:val="008D5A28"/>
    <w:rsid w:val="008D5A3A"/>
    <w:rsid w:val="008D5A7F"/>
    <w:rsid w:val="008D5B38"/>
    <w:rsid w:val="008D5E61"/>
    <w:rsid w:val="008D6047"/>
    <w:rsid w:val="008D604F"/>
    <w:rsid w:val="008D6090"/>
    <w:rsid w:val="008D631E"/>
    <w:rsid w:val="008D6B5C"/>
    <w:rsid w:val="008D6C2C"/>
    <w:rsid w:val="008D6D8F"/>
    <w:rsid w:val="008D6E32"/>
    <w:rsid w:val="008D7663"/>
    <w:rsid w:val="008D77A5"/>
    <w:rsid w:val="008D77D4"/>
    <w:rsid w:val="008D77D8"/>
    <w:rsid w:val="008D7A85"/>
    <w:rsid w:val="008D7E46"/>
    <w:rsid w:val="008E0206"/>
    <w:rsid w:val="008E0263"/>
    <w:rsid w:val="008E051E"/>
    <w:rsid w:val="008E0667"/>
    <w:rsid w:val="008E0A57"/>
    <w:rsid w:val="008E0F99"/>
    <w:rsid w:val="008E133C"/>
    <w:rsid w:val="008E176B"/>
    <w:rsid w:val="008E19EE"/>
    <w:rsid w:val="008E1AEF"/>
    <w:rsid w:val="008E1D84"/>
    <w:rsid w:val="008E2055"/>
    <w:rsid w:val="008E20FF"/>
    <w:rsid w:val="008E2993"/>
    <w:rsid w:val="008E2A0F"/>
    <w:rsid w:val="008E2D73"/>
    <w:rsid w:val="008E2DEA"/>
    <w:rsid w:val="008E2EBF"/>
    <w:rsid w:val="008E31F3"/>
    <w:rsid w:val="008E3448"/>
    <w:rsid w:val="008E3F4D"/>
    <w:rsid w:val="008E499D"/>
    <w:rsid w:val="008E5167"/>
    <w:rsid w:val="008E55AB"/>
    <w:rsid w:val="008E55B9"/>
    <w:rsid w:val="008E5ED1"/>
    <w:rsid w:val="008E60E2"/>
    <w:rsid w:val="008E61F4"/>
    <w:rsid w:val="008E63E9"/>
    <w:rsid w:val="008E665D"/>
    <w:rsid w:val="008E67B9"/>
    <w:rsid w:val="008E69FB"/>
    <w:rsid w:val="008E72F3"/>
    <w:rsid w:val="008E7622"/>
    <w:rsid w:val="008E777C"/>
    <w:rsid w:val="008E7BE0"/>
    <w:rsid w:val="008E7CE0"/>
    <w:rsid w:val="008E7D8C"/>
    <w:rsid w:val="008E7FAB"/>
    <w:rsid w:val="008F0085"/>
    <w:rsid w:val="008F0218"/>
    <w:rsid w:val="008F0829"/>
    <w:rsid w:val="008F0837"/>
    <w:rsid w:val="008F0967"/>
    <w:rsid w:val="008F0CF0"/>
    <w:rsid w:val="008F1035"/>
    <w:rsid w:val="008F1CC4"/>
    <w:rsid w:val="008F1E6B"/>
    <w:rsid w:val="008F2215"/>
    <w:rsid w:val="008F223F"/>
    <w:rsid w:val="008F22DE"/>
    <w:rsid w:val="008F34E2"/>
    <w:rsid w:val="008F3923"/>
    <w:rsid w:val="008F3E36"/>
    <w:rsid w:val="008F45F3"/>
    <w:rsid w:val="008F4664"/>
    <w:rsid w:val="008F46F0"/>
    <w:rsid w:val="008F4B89"/>
    <w:rsid w:val="008F4BF8"/>
    <w:rsid w:val="008F4F8E"/>
    <w:rsid w:val="008F4FFB"/>
    <w:rsid w:val="008F56FB"/>
    <w:rsid w:val="008F5BC1"/>
    <w:rsid w:val="008F5EA8"/>
    <w:rsid w:val="008F747F"/>
    <w:rsid w:val="008F783D"/>
    <w:rsid w:val="008F793D"/>
    <w:rsid w:val="008F7CAD"/>
    <w:rsid w:val="008F7E7E"/>
    <w:rsid w:val="0090002E"/>
    <w:rsid w:val="00900166"/>
    <w:rsid w:val="009006C5"/>
    <w:rsid w:val="009008AE"/>
    <w:rsid w:val="0090132D"/>
    <w:rsid w:val="00901541"/>
    <w:rsid w:val="0090173E"/>
    <w:rsid w:val="00901A20"/>
    <w:rsid w:val="00901A4B"/>
    <w:rsid w:val="00901CA6"/>
    <w:rsid w:val="00902103"/>
    <w:rsid w:val="00902220"/>
    <w:rsid w:val="00902657"/>
    <w:rsid w:val="00902AFB"/>
    <w:rsid w:val="00902B38"/>
    <w:rsid w:val="00902B4F"/>
    <w:rsid w:val="009031FA"/>
    <w:rsid w:val="009036E2"/>
    <w:rsid w:val="0090376E"/>
    <w:rsid w:val="00903981"/>
    <w:rsid w:val="00903CB4"/>
    <w:rsid w:val="00903CD1"/>
    <w:rsid w:val="00903D71"/>
    <w:rsid w:val="00903DFD"/>
    <w:rsid w:val="00904267"/>
    <w:rsid w:val="00904467"/>
    <w:rsid w:val="0090452F"/>
    <w:rsid w:val="009045DE"/>
    <w:rsid w:val="00904677"/>
    <w:rsid w:val="00904726"/>
    <w:rsid w:val="00904AAC"/>
    <w:rsid w:val="009052B8"/>
    <w:rsid w:val="009059F7"/>
    <w:rsid w:val="0090642C"/>
    <w:rsid w:val="0090651F"/>
    <w:rsid w:val="00906682"/>
    <w:rsid w:val="00906757"/>
    <w:rsid w:val="00906BEA"/>
    <w:rsid w:val="009070F5"/>
    <w:rsid w:val="009070F9"/>
    <w:rsid w:val="00907196"/>
    <w:rsid w:val="009071B0"/>
    <w:rsid w:val="00907300"/>
    <w:rsid w:val="0090741A"/>
    <w:rsid w:val="00907439"/>
    <w:rsid w:val="00907869"/>
    <w:rsid w:val="00907B75"/>
    <w:rsid w:val="00907EA8"/>
    <w:rsid w:val="0091023B"/>
    <w:rsid w:val="0091027F"/>
    <w:rsid w:val="00910A71"/>
    <w:rsid w:val="00910E44"/>
    <w:rsid w:val="0091127A"/>
    <w:rsid w:val="0091147D"/>
    <w:rsid w:val="0091152B"/>
    <w:rsid w:val="0091182B"/>
    <w:rsid w:val="00911B96"/>
    <w:rsid w:val="00912AD1"/>
    <w:rsid w:val="00912ED8"/>
    <w:rsid w:val="00912FC3"/>
    <w:rsid w:val="009130AF"/>
    <w:rsid w:val="009136EE"/>
    <w:rsid w:val="00913AC2"/>
    <w:rsid w:val="00913BB0"/>
    <w:rsid w:val="00913D0C"/>
    <w:rsid w:val="00913E22"/>
    <w:rsid w:val="00913F1F"/>
    <w:rsid w:val="00914230"/>
    <w:rsid w:val="0091429A"/>
    <w:rsid w:val="00914955"/>
    <w:rsid w:val="00914CA9"/>
    <w:rsid w:val="00914E66"/>
    <w:rsid w:val="009151B5"/>
    <w:rsid w:val="009153FA"/>
    <w:rsid w:val="009155B8"/>
    <w:rsid w:val="009156C6"/>
    <w:rsid w:val="009157A8"/>
    <w:rsid w:val="00915B3E"/>
    <w:rsid w:val="00915D04"/>
    <w:rsid w:val="00915E75"/>
    <w:rsid w:val="00916462"/>
    <w:rsid w:val="00916602"/>
    <w:rsid w:val="00916872"/>
    <w:rsid w:val="009168DD"/>
    <w:rsid w:val="0091707F"/>
    <w:rsid w:val="00917702"/>
    <w:rsid w:val="00917DBC"/>
    <w:rsid w:val="00917F95"/>
    <w:rsid w:val="00920370"/>
    <w:rsid w:val="00920725"/>
    <w:rsid w:val="00920B06"/>
    <w:rsid w:val="00920DD1"/>
    <w:rsid w:val="0092118A"/>
    <w:rsid w:val="00921252"/>
    <w:rsid w:val="009217AE"/>
    <w:rsid w:val="009218CE"/>
    <w:rsid w:val="00921C2B"/>
    <w:rsid w:val="00921DDC"/>
    <w:rsid w:val="00921EA3"/>
    <w:rsid w:val="0092204F"/>
    <w:rsid w:val="00922754"/>
    <w:rsid w:val="00922940"/>
    <w:rsid w:val="00922A58"/>
    <w:rsid w:val="00922C0B"/>
    <w:rsid w:val="0092317A"/>
    <w:rsid w:val="0092376A"/>
    <w:rsid w:val="00923872"/>
    <w:rsid w:val="009247D5"/>
    <w:rsid w:val="00925190"/>
    <w:rsid w:val="00925795"/>
    <w:rsid w:val="00925E57"/>
    <w:rsid w:val="00926280"/>
    <w:rsid w:val="00926296"/>
    <w:rsid w:val="009264E2"/>
    <w:rsid w:val="00926D55"/>
    <w:rsid w:val="00926F96"/>
    <w:rsid w:val="00927061"/>
    <w:rsid w:val="009273D0"/>
    <w:rsid w:val="00927589"/>
    <w:rsid w:val="009275F2"/>
    <w:rsid w:val="009277BE"/>
    <w:rsid w:val="00927C3C"/>
    <w:rsid w:val="00930564"/>
    <w:rsid w:val="009306EA"/>
    <w:rsid w:val="00930772"/>
    <w:rsid w:val="00930F1E"/>
    <w:rsid w:val="00931029"/>
    <w:rsid w:val="0093125D"/>
    <w:rsid w:val="0093129C"/>
    <w:rsid w:val="009314BC"/>
    <w:rsid w:val="0093174F"/>
    <w:rsid w:val="00931773"/>
    <w:rsid w:val="00931A6A"/>
    <w:rsid w:val="00931C35"/>
    <w:rsid w:val="00931E73"/>
    <w:rsid w:val="0093202C"/>
    <w:rsid w:val="0093210D"/>
    <w:rsid w:val="00932721"/>
    <w:rsid w:val="00932BC2"/>
    <w:rsid w:val="00932BDF"/>
    <w:rsid w:val="00932ED5"/>
    <w:rsid w:val="00932EE0"/>
    <w:rsid w:val="0093304C"/>
    <w:rsid w:val="00933198"/>
    <w:rsid w:val="00933278"/>
    <w:rsid w:val="009334AD"/>
    <w:rsid w:val="00933883"/>
    <w:rsid w:val="009339D6"/>
    <w:rsid w:val="00933EC1"/>
    <w:rsid w:val="009342E1"/>
    <w:rsid w:val="009343DB"/>
    <w:rsid w:val="00934B1B"/>
    <w:rsid w:val="00935438"/>
    <w:rsid w:val="0093564C"/>
    <w:rsid w:val="00935BE2"/>
    <w:rsid w:val="00935BF2"/>
    <w:rsid w:val="00935C10"/>
    <w:rsid w:val="00935C15"/>
    <w:rsid w:val="00935F23"/>
    <w:rsid w:val="00936078"/>
    <w:rsid w:val="009363E1"/>
    <w:rsid w:val="00936525"/>
    <w:rsid w:val="00936AA6"/>
    <w:rsid w:val="00936FB5"/>
    <w:rsid w:val="00937089"/>
    <w:rsid w:val="00937184"/>
    <w:rsid w:val="009377A7"/>
    <w:rsid w:val="00937A03"/>
    <w:rsid w:val="00937A08"/>
    <w:rsid w:val="00937CA0"/>
    <w:rsid w:val="00937CDD"/>
    <w:rsid w:val="00937D3D"/>
    <w:rsid w:val="00937FAB"/>
    <w:rsid w:val="00937FD4"/>
    <w:rsid w:val="009400C9"/>
    <w:rsid w:val="009401CD"/>
    <w:rsid w:val="0094024D"/>
    <w:rsid w:val="00940315"/>
    <w:rsid w:val="009403CE"/>
    <w:rsid w:val="009406E7"/>
    <w:rsid w:val="009408F7"/>
    <w:rsid w:val="0094091F"/>
    <w:rsid w:val="00940B92"/>
    <w:rsid w:val="00940DA7"/>
    <w:rsid w:val="0094102E"/>
    <w:rsid w:val="0094103E"/>
    <w:rsid w:val="0094145C"/>
    <w:rsid w:val="00941663"/>
    <w:rsid w:val="00941AE0"/>
    <w:rsid w:val="00941DA9"/>
    <w:rsid w:val="0094239E"/>
    <w:rsid w:val="00942BB6"/>
    <w:rsid w:val="00942F10"/>
    <w:rsid w:val="009433EB"/>
    <w:rsid w:val="00943717"/>
    <w:rsid w:val="00943803"/>
    <w:rsid w:val="009438D2"/>
    <w:rsid w:val="00943D22"/>
    <w:rsid w:val="00944061"/>
    <w:rsid w:val="0094434E"/>
    <w:rsid w:val="00944A76"/>
    <w:rsid w:val="00944A89"/>
    <w:rsid w:val="00944E9C"/>
    <w:rsid w:val="00944FF4"/>
    <w:rsid w:val="00945200"/>
    <w:rsid w:val="009456A3"/>
    <w:rsid w:val="0094576C"/>
    <w:rsid w:val="009458F3"/>
    <w:rsid w:val="00946B25"/>
    <w:rsid w:val="0094742F"/>
    <w:rsid w:val="00947AAC"/>
    <w:rsid w:val="00947BA9"/>
    <w:rsid w:val="00947D0F"/>
    <w:rsid w:val="0095023A"/>
    <w:rsid w:val="00950360"/>
    <w:rsid w:val="00950ED6"/>
    <w:rsid w:val="00950F41"/>
    <w:rsid w:val="009511BD"/>
    <w:rsid w:val="0095120C"/>
    <w:rsid w:val="00951572"/>
    <w:rsid w:val="009515F9"/>
    <w:rsid w:val="0095188F"/>
    <w:rsid w:val="00951970"/>
    <w:rsid w:val="00951A5D"/>
    <w:rsid w:val="00951B5C"/>
    <w:rsid w:val="00951CAC"/>
    <w:rsid w:val="00952105"/>
    <w:rsid w:val="00952117"/>
    <w:rsid w:val="009529E8"/>
    <w:rsid w:val="00952CA4"/>
    <w:rsid w:val="00952D17"/>
    <w:rsid w:val="00952E62"/>
    <w:rsid w:val="00952EAC"/>
    <w:rsid w:val="00953364"/>
    <w:rsid w:val="0095347E"/>
    <w:rsid w:val="0095358E"/>
    <w:rsid w:val="009537D6"/>
    <w:rsid w:val="0095384F"/>
    <w:rsid w:val="009539F6"/>
    <w:rsid w:val="00953DCA"/>
    <w:rsid w:val="00953E25"/>
    <w:rsid w:val="00954635"/>
    <w:rsid w:val="00954904"/>
    <w:rsid w:val="00954C4A"/>
    <w:rsid w:val="009551F3"/>
    <w:rsid w:val="00955209"/>
    <w:rsid w:val="0095545E"/>
    <w:rsid w:val="009558DB"/>
    <w:rsid w:val="00955E7B"/>
    <w:rsid w:val="009561A5"/>
    <w:rsid w:val="00956405"/>
    <w:rsid w:val="009565B4"/>
    <w:rsid w:val="00956600"/>
    <w:rsid w:val="00956946"/>
    <w:rsid w:val="00956A69"/>
    <w:rsid w:val="00957098"/>
    <w:rsid w:val="009572B4"/>
    <w:rsid w:val="009577D0"/>
    <w:rsid w:val="009603F6"/>
    <w:rsid w:val="009604D4"/>
    <w:rsid w:val="0096061E"/>
    <w:rsid w:val="0096081B"/>
    <w:rsid w:val="00960DC2"/>
    <w:rsid w:val="00961051"/>
    <w:rsid w:val="00961194"/>
    <w:rsid w:val="0096126F"/>
    <w:rsid w:val="00961645"/>
    <w:rsid w:val="00961855"/>
    <w:rsid w:val="00961917"/>
    <w:rsid w:val="00961979"/>
    <w:rsid w:val="009619CF"/>
    <w:rsid w:val="00961A21"/>
    <w:rsid w:val="00961C9D"/>
    <w:rsid w:val="00961CDC"/>
    <w:rsid w:val="00961EBB"/>
    <w:rsid w:val="00962073"/>
    <w:rsid w:val="0096221D"/>
    <w:rsid w:val="0096238F"/>
    <w:rsid w:val="0096242C"/>
    <w:rsid w:val="00962872"/>
    <w:rsid w:val="00962AB0"/>
    <w:rsid w:val="00962C81"/>
    <w:rsid w:val="00962D49"/>
    <w:rsid w:val="00962D64"/>
    <w:rsid w:val="00962FB6"/>
    <w:rsid w:val="0096301C"/>
    <w:rsid w:val="009632FB"/>
    <w:rsid w:val="00963328"/>
    <w:rsid w:val="009633EC"/>
    <w:rsid w:val="00963AC3"/>
    <w:rsid w:val="00963E32"/>
    <w:rsid w:val="00964BCB"/>
    <w:rsid w:val="009653FB"/>
    <w:rsid w:val="00965406"/>
    <w:rsid w:val="0096562A"/>
    <w:rsid w:val="00965959"/>
    <w:rsid w:val="00965CA2"/>
    <w:rsid w:val="00965EF7"/>
    <w:rsid w:val="00965FB6"/>
    <w:rsid w:val="0096605F"/>
    <w:rsid w:val="0096617A"/>
    <w:rsid w:val="009664DE"/>
    <w:rsid w:val="00966A6E"/>
    <w:rsid w:val="00966A9B"/>
    <w:rsid w:val="00966C18"/>
    <w:rsid w:val="00966C29"/>
    <w:rsid w:val="00966CB8"/>
    <w:rsid w:val="009672E8"/>
    <w:rsid w:val="00967E0D"/>
    <w:rsid w:val="00967F2B"/>
    <w:rsid w:val="009705C1"/>
    <w:rsid w:val="00970E35"/>
    <w:rsid w:val="00971039"/>
    <w:rsid w:val="00971201"/>
    <w:rsid w:val="00971482"/>
    <w:rsid w:val="00971937"/>
    <w:rsid w:val="00971CEB"/>
    <w:rsid w:val="009722BF"/>
    <w:rsid w:val="00972B7B"/>
    <w:rsid w:val="00972BEB"/>
    <w:rsid w:val="00972C3D"/>
    <w:rsid w:val="00972F5F"/>
    <w:rsid w:val="00973610"/>
    <w:rsid w:val="0097369C"/>
    <w:rsid w:val="00973C6D"/>
    <w:rsid w:val="0097404F"/>
    <w:rsid w:val="00974520"/>
    <w:rsid w:val="009745D4"/>
    <w:rsid w:val="0097464B"/>
    <w:rsid w:val="00974685"/>
    <w:rsid w:val="0097489B"/>
    <w:rsid w:val="00974ADC"/>
    <w:rsid w:val="00974D4E"/>
    <w:rsid w:val="009753C4"/>
    <w:rsid w:val="00975400"/>
    <w:rsid w:val="00975625"/>
    <w:rsid w:val="009758E1"/>
    <w:rsid w:val="00975AFB"/>
    <w:rsid w:val="00975D89"/>
    <w:rsid w:val="00975EF8"/>
    <w:rsid w:val="00975F2F"/>
    <w:rsid w:val="00976026"/>
    <w:rsid w:val="009760D2"/>
    <w:rsid w:val="009761D5"/>
    <w:rsid w:val="009763F9"/>
    <w:rsid w:val="00976670"/>
    <w:rsid w:val="00976E78"/>
    <w:rsid w:val="0097707C"/>
    <w:rsid w:val="009774D2"/>
    <w:rsid w:val="00977673"/>
    <w:rsid w:val="00977856"/>
    <w:rsid w:val="00977A4F"/>
    <w:rsid w:val="00977AAD"/>
    <w:rsid w:val="00977AE2"/>
    <w:rsid w:val="00977C50"/>
    <w:rsid w:val="00977E33"/>
    <w:rsid w:val="00977E5D"/>
    <w:rsid w:val="00980851"/>
    <w:rsid w:val="00980B0F"/>
    <w:rsid w:val="00980E0D"/>
    <w:rsid w:val="00980E3F"/>
    <w:rsid w:val="00981282"/>
    <w:rsid w:val="009817CC"/>
    <w:rsid w:val="009817FA"/>
    <w:rsid w:val="009817FF"/>
    <w:rsid w:val="00981C9E"/>
    <w:rsid w:val="00982A7B"/>
    <w:rsid w:val="00982CD3"/>
    <w:rsid w:val="00983285"/>
    <w:rsid w:val="0098338A"/>
    <w:rsid w:val="0098370F"/>
    <w:rsid w:val="009838C6"/>
    <w:rsid w:val="00983B77"/>
    <w:rsid w:val="00983CD0"/>
    <w:rsid w:val="00983F9E"/>
    <w:rsid w:val="009843D8"/>
    <w:rsid w:val="009846E7"/>
    <w:rsid w:val="00984BFF"/>
    <w:rsid w:val="00985618"/>
    <w:rsid w:val="00985C42"/>
    <w:rsid w:val="00985FE5"/>
    <w:rsid w:val="009862CE"/>
    <w:rsid w:val="0098659A"/>
    <w:rsid w:val="009865E5"/>
    <w:rsid w:val="00986840"/>
    <w:rsid w:val="00986880"/>
    <w:rsid w:val="009868D6"/>
    <w:rsid w:val="00986D72"/>
    <w:rsid w:val="009872C6"/>
    <w:rsid w:val="009875D8"/>
    <w:rsid w:val="00987842"/>
    <w:rsid w:val="009878FE"/>
    <w:rsid w:val="00987934"/>
    <w:rsid w:val="00987ADD"/>
    <w:rsid w:val="009902B5"/>
    <w:rsid w:val="009903A8"/>
    <w:rsid w:val="009905BA"/>
    <w:rsid w:val="0099064C"/>
    <w:rsid w:val="009909DC"/>
    <w:rsid w:val="00990ADB"/>
    <w:rsid w:val="00990D36"/>
    <w:rsid w:val="00990D91"/>
    <w:rsid w:val="00990FAE"/>
    <w:rsid w:val="00991030"/>
    <w:rsid w:val="00991196"/>
    <w:rsid w:val="0099184B"/>
    <w:rsid w:val="00991DA6"/>
    <w:rsid w:val="00991E35"/>
    <w:rsid w:val="0099215A"/>
    <w:rsid w:val="0099218A"/>
    <w:rsid w:val="009922B9"/>
    <w:rsid w:val="009924D0"/>
    <w:rsid w:val="0099281E"/>
    <w:rsid w:val="009928E1"/>
    <w:rsid w:val="00992B6A"/>
    <w:rsid w:val="00993078"/>
    <w:rsid w:val="009934D1"/>
    <w:rsid w:val="009939A0"/>
    <w:rsid w:val="009939AA"/>
    <w:rsid w:val="00993E97"/>
    <w:rsid w:val="00993FD2"/>
    <w:rsid w:val="009940EB"/>
    <w:rsid w:val="009941CD"/>
    <w:rsid w:val="00994561"/>
    <w:rsid w:val="00994680"/>
    <w:rsid w:val="0099482E"/>
    <w:rsid w:val="00994C4B"/>
    <w:rsid w:val="00995175"/>
    <w:rsid w:val="00995226"/>
    <w:rsid w:val="009956D2"/>
    <w:rsid w:val="00995D30"/>
    <w:rsid w:val="00995DEB"/>
    <w:rsid w:val="00996033"/>
    <w:rsid w:val="009960AC"/>
    <w:rsid w:val="009961E9"/>
    <w:rsid w:val="009965A7"/>
    <w:rsid w:val="009966AB"/>
    <w:rsid w:val="0099678E"/>
    <w:rsid w:val="00996871"/>
    <w:rsid w:val="00996C89"/>
    <w:rsid w:val="00996E0B"/>
    <w:rsid w:val="00997557"/>
    <w:rsid w:val="009A00FD"/>
    <w:rsid w:val="009A0317"/>
    <w:rsid w:val="009A03FB"/>
    <w:rsid w:val="009A0460"/>
    <w:rsid w:val="009A04AC"/>
    <w:rsid w:val="009A0502"/>
    <w:rsid w:val="009A081F"/>
    <w:rsid w:val="009A08C2"/>
    <w:rsid w:val="009A1249"/>
    <w:rsid w:val="009A157C"/>
    <w:rsid w:val="009A184E"/>
    <w:rsid w:val="009A1949"/>
    <w:rsid w:val="009A1C0C"/>
    <w:rsid w:val="009A1E0C"/>
    <w:rsid w:val="009A1FB2"/>
    <w:rsid w:val="009A21EA"/>
    <w:rsid w:val="009A2209"/>
    <w:rsid w:val="009A253A"/>
    <w:rsid w:val="009A27AE"/>
    <w:rsid w:val="009A2838"/>
    <w:rsid w:val="009A2856"/>
    <w:rsid w:val="009A2B6D"/>
    <w:rsid w:val="009A2BF2"/>
    <w:rsid w:val="009A2D6A"/>
    <w:rsid w:val="009A31DE"/>
    <w:rsid w:val="009A372C"/>
    <w:rsid w:val="009A3963"/>
    <w:rsid w:val="009A3CBF"/>
    <w:rsid w:val="009A3F6D"/>
    <w:rsid w:val="009A4053"/>
    <w:rsid w:val="009A4294"/>
    <w:rsid w:val="009A441A"/>
    <w:rsid w:val="009A44AB"/>
    <w:rsid w:val="009A459B"/>
    <w:rsid w:val="009A4D77"/>
    <w:rsid w:val="009A5161"/>
    <w:rsid w:val="009A5171"/>
    <w:rsid w:val="009A528F"/>
    <w:rsid w:val="009A52F9"/>
    <w:rsid w:val="009A541F"/>
    <w:rsid w:val="009A5477"/>
    <w:rsid w:val="009A54D3"/>
    <w:rsid w:val="009A54F9"/>
    <w:rsid w:val="009A5B2B"/>
    <w:rsid w:val="009A63B7"/>
    <w:rsid w:val="009A6449"/>
    <w:rsid w:val="009A6464"/>
    <w:rsid w:val="009A7071"/>
    <w:rsid w:val="009A757E"/>
    <w:rsid w:val="009A765D"/>
    <w:rsid w:val="009A79ED"/>
    <w:rsid w:val="009A7B1D"/>
    <w:rsid w:val="009A7DD5"/>
    <w:rsid w:val="009A7FBC"/>
    <w:rsid w:val="009B058D"/>
    <w:rsid w:val="009B0621"/>
    <w:rsid w:val="009B073C"/>
    <w:rsid w:val="009B0CB9"/>
    <w:rsid w:val="009B1066"/>
    <w:rsid w:val="009B10FB"/>
    <w:rsid w:val="009B14BB"/>
    <w:rsid w:val="009B190C"/>
    <w:rsid w:val="009B1E8F"/>
    <w:rsid w:val="009B1FEF"/>
    <w:rsid w:val="009B2005"/>
    <w:rsid w:val="009B20D5"/>
    <w:rsid w:val="009B22A6"/>
    <w:rsid w:val="009B2783"/>
    <w:rsid w:val="009B28CC"/>
    <w:rsid w:val="009B2F36"/>
    <w:rsid w:val="009B36BD"/>
    <w:rsid w:val="009B3757"/>
    <w:rsid w:val="009B3903"/>
    <w:rsid w:val="009B3CEA"/>
    <w:rsid w:val="009B4508"/>
    <w:rsid w:val="009B4719"/>
    <w:rsid w:val="009B47EC"/>
    <w:rsid w:val="009B5272"/>
    <w:rsid w:val="009B5664"/>
    <w:rsid w:val="009B5821"/>
    <w:rsid w:val="009B58EC"/>
    <w:rsid w:val="009B5D09"/>
    <w:rsid w:val="009B5FA4"/>
    <w:rsid w:val="009B6429"/>
    <w:rsid w:val="009B690F"/>
    <w:rsid w:val="009B6D8E"/>
    <w:rsid w:val="009B6E2D"/>
    <w:rsid w:val="009B705A"/>
    <w:rsid w:val="009B73C4"/>
    <w:rsid w:val="009B77A3"/>
    <w:rsid w:val="009B786C"/>
    <w:rsid w:val="009B79FA"/>
    <w:rsid w:val="009B7C7D"/>
    <w:rsid w:val="009B7D89"/>
    <w:rsid w:val="009B7D9B"/>
    <w:rsid w:val="009C056A"/>
    <w:rsid w:val="009C0C64"/>
    <w:rsid w:val="009C0E9D"/>
    <w:rsid w:val="009C155F"/>
    <w:rsid w:val="009C1928"/>
    <w:rsid w:val="009C1B39"/>
    <w:rsid w:val="009C1BCF"/>
    <w:rsid w:val="009C1FA3"/>
    <w:rsid w:val="009C211D"/>
    <w:rsid w:val="009C271A"/>
    <w:rsid w:val="009C285A"/>
    <w:rsid w:val="009C35B8"/>
    <w:rsid w:val="009C35D3"/>
    <w:rsid w:val="009C35F1"/>
    <w:rsid w:val="009C37DC"/>
    <w:rsid w:val="009C380D"/>
    <w:rsid w:val="009C3819"/>
    <w:rsid w:val="009C398C"/>
    <w:rsid w:val="009C3CBC"/>
    <w:rsid w:val="009C3CE1"/>
    <w:rsid w:val="009C3E0E"/>
    <w:rsid w:val="009C416D"/>
    <w:rsid w:val="009C41FE"/>
    <w:rsid w:val="009C44EA"/>
    <w:rsid w:val="009C45A2"/>
    <w:rsid w:val="009C45FC"/>
    <w:rsid w:val="009C4716"/>
    <w:rsid w:val="009C4A14"/>
    <w:rsid w:val="009C5262"/>
    <w:rsid w:val="009C53E9"/>
    <w:rsid w:val="009C56E3"/>
    <w:rsid w:val="009C59E6"/>
    <w:rsid w:val="009C5FBD"/>
    <w:rsid w:val="009C628A"/>
    <w:rsid w:val="009C66EE"/>
    <w:rsid w:val="009C6928"/>
    <w:rsid w:val="009C6D32"/>
    <w:rsid w:val="009C6ED6"/>
    <w:rsid w:val="009C74E3"/>
    <w:rsid w:val="009C7615"/>
    <w:rsid w:val="009C79DD"/>
    <w:rsid w:val="009C7D92"/>
    <w:rsid w:val="009C7FAA"/>
    <w:rsid w:val="009D0221"/>
    <w:rsid w:val="009D0796"/>
    <w:rsid w:val="009D07A9"/>
    <w:rsid w:val="009D082F"/>
    <w:rsid w:val="009D0D30"/>
    <w:rsid w:val="009D0F83"/>
    <w:rsid w:val="009D1290"/>
    <w:rsid w:val="009D12BE"/>
    <w:rsid w:val="009D1317"/>
    <w:rsid w:val="009D167F"/>
    <w:rsid w:val="009D1771"/>
    <w:rsid w:val="009D1C05"/>
    <w:rsid w:val="009D1C85"/>
    <w:rsid w:val="009D1CF5"/>
    <w:rsid w:val="009D1DA1"/>
    <w:rsid w:val="009D1ED9"/>
    <w:rsid w:val="009D1FF7"/>
    <w:rsid w:val="009D2719"/>
    <w:rsid w:val="009D2950"/>
    <w:rsid w:val="009D2D51"/>
    <w:rsid w:val="009D2DD8"/>
    <w:rsid w:val="009D2F84"/>
    <w:rsid w:val="009D3176"/>
    <w:rsid w:val="009D3358"/>
    <w:rsid w:val="009D3807"/>
    <w:rsid w:val="009D3D73"/>
    <w:rsid w:val="009D3FBA"/>
    <w:rsid w:val="009D4193"/>
    <w:rsid w:val="009D4B0F"/>
    <w:rsid w:val="009D4CF6"/>
    <w:rsid w:val="009D4F6A"/>
    <w:rsid w:val="009D500B"/>
    <w:rsid w:val="009D560A"/>
    <w:rsid w:val="009D5697"/>
    <w:rsid w:val="009D6400"/>
    <w:rsid w:val="009D640A"/>
    <w:rsid w:val="009D6496"/>
    <w:rsid w:val="009D69A5"/>
    <w:rsid w:val="009D74E9"/>
    <w:rsid w:val="009D7547"/>
    <w:rsid w:val="009D7665"/>
    <w:rsid w:val="009D7803"/>
    <w:rsid w:val="009D79DD"/>
    <w:rsid w:val="009D7BD9"/>
    <w:rsid w:val="009D7C21"/>
    <w:rsid w:val="009E00C3"/>
    <w:rsid w:val="009E0101"/>
    <w:rsid w:val="009E084B"/>
    <w:rsid w:val="009E0D28"/>
    <w:rsid w:val="009E0D54"/>
    <w:rsid w:val="009E0EFD"/>
    <w:rsid w:val="009E105A"/>
    <w:rsid w:val="009E1117"/>
    <w:rsid w:val="009E135B"/>
    <w:rsid w:val="009E1366"/>
    <w:rsid w:val="009E1701"/>
    <w:rsid w:val="009E1949"/>
    <w:rsid w:val="009E1BDA"/>
    <w:rsid w:val="009E2CC7"/>
    <w:rsid w:val="009E2DBB"/>
    <w:rsid w:val="009E2E53"/>
    <w:rsid w:val="009E3048"/>
    <w:rsid w:val="009E35CD"/>
    <w:rsid w:val="009E3A3E"/>
    <w:rsid w:val="009E3E99"/>
    <w:rsid w:val="009E3F2F"/>
    <w:rsid w:val="009E403F"/>
    <w:rsid w:val="009E443D"/>
    <w:rsid w:val="009E44BE"/>
    <w:rsid w:val="009E44FF"/>
    <w:rsid w:val="009E484C"/>
    <w:rsid w:val="009E48F9"/>
    <w:rsid w:val="009E4D57"/>
    <w:rsid w:val="009E4D9A"/>
    <w:rsid w:val="009E54F2"/>
    <w:rsid w:val="009E54FD"/>
    <w:rsid w:val="009E560F"/>
    <w:rsid w:val="009E5663"/>
    <w:rsid w:val="009E5728"/>
    <w:rsid w:val="009E5ABC"/>
    <w:rsid w:val="009E5CC8"/>
    <w:rsid w:val="009E6280"/>
    <w:rsid w:val="009E652C"/>
    <w:rsid w:val="009E6860"/>
    <w:rsid w:val="009E6982"/>
    <w:rsid w:val="009E6EF3"/>
    <w:rsid w:val="009E7006"/>
    <w:rsid w:val="009E7CC0"/>
    <w:rsid w:val="009E7DFC"/>
    <w:rsid w:val="009F0020"/>
    <w:rsid w:val="009F00CA"/>
    <w:rsid w:val="009F01D0"/>
    <w:rsid w:val="009F08B5"/>
    <w:rsid w:val="009F08EA"/>
    <w:rsid w:val="009F0B0F"/>
    <w:rsid w:val="009F0D9C"/>
    <w:rsid w:val="009F0E69"/>
    <w:rsid w:val="009F12AE"/>
    <w:rsid w:val="009F136B"/>
    <w:rsid w:val="009F1424"/>
    <w:rsid w:val="009F14B1"/>
    <w:rsid w:val="009F19F5"/>
    <w:rsid w:val="009F1B9E"/>
    <w:rsid w:val="009F1CC8"/>
    <w:rsid w:val="009F1CD9"/>
    <w:rsid w:val="009F1FEE"/>
    <w:rsid w:val="009F26AA"/>
    <w:rsid w:val="009F2743"/>
    <w:rsid w:val="009F2CCC"/>
    <w:rsid w:val="009F314D"/>
    <w:rsid w:val="009F3304"/>
    <w:rsid w:val="009F335D"/>
    <w:rsid w:val="009F33BC"/>
    <w:rsid w:val="009F3A33"/>
    <w:rsid w:val="009F3C7E"/>
    <w:rsid w:val="009F4201"/>
    <w:rsid w:val="009F4363"/>
    <w:rsid w:val="009F4DAB"/>
    <w:rsid w:val="009F55A3"/>
    <w:rsid w:val="009F5DB3"/>
    <w:rsid w:val="009F5E5F"/>
    <w:rsid w:val="009F6498"/>
    <w:rsid w:val="009F677D"/>
    <w:rsid w:val="009F6D67"/>
    <w:rsid w:val="009F71C2"/>
    <w:rsid w:val="009F753E"/>
    <w:rsid w:val="009F7647"/>
    <w:rsid w:val="009F77CF"/>
    <w:rsid w:val="009F79C5"/>
    <w:rsid w:val="009F7E6B"/>
    <w:rsid w:val="00A00194"/>
    <w:rsid w:val="00A003A8"/>
    <w:rsid w:val="00A00BA5"/>
    <w:rsid w:val="00A00E72"/>
    <w:rsid w:val="00A01257"/>
    <w:rsid w:val="00A013C8"/>
    <w:rsid w:val="00A014CB"/>
    <w:rsid w:val="00A016B9"/>
    <w:rsid w:val="00A01A71"/>
    <w:rsid w:val="00A01E31"/>
    <w:rsid w:val="00A023AF"/>
    <w:rsid w:val="00A028BE"/>
    <w:rsid w:val="00A02B15"/>
    <w:rsid w:val="00A02C75"/>
    <w:rsid w:val="00A02EDB"/>
    <w:rsid w:val="00A030FF"/>
    <w:rsid w:val="00A0313A"/>
    <w:rsid w:val="00A03224"/>
    <w:rsid w:val="00A03591"/>
    <w:rsid w:val="00A039A5"/>
    <w:rsid w:val="00A039D8"/>
    <w:rsid w:val="00A040C2"/>
    <w:rsid w:val="00A042DB"/>
    <w:rsid w:val="00A043EE"/>
    <w:rsid w:val="00A04587"/>
    <w:rsid w:val="00A04595"/>
    <w:rsid w:val="00A0459D"/>
    <w:rsid w:val="00A046F8"/>
    <w:rsid w:val="00A04ABC"/>
    <w:rsid w:val="00A04C63"/>
    <w:rsid w:val="00A04D00"/>
    <w:rsid w:val="00A04D5F"/>
    <w:rsid w:val="00A054DC"/>
    <w:rsid w:val="00A05611"/>
    <w:rsid w:val="00A05705"/>
    <w:rsid w:val="00A05C82"/>
    <w:rsid w:val="00A05CB9"/>
    <w:rsid w:val="00A06139"/>
    <w:rsid w:val="00A064D6"/>
    <w:rsid w:val="00A0658B"/>
    <w:rsid w:val="00A0658F"/>
    <w:rsid w:val="00A06BBD"/>
    <w:rsid w:val="00A06BED"/>
    <w:rsid w:val="00A06C25"/>
    <w:rsid w:val="00A06D19"/>
    <w:rsid w:val="00A07586"/>
    <w:rsid w:val="00A075AE"/>
    <w:rsid w:val="00A0783F"/>
    <w:rsid w:val="00A10073"/>
    <w:rsid w:val="00A105B7"/>
    <w:rsid w:val="00A10BCC"/>
    <w:rsid w:val="00A10D72"/>
    <w:rsid w:val="00A11014"/>
    <w:rsid w:val="00A1121D"/>
    <w:rsid w:val="00A116BC"/>
    <w:rsid w:val="00A11B6F"/>
    <w:rsid w:val="00A120A7"/>
    <w:rsid w:val="00A12651"/>
    <w:rsid w:val="00A1298B"/>
    <w:rsid w:val="00A12E4E"/>
    <w:rsid w:val="00A12EC4"/>
    <w:rsid w:val="00A12FE1"/>
    <w:rsid w:val="00A130B0"/>
    <w:rsid w:val="00A13D2C"/>
    <w:rsid w:val="00A14084"/>
    <w:rsid w:val="00A144DA"/>
    <w:rsid w:val="00A14528"/>
    <w:rsid w:val="00A146DD"/>
    <w:rsid w:val="00A146E2"/>
    <w:rsid w:val="00A14B0E"/>
    <w:rsid w:val="00A14E73"/>
    <w:rsid w:val="00A14F9D"/>
    <w:rsid w:val="00A15077"/>
    <w:rsid w:val="00A1527A"/>
    <w:rsid w:val="00A159C7"/>
    <w:rsid w:val="00A15ED8"/>
    <w:rsid w:val="00A160A3"/>
    <w:rsid w:val="00A16B61"/>
    <w:rsid w:val="00A1769C"/>
    <w:rsid w:val="00A17D79"/>
    <w:rsid w:val="00A200C6"/>
    <w:rsid w:val="00A2019E"/>
    <w:rsid w:val="00A20219"/>
    <w:rsid w:val="00A20269"/>
    <w:rsid w:val="00A20535"/>
    <w:rsid w:val="00A2072B"/>
    <w:rsid w:val="00A20D13"/>
    <w:rsid w:val="00A20E8E"/>
    <w:rsid w:val="00A20F07"/>
    <w:rsid w:val="00A20F27"/>
    <w:rsid w:val="00A20F97"/>
    <w:rsid w:val="00A213FA"/>
    <w:rsid w:val="00A21968"/>
    <w:rsid w:val="00A21ACE"/>
    <w:rsid w:val="00A21BC3"/>
    <w:rsid w:val="00A21CC7"/>
    <w:rsid w:val="00A21DB9"/>
    <w:rsid w:val="00A21FBD"/>
    <w:rsid w:val="00A22300"/>
    <w:rsid w:val="00A22689"/>
    <w:rsid w:val="00A22695"/>
    <w:rsid w:val="00A2286F"/>
    <w:rsid w:val="00A22E33"/>
    <w:rsid w:val="00A23071"/>
    <w:rsid w:val="00A23112"/>
    <w:rsid w:val="00A235E5"/>
    <w:rsid w:val="00A23792"/>
    <w:rsid w:val="00A2408D"/>
    <w:rsid w:val="00A241B3"/>
    <w:rsid w:val="00A2432B"/>
    <w:rsid w:val="00A243D4"/>
    <w:rsid w:val="00A244D6"/>
    <w:rsid w:val="00A245CE"/>
    <w:rsid w:val="00A2482E"/>
    <w:rsid w:val="00A2488D"/>
    <w:rsid w:val="00A256CA"/>
    <w:rsid w:val="00A259D0"/>
    <w:rsid w:val="00A25A02"/>
    <w:rsid w:val="00A25C6F"/>
    <w:rsid w:val="00A25ED1"/>
    <w:rsid w:val="00A26A85"/>
    <w:rsid w:val="00A26C94"/>
    <w:rsid w:val="00A26D95"/>
    <w:rsid w:val="00A26FE7"/>
    <w:rsid w:val="00A27085"/>
    <w:rsid w:val="00A27194"/>
    <w:rsid w:val="00A271AF"/>
    <w:rsid w:val="00A27597"/>
    <w:rsid w:val="00A27A5E"/>
    <w:rsid w:val="00A30044"/>
    <w:rsid w:val="00A3074F"/>
    <w:rsid w:val="00A30B8C"/>
    <w:rsid w:val="00A30CD0"/>
    <w:rsid w:val="00A30D56"/>
    <w:rsid w:val="00A30D94"/>
    <w:rsid w:val="00A30F2E"/>
    <w:rsid w:val="00A31810"/>
    <w:rsid w:val="00A31913"/>
    <w:rsid w:val="00A31AF9"/>
    <w:rsid w:val="00A31BF1"/>
    <w:rsid w:val="00A31CE2"/>
    <w:rsid w:val="00A32008"/>
    <w:rsid w:val="00A3212A"/>
    <w:rsid w:val="00A3243E"/>
    <w:rsid w:val="00A32998"/>
    <w:rsid w:val="00A33453"/>
    <w:rsid w:val="00A33767"/>
    <w:rsid w:val="00A3390D"/>
    <w:rsid w:val="00A33BAF"/>
    <w:rsid w:val="00A33C17"/>
    <w:rsid w:val="00A33D08"/>
    <w:rsid w:val="00A34450"/>
    <w:rsid w:val="00A34578"/>
    <w:rsid w:val="00A345C4"/>
    <w:rsid w:val="00A3489F"/>
    <w:rsid w:val="00A34963"/>
    <w:rsid w:val="00A34A74"/>
    <w:rsid w:val="00A34D53"/>
    <w:rsid w:val="00A34E37"/>
    <w:rsid w:val="00A34FE1"/>
    <w:rsid w:val="00A35331"/>
    <w:rsid w:val="00A35D16"/>
    <w:rsid w:val="00A3604C"/>
    <w:rsid w:val="00A364A4"/>
    <w:rsid w:val="00A3673C"/>
    <w:rsid w:val="00A36864"/>
    <w:rsid w:val="00A36882"/>
    <w:rsid w:val="00A36968"/>
    <w:rsid w:val="00A3790F"/>
    <w:rsid w:val="00A37E1B"/>
    <w:rsid w:val="00A37E72"/>
    <w:rsid w:val="00A40160"/>
    <w:rsid w:val="00A40325"/>
    <w:rsid w:val="00A4033A"/>
    <w:rsid w:val="00A404EB"/>
    <w:rsid w:val="00A406C0"/>
    <w:rsid w:val="00A40C9F"/>
    <w:rsid w:val="00A40E35"/>
    <w:rsid w:val="00A410ED"/>
    <w:rsid w:val="00A42574"/>
    <w:rsid w:val="00A425B6"/>
    <w:rsid w:val="00A42FB1"/>
    <w:rsid w:val="00A43021"/>
    <w:rsid w:val="00A43645"/>
    <w:rsid w:val="00A439F1"/>
    <w:rsid w:val="00A43D0A"/>
    <w:rsid w:val="00A43E04"/>
    <w:rsid w:val="00A43E33"/>
    <w:rsid w:val="00A44579"/>
    <w:rsid w:val="00A44CBB"/>
    <w:rsid w:val="00A4500B"/>
    <w:rsid w:val="00A452CF"/>
    <w:rsid w:val="00A4533B"/>
    <w:rsid w:val="00A4544F"/>
    <w:rsid w:val="00A454D6"/>
    <w:rsid w:val="00A45ABF"/>
    <w:rsid w:val="00A45CCD"/>
    <w:rsid w:val="00A45F00"/>
    <w:rsid w:val="00A46365"/>
    <w:rsid w:val="00A46657"/>
    <w:rsid w:val="00A46743"/>
    <w:rsid w:val="00A4676E"/>
    <w:rsid w:val="00A46967"/>
    <w:rsid w:val="00A46C61"/>
    <w:rsid w:val="00A46D37"/>
    <w:rsid w:val="00A47805"/>
    <w:rsid w:val="00A4799D"/>
    <w:rsid w:val="00A47B62"/>
    <w:rsid w:val="00A47BDF"/>
    <w:rsid w:val="00A47D1B"/>
    <w:rsid w:val="00A47EEF"/>
    <w:rsid w:val="00A5003A"/>
    <w:rsid w:val="00A50534"/>
    <w:rsid w:val="00A507D4"/>
    <w:rsid w:val="00A51217"/>
    <w:rsid w:val="00A51699"/>
    <w:rsid w:val="00A51748"/>
    <w:rsid w:val="00A521F6"/>
    <w:rsid w:val="00A522F7"/>
    <w:rsid w:val="00A52665"/>
    <w:rsid w:val="00A52779"/>
    <w:rsid w:val="00A52873"/>
    <w:rsid w:val="00A52B34"/>
    <w:rsid w:val="00A52C70"/>
    <w:rsid w:val="00A533C3"/>
    <w:rsid w:val="00A537A9"/>
    <w:rsid w:val="00A53881"/>
    <w:rsid w:val="00A53991"/>
    <w:rsid w:val="00A539CC"/>
    <w:rsid w:val="00A539D3"/>
    <w:rsid w:val="00A53ED2"/>
    <w:rsid w:val="00A53F6C"/>
    <w:rsid w:val="00A53FB8"/>
    <w:rsid w:val="00A5414A"/>
    <w:rsid w:val="00A5428B"/>
    <w:rsid w:val="00A542B6"/>
    <w:rsid w:val="00A54624"/>
    <w:rsid w:val="00A546E4"/>
    <w:rsid w:val="00A548EC"/>
    <w:rsid w:val="00A54AB6"/>
    <w:rsid w:val="00A54BDD"/>
    <w:rsid w:val="00A54C02"/>
    <w:rsid w:val="00A5508F"/>
    <w:rsid w:val="00A551E6"/>
    <w:rsid w:val="00A55890"/>
    <w:rsid w:val="00A55B25"/>
    <w:rsid w:val="00A55CFA"/>
    <w:rsid w:val="00A55D02"/>
    <w:rsid w:val="00A55E9C"/>
    <w:rsid w:val="00A5600C"/>
    <w:rsid w:val="00A562CB"/>
    <w:rsid w:val="00A56409"/>
    <w:rsid w:val="00A5652B"/>
    <w:rsid w:val="00A57429"/>
    <w:rsid w:val="00A574E2"/>
    <w:rsid w:val="00A576B6"/>
    <w:rsid w:val="00A577F1"/>
    <w:rsid w:val="00A57BF6"/>
    <w:rsid w:val="00A6032C"/>
    <w:rsid w:val="00A60334"/>
    <w:rsid w:val="00A6039C"/>
    <w:rsid w:val="00A606F6"/>
    <w:rsid w:val="00A608D0"/>
    <w:rsid w:val="00A60A1A"/>
    <w:rsid w:val="00A60F43"/>
    <w:rsid w:val="00A61106"/>
    <w:rsid w:val="00A61913"/>
    <w:rsid w:val="00A61A41"/>
    <w:rsid w:val="00A61CB1"/>
    <w:rsid w:val="00A61EDA"/>
    <w:rsid w:val="00A62299"/>
    <w:rsid w:val="00A628C0"/>
    <w:rsid w:val="00A62AED"/>
    <w:rsid w:val="00A62B53"/>
    <w:rsid w:val="00A63039"/>
    <w:rsid w:val="00A633F2"/>
    <w:rsid w:val="00A63528"/>
    <w:rsid w:val="00A635BB"/>
    <w:rsid w:val="00A635DB"/>
    <w:rsid w:val="00A638F6"/>
    <w:rsid w:val="00A638FE"/>
    <w:rsid w:val="00A639CB"/>
    <w:rsid w:val="00A63CC8"/>
    <w:rsid w:val="00A63E21"/>
    <w:rsid w:val="00A641CF"/>
    <w:rsid w:val="00A645D9"/>
    <w:rsid w:val="00A64613"/>
    <w:rsid w:val="00A64658"/>
    <w:rsid w:val="00A64926"/>
    <w:rsid w:val="00A649FA"/>
    <w:rsid w:val="00A65609"/>
    <w:rsid w:val="00A65910"/>
    <w:rsid w:val="00A6643D"/>
    <w:rsid w:val="00A66739"/>
    <w:rsid w:val="00A675FE"/>
    <w:rsid w:val="00A67808"/>
    <w:rsid w:val="00A6783F"/>
    <w:rsid w:val="00A705AA"/>
    <w:rsid w:val="00A70615"/>
    <w:rsid w:val="00A70706"/>
    <w:rsid w:val="00A7078C"/>
    <w:rsid w:val="00A7090C"/>
    <w:rsid w:val="00A709C7"/>
    <w:rsid w:val="00A70F7B"/>
    <w:rsid w:val="00A71136"/>
    <w:rsid w:val="00A7156B"/>
    <w:rsid w:val="00A716FF"/>
    <w:rsid w:val="00A7184E"/>
    <w:rsid w:val="00A719FD"/>
    <w:rsid w:val="00A71A5F"/>
    <w:rsid w:val="00A721B2"/>
    <w:rsid w:val="00A72469"/>
    <w:rsid w:val="00A725B4"/>
    <w:rsid w:val="00A727F4"/>
    <w:rsid w:val="00A72CDE"/>
    <w:rsid w:val="00A736C9"/>
    <w:rsid w:val="00A73BE3"/>
    <w:rsid w:val="00A73C3F"/>
    <w:rsid w:val="00A7405D"/>
    <w:rsid w:val="00A74223"/>
    <w:rsid w:val="00A744AD"/>
    <w:rsid w:val="00A74BD8"/>
    <w:rsid w:val="00A7505D"/>
    <w:rsid w:val="00A750B2"/>
    <w:rsid w:val="00A750BD"/>
    <w:rsid w:val="00A75128"/>
    <w:rsid w:val="00A753EF"/>
    <w:rsid w:val="00A75BAD"/>
    <w:rsid w:val="00A75E8C"/>
    <w:rsid w:val="00A7672B"/>
    <w:rsid w:val="00A76C57"/>
    <w:rsid w:val="00A777D1"/>
    <w:rsid w:val="00A77B69"/>
    <w:rsid w:val="00A77DD6"/>
    <w:rsid w:val="00A77DF7"/>
    <w:rsid w:val="00A8000C"/>
    <w:rsid w:val="00A80217"/>
    <w:rsid w:val="00A803B6"/>
    <w:rsid w:val="00A80A61"/>
    <w:rsid w:val="00A80A6F"/>
    <w:rsid w:val="00A80BE4"/>
    <w:rsid w:val="00A80EEC"/>
    <w:rsid w:val="00A811C4"/>
    <w:rsid w:val="00A81218"/>
    <w:rsid w:val="00A81256"/>
    <w:rsid w:val="00A8179E"/>
    <w:rsid w:val="00A81B8A"/>
    <w:rsid w:val="00A81FE2"/>
    <w:rsid w:val="00A8228E"/>
    <w:rsid w:val="00A8236E"/>
    <w:rsid w:val="00A82424"/>
    <w:rsid w:val="00A824F6"/>
    <w:rsid w:val="00A824FB"/>
    <w:rsid w:val="00A825F1"/>
    <w:rsid w:val="00A82665"/>
    <w:rsid w:val="00A827A3"/>
    <w:rsid w:val="00A82ED6"/>
    <w:rsid w:val="00A82FD0"/>
    <w:rsid w:val="00A8310D"/>
    <w:rsid w:val="00A832B6"/>
    <w:rsid w:val="00A83569"/>
    <w:rsid w:val="00A837DD"/>
    <w:rsid w:val="00A838F5"/>
    <w:rsid w:val="00A83C6C"/>
    <w:rsid w:val="00A83CF3"/>
    <w:rsid w:val="00A84914"/>
    <w:rsid w:val="00A8493F"/>
    <w:rsid w:val="00A84BAC"/>
    <w:rsid w:val="00A84C36"/>
    <w:rsid w:val="00A84FA3"/>
    <w:rsid w:val="00A85067"/>
    <w:rsid w:val="00A85084"/>
    <w:rsid w:val="00A850AF"/>
    <w:rsid w:val="00A85189"/>
    <w:rsid w:val="00A852F0"/>
    <w:rsid w:val="00A8561B"/>
    <w:rsid w:val="00A857DD"/>
    <w:rsid w:val="00A85969"/>
    <w:rsid w:val="00A85A24"/>
    <w:rsid w:val="00A85AC0"/>
    <w:rsid w:val="00A85C03"/>
    <w:rsid w:val="00A86186"/>
    <w:rsid w:val="00A861F6"/>
    <w:rsid w:val="00A864AB"/>
    <w:rsid w:val="00A8650A"/>
    <w:rsid w:val="00A869BF"/>
    <w:rsid w:val="00A86AAD"/>
    <w:rsid w:val="00A86DFB"/>
    <w:rsid w:val="00A86E0A"/>
    <w:rsid w:val="00A8793C"/>
    <w:rsid w:val="00A87C2B"/>
    <w:rsid w:val="00A87C63"/>
    <w:rsid w:val="00A87D21"/>
    <w:rsid w:val="00A87EF7"/>
    <w:rsid w:val="00A87F56"/>
    <w:rsid w:val="00A900DF"/>
    <w:rsid w:val="00A9018C"/>
    <w:rsid w:val="00A90519"/>
    <w:rsid w:val="00A90630"/>
    <w:rsid w:val="00A9077D"/>
    <w:rsid w:val="00A908A2"/>
    <w:rsid w:val="00A91CF1"/>
    <w:rsid w:val="00A91DB4"/>
    <w:rsid w:val="00A91DBF"/>
    <w:rsid w:val="00A926DA"/>
    <w:rsid w:val="00A926E6"/>
    <w:rsid w:val="00A9271C"/>
    <w:rsid w:val="00A927A6"/>
    <w:rsid w:val="00A927EA"/>
    <w:rsid w:val="00A92A33"/>
    <w:rsid w:val="00A931AB"/>
    <w:rsid w:val="00A931CB"/>
    <w:rsid w:val="00A93497"/>
    <w:rsid w:val="00A93DAD"/>
    <w:rsid w:val="00A94233"/>
    <w:rsid w:val="00A942F8"/>
    <w:rsid w:val="00A943AC"/>
    <w:rsid w:val="00A943F4"/>
    <w:rsid w:val="00A946F5"/>
    <w:rsid w:val="00A949E7"/>
    <w:rsid w:val="00A94B0A"/>
    <w:rsid w:val="00A94C72"/>
    <w:rsid w:val="00A94E26"/>
    <w:rsid w:val="00A94EA2"/>
    <w:rsid w:val="00A950C6"/>
    <w:rsid w:val="00A9547C"/>
    <w:rsid w:val="00A95710"/>
    <w:rsid w:val="00A95ACD"/>
    <w:rsid w:val="00A95D77"/>
    <w:rsid w:val="00A95F85"/>
    <w:rsid w:val="00A9628A"/>
    <w:rsid w:val="00A96931"/>
    <w:rsid w:val="00A96B87"/>
    <w:rsid w:val="00A96DE1"/>
    <w:rsid w:val="00A97224"/>
    <w:rsid w:val="00A9731B"/>
    <w:rsid w:val="00A97479"/>
    <w:rsid w:val="00A97AF4"/>
    <w:rsid w:val="00AA02B1"/>
    <w:rsid w:val="00AA0451"/>
    <w:rsid w:val="00AA09F7"/>
    <w:rsid w:val="00AA0A96"/>
    <w:rsid w:val="00AA0ED4"/>
    <w:rsid w:val="00AA0F02"/>
    <w:rsid w:val="00AA1285"/>
    <w:rsid w:val="00AA12BD"/>
    <w:rsid w:val="00AA13BD"/>
    <w:rsid w:val="00AA16C0"/>
    <w:rsid w:val="00AA1822"/>
    <w:rsid w:val="00AA190C"/>
    <w:rsid w:val="00AA212E"/>
    <w:rsid w:val="00AA27D8"/>
    <w:rsid w:val="00AA2DBC"/>
    <w:rsid w:val="00AA2DD2"/>
    <w:rsid w:val="00AA2F26"/>
    <w:rsid w:val="00AA31E9"/>
    <w:rsid w:val="00AA343D"/>
    <w:rsid w:val="00AA3BB1"/>
    <w:rsid w:val="00AA3F53"/>
    <w:rsid w:val="00AA4040"/>
    <w:rsid w:val="00AA4357"/>
    <w:rsid w:val="00AA46C9"/>
    <w:rsid w:val="00AA47E9"/>
    <w:rsid w:val="00AA480F"/>
    <w:rsid w:val="00AA48C6"/>
    <w:rsid w:val="00AA4960"/>
    <w:rsid w:val="00AA50E0"/>
    <w:rsid w:val="00AA5A6D"/>
    <w:rsid w:val="00AA6580"/>
    <w:rsid w:val="00AA66CF"/>
    <w:rsid w:val="00AA75E2"/>
    <w:rsid w:val="00AA7D8E"/>
    <w:rsid w:val="00AB0978"/>
    <w:rsid w:val="00AB0A40"/>
    <w:rsid w:val="00AB0BA0"/>
    <w:rsid w:val="00AB17F6"/>
    <w:rsid w:val="00AB1C6E"/>
    <w:rsid w:val="00AB1C81"/>
    <w:rsid w:val="00AB1E0A"/>
    <w:rsid w:val="00AB2168"/>
    <w:rsid w:val="00AB221E"/>
    <w:rsid w:val="00AB22AA"/>
    <w:rsid w:val="00AB2D93"/>
    <w:rsid w:val="00AB2F20"/>
    <w:rsid w:val="00AB2FFD"/>
    <w:rsid w:val="00AB32D6"/>
    <w:rsid w:val="00AB3CB5"/>
    <w:rsid w:val="00AB3D17"/>
    <w:rsid w:val="00AB446B"/>
    <w:rsid w:val="00AB47C4"/>
    <w:rsid w:val="00AB488C"/>
    <w:rsid w:val="00AB48C9"/>
    <w:rsid w:val="00AB5005"/>
    <w:rsid w:val="00AB5847"/>
    <w:rsid w:val="00AB5FE2"/>
    <w:rsid w:val="00AB660D"/>
    <w:rsid w:val="00AB67C7"/>
    <w:rsid w:val="00AB6838"/>
    <w:rsid w:val="00AB6A00"/>
    <w:rsid w:val="00AB6B16"/>
    <w:rsid w:val="00AB6DA6"/>
    <w:rsid w:val="00AB6E5F"/>
    <w:rsid w:val="00AB6F1D"/>
    <w:rsid w:val="00AB719E"/>
    <w:rsid w:val="00AB73B2"/>
    <w:rsid w:val="00AB7530"/>
    <w:rsid w:val="00AB76DC"/>
    <w:rsid w:val="00AB7702"/>
    <w:rsid w:val="00AB7C19"/>
    <w:rsid w:val="00AB7EC4"/>
    <w:rsid w:val="00AC0602"/>
    <w:rsid w:val="00AC0689"/>
    <w:rsid w:val="00AC08E3"/>
    <w:rsid w:val="00AC14E5"/>
    <w:rsid w:val="00AC193E"/>
    <w:rsid w:val="00AC1C7C"/>
    <w:rsid w:val="00AC1D2D"/>
    <w:rsid w:val="00AC1D71"/>
    <w:rsid w:val="00AC238D"/>
    <w:rsid w:val="00AC23CD"/>
    <w:rsid w:val="00AC2495"/>
    <w:rsid w:val="00AC2A97"/>
    <w:rsid w:val="00AC2B02"/>
    <w:rsid w:val="00AC3079"/>
    <w:rsid w:val="00AC3229"/>
    <w:rsid w:val="00AC32E1"/>
    <w:rsid w:val="00AC35E9"/>
    <w:rsid w:val="00AC3633"/>
    <w:rsid w:val="00AC3937"/>
    <w:rsid w:val="00AC39A6"/>
    <w:rsid w:val="00AC3F14"/>
    <w:rsid w:val="00AC4076"/>
    <w:rsid w:val="00AC40D6"/>
    <w:rsid w:val="00AC442B"/>
    <w:rsid w:val="00AC45F4"/>
    <w:rsid w:val="00AC4672"/>
    <w:rsid w:val="00AC4CBE"/>
    <w:rsid w:val="00AC4D06"/>
    <w:rsid w:val="00AC4DA2"/>
    <w:rsid w:val="00AC4F08"/>
    <w:rsid w:val="00AC5361"/>
    <w:rsid w:val="00AC56FA"/>
    <w:rsid w:val="00AC58EA"/>
    <w:rsid w:val="00AC5A1E"/>
    <w:rsid w:val="00AC5B63"/>
    <w:rsid w:val="00AC5E7C"/>
    <w:rsid w:val="00AC605D"/>
    <w:rsid w:val="00AC6166"/>
    <w:rsid w:val="00AC6338"/>
    <w:rsid w:val="00AC64B6"/>
    <w:rsid w:val="00AC6767"/>
    <w:rsid w:val="00AC67B0"/>
    <w:rsid w:val="00AC6831"/>
    <w:rsid w:val="00AC6BD5"/>
    <w:rsid w:val="00AC6D69"/>
    <w:rsid w:val="00AC6E80"/>
    <w:rsid w:val="00AC6F2D"/>
    <w:rsid w:val="00AC71E1"/>
    <w:rsid w:val="00AC7244"/>
    <w:rsid w:val="00AC74AE"/>
    <w:rsid w:val="00AC767A"/>
    <w:rsid w:val="00AC7A2D"/>
    <w:rsid w:val="00AC7D41"/>
    <w:rsid w:val="00AC7D5B"/>
    <w:rsid w:val="00AC7EC7"/>
    <w:rsid w:val="00AD00CF"/>
    <w:rsid w:val="00AD0141"/>
    <w:rsid w:val="00AD08D9"/>
    <w:rsid w:val="00AD0C9B"/>
    <w:rsid w:val="00AD10A3"/>
    <w:rsid w:val="00AD1126"/>
    <w:rsid w:val="00AD1152"/>
    <w:rsid w:val="00AD1812"/>
    <w:rsid w:val="00AD1B49"/>
    <w:rsid w:val="00AD1D12"/>
    <w:rsid w:val="00AD1DF0"/>
    <w:rsid w:val="00AD1E8A"/>
    <w:rsid w:val="00AD1F9F"/>
    <w:rsid w:val="00AD2394"/>
    <w:rsid w:val="00AD24BF"/>
    <w:rsid w:val="00AD26C2"/>
    <w:rsid w:val="00AD3D3C"/>
    <w:rsid w:val="00AD3E6D"/>
    <w:rsid w:val="00AD3EA2"/>
    <w:rsid w:val="00AD449F"/>
    <w:rsid w:val="00AD478B"/>
    <w:rsid w:val="00AD4A2F"/>
    <w:rsid w:val="00AD4E09"/>
    <w:rsid w:val="00AD5058"/>
    <w:rsid w:val="00AD50A9"/>
    <w:rsid w:val="00AD56E9"/>
    <w:rsid w:val="00AD5C20"/>
    <w:rsid w:val="00AD5D8B"/>
    <w:rsid w:val="00AD5DA0"/>
    <w:rsid w:val="00AD6138"/>
    <w:rsid w:val="00AD6173"/>
    <w:rsid w:val="00AD680B"/>
    <w:rsid w:val="00AD6CD7"/>
    <w:rsid w:val="00AD7006"/>
    <w:rsid w:val="00AD708C"/>
    <w:rsid w:val="00AD7489"/>
    <w:rsid w:val="00AD79F3"/>
    <w:rsid w:val="00AD7CC9"/>
    <w:rsid w:val="00AD7DC5"/>
    <w:rsid w:val="00AD7F64"/>
    <w:rsid w:val="00AE0380"/>
    <w:rsid w:val="00AE0408"/>
    <w:rsid w:val="00AE08F7"/>
    <w:rsid w:val="00AE0F4C"/>
    <w:rsid w:val="00AE0FE3"/>
    <w:rsid w:val="00AE147E"/>
    <w:rsid w:val="00AE14EF"/>
    <w:rsid w:val="00AE1665"/>
    <w:rsid w:val="00AE18B9"/>
    <w:rsid w:val="00AE1EB4"/>
    <w:rsid w:val="00AE2022"/>
    <w:rsid w:val="00AE2197"/>
    <w:rsid w:val="00AE2B9B"/>
    <w:rsid w:val="00AE2BAD"/>
    <w:rsid w:val="00AE2D5D"/>
    <w:rsid w:val="00AE2E6E"/>
    <w:rsid w:val="00AE2F4D"/>
    <w:rsid w:val="00AE2F5F"/>
    <w:rsid w:val="00AE2FF0"/>
    <w:rsid w:val="00AE31C7"/>
    <w:rsid w:val="00AE33CF"/>
    <w:rsid w:val="00AE3585"/>
    <w:rsid w:val="00AE3CC4"/>
    <w:rsid w:val="00AE3CDA"/>
    <w:rsid w:val="00AE3EB1"/>
    <w:rsid w:val="00AE3F35"/>
    <w:rsid w:val="00AE4171"/>
    <w:rsid w:val="00AE4238"/>
    <w:rsid w:val="00AE498D"/>
    <w:rsid w:val="00AE4BD6"/>
    <w:rsid w:val="00AE52A5"/>
    <w:rsid w:val="00AE555E"/>
    <w:rsid w:val="00AE55A5"/>
    <w:rsid w:val="00AE56DE"/>
    <w:rsid w:val="00AE5853"/>
    <w:rsid w:val="00AE602B"/>
    <w:rsid w:val="00AE669C"/>
    <w:rsid w:val="00AE6849"/>
    <w:rsid w:val="00AE6B1D"/>
    <w:rsid w:val="00AE6C42"/>
    <w:rsid w:val="00AE6DC4"/>
    <w:rsid w:val="00AE6E4E"/>
    <w:rsid w:val="00AE7659"/>
    <w:rsid w:val="00AF00EE"/>
    <w:rsid w:val="00AF03D4"/>
    <w:rsid w:val="00AF058B"/>
    <w:rsid w:val="00AF0A9C"/>
    <w:rsid w:val="00AF0AB5"/>
    <w:rsid w:val="00AF0B39"/>
    <w:rsid w:val="00AF0BF4"/>
    <w:rsid w:val="00AF0E00"/>
    <w:rsid w:val="00AF1063"/>
    <w:rsid w:val="00AF13D4"/>
    <w:rsid w:val="00AF1681"/>
    <w:rsid w:val="00AF17AA"/>
    <w:rsid w:val="00AF1D7E"/>
    <w:rsid w:val="00AF278D"/>
    <w:rsid w:val="00AF2DA3"/>
    <w:rsid w:val="00AF2FB6"/>
    <w:rsid w:val="00AF2FC4"/>
    <w:rsid w:val="00AF31D9"/>
    <w:rsid w:val="00AF3261"/>
    <w:rsid w:val="00AF3AA6"/>
    <w:rsid w:val="00AF3DE8"/>
    <w:rsid w:val="00AF3E1F"/>
    <w:rsid w:val="00AF3F64"/>
    <w:rsid w:val="00AF4859"/>
    <w:rsid w:val="00AF4A97"/>
    <w:rsid w:val="00AF4C09"/>
    <w:rsid w:val="00AF4DD5"/>
    <w:rsid w:val="00AF4EB1"/>
    <w:rsid w:val="00AF4F91"/>
    <w:rsid w:val="00AF4FDB"/>
    <w:rsid w:val="00AF50D3"/>
    <w:rsid w:val="00AF51EF"/>
    <w:rsid w:val="00AF530F"/>
    <w:rsid w:val="00AF53EB"/>
    <w:rsid w:val="00AF540B"/>
    <w:rsid w:val="00AF5A8F"/>
    <w:rsid w:val="00AF5F4F"/>
    <w:rsid w:val="00AF619C"/>
    <w:rsid w:val="00AF6411"/>
    <w:rsid w:val="00AF6607"/>
    <w:rsid w:val="00AF6770"/>
    <w:rsid w:val="00AF678A"/>
    <w:rsid w:val="00AF6F11"/>
    <w:rsid w:val="00AF6FD9"/>
    <w:rsid w:val="00AF78C3"/>
    <w:rsid w:val="00AF7C3B"/>
    <w:rsid w:val="00AF7CF3"/>
    <w:rsid w:val="00B00018"/>
    <w:rsid w:val="00B00176"/>
    <w:rsid w:val="00B0020F"/>
    <w:rsid w:val="00B0029F"/>
    <w:rsid w:val="00B0049A"/>
    <w:rsid w:val="00B004E5"/>
    <w:rsid w:val="00B005A0"/>
    <w:rsid w:val="00B00CFE"/>
    <w:rsid w:val="00B00D03"/>
    <w:rsid w:val="00B0132E"/>
    <w:rsid w:val="00B015E3"/>
    <w:rsid w:val="00B01BE5"/>
    <w:rsid w:val="00B01D57"/>
    <w:rsid w:val="00B01EB8"/>
    <w:rsid w:val="00B01FA7"/>
    <w:rsid w:val="00B023C2"/>
    <w:rsid w:val="00B025AA"/>
    <w:rsid w:val="00B028A3"/>
    <w:rsid w:val="00B02C2C"/>
    <w:rsid w:val="00B02D58"/>
    <w:rsid w:val="00B02DC8"/>
    <w:rsid w:val="00B0327B"/>
    <w:rsid w:val="00B03399"/>
    <w:rsid w:val="00B03405"/>
    <w:rsid w:val="00B034BA"/>
    <w:rsid w:val="00B03667"/>
    <w:rsid w:val="00B03A81"/>
    <w:rsid w:val="00B03CC6"/>
    <w:rsid w:val="00B03EAB"/>
    <w:rsid w:val="00B0440A"/>
    <w:rsid w:val="00B04A71"/>
    <w:rsid w:val="00B04D80"/>
    <w:rsid w:val="00B0501D"/>
    <w:rsid w:val="00B050B2"/>
    <w:rsid w:val="00B05216"/>
    <w:rsid w:val="00B053C8"/>
    <w:rsid w:val="00B056C4"/>
    <w:rsid w:val="00B05745"/>
    <w:rsid w:val="00B05E0D"/>
    <w:rsid w:val="00B05E3D"/>
    <w:rsid w:val="00B06F99"/>
    <w:rsid w:val="00B07042"/>
    <w:rsid w:val="00B070C0"/>
    <w:rsid w:val="00B07243"/>
    <w:rsid w:val="00B073CB"/>
    <w:rsid w:val="00B07612"/>
    <w:rsid w:val="00B07929"/>
    <w:rsid w:val="00B07976"/>
    <w:rsid w:val="00B07C3E"/>
    <w:rsid w:val="00B07E70"/>
    <w:rsid w:val="00B07EA7"/>
    <w:rsid w:val="00B07F47"/>
    <w:rsid w:val="00B07FD7"/>
    <w:rsid w:val="00B11454"/>
    <w:rsid w:val="00B1187D"/>
    <w:rsid w:val="00B11AB9"/>
    <w:rsid w:val="00B11B44"/>
    <w:rsid w:val="00B11C40"/>
    <w:rsid w:val="00B11C74"/>
    <w:rsid w:val="00B11D97"/>
    <w:rsid w:val="00B1206D"/>
    <w:rsid w:val="00B1230C"/>
    <w:rsid w:val="00B123F6"/>
    <w:rsid w:val="00B12CC8"/>
    <w:rsid w:val="00B12E35"/>
    <w:rsid w:val="00B135F9"/>
    <w:rsid w:val="00B13B7F"/>
    <w:rsid w:val="00B13E6D"/>
    <w:rsid w:val="00B13F11"/>
    <w:rsid w:val="00B14188"/>
    <w:rsid w:val="00B14254"/>
    <w:rsid w:val="00B14553"/>
    <w:rsid w:val="00B14865"/>
    <w:rsid w:val="00B14881"/>
    <w:rsid w:val="00B148C0"/>
    <w:rsid w:val="00B14916"/>
    <w:rsid w:val="00B14BA1"/>
    <w:rsid w:val="00B14C5E"/>
    <w:rsid w:val="00B14F64"/>
    <w:rsid w:val="00B15068"/>
    <w:rsid w:val="00B1509F"/>
    <w:rsid w:val="00B152D3"/>
    <w:rsid w:val="00B155C3"/>
    <w:rsid w:val="00B15D09"/>
    <w:rsid w:val="00B15E3D"/>
    <w:rsid w:val="00B16267"/>
    <w:rsid w:val="00B163EF"/>
    <w:rsid w:val="00B16986"/>
    <w:rsid w:val="00B17303"/>
    <w:rsid w:val="00B17550"/>
    <w:rsid w:val="00B17871"/>
    <w:rsid w:val="00B17C7B"/>
    <w:rsid w:val="00B204F5"/>
    <w:rsid w:val="00B207F4"/>
    <w:rsid w:val="00B20966"/>
    <w:rsid w:val="00B20972"/>
    <w:rsid w:val="00B209F4"/>
    <w:rsid w:val="00B20B5F"/>
    <w:rsid w:val="00B20FA0"/>
    <w:rsid w:val="00B21304"/>
    <w:rsid w:val="00B21486"/>
    <w:rsid w:val="00B21758"/>
    <w:rsid w:val="00B219E1"/>
    <w:rsid w:val="00B21B65"/>
    <w:rsid w:val="00B22077"/>
    <w:rsid w:val="00B22125"/>
    <w:rsid w:val="00B22C20"/>
    <w:rsid w:val="00B22CDE"/>
    <w:rsid w:val="00B22DB9"/>
    <w:rsid w:val="00B22DD2"/>
    <w:rsid w:val="00B22E11"/>
    <w:rsid w:val="00B233E0"/>
    <w:rsid w:val="00B238CF"/>
    <w:rsid w:val="00B23C8A"/>
    <w:rsid w:val="00B23FDD"/>
    <w:rsid w:val="00B24201"/>
    <w:rsid w:val="00B2428E"/>
    <w:rsid w:val="00B24685"/>
    <w:rsid w:val="00B2504F"/>
    <w:rsid w:val="00B25BE8"/>
    <w:rsid w:val="00B25DBA"/>
    <w:rsid w:val="00B26192"/>
    <w:rsid w:val="00B2661D"/>
    <w:rsid w:val="00B26A1E"/>
    <w:rsid w:val="00B26AF3"/>
    <w:rsid w:val="00B26F8C"/>
    <w:rsid w:val="00B27036"/>
    <w:rsid w:val="00B27949"/>
    <w:rsid w:val="00B27A0B"/>
    <w:rsid w:val="00B27C11"/>
    <w:rsid w:val="00B27C57"/>
    <w:rsid w:val="00B3002B"/>
    <w:rsid w:val="00B30342"/>
    <w:rsid w:val="00B30366"/>
    <w:rsid w:val="00B30646"/>
    <w:rsid w:val="00B30A9B"/>
    <w:rsid w:val="00B30DF7"/>
    <w:rsid w:val="00B31014"/>
    <w:rsid w:val="00B31115"/>
    <w:rsid w:val="00B31462"/>
    <w:rsid w:val="00B317FE"/>
    <w:rsid w:val="00B31F30"/>
    <w:rsid w:val="00B31F31"/>
    <w:rsid w:val="00B32D9F"/>
    <w:rsid w:val="00B3315B"/>
    <w:rsid w:val="00B332BA"/>
    <w:rsid w:val="00B33BB5"/>
    <w:rsid w:val="00B33CFE"/>
    <w:rsid w:val="00B33FA0"/>
    <w:rsid w:val="00B340FD"/>
    <w:rsid w:val="00B34D1F"/>
    <w:rsid w:val="00B34D97"/>
    <w:rsid w:val="00B34F0A"/>
    <w:rsid w:val="00B35047"/>
    <w:rsid w:val="00B359F1"/>
    <w:rsid w:val="00B35C7C"/>
    <w:rsid w:val="00B3602E"/>
    <w:rsid w:val="00B362C1"/>
    <w:rsid w:val="00B36A8D"/>
    <w:rsid w:val="00B36B8C"/>
    <w:rsid w:val="00B37066"/>
    <w:rsid w:val="00B371F0"/>
    <w:rsid w:val="00B37424"/>
    <w:rsid w:val="00B37AAE"/>
    <w:rsid w:val="00B37ADB"/>
    <w:rsid w:val="00B37B14"/>
    <w:rsid w:val="00B40435"/>
    <w:rsid w:val="00B40529"/>
    <w:rsid w:val="00B40592"/>
    <w:rsid w:val="00B40B97"/>
    <w:rsid w:val="00B40D1D"/>
    <w:rsid w:val="00B40D55"/>
    <w:rsid w:val="00B41124"/>
    <w:rsid w:val="00B413EE"/>
    <w:rsid w:val="00B414D3"/>
    <w:rsid w:val="00B41734"/>
    <w:rsid w:val="00B41ACD"/>
    <w:rsid w:val="00B41B41"/>
    <w:rsid w:val="00B41D16"/>
    <w:rsid w:val="00B41D50"/>
    <w:rsid w:val="00B41E01"/>
    <w:rsid w:val="00B425DD"/>
    <w:rsid w:val="00B4283A"/>
    <w:rsid w:val="00B42C93"/>
    <w:rsid w:val="00B42C9B"/>
    <w:rsid w:val="00B42F17"/>
    <w:rsid w:val="00B4348B"/>
    <w:rsid w:val="00B4486E"/>
    <w:rsid w:val="00B44C43"/>
    <w:rsid w:val="00B450F5"/>
    <w:rsid w:val="00B4608E"/>
    <w:rsid w:val="00B460B4"/>
    <w:rsid w:val="00B469D9"/>
    <w:rsid w:val="00B46BE2"/>
    <w:rsid w:val="00B475C6"/>
    <w:rsid w:val="00B4773A"/>
    <w:rsid w:val="00B50702"/>
    <w:rsid w:val="00B50747"/>
    <w:rsid w:val="00B507EC"/>
    <w:rsid w:val="00B509F2"/>
    <w:rsid w:val="00B50D4F"/>
    <w:rsid w:val="00B512CD"/>
    <w:rsid w:val="00B51353"/>
    <w:rsid w:val="00B51AB5"/>
    <w:rsid w:val="00B51CCB"/>
    <w:rsid w:val="00B5210D"/>
    <w:rsid w:val="00B52B8B"/>
    <w:rsid w:val="00B52C39"/>
    <w:rsid w:val="00B52D7A"/>
    <w:rsid w:val="00B53199"/>
    <w:rsid w:val="00B532F7"/>
    <w:rsid w:val="00B534A9"/>
    <w:rsid w:val="00B538A9"/>
    <w:rsid w:val="00B53F89"/>
    <w:rsid w:val="00B5455F"/>
    <w:rsid w:val="00B5456F"/>
    <w:rsid w:val="00B54AF5"/>
    <w:rsid w:val="00B54CC0"/>
    <w:rsid w:val="00B54D38"/>
    <w:rsid w:val="00B55002"/>
    <w:rsid w:val="00B55301"/>
    <w:rsid w:val="00B553D8"/>
    <w:rsid w:val="00B5586F"/>
    <w:rsid w:val="00B559E7"/>
    <w:rsid w:val="00B55C07"/>
    <w:rsid w:val="00B55E0C"/>
    <w:rsid w:val="00B560AD"/>
    <w:rsid w:val="00B564FE"/>
    <w:rsid w:val="00B5675B"/>
    <w:rsid w:val="00B567ED"/>
    <w:rsid w:val="00B56AB1"/>
    <w:rsid w:val="00B56B9C"/>
    <w:rsid w:val="00B56C3A"/>
    <w:rsid w:val="00B57265"/>
    <w:rsid w:val="00B57402"/>
    <w:rsid w:val="00B5777C"/>
    <w:rsid w:val="00B57C52"/>
    <w:rsid w:val="00B60B53"/>
    <w:rsid w:val="00B60B67"/>
    <w:rsid w:val="00B60FA5"/>
    <w:rsid w:val="00B610A2"/>
    <w:rsid w:val="00B610EC"/>
    <w:rsid w:val="00B61596"/>
    <w:rsid w:val="00B61D7B"/>
    <w:rsid w:val="00B61DAC"/>
    <w:rsid w:val="00B61FC2"/>
    <w:rsid w:val="00B6218D"/>
    <w:rsid w:val="00B62234"/>
    <w:rsid w:val="00B622D9"/>
    <w:rsid w:val="00B62301"/>
    <w:rsid w:val="00B62530"/>
    <w:rsid w:val="00B626D6"/>
    <w:rsid w:val="00B62891"/>
    <w:rsid w:val="00B62AD5"/>
    <w:rsid w:val="00B63090"/>
    <w:rsid w:val="00B63599"/>
    <w:rsid w:val="00B637F3"/>
    <w:rsid w:val="00B63A9E"/>
    <w:rsid w:val="00B63FCF"/>
    <w:rsid w:val="00B641A5"/>
    <w:rsid w:val="00B645F5"/>
    <w:rsid w:val="00B64646"/>
    <w:rsid w:val="00B6530C"/>
    <w:rsid w:val="00B65670"/>
    <w:rsid w:val="00B65D02"/>
    <w:rsid w:val="00B65FB3"/>
    <w:rsid w:val="00B6608A"/>
    <w:rsid w:val="00B664ED"/>
    <w:rsid w:val="00B668A9"/>
    <w:rsid w:val="00B66EF2"/>
    <w:rsid w:val="00B673EE"/>
    <w:rsid w:val="00B67E06"/>
    <w:rsid w:val="00B70119"/>
    <w:rsid w:val="00B70133"/>
    <w:rsid w:val="00B70741"/>
    <w:rsid w:val="00B70793"/>
    <w:rsid w:val="00B70933"/>
    <w:rsid w:val="00B70A99"/>
    <w:rsid w:val="00B70E64"/>
    <w:rsid w:val="00B70FCD"/>
    <w:rsid w:val="00B714E9"/>
    <w:rsid w:val="00B71538"/>
    <w:rsid w:val="00B71569"/>
    <w:rsid w:val="00B7184A"/>
    <w:rsid w:val="00B718F4"/>
    <w:rsid w:val="00B71958"/>
    <w:rsid w:val="00B71AB0"/>
    <w:rsid w:val="00B71C47"/>
    <w:rsid w:val="00B71C70"/>
    <w:rsid w:val="00B72297"/>
    <w:rsid w:val="00B72566"/>
    <w:rsid w:val="00B7277B"/>
    <w:rsid w:val="00B72A60"/>
    <w:rsid w:val="00B72C5D"/>
    <w:rsid w:val="00B72EBC"/>
    <w:rsid w:val="00B73184"/>
    <w:rsid w:val="00B732B5"/>
    <w:rsid w:val="00B736D1"/>
    <w:rsid w:val="00B738CB"/>
    <w:rsid w:val="00B73DD0"/>
    <w:rsid w:val="00B74624"/>
    <w:rsid w:val="00B748EA"/>
    <w:rsid w:val="00B74A8C"/>
    <w:rsid w:val="00B74FA0"/>
    <w:rsid w:val="00B75228"/>
    <w:rsid w:val="00B752A0"/>
    <w:rsid w:val="00B7537E"/>
    <w:rsid w:val="00B760B1"/>
    <w:rsid w:val="00B76525"/>
    <w:rsid w:val="00B76550"/>
    <w:rsid w:val="00B76911"/>
    <w:rsid w:val="00B76A0C"/>
    <w:rsid w:val="00B76FE3"/>
    <w:rsid w:val="00B7732F"/>
    <w:rsid w:val="00B774AD"/>
    <w:rsid w:val="00B7797C"/>
    <w:rsid w:val="00B77E42"/>
    <w:rsid w:val="00B77E6F"/>
    <w:rsid w:val="00B80012"/>
    <w:rsid w:val="00B808EA"/>
    <w:rsid w:val="00B80B3F"/>
    <w:rsid w:val="00B80CB5"/>
    <w:rsid w:val="00B811F4"/>
    <w:rsid w:val="00B8134A"/>
    <w:rsid w:val="00B81356"/>
    <w:rsid w:val="00B81475"/>
    <w:rsid w:val="00B816C3"/>
    <w:rsid w:val="00B819BB"/>
    <w:rsid w:val="00B81A4E"/>
    <w:rsid w:val="00B820D8"/>
    <w:rsid w:val="00B82313"/>
    <w:rsid w:val="00B8259C"/>
    <w:rsid w:val="00B82635"/>
    <w:rsid w:val="00B8304F"/>
    <w:rsid w:val="00B833BC"/>
    <w:rsid w:val="00B83A11"/>
    <w:rsid w:val="00B83A34"/>
    <w:rsid w:val="00B83C8F"/>
    <w:rsid w:val="00B84021"/>
    <w:rsid w:val="00B846C2"/>
    <w:rsid w:val="00B84720"/>
    <w:rsid w:val="00B847AD"/>
    <w:rsid w:val="00B84FD9"/>
    <w:rsid w:val="00B8532F"/>
    <w:rsid w:val="00B853B0"/>
    <w:rsid w:val="00B8553D"/>
    <w:rsid w:val="00B85A65"/>
    <w:rsid w:val="00B85CB7"/>
    <w:rsid w:val="00B85EE0"/>
    <w:rsid w:val="00B862AB"/>
    <w:rsid w:val="00B865BB"/>
    <w:rsid w:val="00B86BC2"/>
    <w:rsid w:val="00B870E6"/>
    <w:rsid w:val="00B87188"/>
    <w:rsid w:val="00B873A6"/>
    <w:rsid w:val="00B879A0"/>
    <w:rsid w:val="00B87E18"/>
    <w:rsid w:val="00B87FAF"/>
    <w:rsid w:val="00B90178"/>
    <w:rsid w:val="00B902B2"/>
    <w:rsid w:val="00B9038A"/>
    <w:rsid w:val="00B905F7"/>
    <w:rsid w:val="00B90B34"/>
    <w:rsid w:val="00B90CD8"/>
    <w:rsid w:val="00B9157D"/>
    <w:rsid w:val="00B91791"/>
    <w:rsid w:val="00B91CE9"/>
    <w:rsid w:val="00B9208B"/>
    <w:rsid w:val="00B92311"/>
    <w:rsid w:val="00B92372"/>
    <w:rsid w:val="00B923DC"/>
    <w:rsid w:val="00B92BF9"/>
    <w:rsid w:val="00B92FDD"/>
    <w:rsid w:val="00B93020"/>
    <w:rsid w:val="00B93323"/>
    <w:rsid w:val="00B9354E"/>
    <w:rsid w:val="00B936F2"/>
    <w:rsid w:val="00B938B6"/>
    <w:rsid w:val="00B938C8"/>
    <w:rsid w:val="00B939BD"/>
    <w:rsid w:val="00B93AD7"/>
    <w:rsid w:val="00B9417F"/>
    <w:rsid w:val="00B94364"/>
    <w:rsid w:val="00B94522"/>
    <w:rsid w:val="00B9472C"/>
    <w:rsid w:val="00B94A33"/>
    <w:rsid w:val="00B94A5C"/>
    <w:rsid w:val="00B94AD2"/>
    <w:rsid w:val="00B94B03"/>
    <w:rsid w:val="00B95199"/>
    <w:rsid w:val="00B95566"/>
    <w:rsid w:val="00B95825"/>
    <w:rsid w:val="00B9584B"/>
    <w:rsid w:val="00B95AA9"/>
    <w:rsid w:val="00B95E4B"/>
    <w:rsid w:val="00B95E67"/>
    <w:rsid w:val="00B95F53"/>
    <w:rsid w:val="00B9605B"/>
    <w:rsid w:val="00B960AA"/>
    <w:rsid w:val="00B962D8"/>
    <w:rsid w:val="00B96933"/>
    <w:rsid w:val="00B96FF9"/>
    <w:rsid w:val="00B970A3"/>
    <w:rsid w:val="00B9713F"/>
    <w:rsid w:val="00B97330"/>
    <w:rsid w:val="00B97C55"/>
    <w:rsid w:val="00BA03B2"/>
    <w:rsid w:val="00BA0765"/>
    <w:rsid w:val="00BA09C4"/>
    <w:rsid w:val="00BA09F6"/>
    <w:rsid w:val="00BA13C7"/>
    <w:rsid w:val="00BA1949"/>
    <w:rsid w:val="00BA1951"/>
    <w:rsid w:val="00BA19D9"/>
    <w:rsid w:val="00BA2377"/>
    <w:rsid w:val="00BA290E"/>
    <w:rsid w:val="00BA2FB7"/>
    <w:rsid w:val="00BA308C"/>
    <w:rsid w:val="00BA3377"/>
    <w:rsid w:val="00BA40CF"/>
    <w:rsid w:val="00BA425C"/>
    <w:rsid w:val="00BA4376"/>
    <w:rsid w:val="00BA44ED"/>
    <w:rsid w:val="00BA46C4"/>
    <w:rsid w:val="00BA4701"/>
    <w:rsid w:val="00BA49D9"/>
    <w:rsid w:val="00BA4EAA"/>
    <w:rsid w:val="00BA550B"/>
    <w:rsid w:val="00BA55C7"/>
    <w:rsid w:val="00BA5AC5"/>
    <w:rsid w:val="00BA5DFD"/>
    <w:rsid w:val="00BA602C"/>
    <w:rsid w:val="00BA6BAF"/>
    <w:rsid w:val="00BA6C6B"/>
    <w:rsid w:val="00BA6D4A"/>
    <w:rsid w:val="00BA6E02"/>
    <w:rsid w:val="00BA706F"/>
    <w:rsid w:val="00BA7126"/>
    <w:rsid w:val="00BA7422"/>
    <w:rsid w:val="00BA767E"/>
    <w:rsid w:val="00BA77C4"/>
    <w:rsid w:val="00BA7B40"/>
    <w:rsid w:val="00BB0530"/>
    <w:rsid w:val="00BB056E"/>
    <w:rsid w:val="00BB0C72"/>
    <w:rsid w:val="00BB0F26"/>
    <w:rsid w:val="00BB0F73"/>
    <w:rsid w:val="00BB15AE"/>
    <w:rsid w:val="00BB1853"/>
    <w:rsid w:val="00BB1A60"/>
    <w:rsid w:val="00BB1C9C"/>
    <w:rsid w:val="00BB1D4A"/>
    <w:rsid w:val="00BB1FCA"/>
    <w:rsid w:val="00BB1FDD"/>
    <w:rsid w:val="00BB207F"/>
    <w:rsid w:val="00BB2082"/>
    <w:rsid w:val="00BB212A"/>
    <w:rsid w:val="00BB22CB"/>
    <w:rsid w:val="00BB236A"/>
    <w:rsid w:val="00BB266A"/>
    <w:rsid w:val="00BB2C4E"/>
    <w:rsid w:val="00BB2DD8"/>
    <w:rsid w:val="00BB2DF7"/>
    <w:rsid w:val="00BB2E9F"/>
    <w:rsid w:val="00BB2F1C"/>
    <w:rsid w:val="00BB3058"/>
    <w:rsid w:val="00BB3E28"/>
    <w:rsid w:val="00BB3F50"/>
    <w:rsid w:val="00BB3F98"/>
    <w:rsid w:val="00BB4051"/>
    <w:rsid w:val="00BB418F"/>
    <w:rsid w:val="00BB4573"/>
    <w:rsid w:val="00BB47FB"/>
    <w:rsid w:val="00BB49D7"/>
    <w:rsid w:val="00BB4E80"/>
    <w:rsid w:val="00BB4EDE"/>
    <w:rsid w:val="00BB5162"/>
    <w:rsid w:val="00BB5296"/>
    <w:rsid w:val="00BB52FD"/>
    <w:rsid w:val="00BB536D"/>
    <w:rsid w:val="00BB5A0B"/>
    <w:rsid w:val="00BB5CCD"/>
    <w:rsid w:val="00BB5FDB"/>
    <w:rsid w:val="00BB6411"/>
    <w:rsid w:val="00BB6495"/>
    <w:rsid w:val="00BB661B"/>
    <w:rsid w:val="00BB672E"/>
    <w:rsid w:val="00BB6925"/>
    <w:rsid w:val="00BB6BE7"/>
    <w:rsid w:val="00BB6E96"/>
    <w:rsid w:val="00BB7105"/>
    <w:rsid w:val="00BB7201"/>
    <w:rsid w:val="00BB7486"/>
    <w:rsid w:val="00BB753C"/>
    <w:rsid w:val="00BB764E"/>
    <w:rsid w:val="00BB76CC"/>
    <w:rsid w:val="00BB7A33"/>
    <w:rsid w:val="00BB7ABA"/>
    <w:rsid w:val="00BB7B4D"/>
    <w:rsid w:val="00BB7C6D"/>
    <w:rsid w:val="00BB7CA4"/>
    <w:rsid w:val="00BB7E7F"/>
    <w:rsid w:val="00BB7E87"/>
    <w:rsid w:val="00BC0CFB"/>
    <w:rsid w:val="00BC0D8C"/>
    <w:rsid w:val="00BC119F"/>
    <w:rsid w:val="00BC150C"/>
    <w:rsid w:val="00BC17A8"/>
    <w:rsid w:val="00BC18EF"/>
    <w:rsid w:val="00BC1C85"/>
    <w:rsid w:val="00BC1E96"/>
    <w:rsid w:val="00BC2023"/>
    <w:rsid w:val="00BC2058"/>
    <w:rsid w:val="00BC24A0"/>
    <w:rsid w:val="00BC2E6B"/>
    <w:rsid w:val="00BC30C6"/>
    <w:rsid w:val="00BC31FC"/>
    <w:rsid w:val="00BC322A"/>
    <w:rsid w:val="00BC368E"/>
    <w:rsid w:val="00BC378F"/>
    <w:rsid w:val="00BC3946"/>
    <w:rsid w:val="00BC3AA0"/>
    <w:rsid w:val="00BC3BC0"/>
    <w:rsid w:val="00BC3D2E"/>
    <w:rsid w:val="00BC3F9F"/>
    <w:rsid w:val="00BC42D5"/>
    <w:rsid w:val="00BC43D3"/>
    <w:rsid w:val="00BC449C"/>
    <w:rsid w:val="00BC499C"/>
    <w:rsid w:val="00BC4CAA"/>
    <w:rsid w:val="00BC4DD8"/>
    <w:rsid w:val="00BC525E"/>
    <w:rsid w:val="00BC5376"/>
    <w:rsid w:val="00BC53FF"/>
    <w:rsid w:val="00BC564B"/>
    <w:rsid w:val="00BC5AAA"/>
    <w:rsid w:val="00BC609B"/>
    <w:rsid w:val="00BC6198"/>
    <w:rsid w:val="00BC61CE"/>
    <w:rsid w:val="00BC63B0"/>
    <w:rsid w:val="00BC63F4"/>
    <w:rsid w:val="00BC65FF"/>
    <w:rsid w:val="00BC66F0"/>
    <w:rsid w:val="00BC6870"/>
    <w:rsid w:val="00BC6A79"/>
    <w:rsid w:val="00BC6E89"/>
    <w:rsid w:val="00BC74A6"/>
    <w:rsid w:val="00BC76AA"/>
    <w:rsid w:val="00BC7969"/>
    <w:rsid w:val="00BC7AB0"/>
    <w:rsid w:val="00BC7AC9"/>
    <w:rsid w:val="00BC7BCF"/>
    <w:rsid w:val="00BD0316"/>
    <w:rsid w:val="00BD0B1F"/>
    <w:rsid w:val="00BD0B55"/>
    <w:rsid w:val="00BD0C77"/>
    <w:rsid w:val="00BD0E32"/>
    <w:rsid w:val="00BD0F17"/>
    <w:rsid w:val="00BD1193"/>
    <w:rsid w:val="00BD134C"/>
    <w:rsid w:val="00BD146D"/>
    <w:rsid w:val="00BD15BD"/>
    <w:rsid w:val="00BD1B23"/>
    <w:rsid w:val="00BD1D39"/>
    <w:rsid w:val="00BD2191"/>
    <w:rsid w:val="00BD2780"/>
    <w:rsid w:val="00BD29FE"/>
    <w:rsid w:val="00BD2F73"/>
    <w:rsid w:val="00BD3446"/>
    <w:rsid w:val="00BD34F7"/>
    <w:rsid w:val="00BD3B2D"/>
    <w:rsid w:val="00BD46E4"/>
    <w:rsid w:val="00BD4DF8"/>
    <w:rsid w:val="00BD5166"/>
    <w:rsid w:val="00BD5658"/>
    <w:rsid w:val="00BD574A"/>
    <w:rsid w:val="00BD5A42"/>
    <w:rsid w:val="00BD5AF5"/>
    <w:rsid w:val="00BD5D72"/>
    <w:rsid w:val="00BD5E2D"/>
    <w:rsid w:val="00BD652D"/>
    <w:rsid w:val="00BD6591"/>
    <w:rsid w:val="00BD66BC"/>
    <w:rsid w:val="00BD6B59"/>
    <w:rsid w:val="00BD6C20"/>
    <w:rsid w:val="00BD6F34"/>
    <w:rsid w:val="00BD7214"/>
    <w:rsid w:val="00BD7337"/>
    <w:rsid w:val="00BD7526"/>
    <w:rsid w:val="00BD7E5E"/>
    <w:rsid w:val="00BD7EDF"/>
    <w:rsid w:val="00BD7FA7"/>
    <w:rsid w:val="00BE017B"/>
    <w:rsid w:val="00BE01AD"/>
    <w:rsid w:val="00BE029C"/>
    <w:rsid w:val="00BE05A6"/>
    <w:rsid w:val="00BE0841"/>
    <w:rsid w:val="00BE0866"/>
    <w:rsid w:val="00BE09CB"/>
    <w:rsid w:val="00BE0E66"/>
    <w:rsid w:val="00BE0E8F"/>
    <w:rsid w:val="00BE166A"/>
    <w:rsid w:val="00BE17AF"/>
    <w:rsid w:val="00BE1A8A"/>
    <w:rsid w:val="00BE2722"/>
    <w:rsid w:val="00BE2A02"/>
    <w:rsid w:val="00BE2B13"/>
    <w:rsid w:val="00BE2EFB"/>
    <w:rsid w:val="00BE30B2"/>
    <w:rsid w:val="00BE314F"/>
    <w:rsid w:val="00BE3652"/>
    <w:rsid w:val="00BE38F6"/>
    <w:rsid w:val="00BE4095"/>
    <w:rsid w:val="00BE4378"/>
    <w:rsid w:val="00BE45EE"/>
    <w:rsid w:val="00BE4613"/>
    <w:rsid w:val="00BE463D"/>
    <w:rsid w:val="00BE5167"/>
    <w:rsid w:val="00BE54D2"/>
    <w:rsid w:val="00BE552C"/>
    <w:rsid w:val="00BE5587"/>
    <w:rsid w:val="00BE55D8"/>
    <w:rsid w:val="00BE5BAF"/>
    <w:rsid w:val="00BE5DB6"/>
    <w:rsid w:val="00BE6768"/>
    <w:rsid w:val="00BE6899"/>
    <w:rsid w:val="00BE6BFE"/>
    <w:rsid w:val="00BE6C5E"/>
    <w:rsid w:val="00BE6D56"/>
    <w:rsid w:val="00BE6F85"/>
    <w:rsid w:val="00BE6FAC"/>
    <w:rsid w:val="00BE7039"/>
    <w:rsid w:val="00BE7086"/>
    <w:rsid w:val="00BE7B0B"/>
    <w:rsid w:val="00BE7E3D"/>
    <w:rsid w:val="00BF0036"/>
    <w:rsid w:val="00BF01EE"/>
    <w:rsid w:val="00BF0416"/>
    <w:rsid w:val="00BF07AF"/>
    <w:rsid w:val="00BF0940"/>
    <w:rsid w:val="00BF09DA"/>
    <w:rsid w:val="00BF0B53"/>
    <w:rsid w:val="00BF0B79"/>
    <w:rsid w:val="00BF15C5"/>
    <w:rsid w:val="00BF16DB"/>
    <w:rsid w:val="00BF181A"/>
    <w:rsid w:val="00BF1F80"/>
    <w:rsid w:val="00BF1F95"/>
    <w:rsid w:val="00BF236F"/>
    <w:rsid w:val="00BF24FA"/>
    <w:rsid w:val="00BF270A"/>
    <w:rsid w:val="00BF2E0D"/>
    <w:rsid w:val="00BF34C2"/>
    <w:rsid w:val="00BF3545"/>
    <w:rsid w:val="00BF3725"/>
    <w:rsid w:val="00BF39D2"/>
    <w:rsid w:val="00BF4086"/>
    <w:rsid w:val="00BF4375"/>
    <w:rsid w:val="00BF47C3"/>
    <w:rsid w:val="00BF48AE"/>
    <w:rsid w:val="00BF4A77"/>
    <w:rsid w:val="00BF4CF0"/>
    <w:rsid w:val="00BF527A"/>
    <w:rsid w:val="00BF57B1"/>
    <w:rsid w:val="00BF63E0"/>
    <w:rsid w:val="00BF678D"/>
    <w:rsid w:val="00BF6B36"/>
    <w:rsid w:val="00BF6C48"/>
    <w:rsid w:val="00BF6E19"/>
    <w:rsid w:val="00BF6EF6"/>
    <w:rsid w:val="00BF7254"/>
    <w:rsid w:val="00BF734F"/>
    <w:rsid w:val="00BF754B"/>
    <w:rsid w:val="00BF77C1"/>
    <w:rsid w:val="00BF7874"/>
    <w:rsid w:val="00BF7A7C"/>
    <w:rsid w:val="00BF7ACF"/>
    <w:rsid w:val="00BF7C4B"/>
    <w:rsid w:val="00BF7DFE"/>
    <w:rsid w:val="00C00078"/>
    <w:rsid w:val="00C002ED"/>
    <w:rsid w:val="00C006CA"/>
    <w:rsid w:val="00C00BE9"/>
    <w:rsid w:val="00C011D9"/>
    <w:rsid w:val="00C01E4B"/>
    <w:rsid w:val="00C02100"/>
    <w:rsid w:val="00C02127"/>
    <w:rsid w:val="00C023BB"/>
    <w:rsid w:val="00C023E0"/>
    <w:rsid w:val="00C0265A"/>
    <w:rsid w:val="00C02837"/>
    <w:rsid w:val="00C02AFA"/>
    <w:rsid w:val="00C02C12"/>
    <w:rsid w:val="00C02C2D"/>
    <w:rsid w:val="00C02D23"/>
    <w:rsid w:val="00C02E3B"/>
    <w:rsid w:val="00C03277"/>
    <w:rsid w:val="00C032F4"/>
    <w:rsid w:val="00C0373A"/>
    <w:rsid w:val="00C038E2"/>
    <w:rsid w:val="00C039C9"/>
    <w:rsid w:val="00C03E23"/>
    <w:rsid w:val="00C04216"/>
    <w:rsid w:val="00C047BF"/>
    <w:rsid w:val="00C04946"/>
    <w:rsid w:val="00C04A62"/>
    <w:rsid w:val="00C04D54"/>
    <w:rsid w:val="00C0507D"/>
    <w:rsid w:val="00C05415"/>
    <w:rsid w:val="00C0549F"/>
    <w:rsid w:val="00C05502"/>
    <w:rsid w:val="00C055B7"/>
    <w:rsid w:val="00C055D7"/>
    <w:rsid w:val="00C05ADE"/>
    <w:rsid w:val="00C05C62"/>
    <w:rsid w:val="00C05C90"/>
    <w:rsid w:val="00C05D50"/>
    <w:rsid w:val="00C05FB6"/>
    <w:rsid w:val="00C062A9"/>
    <w:rsid w:val="00C06A87"/>
    <w:rsid w:val="00C06CFA"/>
    <w:rsid w:val="00C06E18"/>
    <w:rsid w:val="00C07096"/>
    <w:rsid w:val="00C07B47"/>
    <w:rsid w:val="00C07B53"/>
    <w:rsid w:val="00C07F00"/>
    <w:rsid w:val="00C108A4"/>
    <w:rsid w:val="00C109D7"/>
    <w:rsid w:val="00C10AAA"/>
    <w:rsid w:val="00C10E09"/>
    <w:rsid w:val="00C11205"/>
    <w:rsid w:val="00C11854"/>
    <w:rsid w:val="00C1185B"/>
    <w:rsid w:val="00C121B2"/>
    <w:rsid w:val="00C121BF"/>
    <w:rsid w:val="00C122A3"/>
    <w:rsid w:val="00C12465"/>
    <w:rsid w:val="00C12C99"/>
    <w:rsid w:val="00C12CF6"/>
    <w:rsid w:val="00C12E53"/>
    <w:rsid w:val="00C12E77"/>
    <w:rsid w:val="00C12F04"/>
    <w:rsid w:val="00C12FD8"/>
    <w:rsid w:val="00C1305D"/>
    <w:rsid w:val="00C132BA"/>
    <w:rsid w:val="00C1386A"/>
    <w:rsid w:val="00C13D74"/>
    <w:rsid w:val="00C13F13"/>
    <w:rsid w:val="00C14A10"/>
    <w:rsid w:val="00C14E36"/>
    <w:rsid w:val="00C15526"/>
    <w:rsid w:val="00C15851"/>
    <w:rsid w:val="00C15934"/>
    <w:rsid w:val="00C159A5"/>
    <w:rsid w:val="00C159AA"/>
    <w:rsid w:val="00C15B44"/>
    <w:rsid w:val="00C15FA2"/>
    <w:rsid w:val="00C16862"/>
    <w:rsid w:val="00C16A61"/>
    <w:rsid w:val="00C16B50"/>
    <w:rsid w:val="00C16BE4"/>
    <w:rsid w:val="00C16ECB"/>
    <w:rsid w:val="00C17078"/>
    <w:rsid w:val="00C179A7"/>
    <w:rsid w:val="00C17F91"/>
    <w:rsid w:val="00C201A7"/>
    <w:rsid w:val="00C201C1"/>
    <w:rsid w:val="00C20A1B"/>
    <w:rsid w:val="00C20A67"/>
    <w:rsid w:val="00C20CBC"/>
    <w:rsid w:val="00C20CE1"/>
    <w:rsid w:val="00C2101B"/>
    <w:rsid w:val="00C2131A"/>
    <w:rsid w:val="00C2150F"/>
    <w:rsid w:val="00C21615"/>
    <w:rsid w:val="00C2188B"/>
    <w:rsid w:val="00C21F19"/>
    <w:rsid w:val="00C21FAF"/>
    <w:rsid w:val="00C22012"/>
    <w:rsid w:val="00C222D2"/>
    <w:rsid w:val="00C22463"/>
    <w:rsid w:val="00C224FD"/>
    <w:rsid w:val="00C225B0"/>
    <w:rsid w:val="00C22858"/>
    <w:rsid w:val="00C22CD8"/>
    <w:rsid w:val="00C22FD7"/>
    <w:rsid w:val="00C2388B"/>
    <w:rsid w:val="00C23982"/>
    <w:rsid w:val="00C23AA1"/>
    <w:rsid w:val="00C23E34"/>
    <w:rsid w:val="00C23FA6"/>
    <w:rsid w:val="00C243ED"/>
    <w:rsid w:val="00C2457B"/>
    <w:rsid w:val="00C2469A"/>
    <w:rsid w:val="00C24F65"/>
    <w:rsid w:val="00C2508E"/>
    <w:rsid w:val="00C2511E"/>
    <w:rsid w:val="00C257B7"/>
    <w:rsid w:val="00C25E07"/>
    <w:rsid w:val="00C25ECC"/>
    <w:rsid w:val="00C2652F"/>
    <w:rsid w:val="00C26685"/>
    <w:rsid w:val="00C26726"/>
    <w:rsid w:val="00C26A61"/>
    <w:rsid w:val="00C26BCE"/>
    <w:rsid w:val="00C275D9"/>
    <w:rsid w:val="00C27A79"/>
    <w:rsid w:val="00C27B68"/>
    <w:rsid w:val="00C27B6F"/>
    <w:rsid w:val="00C27D24"/>
    <w:rsid w:val="00C27D74"/>
    <w:rsid w:val="00C301B1"/>
    <w:rsid w:val="00C30368"/>
    <w:rsid w:val="00C30959"/>
    <w:rsid w:val="00C30983"/>
    <w:rsid w:val="00C30987"/>
    <w:rsid w:val="00C3130E"/>
    <w:rsid w:val="00C3151E"/>
    <w:rsid w:val="00C319D6"/>
    <w:rsid w:val="00C31F40"/>
    <w:rsid w:val="00C3218F"/>
    <w:rsid w:val="00C32EC9"/>
    <w:rsid w:val="00C33422"/>
    <w:rsid w:val="00C335FD"/>
    <w:rsid w:val="00C33AA1"/>
    <w:rsid w:val="00C33C7A"/>
    <w:rsid w:val="00C33DEE"/>
    <w:rsid w:val="00C33E36"/>
    <w:rsid w:val="00C33F19"/>
    <w:rsid w:val="00C340DB"/>
    <w:rsid w:val="00C34102"/>
    <w:rsid w:val="00C345F3"/>
    <w:rsid w:val="00C34E4A"/>
    <w:rsid w:val="00C34E8B"/>
    <w:rsid w:val="00C3502C"/>
    <w:rsid w:val="00C350A9"/>
    <w:rsid w:val="00C351D2"/>
    <w:rsid w:val="00C35E85"/>
    <w:rsid w:val="00C35ED7"/>
    <w:rsid w:val="00C3655D"/>
    <w:rsid w:val="00C365BB"/>
    <w:rsid w:val="00C36B9F"/>
    <w:rsid w:val="00C36BD0"/>
    <w:rsid w:val="00C36C52"/>
    <w:rsid w:val="00C36FD3"/>
    <w:rsid w:val="00C370D8"/>
    <w:rsid w:val="00C3753B"/>
    <w:rsid w:val="00C37C94"/>
    <w:rsid w:val="00C37D4E"/>
    <w:rsid w:val="00C37D76"/>
    <w:rsid w:val="00C37EA7"/>
    <w:rsid w:val="00C37F24"/>
    <w:rsid w:val="00C37FAC"/>
    <w:rsid w:val="00C40B1A"/>
    <w:rsid w:val="00C40B6B"/>
    <w:rsid w:val="00C4146C"/>
    <w:rsid w:val="00C41487"/>
    <w:rsid w:val="00C41640"/>
    <w:rsid w:val="00C4165D"/>
    <w:rsid w:val="00C41AF0"/>
    <w:rsid w:val="00C41E16"/>
    <w:rsid w:val="00C42344"/>
    <w:rsid w:val="00C4288D"/>
    <w:rsid w:val="00C42CBA"/>
    <w:rsid w:val="00C43092"/>
    <w:rsid w:val="00C43340"/>
    <w:rsid w:val="00C43C5B"/>
    <w:rsid w:val="00C4421D"/>
    <w:rsid w:val="00C445A4"/>
    <w:rsid w:val="00C44904"/>
    <w:rsid w:val="00C44C22"/>
    <w:rsid w:val="00C4501B"/>
    <w:rsid w:val="00C4533A"/>
    <w:rsid w:val="00C4552F"/>
    <w:rsid w:val="00C45887"/>
    <w:rsid w:val="00C45945"/>
    <w:rsid w:val="00C45BDE"/>
    <w:rsid w:val="00C45DD6"/>
    <w:rsid w:val="00C46507"/>
    <w:rsid w:val="00C46546"/>
    <w:rsid w:val="00C46A5E"/>
    <w:rsid w:val="00C46AF4"/>
    <w:rsid w:val="00C47136"/>
    <w:rsid w:val="00C4722E"/>
    <w:rsid w:val="00C47442"/>
    <w:rsid w:val="00C4764C"/>
    <w:rsid w:val="00C47DB6"/>
    <w:rsid w:val="00C47EC0"/>
    <w:rsid w:val="00C47FF1"/>
    <w:rsid w:val="00C5002D"/>
    <w:rsid w:val="00C502C2"/>
    <w:rsid w:val="00C504DA"/>
    <w:rsid w:val="00C50683"/>
    <w:rsid w:val="00C508AD"/>
    <w:rsid w:val="00C50E7B"/>
    <w:rsid w:val="00C510CD"/>
    <w:rsid w:val="00C511D6"/>
    <w:rsid w:val="00C51B8B"/>
    <w:rsid w:val="00C5200E"/>
    <w:rsid w:val="00C52241"/>
    <w:rsid w:val="00C5253E"/>
    <w:rsid w:val="00C527AC"/>
    <w:rsid w:val="00C52824"/>
    <w:rsid w:val="00C529F0"/>
    <w:rsid w:val="00C52A11"/>
    <w:rsid w:val="00C52A25"/>
    <w:rsid w:val="00C52A63"/>
    <w:rsid w:val="00C52BD6"/>
    <w:rsid w:val="00C532AD"/>
    <w:rsid w:val="00C539DF"/>
    <w:rsid w:val="00C53A28"/>
    <w:rsid w:val="00C53A97"/>
    <w:rsid w:val="00C53ED3"/>
    <w:rsid w:val="00C54150"/>
    <w:rsid w:val="00C541C7"/>
    <w:rsid w:val="00C544E9"/>
    <w:rsid w:val="00C5485A"/>
    <w:rsid w:val="00C54ABA"/>
    <w:rsid w:val="00C54C2D"/>
    <w:rsid w:val="00C54CE7"/>
    <w:rsid w:val="00C54D55"/>
    <w:rsid w:val="00C54EA2"/>
    <w:rsid w:val="00C55677"/>
    <w:rsid w:val="00C55890"/>
    <w:rsid w:val="00C55E9C"/>
    <w:rsid w:val="00C5635D"/>
    <w:rsid w:val="00C57D2A"/>
    <w:rsid w:val="00C607A1"/>
    <w:rsid w:val="00C60922"/>
    <w:rsid w:val="00C60A68"/>
    <w:rsid w:val="00C60D16"/>
    <w:rsid w:val="00C61183"/>
    <w:rsid w:val="00C617B1"/>
    <w:rsid w:val="00C61A1D"/>
    <w:rsid w:val="00C61B13"/>
    <w:rsid w:val="00C61CB5"/>
    <w:rsid w:val="00C61DC5"/>
    <w:rsid w:val="00C62374"/>
    <w:rsid w:val="00C626AD"/>
    <w:rsid w:val="00C62782"/>
    <w:rsid w:val="00C62D1C"/>
    <w:rsid w:val="00C63167"/>
    <w:rsid w:val="00C63301"/>
    <w:rsid w:val="00C63D1C"/>
    <w:rsid w:val="00C63DD7"/>
    <w:rsid w:val="00C63E48"/>
    <w:rsid w:val="00C640DA"/>
    <w:rsid w:val="00C6492D"/>
    <w:rsid w:val="00C6499A"/>
    <w:rsid w:val="00C64B81"/>
    <w:rsid w:val="00C6566A"/>
    <w:rsid w:val="00C657ED"/>
    <w:rsid w:val="00C65965"/>
    <w:rsid w:val="00C659C5"/>
    <w:rsid w:val="00C66156"/>
    <w:rsid w:val="00C66210"/>
    <w:rsid w:val="00C663D0"/>
    <w:rsid w:val="00C66822"/>
    <w:rsid w:val="00C668AB"/>
    <w:rsid w:val="00C66B82"/>
    <w:rsid w:val="00C66CE7"/>
    <w:rsid w:val="00C66DD1"/>
    <w:rsid w:val="00C66F8F"/>
    <w:rsid w:val="00C67272"/>
    <w:rsid w:val="00C6777F"/>
    <w:rsid w:val="00C67A05"/>
    <w:rsid w:val="00C67C4B"/>
    <w:rsid w:val="00C67DFD"/>
    <w:rsid w:val="00C703C5"/>
    <w:rsid w:val="00C706A4"/>
    <w:rsid w:val="00C70A5D"/>
    <w:rsid w:val="00C70B66"/>
    <w:rsid w:val="00C70C48"/>
    <w:rsid w:val="00C70D48"/>
    <w:rsid w:val="00C70D80"/>
    <w:rsid w:val="00C71000"/>
    <w:rsid w:val="00C71218"/>
    <w:rsid w:val="00C713FE"/>
    <w:rsid w:val="00C7186D"/>
    <w:rsid w:val="00C71926"/>
    <w:rsid w:val="00C719F1"/>
    <w:rsid w:val="00C71BE4"/>
    <w:rsid w:val="00C720B6"/>
    <w:rsid w:val="00C7225E"/>
    <w:rsid w:val="00C7250C"/>
    <w:rsid w:val="00C72573"/>
    <w:rsid w:val="00C72A33"/>
    <w:rsid w:val="00C72EC1"/>
    <w:rsid w:val="00C72F77"/>
    <w:rsid w:val="00C730C9"/>
    <w:rsid w:val="00C731A2"/>
    <w:rsid w:val="00C73ECE"/>
    <w:rsid w:val="00C742B8"/>
    <w:rsid w:val="00C74514"/>
    <w:rsid w:val="00C74C6B"/>
    <w:rsid w:val="00C74C9A"/>
    <w:rsid w:val="00C75093"/>
    <w:rsid w:val="00C75329"/>
    <w:rsid w:val="00C75392"/>
    <w:rsid w:val="00C7598D"/>
    <w:rsid w:val="00C75A13"/>
    <w:rsid w:val="00C75D6B"/>
    <w:rsid w:val="00C75DC9"/>
    <w:rsid w:val="00C75E96"/>
    <w:rsid w:val="00C75FED"/>
    <w:rsid w:val="00C761E8"/>
    <w:rsid w:val="00C766B8"/>
    <w:rsid w:val="00C76873"/>
    <w:rsid w:val="00C768AA"/>
    <w:rsid w:val="00C76D39"/>
    <w:rsid w:val="00C76DB1"/>
    <w:rsid w:val="00C77284"/>
    <w:rsid w:val="00C7766B"/>
    <w:rsid w:val="00C77BDE"/>
    <w:rsid w:val="00C77D6F"/>
    <w:rsid w:val="00C77FBD"/>
    <w:rsid w:val="00C801FB"/>
    <w:rsid w:val="00C802AC"/>
    <w:rsid w:val="00C80395"/>
    <w:rsid w:val="00C808C7"/>
    <w:rsid w:val="00C80A8A"/>
    <w:rsid w:val="00C80FFC"/>
    <w:rsid w:val="00C811FA"/>
    <w:rsid w:val="00C81AF1"/>
    <w:rsid w:val="00C81B7F"/>
    <w:rsid w:val="00C824B9"/>
    <w:rsid w:val="00C82BD7"/>
    <w:rsid w:val="00C82FBE"/>
    <w:rsid w:val="00C831F5"/>
    <w:rsid w:val="00C83207"/>
    <w:rsid w:val="00C8338E"/>
    <w:rsid w:val="00C8362D"/>
    <w:rsid w:val="00C8374F"/>
    <w:rsid w:val="00C83F42"/>
    <w:rsid w:val="00C83FEF"/>
    <w:rsid w:val="00C84029"/>
    <w:rsid w:val="00C8442A"/>
    <w:rsid w:val="00C846A0"/>
    <w:rsid w:val="00C84867"/>
    <w:rsid w:val="00C84BF2"/>
    <w:rsid w:val="00C84E65"/>
    <w:rsid w:val="00C855FB"/>
    <w:rsid w:val="00C861D7"/>
    <w:rsid w:val="00C86550"/>
    <w:rsid w:val="00C86923"/>
    <w:rsid w:val="00C86B5E"/>
    <w:rsid w:val="00C86E49"/>
    <w:rsid w:val="00C877C2"/>
    <w:rsid w:val="00C8787D"/>
    <w:rsid w:val="00C879B2"/>
    <w:rsid w:val="00C87C70"/>
    <w:rsid w:val="00C902D5"/>
    <w:rsid w:val="00C9042B"/>
    <w:rsid w:val="00C9082B"/>
    <w:rsid w:val="00C90A5D"/>
    <w:rsid w:val="00C90EAE"/>
    <w:rsid w:val="00C91080"/>
    <w:rsid w:val="00C918FC"/>
    <w:rsid w:val="00C9190C"/>
    <w:rsid w:val="00C91C38"/>
    <w:rsid w:val="00C92284"/>
    <w:rsid w:val="00C9243C"/>
    <w:rsid w:val="00C9275F"/>
    <w:rsid w:val="00C92C82"/>
    <w:rsid w:val="00C92C95"/>
    <w:rsid w:val="00C92CAC"/>
    <w:rsid w:val="00C931DA"/>
    <w:rsid w:val="00C93249"/>
    <w:rsid w:val="00C93272"/>
    <w:rsid w:val="00C936EB"/>
    <w:rsid w:val="00C93827"/>
    <w:rsid w:val="00C94193"/>
    <w:rsid w:val="00C94209"/>
    <w:rsid w:val="00C9435B"/>
    <w:rsid w:val="00C943A7"/>
    <w:rsid w:val="00C943D0"/>
    <w:rsid w:val="00C94521"/>
    <w:rsid w:val="00C94AA6"/>
    <w:rsid w:val="00C95127"/>
    <w:rsid w:val="00C95492"/>
    <w:rsid w:val="00C95672"/>
    <w:rsid w:val="00C95DBA"/>
    <w:rsid w:val="00C95FB5"/>
    <w:rsid w:val="00C95FEC"/>
    <w:rsid w:val="00C96A44"/>
    <w:rsid w:val="00C96A57"/>
    <w:rsid w:val="00C96A70"/>
    <w:rsid w:val="00C96BB3"/>
    <w:rsid w:val="00C96FC1"/>
    <w:rsid w:val="00C97055"/>
    <w:rsid w:val="00C9711D"/>
    <w:rsid w:val="00C97437"/>
    <w:rsid w:val="00C974B9"/>
    <w:rsid w:val="00C974E6"/>
    <w:rsid w:val="00C979E5"/>
    <w:rsid w:val="00C97FED"/>
    <w:rsid w:val="00CA0242"/>
    <w:rsid w:val="00CA0A0C"/>
    <w:rsid w:val="00CA0B56"/>
    <w:rsid w:val="00CA131E"/>
    <w:rsid w:val="00CA13E1"/>
    <w:rsid w:val="00CA1EBA"/>
    <w:rsid w:val="00CA1F6F"/>
    <w:rsid w:val="00CA2246"/>
    <w:rsid w:val="00CA27B9"/>
    <w:rsid w:val="00CA284C"/>
    <w:rsid w:val="00CA2BD7"/>
    <w:rsid w:val="00CA2F34"/>
    <w:rsid w:val="00CA30CF"/>
    <w:rsid w:val="00CA35DF"/>
    <w:rsid w:val="00CA3602"/>
    <w:rsid w:val="00CA3702"/>
    <w:rsid w:val="00CA3C13"/>
    <w:rsid w:val="00CA3C4B"/>
    <w:rsid w:val="00CA3D75"/>
    <w:rsid w:val="00CA4297"/>
    <w:rsid w:val="00CA4573"/>
    <w:rsid w:val="00CA4585"/>
    <w:rsid w:val="00CA4740"/>
    <w:rsid w:val="00CA4967"/>
    <w:rsid w:val="00CA4A28"/>
    <w:rsid w:val="00CA4E08"/>
    <w:rsid w:val="00CA50BE"/>
    <w:rsid w:val="00CA50C5"/>
    <w:rsid w:val="00CA5601"/>
    <w:rsid w:val="00CA5616"/>
    <w:rsid w:val="00CA6084"/>
    <w:rsid w:val="00CA670B"/>
    <w:rsid w:val="00CA680C"/>
    <w:rsid w:val="00CA6BBB"/>
    <w:rsid w:val="00CA6BF5"/>
    <w:rsid w:val="00CA6CAC"/>
    <w:rsid w:val="00CA6CE5"/>
    <w:rsid w:val="00CA6F67"/>
    <w:rsid w:val="00CA6FAB"/>
    <w:rsid w:val="00CA70F2"/>
    <w:rsid w:val="00CA72C2"/>
    <w:rsid w:val="00CA7518"/>
    <w:rsid w:val="00CA770E"/>
    <w:rsid w:val="00CA7767"/>
    <w:rsid w:val="00CA7D48"/>
    <w:rsid w:val="00CA7D9A"/>
    <w:rsid w:val="00CA7FC9"/>
    <w:rsid w:val="00CA7FF5"/>
    <w:rsid w:val="00CB035B"/>
    <w:rsid w:val="00CB03C4"/>
    <w:rsid w:val="00CB05A2"/>
    <w:rsid w:val="00CB0BAD"/>
    <w:rsid w:val="00CB0C5A"/>
    <w:rsid w:val="00CB0DD6"/>
    <w:rsid w:val="00CB0E55"/>
    <w:rsid w:val="00CB1575"/>
    <w:rsid w:val="00CB1BE6"/>
    <w:rsid w:val="00CB278D"/>
    <w:rsid w:val="00CB2C76"/>
    <w:rsid w:val="00CB38C8"/>
    <w:rsid w:val="00CB3A5D"/>
    <w:rsid w:val="00CB3BC5"/>
    <w:rsid w:val="00CB401F"/>
    <w:rsid w:val="00CB404B"/>
    <w:rsid w:val="00CB430F"/>
    <w:rsid w:val="00CB444B"/>
    <w:rsid w:val="00CB44BD"/>
    <w:rsid w:val="00CB4A9E"/>
    <w:rsid w:val="00CB4B57"/>
    <w:rsid w:val="00CB4C95"/>
    <w:rsid w:val="00CB4E43"/>
    <w:rsid w:val="00CB50A0"/>
    <w:rsid w:val="00CB517D"/>
    <w:rsid w:val="00CB551F"/>
    <w:rsid w:val="00CB5783"/>
    <w:rsid w:val="00CB6500"/>
    <w:rsid w:val="00CB695A"/>
    <w:rsid w:val="00CB69D1"/>
    <w:rsid w:val="00CB6A74"/>
    <w:rsid w:val="00CB6DCD"/>
    <w:rsid w:val="00CB6DFB"/>
    <w:rsid w:val="00CB6F96"/>
    <w:rsid w:val="00CB718B"/>
    <w:rsid w:val="00CB719F"/>
    <w:rsid w:val="00CB752C"/>
    <w:rsid w:val="00CB7CD1"/>
    <w:rsid w:val="00CB7F3A"/>
    <w:rsid w:val="00CC00CD"/>
    <w:rsid w:val="00CC022D"/>
    <w:rsid w:val="00CC0958"/>
    <w:rsid w:val="00CC0B32"/>
    <w:rsid w:val="00CC106B"/>
    <w:rsid w:val="00CC116F"/>
    <w:rsid w:val="00CC1982"/>
    <w:rsid w:val="00CC1D7C"/>
    <w:rsid w:val="00CC2090"/>
    <w:rsid w:val="00CC250E"/>
    <w:rsid w:val="00CC2620"/>
    <w:rsid w:val="00CC2695"/>
    <w:rsid w:val="00CC27DC"/>
    <w:rsid w:val="00CC299F"/>
    <w:rsid w:val="00CC30A2"/>
    <w:rsid w:val="00CC30F4"/>
    <w:rsid w:val="00CC3593"/>
    <w:rsid w:val="00CC380D"/>
    <w:rsid w:val="00CC3921"/>
    <w:rsid w:val="00CC3F79"/>
    <w:rsid w:val="00CC4082"/>
    <w:rsid w:val="00CC4955"/>
    <w:rsid w:val="00CC4D04"/>
    <w:rsid w:val="00CC4EF5"/>
    <w:rsid w:val="00CC56B4"/>
    <w:rsid w:val="00CC5ADE"/>
    <w:rsid w:val="00CC5ECA"/>
    <w:rsid w:val="00CC5F53"/>
    <w:rsid w:val="00CC5F73"/>
    <w:rsid w:val="00CC5FEB"/>
    <w:rsid w:val="00CC6077"/>
    <w:rsid w:val="00CC60CF"/>
    <w:rsid w:val="00CC6513"/>
    <w:rsid w:val="00CC66AA"/>
    <w:rsid w:val="00CC67E9"/>
    <w:rsid w:val="00CC69AE"/>
    <w:rsid w:val="00CC6F94"/>
    <w:rsid w:val="00CC77B9"/>
    <w:rsid w:val="00CC7A8D"/>
    <w:rsid w:val="00CC7B85"/>
    <w:rsid w:val="00CC7B89"/>
    <w:rsid w:val="00CC7CF4"/>
    <w:rsid w:val="00CD015D"/>
    <w:rsid w:val="00CD0641"/>
    <w:rsid w:val="00CD0663"/>
    <w:rsid w:val="00CD096C"/>
    <w:rsid w:val="00CD09B4"/>
    <w:rsid w:val="00CD0F1D"/>
    <w:rsid w:val="00CD12AD"/>
    <w:rsid w:val="00CD1309"/>
    <w:rsid w:val="00CD152E"/>
    <w:rsid w:val="00CD155E"/>
    <w:rsid w:val="00CD16CD"/>
    <w:rsid w:val="00CD1BD3"/>
    <w:rsid w:val="00CD2A78"/>
    <w:rsid w:val="00CD2DDC"/>
    <w:rsid w:val="00CD3191"/>
    <w:rsid w:val="00CD3335"/>
    <w:rsid w:val="00CD3681"/>
    <w:rsid w:val="00CD38A7"/>
    <w:rsid w:val="00CD3B7F"/>
    <w:rsid w:val="00CD3D43"/>
    <w:rsid w:val="00CD3DDA"/>
    <w:rsid w:val="00CD3DE6"/>
    <w:rsid w:val="00CD3E2C"/>
    <w:rsid w:val="00CD3ED2"/>
    <w:rsid w:val="00CD3F31"/>
    <w:rsid w:val="00CD43B4"/>
    <w:rsid w:val="00CD4E2E"/>
    <w:rsid w:val="00CD4E38"/>
    <w:rsid w:val="00CD509F"/>
    <w:rsid w:val="00CD5124"/>
    <w:rsid w:val="00CD527E"/>
    <w:rsid w:val="00CD53AD"/>
    <w:rsid w:val="00CD5621"/>
    <w:rsid w:val="00CD5945"/>
    <w:rsid w:val="00CD5A16"/>
    <w:rsid w:val="00CD5BAC"/>
    <w:rsid w:val="00CD5BDA"/>
    <w:rsid w:val="00CD5FB8"/>
    <w:rsid w:val="00CD6092"/>
    <w:rsid w:val="00CD6609"/>
    <w:rsid w:val="00CD69D9"/>
    <w:rsid w:val="00CD6A53"/>
    <w:rsid w:val="00CD6B02"/>
    <w:rsid w:val="00CD6B5B"/>
    <w:rsid w:val="00CD6BB8"/>
    <w:rsid w:val="00CD6C09"/>
    <w:rsid w:val="00CD7045"/>
    <w:rsid w:val="00CD7669"/>
    <w:rsid w:val="00CD7677"/>
    <w:rsid w:val="00CD77FD"/>
    <w:rsid w:val="00CD7E0B"/>
    <w:rsid w:val="00CE08FC"/>
    <w:rsid w:val="00CE096F"/>
    <w:rsid w:val="00CE0AE8"/>
    <w:rsid w:val="00CE0DEF"/>
    <w:rsid w:val="00CE110A"/>
    <w:rsid w:val="00CE1344"/>
    <w:rsid w:val="00CE1BF8"/>
    <w:rsid w:val="00CE20CA"/>
    <w:rsid w:val="00CE20D3"/>
    <w:rsid w:val="00CE2139"/>
    <w:rsid w:val="00CE2245"/>
    <w:rsid w:val="00CE2456"/>
    <w:rsid w:val="00CE2F6A"/>
    <w:rsid w:val="00CE3213"/>
    <w:rsid w:val="00CE3366"/>
    <w:rsid w:val="00CE3451"/>
    <w:rsid w:val="00CE3A73"/>
    <w:rsid w:val="00CE3C9C"/>
    <w:rsid w:val="00CE420D"/>
    <w:rsid w:val="00CE4B0D"/>
    <w:rsid w:val="00CE4BB0"/>
    <w:rsid w:val="00CE4C4A"/>
    <w:rsid w:val="00CE4D1E"/>
    <w:rsid w:val="00CE528E"/>
    <w:rsid w:val="00CE54F0"/>
    <w:rsid w:val="00CE5604"/>
    <w:rsid w:val="00CE5847"/>
    <w:rsid w:val="00CE6089"/>
    <w:rsid w:val="00CE62BD"/>
    <w:rsid w:val="00CE6542"/>
    <w:rsid w:val="00CE65A8"/>
    <w:rsid w:val="00CE6763"/>
    <w:rsid w:val="00CE680E"/>
    <w:rsid w:val="00CE709C"/>
    <w:rsid w:val="00CE70D4"/>
    <w:rsid w:val="00CE75BA"/>
    <w:rsid w:val="00CE7870"/>
    <w:rsid w:val="00CE7E40"/>
    <w:rsid w:val="00CE7FDA"/>
    <w:rsid w:val="00CF00D9"/>
    <w:rsid w:val="00CF03B5"/>
    <w:rsid w:val="00CF0501"/>
    <w:rsid w:val="00CF0590"/>
    <w:rsid w:val="00CF05FF"/>
    <w:rsid w:val="00CF06CE"/>
    <w:rsid w:val="00CF1474"/>
    <w:rsid w:val="00CF1672"/>
    <w:rsid w:val="00CF1680"/>
    <w:rsid w:val="00CF1899"/>
    <w:rsid w:val="00CF1C9B"/>
    <w:rsid w:val="00CF1E5C"/>
    <w:rsid w:val="00CF2163"/>
    <w:rsid w:val="00CF2651"/>
    <w:rsid w:val="00CF2AB7"/>
    <w:rsid w:val="00CF2E8A"/>
    <w:rsid w:val="00CF2F5C"/>
    <w:rsid w:val="00CF3389"/>
    <w:rsid w:val="00CF33EA"/>
    <w:rsid w:val="00CF36CA"/>
    <w:rsid w:val="00CF3BD1"/>
    <w:rsid w:val="00CF3C64"/>
    <w:rsid w:val="00CF3D25"/>
    <w:rsid w:val="00CF3D27"/>
    <w:rsid w:val="00CF4171"/>
    <w:rsid w:val="00CF4753"/>
    <w:rsid w:val="00CF4B9B"/>
    <w:rsid w:val="00CF4F40"/>
    <w:rsid w:val="00CF52F6"/>
    <w:rsid w:val="00CF53D8"/>
    <w:rsid w:val="00CF5717"/>
    <w:rsid w:val="00CF57B2"/>
    <w:rsid w:val="00CF5E5F"/>
    <w:rsid w:val="00CF5EEC"/>
    <w:rsid w:val="00CF5F69"/>
    <w:rsid w:val="00CF61C3"/>
    <w:rsid w:val="00CF7F2B"/>
    <w:rsid w:val="00D00139"/>
    <w:rsid w:val="00D0032F"/>
    <w:rsid w:val="00D004D4"/>
    <w:rsid w:val="00D00A04"/>
    <w:rsid w:val="00D00A39"/>
    <w:rsid w:val="00D00A55"/>
    <w:rsid w:val="00D00BF6"/>
    <w:rsid w:val="00D00E68"/>
    <w:rsid w:val="00D011A6"/>
    <w:rsid w:val="00D0134B"/>
    <w:rsid w:val="00D018B5"/>
    <w:rsid w:val="00D01A07"/>
    <w:rsid w:val="00D01BBF"/>
    <w:rsid w:val="00D01D10"/>
    <w:rsid w:val="00D024A5"/>
    <w:rsid w:val="00D027EE"/>
    <w:rsid w:val="00D02978"/>
    <w:rsid w:val="00D03285"/>
    <w:rsid w:val="00D03566"/>
    <w:rsid w:val="00D03713"/>
    <w:rsid w:val="00D03744"/>
    <w:rsid w:val="00D039AC"/>
    <w:rsid w:val="00D03A72"/>
    <w:rsid w:val="00D03D8D"/>
    <w:rsid w:val="00D0430B"/>
    <w:rsid w:val="00D0430E"/>
    <w:rsid w:val="00D0441B"/>
    <w:rsid w:val="00D045D8"/>
    <w:rsid w:val="00D050BB"/>
    <w:rsid w:val="00D053D2"/>
    <w:rsid w:val="00D05440"/>
    <w:rsid w:val="00D0565F"/>
    <w:rsid w:val="00D05781"/>
    <w:rsid w:val="00D05A9C"/>
    <w:rsid w:val="00D05DE0"/>
    <w:rsid w:val="00D061AF"/>
    <w:rsid w:val="00D062A0"/>
    <w:rsid w:val="00D06362"/>
    <w:rsid w:val="00D06365"/>
    <w:rsid w:val="00D06415"/>
    <w:rsid w:val="00D06714"/>
    <w:rsid w:val="00D067FD"/>
    <w:rsid w:val="00D069A8"/>
    <w:rsid w:val="00D07589"/>
    <w:rsid w:val="00D100F8"/>
    <w:rsid w:val="00D10191"/>
    <w:rsid w:val="00D10487"/>
    <w:rsid w:val="00D1058F"/>
    <w:rsid w:val="00D105FE"/>
    <w:rsid w:val="00D106F9"/>
    <w:rsid w:val="00D10A8C"/>
    <w:rsid w:val="00D11101"/>
    <w:rsid w:val="00D1144B"/>
    <w:rsid w:val="00D11845"/>
    <w:rsid w:val="00D11CD5"/>
    <w:rsid w:val="00D11FAB"/>
    <w:rsid w:val="00D122DE"/>
    <w:rsid w:val="00D125C6"/>
    <w:rsid w:val="00D12663"/>
    <w:rsid w:val="00D12B3E"/>
    <w:rsid w:val="00D13067"/>
    <w:rsid w:val="00D13913"/>
    <w:rsid w:val="00D13C01"/>
    <w:rsid w:val="00D13D38"/>
    <w:rsid w:val="00D144D1"/>
    <w:rsid w:val="00D146E2"/>
    <w:rsid w:val="00D14884"/>
    <w:rsid w:val="00D148C2"/>
    <w:rsid w:val="00D148FB"/>
    <w:rsid w:val="00D149D0"/>
    <w:rsid w:val="00D14BAE"/>
    <w:rsid w:val="00D14E0F"/>
    <w:rsid w:val="00D15157"/>
    <w:rsid w:val="00D151DB"/>
    <w:rsid w:val="00D153CE"/>
    <w:rsid w:val="00D15443"/>
    <w:rsid w:val="00D154B6"/>
    <w:rsid w:val="00D15E82"/>
    <w:rsid w:val="00D15F8D"/>
    <w:rsid w:val="00D162C0"/>
    <w:rsid w:val="00D166E4"/>
    <w:rsid w:val="00D16725"/>
    <w:rsid w:val="00D16797"/>
    <w:rsid w:val="00D169B6"/>
    <w:rsid w:val="00D16BFC"/>
    <w:rsid w:val="00D1723A"/>
    <w:rsid w:val="00D175BC"/>
    <w:rsid w:val="00D17F23"/>
    <w:rsid w:val="00D2018B"/>
    <w:rsid w:val="00D20654"/>
    <w:rsid w:val="00D206AA"/>
    <w:rsid w:val="00D20BA4"/>
    <w:rsid w:val="00D20DF0"/>
    <w:rsid w:val="00D2101D"/>
    <w:rsid w:val="00D21C58"/>
    <w:rsid w:val="00D21FD3"/>
    <w:rsid w:val="00D22445"/>
    <w:rsid w:val="00D2281A"/>
    <w:rsid w:val="00D22F6E"/>
    <w:rsid w:val="00D22FF7"/>
    <w:rsid w:val="00D23051"/>
    <w:rsid w:val="00D23065"/>
    <w:rsid w:val="00D231F8"/>
    <w:rsid w:val="00D236C2"/>
    <w:rsid w:val="00D23716"/>
    <w:rsid w:val="00D2391E"/>
    <w:rsid w:val="00D23E8F"/>
    <w:rsid w:val="00D24093"/>
    <w:rsid w:val="00D24158"/>
    <w:rsid w:val="00D243DC"/>
    <w:rsid w:val="00D24678"/>
    <w:rsid w:val="00D24E6E"/>
    <w:rsid w:val="00D24FE4"/>
    <w:rsid w:val="00D2529F"/>
    <w:rsid w:val="00D25506"/>
    <w:rsid w:val="00D25BF4"/>
    <w:rsid w:val="00D25DBB"/>
    <w:rsid w:val="00D25E4F"/>
    <w:rsid w:val="00D25F5A"/>
    <w:rsid w:val="00D260BE"/>
    <w:rsid w:val="00D26775"/>
    <w:rsid w:val="00D267E8"/>
    <w:rsid w:val="00D26A74"/>
    <w:rsid w:val="00D26AE5"/>
    <w:rsid w:val="00D26B41"/>
    <w:rsid w:val="00D26D24"/>
    <w:rsid w:val="00D26F21"/>
    <w:rsid w:val="00D305F0"/>
    <w:rsid w:val="00D3112A"/>
    <w:rsid w:val="00D3127F"/>
    <w:rsid w:val="00D313B6"/>
    <w:rsid w:val="00D315D7"/>
    <w:rsid w:val="00D320EA"/>
    <w:rsid w:val="00D321D8"/>
    <w:rsid w:val="00D32291"/>
    <w:rsid w:val="00D3239E"/>
    <w:rsid w:val="00D32632"/>
    <w:rsid w:val="00D3281D"/>
    <w:rsid w:val="00D32B7D"/>
    <w:rsid w:val="00D32CE8"/>
    <w:rsid w:val="00D3352E"/>
    <w:rsid w:val="00D338C8"/>
    <w:rsid w:val="00D33AAD"/>
    <w:rsid w:val="00D340E2"/>
    <w:rsid w:val="00D3419A"/>
    <w:rsid w:val="00D3426F"/>
    <w:rsid w:val="00D34AA4"/>
    <w:rsid w:val="00D352D6"/>
    <w:rsid w:val="00D3545A"/>
    <w:rsid w:val="00D362A2"/>
    <w:rsid w:val="00D36682"/>
    <w:rsid w:val="00D3678E"/>
    <w:rsid w:val="00D36D01"/>
    <w:rsid w:val="00D36E0F"/>
    <w:rsid w:val="00D37407"/>
    <w:rsid w:val="00D3764A"/>
    <w:rsid w:val="00D376A8"/>
    <w:rsid w:val="00D37814"/>
    <w:rsid w:val="00D37DD6"/>
    <w:rsid w:val="00D37F10"/>
    <w:rsid w:val="00D40286"/>
    <w:rsid w:val="00D402B4"/>
    <w:rsid w:val="00D4099B"/>
    <w:rsid w:val="00D40B52"/>
    <w:rsid w:val="00D40C86"/>
    <w:rsid w:val="00D40D31"/>
    <w:rsid w:val="00D40DF0"/>
    <w:rsid w:val="00D41A54"/>
    <w:rsid w:val="00D41D9B"/>
    <w:rsid w:val="00D41FF2"/>
    <w:rsid w:val="00D42327"/>
    <w:rsid w:val="00D42399"/>
    <w:rsid w:val="00D42515"/>
    <w:rsid w:val="00D427EE"/>
    <w:rsid w:val="00D42921"/>
    <w:rsid w:val="00D42A9F"/>
    <w:rsid w:val="00D42B09"/>
    <w:rsid w:val="00D42BB7"/>
    <w:rsid w:val="00D432D9"/>
    <w:rsid w:val="00D43B27"/>
    <w:rsid w:val="00D43CB8"/>
    <w:rsid w:val="00D4463F"/>
    <w:rsid w:val="00D447A9"/>
    <w:rsid w:val="00D44855"/>
    <w:rsid w:val="00D44D28"/>
    <w:rsid w:val="00D44D2B"/>
    <w:rsid w:val="00D44E1B"/>
    <w:rsid w:val="00D4502E"/>
    <w:rsid w:val="00D45032"/>
    <w:rsid w:val="00D45191"/>
    <w:rsid w:val="00D45233"/>
    <w:rsid w:val="00D452A6"/>
    <w:rsid w:val="00D454A8"/>
    <w:rsid w:val="00D457CC"/>
    <w:rsid w:val="00D45995"/>
    <w:rsid w:val="00D45A37"/>
    <w:rsid w:val="00D45A6A"/>
    <w:rsid w:val="00D45BFC"/>
    <w:rsid w:val="00D463DB"/>
    <w:rsid w:val="00D46C28"/>
    <w:rsid w:val="00D46EC4"/>
    <w:rsid w:val="00D472CC"/>
    <w:rsid w:val="00D47327"/>
    <w:rsid w:val="00D477C8"/>
    <w:rsid w:val="00D47D63"/>
    <w:rsid w:val="00D47DAB"/>
    <w:rsid w:val="00D47F8D"/>
    <w:rsid w:val="00D50738"/>
    <w:rsid w:val="00D509EA"/>
    <w:rsid w:val="00D50D4F"/>
    <w:rsid w:val="00D50E2C"/>
    <w:rsid w:val="00D51327"/>
    <w:rsid w:val="00D515A4"/>
    <w:rsid w:val="00D515FC"/>
    <w:rsid w:val="00D51AFD"/>
    <w:rsid w:val="00D51D3F"/>
    <w:rsid w:val="00D523C9"/>
    <w:rsid w:val="00D523E1"/>
    <w:rsid w:val="00D52706"/>
    <w:rsid w:val="00D5289D"/>
    <w:rsid w:val="00D52A8E"/>
    <w:rsid w:val="00D52C07"/>
    <w:rsid w:val="00D53600"/>
    <w:rsid w:val="00D53751"/>
    <w:rsid w:val="00D5385D"/>
    <w:rsid w:val="00D53B7A"/>
    <w:rsid w:val="00D53BE5"/>
    <w:rsid w:val="00D53D49"/>
    <w:rsid w:val="00D53D87"/>
    <w:rsid w:val="00D53DF9"/>
    <w:rsid w:val="00D53FC9"/>
    <w:rsid w:val="00D54341"/>
    <w:rsid w:val="00D5444B"/>
    <w:rsid w:val="00D54A0A"/>
    <w:rsid w:val="00D54B04"/>
    <w:rsid w:val="00D54B58"/>
    <w:rsid w:val="00D54E72"/>
    <w:rsid w:val="00D55370"/>
    <w:rsid w:val="00D55483"/>
    <w:rsid w:val="00D556A8"/>
    <w:rsid w:val="00D55A5F"/>
    <w:rsid w:val="00D55B69"/>
    <w:rsid w:val="00D55C69"/>
    <w:rsid w:val="00D55D9F"/>
    <w:rsid w:val="00D55DDF"/>
    <w:rsid w:val="00D55EC0"/>
    <w:rsid w:val="00D560CA"/>
    <w:rsid w:val="00D563FA"/>
    <w:rsid w:val="00D56580"/>
    <w:rsid w:val="00D566DE"/>
    <w:rsid w:val="00D5679E"/>
    <w:rsid w:val="00D56D05"/>
    <w:rsid w:val="00D56E7E"/>
    <w:rsid w:val="00D57D02"/>
    <w:rsid w:val="00D57E3B"/>
    <w:rsid w:val="00D60C6E"/>
    <w:rsid w:val="00D60D64"/>
    <w:rsid w:val="00D61159"/>
    <w:rsid w:val="00D611FF"/>
    <w:rsid w:val="00D61252"/>
    <w:rsid w:val="00D61602"/>
    <w:rsid w:val="00D616AD"/>
    <w:rsid w:val="00D61A50"/>
    <w:rsid w:val="00D61BF8"/>
    <w:rsid w:val="00D61F0F"/>
    <w:rsid w:val="00D61F16"/>
    <w:rsid w:val="00D623B8"/>
    <w:rsid w:val="00D62A7B"/>
    <w:rsid w:val="00D62B59"/>
    <w:rsid w:val="00D636CA"/>
    <w:rsid w:val="00D637D2"/>
    <w:rsid w:val="00D63B59"/>
    <w:rsid w:val="00D64296"/>
    <w:rsid w:val="00D642A2"/>
    <w:rsid w:val="00D642D6"/>
    <w:rsid w:val="00D64419"/>
    <w:rsid w:val="00D64811"/>
    <w:rsid w:val="00D6482A"/>
    <w:rsid w:val="00D64A28"/>
    <w:rsid w:val="00D64CC1"/>
    <w:rsid w:val="00D65BD7"/>
    <w:rsid w:val="00D65EA7"/>
    <w:rsid w:val="00D66359"/>
    <w:rsid w:val="00D66808"/>
    <w:rsid w:val="00D66945"/>
    <w:rsid w:val="00D66CEC"/>
    <w:rsid w:val="00D670FC"/>
    <w:rsid w:val="00D671F7"/>
    <w:rsid w:val="00D674D2"/>
    <w:rsid w:val="00D677E1"/>
    <w:rsid w:val="00D6787D"/>
    <w:rsid w:val="00D67956"/>
    <w:rsid w:val="00D6797C"/>
    <w:rsid w:val="00D67C92"/>
    <w:rsid w:val="00D67F77"/>
    <w:rsid w:val="00D67FDF"/>
    <w:rsid w:val="00D70020"/>
    <w:rsid w:val="00D70261"/>
    <w:rsid w:val="00D702E4"/>
    <w:rsid w:val="00D7046E"/>
    <w:rsid w:val="00D704D0"/>
    <w:rsid w:val="00D708A2"/>
    <w:rsid w:val="00D70966"/>
    <w:rsid w:val="00D70A18"/>
    <w:rsid w:val="00D70BB6"/>
    <w:rsid w:val="00D71096"/>
    <w:rsid w:val="00D7114E"/>
    <w:rsid w:val="00D7198B"/>
    <w:rsid w:val="00D71A3A"/>
    <w:rsid w:val="00D71B28"/>
    <w:rsid w:val="00D71BB8"/>
    <w:rsid w:val="00D71E39"/>
    <w:rsid w:val="00D71EF3"/>
    <w:rsid w:val="00D724E8"/>
    <w:rsid w:val="00D7262F"/>
    <w:rsid w:val="00D72902"/>
    <w:rsid w:val="00D72DF0"/>
    <w:rsid w:val="00D736B9"/>
    <w:rsid w:val="00D73B53"/>
    <w:rsid w:val="00D73E2E"/>
    <w:rsid w:val="00D740F2"/>
    <w:rsid w:val="00D74702"/>
    <w:rsid w:val="00D74753"/>
    <w:rsid w:val="00D74807"/>
    <w:rsid w:val="00D748B6"/>
    <w:rsid w:val="00D74FBC"/>
    <w:rsid w:val="00D752D3"/>
    <w:rsid w:val="00D753BF"/>
    <w:rsid w:val="00D75628"/>
    <w:rsid w:val="00D75684"/>
    <w:rsid w:val="00D75818"/>
    <w:rsid w:val="00D75DDC"/>
    <w:rsid w:val="00D75EBF"/>
    <w:rsid w:val="00D76016"/>
    <w:rsid w:val="00D7613E"/>
    <w:rsid w:val="00D76161"/>
    <w:rsid w:val="00D761AC"/>
    <w:rsid w:val="00D76730"/>
    <w:rsid w:val="00D76892"/>
    <w:rsid w:val="00D76BBC"/>
    <w:rsid w:val="00D76CAE"/>
    <w:rsid w:val="00D76FBD"/>
    <w:rsid w:val="00D776F4"/>
    <w:rsid w:val="00D77790"/>
    <w:rsid w:val="00D77C6C"/>
    <w:rsid w:val="00D77F35"/>
    <w:rsid w:val="00D80222"/>
    <w:rsid w:val="00D803E1"/>
    <w:rsid w:val="00D805E3"/>
    <w:rsid w:val="00D80857"/>
    <w:rsid w:val="00D80999"/>
    <w:rsid w:val="00D80A5C"/>
    <w:rsid w:val="00D80B58"/>
    <w:rsid w:val="00D80ECD"/>
    <w:rsid w:val="00D814CC"/>
    <w:rsid w:val="00D81827"/>
    <w:rsid w:val="00D81992"/>
    <w:rsid w:val="00D81B46"/>
    <w:rsid w:val="00D81DEB"/>
    <w:rsid w:val="00D81DF4"/>
    <w:rsid w:val="00D81E04"/>
    <w:rsid w:val="00D81FB7"/>
    <w:rsid w:val="00D822FA"/>
    <w:rsid w:val="00D82539"/>
    <w:rsid w:val="00D83325"/>
    <w:rsid w:val="00D83395"/>
    <w:rsid w:val="00D83840"/>
    <w:rsid w:val="00D83B4B"/>
    <w:rsid w:val="00D8433C"/>
    <w:rsid w:val="00D847CE"/>
    <w:rsid w:val="00D84C63"/>
    <w:rsid w:val="00D84E39"/>
    <w:rsid w:val="00D85136"/>
    <w:rsid w:val="00D85540"/>
    <w:rsid w:val="00D85584"/>
    <w:rsid w:val="00D85AD0"/>
    <w:rsid w:val="00D86112"/>
    <w:rsid w:val="00D86310"/>
    <w:rsid w:val="00D8639D"/>
    <w:rsid w:val="00D86768"/>
    <w:rsid w:val="00D868EE"/>
    <w:rsid w:val="00D872E5"/>
    <w:rsid w:val="00D87309"/>
    <w:rsid w:val="00D874B6"/>
    <w:rsid w:val="00D874E6"/>
    <w:rsid w:val="00D8754B"/>
    <w:rsid w:val="00D876F0"/>
    <w:rsid w:val="00D877FE"/>
    <w:rsid w:val="00D8795F"/>
    <w:rsid w:val="00D90102"/>
    <w:rsid w:val="00D90131"/>
    <w:rsid w:val="00D90149"/>
    <w:rsid w:val="00D91944"/>
    <w:rsid w:val="00D91E95"/>
    <w:rsid w:val="00D9214B"/>
    <w:rsid w:val="00D92907"/>
    <w:rsid w:val="00D93319"/>
    <w:rsid w:val="00D93415"/>
    <w:rsid w:val="00D93BD0"/>
    <w:rsid w:val="00D93C34"/>
    <w:rsid w:val="00D93CD1"/>
    <w:rsid w:val="00D94CAB"/>
    <w:rsid w:val="00D94DF6"/>
    <w:rsid w:val="00D94F06"/>
    <w:rsid w:val="00D955DF"/>
    <w:rsid w:val="00D958B9"/>
    <w:rsid w:val="00D95C64"/>
    <w:rsid w:val="00D95E33"/>
    <w:rsid w:val="00D95F14"/>
    <w:rsid w:val="00D96065"/>
    <w:rsid w:val="00D960D1"/>
    <w:rsid w:val="00D96183"/>
    <w:rsid w:val="00D966BE"/>
    <w:rsid w:val="00D967F6"/>
    <w:rsid w:val="00D96BE6"/>
    <w:rsid w:val="00D96D46"/>
    <w:rsid w:val="00D9741E"/>
    <w:rsid w:val="00D97927"/>
    <w:rsid w:val="00D9793B"/>
    <w:rsid w:val="00D979D0"/>
    <w:rsid w:val="00DA0BE1"/>
    <w:rsid w:val="00DA1852"/>
    <w:rsid w:val="00DA1ADF"/>
    <w:rsid w:val="00DA1B59"/>
    <w:rsid w:val="00DA1BC5"/>
    <w:rsid w:val="00DA1C07"/>
    <w:rsid w:val="00DA2176"/>
    <w:rsid w:val="00DA274C"/>
    <w:rsid w:val="00DA2960"/>
    <w:rsid w:val="00DA2B0D"/>
    <w:rsid w:val="00DA2EA9"/>
    <w:rsid w:val="00DA328A"/>
    <w:rsid w:val="00DA35B7"/>
    <w:rsid w:val="00DA362B"/>
    <w:rsid w:val="00DA3A42"/>
    <w:rsid w:val="00DA3D8F"/>
    <w:rsid w:val="00DA3F48"/>
    <w:rsid w:val="00DA3FC8"/>
    <w:rsid w:val="00DA3FF7"/>
    <w:rsid w:val="00DA42C9"/>
    <w:rsid w:val="00DA448C"/>
    <w:rsid w:val="00DA454B"/>
    <w:rsid w:val="00DA4559"/>
    <w:rsid w:val="00DA4A2F"/>
    <w:rsid w:val="00DA4CF3"/>
    <w:rsid w:val="00DA4D1D"/>
    <w:rsid w:val="00DA4DA9"/>
    <w:rsid w:val="00DA4E65"/>
    <w:rsid w:val="00DA4EDC"/>
    <w:rsid w:val="00DA5397"/>
    <w:rsid w:val="00DA53F6"/>
    <w:rsid w:val="00DA5760"/>
    <w:rsid w:val="00DA5AD8"/>
    <w:rsid w:val="00DA5E85"/>
    <w:rsid w:val="00DA6466"/>
    <w:rsid w:val="00DA69FC"/>
    <w:rsid w:val="00DA6B93"/>
    <w:rsid w:val="00DA6CF8"/>
    <w:rsid w:val="00DA6ECE"/>
    <w:rsid w:val="00DA6FA2"/>
    <w:rsid w:val="00DA6FD9"/>
    <w:rsid w:val="00DA733F"/>
    <w:rsid w:val="00DA7572"/>
    <w:rsid w:val="00DA77C8"/>
    <w:rsid w:val="00DA78D1"/>
    <w:rsid w:val="00DA7AD8"/>
    <w:rsid w:val="00DA7CD9"/>
    <w:rsid w:val="00DB0140"/>
    <w:rsid w:val="00DB01D9"/>
    <w:rsid w:val="00DB061E"/>
    <w:rsid w:val="00DB08C3"/>
    <w:rsid w:val="00DB1124"/>
    <w:rsid w:val="00DB118A"/>
    <w:rsid w:val="00DB11CF"/>
    <w:rsid w:val="00DB1693"/>
    <w:rsid w:val="00DB19D0"/>
    <w:rsid w:val="00DB1AD0"/>
    <w:rsid w:val="00DB1C28"/>
    <w:rsid w:val="00DB1CB7"/>
    <w:rsid w:val="00DB1FBB"/>
    <w:rsid w:val="00DB2177"/>
    <w:rsid w:val="00DB228C"/>
    <w:rsid w:val="00DB2591"/>
    <w:rsid w:val="00DB3296"/>
    <w:rsid w:val="00DB32D3"/>
    <w:rsid w:val="00DB32F0"/>
    <w:rsid w:val="00DB3757"/>
    <w:rsid w:val="00DB3873"/>
    <w:rsid w:val="00DB3F62"/>
    <w:rsid w:val="00DB3FFA"/>
    <w:rsid w:val="00DB4492"/>
    <w:rsid w:val="00DB473B"/>
    <w:rsid w:val="00DB4BCE"/>
    <w:rsid w:val="00DB4C54"/>
    <w:rsid w:val="00DB4D97"/>
    <w:rsid w:val="00DB5184"/>
    <w:rsid w:val="00DB54A5"/>
    <w:rsid w:val="00DB5546"/>
    <w:rsid w:val="00DB55C6"/>
    <w:rsid w:val="00DB55E1"/>
    <w:rsid w:val="00DB5A97"/>
    <w:rsid w:val="00DB678A"/>
    <w:rsid w:val="00DB67FD"/>
    <w:rsid w:val="00DB68FD"/>
    <w:rsid w:val="00DB6B0E"/>
    <w:rsid w:val="00DB70F0"/>
    <w:rsid w:val="00DB7322"/>
    <w:rsid w:val="00DB75D2"/>
    <w:rsid w:val="00DB793A"/>
    <w:rsid w:val="00DB7AD6"/>
    <w:rsid w:val="00DC005A"/>
    <w:rsid w:val="00DC03C8"/>
    <w:rsid w:val="00DC0780"/>
    <w:rsid w:val="00DC097F"/>
    <w:rsid w:val="00DC0B8D"/>
    <w:rsid w:val="00DC0D13"/>
    <w:rsid w:val="00DC0E77"/>
    <w:rsid w:val="00DC11F6"/>
    <w:rsid w:val="00DC19DA"/>
    <w:rsid w:val="00DC1AC5"/>
    <w:rsid w:val="00DC1B8F"/>
    <w:rsid w:val="00DC20C9"/>
    <w:rsid w:val="00DC306C"/>
    <w:rsid w:val="00DC35CB"/>
    <w:rsid w:val="00DC3912"/>
    <w:rsid w:val="00DC3C5F"/>
    <w:rsid w:val="00DC3CB0"/>
    <w:rsid w:val="00DC3F1E"/>
    <w:rsid w:val="00DC42F1"/>
    <w:rsid w:val="00DC445F"/>
    <w:rsid w:val="00DC4814"/>
    <w:rsid w:val="00DC4B54"/>
    <w:rsid w:val="00DC4CB7"/>
    <w:rsid w:val="00DC4CE7"/>
    <w:rsid w:val="00DC5AF2"/>
    <w:rsid w:val="00DC6C4E"/>
    <w:rsid w:val="00DC6D27"/>
    <w:rsid w:val="00DC721C"/>
    <w:rsid w:val="00DC74E8"/>
    <w:rsid w:val="00DC7590"/>
    <w:rsid w:val="00DC77E0"/>
    <w:rsid w:val="00DD096D"/>
    <w:rsid w:val="00DD0C69"/>
    <w:rsid w:val="00DD0DB6"/>
    <w:rsid w:val="00DD12C0"/>
    <w:rsid w:val="00DD16F1"/>
    <w:rsid w:val="00DD18C2"/>
    <w:rsid w:val="00DD1B25"/>
    <w:rsid w:val="00DD1C49"/>
    <w:rsid w:val="00DD1F81"/>
    <w:rsid w:val="00DD274E"/>
    <w:rsid w:val="00DD29A8"/>
    <w:rsid w:val="00DD2D94"/>
    <w:rsid w:val="00DD331F"/>
    <w:rsid w:val="00DD34F1"/>
    <w:rsid w:val="00DD36ED"/>
    <w:rsid w:val="00DD377A"/>
    <w:rsid w:val="00DD3903"/>
    <w:rsid w:val="00DD3DE2"/>
    <w:rsid w:val="00DD3EA3"/>
    <w:rsid w:val="00DD43E4"/>
    <w:rsid w:val="00DD44BE"/>
    <w:rsid w:val="00DD4A89"/>
    <w:rsid w:val="00DD4D68"/>
    <w:rsid w:val="00DD4ED7"/>
    <w:rsid w:val="00DD4F9C"/>
    <w:rsid w:val="00DD50F0"/>
    <w:rsid w:val="00DD5151"/>
    <w:rsid w:val="00DD52EA"/>
    <w:rsid w:val="00DD54CD"/>
    <w:rsid w:val="00DD54DD"/>
    <w:rsid w:val="00DD5607"/>
    <w:rsid w:val="00DD5746"/>
    <w:rsid w:val="00DD5BF1"/>
    <w:rsid w:val="00DD5DCA"/>
    <w:rsid w:val="00DD5F64"/>
    <w:rsid w:val="00DD5FA2"/>
    <w:rsid w:val="00DD5FA9"/>
    <w:rsid w:val="00DD6031"/>
    <w:rsid w:val="00DD61F2"/>
    <w:rsid w:val="00DD6722"/>
    <w:rsid w:val="00DD7216"/>
    <w:rsid w:val="00DD7293"/>
    <w:rsid w:val="00DD7AB2"/>
    <w:rsid w:val="00DD7E10"/>
    <w:rsid w:val="00DE0373"/>
    <w:rsid w:val="00DE0541"/>
    <w:rsid w:val="00DE07D9"/>
    <w:rsid w:val="00DE0B8C"/>
    <w:rsid w:val="00DE0E2C"/>
    <w:rsid w:val="00DE14B0"/>
    <w:rsid w:val="00DE153F"/>
    <w:rsid w:val="00DE1543"/>
    <w:rsid w:val="00DE172A"/>
    <w:rsid w:val="00DE185D"/>
    <w:rsid w:val="00DE1D93"/>
    <w:rsid w:val="00DE1EAB"/>
    <w:rsid w:val="00DE2065"/>
    <w:rsid w:val="00DE2176"/>
    <w:rsid w:val="00DE294A"/>
    <w:rsid w:val="00DE2DBF"/>
    <w:rsid w:val="00DE34BF"/>
    <w:rsid w:val="00DE353D"/>
    <w:rsid w:val="00DE35A1"/>
    <w:rsid w:val="00DE3763"/>
    <w:rsid w:val="00DE37FB"/>
    <w:rsid w:val="00DE396D"/>
    <w:rsid w:val="00DE3EA4"/>
    <w:rsid w:val="00DE44B0"/>
    <w:rsid w:val="00DE44D5"/>
    <w:rsid w:val="00DE48D0"/>
    <w:rsid w:val="00DE5249"/>
    <w:rsid w:val="00DE5532"/>
    <w:rsid w:val="00DE57E6"/>
    <w:rsid w:val="00DE58B2"/>
    <w:rsid w:val="00DE58C4"/>
    <w:rsid w:val="00DE5D0F"/>
    <w:rsid w:val="00DE6455"/>
    <w:rsid w:val="00DE6587"/>
    <w:rsid w:val="00DE66D3"/>
    <w:rsid w:val="00DE6A7E"/>
    <w:rsid w:val="00DE6FE2"/>
    <w:rsid w:val="00DE7260"/>
    <w:rsid w:val="00DE732F"/>
    <w:rsid w:val="00DE75E2"/>
    <w:rsid w:val="00DE7DC1"/>
    <w:rsid w:val="00DE7E88"/>
    <w:rsid w:val="00DF008E"/>
    <w:rsid w:val="00DF0133"/>
    <w:rsid w:val="00DF0171"/>
    <w:rsid w:val="00DF02AF"/>
    <w:rsid w:val="00DF0F99"/>
    <w:rsid w:val="00DF103D"/>
    <w:rsid w:val="00DF13FE"/>
    <w:rsid w:val="00DF14D3"/>
    <w:rsid w:val="00DF175A"/>
    <w:rsid w:val="00DF1A28"/>
    <w:rsid w:val="00DF1BAB"/>
    <w:rsid w:val="00DF1EC4"/>
    <w:rsid w:val="00DF22E5"/>
    <w:rsid w:val="00DF235C"/>
    <w:rsid w:val="00DF2453"/>
    <w:rsid w:val="00DF28E2"/>
    <w:rsid w:val="00DF2921"/>
    <w:rsid w:val="00DF2BA6"/>
    <w:rsid w:val="00DF2EC7"/>
    <w:rsid w:val="00DF3222"/>
    <w:rsid w:val="00DF3300"/>
    <w:rsid w:val="00DF3498"/>
    <w:rsid w:val="00DF39BC"/>
    <w:rsid w:val="00DF3C54"/>
    <w:rsid w:val="00DF40B7"/>
    <w:rsid w:val="00DF421F"/>
    <w:rsid w:val="00DF425C"/>
    <w:rsid w:val="00DF440E"/>
    <w:rsid w:val="00DF46CE"/>
    <w:rsid w:val="00DF47B0"/>
    <w:rsid w:val="00DF4C15"/>
    <w:rsid w:val="00DF500F"/>
    <w:rsid w:val="00DF5704"/>
    <w:rsid w:val="00DF58BB"/>
    <w:rsid w:val="00DF5C6E"/>
    <w:rsid w:val="00DF5E8B"/>
    <w:rsid w:val="00DF60F9"/>
    <w:rsid w:val="00DF628E"/>
    <w:rsid w:val="00DF62C8"/>
    <w:rsid w:val="00DF6318"/>
    <w:rsid w:val="00DF6699"/>
    <w:rsid w:val="00DF6814"/>
    <w:rsid w:val="00DF685C"/>
    <w:rsid w:val="00DF6B64"/>
    <w:rsid w:val="00DF6ED1"/>
    <w:rsid w:val="00DF6F0D"/>
    <w:rsid w:val="00DF71A2"/>
    <w:rsid w:val="00DF749B"/>
    <w:rsid w:val="00DF761C"/>
    <w:rsid w:val="00DF7C15"/>
    <w:rsid w:val="00DF7DA4"/>
    <w:rsid w:val="00DF7EE4"/>
    <w:rsid w:val="00E00128"/>
    <w:rsid w:val="00E0020A"/>
    <w:rsid w:val="00E00462"/>
    <w:rsid w:val="00E004A7"/>
    <w:rsid w:val="00E005BF"/>
    <w:rsid w:val="00E008DD"/>
    <w:rsid w:val="00E00AEE"/>
    <w:rsid w:val="00E00D90"/>
    <w:rsid w:val="00E00E4D"/>
    <w:rsid w:val="00E010E1"/>
    <w:rsid w:val="00E011B6"/>
    <w:rsid w:val="00E0134D"/>
    <w:rsid w:val="00E015B8"/>
    <w:rsid w:val="00E016FB"/>
    <w:rsid w:val="00E0173F"/>
    <w:rsid w:val="00E01ACD"/>
    <w:rsid w:val="00E01B8D"/>
    <w:rsid w:val="00E01E39"/>
    <w:rsid w:val="00E01F00"/>
    <w:rsid w:val="00E01FBC"/>
    <w:rsid w:val="00E022E4"/>
    <w:rsid w:val="00E028A1"/>
    <w:rsid w:val="00E028FB"/>
    <w:rsid w:val="00E02A76"/>
    <w:rsid w:val="00E02A7E"/>
    <w:rsid w:val="00E02FC7"/>
    <w:rsid w:val="00E03B2D"/>
    <w:rsid w:val="00E03BE9"/>
    <w:rsid w:val="00E03C0B"/>
    <w:rsid w:val="00E04245"/>
    <w:rsid w:val="00E042CD"/>
    <w:rsid w:val="00E04498"/>
    <w:rsid w:val="00E046F5"/>
    <w:rsid w:val="00E04CC9"/>
    <w:rsid w:val="00E04EA6"/>
    <w:rsid w:val="00E04FEA"/>
    <w:rsid w:val="00E0527C"/>
    <w:rsid w:val="00E0532E"/>
    <w:rsid w:val="00E053F5"/>
    <w:rsid w:val="00E0589C"/>
    <w:rsid w:val="00E058DE"/>
    <w:rsid w:val="00E059B7"/>
    <w:rsid w:val="00E05CA0"/>
    <w:rsid w:val="00E05F16"/>
    <w:rsid w:val="00E06291"/>
    <w:rsid w:val="00E06365"/>
    <w:rsid w:val="00E06581"/>
    <w:rsid w:val="00E067CF"/>
    <w:rsid w:val="00E06D64"/>
    <w:rsid w:val="00E06D6A"/>
    <w:rsid w:val="00E071B7"/>
    <w:rsid w:val="00E0733B"/>
    <w:rsid w:val="00E07466"/>
    <w:rsid w:val="00E07499"/>
    <w:rsid w:val="00E07D06"/>
    <w:rsid w:val="00E07DB0"/>
    <w:rsid w:val="00E10560"/>
    <w:rsid w:val="00E1078E"/>
    <w:rsid w:val="00E112EF"/>
    <w:rsid w:val="00E11AF5"/>
    <w:rsid w:val="00E11B42"/>
    <w:rsid w:val="00E11BB5"/>
    <w:rsid w:val="00E11BC1"/>
    <w:rsid w:val="00E11CCF"/>
    <w:rsid w:val="00E1232B"/>
    <w:rsid w:val="00E126D3"/>
    <w:rsid w:val="00E12925"/>
    <w:rsid w:val="00E12C88"/>
    <w:rsid w:val="00E12F16"/>
    <w:rsid w:val="00E12F7D"/>
    <w:rsid w:val="00E1305C"/>
    <w:rsid w:val="00E13133"/>
    <w:rsid w:val="00E13299"/>
    <w:rsid w:val="00E134BB"/>
    <w:rsid w:val="00E134D8"/>
    <w:rsid w:val="00E13A98"/>
    <w:rsid w:val="00E1450E"/>
    <w:rsid w:val="00E147E6"/>
    <w:rsid w:val="00E14A68"/>
    <w:rsid w:val="00E14AC5"/>
    <w:rsid w:val="00E14B51"/>
    <w:rsid w:val="00E14B8D"/>
    <w:rsid w:val="00E14C6C"/>
    <w:rsid w:val="00E14CFF"/>
    <w:rsid w:val="00E14D13"/>
    <w:rsid w:val="00E14E81"/>
    <w:rsid w:val="00E1546A"/>
    <w:rsid w:val="00E1636D"/>
    <w:rsid w:val="00E16461"/>
    <w:rsid w:val="00E164E9"/>
    <w:rsid w:val="00E1667C"/>
    <w:rsid w:val="00E16A0B"/>
    <w:rsid w:val="00E16E1C"/>
    <w:rsid w:val="00E16E7B"/>
    <w:rsid w:val="00E16E88"/>
    <w:rsid w:val="00E170FD"/>
    <w:rsid w:val="00E171E6"/>
    <w:rsid w:val="00E17426"/>
    <w:rsid w:val="00E177B9"/>
    <w:rsid w:val="00E178EB"/>
    <w:rsid w:val="00E17914"/>
    <w:rsid w:val="00E17917"/>
    <w:rsid w:val="00E17A40"/>
    <w:rsid w:val="00E17DDB"/>
    <w:rsid w:val="00E20149"/>
    <w:rsid w:val="00E20203"/>
    <w:rsid w:val="00E2042C"/>
    <w:rsid w:val="00E207A5"/>
    <w:rsid w:val="00E2084E"/>
    <w:rsid w:val="00E208B2"/>
    <w:rsid w:val="00E20A3F"/>
    <w:rsid w:val="00E20C53"/>
    <w:rsid w:val="00E20D9C"/>
    <w:rsid w:val="00E2114F"/>
    <w:rsid w:val="00E211D0"/>
    <w:rsid w:val="00E21262"/>
    <w:rsid w:val="00E214FA"/>
    <w:rsid w:val="00E216BF"/>
    <w:rsid w:val="00E21780"/>
    <w:rsid w:val="00E21AFC"/>
    <w:rsid w:val="00E221F5"/>
    <w:rsid w:val="00E225B1"/>
    <w:rsid w:val="00E225B8"/>
    <w:rsid w:val="00E2260E"/>
    <w:rsid w:val="00E22B12"/>
    <w:rsid w:val="00E23690"/>
    <w:rsid w:val="00E23D5B"/>
    <w:rsid w:val="00E2446D"/>
    <w:rsid w:val="00E24780"/>
    <w:rsid w:val="00E247D7"/>
    <w:rsid w:val="00E24838"/>
    <w:rsid w:val="00E24991"/>
    <w:rsid w:val="00E24AFD"/>
    <w:rsid w:val="00E251CB"/>
    <w:rsid w:val="00E25387"/>
    <w:rsid w:val="00E25438"/>
    <w:rsid w:val="00E2562A"/>
    <w:rsid w:val="00E2565E"/>
    <w:rsid w:val="00E256A8"/>
    <w:rsid w:val="00E25A2B"/>
    <w:rsid w:val="00E25CC8"/>
    <w:rsid w:val="00E267A0"/>
    <w:rsid w:val="00E267CC"/>
    <w:rsid w:val="00E26ED5"/>
    <w:rsid w:val="00E271CD"/>
    <w:rsid w:val="00E27503"/>
    <w:rsid w:val="00E2775B"/>
    <w:rsid w:val="00E278F8"/>
    <w:rsid w:val="00E27C7E"/>
    <w:rsid w:val="00E304FA"/>
    <w:rsid w:val="00E30848"/>
    <w:rsid w:val="00E30D76"/>
    <w:rsid w:val="00E30DE6"/>
    <w:rsid w:val="00E311EC"/>
    <w:rsid w:val="00E3176B"/>
    <w:rsid w:val="00E3193A"/>
    <w:rsid w:val="00E322BF"/>
    <w:rsid w:val="00E32566"/>
    <w:rsid w:val="00E32DDB"/>
    <w:rsid w:val="00E3304C"/>
    <w:rsid w:val="00E3319B"/>
    <w:rsid w:val="00E33707"/>
    <w:rsid w:val="00E33D0B"/>
    <w:rsid w:val="00E33F16"/>
    <w:rsid w:val="00E3405A"/>
    <w:rsid w:val="00E341EF"/>
    <w:rsid w:val="00E34738"/>
    <w:rsid w:val="00E348E8"/>
    <w:rsid w:val="00E34B90"/>
    <w:rsid w:val="00E3506E"/>
    <w:rsid w:val="00E355FF"/>
    <w:rsid w:val="00E35781"/>
    <w:rsid w:val="00E3578E"/>
    <w:rsid w:val="00E35816"/>
    <w:rsid w:val="00E3592D"/>
    <w:rsid w:val="00E3595F"/>
    <w:rsid w:val="00E35FA1"/>
    <w:rsid w:val="00E36CBB"/>
    <w:rsid w:val="00E36F4B"/>
    <w:rsid w:val="00E372A0"/>
    <w:rsid w:val="00E373B6"/>
    <w:rsid w:val="00E376ED"/>
    <w:rsid w:val="00E37803"/>
    <w:rsid w:val="00E37818"/>
    <w:rsid w:val="00E378BF"/>
    <w:rsid w:val="00E37FF9"/>
    <w:rsid w:val="00E400DD"/>
    <w:rsid w:val="00E40147"/>
    <w:rsid w:val="00E40203"/>
    <w:rsid w:val="00E40299"/>
    <w:rsid w:val="00E40AFE"/>
    <w:rsid w:val="00E4164F"/>
    <w:rsid w:val="00E4192B"/>
    <w:rsid w:val="00E41999"/>
    <w:rsid w:val="00E41B34"/>
    <w:rsid w:val="00E41BFB"/>
    <w:rsid w:val="00E41EE7"/>
    <w:rsid w:val="00E41F3F"/>
    <w:rsid w:val="00E420C7"/>
    <w:rsid w:val="00E426DD"/>
    <w:rsid w:val="00E42B98"/>
    <w:rsid w:val="00E42C58"/>
    <w:rsid w:val="00E42CA2"/>
    <w:rsid w:val="00E42D8A"/>
    <w:rsid w:val="00E42DCD"/>
    <w:rsid w:val="00E431E5"/>
    <w:rsid w:val="00E43369"/>
    <w:rsid w:val="00E435E8"/>
    <w:rsid w:val="00E43641"/>
    <w:rsid w:val="00E436EE"/>
    <w:rsid w:val="00E43EFA"/>
    <w:rsid w:val="00E44030"/>
    <w:rsid w:val="00E44149"/>
    <w:rsid w:val="00E44183"/>
    <w:rsid w:val="00E44559"/>
    <w:rsid w:val="00E44834"/>
    <w:rsid w:val="00E44843"/>
    <w:rsid w:val="00E44C98"/>
    <w:rsid w:val="00E44D1C"/>
    <w:rsid w:val="00E44D37"/>
    <w:rsid w:val="00E44E5A"/>
    <w:rsid w:val="00E4586F"/>
    <w:rsid w:val="00E45A9B"/>
    <w:rsid w:val="00E45D1E"/>
    <w:rsid w:val="00E468F9"/>
    <w:rsid w:val="00E46B05"/>
    <w:rsid w:val="00E46B3D"/>
    <w:rsid w:val="00E46EAB"/>
    <w:rsid w:val="00E47157"/>
    <w:rsid w:val="00E4718D"/>
    <w:rsid w:val="00E47525"/>
    <w:rsid w:val="00E475CA"/>
    <w:rsid w:val="00E477DE"/>
    <w:rsid w:val="00E47A22"/>
    <w:rsid w:val="00E50133"/>
    <w:rsid w:val="00E50244"/>
    <w:rsid w:val="00E5034C"/>
    <w:rsid w:val="00E50367"/>
    <w:rsid w:val="00E5048A"/>
    <w:rsid w:val="00E5059D"/>
    <w:rsid w:val="00E50775"/>
    <w:rsid w:val="00E50C9F"/>
    <w:rsid w:val="00E50D2F"/>
    <w:rsid w:val="00E50D75"/>
    <w:rsid w:val="00E51286"/>
    <w:rsid w:val="00E513A0"/>
    <w:rsid w:val="00E516A8"/>
    <w:rsid w:val="00E51864"/>
    <w:rsid w:val="00E51902"/>
    <w:rsid w:val="00E52104"/>
    <w:rsid w:val="00E52331"/>
    <w:rsid w:val="00E52363"/>
    <w:rsid w:val="00E52B03"/>
    <w:rsid w:val="00E53283"/>
    <w:rsid w:val="00E53542"/>
    <w:rsid w:val="00E54780"/>
    <w:rsid w:val="00E5499A"/>
    <w:rsid w:val="00E54C86"/>
    <w:rsid w:val="00E54E63"/>
    <w:rsid w:val="00E55116"/>
    <w:rsid w:val="00E5517D"/>
    <w:rsid w:val="00E553AE"/>
    <w:rsid w:val="00E55431"/>
    <w:rsid w:val="00E55510"/>
    <w:rsid w:val="00E55679"/>
    <w:rsid w:val="00E55CFA"/>
    <w:rsid w:val="00E5634D"/>
    <w:rsid w:val="00E568C3"/>
    <w:rsid w:val="00E56DE1"/>
    <w:rsid w:val="00E56E37"/>
    <w:rsid w:val="00E5742C"/>
    <w:rsid w:val="00E576B9"/>
    <w:rsid w:val="00E57A26"/>
    <w:rsid w:val="00E57D35"/>
    <w:rsid w:val="00E57EF1"/>
    <w:rsid w:val="00E605DE"/>
    <w:rsid w:val="00E6068B"/>
    <w:rsid w:val="00E607B7"/>
    <w:rsid w:val="00E6081A"/>
    <w:rsid w:val="00E60837"/>
    <w:rsid w:val="00E60890"/>
    <w:rsid w:val="00E60A3C"/>
    <w:rsid w:val="00E60CD3"/>
    <w:rsid w:val="00E60DB5"/>
    <w:rsid w:val="00E60FE0"/>
    <w:rsid w:val="00E6110A"/>
    <w:rsid w:val="00E62223"/>
    <w:rsid w:val="00E6277D"/>
    <w:rsid w:val="00E62CB1"/>
    <w:rsid w:val="00E62D62"/>
    <w:rsid w:val="00E62D6D"/>
    <w:rsid w:val="00E62EB6"/>
    <w:rsid w:val="00E630B3"/>
    <w:rsid w:val="00E634EC"/>
    <w:rsid w:val="00E6381C"/>
    <w:rsid w:val="00E63B89"/>
    <w:rsid w:val="00E63C63"/>
    <w:rsid w:val="00E63F8F"/>
    <w:rsid w:val="00E6453C"/>
    <w:rsid w:val="00E6457E"/>
    <w:rsid w:val="00E6466A"/>
    <w:rsid w:val="00E6468C"/>
    <w:rsid w:val="00E64E55"/>
    <w:rsid w:val="00E64EF6"/>
    <w:rsid w:val="00E652EC"/>
    <w:rsid w:val="00E65366"/>
    <w:rsid w:val="00E654BE"/>
    <w:rsid w:val="00E65F18"/>
    <w:rsid w:val="00E66032"/>
    <w:rsid w:val="00E660F7"/>
    <w:rsid w:val="00E66301"/>
    <w:rsid w:val="00E663DE"/>
    <w:rsid w:val="00E6649C"/>
    <w:rsid w:val="00E66750"/>
    <w:rsid w:val="00E6679E"/>
    <w:rsid w:val="00E667FB"/>
    <w:rsid w:val="00E66C1A"/>
    <w:rsid w:val="00E66CD3"/>
    <w:rsid w:val="00E671B4"/>
    <w:rsid w:val="00E6726A"/>
    <w:rsid w:val="00E67EF7"/>
    <w:rsid w:val="00E67FFB"/>
    <w:rsid w:val="00E702FB"/>
    <w:rsid w:val="00E70470"/>
    <w:rsid w:val="00E70523"/>
    <w:rsid w:val="00E707BC"/>
    <w:rsid w:val="00E709CC"/>
    <w:rsid w:val="00E70B16"/>
    <w:rsid w:val="00E70BD8"/>
    <w:rsid w:val="00E71E6C"/>
    <w:rsid w:val="00E721C6"/>
    <w:rsid w:val="00E72424"/>
    <w:rsid w:val="00E724B5"/>
    <w:rsid w:val="00E72568"/>
    <w:rsid w:val="00E725BA"/>
    <w:rsid w:val="00E725C6"/>
    <w:rsid w:val="00E7275A"/>
    <w:rsid w:val="00E72827"/>
    <w:rsid w:val="00E72FF3"/>
    <w:rsid w:val="00E730E8"/>
    <w:rsid w:val="00E731E8"/>
    <w:rsid w:val="00E73788"/>
    <w:rsid w:val="00E73A6D"/>
    <w:rsid w:val="00E7471A"/>
    <w:rsid w:val="00E74C9A"/>
    <w:rsid w:val="00E74FD9"/>
    <w:rsid w:val="00E754F3"/>
    <w:rsid w:val="00E759E6"/>
    <w:rsid w:val="00E75C77"/>
    <w:rsid w:val="00E76218"/>
    <w:rsid w:val="00E76B73"/>
    <w:rsid w:val="00E76D27"/>
    <w:rsid w:val="00E76DC2"/>
    <w:rsid w:val="00E76E9D"/>
    <w:rsid w:val="00E76F7C"/>
    <w:rsid w:val="00E76FCA"/>
    <w:rsid w:val="00E771AD"/>
    <w:rsid w:val="00E77227"/>
    <w:rsid w:val="00E7725B"/>
    <w:rsid w:val="00E77532"/>
    <w:rsid w:val="00E775BE"/>
    <w:rsid w:val="00E7763B"/>
    <w:rsid w:val="00E7790C"/>
    <w:rsid w:val="00E77D83"/>
    <w:rsid w:val="00E77FB5"/>
    <w:rsid w:val="00E802CD"/>
    <w:rsid w:val="00E802EE"/>
    <w:rsid w:val="00E804E8"/>
    <w:rsid w:val="00E809E1"/>
    <w:rsid w:val="00E80E45"/>
    <w:rsid w:val="00E80E8D"/>
    <w:rsid w:val="00E80FD8"/>
    <w:rsid w:val="00E81305"/>
    <w:rsid w:val="00E814EE"/>
    <w:rsid w:val="00E82024"/>
    <w:rsid w:val="00E8210F"/>
    <w:rsid w:val="00E821E7"/>
    <w:rsid w:val="00E8280E"/>
    <w:rsid w:val="00E82A77"/>
    <w:rsid w:val="00E82DDB"/>
    <w:rsid w:val="00E8314B"/>
    <w:rsid w:val="00E83237"/>
    <w:rsid w:val="00E83311"/>
    <w:rsid w:val="00E834A2"/>
    <w:rsid w:val="00E8368A"/>
    <w:rsid w:val="00E83802"/>
    <w:rsid w:val="00E83865"/>
    <w:rsid w:val="00E83B33"/>
    <w:rsid w:val="00E83CAB"/>
    <w:rsid w:val="00E8403C"/>
    <w:rsid w:val="00E845DC"/>
    <w:rsid w:val="00E8550C"/>
    <w:rsid w:val="00E85971"/>
    <w:rsid w:val="00E85C79"/>
    <w:rsid w:val="00E86DF3"/>
    <w:rsid w:val="00E86EE9"/>
    <w:rsid w:val="00E8701D"/>
    <w:rsid w:val="00E871A8"/>
    <w:rsid w:val="00E87A97"/>
    <w:rsid w:val="00E87DD8"/>
    <w:rsid w:val="00E87E29"/>
    <w:rsid w:val="00E87F12"/>
    <w:rsid w:val="00E87FC2"/>
    <w:rsid w:val="00E90616"/>
    <w:rsid w:val="00E90939"/>
    <w:rsid w:val="00E90C48"/>
    <w:rsid w:val="00E90EF9"/>
    <w:rsid w:val="00E91118"/>
    <w:rsid w:val="00E91123"/>
    <w:rsid w:val="00E91536"/>
    <w:rsid w:val="00E916C1"/>
    <w:rsid w:val="00E918F6"/>
    <w:rsid w:val="00E91934"/>
    <w:rsid w:val="00E91C68"/>
    <w:rsid w:val="00E91D08"/>
    <w:rsid w:val="00E91F1F"/>
    <w:rsid w:val="00E925DB"/>
    <w:rsid w:val="00E92C70"/>
    <w:rsid w:val="00E93591"/>
    <w:rsid w:val="00E93725"/>
    <w:rsid w:val="00E93806"/>
    <w:rsid w:val="00E93C4D"/>
    <w:rsid w:val="00E93C6D"/>
    <w:rsid w:val="00E93F27"/>
    <w:rsid w:val="00E9468B"/>
    <w:rsid w:val="00E947EA"/>
    <w:rsid w:val="00E94806"/>
    <w:rsid w:val="00E94BD4"/>
    <w:rsid w:val="00E94C15"/>
    <w:rsid w:val="00E94D7F"/>
    <w:rsid w:val="00E95393"/>
    <w:rsid w:val="00E956AF"/>
    <w:rsid w:val="00E95ADD"/>
    <w:rsid w:val="00E95DE0"/>
    <w:rsid w:val="00E9606E"/>
    <w:rsid w:val="00E967E5"/>
    <w:rsid w:val="00E968B1"/>
    <w:rsid w:val="00E96AFA"/>
    <w:rsid w:val="00E96BFA"/>
    <w:rsid w:val="00E96F28"/>
    <w:rsid w:val="00E96FB9"/>
    <w:rsid w:val="00E97090"/>
    <w:rsid w:val="00E970E9"/>
    <w:rsid w:val="00E97331"/>
    <w:rsid w:val="00E97338"/>
    <w:rsid w:val="00E976C8"/>
    <w:rsid w:val="00E9798B"/>
    <w:rsid w:val="00E97A16"/>
    <w:rsid w:val="00E97FE0"/>
    <w:rsid w:val="00EA01A7"/>
    <w:rsid w:val="00EA01CD"/>
    <w:rsid w:val="00EA0BF9"/>
    <w:rsid w:val="00EA0E5A"/>
    <w:rsid w:val="00EA1002"/>
    <w:rsid w:val="00EA10B7"/>
    <w:rsid w:val="00EA1520"/>
    <w:rsid w:val="00EA15E8"/>
    <w:rsid w:val="00EA1849"/>
    <w:rsid w:val="00EA1E61"/>
    <w:rsid w:val="00EA202E"/>
    <w:rsid w:val="00EA2305"/>
    <w:rsid w:val="00EA2440"/>
    <w:rsid w:val="00EA2911"/>
    <w:rsid w:val="00EA2A4C"/>
    <w:rsid w:val="00EA2C18"/>
    <w:rsid w:val="00EA2C52"/>
    <w:rsid w:val="00EA2E87"/>
    <w:rsid w:val="00EA336C"/>
    <w:rsid w:val="00EA3C0D"/>
    <w:rsid w:val="00EA3DEC"/>
    <w:rsid w:val="00EA3F6E"/>
    <w:rsid w:val="00EA40DB"/>
    <w:rsid w:val="00EA4236"/>
    <w:rsid w:val="00EA45D6"/>
    <w:rsid w:val="00EA4D9A"/>
    <w:rsid w:val="00EA50E7"/>
    <w:rsid w:val="00EA512E"/>
    <w:rsid w:val="00EA5892"/>
    <w:rsid w:val="00EA58C6"/>
    <w:rsid w:val="00EA5BB4"/>
    <w:rsid w:val="00EA5CBC"/>
    <w:rsid w:val="00EA5D2B"/>
    <w:rsid w:val="00EA6153"/>
    <w:rsid w:val="00EA6565"/>
    <w:rsid w:val="00EA6B2C"/>
    <w:rsid w:val="00EA6BF7"/>
    <w:rsid w:val="00EA6C8D"/>
    <w:rsid w:val="00EA6CF6"/>
    <w:rsid w:val="00EA6DD6"/>
    <w:rsid w:val="00EA6DFF"/>
    <w:rsid w:val="00EA7DC4"/>
    <w:rsid w:val="00EA7FF0"/>
    <w:rsid w:val="00EB018B"/>
    <w:rsid w:val="00EB045E"/>
    <w:rsid w:val="00EB0756"/>
    <w:rsid w:val="00EB083A"/>
    <w:rsid w:val="00EB0C38"/>
    <w:rsid w:val="00EB121C"/>
    <w:rsid w:val="00EB12BD"/>
    <w:rsid w:val="00EB16D1"/>
    <w:rsid w:val="00EB16F9"/>
    <w:rsid w:val="00EB1A18"/>
    <w:rsid w:val="00EB1BA4"/>
    <w:rsid w:val="00EB20DB"/>
    <w:rsid w:val="00EB2103"/>
    <w:rsid w:val="00EB22C7"/>
    <w:rsid w:val="00EB2B70"/>
    <w:rsid w:val="00EB2C23"/>
    <w:rsid w:val="00EB2E39"/>
    <w:rsid w:val="00EB2F4C"/>
    <w:rsid w:val="00EB396C"/>
    <w:rsid w:val="00EB3AE7"/>
    <w:rsid w:val="00EB40EC"/>
    <w:rsid w:val="00EB40F5"/>
    <w:rsid w:val="00EB42E0"/>
    <w:rsid w:val="00EB445D"/>
    <w:rsid w:val="00EB4735"/>
    <w:rsid w:val="00EB4A6C"/>
    <w:rsid w:val="00EB4AD4"/>
    <w:rsid w:val="00EB4BF3"/>
    <w:rsid w:val="00EB4E90"/>
    <w:rsid w:val="00EB4F38"/>
    <w:rsid w:val="00EB533A"/>
    <w:rsid w:val="00EB60D2"/>
    <w:rsid w:val="00EB6508"/>
    <w:rsid w:val="00EB6570"/>
    <w:rsid w:val="00EB6886"/>
    <w:rsid w:val="00EB6A9D"/>
    <w:rsid w:val="00EB6BF6"/>
    <w:rsid w:val="00EB6F8A"/>
    <w:rsid w:val="00EB70C3"/>
    <w:rsid w:val="00EB72E4"/>
    <w:rsid w:val="00EB74D8"/>
    <w:rsid w:val="00EB7B1E"/>
    <w:rsid w:val="00EB7B5A"/>
    <w:rsid w:val="00EC0093"/>
    <w:rsid w:val="00EC03D0"/>
    <w:rsid w:val="00EC0D39"/>
    <w:rsid w:val="00EC0E76"/>
    <w:rsid w:val="00EC155B"/>
    <w:rsid w:val="00EC167E"/>
    <w:rsid w:val="00EC189F"/>
    <w:rsid w:val="00EC1C54"/>
    <w:rsid w:val="00EC1EAE"/>
    <w:rsid w:val="00EC20AD"/>
    <w:rsid w:val="00EC215D"/>
    <w:rsid w:val="00EC2276"/>
    <w:rsid w:val="00EC2506"/>
    <w:rsid w:val="00EC28D3"/>
    <w:rsid w:val="00EC28D5"/>
    <w:rsid w:val="00EC2A4B"/>
    <w:rsid w:val="00EC2F36"/>
    <w:rsid w:val="00EC2FDB"/>
    <w:rsid w:val="00EC3043"/>
    <w:rsid w:val="00EC3368"/>
    <w:rsid w:val="00EC3400"/>
    <w:rsid w:val="00EC3627"/>
    <w:rsid w:val="00EC37D8"/>
    <w:rsid w:val="00EC4057"/>
    <w:rsid w:val="00EC4FEA"/>
    <w:rsid w:val="00EC51A4"/>
    <w:rsid w:val="00EC53D4"/>
    <w:rsid w:val="00EC570C"/>
    <w:rsid w:val="00EC65CC"/>
    <w:rsid w:val="00EC674C"/>
    <w:rsid w:val="00EC6A12"/>
    <w:rsid w:val="00EC6DD6"/>
    <w:rsid w:val="00EC700C"/>
    <w:rsid w:val="00EC74D6"/>
    <w:rsid w:val="00EC7749"/>
    <w:rsid w:val="00EC7D1F"/>
    <w:rsid w:val="00ED02DC"/>
    <w:rsid w:val="00ED07B5"/>
    <w:rsid w:val="00ED09E1"/>
    <w:rsid w:val="00ED0C32"/>
    <w:rsid w:val="00ED0D46"/>
    <w:rsid w:val="00ED153C"/>
    <w:rsid w:val="00ED16AF"/>
    <w:rsid w:val="00ED18EA"/>
    <w:rsid w:val="00ED1C92"/>
    <w:rsid w:val="00ED1D24"/>
    <w:rsid w:val="00ED2A89"/>
    <w:rsid w:val="00ED2D26"/>
    <w:rsid w:val="00ED2D45"/>
    <w:rsid w:val="00ED2F34"/>
    <w:rsid w:val="00ED2FE7"/>
    <w:rsid w:val="00ED31CA"/>
    <w:rsid w:val="00ED32AB"/>
    <w:rsid w:val="00ED337B"/>
    <w:rsid w:val="00ED3421"/>
    <w:rsid w:val="00ED3966"/>
    <w:rsid w:val="00ED3990"/>
    <w:rsid w:val="00ED3C80"/>
    <w:rsid w:val="00ED3DA9"/>
    <w:rsid w:val="00ED3F5C"/>
    <w:rsid w:val="00ED47A4"/>
    <w:rsid w:val="00ED4F4F"/>
    <w:rsid w:val="00ED506C"/>
    <w:rsid w:val="00ED5077"/>
    <w:rsid w:val="00ED5488"/>
    <w:rsid w:val="00ED55D9"/>
    <w:rsid w:val="00ED5618"/>
    <w:rsid w:val="00ED5A36"/>
    <w:rsid w:val="00ED5C71"/>
    <w:rsid w:val="00ED5DA9"/>
    <w:rsid w:val="00ED6688"/>
    <w:rsid w:val="00ED69A8"/>
    <w:rsid w:val="00ED6C87"/>
    <w:rsid w:val="00ED6D90"/>
    <w:rsid w:val="00ED710F"/>
    <w:rsid w:val="00ED7E01"/>
    <w:rsid w:val="00EE051C"/>
    <w:rsid w:val="00EE0F20"/>
    <w:rsid w:val="00EE1034"/>
    <w:rsid w:val="00EE1625"/>
    <w:rsid w:val="00EE1D82"/>
    <w:rsid w:val="00EE1EAA"/>
    <w:rsid w:val="00EE223E"/>
    <w:rsid w:val="00EE2BBF"/>
    <w:rsid w:val="00EE2BD1"/>
    <w:rsid w:val="00EE3184"/>
    <w:rsid w:val="00EE31CC"/>
    <w:rsid w:val="00EE346E"/>
    <w:rsid w:val="00EE3484"/>
    <w:rsid w:val="00EE35B1"/>
    <w:rsid w:val="00EE4510"/>
    <w:rsid w:val="00EE4567"/>
    <w:rsid w:val="00EE4909"/>
    <w:rsid w:val="00EE49C2"/>
    <w:rsid w:val="00EE4B23"/>
    <w:rsid w:val="00EE4D3C"/>
    <w:rsid w:val="00EE4F95"/>
    <w:rsid w:val="00EE5109"/>
    <w:rsid w:val="00EE54C7"/>
    <w:rsid w:val="00EE5840"/>
    <w:rsid w:val="00EE5B05"/>
    <w:rsid w:val="00EE5B66"/>
    <w:rsid w:val="00EE5E9C"/>
    <w:rsid w:val="00EE6181"/>
    <w:rsid w:val="00EE62EC"/>
    <w:rsid w:val="00EE64C4"/>
    <w:rsid w:val="00EE65A3"/>
    <w:rsid w:val="00EE6620"/>
    <w:rsid w:val="00EE6754"/>
    <w:rsid w:val="00EE6A75"/>
    <w:rsid w:val="00EE6ABE"/>
    <w:rsid w:val="00EE71E6"/>
    <w:rsid w:val="00EE7386"/>
    <w:rsid w:val="00EE779A"/>
    <w:rsid w:val="00EE77DA"/>
    <w:rsid w:val="00EE7B48"/>
    <w:rsid w:val="00EE7C30"/>
    <w:rsid w:val="00EE7E13"/>
    <w:rsid w:val="00EE7E4A"/>
    <w:rsid w:val="00EF02FB"/>
    <w:rsid w:val="00EF057A"/>
    <w:rsid w:val="00EF0580"/>
    <w:rsid w:val="00EF059F"/>
    <w:rsid w:val="00EF05DA"/>
    <w:rsid w:val="00EF0887"/>
    <w:rsid w:val="00EF0A2A"/>
    <w:rsid w:val="00EF0A56"/>
    <w:rsid w:val="00EF0D42"/>
    <w:rsid w:val="00EF0F90"/>
    <w:rsid w:val="00EF1028"/>
    <w:rsid w:val="00EF1072"/>
    <w:rsid w:val="00EF1361"/>
    <w:rsid w:val="00EF155E"/>
    <w:rsid w:val="00EF15EC"/>
    <w:rsid w:val="00EF184C"/>
    <w:rsid w:val="00EF18AF"/>
    <w:rsid w:val="00EF1D3F"/>
    <w:rsid w:val="00EF2540"/>
    <w:rsid w:val="00EF2886"/>
    <w:rsid w:val="00EF305F"/>
    <w:rsid w:val="00EF3E64"/>
    <w:rsid w:val="00EF3ECE"/>
    <w:rsid w:val="00EF3FA0"/>
    <w:rsid w:val="00EF4001"/>
    <w:rsid w:val="00EF42C7"/>
    <w:rsid w:val="00EF4946"/>
    <w:rsid w:val="00EF53A8"/>
    <w:rsid w:val="00EF574B"/>
    <w:rsid w:val="00EF57A7"/>
    <w:rsid w:val="00EF59CC"/>
    <w:rsid w:val="00EF5A9C"/>
    <w:rsid w:val="00EF5B21"/>
    <w:rsid w:val="00EF5F20"/>
    <w:rsid w:val="00EF66AC"/>
    <w:rsid w:val="00EF68FD"/>
    <w:rsid w:val="00EF6960"/>
    <w:rsid w:val="00EF6D91"/>
    <w:rsid w:val="00EF7098"/>
    <w:rsid w:val="00EF7741"/>
    <w:rsid w:val="00EF7AD3"/>
    <w:rsid w:val="00EF7B1A"/>
    <w:rsid w:val="00EF7F41"/>
    <w:rsid w:val="00EF7FB0"/>
    <w:rsid w:val="00F008F6"/>
    <w:rsid w:val="00F00A1A"/>
    <w:rsid w:val="00F01064"/>
    <w:rsid w:val="00F0113D"/>
    <w:rsid w:val="00F011A2"/>
    <w:rsid w:val="00F01527"/>
    <w:rsid w:val="00F0182A"/>
    <w:rsid w:val="00F01AE3"/>
    <w:rsid w:val="00F01E11"/>
    <w:rsid w:val="00F02021"/>
    <w:rsid w:val="00F0236D"/>
    <w:rsid w:val="00F024DF"/>
    <w:rsid w:val="00F02890"/>
    <w:rsid w:val="00F0392D"/>
    <w:rsid w:val="00F03A9A"/>
    <w:rsid w:val="00F03B11"/>
    <w:rsid w:val="00F03EE1"/>
    <w:rsid w:val="00F042BC"/>
    <w:rsid w:val="00F0430E"/>
    <w:rsid w:val="00F048C5"/>
    <w:rsid w:val="00F04DDA"/>
    <w:rsid w:val="00F04EAF"/>
    <w:rsid w:val="00F04EE3"/>
    <w:rsid w:val="00F05071"/>
    <w:rsid w:val="00F05138"/>
    <w:rsid w:val="00F05567"/>
    <w:rsid w:val="00F05642"/>
    <w:rsid w:val="00F05689"/>
    <w:rsid w:val="00F0599F"/>
    <w:rsid w:val="00F059B5"/>
    <w:rsid w:val="00F05F92"/>
    <w:rsid w:val="00F06611"/>
    <w:rsid w:val="00F06867"/>
    <w:rsid w:val="00F06AE8"/>
    <w:rsid w:val="00F06E7A"/>
    <w:rsid w:val="00F06F9E"/>
    <w:rsid w:val="00F06FD7"/>
    <w:rsid w:val="00F0716F"/>
    <w:rsid w:val="00F07237"/>
    <w:rsid w:val="00F073E5"/>
    <w:rsid w:val="00F075BC"/>
    <w:rsid w:val="00F0771D"/>
    <w:rsid w:val="00F0793F"/>
    <w:rsid w:val="00F0799F"/>
    <w:rsid w:val="00F07DB6"/>
    <w:rsid w:val="00F07DF1"/>
    <w:rsid w:val="00F10093"/>
    <w:rsid w:val="00F10302"/>
    <w:rsid w:val="00F10531"/>
    <w:rsid w:val="00F105B3"/>
    <w:rsid w:val="00F10749"/>
    <w:rsid w:val="00F1075F"/>
    <w:rsid w:val="00F108B7"/>
    <w:rsid w:val="00F108F0"/>
    <w:rsid w:val="00F10A2B"/>
    <w:rsid w:val="00F10BF5"/>
    <w:rsid w:val="00F10DBB"/>
    <w:rsid w:val="00F10EF6"/>
    <w:rsid w:val="00F115B2"/>
    <w:rsid w:val="00F1180A"/>
    <w:rsid w:val="00F11B19"/>
    <w:rsid w:val="00F1206E"/>
    <w:rsid w:val="00F124A5"/>
    <w:rsid w:val="00F129B2"/>
    <w:rsid w:val="00F12CDA"/>
    <w:rsid w:val="00F13A68"/>
    <w:rsid w:val="00F1402A"/>
    <w:rsid w:val="00F14395"/>
    <w:rsid w:val="00F147F0"/>
    <w:rsid w:val="00F14802"/>
    <w:rsid w:val="00F15290"/>
    <w:rsid w:val="00F152C4"/>
    <w:rsid w:val="00F15346"/>
    <w:rsid w:val="00F15CE1"/>
    <w:rsid w:val="00F15D4E"/>
    <w:rsid w:val="00F15E60"/>
    <w:rsid w:val="00F15EE5"/>
    <w:rsid w:val="00F16A15"/>
    <w:rsid w:val="00F16A26"/>
    <w:rsid w:val="00F16D58"/>
    <w:rsid w:val="00F16F23"/>
    <w:rsid w:val="00F17266"/>
    <w:rsid w:val="00F17277"/>
    <w:rsid w:val="00F1733B"/>
    <w:rsid w:val="00F1797D"/>
    <w:rsid w:val="00F17EDB"/>
    <w:rsid w:val="00F20198"/>
    <w:rsid w:val="00F20B06"/>
    <w:rsid w:val="00F20B8D"/>
    <w:rsid w:val="00F21763"/>
    <w:rsid w:val="00F217DA"/>
    <w:rsid w:val="00F21D89"/>
    <w:rsid w:val="00F21FB8"/>
    <w:rsid w:val="00F2281F"/>
    <w:rsid w:val="00F228FF"/>
    <w:rsid w:val="00F2295E"/>
    <w:rsid w:val="00F22A30"/>
    <w:rsid w:val="00F23294"/>
    <w:rsid w:val="00F232F0"/>
    <w:rsid w:val="00F23406"/>
    <w:rsid w:val="00F23986"/>
    <w:rsid w:val="00F23A52"/>
    <w:rsid w:val="00F23BBE"/>
    <w:rsid w:val="00F23CD4"/>
    <w:rsid w:val="00F23FF9"/>
    <w:rsid w:val="00F24325"/>
    <w:rsid w:val="00F2447D"/>
    <w:rsid w:val="00F247F8"/>
    <w:rsid w:val="00F24836"/>
    <w:rsid w:val="00F24A7A"/>
    <w:rsid w:val="00F255CF"/>
    <w:rsid w:val="00F2590A"/>
    <w:rsid w:val="00F25EE8"/>
    <w:rsid w:val="00F26495"/>
    <w:rsid w:val="00F26BE2"/>
    <w:rsid w:val="00F26ED5"/>
    <w:rsid w:val="00F26F25"/>
    <w:rsid w:val="00F27033"/>
    <w:rsid w:val="00F27753"/>
    <w:rsid w:val="00F27AC4"/>
    <w:rsid w:val="00F27C4A"/>
    <w:rsid w:val="00F30171"/>
    <w:rsid w:val="00F3033B"/>
    <w:rsid w:val="00F30514"/>
    <w:rsid w:val="00F305BA"/>
    <w:rsid w:val="00F30FC6"/>
    <w:rsid w:val="00F31626"/>
    <w:rsid w:val="00F316A1"/>
    <w:rsid w:val="00F322F1"/>
    <w:rsid w:val="00F323C8"/>
    <w:rsid w:val="00F32A35"/>
    <w:rsid w:val="00F32BDC"/>
    <w:rsid w:val="00F32D1B"/>
    <w:rsid w:val="00F330CD"/>
    <w:rsid w:val="00F3343E"/>
    <w:rsid w:val="00F335B7"/>
    <w:rsid w:val="00F33B2A"/>
    <w:rsid w:val="00F33BB1"/>
    <w:rsid w:val="00F33C36"/>
    <w:rsid w:val="00F33EC4"/>
    <w:rsid w:val="00F341D8"/>
    <w:rsid w:val="00F343FB"/>
    <w:rsid w:val="00F34748"/>
    <w:rsid w:val="00F34A58"/>
    <w:rsid w:val="00F35128"/>
    <w:rsid w:val="00F352F7"/>
    <w:rsid w:val="00F3542D"/>
    <w:rsid w:val="00F3544F"/>
    <w:rsid w:val="00F356DC"/>
    <w:rsid w:val="00F358DC"/>
    <w:rsid w:val="00F35D78"/>
    <w:rsid w:val="00F35E56"/>
    <w:rsid w:val="00F36125"/>
    <w:rsid w:val="00F36278"/>
    <w:rsid w:val="00F365FD"/>
    <w:rsid w:val="00F36898"/>
    <w:rsid w:val="00F36B11"/>
    <w:rsid w:val="00F36B1A"/>
    <w:rsid w:val="00F36C27"/>
    <w:rsid w:val="00F36D90"/>
    <w:rsid w:val="00F36F60"/>
    <w:rsid w:val="00F370FA"/>
    <w:rsid w:val="00F37172"/>
    <w:rsid w:val="00F371F1"/>
    <w:rsid w:val="00F3733B"/>
    <w:rsid w:val="00F37EB7"/>
    <w:rsid w:val="00F401BB"/>
    <w:rsid w:val="00F401E3"/>
    <w:rsid w:val="00F40237"/>
    <w:rsid w:val="00F4036F"/>
    <w:rsid w:val="00F40850"/>
    <w:rsid w:val="00F40CC4"/>
    <w:rsid w:val="00F415BF"/>
    <w:rsid w:val="00F41781"/>
    <w:rsid w:val="00F41863"/>
    <w:rsid w:val="00F41884"/>
    <w:rsid w:val="00F41948"/>
    <w:rsid w:val="00F41B01"/>
    <w:rsid w:val="00F41C7C"/>
    <w:rsid w:val="00F41CE9"/>
    <w:rsid w:val="00F42068"/>
    <w:rsid w:val="00F420BD"/>
    <w:rsid w:val="00F4222D"/>
    <w:rsid w:val="00F422BD"/>
    <w:rsid w:val="00F4254F"/>
    <w:rsid w:val="00F4256D"/>
    <w:rsid w:val="00F429EC"/>
    <w:rsid w:val="00F42B0D"/>
    <w:rsid w:val="00F42B37"/>
    <w:rsid w:val="00F42B72"/>
    <w:rsid w:val="00F42D15"/>
    <w:rsid w:val="00F42E63"/>
    <w:rsid w:val="00F42F95"/>
    <w:rsid w:val="00F43064"/>
    <w:rsid w:val="00F4314D"/>
    <w:rsid w:val="00F43736"/>
    <w:rsid w:val="00F43CDF"/>
    <w:rsid w:val="00F44235"/>
    <w:rsid w:val="00F4425D"/>
    <w:rsid w:val="00F442C4"/>
    <w:rsid w:val="00F44AF8"/>
    <w:rsid w:val="00F44C45"/>
    <w:rsid w:val="00F44D19"/>
    <w:rsid w:val="00F44E5B"/>
    <w:rsid w:val="00F452F0"/>
    <w:rsid w:val="00F454A6"/>
    <w:rsid w:val="00F4557C"/>
    <w:rsid w:val="00F456D2"/>
    <w:rsid w:val="00F45853"/>
    <w:rsid w:val="00F45987"/>
    <w:rsid w:val="00F45A30"/>
    <w:rsid w:val="00F45B8C"/>
    <w:rsid w:val="00F45C76"/>
    <w:rsid w:val="00F45D74"/>
    <w:rsid w:val="00F45E59"/>
    <w:rsid w:val="00F46317"/>
    <w:rsid w:val="00F463B6"/>
    <w:rsid w:val="00F46454"/>
    <w:rsid w:val="00F46572"/>
    <w:rsid w:val="00F465B8"/>
    <w:rsid w:val="00F46FB1"/>
    <w:rsid w:val="00F4738C"/>
    <w:rsid w:val="00F4760B"/>
    <w:rsid w:val="00F47652"/>
    <w:rsid w:val="00F4788A"/>
    <w:rsid w:val="00F4795D"/>
    <w:rsid w:val="00F4796E"/>
    <w:rsid w:val="00F47D9D"/>
    <w:rsid w:val="00F50AF2"/>
    <w:rsid w:val="00F50B31"/>
    <w:rsid w:val="00F50B6B"/>
    <w:rsid w:val="00F50C3B"/>
    <w:rsid w:val="00F510C5"/>
    <w:rsid w:val="00F51245"/>
    <w:rsid w:val="00F51926"/>
    <w:rsid w:val="00F5195C"/>
    <w:rsid w:val="00F51F2A"/>
    <w:rsid w:val="00F52181"/>
    <w:rsid w:val="00F52283"/>
    <w:rsid w:val="00F52478"/>
    <w:rsid w:val="00F525B8"/>
    <w:rsid w:val="00F5292E"/>
    <w:rsid w:val="00F52FC4"/>
    <w:rsid w:val="00F530AE"/>
    <w:rsid w:val="00F53313"/>
    <w:rsid w:val="00F533E4"/>
    <w:rsid w:val="00F5391F"/>
    <w:rsid w:val="00F53A18"/>
    <w:rsid w:val="00F53F13"/>
    <w:rsid w:val="00F540A6"/>
    <w:rsid w:val="00F541CB"/>
    <w:rsid w:val="00F543D2"/>
    <w:rsid w:val="00F547B0"/>
    <w:rsid w:val="00F54868"/>
    <w:rsid w:val="00F54ACA"/>
    <w:rsid w:val="00F54BC7"/>
    <w:rsid w:val="00F54EA1"/>
    <w:rsid w:val="00F54F29"/>
    <w:rsid w:val="00F54F43"/>
    <w:rsid w:val="00F55737"/>
    <w:rsid w:val="00F55B84"/>
    <w:rsid w:val="00F5638C"/>
    <w:rsid w:val="00F564DC"/>
    <w:rsid w:val="00F56583"/>
    <w:rsid w:val="00F56C25"/>
    <w:rsid w:val="00F57334"/>
    <w:rsid w:val="00F57510"/>
    <w:rsid w:val="00F5777C"/>
    <w:rsid w:val="00F57BCE"/>
    <w:rsid w:val="00F60085"/>
    <w:rsid w:val="00F60101"/>
    <w:rsid w:val="00F60125"/>
    <w:rsid w:val="00F60501"/>
    <w:rsid w:val="00F605D8"/>
    <w:rsid w:val="00F60C52"/>
    <w:rsid w:val="00F61120"/>
    <w:rsid w:val="00F6127D"/>
    <w:rsid w:val="00F61335"/>
    <w:rsid w:val="00F61691"/>
    <w:rsid w:val="00F619AC"/>
    <w:rsid w:val="00F61A4B"/>
    <w:rsid w:val="00F61D6E"/>
    <w:rsid w:val="00F6226E"/>
    <w:rsid w:val="00F6228C"/>
    <w:rsid w:val="00F624D6"/>
    <w:rsid w:val="00F6262F"/>
    <w:rsid w:val="00F627DB"/>
    <w:rsid w:val="00F62BCE"/>
    <w:rsid w:val="00F62E8B"/>
    <w:rsid w:val="00F638DD"/>
    <w:rsid w:val="00F63E79"/>
    <w:rsid w:val="00F63F07"/>
    <w:rsid w:val="00F63F9F"/>
    <w:rsid w:val="00F6411E"/>
    <w:rsid w:val="00F641D3"/>
    <w:rsid w:val="00F6426E"/>
    <w:rsid w:val="00F647D8"/>
    <w:rsid w:val="00F64956"/>
    <w:rsid w:val="00F64C55"/>
    <w:rsid w:val="00F64E1A"/>
    <w:rsid w:val="00F65540"/>
    <w:rsid w:val="00F65623"/>
    <w:rsid w:val="00F658B7"/>
    <w:rsid w:val="00F65AF9"/>
    <w:rsid w:val="00F65C7D"/>
    <w:rsid w:val="00F65F11"/>
    <w:rsid w:val="00F662AD"/>
    <w:rsid w:val="00F6678A"/>
    <w:rsid w:val="00F66939"/>
    <w:rsid w:val="00F66B4C"/>
    <w:rsid w:val="00F67250"/>
    <w:rsid w:val="00F6797E"/>
    <w:rsid w:val="00F67AC2"/>
    <w:rsid w:val="00F67E7D"/>
    <w:rsid w:val="00F7029C"/>
    <w:rsid w:val="00F70374"/>
    <w:rsid w:val="00F7062A"/>
    <w:rsid w:val="00F70C17"/>
    <w:rsid w:val="00F71125"/>
    <w:rsid w:val="00F71236"/>
    <w:rsid w:val="00F7133E"/>
    <w:rsid w:val="00F713F8"/>
    <w:rsid w:val="00F71693"/>
    <w:rsid w:val="00F71787"/>
    <w:rsid w:val="00F71813"/>
    <w:rsid w:val="00F71EF0"/>
    <w:rsid w:val="00F726F6"/>
    <w:rsid w:val="00F729BA"/>
    <w:rsid w:val="00F729D3"/>
    <w:rsid w:val="00F72D83"/>
    <w:rsid w:val="00F72F97"/>
    <w:rsid w:val="00F72FAF"/>
    <w:rsid w:val="00F73261"/>
    <w:rsid w:val="00F73281"/>
    <w:rsid w:val="00F7339A"/>
    <w:rsid w:val="00F734FE"/>
    <w:rsid w:val="00F73527"/>
    <w:rsid w:val="00F73BB1"/>
    <w:rsid w:val="00F73BC3"/>
    <w:rsid w:val="00F73F24"/>
    <w:rsid w:val="00F7416D"/>
    <w:rsid w:val="00F7421D"/>
    <w:rsid w:val="00F753E0"/>
    <w:rsid w:val="00F75524"/>
    <w:rsid w:val="00F75599"/>
    <w:rsid w:val="00F75661"/>
    <w:rsid w:val="00F75741"/>
    <w:rsid w:val="00F75AF5"/>
    <w:rsid w:val="00F75C4C"/>
    <w:rsid w:val="00F75FFD"/>
    <w:rsid w:val="00F764CA"/>
    <w:rsid w:val="00F767C5"/>
    <w:rsid w:val="00F769A6"/>
    <w:rsid w:val="00F769C7"/>
    <w:rsid w:val="00F76A0C"/>
    <w:rsid w:val="00F7718F"/>
    <w:rsid w:val="00F7727C"/>
    <w:rsid w:val="00F773A0"/>
    <w:rsid w:val="00F773A5"/>
    <w:rsid w:val="00F774EE"/>
    <w:rsid w:val="00F77986"/>
    <w:rsid w:val="00F77E91"/>
    <w:rsid w:val="00F801DC"/>
    <w:rsid w:val="00F803AA"/>
    <w:rsid w:val="00F809C7"/>
    <w:rsid w:val="00F80B7B"/>
    <w:rsid w:val="00F80C5B"/>
    <w:rsid w:val="00F80F27"/>
    <w:rsid w:val="00F80F85"/>
    <w:rsid w:val="00F81518"/>
    <w:rsid w:val="00F816CC"/>
    <w:rsid w:val="00F81C60"/>
    <w:rsid w:val="00F8264B"/>
    <w:rsid w:val="00F83407"/>
    <w:rsid w:val="00F83460"/>
    <w:rsid w:val="00F83570"/>
    <w:rsid w:val="00F835A9"/>
    <w:rsid w:val="00F83761"/>
    <w:rsid w:val="00F839B2"/>
    <w:rsid w:val="00F83BAF"/>
    <w:rsid w:val="00F83C30"/>
    <w:rsid w:val="00F84022"/>
    <w:rsid w:val="00F8421E"/>
    <w:rsid w:val="00F846C9"/>
    <w:rsid w:val="00F84C88"/>
    <w:rsid w:val="00F84C9E"/>
    <w:rsid w:val="00F84D8C"/>
    <w:rsid w:val="00F84F29"/>
    <w:rsid w:val="00F851A2"/>
    <w:rsid w:val="00F853BE"/>
    <w:rsid w:val="00F853ED"/>
    <w:rsid w:val="00F85779"/>
    <w:rsid w:val="00F85C94"/>
    <w:rsid w:val="00F85D40"/>
    <w:rsid w:val="00F8617A"/>
    <w:rsid w:val="00F86A9B"/>
    <w:rsid w:val="00F86AFA"/>
    <w:rsid w:val="00F86B3B"/>
    <w:rsid w:val="00F86FB8"/>
    <w:rsid w:val="00F8754A"/>
    <w:rsid w:val="00F878CA"/>
    <w:rsid w:val="00F879FE"/>
    <w:rsid w:val="00F87CF5"/>
    <w:rsid w:val="00F87E29"/>
    <w:rsid w:val="00F90007"/>
    <w:rsid w:val="00F9011E"/>
    <w:rsid w:val="00F904A9"/>
    <w:rsid w:val="00F9066E"/>
    <w:rsid w:val="00F90E5E"/>
    <w:rsid w:val="00F914E0"/>
    <w:rsid w:val="00F9150B"/>
    <w:rsid w:val="00F915C2"/>
    <w:rsid w:val="00F9162B"/>
    <w:rsid w:val="00F91EBD"/>
    <w:rsid w:val="00F924F1"/>
    <w:rsid w:val="00F92538"/>
    <w:rsid w:val="00F926B8"/>
    <w:rsid w:val="00F92DC1"/>
    <w:rsid w:val="00F92F01"/>
    <w:rsid w:val="00F93C1B"/>
    <w:rsid w:val="00F942C5"/>
    <w:rsid w:val="00F94600"/>
    <w:rsid w:val="00F94F19"/>
    <w:rsid w:val="00F95804"/>
    <w:rsid w:val="00F959E2"/>
    <w:rsid w:val="00F95A34"/>
    <w:rsid w:val="00F95BB4"/>
    <w:rsid w:val="00F967FD"/>
    <w:rsid w:val="00F96AEF"/>
    <w:rsid w:val="00F96C98"/>
    <w:rsid w:val="00F96EE9"/>
    <w:rsid w:val="00F97325"/>
    <w:rsid w:val="00F97919"/>
    <w:rsid w:val="00F97A8A"/>
    <w:rsid w:val="00F97CA9"/>
    <w:rsid w:val="00FA0062"/>
    <w:rsid w:val="00FA017C"/>
    <w:rsid w:val="00FA05DC"/>
    <w:rsid w:val="00FA05EC"/>
    <w:rsid w:val="00FA061A"/>
    <w:rsid w:val="00FA08FD"/>
    <w:rsid w:val="00FA09C0"/>
    <w:rsid w:val="00FA116F"/>
    <w:rsid w:val="00FA1323"/>
    <w:rsid w:val="00FA14C2"/>
    <w:rsid w:val="00FA1854"/>
    <w:rsid w:val="00FA1BBC"/>
    <w:rsid w:val="00FA22FD"/>
    <w:rsid w:val="00FA23D0"/>
    <w:rsid w:val="00FA2406"/>
    <w:rsid w:val="00FA2800"/>
    <w:rsid w:val="00FA2A73"/>
    <w:rsid w:val="00FA2A76"/>
    <w:rsid w:val="00FA2C66"/>
    <w:rsid w:val="00FA3006"/>
    <w:rsid w:val="00FA31A6"/>
    <w:rsid w:val="00FA3795"/>
    <w:rsid w:val="00FA3FF2"/>
    <w:rsid w:val="00FA4106"/>
    <w:rsid w:val="00FA4239"/>
    <w:rsid w:val="00FA4368"/>
    <w:rsid w:val="00FA4644"/>
    <w:rsid w:val="00FA4A39"/>
    <w:rsid w:val="00FA4C2A"/>
    <w:rsid w:val="00FA4D4A"/>
    <w:rsid w:val="00FA500E"/>
    <w:rsid w:val="00FA5214"/>
    <w:rsid w:val="00FA5528"/>
    <w:rsid w:val="00FA55F7"/>
    <w:rsid w:val="00FA5992"/>
    <w:rsid w:val="00FA5E37"/>
    <w:rsid w:val="00FA60AF"/>
    <w:rsid w:val="00FA6190"/>
    <w:rsid w:val="00FA63B9"/>
    <w:rsid w:val="00FA6562"/>
    <w:rsid w:val="00FA682C"/>
    <w:rsid w:val="00FA69F3"/>
    <w:rsid w:val="00FA6C2B"/>
    <w:rsid w:val="00FA6E8E"/>
    <w:rsid w:val="00FA6EB2"/>
    <w:rsid w:val="00FA6EE1"/>
    <w:rsid w:val="00FA7A5F"/>
    <w:rsid w:val="00FA7A70"/>
    <w:rsid w:val="00FA7B5A"/>
    <w:rsid w:val="00FA7B7A"/>
    <w:rsid w:val="00FA7BAC"/>
    <w:rsid w:val="00FA7ECA"/>
    <w:rsid w:val="00FB001C"/>
    <w:rsid w:val="00FB017E"/>
    <w:rsid w:val="00FB0225"/>
    <w:rsid w:val="00FB03F7"/>
    <w:rsid w:val="00FB0A2F"/>
    <w:rsid w:val="00FB0B56"/>
    <w:rsid w:val="00FB0C76"/>
    <w:rsid w:val="00FB0D0F"/>
    <w:rsid w:val="00FB1507"/>
    <w:rsid w:val="00FB15C2"/>
    <w:rsid w:val="00FB1665"/>
    <w:rsid w:val="00FB1A46"/>
    <w:rsid w:val="00FB1BB2"/>
    <w:rsid w:val="00FB1C64"/>
    <w:rsid w:val="00FB1E4F"/>
    <w:rsid w:val="00FB1EFA"/>
    <w:rsid w:val="00FB1F0F"/>
    <w:rsid w:val="00FB25A6"/>
    <w:rsid w:val="00FB29ED"/>
    <w:rsid w:val="00FB2A06"/>
    <w:rsid w:val="00FB2C68"/>
    <w:rsid w:val="00FB2CA3"/>
    <w:rsid w:val="00FB2E1C"/>
    <w:rsid w:val="00FB2E39"/>
    <w:rsid w:val="00FB2FDD"/>
    <w:rsid w:val="00FB32B7"/>
    <w:rsid w:val="00FB32DE"/>
    <w:rsid w:val="00FB3437"/>
    <w:rsid w:val="00FB34B5"/>
    <w:rsid w:val="00FB34D9"/>
    <w:rsid w:val="00FB3510"/>
    <w:rsid w:val="00FB369D"/>
    <w:rsid w:val="00FB3820"/>
    <w:rsid w:val="00FB39F7"/>
    <w:rsid w:val="00FB436D"/>
    <w:rsid w:val="00FB436E"/>
    <w:rsid w:val="00FB4660"/>
    <w:rsid w:val="00FB4689"/>
    <w:rsid w:val="00FB482D"/>
    <w:rsid w:val="00FB4C54"/>
    <w:rsid w:val="00FB4C69"/>
    <w:rsid w:val="00FB5364"/>
    <w:rsid w:val="00FB5544"/>
    <w:rsid w:val="00FB5CEE"/>
    <w:rsid w:val="00FB5E2A"/>
    <w:rsid w:val="00FB5E52"/>
    <w:rsid w:val="00FB5F4D"/>
    <w:rsid w:val="00FB6172"/>
    <w:rsid w:val="00FB6669"/>
    <w:rsid w:val="00FB6CA1"/>
    <w:rsid w:val="00FB7229"/>
    <w:rsid w:val="00FB75DB"/>
    <w:rsid w:val="00FC06BF"/>
    <w:rsid w:val="00FC07C6"/>
    <w:rsid w:val="00FC0CCA"/>
    <w:rsid w:val="00FC0DD9"/>
    <w:rsid w:val="00FC1292"/>
    <w:rsid w:val="00FC1478"/>
    <w:rsid w:val="00FC1A0F"/>
    <w:rsid w:val="00FC2149"/>
    <w:rsid w:val="00FC2156"/>
    <w:rsid w:val="00FC22D8"/>
    <w:rsid w:val="00FC2CED"/>
    <w:rsid w:val="00FC2DD6"/>
    <w:rsid w:val="00FC2E57"/>
    <w:rsid w:val="00FC319A"/>
    <w:rsid w:val="00FC3338"/>
    <w:rsid w:val="00FC3838"/>
    <w:rsid w:val="00FC3B49"/>
    <w:rsid w:val="00FC3B60"/>
    <w:rsid w:val="00FC40B4"/>
    <w:rsid w:val="00FC4326"/>
    <w:rsid w:val="00FC4742"/>
    <w:rsid w:val="00FC485A"/>
    <w:rsid w:val="00FC4A8F"/>
    <w:rsid w:val="00FC4B2F"/>
    <w:rsid w:val="00FC4BA9"/>
    <w:rsid w:val="00FC4C35"/>
    <w:rsid w:val="00FC4EC0"/>
    <w:rsid w:val="00FC550B"/>
    <w:rsid w:val="00FC5867"/>
    <w:rsid w:val="00FC5A6A"/>
    <w:rsid w:val="00FC5BF4"/>
    <w:rsid w:val="00FC5F8D"/>
    <w:rsid w:val="00FC6163"/>
    <w:rsid w:val="00FC62FB"/>
    <w:rsid w:val="00FC6613"/>
    <w:rsid w:val="00FC6954"/>
    <w:rsid w:val="00FC6A39"/>
    <w:rsid w:val="00FC6D7E"/>
    <w:rsid w:val="00FC72EC"/>
    <w:rsid w:val="00FC79F0"/>
    <w:rsid w:val="00FC7CAB"/>
    <w:rsid w:val="00FC7E63"/>
    <w:rsid w:val="00FC7EE7"/>
    <w:rsid w:val="00FD06FE"/>
    <w:rsid w:val="00FD080D"/>
    <w:rsid w:val="00FD0843"/>
    <w:rsid w:val="00FD0A77"/>
    <w:rsid w:val="00FD0B60"/>
    <w:rsid w:val="00FD123A"/>
    <w:rsid w:val="00FD13AE"/>
    <w:rsid w:val="00FD179D"/>
    <w:rsid w:val="00FD27AB"/>
    <w:rsid w:val="00FD27BE"/>
    <w:rsid w:val="00FD2F52"/>
    <w:rsid w:val="00FD32A1"/>
    <w:rsid w:val="00FD32A3"/>
    <w:rsid w:val="00FD33AB"/>
    <w:rsid w:val="00FD365D"/>
    <w:rsid w:val="00FD3899"/>
    <w:rsid w:val="00FD3A2C"/>
    <w:rsid w:val="00FD3A7C"/>
    <w:rsid w:val="00FD3AEB"/>
    <w:rsid w:val="00FD3D5B"/>
    <w:rsid w:val="00FD3EC5"/>
    <w:rsid w:val="00FD427C"/>
    <w:rsid w:val="00FD43D5"/>
    <w:rsid w:val="00FD4577"/>
    <w:rsid w:val="00FD48E1"/>
    <w:rsid w:val="00FD49AA"/>
    <w:rsid w:val="00FD4BCA"/>
    <w:rsid w:val="00FD4C83"/>
    <w:rsid w:val="00FD4E47"/>
    <w:rsid w:val="00FD525D"/>
    <w:rsid w:val="00FD53AD"/>
    <w:rsid w:val="00FD5A79"/>
    <w:rsid w:val="00FD6320"/>
    <w:rsid w:val="00FD6448"/>
    <w:rsid w:val="00FD6471"/>
    <w:rsid w:val="00FD65CF"/>
    <w:rsid w:val="00FD660D"/>
    <w:rsid w:val="00FD676E"/>
    <w:rsid w:val="00FD6CD1"/>
    <w:rsid w:val="00FD6DA3"/>
    <w:rsid w:val="00FD7079"/>
    <w:rsid w:val="00FD7175"/>
    <w:rsid w:val="00FD7623"/>
    <w:rsid w:val="00FD7654"/>
    <w:rsid w:val="00FD7883"/>
    <w:rsid w:val="00FD7E8D"/>
    <w:rsid w:val="00FD7ECE"/>
    <w:rsid w:val="00FE00C8"/>
    <w:rsid w:val="00FE03C7"/>
    <w:rsid w:val="00FE07B1"/>
    <w:rsid w:val="00FE0A63"/>
    <w:rsid w:val="00FE10EE"/>
    <w:rsid w:val="00FE1361"/>
    <w:rsid w:val="00FE1A78"/>
    <w:rsid w:val="00FE1E04"/>
    <w:rsid w:val="00FE21F6"/>
    <w:rsid w:val="00FE2A3B"/>
    <w:rsid w:val="00FE2C24"/>
    <w:rsid w:val="00FE2EAB"/>
    <w:rsid w:val="00FE2ED2"/>
    <w:rsid w:val="00FE2F4D"/>
    <w:rsid w:val="00FE2F6E"/>
    <w:rsid w:val="00FE3053"/>
    <w:rsid w:val="00FE31C8"/>
    <w:rsid w:val="00FE328F"/>
    <w:rsid w:val="00FE32D5"/>
    <w:rsid w:val="00FE34F7"/>
    <w:rsid w:val="00FE36AC"/>
    <w:rsid w:val="00FE3ADE"/>
    <w:rsid w:val="00FE3EC2"/>
    <w:rsid w:val="00FE4137"/>
    <w:rsid w:val="00FE51A9"/>
    <w:rsid w:val="00FE56B3"/>
    <w:rsid w:val="00FE5B3B"/>
    <w:rsid w:val="00FE62CC"/>
    <w:rsid w:val="00FE6500"/>
    <w:rsid w:val="00FE6730"/>
    <w:rsid w:val="00FE6F03"/>
    <w:rsid w:val="00FE731E"/>
    <w:rsid w:val="00FE74F3"/>
    <w:rsid w:val="00FE7511"/>
    <w:rsid w:val="00FE7B7D"/>
    <w:rsid w:val="00FE7CA0"/>
    <w:rsid w:val="00FE7CDD"/>
    <w:rsid w:val="00FE7ED4"/>
    <w:rsid w:val="00FE7FC8"/>
    <w:rsid w:val="00FF026F"/>
    <w:rsid w:val="00FF03E7"/>
    <w:rsid w:val="00FF11BC"/>
    <w:rsid w:val="00FF15AD"/>
    <w:rsid w:val="00FF173D"/>
    <w:rsid w:val="00FF18D0"/>
    <w:rsid w:val="00FF1A4D"/>
    <w:rsid w:val="00FF1D98"/>
    <w:rsid w:val="00FF2364"/>
    <w:rsid w:val="00FF240B"/>
    <w:rsid w:val="00FF24DC"/>
    <w:rsid w:val="00FF2528"/>
    <w:rsid w:val="00FF2636"/>
    <w:rsid w:val="00FF268A"/>
    <w:rsid w:val="00FF287B"/>
    <w:rsid w:val="00FF2AF7"/>
    <w:rsid w:val="00FF2B0D"/>
    <w:rsid w:val="00FF2E87"/>
    <w:rsid w:val="00FF3599"/>
    <w:rsid w:val="00FF390C"/>
    <w:rsid w:val="00FF3DFC"/>
    <w:rsid w:val="00FF3F1E"/>
    <w:rsid w:val="00FF47FE"/>
    <w:rsid w:val="00FF480D"/>
    <w:rsid w:val="00FF4964"/>
    <w:rsid w:val="00FF4A7E"/>
    <w:rsid w:val="00FF4B24"/>
    <w:rsid w:val="00FF53C7"/>
    <w:rsid w:val="00FF5638"/>
    <w:rsid w:val="00FF6760"/>
    <w:rsid w:val="00FF68F9"/>
    <w:rsid w:val="00FF6CDB"/>
    <w:rsid w:val="00FF6DA9"/>
    <w:rsid w:val="00FF6FAD"/>
    <w:rsid w:val="00FF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1384C24"/>
  <w15:chartTrackingRefBased/>
  <w15:docId w15:val="{261767CE-480F-4639-ABB3-600A9044E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09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3473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3473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3473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473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3473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3473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qFormat/>
    <w:rsid w:val="003473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3473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3473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47305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3473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3473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347305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347305"/>
    <w:rPr>
      <w:b/>
      <w:bCs/>
    </w:rPr>
  </w:style>
  <w:style w:type="paragraph" w:styleId="ListBullet">
    <w:name w:val="List Bullet"/>
    <w:basedOn w:val="Normal"/>
    <w:rsid w:val="0034730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473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473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4730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473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473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473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47305"/>
    <w:pPr>
      <w:ind w:left="284"/>
    </w:pPr>
  </w:style>
  <w:style w:type="paragraph" w:customStyle="1" w:styleId="AAFrameAddress">
    <w:name w:val="AA Frame Address"/>
    <w:basedOn w:val="Heading1"/>
    <w:rsid w:val="003473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473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473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4730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4730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4730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47305"/>
    <w:pPr>
      <w:ind w:left="851" w:hanging="284"/>
    </w:pPr>
  </w:style>
  <w:style w:type="paragraph" w:styleId="Index4">
    <w:name w:val="index 4"/>
    <w:basedOn w:val="Normal"/>
    <w:next w:val="Normal"/>
    <w:semiHidden/>
    <w:rsid w:val="00347305"/>
    <w:pPr>
      <w:ind w:left="1135" w:hanging="284"/>
    </w:pPr>
  </w:style>
  <w:style w:type="paragraph" w:styleId="Index6">
    <w:name w:val="index 6"/>
    <w:basedOn w:val="Normal"/>
    <w:next w:val="Normal"/>
    <w:semiHidden/>
    <w:rsid w:val="00347305"/>
    <w:pPr>
      <w:ind w:left="1702" w:hanging="284"/>
    </w:pPr>
  </w:style>
  <w:style w:type="paragraph" w:styleId="Index5">
    <w:name w:val="index 5"/>
    <w:basedOn w:val="Normal"/>
    <w:next w:val="Normal"/>
    <w:semiHidden/>
    <w:rsid w:val="00347305"/>
    <w:pPr>
      <w:ind w:left="1418" w:hanging="284"/>
    </w:pPr>
  </w:style>
  <w:style w:type="paragraph" w:styleId="Index7">
    <w:name w:val="index 7"/>
    <w:basedOn w:val="Normal"/>
    <w:next w:val="Normal"/>
    <w:semiHidden/>
    <w:rsid w:val="00347305"/>
    <w:pPr>
      <w:ind w:left="1985" w:hanging="284"/>
    </w:pPr>
  </w:style>
  <w:style w:type="paragraph" w:styleId="Index8">
    <w:name w:val="index 8"/>
    <w:basedOn w:val="Normal"/>
    <w:next w:val="Normal"/>
    <w:semiHidden/>
    <w:rsid w:val="00347305"/>
    <w:pPr>
      <w:ind w:left="2269" w:hanging="284"/>
    </w:pPr>
  </w:style>
  <w:style w:type="paragraph" w:styleId="Index9">
    <w:name w:val="index 9"/>
    <w:basedOn w:val="Normal"/>
    <w:next w:val="Normal"/>
    <w:semiHidden/>
    <w:rsid w:val="00347305"/>
    <w:pPr>
      <w:ind w:left="2552" w:hanging="284"/>
    </w:pPr>
  </w:style>
  <w:style w:type="paragraph" w:styleId="TOC2">
    <w:name w:val="toc 2"/>
    <w:basedOn w:val="Normal"/>
    <w:next w:val="Normal"/>
    <w:semiHidden/>
    <w:rsid w:val="003473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473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47305"/>
    <w:pPr>
      <w:ind w:left="851"/>
    </w:pPr>
  </w:style>
  <w:style w:type="paragraph" w:styleId="TOC5">
    <w:name w:val="toc 5"/>
    <w:basedOn w:val="Normal"/>
    <w:next w:val="Normal"/>
    <w:semiHidden/>
    <w:rsid w:val="00347305"/>
    <w:pPr>
      <w:ind w:left="1134"/>
    </w:pPr>
  </w:style>
  <w:style w:type="paragraph" w:styleId="TOC6">
    <w:name w:val="toc 6"/>
    <w:basedOn w:val="Normal"/>
    <w:next w:val="Normal"/>
    <w:semiHidden/>
    <w:rsid w:val="00347305"/>
    <w:pPr>
      <w:ind w:left="1418"/>
    </w:pPr>
  </w:style>
  <w:style w:type="paragraph" w:styleId="TOC7">
    <w:name w:val="toc 7"/>
    <w:basedOn w:val="Normal"/>
    <w:next w:val="Normal"/>
    <w:semiHidden/>
    <w:rsid w:val="00347305"/>
    <w:pPr>
      <w:ind w:left="1701"/>
    </w:pPr>
  </w:style>
  <w:style w:type="paragraph" w:styleId="TOC8">
    <w:name w:val="toc 8"/>
    <w:basedOn w:val="Normal"/>
    <w:next w:val="Normal"/>
    <w:semiHidden/>
    <w:rsid w:val="00347305"/>
    <w:pPr>
      <w:ind w:left="1985"/>
    </w:pPr>
  </w:style>
  <w:style w:type="paragraph" w:styleId="TOC9">
    <w:name w:val="toc 9"/>
    <w:basedOn w:val="Normal"/>
    <w:next w:val="Normal"/>
    <w:semiHidden/>
    <w:rsid w:val="00347305"/>
    <w:pPr>
      <w:ind w:left="2268"/>
    </w:pPr>
  </w:style>
  <w:style w:type="paragraph" w:styleId="TableofFigures">
    <w:name w:val="table of figures"/>
    <w:basedOn w:val="Normal"/>
    <w:next w:val="Normal"/>
    <w:semiHidden/>
    <w:rsid w:val="00347305"/>
    <w:pPr>
      <w:ind w:left="567" w:hanging="567"/>
    </w:pPr>
  </w:style>
  <w:style w:type="paragraph" w:styleId="ListBullet5">
    <w:name w:val="List Bullet 5"/>
    <w:basedOn w:val="Normal"/>
    <w:rsid w:val="003473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347305"/>
    <w:pPr>
      <w:spacing w:after="120"/>
    </w:pPr>
  </w:style>
  <w:style w:type="paragraph" w:styleId="BodyTextFirstIndent">
    <w:name w:val="Body Text First Indent"/>
    <w:basedOn w:val="BodyText"/>
    <w:rsid w:val="00347305"/>
    <w:pPr>
      <w:ind w:firstLine="284"/>
    </w:pPr>
  </w:style>
  <w:style w:type="paragraph" w:styleId="BodyTextIndent">
    <w:name w:val="Body Text Indent"/>
    <w:basedOn w:val="Normal"/>
    <w:rsid w:val="00347305"/>
    <w:pPr>
      <w:spacing w:after="120"/>
      <w:ind w:left="283"/>
    </w:pPr>
  </w:style>
  <w:style w:type="paragraph" w:styleId="BodyTextFirstIndent2">
    <w:name w:val="Body Text First Indent 2"/>
    <w:basedOn w:val="BodyTextIndent"/>
    <w:rsid w:val="00347305"/>
    <w:pPr>
      <w:ind w:left="284" w:firstLine="284"/>
    </w:pPr>
  </w:style>
  <w:style w:type="character" w:styleId="Strong">
    <w:name w:val="Strong"/>
    <w:qFormat/>
    <w:rsid w:val="00347305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3473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473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47305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3473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473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473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473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473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47305"/>
    <w:pPr>
      <w:framePr w:h="1054" w:wrap="around" w:y="5920"/>
    </w:pPr>
  </w:style>
  <w:style w:type="paragraph" w:customStyle="1" w:styleId="ReportHeading3">
    <w:name w:val="ReportHeading3"/>
    <w:basedOn w:val="ReportHeading2"/>
    <w:rsid w:val="00347305"/>
    <w:pPr>
      <w:framePr w:h="443" w:wrap="around" w:y="8223"/>
    </w:pPr>
  </w:style>
  <w:style w:type="paragraph" w:customStyle="1" w:styleId="a">
    <w:name w:val="¢éÍ¤ÇÒÁ"/>
    <w:basedOn w:val="Normal"/>
    <w:rsid w:val="00347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473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473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473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473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473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473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47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347305"/>
  </w:style>
  <w:style w:type="paragraph" w:styleId="BodyText2">
    <w:name w:val="Body Text 2"/>
    <w:basedOn w:val="Normal"/>
    <w:link w:val="BodyText2Char"/>
    <w:rsid w:val="00347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347305"/>
    <w:pPr>
      <w:jc w:val="both"/>
    </w:pPr>
    <w:rPr>
      <w:rFonts w:ascii="Angsana New" w:hAnsi="Angsana New"/>
      <w:sz w:val="30"/>
      <w:szCs w:val="30"/>
      <w:lang w:val="x-none" w:eastAsia="x-none"/>
    </w:rPr>
  </w:style>
  <w:style w:type="paragraph" w:customStyle="1" w:styleId="a0">
    <w:name w:val="??"/>
    <w:basedOn w:val="Normal"/>
    <w:rsid w:val="00347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347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347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1A661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rsid w:val="005240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rsid w:val="004043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4">
    <w:name w:val="??????????? ????????"/>
    <w:basedOn w:val="NormalIndent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rsid w:val="005174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3A6D9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4475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right="27"/>
      <w:jc w:val="thaiDistribute"/>
    </w:pPr>
    <w:rPr>
      <w:rFonts w:ascii="Angsana New" w:hAnsi="Angsana New"/>
      <w:b/>
      <w:b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447583"/>
    <w:rPr>
      <w:rFonts w:ascii="Angsana New" w:hAnsi="Angsana New"/>
      <w:b/>
      <w:bCs/>
      <w:sz w:val="30"/>
      <w:szCs w:val="30"/>
      <w:lang w:val="en-GB"/>
    </w:rPr>
  </w:style>
  <w:style w:type="paragraph" w:styleId="BodyTextIndent2">
    <w:name w:val="Body Text Indent 2"/>
    <w:basedOn w:val="Normal"/>
    <w:rsid w:val="00BD0B1F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rsid w:val="004A245E"/>
    <w:pPr>
      <w:spacing w:after="120"/>
      <w:ind w:left="360"/>
    </w:pPr>
    <w:rPr>
      <w:rFonts w:cs="Cordia New"/>
      <w:sz w:val="16"/>
    </w:rPr>
  </w:style>
  <w:style w:type="paragraph" w:customStyle="1" w:styleId="Char">
    <w:name w:val="Char"/>
    <w:basedOn w:val="Normal"/>
    <w:rsid w:val="00623E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2A0E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733C3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2E2BD8"/>
    <w:pPr>
      <w:ind w:left="720"/>
      <w:contextualSpacing/>
    </w:pPr>
    <w:rPr>
      <w:szCs w:val="22"/>
    </w:rPr>
  </w:style>
  <w:style w:type="character" w:customStyle="1" w:styleId="Heading6Char">
    <w:name w:val="Heading 6 Char"/>
    <w:link w:val="Heading6"/>
    <w:rsid w:val="005A09A5"/>
    <w:rPr>
      <w:b/>
      <w:bCs/>
      <w:sz w:val="30"/>
      <w:szCs w:val="30"/>
    </w:rPr>
  </w:style>
  <w:style w:type="character" w:customStyle="1" w:styleId="FooterChar">
    <w:name w:val="Footer Char"/>
    <w:link w:val="Footer"/>
    <w:uiPriority w:val="99"/>
    <w:rsid w:val="00620A0F"/>
    <w:rPr>
      <w:rFonts w:ascii="Arial" w:hAnsi="Arial"/>
      <w:sz w:val="18"/>
      <w:szCs w:val="18"/>
    </w:rPr>
  </w:style>
  <w:style w:type="character" w:customStyle="1" w:styleId="hps">
    <w:name w:val="hps"/>
    <w:basedOn w:val="DefaultParagraphFont"/>
    <w:rsid w:val="002835EC"/>
  </w:style>
  <w:style w:type="paragraph" w:customStyle="1" w:styleId="accttwolines">
    <w:name w:val="acct two lines"/>
    <w:aliases w:val="a2l"/>
    <w:basedOn w:val="Normal"/>
    <w:rsid w:val="004D7C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565460"/>
    <w:pPr>
      <w:ind w:left="720"/>
      <w:contextualSpacing/>
    </w:pPr>
    <w:rPr>
      <w:szCs w:val="22"/>
    </w:rPr>
  </w:style>
  <w:style w:type="paragraph" w:customStyle="1" w:styleId="Default">
    <w:name w:val="Default"/>
    <w:rsid w:val="00AE2F4D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9F5E5F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9F5E5F"/>
    <w:rPr>
      <w:rFonts w:ascii="Tahoma" w:hAnsi="Tahoma"/>
      <w:sz w:val="16"/>
    </w:rPr>
  </w:style>
  <w:style w:type="character" w:customStyle="1" w:styleId="BodyText2Char">
    <w:name w:val="Body Text 2 Char"/>
    <w:link w:val="BodyText2"/>
    <w:rsid w:val="0094434E"/>
    <w:rPr>
      <w:rFonts w:ascii="Book Antiqua" w:hAnsi="Book Antiqua"/>
      <w:sz w:val="22"/>
      <w:szCs w:val="22"/>
    </w:rPr>
  </w:style>
  <w:style w:type="paragraph" w:customStyle="1" w:styleId="ASSETS">
    <w:name w:val="ASSETS"/>
    <w:basedOn w:val="Normal"/>
    <w:rsid w:val="007D00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HeaderChar">
    <w:name w:val="Header Char"/>
    <w:link w:val="Header"/>
    <w:uiPriority w:val="99"/>
    <w:rsid w:val="00DE7DC1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D3112A"/>
    <w:rPr>
      <w:rFonts w:ascii="Angsana New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3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6D4B7-96C5-4207-A163-D924A205A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56</Pages>
  <Words>10146</Words>
  <Characters>57834</Characters>
  <Application>Microsoft Office Word</Application>
  <DocSecurity>0</DocSecurity>
  <Lines>481</Lines>
  <Paragraphs>135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บางกอกโพลีเอททีลีน จำกัด (มหาชน)</vt:lpstr>
      <vt:lpstr>บริษัท บางกอกโพลีเอททีลีน จำกัด (มหาชน)</vt:lpstr>
    </vt:vector>
  </TitlesOfParts>
  <Company>Sky123.Org</Company>
  <LinksUpToDate>false</LinksUpToDate>
  <CharactersWithSpaces>67845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cp:lastModifiedBy>Nutchani Chinnawut</cp:lastModifiedBy>
  <cp:revision>4</cp:revision>
  <cp:lastPrinted>2026-02-24T07:10:00Z</cp:lastPrinted>
  <dcterms:created xsi:type="dcterms:W3CDTF">2026-02-24T07:11:00Z</dcterms:created>
  <dcterms:modified xsi:type="dcterms:W3CDTF">2026-02-25T10:03:00Z</dcterms:modified>
</cp:coreProperties>
</file>