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B900F" w14:textId="77777777" w:rsidR="006C38DA" w:rsidRPr="00183F53" w:rsidRDefault="006C38DA" w:rsidP="00BD7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bookmarkStart w:id="0" w:name="Title"/>
      <w:r w:rsidRPr="00183F53">
        <w:rPr>
          <w:rFonts w:ascii="Times New Roman" w:hAnsi="Times New Roman" w:cs="Times New Roman"/>
          <w:b/>
          <w:bCs/>
          <w:sz w:val="40"/>
          <w:szCs w:val="40"/>
        </w:rPr>
        <w:t>CP ALL Public Company Limited</w:t>
      </w:r>
    </w:p>
    <w:p w14:paraId="519275A7" w14:textId="77777777" w:rsidR="006C38DA" w:rsidRPr="00183F53" w:rsidRDefault="006C38DA" w:rsidP="006C38DA">
      <w:pPr>
        <w:pStyle w:val="Heading7"/>
        <w:ind w:right="-43"/>
        <w:jc w:val="center"/>
        <w:rPr>
          <w:rFonts w:ascii="Times New Roman" w:hAnsi="Times New Roman"/>
          <w:sz w:val="40"/>
          <w:szCs w:val="40"/>
        </w:rPr>
      </w:pPr>
      <w:bookmarkStart w:id="1" w:name="SubTitle"/>
      <w:bookmarkEnd w:id="0"/>
      <w:r w:rsidRPr="00183F53">
        <w:rPr>
          <w:rFonts w:ascii="Times New Roman" w:hAnsi="Times New Roman"/>
          <w:sz w:val="40"/>
          <w:szCs w:val="40"/>
        </w:rPr>
        <w:t>and its Subsidiaries</w:t>
      </w:r>
    </w:p>
    <w:p w14:paraId="7AB85836"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cs/>
        </w:rPr>
      </w:pPr>
    </w:p>
    <w:bookmarkEnd w:id="1"/>
    <w:p w14:paraId="0D1D19F0"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183F53">
        <w:rPr>
          <w:rFonts w:ascii="Times New Roman" w:hAnsi="Times New Roman" w:cs="Times New Roman"/>
          <w:spacing w:val="-3"/>
          <w:sz w:val="36"/>
          <w:szCs w:val="36"/>
          <w:lang w:val="en-GB" w:bidi="ar-SA"/>
        </w:rPr>
        <w:t>Financial statements</w:t>
      </w:r>
      <w:r w:rsidRPr="00183F53">
        <w:rPr>
          <w:rFonts w:ascii="Times New Roman" w:hAnsi="Times New Roman" w:cs="Times New Roman"/>
          <w:sz w:val="36"/>
          <w:szCs w:val="20"/>
          <w:lang w:val="en-GB" w:bidi="ar-SA"/>
        </w:rPr>
        <w:t xml:space="preserve"> </w:t>
      </w:r>
      <w:r w:rsidRPr="00183F53">
        <w:rPr>
          <w:rFonts w:ascii="Times New Roman" w:hAnsi="Times New Roman" w:cs="Times New Roman"/>
          <w:spacing w:val="-3"/>
          <w:sz w:val="36"/>
          <w:szCs w:val="36"/>
          <w:lang w:val="en-GB" w:bidi="ar-SA"/>
        </w:rPr>
        <w:t>for the year ended</w:t>
      </w:r>
    </w:p>
    <w:p w14:paraId="3078CBA7" w14:textId="78205863" w:rsidR="006C38DA" w:rsidRPr="00C677BA"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Cordia New"/>
          <w:spacing w:val="-3"/>
          <w:sz w:val="36"/>
          <w:szCs w:val="45"/>
        </w:rPr>
      </w:pPr>
      <w:r>
        <w:rPr>
          <w:rFonts w:ascii="Times New Roman" w:hAnsi="Times New Roman" w:cs="Times New Roman"/>
          <w:spacing w:val="-3"/>
          <w:sz w:val="36"/>
          <w:szCs w:val="36"/>
          <w:lang w:val="en-GB" w:bidi="ar-SA"/>
        </w:rPr>
        <w:t>31 December 20</w:t>
      </w:r>
      <w:r w:rsidR="00D87A98">
        <w:rPr>
          <w:rFonts w:ascii="Times New Roman" w:hAnsi="Times New Roman" w:cs="Times New Roman"/>
          <w:spacing w:val="-3"/>
          <w:sz w:val="36"/>
          <w:szCs w:val="36"/>
          <w:lang w:val="en-GB" w:bidi="ar-SA"/>
        </w:rPr>
        <w:t>2</w:t>
      </w:r>
      <w:r w:rsidR="00A943DB">
        <w:rPr>
          <w:rFonts w:ascii="Times New Roman" w:hAnsi="Times New Roman" w:cs="Times New Roman"/>
          <w:spacing w:val="-3"/>
          <w:sz w:val="36"/>
          <w:szCs w:val="36"/>
          <w:lang w:val="en-GB" w:bidi="ar-SA"/>
        </w:rPr>
        <w:t>5</w:t>
      </w:r>
    </w:p>
    <w:p w14:paraId="252999BD" w14:textId="77777777" w:rsidR="006C38DA" w:rsidRPr="008939B2"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Cordia New"/>
          <w:spacing w:val="-3"/>
          <w:sz w:val="36"/>
          <w:szCs w:val="45"/>
          <w:cs/>
          <w:lang w:val="en-GB"/>
        </w:rPr>
      </w:pPr>
      <w:r w:rsidRPr="00183F53">
        <w:rPr>
          <w:rFonts w:ascii="Times New Roman" w:hAnsi="Times New Roman" w:cs="Times New Roman"/>
          <w:spacing w:val="-3"/>
          <w:sz w:val="36"/>
          <w:szCs w:val="36"/>
          <w:lang w:val="en-GB" w:bidi="ar-SA"/>
        </w:rPr>
        <w:t>and</w:t>
      </w:r>
    </w:p>
    <w:p w14:paraId="47FBB9DB" w14:textId="77777777" w:rsidR="006C38DA" w:rsidRPr="00FD7C6E" w:rsidRDefault="006C38DA" w:rsidP="00FD7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GB" w:bidi="ar-SA"/>
        </w:rPr>
        <w:sectPr w:rsidR="006C38DA" w:rsidRPr="00FD7C6E" w:rsidSect="005628C7">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r w:rsidRPr="00183F53">
        <w:rPr>
          <w:rFonts w:ascii="Times New Roman" w:hAnsi="Times New Roman" w:cs="Times New Roman"/>
          <w:spacing w:val="-3"/>
          <w:sz w:val="36"/>
          <w:szCs w:val="36"/>
          <w:lang w:val="en-GB" w:bidi="ar-SA"/>
        </w:rPr>
        <w:t>Independent Auditor’s Report</w:t>
      </w:r>
    </w:p>
    <w:p w14:paraId="1F15EA5E" w14:textId="77777777" w:rsidR="006C38DA" w:rsidRPr="00183F53" w:rsidRDefault="006C38DA" w:rsidP="006C38DA">
      <w:pPr>
        <w:rPr>
          <w:rFonts w:ascii="Times New Roman" w:hAnsi="Times New Roman" w:cs="Times New Roman"/>
          <w:b/>
          <w:bCs/>
          <w:sz w:val="28"/>
          <w:szCs w:val="28"/>
        </w:rPr>
      </w:pPr>
      <w:r w:rsidRPr="00183F53">
        <w:rPr>
          <w:rFonts w:ascii="Times New Roman" w:hAnsi="Times New Roman" w:cs="Times New Roman"/>
          <w:b/>
          <w:bCs/>
          <w:sz w:val="28"/>
          <w:szCs w:val="28"/>
        </w:rPr>
        <w:lastRenderedPageBreak/>
        <w:t>Independent Auditor’s Report</w:t>
      </w:r>
    </w:p>
    <w:p w14:paraId="26CCC987"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lang w:val="en-GB"/>
        </w:rPr>
      </w:pPr>
    </w:p>
    <w:p w14:paraId="195C0E6C"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u w:val="single"/>
        </w:rPr>
      </w:pPr>
    </w:p>
    <w:p w14:paraId="7BA1F88F"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4"/>
          <w:szCs w:val="24"/>
        </w:rPr>
      </w:pPr>
      <w:r w:rsidRPr="00183F53">
        <w:rPr>
          <w:rFonts w:ascii="Times New Roman" w:hAnsi="Times New Roman" w:cs="Times New Roman"/>
          <w:b/>
          <w:bCs/>
          <w:sz w:val="24"/>
          <w:szCs w:val="24"/>
        </w:rPr>
        <w:t xml:space="preserve">To the Shareholders of CP ALL Public Company Limited </w:t>
      </w:r>
    </w:p>
    <w:p w14:paraId="0FC9700D"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3DDC5DFE"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4A0EA6C0" w14:textId="77777777"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i/>
          <w:iCs/>
          <w:sz w:val="22"/>
          <w:szCs w:val="28"/>
        </w:rPr>
        <w:t>Opinion</w:t>
      </w:r>
    </w:p>
    <w:p w14:paraId="2F1FE68C" w14:textId="77777777" w:rsidR="006C38DA" w:rsidRPr="00681F20" w:rsidRDefault="006C38DA" w:rsidP="006C38DA">
      <w:pPr>
        <w:jc w:val="thaiDistribute"/>
        <w:rPr>
          <w:rFonts w:ascii="Times New Roman" w:hAnsi="Times New Roman" w:cs="Times New Roman"/>
          <w:sz w:val="22"/>
          <w:szCs w:val="28"/>
        </w:rPr>
      </w:pPr>
    </w:p>
    <w:p w14:paraId="75DC57AE" w14:textId="12E9E03D"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have audited the consolidated and separate financial statements of </w:t>
      </w:r>
      <w:r>
        <w:rPr>
          <w:rFonts w:ascii="Times New Roman" w:hAnsi="Times New Roman" w:cs="Times New Roman"/>
          <w:sz w:val="22"/>
          <w:szCs w:val="28"/>
        </w:rPr>
        <w:t>CP ALL</w:t>
      </w:r>
      <w:r w:rsidRPr="00681F20">
        <w:rPr>
          <w:rFonts w:ascii="Times New Roman" w:hAnsi="Times New Roman" w:cs="Times New Roman"/>
          <w:sz w:val="22"/>
          <w:szCs w:val="28"/>
        </w:rPr>
        <w:t xml:space="preserve"> Public Company Limited and</w:t>
      </w:r>
      <w:r>
        <w:rPr>
          <w:rFonts w:ascii="Times New Roman" w:hAnsi="Times New Roman" w:cs="Times New Roman"/>
          <w:sz w:val="22"/>
          <w:szCs w:val="28"/>
        </w:rPr>
        <w:t xml:space="preserve"> </w:t>
      </w:r>
      <w:r w:rsidR="00F62416">
        <w:rPr>
          <w:rFonts w:ascii="Times New Roman" w:hAnsi="Times New Roman" w:cs="Times New Roman"/>
          <w:sz w:val="22"/>
          <w:szCs w:val="28"/>
        </w:rPr>
        <w:br/>
      </w:r>
      <w:r>
        <w:rPr>
          <w:rFonts w:ascii="Times New Roman" w:hAnsi="Times New Roman" w:cs="Times New Roman"/>
          <w:sz w:val="22"/>
          <w:szCs w:val="28"/>
        </w:rPr>
        <w:t>its subsidiaries</w:t>
      </w:r>
      <w:r w:rsidR="00A712F1">
        <w:rPr>
          <w:rFonts w:ascii="Times New Roman" w:hAnsi="Times New Roman" w:cs="Times New Roman"/>
          <w:sz w:val="22"/>
          <w:szCs w:val="28"/>
        </w:rPr>
        <w:t xml:space="preserve"> (the “Group”)</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and of </w:t>
      </w:r>
      <w:r>
        <w:rPr>
          <w:rFonts w:ascii="Times New Roman" w:hAnsi="Times New Roman" w:cs="Times New Roman"/>
          <w:sz w:val="22"/>
          <w:szCs w:val="28"/>
        </w:rPr>
        <w:t>CP ALL Public Company Limited</w:t>
      </w:r>
      <w:r w:rsidR="00A712F1">
        <w:rPr>
          <w:rFonts w:ascii="Times New Roman" w:hAnsi="Times New Roman" w:cs="Times New Roman"/>
          <w:sz w:val="22"/>
          <w:szCs w:val="28"/>
        </w:rPr>
        <w:t xml:space="preserve"> (the “Company”)</w:t>
      </w:r>
      <w:r w:rsidRPr="00681F20">
        <w:rPr>
          <w:rFonts w:ascii="Times New Roman" w:hAnsi="Times New Roman" w:cs="Times New Roman"/>
          <w:sz w:val="22"/>
          <w:szCs w:val="28"/>
        </w:rPr>
        <w:t xml:space="preserve">, respectively, </w:t>
      </w:r>
      <w:r w:rsidR="00F62416">
        <w:rPr>
          <w:rFonts w:ascii="Times New Roman" w:hAnsi="Times New Roman" w:cs="Times New Roman"/>
          <w:sz w:val="22"/>
          <w:szCs w:val="28"/>
        </w:rPr>
        <w:br/>
      </w:r>
      <w:r w:rsidRPr="00681F20">
        <w:rPr>
          <w:rFonts w:ascii="Times New Roman" w:hAnsi="Times New Roman" w:cs="Times New Roman"/>
          <w:sz w:val="22"/>
          <w:szCs w:val="28"/>
        </w:rPr>
        <w:t>which comprise the consolidated and separate statements of financial</w:t>
      </w:r>
      <w:r>
        <w:rPr>
          <w:rFonts w:ascii="Times New Roman" w:hAnsi="Times New Roman" w:cs="Times New Roman"/>
          <w:sz w:val="22"/>
          <w:szCs w:val="28"/>
        </w:rPr>
        <w:t xml:space="preserve"> position as at 31 December 20</w:t>
      </w:r>
      <w:r w:rsidR="00D87A98">
        <w:rPr>
          <w:rFonts w:ascii="Times New Roman" w:hAnsi="Times New Roman" w:cs="Times New Roman"/>
          <w:sz w:val="22"/>
          <w:szCs w:val="28"/>
        </w:rPr>
        <w:t>2</w:t>
      </w:r>
      <w:r w:rsidR="00A943DB">
        <w:rPr>
          <w:rFonts w:ascii="Times New Roman" w:hAnsi="Times New Roman" w:cs="Times New Roman"/>
          <w:sz w:val="22"/>
          <w:szCs w:val="28"/>
        </w:rPr>
        <w:t>5</w:t>
      </w:r>
      <w:r w:rsidRPr="00681F20">
        <w:rPr>
          <w:rFonts w:ascii="Times New Roman" w:hAnsi="Times New Roman" w:cs="Times New Roman"/>
          <w:sz w:val="22"/>
          <w:szCs w:val="28"/>
        </w:rPr>
        <w:t xml:space="preserve">, </w:t>
      </w:r>
      <w:r w:rsidR="00685FA1">
        <w:rPr>
          <w:rFonts w:ascii="Times New Roman" w:hAnsi="Times New Roman" w:cs="Times New Roman"/>
          <w:sz w:val="22"/>
          <w:szCs w:val="28"/>
        </w:rPr>
        <w:br/>
      </w:r>
      <w:r w:rsidRPr="00681F20">
        <w:rPr>
          <w:rFonts w:ascii="Times New Roman" w:hAnsi="Times New Roman" w:cs="Times New Roman"/>
          <w:sz w:val="22"/>
          <w:szCs w:val="28"/>
        </w:rPr>
        <w:t>the consolidated and separate statements of</w:t>
      </w:r>
      <w:r>
        <w:rPr>
          <w:rFonts w:ascii="Times New Roman" w:hAnsi="Times New Roman" w:cs="Times New Roman"/>
          <w:sz w:val="22"/>
          <w:szCs w:val="28"/>
        </w:rPr>
        <w:t xml:space="preserve"> income and </w:t>
      </w:r>
      <w:r w:rsidRPr="00681F20">
        <w:rPr>
          <w:rFonts w:ascii="Times New Roman" w:hAnsi="Times New Roman" w:cs="Times New Roman"/>
          <w:sz w:val="22"/>
          <w:szCs w:val="28"/>
        </w:rPr>
        <w:t xml:space="preserve">comprehensive income, changes in equity and </w:t>
      </w:r>
      <w:r w:rsidR="00685FA1">
        <w:rPr>
          <w:rFonts w:ascii="Times New Roman" w:hAnsi="Times New Roman" w:cs="Times New Roman"/>
          <w:sz w:val="22"/>
          <w:szCs w:val="28"/>
        </w:rPr>
        <w:br/>
      </w:r>
      <w:r w:rsidRPr="00681F20">
        <w:rPr>
          <w:rFonts w:ascii="Times New Roman" w:hAnsi="Times New Roman" w:cs="Times New Roman"/>
          <w:sz w:val="22"/>
          <w:szCs w:val="28"/>
        </w:rPr>
        <w:t>cash flows for</w:t>
      </w:r>
      <w:r>
        <w:rPr>
          <w:rFonts w:ascii="Times New Roman" w:hAnsi="Times New Roman" w:cs="Times New Roman"/>
          <w:sz w:val="22"/>
          <w:szCs w:val="28"/>
        </w:rPr>
        <w:t xml:space="preserve"> the year then ended, and notes, comprising </w:t>
      </w:r>
      <w:r w:rsidRPr="00681F20">
        <w:rPr>
          <w:rFonts w:ascii="Times New Roman" w:hAnsi="Times New Roman" w:cs="Times New Roman"/>
          <w:sz w:val="22"/>
          <w:szCs w:val="28"/>
        </w:rPr>
        <w:t xml:space="preserve">a summary of </w:t>
      </w:r>
      <w:r w:rsidR="00FC7E36">
        <w:rPr>
          <w:rFonts w:ascii="Times New Roman" w:hAnsi="Times New Roman" w:cs="Times New Roman"/>
          <w:sz w:val="22"/>
          <w:szCs w:val="28"/>
        </w:rPr>
        <w:t>material</w:t>
      </w:r>
      <w:r w:rsidRPr="00681F20">
        <w:rPr>
          <w:rFonts w:ascii="Times New Roman" w:hAnsi="Times New Roman" w:cs="Times New Roman"/>
          <w:sz w:val="22"/>
          <w:szCs w:val="28"/>
        </w:rPr>
        <w:t xml:space="preserve"> accounting policies</w:t>
      </w:r>
      <w:r>
        <w:rPr>
          <w:rFonts w:ascii="Times New Roman" w:hAnsi="Times New Roman" w:cs="Times New Roman"/>
          <w:sz w:val="22"/>
          <w:szCs w:val="28"/>
        </w:rPr>
        <w:t xml:space="preserve"> and </w:t>
      </w:r>
      <w:r w:rsidR="00454998">
        <w:rPr>
          <w:rFonts w:ascii="Times New Roman" w:hAnsi="Times New Roman" w:cs="Times New Roman"/>
          <w:sz w:val="22"/>
          <w:szCs w:val="28"/>
        </w:rPr>
        <w:br/>
      </w:r>
      <w:r>
        <w:rPr>
          <w:rFonts w:ascii="Times New Roman" w:hAnsi="Times New Roman" w:cs="Times New Roman"/>
          <w:sz w:val="22"/>
          <w:szCs w:val="28"/>
        </w:rPr>
        <w:t>other explanatory information</w:t>
      </w:r>
      <w:r w:rsidRPr="00681F20">
        <w:rPr>
          <w:rFonts w:ascii="Times New Roman" w:hAnsi="Times New Roman" w:cs="Times New Roman"/>
          <w:sz w:val="22"/>
          <w:szCs w:val="28"/>
        </w:rPr>
        <w:t>.</w:t>
      </w:r>
    </w:p>
    <w:p w14:paraId="211CB1B6" w14:textId="77777777" w:rsidR="006C38DA" w:rsidRPr="00681F20" w:rsidRDefault="006C38DA" w:rsidP="006C38DA">
      <w:pPr>
        <w:jc w:val="thaiDistribute"/>
        <w:rPr>
          <w:rFonts w:ascii="Times New Roman" w:hAnsi="Times New Roman" w:cs="Times New Roman"/>
          <w:sz w:val="22"/>
          <w:szCs w:val="28"/>
        </w:rPr>
      </w:pPr>
    </w:p>
    <w:p w14:paraId="64DA6490" w14:textId="5394DEAC" w:rsidR="006C38DA" w:rsidRPr="00B03597" w:rsidRDefault="006C38DA" w:rsidP="006C38DA">
      <w:pPr>
        <w:jc w:val="thaiDistribute"/>
        <w:rPr>
          <w:rFonts w:ascii="Times New Roman" w:hAnsi="Times New Roman" w:cstheme="minorBidi" w:hint="cs"/>
          <w:sz w:val="22"/>
          <w:szCs w:val="28"/>
        </w:rPr>
      </w:pPr>
      <w:r w:rsidRPr="00681F20">
        <w:rPr>
          <w:rFonts w:ascii="Times New Roman" w:hAnsi="Times New Roman" w:cs="Times New Roman"/>
          <w:sz w:val="22"/>
          <w:szCs w:val="28"/>
        </w:rPr>
        <w:t xml:space="preserve">In my opinion, the </w:t>
      </w:r>
      <w:r>
        <w:rPr>
          <w:rFonts w:ascii="Times New Roman" w:hAnsi="Times New Roman" w:cs="Times New Roman"/>
          <w:sz w:val="22"/>
          <w:szCs w:val="28"/>
        </w:rPr>
        <w:t xml:space="preserve">accompanying </w:t>
      </w:r>
      <w:r w:rsidRPr="00681F20">
        <w:rPr>
          <w:rFonts w:ascii="Times New Roman" w:hAnsi="Times New Roman" w:cs="Times New Roman"/>
          <w:sz w:val="22"/>
          <w:szCs w:val="28"/>
        </w:rPr>
        <w:t xml:space="preserve">consolidated and separate financial statements present fairly, in all </w:t>
      </w:r>
      <w:r w:rsidR="00F62416">
        <w:rPr>
          <w:rFonts w:ascii="Times New Roman" w:hAnsi="Times New Roman" w:cs="Times New Roman"/>
          <w:sz w:val="22"/>
          <w:szCs w:val="28"/>
        </w:rPr>
        <w:br/>
      </w:r>
      <w:r w:rsidRPr="00681F20">
        <w:rPr>
          <w:rFonts w:ascii="Times New Roman" w:hAnsi="Times New Roman" w:cs="Times New Roman"/>
          <w:sz w:val="22"/>
          <w:szCs w:val="28"/>
        </w:rPr>
        <w:t>material respects, the financial position of the Group and the Company, resp</w:t>
      </w:r>
      <w:r>
        <w:rPr>
          <w:rFonts w:ascii="Times New Roman" w:hAnsi="Times New Roman" w:cs="Times New Roman"/>
          <w:sz w:val="22"/>
          <w:szCs w:val="28"/>
        </w:rPr>
        <w:t xml:space="preserve">ectively, as </w:t>
      </w:r>
      <w:proofErr w:type="gramStart"/>
      <w:r>
        <w:rPr>
          <w:rFonts w:ascii="Times New Roman" w:hAnsi="Times New Roman" w:cs="Times New Roman"/>
          <w:sz w:val="22"/>
          <w:szCs w:val="28"/>
        </w:rPr>
        <w:t>at</w:t>
      </w:r>
      <w:proofErr w:type="gramEnd"/>
      <w:r>
        <w:rPr>
          <w:rFonts w:ascii="Times New Roman" w:hAnsi="Times New Roman" w:cs="Times New Roman"/>
          <w:sz w:val="22"/>
          <w:szCs w:val="28"/>
        </w:rPr>
        <w:t xml:space="preserve"> 31 December 20</w:t>
      </w:r>
      <w:r w:rsidR="00D87A98">
        <w:rPr>
          <w:rFonts w:ascii="Times New Roman" w:hAnsi="Times New Roman" w:cs="Times New Roman"/>
          <w:sz w:val="22"/>
          <w:szCs w:val="28"/>
        </w:rPr>
        <w:t>2</w:t>
      </w:r>
      <w:r w:rsidR="00A943DB">
        <w:rPr>
          <w:rFonts w:ascii="Times New Roman" w:hAnsi="Times New Roman" w:cs="Times New Roman"/>
          <w:sz w:val="22"/>
          <w:szCs w:val="28"/>
        </w:rPr>
        <w:t>5</w:t>
      </w:r>
      <w:r w:rsidR="000B4CBE">
        <w:rPr>
          <w:rFonts w:ascii="Times New Roman" w:hAnsi="Times New Roman" w:cs="Times New Roman"/>
          <w:sz w:val="22"/>
          <w:szCs w:val="28"/>
        </w:rPr>
        <w:t xml:space="preserve"> </w:t>
      </w:r>
      <w:r>
        <w:rPr>
          <w:rFonts w:ascii="Times New Roman" w:hAnsi="Times New Roman" w:cs="Times New Roman"/>
          <w:sz w:val="22"/>
          <w:szCs w:val="28"/>
        </w:rPr>
        <w:t xml:space="preserve">and </w:t>
      </w:r>
      <w:r w:rsidRPr="00681F20">
        <w:rPr>
          <w:rFonts w:ascii="Times New Roman" w:hAnsi="Times New Roman" w:cs="Times New Roman"/>
          <w:sz w:val="22"/>
          <w:szCs w:val="28"/>
        </w:rPr>
        <w:t>their financial performance and cash flows for the year then ended in accordance with Thai Financial Reporting Standards (TFRSs).</w:t>
      </w:r>
    </w:p>
    <w:p w14:paraId="2950D329" w14:textId="77777777" w:rsidR="006C38DA" w:rsidRPr="00681F20" w:rsidRDefault="006C38DA" w:rsidP="006C38DA">
      <w:pPr>
        <w:jc w:val="thaiDistribute"/>
        <w:rPr>
          <w:rFonts w:ascii="Times New Roman" w:hAnsi="Times New Roman" w:cs="Times New Roman"/>
          <w:sz w:val="22"/>
          <w:szCs w:val="28"/>
        </w:rPr>
      </w:pPr>
    </w:p>
    <w:p w14:paraId="1CC1A67C"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Basis for Opinion</w:t>
      </w:r>
    </w:p>
    <w:p w14:paraId="4C1CADAD" w14:textId="77777777" w:rsidR="006C38DA" w:rsidRPr="00681F20" w:rsidRDefault="006C38DA" w:rsidP="006C38DA">
      <w:pPr>
        <w:jc w:val="thaiDistribute"/>
        <w:rPr>
          <w:rFonts w:ascii="Times New Roman" w:hAnsi="Times New Roman" w:cs="Times New Roman"/>
          <w:sz w:val="22"/>
          <w:szCs w:val="28"/>
        </w:rPr>
      </w:pPr>
    </w:p>
    <w:p w14:paraId="033F9C65" w14:textId="75018486" w:rsidR="006C38DA" w:rsidRPr="00681F20" w:rsidRDefault="006C38DA" w:rsidP="006C38DA">
      <w:pPr>
        <w:jc w:val="both"/>
        <w:rPr>
          <w:rFonts w:ascii="Times New Roman" w:hAnsi="Times New Roman" w:cs="Times New Roman"/>
          <w:sz w:val="22"/>
          <w:szCs w:val="28"/>
        </w:rPr>
      </w:pPr>
      <w:r w:rsidRPr="00681F20">
        <w:rPr>
          <w:rFonts w:ascii="Times New Roman" w:hAnsi="Times New Roman" w:cs="Times New Roman"/>
          <w:sz w:val="22"/>
          <w:szCs w:val="28"/>
        </w:rPr>
        <w:t xml:space="preserve">I conducted my audit in accordance with Thai Standards on Auditing (TSAs). My responsibilities under </w:t>
      </w:r>
      <w:r w:rsidR="00454998">
        <w:rPr>
          <w:rFonts w:ascii="Times New Roman" w:hAnsi="Times New Roman" w:cs="Times New Roman"/>
          <w:sz w:val="22"/>
          <w:szCs w:val="28"/>
        </w:rPr>
        <w:br/>
      </w:r>
      <w:r w:rsidRPr="00681F20">
        <w:rPr>
          <w:rFonts w:ascii="Times New Roman" w:hAnsi="Times New Roman" w:cs="Times New Roman"/>
          <w:sz w:val="22"/>
          <w:szCs w:val="28"/>
        </w:rPr>
        <w:t xml:space="preserve">those standards are further described in the </w:t>
      </w:r>
      <w:r w:rsidRPr="00A03268">
        <w:rPr>
          <w:rFonts w:ascii="Times New Roman" w:hAnsi="Times New Roman" w:cs="Times New Roman"/>
          <w:i/>
          <w:iCs/>
          <w:sz w:val="22"/>
          <w:szCs w:val="28"/>
        </w:rPr>
        <w:t>Auditor’s Responsibilities for the Audit of the Consolidated and Separate Financial Statements</w:t>
      </w:r>
      <w:r w:rsidRPr="00681F20">
        <w:rPr>
          <w:rFonts w:ascii="Times New Roman" w:hAnsi="Times New Roman" w:cs="Times New Roman"/>
          <w:sz w:val="22"/>
          <w:szCs w:val="28"/>
        </w:rPr>
        <w:t xml:space="preserve"> section of my report. I am independent of the Group and the Company </w:t>
      </w:r>
      <w:r w:rsidR="00454998">
        <w:rPr>
          <w:rFonts w:ascii="Times New Roman" w:hAnsi="Times New Roman" w:cs="Times New Roman"/>
          <w:sz w:val="22"/>
          <w:szCs w:val="28"/>
        </w:rPr>
        <w:br/>
      </w:r>
      <w:r w:rsidRPr="00681F20">
        <w:rPr>
          <w:rFonts w:ascii="Times New Roman" w:hAnsi="Times New Roman" w:cs="Times New Roman"/>
          <w:sz w:val="22"/>
          <w:szCs w:val="28"/>
        </w:rPr>
        <w:t xml:space="preserve">in accordance with </w:t>
      </w:r>
      <w:r w:rsidR="00685FA1" w:rsidRPr="00401351">
        <w:rPr>
          <w:rFonts w:ascii="Times New Roman" w:hAnsi="Times New Roman" w:cs="Times New Roman"/>
          <w:sz w:val="22"/>
          <w:szCs w:val="28"/>
        </w:rPr>
        <w:t xml:space="preserve">the </w:t>
      </w:r>
      <w:r w:rsidR="00685FA1">
        <w:rPr>
          <w:rFonts w:ascii="Times New Roman" w:hAnsi="Times New Roman" w:cs="Times New Roman"/>
          <w:i/>
          <w:iCs/>
          <w:sz w:val="22"/>
          <w:szCs w:val="28"/>
        </w:rPr>
        <w:t>Code</w:t>
      </w:r>
      <w:r w:rsidR="0027576B">
        <w:rPr>
          <w:rFonts w:ascii="Times New Roman" w:hAnsi="Times New Roman" w:cs="Times New Roman"/>
          <w:i/>
          <w:iCs/>
          <w:sz w:val="22"/>
          <w:szCs w:val="28"/>
        </w:rPr>
        <w:t xml:space="preserve"> </w:t>
      </w:r>
      <w:r w:rsidR="00685FA1">
        <w:rPr>
          <w:rFonts w:ascii="Times New Roman" w:hAnsi="Times New Roman" w:cs="Times New Roman"/>
          <w:i/>
          <w:iCs/>
          <w:sz w:val="22"/>
          <w:szCs w:val="28"/>
        </w:rPr>
        <w:t xml:space="preserve">of Ethics for Professional Accountants including Independence Standards </w:t>
      </w:r>
      <w:r w:rsidR="00454998">
        <w:rPr>
          <w:rFonts w:ascii="Times New Roman" w:hAnsi="Times New Roman" w:cs="Times New Roman"/>
          <w:i/>
          <w:iCs/>
          <w:sz w:val="22"/>
          <w:szCs w:val="28"/>
        </w:rPr>
        <w:br/>
      </w:r>
      <w:r>
        <w:rPr>
          <w:rFonts w:ascii="Times New Roman" w:hAnsi="Times New Roman" w:cs="Times New Roman"/>
          <w:sz w:val="22"/>
          <w:szCs w:val="28"/>
        </w:rPr>
        <w:t>issued by the Federation of Accounting Professions</w:t>
      </w:r>
      <w:r w:rsidR="00685FA1">
        <w:rPr>
          <w:rFonts w:ascii="Times New Roman" w:hAnsi="Times New Roman" w:cs="Cordia New"/>
          <w:sz w:val="22"/>
          <w:szCs w:val="28"/>
        </w:rPr>
        <w:t xml:space="preserve"> (</w:t>
      </w:r>
      <w:r w:rsidR="00685FA1" w:rsidRPr="00681F20">
        <w:rPr>
          <w:rFonts w:ascii="Times New Roman" w:hAnsi="Times New Roman" w:cs="Times New Roman"/>
          <w:sz w:val="22"/>
          <w:szCs w:val="28"/>
        </w:rPr>
        <w:t>Code of Ethics for Professional Accountants</w:t>
      </w:r>
      <w:r w:rsidR="00685FA1">
        <w:rPr>
          <w:rFonts w:ascii="Times New Roman" w:hAnsi="Times New Roman" w:cs="Times New Roman"/>
          <w:sz w:val="22"/>
          <w:szCs w:val="28"/>
        </w:rPr>
        <w:t xml:space="preserve">) </w:t>
      </w:r>
      <w:r>
        <w:rPr>
          <w:rFonts w:ascii="Times New Roman" w:hAnsi="Times New Roman" w:cs="Times New Roman"/>
          <w:sz w:val="22"/>
          <w:szCs w:val="28"/>
        </w:rPr>
        <w:t>that is</w:t>
      </w:r>
      <w:r w:rsidRPr="00681F20">
        <w:rPr>
          <w:rFonts w:ascii="Times New Roman" w:hAnsi="Times New Roman" w:cs="Times New Roman"/>
          <w:sz w:val="22"/>
          <w:szCs w:val="28"/>
        </w:rPr>
        <w:t xml:space="preserve"> relevant to my audit of the consolidated and separate financial statements, and I have fulfilled my</w:t>
      </w:r>
      <w:r>
        <w:rPr>
          <w:rFonts w:ascii="Times New Roman" w:hAnsi="Times New Roman" w:cs="Times New Roman"/>
          <w:sz w:val="22"/>
          <w:szCs w:val="28"/>
        </w:rPr>
        <w:t xml:space="preserve"> other </w:t>
      </w:r>
      <w:r w:rsidR="00454998">
        <w:rPr>
          <w:rFonts w:ascii="Times New Roman" w:hAnsi="Times New Roman" w:cs="Times New Roman"/>
          <w:sz w:val="22"/>
          <w:szCs w:val="28"/>
        </w:rPr>
        <w:br/>
      </w:r>
      <w:r>
        <w:rPr>
          <w:rFonts w:ascii="Times New Roman" w:hAnsi="Times New Roman" w:cs="Times New Roman"/>
          <w:sz w:val="22"/>
          <w:szCs w:val="28"/>
        </w:rPr>
        <w:t>ethical responsibilities</w:t>
      </w:r>
      <w:r w:rsidRPr="006F4876">
        <w:rPr>
          <w:rFonts w:ascii="Times New Roman" w:hAnsi="Times New Roman" w:cs="Cordia New" w:hint="cs"/>
          <w:sz w:val="22"/>
          <w:szCs w:val="28"/>
          <w:cs/>
        </w:rPr>
        <w:t xml:space="preserve"> </w:t>
      </w:r>
      <w:r w:rsidRPr="00681F20">
        <w:rPr>
          <w:rFonts w:ascii="Times New Roman" w:hAnsi="Times New Roman" w:cs="Times New Roman"/>
          <w:sz w:val="22"/>
          <w:szCs w:val="28"/>
        </w:rPr>
        <w:t>in acco</w:t>
      </w:r>
      <w:r>
        <w:rPr>
          <w:rFonts w:ascii="Times New Roman" w:hAnsi="Times New Roman" w:cs="Times New Roman"/>
          <w:sz w:val="22"/>
          <w:szCs w:val="28"/>
        </w:rPr>
        <w:t xml:space="preserve">rdance with </w:t>
      </w:r>
      <w:r w:rsidR="00685FA1" w:rsidRPr="00685FA1">
        <w:rPr>
          <w:rFonts w:ascii="Times New Roman" w:hAnsi="Times New Roman" w:cs="Times New Roman"/>
          <w:sz w:val="22"/>
          <w:szCs w:val="28"/>
        </w:rPr>
        <w:t>the Code of Ethics for Professional Accountants</w:t>
      </w:r>
      <w:r>
        <w:rPr>
          <w:rFonts w:ascii="Times New Roman" w:hAnsi="Times New Roman" w:cs="Times New Roman"/>
          <w:sz w:val="22"/>
          <w:szCs w:val="28"/>
        </w:rPr>
        <w:t>.</w:t>
      </w:r>
      <w:r w:rsidRPr="006F4876">
        <w:rPr>
          <w:rFonts w:ascii="Times New Roman" w:hAnsi="Times New Roman" w:cs="Cordia New" w:hint="cs"/>
          <w:sz w:val="22"/>
          <w:szCs w:val="28"/>
          <w:cs/>
        </w:rPr>
        <w:t xml:space="preserve"> </w:t>
      </w:r>
      <w:r w:rsidRPr="00681F20">
        <w:rPr>
          <w:rFonts w:ascii="Times New Roman" w:hAnsi="Times New Roman" w:cs="Times New Roman"/>
          <w:sz w:val="22"/>
          <w:szCs w:val="28"/>
        </w:rPr>
        <w:t>I believe that the audit evidence I have obtained is sufficient and appropriate to provide a basis for my opinion.</w:t>
      </w:r>
    </w:p>
    <w:p w14:paraId="3A5F7A4D" w14:textId="77777777" w:rsidR="006C38DA" w:rsidRPr="006F4876" w:rsidRDefault="006C38DA" w:rsidP="006C38DA">
      <w:pPr>
        <w:jc w:val="thaiDistribute"/>
        <w:rPr>
          <w:rFonts w:ascii="Times New Roman" w:hAnsi="Times New Roman" w:cs="Cordia New"/>
          <w:sz w:val="22"/>
          <w:szCs w:val="28"/>
        </w:rPr>
      </w:pPr>
    </w:p>
    <w:p w14:paraId="7BE3AADF"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Key Audit Matter</w:t>
      </w:r>
      <w:r>
        <w:rPr>
          <w:rFonts w:ascii="Times New Roman" w:hAnsi="Times New Roman" w:cs="Times New Roman"/>
          <w:i/>
          <w:iCs/>
          <w:sz w:val="22"/>
          <w:szCs w:val="28"/>
        </w:rPr>
        <w:t>s</w:t>
      </w:r>
    </w:p>
    <w:p w14:paraId="681F281E" w14:textId="77777777" w:rsidR="006C38DA" w:rsidRPr="00681F20" w:rsidRDefault="006C38DA" w:rsidP="006C38DA">
      <w:pPr>
        <w:jc w:val="thaiDistribute"/>
        <w:rPr>
          <w:rFonts w:ascii="Times New Roman" w:hAnsi="Times New Roman" w:cs="Times New Roman"/>
          <w:sz w:val="22"/>
          <w:szCs w:val="28"/>
        </w:rPr>
      </w:pPr>
    </w:p>
    <w:p w14:paraId="0E52F186" w14:textId="77777777" w:rsidR="006C38DA" w:rsidRDefault="006C38DA" w:rsidP="006C38DA">
      <w:pPr>
        <w:jc w:val="both"/>
        <w:outlineLvl w:val="0"/>
        <w:rPr>
          <w:rFonts w:ascii="Times New Roman" w:hAnsi="Times New Roman" w:cs="Times New Roman"/>
          <w:sz w:val="22"/>
          <w:szCs w:val="28"/>
        </w:rPr>
      </w:pPr>
      <w:r w:rsidRPr="00681F20">
        <w:rPr>
          <w:rFonts w:ascii="Times New Roman" w:hAnsi="Times New Roman" w:cs="Times New Roman"/>
          <w:sz w:val="22"/>
          <w:szCs w:val="28"/>
        </w:rPr>
        <w:t>Key audit matters are those matters that, in my professional judgment, were of most significance in my audit of the consolidated and separate financial statements of the current period.</w:t>
      </w:r>
      <w:r>
        <w:rPr>
          <w:rFonts w:ascii="Times New Roman" w:hAnsi="Times New Roman" w:cs="Times New Roman"/>
          <w:sz w:val="22"/>
          <w:szCs w:val="28"/>
        </w:rPr>
        <w:t xml:space="preserve"> </w:t>
      </w:r>
      <w:r w:rsidRPr="00681F20">
        <w:rPr>
          <w:rFonts w:ascii="Times New Roman" w:hAnsi="Times New Roman" w:cs="Times New Roman"/>
          <w:sz w:val="22"/>
          <w:szCs w:val="28"/>
        </w:rPr>
        <w:t>These matters were addressed in the context of my audit of the consolidated and separate financial statements as a whole, and in forming my opinion thereon, and I do not provide a separate opinion on these matters.</w:t>
      </w:r>
    </w:p>
    <w:p w14:paraId="1F08675E" w14:textId="77777777" w:rsidR="006C38DA" w:rsidRPr="002477A0" w:rsidRDefault="006C38DA" w:rsidP="006C38DA">
      <w:pPr>
        <w:jc w:val="both"/>
        <w:outlineLvl w:val="0"/>
        <w:rPr>
          <w:rFonts w:ascii="Times New Roman" w:hAnsi="Times New Roman" w:cs="Cordia New"/>
          <w:sz w:val="22"/>
          <w:szCs w:val="28"/>
        </w:rPr>
      </w:pPr>
    </w:p>
    <w:p w14:paraId="207231C7" w14:textId="77777777" w:rsidR="00195D8A" w:rsidRDefault="00195D8A" w:rsidP="006C38DA">
      <w:pPr>
        <w:jc w:val="thaiDistribute"/>
        <w:rPr>
          <w:rFonts w:ascii="Times New Roman" w:hAnsi="Times New Roman" w:cs="Cordia New"/>
          <w:sz w:val="22"/>
          <w:szCs w:val="28"/>
        </w:rPr>
      </w:pPr>
    </w:p>
    <w:p w14:paraId="57EC74B6" w14:textId="77777777" w:rsidR="008C00C2" w:rsidRDefault="008C00C2" w:rsidP="006C38DA">
      <w:pPr>
        <w:jc w:val="thaiDistribute"/>
        <w:rPr>
          <w:rFonts w:ascii="Times New Roman" w:hAnsi="Times New Roman" w:cs="Cordia New"/>
          <w:sz w:val="22"/>
          <w:szCs w:val="28"/>
        </w:rPr>
        <w:sectPr w:rsidR="008C00C2" w:rsidSect="00FD7C6E">
          <w:headerReference w:type="default" r:id="rId16"/>
          <w:footerReference w:type="default" r:id="rId17"/>
          <w:headerReference w:type="first" r:id="rId18"/>
          <w:pgSz w:w="11909" w:h="16834" w:code="9"/>
          <w:pgMar w:top="691" w:right="1152" w:bottom="576" w:left="1152" w:header="720" w:footer="720" w:gutter="0"/>
          <w:cols w:space="720"/>
          <w:titlePg/>
          <w:docGrid w:linePitch="245"/>
        </w:sectPr>
      </w:pPr>
    </w:p>
    <w:tbl>
      <w:tblPr>
        <w:tblW w:w="9900" w:type="dxa"/>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45"/>
        <w:gridCol w:w="4955"/>
      </w:tblGrid>
      <w:tr w:rsidR="006C38DA" w:rsidRPr="00681F20" w14:paraId="14115B06" w14:textId="77777777" w:rsidTr="00E65269">
        <w:tc>
          <w:tcPr>
            <w:tcW w:w="9900" w:type="dxa"/>
            <w:gridSpan w:val="2"/>
            <w:tcBorders>
              <w:top w:val="single" w:sz="4" w:space="0" w:color="auto"/>
              <w:bottom w:val="single" w:sz="4" w:space="0" w:color="auto"/>
            </w:tcBorders>
            <w:vAlign w:val="center"/>
          </w:tcPr>
          <w:p w14:paraId="254646A8" w14:textId="77777777" w:rsidR="006C38DA" w:rsidRPr="00681F20" w:rsidRDefault="006C38DA" w:rsidP="00363427">
            <w:pPr>
              <w:rPr>
                <w:rFonts w:ascii="Times New Roman" w:hAnsi="Times New Roman" w:cs="Times New Roman"/>
                <w:sz w:val="22"/>
                <w:szCs w:val="28"/>
              </w:rPr>
            </w:pPr>
            <w:r w:rsidRPr="00681F20">
              <w:rPr>
                <w:rFonts w:ascii="Times New Roman" w:hAnsi="Times New Roman" w:cs="Times New Roman"/>
                <w:sz w:val="22"/>
                <w:szCs w:val="28"/>
              </w:rPr>
              <w:lastRenderedPageBreak/>
              <w:t>Valuation of inventories</w:t>
            </w:r>
          </w:p>
        </w:tc>
      </w:tr>
      <w:tr w:rsidR="006C38DA" w:rsidRPr="00681F20" w14:paraId="6B4E3EAF" w14:textId="77777777" w:rsidTr="00E65269">
        <w:tc>
          <w:tcPr>
            <w:tcW w:w="9900" w:type="dxa"/>
            <w:gridSpan w:val="2"/>
            <w:tcBorders>
              <w:top w:val="single" w:sz="4" w:space="0" w:color="auto"/>
              <w:bottom w:val="single" w:sz="4" w:space="0" w:color="auto"/>
            </w:tcBorders>
            <w:vAlign w:val="center"/>
          </w:tcPr>
          <w:p w14:paraId="78DDAD4C" w14:textId="1685F599" w:rsidR="006C38DA" w:rsidRPr="00681F20" w:rsidRDefault="006C38DA" w:rsidP="00363427">
            <w:pPr>
              <w:rPr>
                <w:rFonts w:ascii="Times New Roman" w:hAnsi="Times New Roman" w:cs="Times New Roman"/>
                <w:sz w:val="22"/>
                <w:szCs w:val="28"/>
              </w:rPr>
            </w:pPr>
            <w:r>
              <w:rPr>
                <w:rFonts w:ascii="Times New Roman" w:hAnsi="Times New Roman" w:cs="Times New Roman"/>
                <w:sz w:val="22"/>
                <w:szCs w:val="28"/>
              </w:rPr>
              <w:t xml:space="preserve">Refer to notes </w:t>
            </w:r>
            <w:r w:rsidR="00454498">
              <w:rPr>
                <w:rFonts w:ascii="Times New Roman" w:hAnsi="Times New Roman" w:cs="Times New Roman"/>
                <w:sz w:val="22"/>
                <w:szCs w:val="28"/>
              </w:rPr>
              <w:t>3</w:t>
            </w:r>
            <w:r>
              <w:rPr>
                <w:rFonts w:ascii="Times New Roman" w:hAnsi="Times New Roman" w:cs="Times New Roman"/>
                <w:sz w:val="22"/>
                <w:szCs w:val="28"/>
              </w:rPr>
              <w:t>(g)</w:t>
            </w:r>
            <w:r w:rsidRPr="00681F20">
              <w:rPr>
                <w:rFonts w:ascii="Times New Roman" w:hAnsi="Times New Roman" w:cs="Times New Roman"/>
                <w:sz w:val="22"/>
                <w:szCs w:val="28"/>
              </w:rPr>
              <w:t xml:space="preserve"> and </w:t>
            </w:r>
            <w:r w:rsidR="00405594">
              <w:rPr>
                <w:rFonts w:ascii="Times New Roman" w:hAnsi="Times New Roman" w:cs="Times New Roman"/>
                <w:sz w:val="22"/>
                <w:szCs w:val="28"/>
              </w:rPr>
              <w:t>8</w:t>
            </w:r>
            <w:r w:rsidRPr="00681F20">
              <w:rPr>
                <w:rFonts w:ascii="Times New Roman" w:hAnsi="Times New Roman" w:cs="Times New Roman"/>
                <w:sz w:val="22"/>
                <w:szCs w:val="28"/>
              </w:rPr>
              <w:t xml:space="preserve"> to the</w:t>
            </w:r>
            <w:r>
              <w:rPr>
                <w:rFonts w:ascii="Times New Roman" w:hAnsi="Times New Roman" w:cs="Times New Roman"/>
                <w:sz w:val="22"/>
                <w:szCs w:val="28"/>
              </w:rPr>
              <w:t xml:space="preserve"> </w:t>
            </w:r>
            <w:r w:rsidR="00901B0E">
              <w:rPr>
                <w:rFonts w:ascii="Times New Roman" w:hAnsi="Times New Roman" w:cs="Times New Roman"/>
                <w:sz w:val="22"/>
                <w:szCs w:val="28"/>
              </w:rPr>
              <w:t xml:space="preserve">consolidated and separate </w:t>
            </w:r>
            <w:r w:rsidRPr="00681F20">
              <w:rPr>
                <w:rFonts w:ascii="Times New Roman" w:hAnsi="Times New Roman" w:cs="Times New Roman"/>
                <w:sz w:val="22"/>
                <w:szCs w:val="28"/>
              </w:rPr>
              <w:t>financial statements</w:t>
            </w:r>
          </w:p>
        </w:tc>
      </w:tr>
      <w:tr w:rsidR="006C38DA" w:rsidRPr="00681F20" w14:paraId="401DA09A" w14:textId="77777777" w:rsidTr="00E65269">
        <w:tc>
          <w:tcPr>
            <w:tcW w:w="4945" w:type="dxa"/>
            <w:tcBorders>
              <w:top w:val="single" w:sz="4" w:space="0" w:color="auto"/>
              <w:bottom w:val="single" w:sz="4" w:space="0" w:color="auto"/>
              <w:right w:val="single" w:sz="4" w:space="0" w:color="auto"/>
            </w:tcBorders>
            <w:vAlign w:val="center"/>
          </w:tcPr>
          <w:p w14:paraId="33C7A601" w14:textId="77777777" w:rsidR="006C38DA" w:rsidRPr="00681F20" w:rsidRDefault="006C38DA" w:rsidP="00363427">
            <w:pPr>
              <w:rPr>
                <w:rFonts w:ascii="Times New Roman" w:hAnsi="Times New Roman" w:cs="Times New Roman"/>
                <w:b/>
                <w:bCs/>
                <w:sz w:val="22"/>
                <w:szCs w:val="28"/>
              </w:rPr>
            </w:pPr>
            <w:r w:rsidRPr="00681F20">
              <w:rPr>
                <w:rFonts w:ascii="Times New Roman" w:hAnsi="Times New Roman" w:cs="Times New Roman"/>
                <w:b/>
                <w:bCs/>
                <w:sz w:val="22"/>
                <w:szCs w:val="28"/>
              </w:rPr>
              <w:t>The key audit matter</w:t>
            </w:r>
          </w:p>
        </w:tc>
        <w:tc>
          <w:tcPr>
            <w:tcW w:w="4955" w:type="dxa"/>
            <w:tcBorders>
              <w:top w:val="single" w:sz="4" w:space="0" w:color="auto"/>
              <w:left w:val="single" w:sz="4" w:space="0" w:color="auto"/>
              <w:bottom w:val="single" w:sz="4" w:space="0" w:color="auto"/>
            </w:tcBorders>
            <w:vAlign w:val="center"/>
          </w:tcPr>
          <w:p w14:paraId="0D383388" w14:textId="77777777" w:rsidR="006C38DA" w:rsidRPr="00681F20" w:rsidRDefault="006C38DA" w:rsidP="00363427">
            <w:pPr>
              <w:rPr>
                <w:rFonts w:ascii="Times New Roman" w:hAnsi="Times New Roman" w:cs="Times New Roman"/>
                <w:b/>
                <w:bCs/>
                <w:sz w:val="22"/>
                <w:szCs w:val="28"/>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6C38DA" w:rsidRPr="00681F20" w14:paraId="5DAC27D6" w14:textId="77777777" w:rsidTr="00E65269">
        <w:tc>
          <w:tcPr>
            <w:tcW w:w="4945" w:type="dxa"/>
            <w:tcBorders>
              <w:top w:val="single" w:sz="4" w:space="0" w:color="auto"/>
              <w:right w:val="single" w:sz="4" w:space="0" w:color="auto"/>
            </w:tcBorders>
          </w:tcPr>
          <w:p w14:paraId="4BA716A0" w14:textId="77777777" w:rsidR="006C38DA" w:rsidRPr="00681F20" w:rsidRDefault="006C38DA" w:rsidP="000B4CBE">
            <w:pPr>
              <w:tabs>
                <w:tab w:val="clear" w:pos="4678"/>
                <w:tab w:val="left" w:pos="4571"/>
              </w:tabs>
              <w:ind w:right="72"/>
              <w:rPr>
                <w:rFonts w:ascii="Times New Roman" w:hAnsi="Times New Roman" w:cs="Times New Roman"/>
                <w:sz w:val="22"/>
                <w:szCs w:val="28"/>
              </w:rPr>
            </w:pPr>
            <w:r>
              <w:rPr>
                <w:rFonts w:ascii="Times New Roman" w:hAnsi="Times New Roman" w:cs="Times New Roman"/>
                <w:sz w:val="22"/>
                <w:szCs w:val="28"/>
              </w:rPr>
              <w:t>The valuation of inventories was focused on because t</w:t>
            </w:r>
            <w:r w:rsidRPr="00681F20">
              <w:rPr>
                <w:rFonts w:ascii="Times New Roman" w:hAnsi="Times New Roman" w:cs="Times New Roman"/>
                <w:sz w:val="22"/>
                <w:szCs w:val="28"/>
              </w:rPr>
              <w:t xml:space="preserve">he estimation of </w:t>
            </w:r>
            <w:r>
              <w:rPr>
                <w:rFonts w:ascii="Times New Roman" w:hAnsi="Times New Roman" w:cs="Times New Roman"/>
                <w:sz w:val="22"/>
                <w:szCs w:val="28"/>
              </w:rPr>
              <w:t xml:space="preserve">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 </w:t>
            </w:r>
            <w:r w:rsidRPr="00681F20">
              <w:rPr>
                <w:rFonts w:ascii="Times New Roman" w:hAnsi="Times New Roman" w:cs="Times New Roman"/>
                <w:sz w:val="22"/>
                <w:szCs w:val="28"/>
              </w:rPr>
              <w:t xml:space="preserve">of inventories </w:t>
            </w:r>
            <w:r w:rsidRPr="000B4CBE">
              <w:rPr>
                <w:rFonts w:ascii="Times New Roman" w:hAnsi="Times New Roman" w:cs="Times New Roman"/>
                <w:sz w:val="22"/>
                <w:szCs w:val="28"/>
              </w:rPr>
              <w:t xml:space="preserve">involves management’s judgment relating to </w:t>
            </w:r>
            <w:r w:rsidR="00771195" w:rsidRPr="000B4CBE">
              <w:rPr>
                <w:rFonts w:ascii="Times New Roman" w:hAnsi="Times New Roman" w:cs="Times New Roman"/>
                <w:sz w:val="22"/>
                <w:szCs w:val="28"/>
              </w:rPr>
              <w:br/>
            </w:r>
            <w:r w:rsidRPr="000B4CBE">
              <w:rPr>
                <w:rFonts w:ascii="Times New Roman" w:hAnsi="Times New Roman" w:cs="Times New Roman"/>
                <w:sz w:val="22"/>
                <w:szCs w:val="28"/>
              </w:rPr>
              <w:t>estimate quantity and valuation for deteriorated, damaged, obsolete and slow-moving and shrinkage</w:t>
            </w:r>
            <w:r w:rsidRPr="00445F5F">
              <w:rPr>
                <w:rFonts w:ascii="Times New Roman" w:hAnsi="Times New Roman" w:cs="Times New Roman"/>
                <w:spacing w:val="-8"/>
                <w:sz w:val="22"/>
                <w:szCs w:val="28"/>
              </w:rPr>
              <w:t xml:space="preserve"> inventories.</w:t>
            </w:r>
            <w:r w:rsidR="00F1737E" w:rsidRPr="00445F5F">
              <w:rPr>
                <w:rFonts w:ascii="Times New Roman" w:hAnsi="Times New Roman" w:cs="Times New Roman"/>
                <w:spacing w:val="-8"/>
                <w:sz w:val="22"/>
                <w:szCs w:val="28"/>
              </w:rPr>
              <w:t xml:space="preserve"> I considered</w:t>
            </w:r>
            <w:r w:rsidR="00F1737E" w:rsidRPr="0049319E">
              <w:rPr>
                <w:rFonts w:ascii="Times New Roman" w:hAnsi="Times New Roman" w:cs="Times New Roman"/>
                <w:sz w:val="22"/>
                <w:szCs w:val="28"/>
              </w:rPr>
              <w:t xml:space="preserve"> this to be a key audit matter.</w:t>
            </w:r>
          </w:p>
        </w:tc>
        <w:tc>
          <w:tcPr>
            <w:tcW w:w="4955" w:type="dxa"/>
            <w:tcBorders>
              <w:top w:val="nil"/>
              <w:left w:val="single" w:sz="4" w:space="0" w:color="auto"/>
              <w:bottom w:val="single" w:sz="4" w:space="0" w:color="auto"/>
            </w:tcBorders>
          </w:tcPr>
          <w:p w14:paraId="641BDA6E" w14:textId="77777777" w:rsidR="006C38DA" w:rsidRPr="003658BB" w:rsidRDefault="006C38DA" w:rsidP="00363427">
            <w:pPr>
              <w:rPr>
                <w:rFonts w:ascii="Times New Roman" w:hAnsi="Times New Roman" w:cs="Cordia New"/>
                <w:sz w:val="22"/>
                <w:szCs w:val="28"/>
              </w:rPr>
            </w:pPr>
            <w:r w:rsidRPr="00681F20">
              <w:rPr>
                <w:rFonts w:ascii="Times New Roman" w:hAnsi="Times New Roman" w:cs="Times New Roman"/>
                <w:sz w:val="22"/>
                <w:szCs w:val="28"/>
              </w:rPr>
              <w:t xml:space="preserve">My audit procedures </w:t>
            </w:r>
            <w:r>
              <w:rPr>
                <w:rFonts w:ascii="Times New Roman" w:hAnsi="Times New Roman" w:cs="Times New Roman"/>
                <w:sz w:val="22"/>
                <w:szCs w:val="28"/>
              </w:rPr>
              <w:t>included the following:</w:t>
            </w:r>
          </w:p>
          <w:p w14:paraId="1B9793CB" w14:textId="77777777" w:rsidR="006C38DA" w:rsidRPr="00596432" w:rsidRDefault="006C38DA" w:rsidP="00363427">
            <w:pPr>
              <w:rPr>
                <w:rFonts w:ascii="Times New Roman" w:hAnsi="Times New Roman" w:cs="Cordia New"/>
                <w:sz w:val="16"/>
                <w:szCs w:val="16"/>
              </w:rPr>
            </w:pPr>
          </w:p>
          <w:p w14:paraId="210D8074" w14:textId="77777777" w:rsidR="006C38DA" w:rsidRDefault="006C38DA" w:rsidP="00401EAD">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ight="-19"/>
              <w:rPr>
                <w:rFonts w:ascii="Times New Roman" w:hAnsi="Times New Roman" w:cs="Times New Roman"/>
                <w:sz w:val="22"/>
                <w:szCs w:val="28"/>
              </w:rPr>
            </w:pPr>
            <w:r>
              <w:rPr>
                <w:rFonts w:ascii="Times New Roman" w:hAnsi="Times New Roman" w:cs="Times New Roman"/>
                <w:sz w:val="22"/>
                <w:szCs w:val="28"/>
              </w:rPr>
              <w:t>Understood the</w:t>
            </w:r>
            <w:r w:rsidRPr="00681F20">
              <w:rPr>
                <w:rFonts w:ascii="Times New Roman" w:hAnsi="Times New Roman" w:cs="Times New Roman"/>
                <w:sz w:val="22"/>
                <w:szCs w:val="28"/>
              </w:rPr>
              <w:t xml:space="preserve"> </w:t>
            </w:r>
            <w:r>
              <w:rPr>
                <w:rFonts w:ascii="Times New Roman" w:hAnsi="Times New Roman" w:cs="Times New Roman"/>
                <w:sz w:val="22"/>
                <w:szCs w:val="28"/>
              </w:rPr>
              <w:t xml:space="preserve">inventory </w:t>
            </w:r>
            <w:r w:rsidRPr="00681F20">
              <w:rPr>
                <w:rFonts w:ascii="Times New Roman" w:hAnsi="Times New Roman" w:cs="Times New Roman"/>
                <w:sz w:val="22"/>
                <w:szCs w:val="28"/>
              </w:rPr>
              <w:t xml:space="preserve">control </w:t>
            </w:r>
            <w:r>
              <w:rPr>
                <w:rFonts w:ascii="Times New Roman" w:hAnsi="Times New Roman" w:cs="Times New Roman"/>
                <w:sz w:val="22"/>
                <w:szCs w:val="28"/>
              </w:rPr>
              <w:t>and management policy and</w:t>
            </w:r>
            <w:r w:rsidRPr="00681F20">
              <w:rPr>
                <w:rFonts w:ascii="Times New Roman" w:hAnsi="Times New Roman" w:cs="Times New Roman"/>
                <w:sz w:val="22"/>
                <w:szCs w:val="28"/>
              </w:rPr>
              <w:t xml:space="preserve"> </w:t>
            </w:r>
            <w:r>
              <w:rPr>
                <w:rFonts w:ascii="Times New Roman" w:hAnsi="Times New Roman" w:cs="Times New Roman"/>
                <w:sz w:val="22"/>
                <w:szCs w:val="28"/>
              </w:rPr>
              <w:t>t</w:t>
            </w:r>
            <w:r w:rsidRPr="00681F20">
              <w:rPr>
                <w:rFonts w:ascii="Times New Roman" w:hAnsi="Times New Roman" w:cs="Times New Roman"/>
                <w:sz w:val="22"/>
                <w:szCs w:val="28"/>
              </w:rPr>
              <w:t xml:space="preserve">he estimation of </w:t>
            </w:r>
            <w:r>
              <w:rPr>
                <w:rFonts w:ascii="Times New Roman" w:hAnsi="Times New Roman" w:cs="Times New Roman"/>
                <w:sz w:val="22"/>
                <w:szCs w:val="28"/>
              </w:rPr>
              <w:t xml:space="preserve">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 </w:t>
            </w:r>
            <w:r w:rsidRPr="00681F20">
              <w:rPr>
                <w:rFonts w:ascii="Times New Roman" w:hAnsi="Times New Roman" w:cs="Times New Roman"/>
                <w:sz w:val="22"/>
                <w:szCs w:val="28"/>
              </w:rPr>
              <w:t>of inventories</w:t>
            </w:r>
            <w:r>
              <w:rPr>
                <w:rFonts w:ascii="Times New Roman" w:hAnsi="Times New Roman" w:cs="Times New Roman"/>
                <w:sz w:val="22"/>
                <w:szCs w:val="28"/>
              </w:rPr>
              <w:t>.</w:t>
            </w:r>
          </w:p>
          <w:p w14:paraId="1E05B457" w14:textId="77777777" w:rsidR="006C38DA" w:rsidRPr="00596432" w:rsidRDefault="006C38DA" w:rsidP="00F6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6" w:hanging="360"/>
              <w:rPr>
                <w:rFonts w:ascii="Times New Roman" w:hAnsi="Times New Roman" w:cs="Times New Roman"/>
                <w:sz w:val="16"/>
                <w:szCs w:val="16"/>
              </w:rPr>
            </w:pPr>
          </w:p>
          <w:p w14:paraId="5BE42B0C" w14:textId="77777777" w:rsidR="006C38DA" w:rsidRPr="00807A07" w:rsidRDefault="006C38DA" w:rsidP="00E6526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ight="71"/>
              <w:rPr>
                <w:rFonts w:ascii="Times New Roman" w:hAnsi="Times New Roman" w:cs="Times New Roman"/>
                <w:sz w:val="22"/>
                <w:szCs w:val="28"/>
              </w:rPr>
            </w:pPr>
            <w:r>
              <w:rPr>
                <w:rFonts w:ascii="Times New Roman" w:hAnsi="Times New Roman" w:cs="Times New Roman"/>
                <w:sz w:val="22"/>
                <w:szCs w:val="28"/>
              </w:rPr>
              <w:t>T</w:t>
            </w:r>
            <w:r w:rsidRPr="00681F20">
              <w:rPr>
                <w:rFonts w:ascii="Times New Roman" w:hAnsi="Times New Roman" w:cs="Times New Roman"/>
                <w:sz w:val="22"/>
                <w:szCs w:val="28"/>
              </w:rPr>
              <w:t>ested</w:t>
            </w:r>
            <w:r>
              <w:rPr>
                <w:rFonts w:ascii="Times New Roman" w:hAnsi="Times New Roman" w:cs="Times New Roman"/>
                <w:sz w:val="22"/>
                <w:szCs w:val="28"/>
              </w:rPr>
              <w:t xml:space="preserve"> a sample of</w:t>
            </w:r>
            <w:r w:rsidRPr="00681F20">
              <w:rPr>
                <w:rFonts w:ascii="Times New Roman" w:hAnsi="Times New Roman" w:cs="Times New Roman"/>
                <w:sz w:val="22"/>
                <w:szCs w:val="28"/>
              </w:rPr>
              <w:t xml:space="preserve"> the aging of inventory and the reasonableness of assumption</w:t>
            </w:r>
            <w:r>
              <w:rPr>
                <w:rFonts w:ascii="Times New Roman" w:hAnsi="Times New Roman" w:cs="Times New Roman"/>
                <w:sz w:val="22"/>
                <w:szCs w:val="28"/>
              </w:rPr>
              <w:t>s</w:t>
            </w:r>
            <w:r w:rsidRPr="00681F20">
              <w:rPr>
                <w:rFonts w:ascii="Times New Roman" w:hAnsi="Times New Roman" w:cs="Times New Roman"/>
                <w:sz w:val="22"/>
                <w:szCs w:val="28"/>
              </w:rPr>
              <w:t xml:space="preserve"> used to set </w:t>
            </w:r>
            <w:r>
              <w:rPr>
                <w:rFonts w:ascii="Times New Roman" w:hAnsi="Times New Roman" w:cs="Times New Roman"/>
                <w:sz w:val="22"/>
                <w:szCs w:val="28"/>
              </w:rPr>
              <w:t>the percentage of</w:t>
            </w:r>
            <w:r w:rsidRPr="00681F20">
              <w:rPr>
                <w:rFonts w:ascii="Times New Roman" w:hAnsi="Times New Roman" w:cs="Times New Roman"/>
                <w:sz w:val="22"/>
                <w:szCs w:val="28"/>
              </w:rPr>
              <w:t xml:space="preserve"> dete</w:t>
            </w:r>
            <w:r>
              <w:rPr>
                <w:rFonts w:ascii="Times New Roman" w:hAnsi="Times New Roman" w:cs="Times New Roman"/>
                <w:sz w:val="22"/>
                <w:szCs w:val="28"/>
              </w:rPr>
              <w:t xml:space="preserve">riorated, damaged, obsolete, </w:t>
            </w:r>
            <w:r w:rsidRPr="00681F20">
              <w:rPr>
                <w:rFonts w:ascii="Times New Roman" w:hAnsi="Times New Roman" w:cs="Times New Roman"/>
                <w:sz w:val="22"/>
                <w:szCs w:val="28"/>
              </w:rPr>
              <w:t>slow-moving</w:t>
            </w:r>
            <w:r>
              <w:rPr>
                <w:rFonts w:ascii="Times New Roman" w:hAnsi="Times New Roman" w:cs="Times New Roman"/>
                <w:sz w:val="22"/>
                <w:szCs w:val="28"/>
              </w:rPr>
              <w:t xml:space="preserve"> and shrinkage</w:t>
            </w:r>
            <w:r w:rsidRPr="00681F20">
              <w:rPr>
                <w:rFonts w:ascii="Times New Roman" w:hAnsi="Times New Roman" w:cs="Times New Roman"/>
                <w:sz w:val="22"/>
                <w:szCs w:val="28"/>
              </w:rPr>
              <w:t xml:space="preserve"> inventories</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determined by </w:t>
            </w:r>
            <w:r w:rsidRPr="002148EB">
              <w:rPr>
                <w:rFonts w:ascii="Times New Roman" w:hAnsi="Times New Roman" w:cs="Times New Roman"/>
                <w:spacing w:val="-4"/>
                <w:sz w:val="22"/>
                <w:szCs w:val="28"/>
              </w:rPr>
              <w:t>management</w:t>
            </w:r>
            <w:r>
              <w:rPr>
                <w:rFonts w:ascii="Times New Roman" w:hAnsi="Times New Roman" w:cs="Times New Roman"/>
                <w:spacing w:val="-4"/>
                <w:sz w:val="22"/>
                <w:szCs w:val="28"/>
              </w:rPr>
              <w:t xml:space="preserve"> and compared that percentage with information for destruction and shrinkage inventories.</w:t>
            </w:r>
          </w:p>
          <w:p w14:paraId="5B544319" w14:textId="77777777" w:rsidR="006C38DA" w:rsidRPr="00596432" w:rsidRDefault="006C38DA" w:rsidP="00F62416">
            <w:pPr>
              <w:pStyle w:val="ListParagraph"/>
              <w:spacing w:line="240" w:lineRule="auto"/>
              <w:ind w:left="696" w:hanging="360"/>
              <w:rPr>
                <w:rFonts w:ascii="Times New Roman" w:hAnsi="Times New Roman" w:cs="Times New Roman"/>
                <w:sz w:val="16"/>
                <w:szCs w:val="16"/>
              </w:rPr>
            </w:pPr>
          </w:p>
          <w:p w14:paraId="4A9F0AD2" w14:textId="77777777" w:rsidR="006C38DA" w:rsidRDefault="006C38DA" w:rsidP="00F62416">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Pr>
                <w:rFonts w:ascii="Times New Roman" w:hAnsi="Times New Roman" w:cs="Times New Roman"/>
                <w:sz w:val="22"/>
                <w:szCs w:val="28"/>
              </w:rPr>
            </w:pPr>
            <w:r>
              <w:rPr>
                <w:rFonts w:ascii="Times New Roman" w:hAnsi="Times New Roman" w:cs="Times New Roman"/>
                <w:sz w:val="22"/>
                <w:szCs w:val="28"/>
              </w:rPr>
              <w:t xml:space="preserve">Tested a sample of </w:t>
            </w:r>
            <w:r w:rsidRPr="00681F20">
              <w:rPr>
                <w:rFonts w:ascii="Times New Roman" w:hAnsi="Times New Roman" w:cs="Times New Roman"/>
                <w:sz w:val="22"/>
                <w:szCs w:val="28"/>
              </w:rPr>
              <w:t>selling prices</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post </w:t>
            </w:r>
            <w:r>
              <w:rPr>
                <w:rFonts w:ascii="Times New Roman" w:hAnsi="Times New Roman" w:cs="Times New Roman"/>
                <w:sz w:val="22"/>
                <w:szCs w:val="28"/>
              </w:rPr>
              <w:t>year-</w:t>
            </w:r>
            <w:r w:rsidRPr="00681F20">
              <w:rPr>
                <w:rFonts w:ascii="Times New Roman" w:hAnsi="Times New Roman" w:cs="Times New Roman"/>
                <w:sz w:val="22"/>
                <w:szCs w:val="28"/>
              </w:rPr>
              <w:t>end</w:t>
            </w:r>
            <w:r>
              <w:rPr>
                <w:rFonts w:ascii="Times New Roman" w:hAnsi="Times New Roman" w:cs="Times New Roman"/>
                <w:sz w:val="22"/>
                <w:szCs w:val="28"/>
              </w:rPr>
              <w:t xml:space="preserve"> and the estimated costs to make the sale</w:t>
            </w:r>
            <w:r>
              <w:rPr>
                <w:rFonts w:ascii="Times New Roman" w:hAnsi="Times New Roman"/>
                <w:sz w:val="22"/>
                <w:szCs w:val="28"/>
              </w:rPr>
              <w:t xml:space="preserve"> with</w:t>
            </w:r>
            <w:r w:rsidRPr="004F1F43">
              <w:rPr>
                <w:rFonts w:ascii="Times New Roman" w:hAnsi="Times New Roman" w:cs="Times New Roman"/>
                <w:sz w:val="22"/>
                <w:szCs w:val="28"/>
              </w:rPr>
              <w:t xml:space="preserve"> related documents</w:t>
            </w:r>
            <w:r>
              <w:rPr>
                <w:rFonts w:ascii="Times New Roman" w:hAnsi="Times New Roman" w:cs="Times New Roman"/>
                <w:sz w:val="22"/>
                <w:szCs w:val="28"/>
              </w:rPr>
              <w:t xml:space="preserve"> including recalculation of 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w:t>
            </w:r>
          </w:p>
          <w:p w14:paraId="526EF3FA" w14:textId="77777777" w:rsidR="006C38DA" w:rsidRPr="00E65269" w:rsidRDefault="006C38DA" w:rsidP="00F62416">
            <w:pPr>
              <w:tabs>
                <w:tab w:val="clear" w:pos="454"/>
                <w:tab w:val="left" w:pos="715"/>
              </w:tabs>
              <w:spacing w:line="240" w:lineRule="auto"/>
              <w:ind w:left="696" w:hanging="360"/>
              <w:rPr>
                <w:rFonts w:ascii="Times New Roman" w:hAnsi="Times New Roman" w:cstheme="minorBidi"/>
                <w:sz w:val="16"/>
                <w:szCs w:val="16"/>
                <w:cs/>
              </w:rPr>
            </w:pPr>
          </w:p>
          <w:p w14:paraId="0592A7EC" w14:textId="7401C1BA" w:rsidR="006C38DA" w:rsidRDefault="006C38DA" w:rsidP="00F62416">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Pr>
                <w:rFonts w:ascii="Times New Roman" w:hAnsi="Times New Roman" w:cs="Times New Roman"/>
                <w:sz w:val="10"/>
                <w:szCs w:val="10"/>
              </w:rPr>
            </w:pPr>
            <w:r>
              <w:rPr>
                <w:rFonts w:ascii="Times New Roman" w:hAnsi="Times New Roman" w:cs="Times New Roman"/>
                <w:sz w:val="22"/>
                <w:szCs w:val="28"/>
              </w:rPr>
              <w:t xml:space="preserve">Considered the adequacy of the Group’s </w:t>
            </w:r>
            <w:r w:rsidRPr="004E0379">
              <w:rPr>
                <w:rFonts w:ascii="Times New Roman" w:hAnsi="Times New Roman" w:cs="Times New Roman"/>
                <w:spacing w:val="-2"/>
                <w:sz w:val="22"/>
                <w:szCs w:val="28"/>
              </w:rPr>
              <w:t>disclosures in accordance with Thai</w:t>
            </w:r>
            <w:r>
              <w:rPr>
                <w:rFonts w:ascii="Times New Roman" w:hAnsi="Times New Roman" w:cs="Times New Roman"/>
                <w:sz w:val="22"/>
                <w:szCs w:val="28"/>
              </w:rPr>
              <w:t xml:space="preserve"> Financial Reporting Standards.</w:t>
            </w:r>
          </w:p>
          <w:p w14:paraId="6640C400" w14:textId="77777777" w:rsidR="006C38DA" w:rsidRPr="00596432" w:rsidRDefault="006C38DA" w:rsidP="0036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r>
    </w:tbl>
    <w:p w14:paraId="308135E7" w14:textId="77777777" w:rsidR="006C38DA" w:rsidRDefault="006C38DA" w:rsidP="006C38DA">
      <w:pPr>
        <w:jc w:val="both"/>
        <w:outlineLvl w:val="0"/>
        <w:rPr>
          <w:rFonts w:ascii="Times New Roman" w:hAnsi="Times New Roman" w:cs="Times New Roman"/>
          <w:i/>
          <w:iCs/>
          <w:sz w:val="22"/>
          <w:szCs w:val="22"/>
        </w:rPr>
      </w:pPr>
    </w:p>
    <w:tbl>
      <w:tblPr>
        <w:tblW w:w="9900" w:type="dxa"/>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45"/>
        <w:gridCol w:w="4955"/>
      </w:tblGrid>
      <w:tr w:rsidR="006C38DA" w:rsidRPr="00681F20" w14:paraId="09FF2F2A" w14:textId="77777777" w:rsidTr="00E65269">
        <w:tc>
          <w:tcPr>
            <w:tcW w:w="9900" w:type="dxa"/>
            <w:gridSpan w:val="2"/>
            <w:tcBorders>
              <w:top w:val="single" w:sz="4" w:space="0" w:color="auto"/>
              <w:bottom w:val="single" w:sz="4" w:space="0" w:color="auto"/>
            </w:tcBorders>
          </w:tcPr>
          <w:p w14:paraId="67FDADBE" w14:textId="77777777" w:rsidR="006C38DA" w:rsidRPr="00681F20" w:rsidRDefault="006C38DA" w:rsidP="00363427">
            <w:pPr>
              <w:jc w:val="thaiDistribute"/>
              <w:rPr>
                <w:rFonts w:ascii="Times New Roman" w:hAnsi="Times New Roman" w:cs="Times New Roman"/>
                <w:sz w:val="22"/>
                <w:szCs w:val="28"/>
              </w:rPr>
            </w:pPr>
            <w:r w:rsidRPr="00107A67">
              <w:rPr>
                <w:rFonts w:ascii="Times New Roman" w:hAnsi="Times New Roman" w:cs="Times New Roman"/>
                <w:sz w:val="22"/>
                <w:szCs w:val="28"/>
              </w:rPr>
              <w:t>Impairment of goodwill and other intangible assets</w:t>
            </w:r>
          </w:p>
        </w:tc>
      </w:tr>
      <w:tr w:rsidR="006C38DA" w:rsidRPr="00681F20" w14:paraId="118D5996" w14:textId="77777777" w:rsidTr="00E65269">
        <w:tc>
          <w:tcPr>
            <w:tcW w:w="9900" w:type="dxa"/>
            <w:gridSpan w:val="2"/>
            <w:tcBorders>
              <w:top w:val="single" w:sz="4" w:space="0" w:color="auto"/>
              <w:bottom w:val="single" w:sz="4" w:space="0" w:color="auto"/>
            </w:tcBorders>
          </w:tcPr>
          <w:p w14:paraId="1DC10945" w14:textId="630710D7" w:rsidR="006C38DA" w:rsidRPr="00681F20" w:rsidRDefault="006C38DA" w:rsidP="00363427">
            <w:pPr>
              <w:jc w:val="thaiDistribute"/>
              <w:rPr>
                <w:rFonts w:ascii="Times New Roman" w:hAnsi="Times New Roman" w:cs="Times New Roman"/>
                <w:sz w:val="22"/>
                <w:szCs w:val="28"/>
              </w:rPr>
            </w:pPr>
            <w:r w:rsidRPr="00107A67">
              <w:rPr>
                <w:rFonts w:ascii="Times New Roman" w:hAnsi="Times New Roman" w:cs="Times New Roman"/>
                <w:sz w:val="22"/>
                <w:szCs w:val="28"/>
              </w:rPr>
              <w:t>R</w:t>
            </w:r>
            <w:r>
              <w:rPr>
                <w:rFonts w:ascii="Times New Roman" w:hAnsi="Times New Roman" w:cs="Times New Roman"/>
                <w:sz w:val="22"/>
                <w:szCs w:val="28"/>
              </w:rPr>
              <w:t>efer to note</w:t>
            </w:r>
            <w:r w:rsidR="00336EE1">
              <w:rPr>
                <w:rFonts w:ascii="Times New Roman" w:hAnsi="Times New Roman" w:cs="Times New Roman"/>
                <w:sz w:val="22"/>
                <w:szCs w:val="28"/>
              </w:rPr>
              <w:t>s</w:t>
            </w:r>
            <w:r>
              <w:rPr>
                <w:rFonts w:ascii="Times New Roman" w:hAnsi="Times New Roman" w:cs="Times New Roman"/>
                <w:sz w:val="22"/>
                <w:szCs w:val="28"/>
              </w:rPr>
              <w:t xml:space="preserve"> </w:t>
            </w:r>
            <w:r w:rsidR="007D6DAE">
              <w:rPr>
                <w:rFonts w:ascii="Times New Roman" w:hAnsi="Times New Roman" w:cs="Times New Roman"/>
                <w:sz w:val="22"/>
                <w:szCs w:val="28"/>
              </w:rPr>
              <w:t>3</w:t>
            </w:r>
            <w:r>
              <w:rPr>
                <w:rFonts w:ascii="Times New Roman" w:hAnsi="Times New Roman" w:cs="Times New Roman"/>
                <w:sz w:val="22"/>
                <w:szCs w:val="28"/>
              </w:rPr>
              <w:t>(</w:t>
            </w:r>
            <w:r w:rsidR="00355D61">
              <w:rPr>
                <w:rFonts w:ascii="Times New Roman" w:hAnsi="Times New Roman" w:cs="Times New Roman"/>
                <w:sz w:val="22"/>
                <w:szCs w:val="28"/>
              </w:rPr>
              <w:t>j</w:t>
            </w:r>
            <w:r>
              <w:rPr>
                <w:rFonts w:ascii="Times New Roman" w:hAnsi="Times New Roman" w:cs="Times New Roman"/>
                <w:sz w:val="22"/>
                <w:szCs w:val="28"/>
              </w:rPr>
              <w:t xml:space="preserve">), </w:t>
            </w:r>
            <w:r w:rsidR="007D6DAE">
              <w:rPr>
                <w:rFonts w:ascii="Times New Roman" w:hAnsi="Times New Roman" w:cs="Times New Roman"/>
                <w:sz w:val="22"/>
                <w:szCs w:val="28"/>
              </w:rPr>
              <w:t>3</w:t>
            </w:r>
            <w:r>
              <w:rPr>
                <w:rFonts w:ascii="Times New Roman" w:hAnsi="Times New Roman" w:cs="Times New Roman"/>
                <w:sz w:val="22"/>
                <w:szCs w:val="28"/>
              </w:rPr>
              <w:t>(</w:t>
            </w:r>
            <w:r w:rsidR="00142924">
              <w:rPr>
                <w:rFonts w:ascii="Times New Roman" w:hAnsi="Times New Roman" w:cs="Times New Roman"/>
                <w:sz w:val="22"/>
                <w:szCs w:val="28"/>
              </w:rPr>
              <w:t>k</w:t>
            </w:r>
            <w:r>
              <w:rPr>
                <w:rFonts w:ascii="Times New Roman" w:hAnsi="Times New Roman" w:cs="Times New Roman"/>
                <w:sz w:val="22"/>
                <w:szCs w:val="28"/>
              </w:rPr>
              <w:t>),</w:t>
            </w:r>
            <w:r w:rsidR="00142924">
              <w:rPr>
                <w:rFonts w:ascii="Times New Roman" w:hAnsi="Times New Roman" w:cs="Times New Roman"/>
                <w:sz w:val="22"/>
                <w:szCs w:val="28"/>
              </w:rPr>
              <w:t xml:space="preserve"> </w:t>
            </w:r>
            <w:r w:rsidR="007D6DAE">
              <w:rPr>
                <w:rFonts w:ascii="Times New Roman" w:hAnsi="Times New Roman" w:cs="Times New Roman"/>
                <w:sz w:val="22"/>
                <w:szCs w:val="28"/>
              </w:rPr>
              <w:t>3</w:t>
            </w:r>
            <w:r w:rsidR="00142924">
              <w:rPr>
                <w:rFonts w:ascii="Times New Roman" w:hAnsi="Times New Roman" w:cs="Times New Roman"/>
                <w:sz w:val="22"/>
                <w:szCs w:val="28"/>
              </w:rPr>
              <w:t>(m),</w:t>
            </w:r>
            <w:r>
              <w:rPr>
                <w:rFonts w:ascii="Times New Roman" w:hAnsi="Times New Roman" w:cs="Times New Roman"/>
                <w:sz w:val="22"/>
                <w:szCs w:val="28"/>
              </w:rPr>
              <w:t xml:space="preserve"> 1</w:t>
            </w:r>
            <w:r w:rsidR="00405594">
              <w:rPr>
                <w:rFonts w:ascii="Times New Roman" w:hAnsi="Times New Roman" w:cs="Times New Roman"/>
                <w:sz w:val="22"/>
                <w:szCs w:val="28"/>
              </w:rPr>
              <w:t>5</w:t>
            </w:r>
            <w:r>
              <w:rPr>
                <w:rFonts w:ascii="Times New Roman" w:hAnsi="Times New Roman" w:cs="Times New Roman"/>
                <w:sz w:val="22"/>
                <w:szCs w:val="28"/>
              </w:rPr>
              <w:t xml:space="preserve"> and 1</w:t>
            </w:r>
            <w:r w:rsidR="00405594">
              <w:rPr>
                <w:rFonts w:ascii="Times New Roman" w:hAnsi="Times New Roman" w:cs="Times New Roman"/>
                <w:sz w:val="22"/>
                <w:szCs w:val="28"/>
              </w:rPr>
              <w:t>6</w:t>
            </w:r>
            <w:r w:rsidRPr="00107A67">
              <w:rPr>
                <w:rFonts w:ascii="Times New Roman" w:hAnsi="Times New Roman" w:cs="Times New Roman"/>
                <w:sz w:val="22"/>
                <w:szCs w:val="28"/>
              </w:rPr>
              <w:t xml:space="preserve"> to the </w:t>
            </w:r>
            <w:r w:rsidR="009F6569">
              <w:rPr>
                <w:rFonts w:ascii="Times New Roman" w:hAnsi="Times New Roman" w:cs="Times New Roman"/>
                <w:sz w:val="22"/>
                <w:szCs w:val="28"/>
              </w:rPr>
              <w:t>consolidated</w:t>
            </w:r>
            <w:r w:rsidRPr="00107A67">
              <w:rPr>
                <w:rFonts w:ascii="Times New Roman" w:hAnsi="Times New Roman" w:cs="Times New Roman"/>
                <w:sz w:val="22"/>
                <w:szCs w:val="28"/>
              </w:rPr>
              <w:t xml:space="preserve"> </w:t>
            </w:r>
            <w:r w:rsidR="009F6569">
              <w:rPr>
                <w:rFonts w:ascii="Times New Roman" w:hAnsi="Times New Roman" w:cs="Times New Roman"/>
                <w:sz w:val="22"/>
                <w:szCs w:val="28"/>
              </w:rPr>
              <w:t xml:space="preserve">financial </w:t>
            </w:r>
            <w:r w:rsidRPr="00107A67">
              <w:rPr>
                <w:rFonts w:ascii="Times New Roman" w:hAnsi="Times New Roman" w:cs="Times New Roman"/>
                <w:sz w:val="22"/>
                <w:szCs w:val="28"/>
              </w:rPr>
              <w:t>statement</w:t>
            </w:r>
            <w:r>
              <w:rPr>
                <w:rFonts w:ascii="Times New Roman" w:hAnsi="Times New Roman" w:cs="Times New Roman"/>
                <w:sz w:val="22"/>
                <w:szCs w:val="28"/>
              </w:rPr>
              <w:t>s</w:t>
            </w:r>
          </w:p>
        </w:tc>
      </w:tr>
      <w:tr w:rsidR="006C38DA" w:rsidRPr="00681F20" w14:paraId="61975C8F" w14:textId="77777777" w:rsidTr="00E65269">
        <w:tc>
          <w:tcPr>
            <w:tcW w:w="4945" w:type="dxa"/>
            <w:tcBorders>
              <w:top w:val="single" w:sz="4" w:space="0" w:color="auto"/>
              <w:bottom w:val="single" w:sz="4" w:space="0" w:color="auto"/>
              <w:right w:val="single" w:sz="4" w:space="0" w:color="auto"/>
            </w:tcBorders>
          </w:tcPr>
          <w:p w14:paraId="76B287D6" w14:textId="77777777" w:rsidR="006C38DA" w:rsidRPr="00681F20" w:rsidRDefault="006C38DA" w:rsidP="00363427">
            <w:pPr>
              <w:jc w:val="thaiDistribute"/>
              <w:rPr>
                <w:rFonts w:ascii="Times New Roman" w:hAnsi="Times New Roman" w:cs="Times New Roman"/>
                <w:b/>
                <w:bCs/>
                <w:sz w:val="22"/>
                <w:szCs w:val="28"/>
              </w:rPr>
            </w:pPr>
            <w:r w:rsidRPr="00681F20">
              <w:rPr>
                <w:rFonts w:ascii="Times New Roman" w:hAnsi="Times New Roman" w:cs="Times New Roman"/>
                <w:b/>
                <w:bCs/>
                <w:sz w:val="22"/>
                <w:szCs w:val="28"/>
              </w:rPr>
              <w:t>The key audit matter</w:t>
            </w:r>
          </w:p>
        </w:tc>
        <w:tc>
          <w:tcPr>
            <w:tcW w:w="4955" w:type="dxa"/>
            <w:tcBorders>
              <w:top w:val="single" w:sz="4" w:space="0" w:color="auto"/>
              <w:left w:val="single" w:sz="4" w:space="0" w:color="auto"/>
              <w:bottom w:val="single" w:sz="4" w:space="0" w:color="auto"/>
            </w:tcBorders>
          </w:tcPr>
          <w:p w14:paraId="3A120D5C" w14:textId="77777777" w:rsidR="006C38DA" w:rsidRPr="00681F20" w:rsidRDefault="006C38DA" w:rsidP="00363427">
            <w:pPr>
              <w:jc w:val="thaiDistribute"/>
              <w:rPr>
                <w:rFonts w:ascii="Times New Roman" w:hAnsi="Times New Roman" w:cs="Times New Roman"/>
                <w:b/>
                <w:bCs/>
                <w:sz w:val="22"/>
                <w:szCs w:val="28"/>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6C38DA" w:rsidRPr="00C85DB8" w14:paraId="20AB8974" w14:textId="77777777" w:rsidTr="00E65269">
        <w:tc>
          <w:tcPr>
            <w:tcW w:w="4945" w:type="dxa"/>
            <w:tcBorders>
              <w:top w:val="single" w:sz="4" w:space="0" w:color="auto"/>
              <w:right w:val="single" w:sz="4" w:space="0" w:color="auto"/>
            </w:tcBorders>
          </w:tcPr>
          <w:p w14:paraId="06C6C780" w14:textId="77777777" w:rsidR="006C38DA" w:rsidRPr="004F1F43" w:rsidRDefault="006C38DA" w:rsidP="00B87CDC">
            <w:pPr>
              <w:rPr>
                <w:rFonts w:ascii="Times New Roman" w:hAnsi="Times New Roman" w:cs="Times New Roman"/>
                <w:sz w:val="22"/>
                <w:szCs w:val="28"/>
              </w:rPr>
            </w:pPr>
            <w:r w:rsidRPr="00445F5F">
              <w:rPr>
                <w:rFonts w:ascii="Times New Roman" w:hAnsi="Times New Roman" w:cs="Times New Roman"/>
                <w:spacing w:val="-6"/>
                <w:sz w:val="22"/>
                <w:szCs w:val="28"/>
              </w:rPr>
              <w:t xml:space="preserve">The Group has significant goodwill and other </w:t>
            </w:r>
            <w:r w:rsidR="00771195">
              <w:rPr>
                <w:rFonts w:ascii="Times New Roman" w:hAnsi="Times New Roman" w:cs="Times New Roman"/>
                <w:spacing w:val="-6"/>
                <w:sz w:val="22"/>
                <w:szCs w:val="28"/>
              </w:rPr>
              <w:br/>
            </w:r>
            <w:r w:rsidRPr="00445F5F">
              <w:rPr>
                <w:rFonts w:ascii="Times New Roman" w:hAnsi="Times New Roman" w:cs="Times New Roman"/>
                <w:spacing w:val="-6"/>
                <w:sz w:val="22"/>
                <w:szCs w:val="28"/>
              </w:rPr>
              <w:t>intangible</w:t>
            </w:r>
            <w:r w:rsidRPr="004F1F43">
              <w:rPr>
                <w:rFonts w:ascii="Times New Roman" w:hAnsi="Times New Roman" w:cs="Times New Roman"/>
                <w:sz w:val="22"/>
                <w:szCs w:val="28"/>
              </w:rPr>
              <w:t xml:space="preserve"> assets with indefinite useful life which </w:t>
            </w:r>
            <w:r w:rsidR="00771195">
              <w:rPr>
                <w:rFonts w:ascii="Times New Roman" w:hAnsi="Times New Roman" w:cs="Times New Roman"/>
                <w:sz w:val="22"/>
                <w:szCs w:val="28"/>
              </w:rPr>
              <w:br/>
            </w:r>
            <w:r w:rsidRPr="004F1F43">
              <w:rPr>
                <w:rFonts w:ascii="Times New Roman" w:hAnsi="Times New Roman" w:cs="Times New Roman"/>
                <w:sz w:val="22"/>
                <w:szCs w:val="28"/>
              </w:rPr>
              <w:t xml:space="preserve">was mainly arising from a business acquisition. </w:t>
            </w:r>
          </w:p>
          <w:p w14:paraId="12E01C0C" w14:textId="77777777" w:rsidR="006C38DA" w:rsidRPr="004F1F43" w:rsidRDefault="006C38DA" w:rsidP="00B87CDC">
            <w:pPr>
              <w:rPr>
                <w:rFonts w:ascii="Times New Roman" w:hAnsi="Times New Roman" w:cs="Times New Roman"/>
                <w:sz w:val="22"/>
                <w:szCs w:val="28"/>
              </w:rPr>
            </w:pPr>
          </w:p>
          <w:p w14:paraId="3AA0A1B8" w14:textId="77777777" w:rsidR="006C38DA" w:rsidRPr="004F1F43" w:rsidRDefault="006C38DA" w:rsidP="00B87CDC">
            <w:pPr>
              <w:rPr>
                <w:rFonts w:ascii="Times New Roman" w:hAnsi="Times New Roman" w:cs="Times New Roman"/>
                <w:sz w:val="22"/>
                <w:szCs w:val="28"/>
              </w:rPr>
            </w:pPr>
            <w:r w:rsidRPr="004F1F43">
              <w:rPr>
                <w:rFonts w:ascii="Times New Roman" w:hAnsi="Times New Roman" w:cs="Times New Roman"/>
                <w:sz w:val="22"/>
                <w:szCs w:val="28"/>
              </w:rPr>
              <w:t xml:space="preserve">The management normally assesses the impairment from the estimated recoverable amount at the end of the period. The recoverable amount was based on its value in use, determined by discounting future cash </w:t>
            </w:r>
            <w:r w:rsidRPr="00445F5F">
              <w:rPr>
                <w:rFonts w:ascii="Times New Roman" w:hAnsi="Times New Roman" w:cs="Times New Roman"/>
                <w:spacing w:val="-4"/>
                <w:sz w:val="22"/>
                <w:szCs w:val="28"/>
              </w:rPr>
              <w:t xml:space="preserve">flows to be generated from the continuing use of </w:t>
            </w:r>
            <w:r w:rsidR="00771195">
              <w:rPr>
                <w:rFonts w:ascii="Times New Roman" w:hAnsi="Times New Roman" w:cs="Times New Roman"/>
                <w:spacing w:val="-4"/>
                <w:sz w:val="22"/>
                <w:szCs w:val="28"/>
              </w:rPr>
              <w:br/>
            </w:r>
            <w:r w:rsidRPr="00445F5F">
              <w:rPr>
                <w:rFonts w:ascii="Times New Roman" w:hAnsi="Times New Roman" w:cs="Times New Roman"/>
                <w:spacing w:val="-4"/>
                <w:sz w:val="22"/>
                <w:szCs w:val="28"/>
              </w:rPr>
              <w:t>assets</w:t>
            </w:r>
            <w:r w:rsidRPr="004F1F43">
              <w:rPr>
                <w:rFonts w:ascii="Times New Roman" w:hAnsi="Times New Roman" w:cs="Times New Roman"/>
                <w:sz w:val="22"/>
                <w:szCs w:val="28"/>
              </w:rPr>
              <w:t xml:space="preserve"> and related assumptions. </w:t>
            </w:r>
          </w:p>
          <w:p w14:paraId="3F68F3E0" w14:textId="77777777" w:rsidR="006C38DA" w:rsidRPr="004F1F43" w:rsidRDefault="006C38DA" w:rsidP="00B87CDC">
            <w:pPr>
              <w:rPr>
                <w:rFonts w:ascii="Times New Roman" w:hAnsi="Times New Roman" w:cs="Times New Roman"/>
                <w:sz w:val="22"/>
                <w:szCs w:val="28"/>
              </w:rPr>
            </w:pPr>
          </w:p>
          <w:p w14:paraId="38609EA9" w14:textId="6D8ECE81" w:rsidR="006C38DA" w:rsidRPr="00681F20" w:rsidRDefault="006C38DA" w:rsidP="00B87CDC">
            <w:pPr>
              <w:rPr>
                <w:rFonts w:ascii="Times New Roman" w:hAnsi="Times New Roman" w:cs="Times New Roman"/>
                <w:sz w:val="22"/>
                <w:szCs w:val="28"/>
              </w:rPr>
            </w:pPr>
            <w:r w:rsidRPr="00445F5F">
              <w:rPr>
                <w:rFonts w:ascii="Times New Roman" w:hAnsi="Times New Roman" w:cs="Times New Roman"/>
                <w:spacing w:val="-4"/>
                <w:sz w:val="22"/>
                <w:szCs w:val="28"/>
              </w:rPr>
              <w:t>The judgments of management required to be applied</w:t>
            </w:r>
            <w:r w:rsidRPr="004F1F43">
              <w:rPr>
                <w:rFonts w:ascii="Times New Roman" w:hAnsi="Times New Roman" w:cs="Times New Roman"/>
                <w:sz w:val="22"/>
                <w:szCs w:val="28"/>
              </w:rPr>
              <w:t xml:space="preserve"> </w:t>
            </w:r>
            <w:r w:rsidRPr="00445F5F">
              <w:rPr>
                <w:rFonts w:ascii="Times New Roman" w:hAnsi="Times New Roman" w:cs="Times New Roman"/>
                <w:spacing w:val="-4"/>
                <w:sz w:val="22"/>
                <w:szCs w:val="28"/>
              </w:rPr>
              <w:t>over assumptions and the inherent uncertainty involved</w:t>
            </w:r>
            <w:r w:rsidRPr="004F1F43">
              <w:rPr>
                <w:rFonts w:ascii="Times New Roman" w:hAnsi="Times New Roman" w:cs="Times New Roman"/>
                <w:sz w:val="22"/>
                <w:szCs w:val="28"/>
              </w:rPr>
              <w:t xml:space="preserve"> in forecasting and discounting future cash flows.</w:t>
            </w:r>
            <w:r w:rsidR="00D80967">
              <w:rPr>
                <w:rFonts w:ascii="Times New Roman" w:hAnsi="Times New Roman" w:cstheme="minorBidi"/>
                <w:sz w:val="22"/>
                <w:szCs w:val="28"/>
                <w:cs/>
              </w:rPr>
              <w:br/>
            </w:r>
            <w:r w:rsidR="00F1737E" w:rsidRPr="0049319E">
              <w:rPr>
                <w:rFonts w:ascii="Times New Roman" w:hAnsi="Times New Roman" w:cs="Times New Roman"/>
                <w:sz w:val="22"/>
                <w:szCs w:val="28"/>
              </w:rPr>
              <w:t>I considered this to be a key audit matter.</w:t>
            </w:r>
          </w:p>
        </w:tc>
        <w:tc>
          <w:tcPr>
            <w:tcW w:w="4955" w:type="dxa"/>
            <w:tcBorders>
              <w:top w:val="nil"/>
              <w:left w:val="single" w:sz="4" w:space="0" w:color="auto"/>
              <w:bottom w:val="single" w:sz="4" w:space="0" w:color="auto"/>
            </w:tcBorders>
          </w:tcPr>
          <w:p w14:paraId="6DB37B67" w14:textId="77777777" w:rsidR="006C38DA" w:rsidRPr="003658BB" w:rsidRDefault="006C38DA" w:rsidP="00363427">
            <w:pPr>
              <w:rPr>
                <w:rFonts w:ascii="Times New Roman" w:hAnsi="Times New Roman" w:cs="Cordia New"/>
                <w:sz w:val="22"/>
                <w:szCs w:val="28"/>
              </w:rPr>
            </w:pPr>
            <w:r w:rsidRPr="00681F20">
              <w:rPr>
                <w:rFonts w:ascii="Times New Roman" w:hAnsi="Times New Roman" w:cs="Times New Roman"/>
                <w:sz w:val="22"/>
                <w:szCs w:val="28"/>
              </w:rPr>
              <w:t xml:space="preserve">My audit procedures </w:t>
            </w:r>
            <w:r>
              <w:rPr>
                <w:rFonts w:ascii="Times New Roman" w:hAnsi="Times New Roman" w:cs="Times New Roman"/>
                <w:sz w:val="22"/>
                <w:szCs w:val="28"/>
              </w:rPr>
              <w:t>included the following:</w:t>
            </w:r>
          </w:p>
          <w:p w14:paraId="19921F99" w14:textId="77777777" w:rsidR="006C38DA" w:rsidRPr="003658BB" w:rsidRDefault="006C38DA" w:rsidP="00363427">
            <w:pPr>
              <w:rPr>
                <w:rFonts w:ascii="Times New Roman" w:hAnsi="Times New Roman" w:cs="Cordia New"/>
                <w:szCs w:val="22"/>
              </w:rPr>
            </w:pPr>
          </w:p>
          <w:p w14:paraId="15D2E9C1" w14:textId="77777777" w:rsidR="006C38DA" w:rsidRPr="00201D94" w:rsidRDefault="006C38DA" w:rsidP="00E65269">
            <w:pPr>
              <w:numPr>
                <w:ilvl w:val="0"/>
                <w:numId w:val="38"/>
              </w:numPr>
              <w:tabs>
                <w:tab w:val="clear" w:pos="454"/>
                <w:tab w:val="clear" w:pos="680"/>
                <w:tab w:val="clear" w:pos="4678"/>
                <w:tab w:val="left" w:pos="715"/>
                <w:tab w:val="left" w:pos="760"/>
              </w:tabs>
              <w:rPr>
                <w:rFonts w:ascii="Times New Roman" w:hAnsi="Times New Roman" w:cs="Times New Roman"/>
                <w:sz w:val="14"/>
              </w:rPr>
            </w:pPr>
            <w:r>
              <w:rPr>
                <w:rFonts w:ascii="Times New Roman" w:hAnsi="Times New Roman" w:cs="Times New Roman"/>
                <w:sz w:val="22"/>
                <w:szCs w:val="28"/>
              </w:rPr>
              <w:t>U</w:t>
            </w:r>
            <w:r w:rsidRPr="00201D94">
              <w:rPr>
                <w:rFonts w:ascii="Times New Roman" w:hAnsi="Times New Roman" w:cs="Times New Roman"/>
                <w:sz w:val="22"/>
                <w:szCs w:val="28"/>
              </w:rPr>
              <w:t xml:space="preserve">nderstood the process of the estimated </w:t>
            </w:r>
            <w:r w:rsidRPr="007C5C71">
              <w:rPr>
                <w:rFonts w:ascii="Times New Roman" w:hAnsi="Times New Roman" w:cs="Times New Roman"/>
                <w:spacing w:val="-2"/>
                <w:sz w:val="22"/>
                <w:szCs w:val="28"/>
              </w:rPr>
              <w:t>recoverable amount to assess the impairment.</w:t>
            </w:r>
            <w:r w:rsidRPr="00201D94">
              <w:rPr>
                <w:rFonts w:ascii="Times New Roman" w:hAnsi="Times New Roman" w:cs="Times New Roman"/>
                <w:sz w:val="22"/>
                <w:szCs w:val="28"/>
              </w:rPr>
              <w:t xml:space="preserve"> </w:t>
            </w:r>
          </w:p>
          <w:p w14:paraId="575E5B4B" w14:textId="77777777" w:rsidR="006C38DA" w:rsidRPr="00201D94" w:rsidRDefault="006C38DA" w:rsidP="00363427">
            <w:pPr>
              <w:tabs>
                <w:tab w:val="clear" w:pos="454"/>
                <w:tab w:val="clear" w:pos="680"/>
                <w:tab w:val="left" w:pos="715"/>
                <w:tab w:val="left" w:pos="760"/>
              </w:tabs>
              <w:ind w:left="720"/>
              <w:rPr>
                <w:rFonts w:ascii="Times New Roman" w:hAnsi="Times New Roman" w:cs="Times New Roman"/>
                <w:sz w:val="14"/>
              </w:rPr>
            </w:pPr>
          </w:p>
          <w:p w14:paraId="59E11F57" w14:textId="637228D2" w:rsidR="006C38DA" w:rsidRPr="00644A4A" w:rsidRDefault="006C38DA" w:rsidP="00E65269">
            <w:pPr>
              <w:numPr>
                <w:ilvl w:val="0"/>
                <w:numId w:val="38"/>
              </w:numPr>
              <w:tabs>
                <w:tab w:val="clear" w:pos="454"/>
                <w:tab w:val="clear" w:pos="680"/>
                <w:tab w:val="clear" w:pos="4678"/>
                <w:tab w:val="left" w:pos="715"/>
                <w:tab w:val="left" w:pos="760"/>
                <w:tab w:val="left" w:pos="4221"/>
              </w:tabs>
              <w:rPr>
                <w:rFonts w:ascii="Times New Roman" w:hAnsi="Times New Roman" w:cs="Times New Roman"/>
                <w:sz w:val="14"/>
              </w:rPr>
            </w:pPr>
            <w:r>
              <w:rPr>
                <w:rFonts w:ascii="Times New Roman" w:hAnsi="Times New Roman" w:cs="Times New Roman"/>
                <w:sz w:val="22"/>
                <w:szCs w:val="28"/>
              </w:rPr>
              <w:t>C</w:t>
            </w:r>
            <w:r w:rsidRPr="00644A4A">
              <w:rPr>
                <w:rFonts w:ascii="Times New Roman" w:hAnsi="Times New Roman" w:cs="Times New Roman"/>
                <w:sz w:val="22"/>
                <w:szCs w:val="28"/>
              </w:rPr>
              <w:t>onsidered the key assumptions in the estimated recoverable amount report</w:t>
            </w:r>
            <w:r>
              <w:rPr>
                <w:rFonts w:ascii="Times New Roman" w:hAnsi="Times New Roman" w:cs="Times New Roman"/>
                <w:sz w:val="22"/>
                <w:szCs w:val="28"/>
              </w:rPr>
              <w:t>s</w:t>
            </w:r>
            <w:r w:rsidRPr="00644A4A">
              <w:rPr>
                <w:rFonts w:ascii="Times New Roman" w:hAnsi="Times New Roman" w:cs="Times New Roman"/>
                <w:sz w:val="22"/>
                <w:szCs w:val="28"/>
              </w:rPr>
              <w:t xml:space="preserve">, </w:t>
            </w:r>
            <w:r w:rsidR="00C96DAA">
              <w:rPr>
                <w:rFonts w:ascii="Times New Roman" w:hAnsi="Times New Roman" w:cs="Times New Roman"/>
                <w:sz w:val="22"/>
                <w:szCs w:val="28"/>
              </w:rPr>
              <w:br/>
            </w:r>
            <w:r w:rsidRPr="00644A4A">
              <w:rPr>
                <w:rFonts w:ascii="Times New Roman" w:hAnsi="Times New Roman" w:cs="Times New Roman"/>
                <w:sz w:val="22"/>
                <w:szCs w:val="28"/>
              </w:rPr>
              <w:t xml:space="preserve">which were approved by management, by comparing the </w:t>
            </w:r>
            <w:r w:rsidR="00C96DAA">
              <w:rPr>
                <w:rFonts w:ascii="Times New Roman" w:hAnsi="Times New Roman" w:cs="Times New Roman"/>
                <w:sz w:val="22"/>
                <w:szCs w:val="28"/>
              </w:rPr>
              <w:t>key assumptions with</w:t>
            </w:r>
            <w:r w:rsidR="00C96DAA">
              <w:rPr>
                <w:rFonts w:ascii="Times New Roman" w:hAnsi="Times New Roman" w:cs="Times New Roman"/>
                <w:sz w:val="22"/>
                <w:szCs w:val="28"/>
              </w:rPr>
              <w:br/>
            </w:r>
            <w:r w:rsidRPr="00644A4A">
              <w:rPr>
                <w:rFonts w:ascii="Times New Roman" w:hAnsi="Times New Roman" w:cs="Times New Roman"/>
                <w:sz w:val="22"/>
                <w:szCs w:val="28"/>
              </w:rPr>
              <w:t xml:space="preserve">industry trends and </w:t>
            </w:r>
            <w:r>
              <w:rPr>
                <w:rFonts w:ascii="Times New Roman" w:hAnsi="Times New Roman" w:cs="Times New Roman"/>
                <w:sz w:val="22"/>
                <w:szCs w:val="28"/>
              </w:rPr>
              <w:t xml:space="preserve">information derived </w:t>
            </w:r>
            <w:r w:rsidR="00050FFE">
              <w:rPr>
                <w:rFonts w:ascii="Times New Roman" w:hAnsi="Times New Roman" w:cs="Times New Roman"/>
                <w:sz w:val="22"/>
                <w:szCs w:val="28"/>
              </w:rPr>
              <w:br/>
            </w:r>
            <w:r>
              <w:rPr>
                <w:rFonts w:ascii="Times New Roman" w:hAnsi="Times New Roman" w:cs="Times New Roman"/>
                <w:sz w:val="22"/>
                <w:szCs w:val="28"/>
              </w:rPr>
              <w:t>from</w:t>
            </w:r>
            <w:r w:rsidRPr="00644A4A">
              <w:rPr>
                <w:rFonts w:ascii="Times New Roman" w:hAnsi="Times New Roman" w:cs="Times New Roman"/>
                <w:sz w:val="22"/>
                <w:szCs w:val="28"/>
              </w:rPr>
              <w:t xml:space="preserve"> </w:t>
            </w:r>
            <w:r>
              <w:rPr>
                <w:rFonts w:ascii="Times New Roman" w:hAnsi="Times New Roman" w:cs="Times New Roman"/>
                <w:sz w:val="22"/>
                <w:szCs w:val="28"/>
              </w:rPr>
              <w:t>external and in</w:t>
            </w:r>
            <w:r w:rsidRPr="00644A4A">
              <w:rPr>
                <w:rFonts w:ascii="Times New Roman" w:hAnsi="Times New Roman" w:cs="Times New Roman"/>
                <w:sz w:val="22"/>
                <w:szCs w:val="28"/>
              </w:rPr>
              <w:t xml:space="preserve">ternal sources </w:t>
            </w:r>
            <w:r>
              <w:rPr>
                <w:rFonts w:ascii="Times New Roman" w:hAnsi="Times New Roman" w:cs="Times New Roman"/>
                <w:sz w:val="22"/>
                <w:szCs w:val="28"/>
              </w:rPr>
              <w:t xml:space="preserve">and </w:t>
            </w:r>
            <w:r w:rsidR="00C96DAA">
              <w:rPr>
                <w:rFonts w:ascii="Times New Roman" w:hAnsi="Times New Roman" w:cs="Times New Roman"/>
                <w:sz w:val="22"/>
                <w:szCs w:val="28"/>
              </w:rPr>
              <w:t xml:space="preserve">the accuracy of the past cashflow projections in comparison to the actual operating results and </w:t>
            </w:r>
            <w:r>
              <w:rPr>
                <w:rFonts w:ascii="Times New Roman" w:hAnsi="Times New Roman" w:cs="Times New Roman"/>
                <w:sz w:val="22"/>
                <w:szCs w:val="28"/>
              </w:rPr>
              <w:t>assessed</w:t>
            </w:r>
            <w:r w:rsidRPr="00644A4A">
              <w:rPr>
                <w:rFonts w:ascii="Times New Roman" w:hAnsi="Times New Roman" w:cs="Times New Roman"/>
                <w:sz w:val="22"/>
                <w:szCs w:val="28"/>
              </w:rPr>
              <w:t xml:space="preserve"> financial methodologies used by</w:t>
            </w:r>
            <w:r w:rsidR="00B9176D">
              <w:rPr>
                <w:rFonts w:ascii="Times New Roman" w:hAnsi="Times New Roman" w:cstheme="minorBidi" w:hint="cs"/>
                <w:sz w:val="22"/>
                <w:szCs w:val="28"/>
                <w:cs/>
              </w:rPr>
              <w:t xml:space="preserve"> </w:t>
            </w:r>
            <w:r w:rsidRPr="00644A4A">
              <w:rPr>
                <w:rFonts w:ascii="Times New Roman" w:hAnsi="Times New Roman" w:cs="Times New Roman"/>
                <w:sz w:val="22"/>
                <w:szCs w:val="28"/>
              </w:rPr>
              <w:t>the Group and performed sensitivity analysis around the key assumptions.</w:t>
            </w:r>
          </w:p>
          <w:p w14:paraId="2C7C374E" w14:textId="77777777" w:rsidR="006C38DA" w:rsidRDefault="006C38DA" w:rsidP="00363427">
            <w:pPr>
              <w:pStyle w:val="ListParagraph"/>
              <w:rPr>
                <w:rFonts w:ascii="Times New Roman" w:hAnsi="Times New Roman" w:cs="Times New Roman"/>
                <w:sz w:val="22"/>
                <w:szCs w:val="28"/>
              </w:rPr>
            </w:pPr>
          </w:p>
          <w:p w14:paraId="346277FD" w14:textId="6F319685" w:rsidR="006C38DA" w:rsidRPr="001B54DC" w:rsidRDefault="006C38DA" w:rsidP="00142924">
            <w:pPr>
              <w:numPr>
                <w:ilvl w:val="0"/>
                <w:numId w:val="38"/>
              </w:numPr>
              <w:tabs>
                <w:tab w:val="clear" w:pos="454"/>
                <w:tab w:val="clear" w:pos="680"/>
                <w:tab w:val="left" w:pos="715"/>
                <w:tab w:val="left" w:pos="760"/>
              </w:tabs>
              <w:spacing w:line="240" w:lineRule="auto"/>
              <w:rPr>
                <w:rFonts w:ascii="Times New Roman" w:hAnsi="Times New Roman" w:cs="Times New Roman"/>
                <w:sz w:val="14"/>
              </w:rPr>
            </w:pPr>
            <w:r>
              <w:rPr>
                <w:rFonts w:ascii="Times New Roman" w:hAnsi="Times New Roman" w:cs="Times New Roman"/>
                <w:sz w:val="22"/>
                <w:szCs w:val="28"/>
              </w:rPr>
              <w:t>C</w:t>
            </w:r>
            <w:r w:rsidRPr="004F1F43">
              <w:rPr>
                <w:rFonts w:ascii="Times New Roman" w:hAnsi="Times New Roman" w:cs="Times New Roman"/>
                <w:sz w:val="22"/>
                <w:szCs w:val="28"/>
              </w:rPr>
              <w:t>onsidered the adequa</w:t>
            </w:r>
            <w:r w:rsidR="00C96DAA">
              <w:rPr>
                <w:rFonts w:ascii="Times New Roman" w:hAnsi="Times New Roman" w:cs="Times New Roman"/>
                <w:sz w:val="22"/>
                <w:szCs w:val="28"/>
              </w:rPr>
              <w:t>te</w:t>
            </w:r>
            <w:r w:rsidRPr="004F1F43">
              <w:rPr>
                <w:rFonts w:ascii="Times New Roman" w:hAnsi="Times New Roman" w:cs="Times New Roman"/>
                <w:sz w:val="22"/>
                <w:szCs w:val="28"/>
              </w:rPr>
              <w:t xml:space="preserve"> of the Group's disclosures in accordance with Thai Financial Reporting Standards.</w:t>
            </w:r>
          </w:p>
          <w:p w14:paraId="40A1F7C8" w14:textId="77777777" w:rsidR="006C38DA" w:rsidRPr="004F1F43" w:rsidRDefault="006C38DA" w:rsidP="00363427">
            <w:pPr>
              <w:tabs>
                <w:tab w:val="clear" w:pos="454"/>
                <w:tab w:val="clear" w:pos="680"/>
                <w:tab w:val="left" w:pos="715"/>
                <w:tab w:val="left" w:pos="760"/>
              </w:tabs>
              <w:rPr>
                <w:rFonts w:ascii="Times New Roman" w:hAnsi="Times New Roman" w:cs="Times New Roman"/>
                <w:sz w:val="14"/>
              </w:rPr>
            </w:pPr>
          </w:p>
        </w:tc>
      </w:tr>
    </w:tbl>
    <w:p w14:paraId="6FC4D9CA" w14:textId="77777777" w:rsidR="00732612" w:rsidRPr="005D6387" w:rsidRDefault="00732612" w:rsidP="006C38DA">
      <w:pPr>
        <w:jc w:val="thaiDistribute"/>
        <w:rPr>
          <w:rFonts w:ascii="Times New Roman" w:hAnsi="Times New Roman" w:cs="Times New Roman"/>
          <w:i/>
          <w:iCs/>
          <w:sz w:val="33"/>
          <w:szCs w:val="33"/>
        </w:rPr>
      </w:pPr>
    </w:p>
    <w:p w14:paraId="6DE4127E" w14:textId="77777777" w:rsidR="006C38DA" w:rsidRPr="00816AAE" w:rsidRDefault="008C00C2" w:rsidP="006C38DA">
      <w:pPr>
        <w:jc w:val="thaiDistribute"/>
        <w:rPr>
          <w:rFonts w:ascii="Times New Roman" w:hAnsi="Times New Roman" w:cs="Cordia New"/>
          <w:i/>
          <w:iCs/>
          <w:sz w:val="22"/>
          <w:szCs w:val="28"/>
          <w:cs/>
        </w:rPr>
      </w:pPr>
      <w:r>
        <w:rPr>
          <w:rFonts w:ascii="Times New Roman" w:hAnsi="Times New Roman" w:cs="Times New Roman"/>
          <w:i/>
          <w:iCs/>
          <w:sz w:val="22"/>
          <w:szCs w:val="28"/>
        </w:rPr>
        <w:br w:type="page"/>
      </w:r>
      <w:r w:rsidR="006C38DA" w:rsidRPr="00681F20">
        <w:rPr>
          <w:rFonts w:ascii="Times New Roman" w:hAnsi="Times New Roman" w:cs="Times New Roman"/>
          <w:i/>
          <w:iCs/>
          <w:sz w:val="22"/>
          <w:szCs w:val="28"/>
        </w:rPr>
        <w:t xml:space="preserve">Other Information </w:t>
      </w:r>
    </w:p>
    <w:p w14:paraId="61A64C34" w14:textId="77777777" w:rsidR="006C38DA" w:rsidRPr="00681F20" w:rsidRDefault="006C38DA" w:rsidP="006C38DA">
      <w:pPr>
        <w:jc w:val="thaiDistribute"/>
        <w:rPr>
          <w:rFonts w:ascii="Times New Roman" w:hAnsi="Times New Roman" w:cs="Times New Roman"/>
          <w:sz w:val="22"/>
          <w:szCs w:val="28"/>
        </w:rPr>
      </w:pPr>
    </w:p>
    <w:p w14:paraId="43C65E67" w14:textId="77777777" w:rsidR="006C38DA"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Management is responsible fo</w:t>
      </w:r>
      <w:r>
        <w:rPr>
          <w:rFonts w:ascii="Times New Roman" w:hAnsi="Times New Roman" w:cs="Times New Roman"/>
          <w:sz w:val="22"/>
          <w:szCs w:val="28"/>
        </w:rPr>
        <w:t>r the other information.</w:t>
      </w:r>
      <w:r w:rsidRPr="00681F20">
        <w:rPr>
          <w:rFonts w:ascii="Times New Roman" w:hAnsi="Times New Roman" w:cs="Times New Roman"/>
          <w:sz w:val="22"/>
          <w:szCs w:val="28"/>
        </w:rPr>
        <w:t xml:space="preserve"> The other information comprises the informatio</w:t>
      </w:r>
      <w:r>
        <w:rPr>
          <w:rFonts w:ascii="Times New Roman" w:hAnsi="Times New Roman" w:cs="Times New Roman"/>
          <w:sz w:val="22"/>
          <w:szCs w:val="28"/>
        </w:rPr>
        <w:t xml:space="preserve">n included in the annual report, but does not include the consolidated and separate financial statements and </w:t>
      </w:r>
      <w:r>
        <w:rPr>
          <w:rFonts w:ascii="Times New Roman" w:hAnsi="Times New Roman" w:cs="Times New Roman"/>
          <w:sz w:val="22"/>
          <w:szCs w:val="28"/>
        </w:rPr>
        <w:br/>
        <w:t xml:space="preserve">my auditor’s report thereon. </w:t>
      </w:r>
    </w:p>
    <w:p w14:paraId="2C206465" w14:textId="77777777" w:rsidR="00D85FE2" w:rsidRDefault="00D85FE2" w:rsidP="006C38DA">
      <w:pPr>
        <w:jc w:val="thaiDistribute"/>
        <w:rPr>
          <w:rFonts w:ascii="Times New Roman" w:hAnsi="Times New Roman" w:cs="Times New Roman"/>
          <w:sz w:val="22"/>
          <w:szCs w:val="28"/>
        </w:rPr>
      </w:pPr>
    </w:p>
    <w:p w14:paraId="71B83B66" w14:textId="77777777" w:rsidR="006C38DA" w:rsidRPr="00816AAE" w:rsidRDefault="006C38DA" w:rsidP="006C38DA">
      <w:pPr>
        <w:jc w:val="thaiDistribute"/>
        <w:rPr>
          <w:rFonts w:ascii="Times New Roman" w:hAnsi="Times New Roman" w:cs="Cordia New"/>
          <w:sz w:val="22"/>
          <w:szCs w:val="28"/>
          <w:cs/>
        </w:rPr>
      </w:pPr>
      <w:r w:rsidRPr="00681F20">
        <w:rPr>
          <w:rFonts w:ascii="Times New Roman" w:hAnsi="Times New Roman" w:cs="Times New Roman"/>
          <w:sz w:val="22"/>
          <w:szCs w:val="28"/>
        </w:rPr>
        <w:t xml:space="preserve">My opinion on the consolidated and separate financial statements does not cover the other information and </w:t>
      </w:r>
      <w:r>
        <w:rPr>
          <w:rFonts w:ascii="Times New Roman" w:hAnsi="Times New Roman" w:cs="Times New Roman"/>
          <w:sz w:val="22"/>
          <w:szCs w:val="28"/>
        </w:rPr>
        <w:br/>
      </w:r>
      <w:r w:rsidRPr="00681F20">
        <w:rPr>
          <w:rFonts w:ascii="Times New Roman" w:hAnsi="Times New Roman" w:cs="Times New Roman"/>
          <w:sz w:val="22"/>
          <w:szCs w:val="28"/>
        </w:rPr>
        <w:t>I will not express any form of assurance conclusion thereon.</w:t>
      </w:r>
    </w:p>
    <w:p w14:paraId="43CBA78C" w14:textId="77777777" w:rsidR="006C38DA" w:rsidRPr="00681F20" w:rsidRDefault="006C38DA" w:rsidP="006C38DA">
      <w:pPr>
        <w:jc w:val="thaiDistribute"/>
        <w:rPr>
          <w:rFonts w:ascii="Times New Roman" w:hAnsi="Times New Roman" w:cs="Times New Roman"/>
          <w:sz w:val="22"/>
          <w:szCs w:val="28"/>
        </w:rPr>
      </w:pPr>
    </w:p>
    <w:p w14:paraId="76E78A7C" w14:textId="77777777" w:rsidR="006C38DA" w:rsidRDefault="006C38DA" w:rsidP="006C38DA">
      <w:pPr>
        <w:autoSpaceDE w:val="0"/>
        <w:autoSpaceDN w:val="0"/>
        <w:adjustRightInd w:val="0"/>
        <w:jc w:val="both"/>
        <w:rPr>
          <w:rFonts w:ascii="Times New Roman" w:hAnsi="Times New Roman" w:cs="Times New Roman"/>
          <w:color w:val="000000"/>
          <w:sz w:val="22"/>
          <w:szCs w:val="22"/>
        </w:rPr>
      </w:pPr>
      <w:r w:rsidRPr="00DA2482">
        <w:rPr>
          <w:rFonts w:ascii="Times New Roman" w:hAnsi="Times New Roman" w:cs="Times New Roman"/>
          <w:sz w:val="22"/>
          <w:szCs w:val="28"/>
        </w:rPr>
        <w:t xml:space="preserve">In connection with my audit of </w:t>
      </w:r>
      <w:r w:rsidRPr="00681F20">
        <w:rPr>
          <w:rFonts w:ascii="Times New Roman" w:hAnsi="Times New Roman" w:cs="Times New Roman"/>
          <w:sz w:val="22"/>
          <w:szCs w:val="28"/>
        </w:rPr>
        <w:t>the consolidated and separate financial statements</w:t>
      </w:r>
      <w:r w:rsidRPr="00DA2482">
        <w:rPr>
          <w:rFonts w:ascii="Times New Roman" w:hAnsi="Times New Roman" w:cs="Times New Roman"/>
          <w:sz w:val="22"/>
          <w:szCs w:val="28"/>
        </w:rPr>
        <w:t xml:space="preserve">, my responsibility is </w:t>
      </w:r>
      <w:r>
        <w:rPr>
          <w:rFonts w:ascii="Times New Roman" w:hAnsi="Times New Roman" w:cs="Times New Roman"/>
          <w:sz w:val="22"/>
          <w:szCs w:val="28"/>
        </w:rPr>
        <w:br/>
      </w:r>
      <w:r w:rsidRPr="00DA2482">
        <w:rPr>
          <w:rFonts w:ascii="Times New Roman" w:hAnsi="Times New Roman" w:cs="Times New Roman"/>
          <w:sz w:val="22"/>
          <w:szCs w:val="28"/>
        </w:rPr>
        <w:t>to read the other information</w:t>
      </w:r>
      <w:r>
        <w:rPr>
          <w:rFonts w:ascii="Times New Roman" w:hAnsi="Times New Roman" w:cs="Times New Roman"/>
          <w:sz w:val="22"/>
          <w:szCs w:val="28"/>
        </w:rPr>
        <w:t xml:space="preserve"> above </w:t>
      </w:r>
      <w:r w:rsidRPr="00DA2482">
        <w:rPr>
          <w:rFonts w:ascii="Times New Roman" w:hAnsi="Times New Roman" w:cs="Times New Roman"/>
          <w:sz w:val="22"/>
          <w:szCs w:val="28"/>
        </w:rPr>
        <w:t xml:space="preserve">and, in doing so, consider whether the other information is materially inconsistent with </w:t>
      </w:r>
      <w:r w:rsidRPr="00681F20">
        <w:rPr>
          <w:rFonts w:ascii="Times New Roman" w:hAnsi="Times New Roman" w:cs="Times New Roman"/>
          <w:sz w:val="22"/>
          <w:szCs w:val="28"/>
        </w:rPr>
        <w:t>the consolidated and separate financial statements</w:t>
      </w:r>
      <w:r w:rsidRPr="00DA2482">
        <w:rPr>
          <w:rFonts w:ascii="Times New Roman" w:hAnsi="Times New Roman" w:cs="Times New Roman"/>
          <w:sz w:val="22"/>
          <w:szCs w:val="28"/>
        </w:rPr>
        <w:t xml:space="preserve"> or my knowledge obtained in the audit, </w:t>
      </w:r>
      <w:r w:rsidRPr="009267B0">
        <w:rPr>
          <w:rFonts w:ascii="Times New Roman" w:hAnsi="Times New Roman" w:cs="Times New Roman"/>
          <w:sz w:val="22"/>
          <w:szCs w:val="28"/>
        </w:rPr>
        <w:t xml:space="preserve">or otherwise appears to be materially misstated. </w:t>
      </w:r>
      <w:r>
        <w:rPr>
          <w:rFonts w:ascii="Times New Roman" w:hAnsi="Times New Roman" w:cs="Times New Roman"/>
          <w:color w:val="000000"/>
          <w:sz w:val="22"/>
          <w:szCs w:val="22"/>
        </w:rPr>
        <w:t>If,</w:t>
      </w:r>
      <w:r w:rsidRPr="008564BA">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based on the work I have performed, </w:t>
      </w:r>
      <w:r w:rsidRPr="008564BA">
        <w:rPr>
          <w:rFonts w:ascii="Times New Roman" w:hAnsi="Times New Roman" w:cs="Times New Roman"/>
          <w:color w:val="000000"/>
          <w:sz w:val="22"/>
          <w:szCs w:val="22"/>
        </w:rPr>
        <w:t xml:space="preserve">I conclude that there </w:t>
      </w:r>
      <w:r w:rsidRPr="00355D61">
        <w:rPr>
          <w:rFonts w:ascii="Times New Roman" w:hAnsi="Times New Roman" w:cs="Times New Roman"/>
          <w:color w:val="000000"/>
          <w:spacing w:val="-2"/>
          <w:sz w:val="22"/>
          <w:szCs w:val="22"/>
        </w:rPr>
        <w:t>is a material misstatement of this other information, I am required to communicate the matter to those charged</w:t>
      </w:r>
      <w:r w:rsidRPr="008564BA">
        <w:rPr>
          <w:rFonts w:ascii="Times New Roman" w:hAnsi="Times New Roman" w:cs="Times New Roman"/>
          <w:color w:val="000000"/>
          <w:sz w:val="22"/>
          <w:szCs w:val="22"/>
        </w:rPr>
        <w:t xml:space="preserve"> with governance and request that the correction be made</w:t>
      </w:r>
      <w:r w:rsidRPr="00A61D1B">
        <w:rPr>
          <w:rFonts w:ascii="Times New Roman" w:hAnsi="Times New Roman" w:cs="Times New Roman"/>
          <w:color w:val="000000"/>
          <w:sz w:val="22"/>
          <w:szCs w:val="22"/>
        </w:rPr>
        <w:t>. I have nothing to report in this regard.</w:t>
      </w:r>
    </w:p>
    <w:p w14:paraId="2BB8B514" w14:textId="77777777" w:rsidR="008B570C" w:rsidRDefault="008B570C" w:rsidP="006C38DA">
      <w:pPr>
        <w:autoSpaceDE w:val="0"/>
        <w:autoSpaceDN w:val="0"/>
        <w:adjustRightInd w:val="0"/>
        <w:jc w:val="both"/>
        <w:rPr>
          <w:rFonts w:ascii="Times New Roman" w:hAnsi="Times New Roman" w:cs="Times New Roman"/>
          <w:color w:val="000000"/>
          <w:sz w:val="22"/>
          <w:szCs w:val="22"/>
        </w:rPr>
      </w:pPr>
    </w:p>
    <w:p w14:paraId="680787D2"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Responsibilities of Management and Those Charged with Governance fo</w:t>
      </w:r>
      <w:r>
        <w:rPr>
          <w:rFonts w:ascii="Times New Roman" w:hAnsi="Times New Roman" w:cs="Times New Roman"/>
          <w:i/>
          <w:iCs/>
          <w:sz w:val="22"/>
          <w:szCs w:val="28"/>
        </w:rPr>
        <w:t xml:space="preserve">r the Consolidated and Separate </w:t>
      </w:r>
      <w:r w:rsidRPr="00681F20">
        <w:rPr>
          <w:rFonts w:ascii="Times New Roman" w:hAnsi="Times New Roman" w:cs="Times New Roman"/>
          <w:i/>
          <w:iCs/>
          <w:sz w:val="22"/>
          <w:szCs w:val="28"/>
        </w:rPr>
        <w:t>Financial Statements</w:t>
      </w:r>
    </w:p>
    <w:p w14:paraId="03F26F0A" w14:textId="77777777" w:rsidR="006C38DA" w:rsidRPr="00681F20" w:rsidRDefault="006C38DA" w:rsidP="006C38DA">
      <w:pPr>
        <w:jc w:val="thaiDistribute"/>
        <w:rPr>
          <w:rFonts w:ascii="Times New Roman" w:hAnsi="Times New Roman" w:cs="Times New Roman"/>
          <w:sz w:val="22"/>
          <w:szCs w:val="28"/>
        </w:rPr>
      </w:pPr>
    </w:p>
    <w:p w14:paraId="069A8DC1" w14:textId="66CB164D" w:rsidR="006C38DA" w:rsidRPr="00681F20" w:rsidRDefault="006C38DA" w:rsidP="00784276">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Management is responsible for </w:t>
      </w:r>
      <w:r w:rsidR="00BF54C6">
        <w:rPr>
          <w:rFonts w:ascii="Times New Roman" w:hAnsi="Times New Roman" w:cs="Times New Roman"/>
          <w:sz w:val="22"/>
          <w:szCs w:val="28"/>
        </w:rPr>
        <w:t xml:space="preserve">the </w:t>
      </w:r>
      <w:r w:rsidRPr="00681F20">
        <w:rPr>
          <w:rFonts w:ascii="Times New Roman" w:hAnsi="Times New Roman" w:cs="Times New Roman"/>
          <w:sz w:val="22"/>
          <w:szCs w:val="28"/>
        </w:rPr>
        <w:t xml:space="preserve">preparation and fair presentation of the consolidated and separate </w:t>
      </w:r>
      <w:r w:rsidR="00784276">
        <w:rPr>
          <w:rFonts w:ascii="Times New Roman" w:hAnsi="Times New Roman" w:cstheme="minorBidi"/>
          <w:sz w:val="22"/>
          <w:szCs w:val="28"/>
          <w:cs/>
        </w:rPr>
        <w:br/>
      </w:r>
      <w:r w:rsidRPr="00681F20">
        <w:rPr>
          <w:rFonts w:ascii="Times New Roman" w:hAnsi="Times New Roman" w:cs="Times New Roman"/>
          <w:sz w:val="22"/>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23CE4A6" w14:textId="77777777" w:rsidR="006C38DA" w:rsidRDefault="006C38DA" w:rsidP="006C38DA">
      <w:pPr>
        <w:jc w:val="thaiDistribute"/>
        <w:rPr>
          <w:rFonts w:ascii="Times New Roman" w:hAnsi="Times New Roman" w:cs="Times New Roman"/>
          <w:sz w:val="22"/>
          <w:szCs w:val="28"/>
        </w:rPr>
      </w:pPr>
    </w:p>
    <w:p w14:paraId="251CB5B5" w14:textId="781E85D5"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In preparing the consolidated and separate financial statements, management is responsible for assessing </w:t>
      </w:r>
      <w:r>
        <w:rPr>
          <w:rFonts w:ascii="Times New Roman" w:hAnsi="Times New Roman" w:cs="Times New Roman"/>
          <w:sz w:val="22"/>
          <w:szCs w:val="28"/>
        </w:rPr>
        <w:br/>
      </w:r>
      <w:r w:rsidRPr="00681F20">
        <w:rPr>
          <w:rFonts w:ascii="Times New Roman" w:hAnsi="Times New Roman" w:cs="Times New Roman"/>
          <w:sz w:val="22"/>
          <w:szCs w:val="28"/>
        </w:rPr>
        <w:t xml:space="preserve">the Group’s and the Company’s ability to continue as a going concern, disclosing, as applicable, matters related to going concern and using the going concern basis of accounting unless management either intends </w:t>
      </w:r>
      <w:r w:rsidR="00050FFE">
        <w:rPr>
          <w:rFonts w:ascii="Times New Roman" w:hAnsi="Times New Roman" w:cs="Times New Roman"/>
          <w:sz w:val="22"/>
          <w:szCs w:val="28"/>
        </w:rPr>
        <w:br/>
      </w:r>
      <w:r w:rsidRPr="00681F20">
        <w:rPr>
          <w:rFonts w:ascii="Times New Roman" w:hAnsi="Times New Roman" w:cs="Times New Roman"/>
          <w:sz w:val="22"/>
          <w:szCs w:val="28"/>
        </w:rPr>
        <w:t>to liquidate the Group and the Company or to cease operations, or has no realistic alternative but to do so.</w:t>
      </w:r>
    </w:p>
    <w:p w14:paraId="5973AEE7" w14:textId="77777777" w:rsidR="006C38DA" w:rsidRDefault="006C38DA" w:rsidP="006C38DA">
      <w:pPr>
        <w:jc w:val="thaiDistribute"/>
        <w:rPr>
          <w:rFonts w:ascii="Times New Roman" w:hAnsi="Times New Roman" w:cs="Times New Roman"/>
          <w:sz w:val="22"/>
          <w:szCs w:val="28"/>
        </w:rPr>
      </w:pPr>
    </w:p>
    <w:p w14:paraId="4609BF11" w14:textId="77777777"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Those charged with governance are responsible for overseeing the Group’s and the Company’s financial reporting process.</w:t>
      </w:r>
    </w:p>
    <w:p w14:paraId="7EF3BF45" w14:textId="77777777" w:rsidR="006C38DA" w:rsidRPr="00681F20" w:rsidRDefault="006C38DA" w:rsidP="006C38DA">
      <w:pPr>
        <w:jc w:val="thaiDistribute"/>
        <w:rPr>
          <w:rFonts w:ascii="Times New Roman" w:hAnsi="Times New Roman" w:cs="Times New Roman"/>
          <w:sz w:val="22"/>
          <w:szCs w:val="28"/>
        </w:rPr>
      </w:pPr>
    </w:p>
    <w:p w14:paraId="67FDC0EF"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Auditor’s Responsibilities for the Audit of the Consolidated and Separate Financial Statements</w:t>
      </w:r>
    </w:p>
    <w:p w14:paraId="0CDF8F3B" w14:textId="77777777" w:rsidR="006C38DA" w:rsidRPr="00681F20" w:rsidRDefault="006C38DA" w:rsidP="006C38DA">
      <w:pPr>
        <w:jc w:val="thaiDistribute"/>
        <w:rPr>
          <w:rFonts w:ascii="Times New Roman" w:hAnsi="Times New Roman" w:cs="Times New Roman"/>
          <w:sz w:val="22"/>
          <w:szCs w:val="28"/>
        </w:rPr>
      </w:pPr>
    </w:p>
    <w:p w14:paraId="77868E51" w14:textId="4B40A0C5" w:rsidR="006C38DA" w:rsidRPr="00681F20"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 xml:space="preserve">My objectives are to obtain reasonable assurance about whether the consolidated and separate financial statements as a whole are free from material misstatement, whether due to fraud or error, and to issue </w:t>
      </w:r>
      <w:r>
        <w:rPr>
          <w:rFonts w:ascii="Times New Roman" w:hAnsi="Times New Roman" w:cs="Times New Roman"/>
          <w:sz w:val="22"/>
          <w:szCs w:val="28"/>
        </w:rPr>
        <w:br/>
      </w:r>
      <w:r w:rsidRPr="00681F20">
        <w:rPr>
          <w:rFonts w:ascii="Times New Roman" w:hAnsi="Times New Roman" w:cs="Times New Roman"/>
          <w:sz w:val="22"/>
          <w:szCs w:val="28"/>
        </w:rPr>
        <w:t>an auditor’s report that includes my opinion.</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Reasonable assurance is a high level of assurance, but is not </w:t>
      </w:r>
      <w:r>
        <w:rPr>
          <w:rFonts w:ascii="Times New Roman" w:hAnsi="Times New Roman" w:cs="Times New Roman"/>
          <w:sz w:val="22"/>
          <w:szCs w:val="28"/>
        </w:rPr>
        <w:br/>
      </w:r>
      <w:r w:rsidRPr="00681F20">
        <w:rPr>
          <w:rFonts w:ascii="Times New Roman" w:hAnsi="Times New Roman" w:cs="Times New Roman"/>
          <w:sz w:val="22"/>
          <w:szCs w:val="28"/>
        </w:rPr>
        <w:t>a guarantee that an audit conducted in accordance with TSAs will always detect a material misstatement</w:t>
      </w:r>
      <w:r w:rsidR="00F204E6">
        <w:rPr>
          <w:rFonts w:ascii="Times New Roman" w:hAnsi="Times New Roman" w:cs="Times New Roman"/>
          <w:sz w:val="22"/>
          <w:szCs w:val="28"/>
        </w:rPr>
        <w:t xml:space="preserve"> </w:t>
      </w:r>
      <w:r w:rsidR="00F204E6">
        <w:rPr>
          <w:rFonts w:ascii="Times New Roman" w:hAnsi="Times New Roman" w:cs="Times New Roman"/>
          <w:sz w:val="22"/>
          <w:szCs w:val="28"/>
        </w:rPr>
        <w:br/>
      </w:r>
      <w:r w:rsidRPr="00681F20">
        <w:rPr>
          <w:rFonts w:ascii="Times New Roman" w:hAnsi="Times New Roman" w:cs="Times New Roman"/>
          <w:sz w:val="22"/>
          <w:szCs w:val="28"/>
        </w:rPr>
        <w:t xml:space="preserve">when it exists. Misstatements can arise from fraud or error and are considered material if, individually or </w:t>
      </w:r>
      <w:r>
        <w:rPr>
          <w:rFonts w:ascii="Times New Roman" w:hAnsi="Times New Roman" w:cs="Times New Roman"/>
          <w:sz w:val="22"/>
          <w:szCs w:val="28"/>
        </w:rPr>
        <w:br/>
      </w:r>
      <w:r w:rsidRPr="00681F20">
        <w:rPr>
          <w:rFonts w:ascii="Times New Roman" w:hAnsi="Times New Roman" w:cs="Times New Roman"/>
          <w:sz w:val="22"/>
          <w:szCs w:val="28"/>
        </w:rPr>
        <w:t xml:space="preserve">in the aggregate, they could reasonably be expected to influence the economic decisions of users taken on </w:t>
      </w:r>
      <w:r w:rsidR="00F204E6">
        <w:rPr>
          <w:rFonts w:ascii="Times New Roman" w:hAnsi="Times New Roman" w:cs="Times New Roman"/>
          <w:sz w:val="22"/>
          <w:szCs w:val="28"/>
        </w:rPr>
        <w:br/>
      </w:r>
      <w:r w:rsidRPr="00681F20">
        <w:rPr>
          <w:rFonts w:ascii="Times New Roman" w:hAnsi="Times New Roman" w:cs="Times New Roman"/>
          <w:sz w:val="22"/>
          <w:szCs w:val="28"/>
        </w:rPr>
        <w:t>the basis of these consolidated and separate financial statements.</w:t>
      </w:r>
    </w:p>
    <w:p w14:paraId="000EA900" w14:textId="77777777" w:rsidR="006C38DA" w:rsidRPr="00681F20" w:rsidRDefault="006C38DA" w:rsidP="006C38DA">
      <w:pPr>
        <w:jc w:val="thaiDistribute"/>
        <w:rPr>
          <w:rFonts w:ascii="Times New Roman" w:hAnsi="Times New Roman" w:cs="Times New Roman"/>
          <w:sz w:val="22"/>
          <w:szCs w:val="28"/>
        </w:rPr>
      </w:pPr>
    </w:p>
    <w:p w14:paraId="4D7603F2" w14:textId="77777777" w:rsidR="006C38DA" w:rsidRPr="00681F20"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As part of an audit in accordance with TSAs, I exercise professional judgment and maintain professional skepticism throughout the audit. I also:</w:t>
      </w:r>
    </w:p>
    <w:p w14:paraId="4382356E" w14:textId="77777777" w:rsidR="006C38DA" w:rsidRPr="00681F20" w:rsidRDefault="006C38DA" w:rsidP="006C38DA">
      <w:pPr>
        <w:jc w:val="thaiDistribute"/>
        <w:rPr>
          <w:rFonts w:ascii="Times New Roman" w:hAnsi="Times New Roman" w:cs="Times New Roman"/>
          <w:sz w:val="22"/>
          <w:szCs w:val="28"/>
        </w:rPr>
      </w:pPr>
    </w:p>
    <w:p w14:paraId="75488E41" w14:textId="0402DCD4" w:rsidR="006C38DA"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 xml:space="preserve">Identify and assess the risks of material misstatement of the consolidated and separate financial </w:t>
      </w:r>
      <w:r w:rsidR="00050FFE">
        <w:rPr>
          <w:rFonts w:ascii="Times New Roman" w:hAnsi="Times New Roman" w:cs="Times New Roman"/>
          <w:sz w:val="22"/>
          <w:szCs w:val="28"/>
        </w:rPr>
        <w:br/>
      </w:r>
      <w:r w:rsidRPr="00681F20">
        <w:rPr>
          <w:rFonts w:ascii="Times New Roman" w:hAnsi="Times New Roman" w:cs="Times New Roman"/>
          <w:sz w:val="22"/>
          <w:szCs w:val="28"/>
        </w:rPr>
        <w:t xml:space="preserve">statements, whether due to fraud or error, design and perform audit procedures responsive to those risks, and obtain audit evidence that is sufficient and appropriate to </w:t>
      </w:r>
      <w:r>
        <w:rPr>
          <w:rFonts w:ascii="Times New Roman" w:hAnsi="Times New Roman" w:cs="Times New Roman"/>
          <w:sz w:val="22"/>
          <w:szCs w:val="28"/>
        </w:rPr>
        <w:t>provide a basis for my opinion.</w:t>
      </w:r>
      <w:r w:rsidRPr="00681F20">
        <w:rPr>
          <w:rFonts w:ascii="Times New Roman" w:hAnsi="Times New Roman" w:cs="Times New Roman"/>
          <w:sz w:val="22"/>
          <w:szCs w:val="28"/>
        </w:rPr>
        <w:t xml:space="preserve"> The risk </w:t>
      </w:r>
      <w:r>
        <w:rPr>
          <w:rFonts w:ascii="Times New Roman" w:hAnsi="Times New Roman" w:cs="Times New Roman"/>
          <w:sz w:val="22"/>
          <w:szCs w:val="28"/>
        </w:rPr>
        <w:br/>
      </w:r>
      <w:r w:rsidRPr="00681F20">
        <w:rPr>
          <w:rFonts w:ascii="Times New Roman" w:hAnsi="Times New Roman" w:cs="Times New Roman"/>
          <w:sz w:val="22"/>
          <w:szCs w:val="28"/>
        </w:rPr>
        <w:t>of not detecting a material misstatement resulting from fraud is higher than for one resulting from error, as fraud may involve collusion, forgery, intentional omissions, misrepresentations, or the override of internal control.</w:t>
      </w:r>
    </w:p>
    <w:p w14:paraId="7B8656E2" w14:textId="77777777" w:rsidR="00732612" w:rsidRPr="005D6387" w:rsidRDefault="00732612" w:rsidP="00732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33"/>
          <w:szCs w:val="33"/>
        </w:rPr>
      </w:pPr>
    </w:p>
    <w:p w14:paraId="6BC0254B" w14:textId="77777777" w:rsidR="006C38DA" w:rsidRPr="00937396"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Ob</w:t>
      </w:r>
      <w:r w:rsidRPr="00937396">
        <w:rPr>
          <w:rFonts w:ascii="Times New Roman" w:hAnsi="Times New Roman" w:cs="Times New Roman"/>
          <w:sz w:val="22"/>
          <w:szCs w:val="28"/>
        </w:rPr>
        <w:t xml:space="preserve">tain an understanding of internal control relevant to the audit in order to design audit procedures </w:t>
      </w:r>
      <w:r w:rsidRPr="00937396">
        <w:rPr>
          <w:rFonts w:ascii="Times New Roman" w:hAnsi="Times New Roman" w:cs="Times New Roman"/>
          <w:sz w:val="22"/>
          <w:szCs w:val="28"/>
        </w:rPr>
        <w:br/>
        <w:t xml:space="preserve">that are appropriate in the circumstances, but not for the purpose of expressing an opinion on </w:t>
      </w:r>
      <w:r w:rsidRPr="00937396">
        <w:rPr>
          <w:rFonts w:ascii="Times New Roman" w:hAnsi="Times New Roman" w:cs="Times New Roman"/>
          <w:sz w:val="22"/>
          <w:szCs w:val="28"/>
        </w:rPr>
        <w:br/>
        <w:t>the effectiveness of the Group’s and the Company’s internal control.</w:t>
      </w:r>
    </w:p>
    <w:p w14:paraId="45639E90" w14:textId="77777777" w:rsidR="00F77C09" w:rsidRDefault="00F77C09" w:rsidP="00F77C09">
      <w:pPr>
        <w:pStyle w:val="ListParagraph"/>
        <w:ind w:left="0"/>
        <w:rPr>
          <w:rFonts w:ascii="Times New Roman" w:hAnsi="Times New Roman" w:cs="Times New Roman"/>
          <w:sz w:val="22"/>
          <w:szCs w:val="28"/>
        </w:rPr>
      </w:pPr>
    </w:p>
    <w:p w14:paraId="19C6DEF2" w14:textId="77777777" w:rsidR="006C38DA" w:rsidRPr="00681F20"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Evaluate the appropriateness of accounting policies used and the reasonableness of accounting estimates and related disclosures made by management.</w:t>
      </w:r>
    </w:p>
    <w:p w14:paraId="7D639B37" w14:textId="77777777" w:rsidR="006C38DA" w:rsidRDefault="006C38DA" w:rsidP="006C38DA">
      <w:pPr>
        <w:ind w:left="360"/>
        <w:jc w:val="thaiDistribute"/>
        <w:rPr>
          <w:rFonts w:ascii="Times New Roman" w:hAnsi="Times New Roman" w:cs="Times New Roman"/>
          <w:sz w:val="22"/>
          <w:szCs w:val="28"/>
        </w:rPr>
      </w:pPr>
    </w:p>
    <w:p w14:paraId="71467ABF" w14:textId="102B5DB5" w:rsidR="008B570C" w:rsidRPr="008B570C" w:rsidRDefault="006C38DA" w:rsidP="008B570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 xml:space="preserve">Conclude on the appropriateness of management’s use of the going concern basis of accounting and, </w:t>
      </w:r>
      <w:r w:rsidR="00050FFE">
        <w:rPr>
          <w:rFonts w:ascii="Times New Roman" w:hAnsi="Times New Roman" w:cs="Times New Roman"/>
          <w:sz w:val="22"/>
          <w:szCs w:val="28"/>
        </w:rPr>
        <w:br/>
      </w:r>
      <w:r w:rsidRPr="00681F20">
        <w:rPr>
          <w:rFonts w:ascii="Times New Roman" w:hAnsi="Times New Roman" w:cs="Times New Roman"/>
          <w:sz w:val="22"/>
          <w:szCs w:val="28"/>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E0381F">
        <w:rPr>
          <w:rFonts w:ascii="Times New Roman" w:hAnsi="Times New Roman" w:cs="Times New Roman"/>
          <w:spacing w:val="-2"/>
          <w:sz w:val="22"/>
          <w:szCs w:val="28"/>
        </w:rPr>
        <w:t>if such disclosures are inadequate, to modify my opinion. My conclusions are based on the audit evidence</w:t>
      </w:r>
      <w:r w:rsidRPr="00681F20">
        <w:rPr>
          <w:rFonts w:ascii="Times New Roman" w:hAnsi="Times New Roman" w:cs="Times New Roman"/>
          <w:sz w:val="22"/>
          <w:szCs w:val="28"/>
        </w:rPr>
        <w:t xml:space="preserve"> obtained up to th</w:t>
      </w:r>
      <w:r>
        <w:rPr>
          <w:rFonts w:ascii="Times New Roman" w:hAnsi="Times New Roman" w:cs="Times New Roman"/>
          <w:sz w:val="22"/>
          <w:szCs w:val="28"/>
        </w:rPr>
        <w:t>e date</w:t>
      </w:r>
      <w:r w:rsidR="000B4CBE">
        <w:rPr>
          <w:rFonts w:ascii="Times New Roman" w:hAnsi="Times New Roman" w:cstheme="minorBidi" w:hint="cs"/>
          <w:sz w:val="22"/>
          <w:szCs w:val="28"/>
          <w:cs/>
        </w:rPr>
        <w:t xml:space="preserve"> </w:t>
      </w:r>
      <w:r>
        <w:rPr>
          <w:rFonts w:ascii="Times New Roman" w:hAnsi="Times New Roman" w:cs="Times New Roman"/>
          <w:sz w:val="22"/>
          <w:szCs w:val="28"/>
        </w:rPr>
        <w:t xml:space="preserve">of my auditor’s report. </w:t>
      </w:r>
      <w:r w:rsidRPr="00681F20">
        <w:rPr>
          <w:rFonts w:ascii="Times New Roman" w:hAnsi="Times New Roman" w:cs="Times New Roman"/>
          <w:sz w:val="22"/>
          <w:szCs w:val="28"/>
        </w:rPr>
        <w:t>However, future events or conditions may cause the Group and the Company to cease to continue as a going concern.</w:t>
      </w:r>
    </w:p>
    <w:p w14:paraId="37DFF5A3" w14:textId="77777777" w:rsidR="00034D41" w:rsidRDefault="00034D41" w:rsidP="006C38DA">
      <w:pPr>
        <w:ind w:left="360"/>
        <w:jc w:val="thaiDistribute"/>
        <w:rPr>
          <w:rFonts w:ascii="Times New Roman" w:hAnsi="Times New Roman" w:cs="Times New Roman"/>
          <w:sz w:val="22"/>
          <w:szCs w:val="28"/>
        </w:rPr>
      </w:pPr>
    </w:p>
    <w:p w14:paraId="25DF389F" w14:textId="77777777" w:rsidR="006C38DA"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F8BED65" w14:textId="77777777" w:rsidR="00B41FB3" w:rsidRPr="00681F20" w:rsidRDefault="00B41FB3" w:rsidP="00BF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p>
    <w:p w14:paraId="361F4064" w14:textId="338980C7" w:rsidR="006C38DA" w:rsidRPr="00681F20" w:rsidRDefault="004A67C0"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EA66B7">
        <w:rPr>
          <w:rFonts w:ascii="Times New Roman" w:hAnsi="Times New Roman" w:cs="Times New Roman"/>
          <w:sz w:val="22"/>
          <w:szCs w:val="28"/>
        </w:rPr>
        <w:t>Plan and perform the group audit to obtain</w:t>
      </w:r>
      <w:r w:rsidR="006C38DA" w:rsidRPr="00EA66B7">
        <w:rPr>
          <w:rFonts w:ascii="Times New Roman" w:hAnsi="Times New Roman" w:cs="Times New Roman"/>
          <w:sz w:val="22"/>
          <w:szCs w:val="28"/>
        </w:rPr>
        <w:t xml:space="preserve"> sufficient appropriate audit evidence regarding the financial information of the entities or business activities </w:t>
      </w:r>
      <w:r w:rsidRPr="00EA66B7">
        <w:rPr>
          <w:rFonts w:ascii="Times New Roman" w:hAnsi="Times New Roman" w:cs="Times New Roman"/>
          <w:sz w:val="22"/>
          <w:szCs w:val="28"/>
        </w:rPr>
        <w:t xml:space="preserve">units </w:t>
      </w:r>
      <w:r w:rsidR="006C38DA" w:rsidRPr="00EA66B7">
        <w:rPr>
          <w:rFonts w:ascii="Times New Roman" w:hAnsi="Times New Roman" w:cs="Times New Roman"/>
          <w:sz w:val="22"/>
          <w:szCs w:val="28"/>
        </w:rPr>
        <w:t xml:space="preserve">within the Group </w:t>
      </w:r>
      <w:r w:rsidRPr="00EA66B7">
        <w:rPr>
          <w:rFonts w:ascii="Times New Roman" w:hAnsi="Times New Roman" w:cs="Times New Roman"/>
          <w:sz w:val="22"/>
          <w:szCs w:val="28"/>
        </w:rPr>
        <w:t>as a basis for forming</w:t>
      </w:r>
      <w:r w:rsidR="006D7F6A" w:rsidRPr="00EA66B7">
        <w:rPr>
          <w:rFonts w:ascii="Times New Roman" w:hAnsi="Times New Roman" w:cs="Times New Roman"/>
          <w:sz w:val="22"/>
          <w:szCs w:val="28"/>
        </w:rPr>
        <w:t xml:space="preserve"> </w:t>
      </w:r>
      <w:r w:rsidR="006C38DA" w:rsidRPr="00EA66B7">
        <w:rPr>
          <w:rFonts w:ascii="Times New Roman" w:hAnsi="Times New Roman" w:cs="Times New Roman"/>
          <w:sz w:val="22"/>
          <w:szCs w:val="28"/>
        </w:rPr>
        <w:t xml:space="preserve">an opinion on the </w:t>
      </w:r>
      <w:r w:rsidRPr="00EA66B7">
        <w:rPr>
          <w:rFonts w:ascii="Times New Roman" w:hAnsi="Times New Roman" w:cs="Times New Roman"/>
          <w:sz w:val="22"/>
          <w:szCs w:val="28"/>
        </w:rPr>
        <w:t xml:space="preserve">group </w:t>
      </w:r>
      <w:r w:rsidR="006C38DA" w:rsidRPr="00EA66B7">
        <w:rPr>
          <w:rFonts w:ascii="Times New Roman" w:hAnsi="Times New Roman" w:cs="Times New Roman"/>
          <w:sz w:val="22"/>
          <w:szCs w:val="28"/>
        </w:rPr>
        <w:t xml:space="preserve">financial statements. I am responsible for the direction, supervision and </w:t>
      </w:r>
      <w:r w:rsidRPr="00EA66B7">
        <w:rPr>
          <w:rFonts w:ascii="Times New Roman" w:hAnsi="Times New Roman" w:cs="Times New Roman"/>
          <w:sz w:val="22"/>
          <w:szCs w:val="28"/>
        </w:rPr>
        <w:t xml:space="preserve">review of the audit work performed for purposes </w:t>
      </w:r>
      <w:r w:rsidR="006C38DA" w:rsidRPr="00EA66B7">
        <w:rPr>
          <w:rFonts w:ascii="Times New Roman" w:hAnsi="Times New Roman" w:cs="Times New Roman"/>
          <w:sz w:val="22"/>
          <w:szCs w:val="28"/>
        </w:rPr>
        <w:t>performance of the</w:t>
      </w:r>
      <w:r w:rsidR="006C38DA" w:rsidRPr="00681F20">
        <w:rPr>
          <w:rFonts w:ascii="Times New Roman" w:hAnsi="Times New Roman" w:cs="Times New Roman"/>
          <w:sz w:val="22"/>
          <w:szCs w:val="28"/>
        </w:rPr>
        <w:t xml:space="preserve"> group audit. I remain solely responsible for my audit opinion.</w:t>
      </w:r>
    </w:p>
    <w:p w14:paraId="67F60A2D" w14:textId="77777777" w:rsidR="006C38DA" w:rsidRPr="00681F20" w:rsidRDefault="006C38DA" w:rsidP="006C38DA">
      <w:pPr>
        <w:rPr>
          <w:rFonts w:ascii="Times New Roman" w:hAnsi="Times New Roman" w:cs="Times New Roman"/>
          <w:sz w:val="22"/>
          <w:szCs w:val="28"/>
        </w:rPr>
      </w:pPr>
    </w:p>
    <w:p w14:paraId="64F155FC" w14:textId="0DD4AB17" w:rsidR="006C38DA" w:rsidRPr="00681F20" w:rsidRDefault="006C38DA" w:rsidP="006C38DA">
      <w:pPr>
        <w:jc w:val="both"/>
        <w:rPr>
          <w:rFonts w:ascii="Times New Roman" w:hAnsi="Times New Roman" w:cs="Times New Roman"/>
          <w:sz w:val="22"/>
          <w:szCs w:val="28"/>
        </w:rPr>
      </w:pPr>
      <w:r w:rsidRPr="00681F20">
        <w:rPr>
          <w:rFonts w:ascii="Times New Roman" w:hAnsi="Times New Roman" w:cs="Times New Roman"/>
          <w:sz w:val="22"/>
          <w:szCs w:val="28"/>
        </w:rPr>
        <w:t xml:space="preserve">I communicate with those charged with governance regarding, among other matters, the planned scope and timing of the audit and significant audit findings, including any significant deficiencies in internal control </w:t>
      </w:r>
      <w:r w:rsidR="00050FFE">
        <w:rPr>
          <w:rFonts w:ascii="Times New Roman" w:hAnsi="Times New Roman" w:cs="Times New Roman"/>
          <w:sz w:val="22"/>
          <w:szCs w:val="28"/>
        </w:rPr>
        <w:br/>
      </w:r>
      <w:r w:rsidRPr="00681F20">
        <w:rPr>
          <w:rFonts w:ascii="Times New Roman" w:hAnsi="Times New Roman" w:cs="Times New Roman"/>
          <w:sz w:val="22"/>
          <w:szCs w:val="28"/>
        </w:rPr>
        <w:t>that I identify during my audit.</w:t>
      </w:r>
    </w:p>
    <w:p w14:paraId="197C8522" w14:textId="77777777" w:rsidR="006C38DA" w:rsidRPr="00681F20" w:rsidRDefault="006C38DA" w:rsidP="006C38DA">
      <w:pPr>
        <w:rPr>
          <w:rFonts w:ascii="Times New Roman" w:hAnsi="Times New Roman" w:cs="Times New Roman"/>
          <w:sz w:val="22"/>
          <w:szCs w:val="28"/>
        </w:rPr>
      </w:pPr>
    </w:p>
    <w:p w14:paraId="590C21FF" w14:textId="32B4583D"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also provide those charged with governance with a statement that I have complied with relevant ethical requirements regarding independence, and to communicate with them all relationships and other matters </w:t>
      </w:r>
      <w:r>
        <w:rPr>
          <w:rFonts w:ascii="Times New Roman" w:hAnsi="Times New Roman" w:cs="Times New Roman"/>
          <w:sz w:val="22"/>
          <w:szCs w:val="28"/>
        </w:rPr>
        <w:br/>
      </w:r>
      <w:r w:rsidRPr="00681F20">
        <w:rPr>
          <w:rFonts w:ascii="Times New Roman" w:hAnsi="Times New Roman" w:cs="Times New Roman"/>
          <w:sz w:val="22"/>
          <w:szCs w:val="28"/>
        </w:rPr>
        <w:t>that may reasonably be thought to bear on my independence, and where applicable,</w:t>
      </w:r>
      <w:r w:rsidR="002F61C6">
        <w:rPr>
          <w:rFonts w:ascii="Times New Roman" w:hAnsi="Times New Roman" w:cs="Times New Roman"/>
          <w:sz w:val="22"/>
          <w:szCs w:val="28"/>
        </w:rPr>
        <w:t xml:space="preserve"> </w:t>
      </w:r>
      <w:r w:rsidR="00002121">
        <w:rPr>
          <w:rFonts w:ascii="Times New Roman" w:hAnsi="Times New Roman" w:cs="Times New Roman"/>
          <w:sz w:val="22"/>
          <w:szCs w:val="28"/>
        </w:rPr>
        <w:t xml:space="preserve">actions taken to </w:t>
      </w:r>
      <w:r w:rsidR="00050FFE">
        <w:rPr>
          <w:rFonts w:ascii="Times New Roman" w:hAnsi="Times New Roman" w:cs="Times New Roman"/>
          <w:sz w:val="22"/>
          <w:szCs w:val="28"/>
        </w:rPr>
        <w:br/>
      </w:r>
      <w:r w:rsidR="00002121">
        <w:rPr>
          <w:rFonts w:ascii="Times New Roman" w:hAnsi="Times New Roman" w:cs="Times New Roman"/>
          <w:sz w:val="22"/>
          <w:szCs w:val="28"/>
        </w:rPr>
        <w:t xml:space="preserve">eliminate threats or </w:t>
      </w:r>
      <w:r w:rsidR="00494382">
        <w:rPr>
          <w:rFonts w:ascii="Times New Roman" w:hAnsi="Times New Roman" w:cs="Times New Roman"/>
          <w:sz w:val="22"/>
          <w:szCs w:val="28"/>
        </w:rPr>
        <w:t>s</w:t>
      </w:r>
      <w:r w:rsidR="00002121">
        <w:rPr>
          <w:rFonts w:ascii="Times New Roman" w:hAnsi="Times New Roman" w:cs="Times New Roman"/>
          <w:sz w:val="22"/>
          <w:szCs w:val="28"/>
        </w:rPr>
        <w:t>afeguards applied.</w:t>
      </w:r>
    </w:p>
    <w:p w14:paraId="418119C4" w14:textId="77777777" w:rsidR="006C38DA" w:rsidRPr="00681F20" w:rsidRDefault="006C38DA" w:rsidP="006C38DA">
      <w:pPr>
        <w:jc w:val="thaiDistribute"/>
        <w:rPr>
          <w:rFonts w:ascii="Times New Roman" w:hAnsi="Times New Roman" w:cs="Times New Roman"/>
          <w:sz w:val="22"/>
          <w:szCs w:val="28"/>
        </w:rPr>
      </w:pPr>
    </w:p>
    <w:p w14:paraId="10C63DC9" w14:textId="4BA9EF8E" w:rsidR="006C38DA" w:rsidRPr="008F73B8"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681F20">
        <w:rPr>
          <w:rFonts w:cs="Times New Roman"/>
          <w:szCs w:val="28"/>
        </w:rPr>
        <w:t xml:space="preserve">From the matters communicated with those charged with governance, I determine those matters that were </w:t>
      </w:r>
      <w:r>
        <w:rPr>
          <w:rFonts w:cs="Times New Roman"/>
          <w:szCs w:val="28"/>
        </w:rPr>
        <w:br/>
      </w:r>
      <w:r w:rsidRPr="00681F20">
        <w:rPr>
          <w:rFonts w:cs="Times New Roman"/>
          <w:szCs w:val="28"/>
        </w:rPr>
        <w:t>of most significance in the audit of the consolidated and separate financial statements of the current period and are th</w:t>
      </w:r>
      <w:r>
        <w:rPr>
          <w:rFonts w:cs="Times New Roman"/>
          <w:szCs w:val="28"/>
        </w:rPr>
        <w:t xml:space="preserve">erefore the key audit matters. </w:t>
      </w:r>
      <w:r w:rsidRPr="00681F20">
        <w:rPr>
          <w:rFonts w:cs="Times New Roman"/>
          <w:szCs w:val="28"/>
        </w:rPr>
        <w:t xml:space="preserve">I describe these matters in my auditor’s report unless law or </w:t>
      </w:r>
      <w:r w:rsidR="00050FFE">
        <w:rPr>
          <w:rFonts w:cs="Times New Roman"/>
          <w:szCs w:val="28"/>
        </w:rPr>
        <w:br/>
      </w:r>
      <w:r w:rsidRPr="00E0381F">
        <w:rPr>
          <w:rFonts w:cs="Times New Roman"/>
          <w:spacing w:val="-2"/>
          <w:szCs w:val="28"/>
        </w:rPr>
        <w:t>regulation precludes public disclosure about the matter or when, in extremely rare circumstances, I determine</w:t>
      </w:r>
      <w:r w:rsidRPr="00681F20">
        <w:rPr>
          <w:rFonts w:cs="Times New Roman"/>
          <w:szCs w:val="28"/>
        </w:rPr>
        <w:t xml:space="preserve"> that a matter should not be communicated in my report because the adverse consequences of doing </w:t>
      </w:r>
      <w:r>
        <w:rPr>
          <w:rFonts w:cs="Times New Roman"/>
          <w:szCs w:val="28"/>
        </w:rPr>
        <w:br/>
      </w:r>
      <w:r w:rsidRPr="00681F20">
        <w:rPr>
          <w:rFonts w:cs="Times New Roman"/>
          <w:szCs w:val="28"/>
        </w:rPr>
        <w:t>so would reasonably be expected to outweigh the public interest benefits of such communication.</w:t>
      </w:r>
    </w:p>
    <w:p w14:paraId="203D09BC" w14:textId="77777777" w:rsidR="006C38DA"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0AB303C" w14:textId="77777777" w:rsidR="006C38DA"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2665DD1" w14:textId="77777777" w:rsidR="006C38DA" w:rsidRDefault="006C38DA" w:rsidP="006C38DA">
      <w:pPr>
        <w:pStyle w:val="E"/>
        <w:spacing w:line="240" w:lineRule="atLeast"/>
        <w:ind w:left="0" w:right="-288"/>
        <w:jc w:val="both"/>
        <w:rPr>
          <w:rFonts w:cs="Times New Roman"/>
          <w:lang w:val="en-US"/>
        </w:rPr>
      </w:pPr>
    </w:p>
    <w:p w14:paraId="7E0D927D" w14:textId="77777777" w:rsidR="006C38DA" w:rsidRPr="00380B6A" w:rsidRDefault="006C38DA" w:rsidP="006C38DA">
      <w:pPr>
        <w:pStyle w:val="E"/>
        <w:spacing w:line="240" w:lineRule="atLeast"/>
        <w:ind w:left="0" w:right="-288"/>
        <w:jc w:val="both"/>
        <w:rPr>
          <w:rFonts w:cstheme="minorBidi"/>
          <w:lang w:val="en-US"/>
        </w:rPr>
      </w:pPr>
    </w:p>
    <w:p w14:paraId="69B9B5CD" w14:textId="77777777" w:rsidR="0025223E" w:rsidRDefault="0025223E" w:rsidP="006C38DA">
      <w:pPr>
        <w:pStyle w:val="E"/>
        <w:spacing w:line="240" w:lineRule="atLeast"/>
        <w:ind w:left="0" w:right="-288"/>
        <w:jc w:val="both"/>
        <w:rPr>
          <w:rFonts w:cs="Times New Roman"/>
          <w:lang w:val="en-US"/>
        </w:rPr>
      </w:pPr>
    </w:p>
    <w:p w14:paraId="148064FF" w14:textId="1E135606" w:rsidR="006C38DA" w:rsidRPr="00183F53" w:rsidRDefault="006C38DA" w:rsidP="006C38DA">
      <w:pPr>
        <w:pStyle w:val="E"/>
        <w:spacing w:line="240" w:lineRule="atLeast"/>
        <w:ind w:left="0" w:right="-43"/>
        <w:jc w:val="both"/>
        <w:rPr>
          <w:rFonts w:cs="Times New Roman"/>
          <w:lang w:val="en-US"/>
        </w:rPr>
      </w:pPr>
      <w:r w:rsidRPr="00183F53">
        <w:rPr>
          <w:rFonts w:cs="Times New Roman"/>
          <w:lang w:val="en-US"/>
        </w:rPr>
        <w:t>(</w:t>
      </w:r>
      <w:proofErr w:type="spellStart"/>
      <w:r w:rsidR="00050FFE">
        <w:rPr>
          <w:rFonts w:cs="Times New Roman"/>
          <w:lang w:val="en-US" w:eastAsia="ko-KR"/>
        </w:rPr>
        <w:t>Veerachai</w:t>
      </w:r>
      <w:proofErr w:type="spellEnd"/>
      <w:r w:rsidR="00050FFE">
        <w:rPr>
          <w:rFonts w:cs="Times New Roman"/>
          <w:lang w:val="en-US" w:eastAsia="ko-KR"/>
        </w:rPr>
        <w:t xml:space="preserve"> </w:t>
      </w:r>
      <w:proofErr w:type="spellStart"/>
      <w:r w:rsidR="00050FFE">
        <w:rPr>
          <w:rFonts w:cs="Times New Roman"/>
          <w:lang w:val="en-US" w:eastAsia="ko-KR"/>
        </w:rPr>
        <w:t>Ratanajaratkul</w:t>
      </w:r>
      <w:proofErr w:type="spellEnd"/>
      <w:r w:rsidRPr="00183F53">
        <w:rPr>
          <w:rFonts w:cs="Times New Roman"/>
          <w:lang w:val="en-US"/>
        </w:rPr>
        <w:t>)</w:t>
      </w:r>
    </w:p>
    <w:p w14:paraId="1CAF5737"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183F53">
        <w:rPr>
          <w:rFonts w:ascii="Times New Roman" w:hAnsi="Times New Roman" w:cs="Times New Roman"/>
          <w:sz w:val="22"/>
          <w:szCs w:val="22"/>
        </w:rPr>
        <w:t>Certified Public Accountant</w:t>
      </w:r>
    </w:p>
    <w:p w14:paraId="0DB1A4E3" w14:textId="40703ACC"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sz w:val="22"/>
          <w:szCs w:val="22"/>
        </w:rPr>
        <w:t xml:space="preserve">Registration No. </w:t>
      </w:r>
      <w:r w:rsidR="00050FFE">
        <w:rPr>
          <w:rFonts w:ascii="Times New Roman" w:hAnsi="Times New Roman" w:cs="Times New Roman"/>
          <w:sz w:val="22"/>
          <w:szCs w:val="22"/>
        </w:rPr>
        <w:t>4323</w:t>
      </w:r>
    </w:p>
    <w:p w14:paraId="730F4C03"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p>
    <w:p w14:paraId="2CE40E18"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r w:rsidRPr="00183F53">
        <w:rPr>
          <w:rFonts w:ascii="Times New Roman" w:hAnsi="Times New Roman" w:cs="Times New Roman"/>
          <w:sz w:val="22"/>
          <w:szCs w:val="20"/>
        </w:rPr>
        <w:t xml:space="preserve">KPMG </w:t>
      </w:r>
      <w:proofErr w:type="spellStart"/>
      <w:r w:rsidRPr="00183F53">
        <w:rPr>
          <w:rFonts w:ascii="Times New Roman" w:hAnsi="Times New Roman" w:cs="Times New Roman"/>
          <w:sz w:val="22"/>
          <w:szCs w:val="20"/>
        </w:rPr>
        <w:t>Phoomchai</w:t>
      </w:r>
      <w:proofErr w:type="spellEnd"/>
      <w:r w:rsidRPr="00183F53">
        <w:rPr>
          <w:rFonts w:ascii="Times New Roman" w:hAnsi="Times New Roman" w:cs="Times New Roman"/>
          <w:sz w:val="22"/>
          <w:szCs w:val="20"/>
        </w:rPr>
        <w:t xml:space="preserve"> Audit Ltd.</w:t>
      </w:r>
    </w:p>
    <w:p w14:paraId="43FD8410"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r w:rsidRPr="00183F53">
        <w:rPr>
          <w:rFonts w:ascii="Times New Roman" w:hAnsi="Times New Roman" w:cs="Times New Roman"/>
          <w:sz w:val="22"/>
          <w:szCs w:val="20"/>
        </w:rPr>
        <w:t>Bangkok</w:t>
      </w:r>
    </w:p>
    <w:p w14:paraId="6FC02F61" w14:textId="3D1E1282" w:rsidR="00AB1B14" w:rsidRPr="00AB1B14" w:rsidRDefault="00213302" w:rsidP="00C40F3D">
      <w:pPr>
        <w:rPr>
          <w:rFonts w:ascii="Times New Roman" w:hAnsi="Times New Roman" w:cs="Times New Roman"/>
          <w:sz w:val="22"/>
        </w:rPr>
      </w:pPr>
      <w:r>
        <w:rPr>
          <w:rFonts w:ascii="Times New Roman" w:hAnsi="Times New Roman"/>
          <w:sz w:val="22"/>
          <w:szCs w:val="22"/>
          <w:lang w:eastAsia="ko-KR"/>
        </w:rPr>
        <w:t>2</w:t>
      </w:r>
      <w:r w:rsidR="006D7F6A">
        <w:rPr>
          <w:rFonts w:ascii="Times New Roman" w:hAnsi="Times New Roman"/>
          <w:sz w:val="22"/>
          <w:szCs w:val="22"/>
          <w:lang w:eastAsia="ko-KR"/>
        </w:rPr>
        <w:t>5</w:t>
      </w:r>
      <w:r w:rsidR="00984F8D">
        <w:rPr>
          <w:rFonts w:ascii="Times New Roman" w:hAnsi="Times New Roman"/>
          <w:sz w:val="22"/>
          <w:szCs w:val="22"/>
          <w:lang w:eastAsia="ko-KR"/>
        </w:rPr>
        <w:t xml:space="preserve"> </w:t>
      </w:r>
      <w:r w:rsidR="00034D41">
        <w:rPr>
          <w:rFonts w:ascii="Times New Roman" w:hAnsi="Times New Roman"/>
          <w:sz w:val="22"/>
          <w:szCs w:val="22"/>
          <w:lang w:eastAsia="ko-KR"/>
        </w:rPr>
        <w:t xml:space="preserve">February </w:t>
      </w:r>
      <w:r w:rsidR="00D87A98">
        <w:rPr>
          <w:rFonts w:ascii="Times New Roman" w:hAnsi="Times New Roman"/>
          <w:sz w:val="22"/>
          <w:szCs w:val="22"/>
          <w:lang w:eastAsia="ko-KR"/>
        </w:rPr>
        <w:t>202</w:t>
      </w:r>
      <w:r w:rsidR="00A943DB">
        <w:rPr>
          <w:rFonts w:ascii="Times New Roman" w:hAnsi="Times New Roman"/>
          <w:sz w:val="22"/>
          <w:szCs w:val="22"/>
          <w:lang w:eastAsia="ko-KR"/>
        </w:rPr>
        <w:t>6</w:t>
      </w:r>
    </w:p>
    <w:sectPr w:rsidR="00AB1B14" w:rsidRPr="00AB1B14" w:rsidSect="00FD7C6E">
      <w:headerReference w:type="default" r:id="rId19"/>
      <w:footerReference w:type="default" r:id="rId20"/>
      <w:headerReference w:type="first" r:id="rId21"/>
      <w:footerReference w:type="first" r:id="rId22"/>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1B62E" w14:textId="77777777" w:rsidR="006B3BFA" w:rsidRDefault="006B3BFA">
      <w:r>
        <w:separator/>
      </w:r>
    </w:p>
  </w:endnote>
  <w:endnote w:type="continuationSeparator" w:id="0">
    <w:p w14:paraId="46F136F3" w14:textId="77777777" w:rsidR="006B3BFA" w:rsidRDefault="006B3BFA">
      <w:r>
        <w:continuationSeparator/>
      </w:r>
    </w:p>
  </w:endnote>
  <w:endnote w:type="continuationNotice" w:id="1">
    <w:p w14:paraId="5E226CA3" w14:textId="77777777" w:rsidR="006B3BFA" w:rsidRDefault="006B3B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7CDE1" w14:textId="77777777" w:rsidR="00176D4B" w:rsidRDefault="00176D4B" w:rsidP="00BB6F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78623A87" w14:textId="77777777" w:rsidR="00176D4B" w:rsidRDefault="00176D4B" w:rsidP="002151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5B90C" w14:textId="77777777" w:rsidR="00176D4B" w:rsidRPr="00601948" w:rsidRDefault="00176D4B" w:rsidP="00863FC1">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1D68DC1A" w14:textId="45B8D241" w:rsidR="00176D4B" w:rsidRPr="00313D55" w:rsidRDefault="00176D4B" w:rsidP="0060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1E17FF">
      <w:rPr>
        <w:rStyle w:val="PageNumber"/>
        <w:rFonts w:ascii="Times New Roman" w:hAnsi="Times New Roman"/>
        <w:i/>
        <w:iCs/>
        <w:noProof/>
      </w:rPr>
      <w:t>CP ALL - Draft FS EN 01 YE25 17.02.26.docx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13AFF" w14:textId="77777777" w:rsidR="00176D4B" w:rsidRPr="00776BB4" w:rsidRDefault="00176D4B" w:rsidP="00363427">
    <w:pPr>
      <w:pStyle w:val="Footer"/>
      <w:jc w:val="center"/>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CCE1" w14:textId="77777777" w:rsidR="00176D4B" w:rsidRPr="00186E5A" w:rsidRDefault="00176D4B"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0150A544" w14:textId="77777777" w:rsidR="00176D4B" w:rsidRPr="00776BB4" w:rsidRDefault="00176D4B"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EC7F" w14:textId="77777777" w:rsidR="008C00C2" w:rsidRPr="00186E5A" w:rsidRDefault="008C00C2" w:rsidP="00323665">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1D5BB176" w14:textId="77777777" w:rsidR="008C00C2" w:rsidRPr="00776BB4" w:rsidRDefault="008C00C2"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1F02" w14:textId="77777777" w:rsidR="008C00C2" w:rsidRPr="008C00C2" w:rsidRDefault="008C00C2" w:rsidP="00323665">
    <w:pPr>
      <w:pStyle w:val="Footer"/>
      <w:jc w:val="center"/>
      <w:rPr>
        <w:rFonts w:ascii="Times New Roman" w:hAnsi="Times New Roman" w:cs="Times New Roman"/>
        <w:sz w:val="22"/>
        <w:szCs w:val="22"/>
      </w:rPr>
    </w:pPr>
    <w:r w:rsidRPr="008C00C2">
      <w:rPr>
        <w:rFonts w:ascii="Times New Roman" w:hAnsi="Times New Roman" w:cs="Times New Roman"/>
        <w:sz w:val="22"/>
        <w:szCs w:val="22"/>
      </w:rPr>
      <w:fldChar w:fldCharType="begin"/>
    </w:r>
    <w:r w:rsidRPr="008C00C2">
      <w:rPr>
        <w:rFonts w:ascii="Times New Roman" w:hAnsi="Times New Roman" w:cs="Times New Roman"/>
        <w:sz w:val="22"/>
        <w:szCs w:val="22"/>
      </w:rPr>
      <w:instrText xml:space="preserve"> PAGE   \* MERGEFORMAT </w:instrText>
    </w:r>
    <w:r w:rsidRPr="008C00C2">
      <w:rPr>
        <w:rFonts w:ascii="Times New Roman" w:hAnsi="Times New Roman" w:cs="Times New Roman"/>
        <w:sz w:val="22"/>
        <w:szCs w:val="22"/>
      </w:rPr>
      <w:fldChar w:fldCharType="separate"/>
    </w:r>
    <w:r w:rsidRPr="008C00C2">
      <w:rPr>
        <w:rFonts w:ascii="Times New Roman" w:hAnsi="Times New Roman" w:cs="Times New Roman"/>
        <w:noProof/>
        <w:sz w:val="22"/>
        <w:szCs w:val="22"/>
      </w:rPr>
      <w:t>2</w:t>
    </w:r>
    <w:r w:rsidRPr="008C00C2">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6767B" w14:textId="77777777" w:rsidR="006B3BFA" w:rsidRDefault="006B3BFA">
      <w:r>
        <w:separator/>
      </w:r>
    </w:p>
  </w:footnote>
  <w:footnote w:type="continuationSeparator" w:id="0">
    <w:p w14:paraId="0D681CF7" w14:textId="77777777" w:rsidR="006B3BFA" w:rsidRDefault="006B3BFA">
      <w:r>
        <w:continuationSeparator/>
      </w:r>
    </w:p>
  </w:footnote>
  <w:footnote w:type="continuationNotice" w:id="1">
    <w:p w14:paraId="231A4C8D" w14:textId="77777777" w:rsidR="006B3BFA" w:rsidRDefault="006B3B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8F3A8" w14:textId="77777777" w:rsidR="00176D4B" w:rsidRPr="00601948"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D3DE"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4592518"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6634382C"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69F2A2F5"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0AE28185"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4FAFDE0F"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7F1C3CC"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50019436"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75B912E5"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00923BF1"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27D6023A"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66CE4B97"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B07D394"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6FE600B" w14:textId="77777777" w:rsidR="00BD72C7" w:rsidRPr="00601948"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2F89" w14:textId="77777777" w:rsidR="00176D4B" w:rsidRPr="008B570C" w:rsidRDefault="00176D4B" w:rsidP="00007AEB">
    <w:pPr>
      <w:rPr>
        <w:rFonts w:ascii="Times New Roman" w:hAnsi="Times New Roman" w:cs="Times New Roman"/>
        <w:sz w:val="22"/>
        <w:szCs w:val="22"/>
      </w:rPr>
    </w:pPr>
  </w:p>
  <w:p w14:paraId="03DC95F5" w14:textId="77777777" w:rsidR="00176D4B" w:rsidRPr="008B570C" w:rsidRDefault="00176D4B" w:rsidP="00007AEB">
    <w:pPr>
      <w:rPr>
        <w:rFonts w:ascii="Times New Roman" w:hAnsi="Times New Roman" w:cs="Times New Roman"/>
        <w:sz w:val="22"/>
        <w:szCs w:val="22"/>
      </w:rPr>
    </w:pPr>
  </w:p>
  <w:p w14:paraId="40717CCB" w14:textId="77777777" w:rsidR="00176D4B" w:rsidRPr="008B570C" w:rsidRDefault="00176D4B" w:rsidP="00007AEB">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73038" w14:textId="77777777" w:rsidR="00FD7C6E" w:rsidRPr="008C00C2" w:rsidRDefault="00FD7C6E"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7741847B" w14:textId="77777777" w:rsidR="009E23FA" w:rsidRPr="008C00C2" w:rsidRDefault="009E23FA"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846AB8" w14:textId="77777777" w:rsidR="009E23FA" w:rsidRDefault="009E23FA"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DFEE9BD"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759C9C8"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A9EDA7E"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30EFA3"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660E38"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93C3131"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537FD23"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2DD5"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A649FA"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E0EDC" w14:textId="77777777" w:rsidR="008C00C2" w:rsidRPr="008C00C2" w:rsidRDefault="008C00C2" w:rsidP="00007AEB">
    <w:pPr>
      <w:rPr>
        <w:rFonts w:ascii="Times New Roman" w:hAnsi="Times New Roman" w:cs="Times New Roman"/>
        <w:sz w:val="28"/>
        <w:szCs w:val="28"/>
      </w:rPr>
    </w:pPr>
  </w:p>
  <w:p w14:paraId="058CF301" w14:textId="77777777" w:rsidR="008C00C2" w:rsidRDefault="008C00C2" w:rsidP="00007AEB">
    <w:pPr>
      <w:rPr>
        <w:rFonts w:ascii="Times New Roman" w:hAnsi="Times New Roman" w:cs="Times New Roman"/>
        <w:sz w:val="28"/>
        <w:szCs w:val="28"/>
      </w:rPr>
    </w:pPr>
  </w:p>
  <w:p w14:paraId="0B53221E" w14:textId="77777777" w:rsidR="008C00C2" w:rsidRDefault="008C00C2" w:rsidP="00007AEB">
    <w:pPr>
      <w:rPr>
        <w:rFonts w:ascii="Times New Roman" w:hAnsi="Times New Roman" w:cs="Times New Roman"/>
        <w:sz w:val="28"/>
        <w:szCs w:val="28"/>
      </w:rPr>
    </w:pPr>
  </w:p>
  <w:p w14:paraId="0F508795" w14:textId="77777777" w:rsidR="008C00C2" w:rsidRPr="008C00C2" w:rsidRDefault="008C00C2" w:rsidP="00007AEB">
    <w:pPr>
      <w:rPr>
        <w:rFonts w:ascii="Times New Roman" w:hAnsi="Times New Roman" w:cs="Times New Roman"/>
        <w:sz w:val="28"/>
        <w:szCs w:val="28"/>
      </w:rPr>
    </w:pPr>
  </w:p>
  <w:p w14:paraId="1F6E18D3" w14:textId="77777777" w:rsidR="008C00C2" w:rsidRPr="008C00C2" w:rsidRDefault="008C00C2" w:rsidP="00007AEB">
    <w:pPr>
      <w:rPr>
        <w:rFonts w:ascii="Times New Roman" w:hAnsi="Times New Roman"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1939B"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1388018"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6E9F0"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B99987E"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E7C00BA"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A23588"/>
    <w:multiLevelType w:val="hybridMultilevel"/>
    <w:tmpl w:val="BA7E039C"/>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1A5F5DE6"/>
    <w:multiLevelType w:val="hybridMultilevel"/>
    <w:tmpl w:val="EA648FD6"/>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A094E38"/>
    <w:multiLevelType w:val="hybridMultilevel"/>
    <w:tmpl w:val="B596CC68"/>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507E3"/>
    <w:multiLevelType w:val="hybridMultilevel"/>
    <w:tmpl w:val="9C8C49DA"/>
    <w:lvl w:ilvl="0" w:tplc="41141292">
      <w:start w:val="9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6D1BAF"/>
    <w:multiLevelType w:val="hybridMultilevel"/>
    <w:tmpl w:val="1E4ED74A"/>
    <w:lvl w:ilvl="0" w:tplc="42B0D7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3A1ADD"/>
    <w:multiLevelType w:val="hybridMultilevel"/>
    <w:tmpl w:val="6CD6C25E"/>
    <w:lvl w:ilvl="0" w:tplc="7BEA39D8">
      <w:start w:val="124"/>
      <w:numFmt w:val="bullet"/>
      <w:lvlText w:val="*"/>
      <w:lvlJc w:val="left"/>
      <w:pPr>
        <w:ind w:left="907" w:hanging="360"/>
      </w:pPr>
      <w:rPr>
        <w:rFonts w:ascii="Times New Roman" w:eastAsia="Malgun Gothic"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76724D"/>
    <w:multiLevelType w:val="hybridMultilevel"/>
    <w:tmpl w:val="FC1696A0"/>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12D73DE"/>
    <w:multiLevelType w:val="hybridMultilevel"/>
    <w:tmpl w:val="A9801C7E"/>
    <w:lvl w:ilvl="0" w:tplc="EFC60866">
      <w:start w:val="2"/>
      <w:numFmt w:val="lowerLetter"/>
      <w:lvlText w:val="(%1)"/>
      <w:lvlJc w:val="left"/>
      <w:pPr>
        <w:ind w:left="1065"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20E9C"/>
    <w:multiLevelType w:val="hybridMultilevel"/>
    <w:tmpl w:val="5A3E7972"/>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F023EB"/>
    <w:multiLevelType w:val="hybridMultilevel"/>
    <w:tmpl w:val="F028F100"/>
    <w:lvl w:ilvl="0" w:tplc="09FAF59C">
      <w:start w:val="1"/>
      <w:numFmt w:val="lowerRoman"/>
      <w:lvlText w:val="(%1)"/>
      <w:lvlJc w:val="left"/>
      <w:pPr>
        <w:ind w:left="1410" w:hanging="8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EA3642F"/>
    <w:multiLevelType w:val="hybridMultilevel"/>
    <w:tmpl w:val="4CDC07FC"/>
    <w:lvl w:ilvl="0" w:tplc="41141292">
      <w:start w:val="99"/>
      <w:numFmt w:val="bullet"/>
      <w:lvlText w:val="-"/>
      <w:lvlJc w:val="left"/>
      <w:pPr>
        <w:ind w:left="1260" w:hanging="360"/>
      </w:pPr>
      <w:rPr>
        <w:rFonts w:ascii="Times New Roman" w:eastAsia="Malgun Gothic" w:hAnsi="Times New Roman" w:cs="Times New Roman" w:hint="default"/>
      </w:rPr>
    </w:lvl>
    <w:lvl w:ilvl="1" w:tplc="FFFFFFFF">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9"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09069C"/>
    <w:multiLevelType w:val="hybridMultilevel"/>
    <w:tmpl w:val="6DCCBCD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FC22914"/>
    <w:multiLevelType w:val="hybridMultilevel"/>
    <w:tmpl w:val="271A9E68"/>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D54E06"/>
    <w:multiLevelType w:val="hybridMultilevel"/>
    <w:tmpl w:val="0AB28C82"/>
    <w:lvl w:ilvl="0" w:tplc="B140989A">
      <w:start w:val="350"/>
      <w:numFmt w:val="bullet"/>
      <w:lvlText w:val="-"/>
      <w:lvlJc w:val="left"/>
      <w:pPr>
        <w:ind w:left="3184" w:hanging="360"/>
      </w:pPr>
      <w:rPr>
        <w:rFonts w:ascii="Angsana New" w:eastAsia="Times New Roman" w:hAnsi="Angsana New" w:cs="Angsana New" w:hint="default"/>
      </w:rPr>
    </w:lvl>
    <w:lvl w:ilvl="1" w:tplc="04090003" w:tentative="1">
      <w:start w:val="1"/>
      <w:numFmt w:val="bullet"/>
      <w:lvlText w:val="o"/>
      <w:lvlJc w:val="left"/>
      <w:pPr>
        <w:ind w:left="3904" w:hanging="360"/>
      </w:pPr>
      <w:rPr>
        <w:rFonts w:ascii="Courier New" w:hAnsi="Courier New" w:cs="Courier New" w:hint="default"/>
      </w:rPr>
    </w:lvl>
    <w:lvl w:ilvl="2" w:tplc="04090005" w:tentative="1">
      <w:start w:val="1"/>
      <w:numFmt w:val="bullet"/>
      <w:lvlText w:val=""/>
      <w:lvlJc w:val="left"/>
      <w:pPr>
        <w:ind w:left="4624" w:hanging="360"/>
      </w:pPr>
      <w:rPr>
        <w:rFonts w:ascii="Wingdings" w:hAnsi="Wingdings" w:hint="default"/>
      </w:rPr>
    </w:lvl>
    <w:lvl w:ilvl="3" w:tplc="04090001" w:tentative="1">
      <w:start w:val="1"/>
      <w:numFmt w:val="bullet"/>
      <w:lvlText w:val=""/>
      <w:lvlJc w:val="left"/>
      <w:pPr>
        <w:ind w:left="5344" w:hanging="360"/>
      </w:pPr>
      <w:rPr>
        <w:rFonts w:ascii="Symbol" w:hAnsi="Symbol" w:hint="default"/>
      </w:rPr>
    </w:lvl>
    <w:lvl w:ilvl="4" w:tplc="04090003" w:tentative="1">
      <w:start w:val="1"/>
      <w:numFmt w:val="bullet"/>
      <w:lvlText w:val="o"/>
      <w:lvlJc w:val="left"/>
      <w:pPr>
        <w:ind w:left="6064" w:hanging="360"/>
      </w:pPr>
      <w:rPr>
        <w:rFonts w:ascii="Courier New" w:hAnsi="Courier New" w:cs="Courier New" w:hint="default"/>
      </w:rPr>
    </w:lvl>
    <w:lvl w:ilvl="5" w:tplc="04090005" w:tentative="1">
      <w:start w:val="1"/>
      <w:numFmt w:val="bullet"/>
      <w:lvlText w:val=""/>
      <w:lvlJc w:val="left"/>
      <w:pPr>
        <w:ind w:left="6784" w:hanging="360"/>
      </w:pPr>
      <w:rPr>
        <w:rFonts w:ascii="Wingdings" w:hAnsi="Wingdings" w:hint="default"/>
      </w:rPr>
    </w:lvl>
    <w:lvl w:ilvl="6" w:tplc="04090001" w:tentative="1">
      <w:start w:val="1"/>
      <w:numFmt w:val="bullet"/>
      <w:lvlText w:val=""/>
      <w:lvlJc w:val="left"/>
      <w:pPr>
        <w:ind w:left="7504" w:hanging="360"/>
      </w:pPr>
      <w:rPr>
        <w:rFonts w:ascii="Symbol" w:hAnsi="Symbol" w:hint="default"/>
      </w:rPr>
    </w:lvl>
    <w:lvl w:ilvl="7" w:tplc="04090003" w:tentative="1">
      <w:start w:val="1"/>
      <w:numFmt w:val="bullet"/>
      <w:lvlText w:val="o"/>
      <w:lvlJc w:val="left"/>
      <w:pPr>
        <w:ind w:left="8224" w:hanging="360"/>
      </w:pPr>
      <w:rPr>
        <w:rFonts w:ascii="Courier New" w:hAnsi="Courier New" w:cs="Courier New" w:hint="default"/>
      </w:rPr>
    </w:lvl>
    <w:lvl w:ilvl="8" w:tplc="04090005" w:tentative="1">
      <w:start w:val="1"/>
      <w:numFmt w:val="bullet"/>
      <w:lvlText w:val=""/>
      <w:lvlJc w:val="left"/>
      <w:pPr>
        <w:ind w:left="8944" w:hanging="360"/>
      </w:pPr>
      <w:rPr>
        <w:rFonts w:ascii="Wingdings" w:hAnsi="Wingdings" w:hint="default"/>
      </w:rPr>
    </w:lvl>
  </w:abstractNum>
  <w:abstractNum w:abstractNumId="36" w15:restartNumberingAfterBreak="0">
    <w:nsid w:val="76C65C30"/>
    <w:multiLevelType w:val="hybridMultilevel"/>
    <w:tmpl w:val="20304DDE"/>
    <w:lvl w:ilvl="0" w:tplc="4C28FCD4">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621B8F"/>
    <w:multiLevelType w:val="hybridMultilevel"/>
    <w:tmpl w:val="6376313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044056871">
    <w:abstractNumId w:val="6"/>
  </w:num>
  <w:num w:numId="2" w16cid:durableId="17005333">
    <w:abstractNumId w:val="5"/>
  </w:num>
  <w:num w:numId="3" w16cid:durableId="483202166">
    <w:abstractNumId w:val="9"/>
  </w:num>
  <w:num w:numId="4" w16cid:durableId="953631244">
    <w:abstractNumId w:val="7"/>
  </w:num>
  <w:num w:numId="5" w16cid:durableId="272858112">
    <w:abstractNumId w:val="8"/>
  </w:num>
  <w:num w:numId="6" w16cid:durableId="1525560984">
    <w:abstractNumId w:val="3"/>
  </w:num>
  <w:num w:numId="7" w16cid:durableId="780536201">
    <w:abstractNumId w:val="2"/>
  </w:num>
  <w:num w:numId="8" w16cid:durableId="2138447817">
    <w:abstractNumId w:val="0"/>
  </w:num>
  <w:num w:numId="9" w16cid:durableId="256912619">
    <w:abstractNumId w:val="1"/>
  </w:num>
  <w:num w:numId="10" w16cid:durableId="2083873212">
    <w:abstractNumId w:val="4"/>
  </w:num>
  <w:num w:numId="11" w16cid:durableId="824592474">
    <w:abstractNumId w:val="20"/>
  </w:num>
  <w:num w:numId="12" w16cid:durableId="1764908760">
    <w:abstractNumId w:val="14"/>
  </w:num>
  <w:num w:numId="13" w16cid:durableId="1403023885">
    <w:abstractNumId w:val="32"/>
  </w:num>
  <w:num w:numId="14" w16cid:durableId="915672215">
    <w:abstractNumId w:val="17"/>
  </w:num>
  <w:num w:numId="15" w16cid:durableId="794254201">
    <w:abstractNumId w:val="23"/>
  </w:num>
  <w:num w:numId="16" w16cid:durableId="2002658856">
    <w:abstractNumId w:val="36"/>
  </w:num>
  <w:num w:numId="17" w16cid:durableId="2112505245">
    <w:abstractNumId w:val="11"/>
  </w:num>
  <w:num w:numId="18" w16cid:durableId="1283801357">
    <w:abstractNumId w:val="28"/>
  </w:num>
  <w:num w:numId="19" w16cid:durableId="1304386344">
    <w:abstractNumId w:val="21"/>
  </w:num>
  <w:num w:numId="20" w16cid:durableId="1478648365">
    <w:abstractNumId w:val="29"/>
  </w:num>
  <w:num w:numId="21" w16cid:durableId="823082209">
    <w:abstractNumId w:val="12"/>
  </w:num>
  <w:num w:numId="22" w16cid:durableId="880091168">
    <w:abstractNumId w:val="16"/>
  </w:num>
  <w:num w:numId="23" w16cid:durableId="698507266">
    <w:abstractNumId w:val="30"/>
  </w:num>
  <w:num w:numId="24" w16cid:durableId="1719816127">
    <w:abstractNumId w:val="27"/>
  </w:num>
  <w:num w:numId="25" w16cid:durableId="494230179">
    <w:abstractNumId w:val="35"/>
  </w:num>
  <w:num w:numId="26" w16cid:durableId="2025862796">
    <w:abstractNumId w:val="37"/>
  </w:num>
  <w:num w:numId="27" w16cid:durableId="1716276343">
    <w:abstractNumId w:val="24"/>
  </w:num>
  <w:num w:numId="28" w16cid:durableId="932321523">
    <w:abstractNumId w:val="38"/>
  </w:num>
  <w:num w:numId="29" w16cid:durableId="1260143480">
    <w:abstractNumId w:val="33"/>
  </w:num>
  <w:num w:numId="30" w16cid:durableId="538783495">
    <w:abstractNumId w:val="26"/>
  </w:num>
  <w:num w:numId="31" w16cid:durableId="1477720670">
    <w:abstractNumId w:val="13"/>
  </w:num>
  <w:num w:numId="32" w16cid:durableId="1769807210">
    <w:abstractNumId w:val="15"/>
  </w:num>
  <w:num w:numId="33" w16cid:durableId="514923642">
    <w:abstractNumId w:val="19"/>
  </w:num>
  <w:num w:numId="34" w16cid:durableId="877816597">
    <w:abstractNumId w:val="25"/>
  </w:num>
  <w:num w:numId="35" w16cid:durableId="1260261605">
    <w:abstractNumId w:val="22"/>
  </w:num>
  <w:num w:numId="36" w16cid:durableId="1672297872">
    <w:abstractNumId w:val="31"/>
  </w:num>
  <w:num w:numId="37" w16cid:durableId="2123262695">
    <w:abstractNumId w:val="34"/>
  </w:num>
  <w:num w:numId="38" w16cid:durableId="1922596640">
    <w:abstractNumId w:val="18"/>
  </w:num>
  <w:num w:numId="39" w16cid:durableId="122529240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96"/>
    <w:rsid w:val="00000032"/>
    <w:rsid w:val="000003BA"/>
    <w:rsid w:val="00000668"/>
    <w:rsid w:val="000007E5"/>
    <w:rsid w:val="0000099F"/>
    <w:rsid w:val="00000B8A"/>
    <w:rsid w:val="000013FF"/>
    <w:rsid w:val="000017F0"/>
    <w:rsid w:val="00001BA7"/>
    <w:rsid w:val="00002103"/>
    <w:rsid w:val="00002121"/>
    <w:rsid w:val="00002874"/>
    <w:rsid w:val="000028D5"/>
    <w:rsid w:val="00002953"/>
    <w:rsid w:val="00002F59"/>
    <w:rsid w:val="000030DC"/>
    <w:rsid w:val="000036BA"/>
    <w:rsid w:val="000037C2"/>
    <w:rsid w:val="00003A45"/>
    <w:rsid w:val="00003DCF"/>
    <w:rsid w:val="00003E4A"/>
    <w:rsid w:val="00003F99"/>
    <w:rsid w:val="00004314"/>
    <w:rsid w:val="000049F8"/>
    <w:rsid w:val="00004E0A"/>
    <w:rsid w:val="00004FC6"/>
    <w:rsid w:val="00004FED"/>
    <w:rsid w:val="00005498"/>
    <w:rsid w:val="0000575E"/>
    <w:rsid w:val="00005C7E"/>
    <w:rsid w:val="0000613F"/>
    <w:rsid w:val="000062AA"/>
    <w:rsid w:val="000063A5"/>
    <w:rsid w:val="00006461"/>
    <w:rsid w:val="0000671D"/>
    <w:rsid w:val="0000675F"/>
    <w:rsid w:val="00006CC0"/>
    <w:rsid w:val="00006FDC"/>
    <w:rsid w:val="000070CE"/>
    <w:rsid w:val="00007425"/>
    <w:rsid w:val="00007554"/>
    <w:rsid w:val="0000755E"/>
    <w:rsid w:val="00007AEB"/>
    <w:rsid w:val="00007D56"/>
    <w:rsid w:val="00007FAD"/>
    <w:rsid w:val="0001003C"/>
    <w:rsid w:val="00010D9E"/>
    <w:rsid w:val="00010E7F"/>
    <w:rsid w:val="00010E9E"/>
    <w:rsid w:val="0001128A"/>
    <w:rsid w:val="0001130C"/>
    <w:rsid w:val="000113A7"/>
    <w:rsid w:val="000115D9"/>
    <w:rsid w:val="00011973"/>
    <w:rsid w:val="000121F6"/>
    <w:rsid w:val="000122E3"/>
    <w:rsid w:val="00012404"/>
    <w:rsid w:val="00012525"/>
    <w:rsid w:val="000125F7"/>
    <w:rsid w:val="000128DF"/>
    <w:rsid w:val="00012952"/>
    <w:rsid w:val="00012983"/>
    <w:rsid w:val="00012D4F"/>
    <w:rsid w:val="00012F53"/>
    <w:rsid w:val="00012F6B"/>
    <w:rsid w:val="000132E1"/>
    <w:rsid w:val="000134F2"/>
    <w:rsid w:val="000135E7"/>
    <w:rsid w:val="000137BC"/>
    <w:rsid w:val="000139D3"/>
    <w:rsid w:val="00014203"/>
    <w:rsid w:val="000143E1"/>
    <w:rsid w:val="00014890"/>
    <w:rsid w:val="000148FF"/>
    <w:rsid w:val="00014CD8"/>
    <w:rsid w:val="00014F62"/>
    <w:rsid w:val="0001506B"/>
    <w:rsid w:val="0001539F"/>
    <w:rsid w:val="0001589D"/>
    <w:rsid w:val="00015A83"/>
    <w:rsid w:val="00015A97"/>
    <w:rsid w:val="00015D65"/>
    <w:rsid w:val="00016A3F"/>
    <w:rsid w:val="00016CBA"/>
    <w:rsid w:val="0001746E"/>
    <w:rsid w:val="0001765A"/>
    <w:rsid w:val="00017A16"/>
    <w:rsid w:val="00017CC5"/>
    <w:rsid w:val="00017F48"/>
    <w:rsid w:val="00020811"/>
    <w:rsid w:val="0002117A"/>
    <w:rsid w:val="00021210"/>
    <w:rsid w:val="00021331"/>
    <w:rsid w:val="00021507"/>
    <w:rsid w:val="00021704"/>
    <w:rsid w:val="00021858"/>
    <w:rsid w:val="00021912"/>
    <w:rsid w:val="00021B9F"/>
    <w:rsid w:val="00021D44"/>
    <w:rsid w:val="0002222C"/>
    <w:rsid w:val="00022393"/>
    <w:rsid w:val="00022453"/>
    <w:rsid w:val="0002286B"/>
    <w:rsid w:val="000229E7"/>
    <w:rsid w:val="00022BDC"/>
    <w:rsid w:val="000233D3"/>
    <w:rsid w:val="0002361E"/>
    <w:rsid w:val="00023771"/>
    <w:rsid w:val="000238BA"/>
    <w:rsid w:val="00023D0F"/>
    <w:rsid w:val="00024240"/>
    <w:rsid w:val="0002447E"/>
    <w:rsid w:val="00024611"/>
    <w:rsid w:val="00024DB8"/>
    <w:rsid w:val="00024E15"/>
    <w:rsid w:val="00024E79"/>
    <w:rsid w:val="000252F2"/>
    <w:rsid w:val="000255A9"/>
    <w:rsid w:val="0002586F"/>
    <w:rsid w:val="00025F0E"/>
    <w:rsid w:val="000263BA"/>
    <w:rsid w:val="00026530"/>
    <w:rsid w:val="000266A8"/>
    <w:rsid w:val="000268E8"/>
    <w:rsid w:val="00026C3B"/>
    <w:rsid w:val="000271A8"/>
    <w:rsid w:val="0002725E"/>
    <w:rsid w:val="00027865"/>
    <w:rsid w:val="000279D8"/>
    <w:rsid w:val="00027CC6"/>
    <w:rsid w:val="00027DAC"/>
    <w:rsid w:val="00030442"/>
    <w:rsid w:val="00030610"/>
    <w:rsid w:val="0003078F"/>
    <w:rsid w:val="00030CC8"/>
    <w:rsid w:val="00030FA0"/>
    <w:rsid w:val="00031114"/>
    <w:rsid w:val="000314CD"/>
    <w:rsid w:val="0003179C"/>
    <w:rsid w:val="000318A6"/>
    <w:rsid w:val="000326A8"/>
    <w:rsid w:val="00032CF1"/>
    <w:rsid w:val="00032D4A"/>
    <w:rsid w:val="0003312D"/>
    <w:rsid w:val="00033AB0"/>
    <w:rsid w:val="00034005"/>
    <w:rsid w:val="00034258"/>
    <w:rsid w:val="00034B85"/>
    <w:rsid w:val="00034C3B"/>
    <w:rsid w:val="00034D41"/>
    <w:rsid w:val="00034E67"/>
    <w:rsid w:val="00034F1A"/>
    <w:rsid w:val="0003547A"/>
    <w:rsid w:val="00035499"/>
    <w:rsid w:val="00035515"/>
    <w:rsid w:val="00035780"/>
    <w:rsid w:val="00035966"/>
    <w:rsid w:val="00035A05"/>
    <w:rsid w:val="00035F56"/>
    <w:rsid w:val="000360AF"/>
    <w:rsid w:val="0003692C"/>
    <w:rsid w:val="00036CCC"/>
    <w:rsid w:val="000373FF"/>
    <w:rsid w:val="00037693"/>
    <w:rsid w:val="00037829"/>
    <w:rsid w:val="00037870"/>
    <w:rsid w:val="00037903"/>
    <w:rsid w:val="0003798D"/>
    <w:rsid w:val="00037C3E"/>
    <w:rsid w:val="00037C77"/>
    <w:rsid w:val="00037F57"/>
    <w:rsid w:val="0004051D"/>
    <w:rsid w:val="00040785"/>
    <w:rsid w:val="000415E0"/>
    <w:rsid w:val="00041687"/>
    <w:rsid w:val="00041BCD"/>
    <w:rsid w:val="00041C4E"/>
    <w:rsid w:val="00041CBE"/>
    <w:rsid w:val="00041D7E"/>
    <w:rsid w:val="00041D81"/>
    <w:rsid w:val="00042D90"/>
    <w:rsid w:val="00042E04"/>
    <w:rsid w:val="00042EAF"/>
    <w:rsid w:val="00043051"/>
    <w:rsid w:val="00043227"/>
    <w:rsid w:val="00043256"/>
    <w:rsid w:val="000433AC"/>
    <w:rsid w:val="000437E0"/>
    <w:rsid w:val="000438E5"/>
    <w:rsid w:val="000439CC"/>
    <w:rsid w:val="0004412F"/>
    <w:rsid w:val="00044223"/>
    <w:rsid w:val="0004441D"/>
    <w:rsid w:val="00044444"/>
    <w:rsid w:val="00044656"/>
    <w:rsid w:val="00044CF5"/>
    <w:rsid w:val="0004510D"/>
    <w:rsid w:val="000453E2"/>
    <w:rsid w:val="000457B1"/>
    <w:rsid w:val="00045867"/>
    <w:rsid w:val="0004590C"/>
    <w:rsid w:val="00045E66"/>
    <w:rsid w:val="00045F4A"/>
    <w:rsid w:val="00046096"/>
    <w:rsid w:val="0004645B"/>
    <w:rsid w:val="000464C9"/>
    <w:rsid w:val="000465AF"/>
    <w:rsid w:val="00046B05"/>
    <w:rsid w:val="00046BC1"/>
    <w:rsid w:val="00047321"/>
    <w:rsid w:val="0004784C"/>
    <w:rsid w:val="0004798D"/>
    <w:rsid w:val="00047A2C"/>
    <w:rsid w:val="00047CFC"/>
    <w:rsid w:val="0005019C"/>
    <w:rsid w:val="00050308"/>
    <w:rsid w:val="00050315"/>
    <w:rsid w:val="00050356"/>
    <w:rsid w:val="000506BC"/>
    <w:rsid w:val="0005079D"/>
    <w:rsid w:val="000507E4"/>
    <w:rsid w:val="000509C9"/>
    <w:rsid w:val="00050A3B"/>
    <w:rsid w:val="00050EAC"/>
    <w:rsid w:val="00050FFE"/>
    <w:rsid w:val="00051807"/>
    <w:rsid w:val="00051B33"/>
    <w:rsid w:val="000520C9"/>
    <w:rsid w:val="00052787"/>
    <w:rsid w:val="00052BE5"/>
    <w:rsid w:val="00052EDE"/>
    <w:rsid w:val="00053104"/>
    <w:rsid w:val="0005328F"/>
    <w:rsid w:val="00053DAF"/>
    <w:rsid w:val="000545F1"/>
    <w:rsid w:val="00054D04"/>
    <w:rsid w:val="00054F2B"/>
    <w:rsid w:val="00055A9A"/>
    <w:rsid w:val="00055AF1"/>
    <w:rsid w:val="00055BDA"/>
    <w:rsid w:val="000563DE"/>
    <w:rsid w:val="00056A9E"/>
    <w:rsid w:val="0005745E"/>
    <w:rsid w:val="0005771A"/>
    <w:rsid w:val="000579AD"/>
    <w:rsid w:val="00057BEE"/>
    <w:rsid w:val="00057C9D"/>
    <w:rsid w:val="00057D4C"/>
    <w:rsid w:val="00060755"/>
    <w:rsid w:val="00060A01"/>
    <w:rsid w:val="00060A14"/>
    <w:rsid w:val="00060A47"/>
    <w:rsid w:val="00060D71"/>
    <w:rsid w:val="000610B4"/>
    <w:rsid w:val="00061329"/>
    <w:rsid w:val="000613A1"/>
    <w:rsid w:val="0006165A"/>
    <w:rsid w:val="00061813"/>
    <w:rsid w:val="000618DE"/>
    <w:rsid w:val="00061EB4"/>
    <w:rsid w:val="000625C9"/>
    <w:rsid w:val="0006269B"/>
    <w:rsid w:val="000628F0"/>
    <w:rsid w:val="0006298A"/>
    <w:rsid w:val="000629D5"/>
    <w:rsid w:val="00062DBE"/>
    <w:rsid w:val="0006397C"/>
    <w:rsid w:val="000639F1"/>
    <w:rsid w:val="00063EFB"/>
    <w:rsid w:val="00064090"/>
    <w:rsid w:val="000641C5"/>
    <w:rsid w:val="000642CD"/>
    <w:rsid w:val="0006470B"/>
    <w:rsid w:val="00064744"/>
    <w:rsid w:val="00064A5C"/>
    <w:rsid w:val="00064AD7"/>
    <w:rsid w:val="00064DE5"/>
    <w:rsid w:val="00064FE7"/>
    <w:rsid w:val="00065309"/>
    <w:rsid w:val="00065472"/>
    <w:rsid w:val="000658B6"/>
    <w:rsid w:val="00066015"/>
    <w:rsid w:val="00066125"/>
    <w:rsid w:val="000662B7"/>
    <w:rsid w:val="000664FD"/>
    <w:rsid w:val="000667CA"/>
    <w:rsid w:val="0006686A"/>
    <w:rsid w:val="00066A0F"/>
    <w:rsid w:val="00066A16"/>
    <w:rsid w:val="00066BAE"/>
    <w:rsid w:val="00066F19"/>
    <w:rsid w:val="00067082"/>
    <w:rsid w:val="00067488"/>
    <w:rsid w:val="000676F6"/>
    <w:rsid w:val="000679ED"/>
    <w:rsid w:val="00067A71"/>
    <w:rsid w:val="00067E29"/>
    <w:rsid w:val="00067F32"/>
    <w:rsid w:val="0007001E"/>
    <w:rsid w:val="00070062"/>
    <w:rsid w:val="00070119"/>
    <w:rsid w:val="00070445"/>
    <w:rsid w:val="00070F51"/>
    <w:rsid w:val="00070FEF"/>
    <w:rsid w:val="000711A4"/>
    <w:rsid w:val="00071587"/>
    <w:rsid w:val="00071603"/>
    <w:rsid w:val="00071886"/>
    <w:rsid w:val="0007204C"/>
    <w:rsid w:val="00072247"/>
    <w:rsid w:val="00072286"/>
    <w:rsid w:val="000723B4"/>
    <w:rsid w:val="00072939"/>
    <w:rsid w:val="00072CBB"/>
    <w:rsid w:val="000730E5"/>
    <w:rsid w:val="00073220"/>
    <w:rsid w:val="0007324B"/>
    <w:rsid w:val="00073257"/>
    <w:rsid w:val="0007359D"/>
    <w:rsid w:val="00073CDA"/>
    <w:rsid w:val="00073E69"/>
    <w:rsid w:val="00074A92"/>
    <w:rsid w:val="00074B76"/>
    <w:rsid w:val="00074B8D"/>
    <w:rsid w:val="00074E59"/>
    <w:rsid w:val="00075260"/>
    <w:rsid w:val="00075AF9"/>
    <w:rsid w:val="00075BF9"/>
    <w:rsid w:val="00076179"/>
    <w:rsid w:val="00076976"/>
    <w:rsid w:val="00076BA7"/>
    <w:rsid w:val="000777DF"/>
    <w:rsid w:val="00077E1B"/>
    <w:rsid w:val="0008027E"/>
    <w:rsid w:val="000803FB"/>
    <w:rsid w:val="000807D6"/>
    <w:rsid w:val="00080E39"/>
    <w:rsid w:val="00080FC6"/>
    <w:rsid w:val="00081088"/>
    <w:rsid w:val="00081208"/>
    <w:rsid w:val="000814B9"/>
    <w:rsid w:val="00081639"/>
    <w:rsid w:val="0008172E"/>
    <w:rsid w:val="00081C51"/>
    <w:rsid w:val="00081D39"/>
    <w:rsid w:val="00081F17"/>
    <w:rsid w:val="00082002"/>
    <w:rsid w:val="000821D1"/>
    <w:rsid w:val="000823EF"/>
    <w:rsid w:val="0008263B"/>
    <w:rsid w:val="000826BB"/>
    <w:rsid w:val="00082759"/>
    <w:rsid w:val="0008280C"/>
    <w:rsid w:val="0008293A"/>
    <w:rsid w:val="00082C96"/>
    <w:rsid w:val="00082FFF"/>
    <w:rsid w:val="00083162"/>
    <w:rsid w:val="00083347"/>
    <w:rsid w:val="00083A9C"/>
    <w:rsid w:val="00084193"/>
    <w:rsid w:val="000841E8"/>
    <w:rsid w:val="00084274"/>
    <w:rsid w:val="000848ED"/>
    <w:rsid w:val="000849B4"/>
    <w:rsid w:val="00084BC1"/>
    <w:rsid w:val="00084FB6"/>
    <w:rsid w:val="00085298"/>
    <w:rsid w:val="000859B4"/>
    <w:rsid w:val="00085B7F"/>
    <w:rsid w:val="00086ABC"/>
    <w:rsid w:val="00086B91"/>
    <w:rsid w:val="00086B9F"/>
    <w:rsid w:val="00087003"/>
    <w:rsid w:val="000870F8"/>
    <w:rsid w:val="000871DD"/>
    <w:rsid w:val="00087357"/>
    <w:rsid w:val="00087A24"/>
    <w:rsid w:val="00087A7B"/>
    <w:rsid w:val="00087BE4"/>
    <w:rsid w:val="00087FCB"/>
    <w:rsid w:val="00090104"/>
    <w:rsid w:val="0009028C"/>
    <w:rsid w:val="000905A9"/>
    <w:rsid w:val="000906BD"/>
    <w:rsid w:val="00090AE8"/>
    <w:rsid w:val="00090D1A"/>
    <w:rsid w:val="000914B4"/>
    <w:rsid w:val="000915E2"/>
    <w:rsid w:val="0009190E"/>
    <w:rsid w:val="00091C67"/>
    <w:rsid w:val="0009228A"/>
    <w:rsid w:val="0009228B"/>
    <w:rsid w:val="000922BA"/>
    <w:rsid w:val="0009248F"/>
    <w:rsid w:val="000925EB"/>
    <w:rsid w:val="000927A2"/>
    <w:rsid w:val="00092CF1"/>
    <w:rsid w:val="000932D3"/>
    <w:rsid w:val="00093867"/>
    <w:rsid w:val="00093B86"/>
    <w:rsid w:val="00093CB0"/>
    <w:rsid w:val="00094479"/>
    <w:rsid w:val="0009452C"/>
    <w:rsid w:val="00094930"/>
    <w:rsid w:val="00094967"/>
    <w:rsid w:val="00094A55"/>
    <w:rsid w:val="0009521D"/>
    <w:rsid w:val="0009585B"/>
    <w:rsid w:val="000959E2"/>
    <w:rsid w:val="0009615B"/>
    <w:rsid w:val="000966A8"/>
    <w:rsid w:val="00096725"/>
    <w:rsid w:val="000968D7"/>
    <w:rsid w:val="000969C2"/>
    <w:rsid w:val="00097056"/>
    <w:rsid w:val="0009723D"/>
    <w:rsid w:val="000973CD"/>
    <w:rsid w:val="0009760F"/>
    <w:rsid w:val="00097B7A"/>
    <w:rsid w:val="00097CDA"/>
    <w:rsid w:val="00097D26"/>
    <w:rsid w:val="00097E2F"/>
    <w:rsid w:val="00097F0A"/>
    <w:rsid w:val="000A0212"/>
    <w:rsid w:val="000A0436"/>
    <w:rsid w:val="000A04AB"/>
    <w:rsid w:val="000A076C"/>
    <w:rsid w:val="000A1164"/>
    <w:rsid w:val="000A12E5"/>
    <w:rsid w:val="000A130E"/>
    <w:rsid w:val="000A1455"/>
    <w:rsid w:val="000A1DF8"/>
    <w:rsid w:val="000A22DF"/>
    <w:rsid w:val="000A2340"/>
    <w:rsid w:val="000A25C6"/>
    <w:rsid w:val="000A26D2"/>
    <w:rsid w:val="000A2CFA"/>
    <w:rsid w:val="000A2E25"/>
    <w:rsid w:val="000A2ED4"/>
    <w:rsid w:val="000A2FD2"/>
    <w:rsid w:val="000A3403"/>
    <w:rsid w:val="000A35D3"/>
    <w:rsid w:val="000A3851"/>
    <w:rsid w:val="000A3A3B"/>
    <w:rsid w:val="000A3B97"/>
    <w:rsid w:val="000A43D3"/>
    <w:rsid w:val="000A44BA"/>
    <w:rsid w:val="000A506B"/>
    <w:rsid w:val="000A5CC1"/>
    <w:rsid w:val="000A685D"/>
    <w:rsid w:val="000A68F8"/>
    <w:rsid w:val="000A6F03"/>
    <w:rsid w:val="000A7C26"/>
    <w:rsid w:val="000B090E"/>
    <w:rsid w:val="000B090F"/>
    <w:rsid w:val="000B0A48"/>
    <w:rsid w:val="000B10C5"/>
    <w:rsid w:val="000B1382"/>
    <w:rsid w:val="000B13BF"/>
    <w:rsid w:val="000B13F3"/>
    <w:rsid w:val="000B144E"/>
    <w:rsid w:val="000B155C"/>
    <w:rsid w:val="000B19E3"/>
    <w:rsid w:val="000B1C73"/>
    <w:rsid w:val="000B1CFE"/>
    <w:rsid w:val="000B2074"/>
    <w:rsid w:val="000B232B"/>
    <w:rsid w:val="000B2815"/>
    <w:rsid w:val="000B2DF2"/>
    <w:rsid w:val="000B3065"/>
    <w:rsid w:val="000B3387"/>
    <w:rsid w:val="000B366E"/>
    <w:rsid w:val="000B3E1B"/>
    <w:rsid w:val="000B3E27"/>
    <w:rsid w:val="000B41AD"/>
    <w:rsid w:val="000B4305"/>
    <w:rsid w:val="000B4464"/>
    <w:rsid w:val="000B4547"/>
    <w:rsid w:val="000B4588"/>
    <w:rsid w:val="000B4835"/>
    <w:rsid w:val="000B4A93"/>
    <w:rsid w:val="000B4C40"/>
    <w:rsid w:val="000B4CBE"/>
    <w:rsid w:val="000B5454"/>
    <w:rsid w:val="000B56C8"/>
    <w:rsid w:val="000B6303"/>
    <w:rsid w:val="000B68FC"/>
    <w:rsid w:val="000B69CA"/>
    <w:rsid w:val="000B6F3E"/>
    <w:rsid w:val="000B74A6"/>
    <w:rsid w:val="000B774C"/>
    <w:rsid w:val="000B7836"/>
    <w:rsid w:val="000B7D32"/>
    <w:rsid w:val="000B7EC1"/>
    <w:rsid w:val="000C098B"/>
    <w:rsid w:val="000C0A39"/>
    <w:rsid w:val="000C0B72"/>
    <w:rsid w:val="000C0CBB"/>
    <w:rsid w:val="000C0CD9"/>
    <w:rsid w:val="000C0EE6"/>
    <w:rsid w:val="000C107C"/>
    <w:rsid w:val="000C10BA"/>
    <w:rsid w:val="000C11F7"/>
    <w:rsid w:val="000C18D3"/>
    <w:rsid w:val="000C1A3B"/>
    <w:rsid w:val="000C1FCE"/>
    <w:rsid w:val="000C2213"/>
    <w:rsid w:val="000C2835"/>
    <w:rsid w:val="000C2978"/>
    <w:rsid w:val="000C2C58"/>
    <w:rsid w:val="000C2C70"/>
    <w:rsid w:val="000C2E5F"/>
    <w:rsid w:val="000C321F"/>
    <w:rsid w:val="000C359E"/>
    <w:rsid w:val="000C3849"/>
    <w:rsid w:val="000C39D5"/>
    <w:rsid w:val="000C3F92"/>
    <w:rsid w:val="000C4208"/>
    <w:rsid w:val="000C480D"/>
    <w:rsid w:val="000C4BE2"/>
    <w:rsid w:val="000C4FBD"/>
    <w:rsid w:val="000C4FC1"/>
    <w:rsid w:val="000C5250"/>
    <w:rsid w:val="000C5473"/>
    <w:rsid w:val="000C5707"/>
    <w:rsid w:val="000C574B"/>
    <w:rsid w:val="000C57F2"/>
    <w:rsid w:val="000C591E"/>
    <w:rsid w:val="000C5AA5"/>
    <w:rsid w:val="000C5D31"/>
    <w:rsid w:val="000C5D94"/>
    <w:rsid w:val="000C5FB9"/>
    <w:rsid w:val="000C6A77"/>
    <w:rsid w:val="000C6BA0"/>
    <w:rsid w:val="000C6D9F"/>
    <w:rsid w:val="000C6E41"/>
    <w:rsid w:val="000C73D6"/>
    <w:rsid w:val="000C74D9"/>
    <w:rsid w:val="000C7505"/>
    <w:rsid w:val="000C7814"/>
    <w:rsid w:val="000C7D24"/>
    <w:rsid w:val="000C7DCE"/>
    <w:rsid w:val="000C7E71"/>
    <w:rsid w:val="000C7E8A"/>
    <w:rsid w:val="000C7F46"/>
    <w:rsid w:val="000D0131"/>
    <w:rsid w:val="000D0504"/>
    <w:rsid w:val="000D05C8"/>
    <w:rsid w:val="000D079A"/>
    <w:rsid w:val="000D08F8"/>
    <w:rsid w:val="000D0F36"/>
    <w:rsid w:val="000D11EA"/>
    <w:rsid w:val="000D1390"/>
    <w:rsid w:val="000D139C"/>
    <w:rsid w:val="000D13BC"/>
    <w:rsid w:val="000D19F7"/>
    <w:rsid w:val="000D1F08"/>
    <w:rsid w:val="000D224C"/>
    <w:rsid w:val="000D2256"/>
    <w:rsid w:val="000D2607"/>
    <w:rsid w:val="000D2749"/>
    <w:rsid w:val="000D27E7"/>
    <w:rsid w:val="000D2EA8"/>
    <w:rsid w:val="000D2F84"/>
    <w:rsid w:val="000D3453"/>
    <w:rsid w:val="000D34FF"/>
    <w:rsid w:val="000D3E24"/>
    <w:rsid w:val="000D40E6"/>
    <w:rsid w:val="000D41D6"/>
    <w:rsid w:val="000D41DE"/>
    <w:rsid w:val="000D4471"/>
    <w:rsid w:val="000D46FB"/>
    <w:rsid w:val="000D46FE"/>
    <w:rsid w:val="000D49B9"/>
    <w:rsid w:val="000D51C3"/>
    <w:rsid w:val="000D51FD"/>
    <w:rsid w:val="000D52AF"/>
    <w:rsid w:val="000D599C"/>
    <w:rsid w:val="000D5E31"/>
    <w:rsid w:val="000D5EC8"/>
    <w:rsid w:val="000D61F2"/>
    <w:rsid w:val="000D6675"/>
    <w:rsid w:val="000D6703"/>
    <w:rsid w:val="000D71E2"/>
    <w:rsid w:val="000D72EF"/>
    <w:rsid w:val="000D73C0"/>
    <w:rsid w:val="000D746F"/>
    <w:rsid w:val="000D7CE6"/>
    <w:rsid w:val="000E0231"/>
    <w:rsid w:val="000E0505"/>
    <w:rsid w:val="000E0BDA"/>
    <w:rsid w:val="000E0C85"/>
    <w:rsid w:val="000E0CD2"/>
    <w:rsid w:val="000E0D71"/>
    <w:rsid w:val="000E0E85"/>
    <w:rsid w:val="000E113B"/>
    <w:rsid w:val="000E19FC"/>
    <w:rsid w:val="000E1A39"/>
    <w:rsid w:val="000E1AF8"/>
    <w:rsid w:val="000E1B46"/>
    <w:rsid w:val="000E239B"/>
    <w:rsid w:val="000E2589"/>
    <w:rsid w:val="000E288E"/>
    <w:rsid w:val="000E2D7E"/>
    <w:rsid w:val="000E339A"/>
    <w:rsid w:val="000E33CE"/>
    <w:rsid w:val="000E3504"/>
    <w:rsid w:val="000E3B3F"/>
    <w:rsid w:val="000E3C45"/>
    <w:rsid w:val="000E495D"/>
    <w:rsid w:val="000E4F19"/>
    <w:rsid w:val="000E5137"/>
    <w:rsid w:val="000E52D4"/>
    <w:rsid w:val="000E52F7"/>
    <w:rsid w:val="000E5434"/>
    <w:rsid w:val="000E5543"/>
    <w:rsid w:val="000E57B3"/>
    <w:rsid w:val="000E5A1B"/>
    <w:rsid w:val="000E5AAC"/>
    <w:rsid w:val="000E5ADD"/>
    <w:rsid w:val="000E6042"/>
    <w:rsid w:val="000E6622"/>
    <w:rsid w:val="000E67AD"/>
    <w:rsid w:val="000E6A51"/>
    <w:rsid w:val="000E6C4C"/>
    <w:rsid w:val="000E6DEC"/>
    <w:rsid w:val="000E734E"/>
    <w:rsid w:val="000E799B"/>
    <w:rsid w:val="000E7ADF"/>
    <w:rsid w:val="000E7D19"/>
    <w:rsid w:val="000E7F6C"/>
    <w:rsid w:val="000E7FA7"/>
    <w:rsid w:val="000F0291"/>
    <w:rsid w:val="000F0A3B"/>
    <w:rsid w:val="000F1452"/>
    <w:rsid w:val="000F1769"/>
    <w:rsid w:val="000F1862"/>
    <w:rsid w:val="000F1C24"/>
    <w:rsid w:val="000F234F"/>
    <w:rsid w:val="000F2A09"/>
    <w:rsid w:val="000F2A47"/>
    <w:rsid w:val="000F2ECF"/>
    <w:rsid w:val="000F30D3"/>
    <w:rsid w:val="000F3ED3"/>
    <w:rsid w:val="000F3EE1"/>
    <w:rsid w:val="000F4067"/>
    <w:rsid w:val="000F4891"/>
    <w:rsid w:val="000F48FE"/>
    <w:rsid w:val="000F4A52"/>
    <w:rsid w:val="000F4CEF"/>
    <w:rsid w:val="000F5641"/>
    <w:rsid w:val="000F5780"/>
    <w:rsid w:val="000F5839"/>
    <w:rsid w:val="000F5BBF"/>
    <w:rsid w:val="000F62CB"/>
    <w:rsid w:val="000F6363"/>
    <w:rsid w:val="000F6C85"/>
    <w:rsid w:val="000F6DD7"/>
    <w:rsid w:val="000F72E8"/>
    <w:rsid w:val="000F7339"/>
    <w:rsid w:val="000F78C0"/>
    <w:rsid w:val="000F7A2E"/>
    <w:rsid w:val="000F7B4A"/>
    <w:rsid w:val="000F7F54"/>
    <w:rsid w:val="000F7FD7"/>
    <w:rsid w:val="0010063A"/>
    <w:rsid w:val="00100974"/>
    <w:rsid w:val="001009FB"/>
    <w:rsid w:val="0010135E"/>
    <w:rsid w:val="00101A27"/>
    <w:rsid w:val="00101D2C"/>
    <w:rsid w:val="00101F39"/>
    <w:rsid w:val="0010239A"/>
    <w:rsid w:val="001027FD"/>
    <w:rsid w:val="0010296A"/>
    <w:rsid w:val="001029D5"/>
    <w:rsid w:val="00103040"/>
    <w:rsid w:val="00103413"/>
    <w:rsid w:val="00103658"/>
    <w:rsid w:val="00103D35"/>
    <w:rsid w:val="00103DBE"/>
    <w:rsid w:val="001041DC"/>
    <w:rsid w:val="001048AF"/>
    <w:rsid w:val="00104935"/>
    <w:rsid w:val="0010494D"/>
    <w:rsid w:val="001049DA"/>
    <w:rsid w:val="00104AA3"/>
    <w:rsid w:val="00104DA6"/>
    <w:rsid w:val="00104EB2"/>
    <w:rsid w:val="00105088"/>
    <w:rsid w:val="001051A5"/>
    <w:rsid w:val="0010533D"/>
    <w:rsid w:val="001053CF"/>
    <w:rsid w:val="00105606"/>
    <w:rsid w:val="00105742"/>
    <w:rsid w:val="0010582D"/>
    <w:rsid w:val="00105875"/>
    <w:rsid w:val="00105BA3"/>
    <w:rsid w:val="00105BBF"/>
    <w:rsid w:val="00105D22"/>
    <w:rsid w:val="00106C8F"/>
    <w:rsid w:val="00106E55"/>
    <w:rsid w:val="00107131"/>
    <w:rsid w:val="001072EF"/>
    <w:rsid w:val="001073A6"/>
    <w:rsid w:val="0010780D"/>
    <w:rsid w:val="00107C89"/>
    <w:rsid w:val="00107F48"/>
    <w:rsid w:val="00110142"/>
    <w:rsid w:val="00110313"/>
    <w:rsid w:val="001105B8"/>
    <w:rsid w:val="001105C7"/>
    <w:rsid w:val="0011061C"/>
    <w:rsid w:val="001109DD"/>
    <w:rsid w:val="00110C3C"/>
    <w:rsid w:val="001110F6"/>
    <w:rsid w:val="00111858"/>
    <w:rsid w:val="00111AA6"/>
    <w:rsid w:val="00111DA7"/>
    <w:rsid w:val="001121BE"/>
    <w:rsid w:val="00112427"/>
    <w:rsid w:val="00112609"/>
    <w:rsid w:val="00112879"/>
    <w:rsid w:val="00112BF2"/>
    <w:rsid w:val="00112F28"/>
    <w:rsid w:val="001131C3"/>
    <w:rsid w:val="0011329A"/>
    <w:rsid w:val="00113B2E"/>
    <w:rsid w:val="00113FE6"/>
    <w:rsid w:val="00114165"/>
    <w:rsid w:val="00114306"/>
    <w:rsid w:val="001143F2"/>
    <w:rsid w:val="00114586"/>
    <w:rsid w:val="001148C3"/>
    <w:rsid w:val="00114AD9"/>
    <w:rsid w:val="00114B68"/>
    <w:rsid w:val="00115042"/>
    <w:rsid w:val="00115082"/>
    <w:rsid w:val="001150B0"/>
    <w:rsid w:val="00115310"/>
    <w:rsid w:val="0011555E"/>
    <w:rsid w:val="00115651"/>
    <w:rsid w:val="001156ED"/>
    <w:rsid w:val="00115805"/>
    <w:rsid w:val="00115820"/>
    <w:rsid w:val="00115C97"/>
    <w:rsid w:val="00115D59"/>
    <w:rsid w:val="00116149"/>
    <w:rsid w:val="001161A9"/>
    <w:rsid w:val="001167BC"/>
    <w:rsid w:val="0011681C"/>
    <w:rsid w:val="00116E02"/>
    <w:rsid w:val="00116F46"/>
    <w:rsid w:val="00117217"/>
    <w:rsid w:val="001173ED"/>
    <w:rsid w:val="001175C8"/>
    <w:rsid w:val="00117720"/>
    <w:rsid w:val="001177C6"/>
    <w:rsid w:val="00117DAF"/>
    <w:rsid w:val="00117E3A"/>
    <w:rsid w:val="001208F2"/>
    <w:rsid w:val="00120904"/>
    <w:rsid w:val="00120D4E"/>
    <w:rsid w:val="00120F24"/>
    <w:rsid w:val="00120F60"/>
    <w:rsid w:val="0012155D"/>
    <w:rsid w:val="00121782"/>
    <w:rsid w:val="00121B0F"/>
    <w:rsid w:val="00121FBC"/>
    <w:rsid w:val="00121FD0"/>
    <w:rsid w:val="00121FFC"/>
    <w:rsid w:val="00122FB8"/>
    <w:rsid w:val="00123158"/>
    <w:rsid w:val="001234DB"/>
    <w:rsid w:val="00123782"/>
    <w:rsid w:val="00123CD7"/>
    <w:rsid w:val="00123E11"/>
    <w:rsid w:val="00123FEA"/>
    <w:rsid w:val="00124716"/>
    <w:rsid w:val="00124DB7"/>
    <w:rsid w:val="00124F2A"/>
    <w:rsid w:val="00125022"/>
    <w:rsid w:val="0012579E"/>
    <w:rsid w:val="001257FA"/>
    <w:rsid w:val="00125AC1"/>
    <w:rsid w:val="00125ADD"/>
    <w:rsid w:val="001262C5"/>
    <w:rsid w:val="00126429"/>
    <w:rsid w:val="001265FA"/>
    <w:rsid w:val="00126C99"/>
    <w:rsid w:val="00126C9E"/>
    <w:rsid w:val="00126CFD"/>
    <w:rsid w:val="0012708F"/>
    <w:rsid w:val="001271EC"/>
    <w:rsid w:val="001273D3"/>
    <w:rsid w:val="001274FA"/>
    <w:rsid w:val="00130106"/>
    <w:rsid w:val="00130602"/>
    <w:rsid w:val="001306EA"/>
    <w:rsid w:val="00130E68"/>
    <w:rsid w:val="001318E2"/>
    <w:rsid w:val="00131922"/>
    <w:rsid w:val="00131A69"/>
    <w:rsid w:val="0013207C"/>
    <w:rsid w:val="001321D9"/>
    <w:rsid w:val="00132263"/>
    <w:rsid w:val="00132A71"/>
    <w:rsid w:val="00132BDE"/>
    <w:rsid w:val="00132D2D"/>
    <w:rsid w:val="001336D7"/>
    <w:rsid w:val="00133D89"/>
    <w:rsid w:val="00133E89"/>
    <w:rsid w:val="0013408F"/>
    <w:rsid w:val="0013424D"/>
    <w:rsid w:val="00134250"/>
    <w:rsid w:val="001347DB"/>
    <w:rsid w:val="001349D4"/>
    <w:rsid w:val="00134E3F"/>
    <w:rsid w:val="00134EA7"/>
    <w:rsid w:val="00135399"/>
    <w:rsid w:val="001354CD"/>
    <w:rsid w:val="00135738"/>
    <w:rsid w:val="00135C4B"/>
    <w:rsid w:val="00135DFB"/>
    <w:rsid w:val="001364E8"/>
    <w:rsid w:val="001366AE"/>
    <w:rsid w:val="00136B23"/>
    <w:rsid w:val="00136C68"/>
    <w:rsid w:val="00136D91"/>
    <w:rsid w:val="00136E53"/>
    <w:rsid w:val="0013764A"/>
    <w:rsid w:val="00137849"/>
    <w:rsid w:val="00137C52"/>
    <w:rsid w:val="00137D42"/>
    <w:rsid w:val="001400AD"/>
    <w:rsid w:val="00140119"/>
    <w:rsid w:val="00140334"/>
    <w:rsid w:val="00140596"/>
    <w:rsid w:val="00140636"/>
    <w:rsid w:val="00140807"/>
    <w:rsid w:val="00140FA2"/>
    <w:rsid w:val="00141001"/>
    <w:rsid w:val="0014117E"/>
    <w:rsid w:val="0014120F"/>
    <w:rsid w:val="00141AF0"/>
    <w:rsid w:val="00142166"/>
    <w:rsid w:val="00142189"/>
    <w:rsid w:val="001421F4"/>
    <w:rsid w:val="0014235F"/>
    <w:rsid w:val="00142924"/>
    <w:rsid w:val="00142A9E"/>
    <w:rsid w:val="001431FF"/>
    <w:rsid w:val="001434CE"/>
    <w:rsid w:val="00143500"/>
    <w:rsid w:val="00143AD8"/>
    <w:rsid w:val="00143F16"/>
    <w:rsid w:val="00143F56"/>
    <w:rsid w:val="001440C5"/>
    <w:rsid w:val="0014450E"/>
    <w:rsid w:val="0014466A"/>
    <w:rsid w:val="0014486D"/>
    <w:rsid w:val="00145028"/>
    <w:rsid w:val="00145C80"/>
    <w:rsid w:val="00145CE3"/>
    <w:rsid w:val="00145FA1"/>
    <w:rsid w:val="0014692F"/>
    <w:rsid w:val="0014696A"/>
    <w:rsid w:val="0014736F"/>
    <w:rsid w:val="001473B0"/>
    <w:rsid w:val="001475B3"/>
    <w:rsid w:val="00147DBF"/>
    <w:rsid w:val="00150218"/>
    <w:rsid w:val="0015061D"/>
    <w:rsid w:val="00150D1C"/>
    <w:rsid w:val="00150E8C"/>
    <w:rsid w:val="00151583"/>
    <w:rsid w:val="0015160C"/>
    <w:rsid w:val="0015170C"/>
    <w:rsid w:val="00151D54"/>
    <w:rsid w:val="00152354"/>
    <w:rsid w:val="001524F3"/>
    <w:rsid w:val="00152575"/>
    <w:rsid w:val="00152750"/>
    <w:rsid w:val="00152B20"/>
    <w:rsid w:val="00152CF4"/>
    <w:rsid w:val="00152EEE"/>
    <w:rsid w:val="00153264"/>
    <w:rsid w:val="001532A4"/>
    <w:rsid w:val="0015337A"/>
    <w:rsid w:val="00153C24"/>
    <w:rsid w:val="00153D9C"/>
    <w:rsid w:val="00153F01"/>
    <w:rsid w:val="00153FDA"/>
    <w:rsid w:val="00154056"/>
    <w:rsid w:val="0015414A"/>
    <w:rsid w:val="00154387"/>
    <w:rsid w:val="00154492"/>
    <w:rsid w:val="00154662"/>
    <w:rsid w:val="00154A1C"/>
    <w:rsid w:val="0015542A"/>
    <w:rsid w:val="001554D9"/>
    <w:rsid w:val="00155508"/>
    <w:rsid w:val="001557EC"/>
    <w:rsid w:val="0015580D"/>
    <w:rsid w:val="00155937"/>
    <w:rsid w:val="0015666D"/>
    <w:rsid w:val="001568F9"/>
    <w:rsid w:val="00156CBC"/>
    <w:rsid w:val="00156DA0"/>
    <w:rsid w:val="00156EC1"/>
    <w:rsid w:val="00156F7B"/>
    <w:rsid w:val="00157997"/>
    <w:rsid w:val="00157E00"/>
    <w:rsid w:val="001601F3"/>
    <w:rsid w:val="00160480"/>
    <w:rsid w:val="001605DE"/>
    <w:rsid w:val="00160E37"/>
    <w:rsid w:val="0016113B"/>
    <w:rsid w:val="00161214"/>
    <w:rsid w:val="00161633"/>
    <w:rsid w:val="00161A52"/>
    <w:rsid w:val="00161ADF"/>
    <w:rsid w:val="00161B6D"/>
    <w:rsid w:val="00161F83"/>
    <w:rsid w:val="0016229F"/>
    <w:rsid w:val="001623C7"/>
    <w:rsid w:val="001624E9"/>
    <w:rsid w:val="001625B2"/>
    <w:rsid w:val="001625E6"/>
    <w:rsid w:val="00163302"/>
    <w:rsid w:val="00163671"/>
    <w:rsid w:val="00163756"/>
    <w:rsid w:val="0016385C"/>
    <w:rsid w:val="00163CB0"/>
    <w:rsid w:val="0016414E"/>
    <w:rsid w:val="0016419E"/>
    <w:rsid w:val="0016426A"/>
    <w:rsid w:val="0016495B"/>
    <w:rsid w:val="00164B22"/>
    <w:rsid w:val="00164ECD"/>
    <w:rsid w:val="00164F18"/>
    <w:rsid w:val="00165074"/>
    <w:rsid w:val="0016551C"/>
    <w:rsid w:val="00165AA0"/>
    <w:rsid w:val="00165CFF"/>
    <w:rsid w:val="00165DB0"/>
    <w:rsid w:val="001663A4"/>
    <w:rsid w:val="00166514"/>
    <w:rsid w:val="00166518"/>
    <w:rsid w:val="001668E8"/>
    <w:rsid w:val="00166C63"/>
    <w:rsid w:val="00167398"/>
    <w:rsid w:val="001675ED"/>
    <w:rsid w:val="001675F5"/>
    <w:rsid w:val="001677AE"/>
    <w:rsid w:val="0017023C"/>
    <w:rsid w:val="00170492"/>
    <w:rsid w:val="001709D0"/>
    <w:rsid w:val="00170B63"/>
    <w:rsid w:val="00170EC1"/>
    <w:rsid w:val="0017136B"/>
    <w:rsid w:val="001713B0"/>
    <w:rsid w:val="0017167A"/>
    <w:rsid w:val="00171744"/>
    <w:rsid w:val="00171745"/>
    <w:rsid w:val="0017176F"/>
    <w:rsid w:val="00171BC4"/>
    <w:rsid w:val="00171EA3"/>
    <w:rsid w:val="0017203A"/>
    <w:rsid w:val="0017213E"/>
    <w:rsid w:val="0017218C"/>
    <w:rsid w:val="0017233B"/>
    <w:rsid w:val="001724F2"/>
    <w:rsid w:val="00172604"/>
    <w:rsid w:val="00172A84"/>
    <w:rsid w:val="0017304B"/>
    <w:rsid w:val="00173128"/>
    <w:rsid w:val="00173132"/>
    <w:rsid w:val="001735C4"/>
    <w:rsid w:val="001739D7"/>
    <w:rsid w:val="00173A27"/>
    <w:rsid w:val="00173B19"/>
    <w:rsid w:val="00173BEC"/>
    <w:rsid w:val="00173E3D"/>
    <w:rsid w:val="00173E9C"/>
    <w:rsid w:val="00173F14"/>
    <w:rsid w:val="00174320"/>
    <w:rsid w:val="0017479A"/>
    <w:rsid w:val="00174D2A"/>
    <w:rsid w:val="001751C4"/>
    <w:rsid w:val="0017573A"/>
    <w:rsid w:val="001757B4"/>
    <w:rsid w:val="001757ED"/>
    <w:rsid w:val="001760C7"/>
    <w:rsid w:val="001760E2"/>
    <w:rsid w:val="00176137"/>
    <w:rsid w:val="001762D4"/>
    <w:rsid w:val="00176382"/>
    <w:rsid w:val="0017639D"/>
    <w:rsid w:val="001767DF"/>
    <w:rsid w:val="001768D2"/>
    <w:rsid w:val="00176920"/>
    <w:rsid w:val="00176948"/>
    <w:rsid w:val="00176A6A"/>
    <w:rsid w:val="00176D4B"/>
    <w:rsid w:val="00176DCF"/>
    <w:rsid w:val="001770B3"/>
    <w:rsid w:val="0017740E"/>
    <w:rsid w:val="001774A3"/>
    <w:rsid w:val="001775B6"/>
    <w:rsid w:val="001775EC"/>
    <w:rsid w:val="00177956"/>
    <w:rsid w:val="00177B25"/>
    <w:rsid w:val="001800AA"/>
    <w:rsid w:val="00180552"/>
    <w:rsid w:val="0018066A"/>
    <w:rsid w:val="001806F5"/>
    <w:rsid w:val="0018097C"/>
    <w:rsid w:val="00180ADA"/>
    <w:rsid w:val="00180DF0"/>
    <w:rsid w:val="00180E99"/>
    <w:rsid w:val="00181944"/>
    <w:rsid w:val="00181A5B"/>
    <w:rsid w:val="00181E2E"/>
    <w:rsid w:val="00182028"/>
    <w:rsid w:val="0018205A"/>
    <w:rsid w:val="001821BD"/>
    <w:rsid w:val="00182503"/>
    <w:rsid w:val="00182833"/>
    <w:rsid w:val="0018284D"/>
    <w:rsid w:val="00182ACA"/>
    <w:rsid w:val="00183130"/>
    <w:rsid w:val="0018386D"/>
    <w:rsid w:val="00183F53"/>
    <w:rsid w:val="00183F61"/>
    <w:rsid w:val="00183FA7"/>
    <w:rsid w:val="00183FE1"/>
    <w:rsid w:val="00184138"/>
    <w:rsid w:val="001846D0"/>
    <w:rsid w:val="001849C4"/>
    <w:rsid w:val="00184C34"/>
    <w:rsid w:val="00185157"/>
    <w:rsid w:val="001851B1"/>
    <w:rsid w:val="001851F8"/>
    <w:rsid w:val="001853E5"/>
    <w:rsid w:val="0018541F"/>
    <w:rsid w:val="00185843"/>
    <w:rsid w:val="00186658"/>
    <w:rsid w:val="00186DB3"/>
    <w:rsid w:val="00186E46"/>
    <w:rsid w:val="00186E5A"/>
    <w:rsid w:val="001874A1"/>
    <w:rsid w:val="0018751F"/>
    <w:rsid w:val="00187713"/>
    <w:rsid w:val="00187BDF"/>
    <w:rsid w:val="00187C31"/>
    <w:rsid w:val="00187E45"/>
    <w:rsid w:val="00187F12"/>
    <w:rsid w:val="001900BA"/>
    <w:rsid w:val="00190469"/>
    <w:rsid w:val="00190683"/>
    <w:rsid w:val="001906A3"/>
    <w:rsid w:val="001908C1"/>
    <w:rsid w:val="001909C0"/>
    <w:rsid w:val="00190A82"/>
    <w:rsid w:val="00190AB5"/>
    <w:rsid w:val="00190E53"/>
    <w:rsid w:val="00190E7A"/>
    <w:rsid w:val="001910D6"/>
    <w:rsid w:val="00191EDF"/>
    <w:rsid w:val="00192578"/>
    <w:rsid w:val="00192EE4"/>
    <w:rsid w:val="00192FF1"/>
    <w:rsid w:val="00193081"/>
    <w:rsid w:val="00193108"/>
    <w:rsid w:val="00193539"/>
    <w:rsid w:val="001939CC"/>
    <w:rsid w:val="00193A14"/>
    <w:rsid w:val="00193E68"/>
    <w:rsid w:val="00193FE5"/>
    <w:rsid w:val="001940E7"/>
    <w:rsid w:val="001944A9"/>
    <w:rsid w:val="00194D31"/>
    <w:rsid w:val="00194D8F"/>
    <w:rsid w:val="00195219"/>
    <w:rsid w:val="0019529B"/>
    <w:rsid w:val="00195328"/>
    <w:rsid w:val="00195D8A"/>
    <w:rsid w:val="00196424"/>
    <w:rsid w:val="0019657E"/>
    <w:rsid w:val="00196B1C"/>
    <w:rsid w:val="00196BC3"/>
    <w:rsid w:val="001970E6"/>
    <w:rsid w:val="00197279"/>
    <w:rsid w:val="00197360"/>
    <w:rsid w:val="0019748C"/>
    <w:rsid w:val="00197AB3"/>
    <w:rsid w:val="00197D1A"/>
    <w:rsid w:val="001A0037"/>
    <w:rsid w:val="001A00A1"/>
    <w:rsid w:val="001A0148"/>
    <w:rsid w:val="001A01EB"/>
    <w:rsid w:val="001A04AC"/>
    <w:rsid w:val="001A0566"/>
    <w:rsid w:val="001A06B8"/>
    <w:rsid w:val="001A0771"/>
    <w:rsid w:val="001A0AD2"/>
    <w:rsid w:val="001A0B42"/>
    <w:rsid w:val="001A0DF0"/>
    <w:rsid w:val="001A1065"/>
    <w:rsid w:val="001A12A9"/>
    <w:rsid w:val="001A1435"/>
    <w:rsid w:val="001A14D2"/>
    <w:rsid w:val="001A1644"/>
    <w:rsid w:val="001A19D1"/>
    <w:rsid w:val="001A1A39"/>
    <w:rsid w:val="001A1B2F"/>
    <w:rsid w:val="001A1B65"/>
    <w:rsid w:val="001A2347"/>
    <w:rsid w:val="001A24C2"/>
    <w:rsid w:val="001A24E6"/>
    <w:rsid w:val="001A25CB"/>
    <w:rsid w:val="001A28A8"/>
    <w:rsid w:val="001A294C"/>
    <w:rsid w:val="001A2D80"/>
    <w:rsid w:val="001A336E"/>
    <w:rsid w:val="001A33F3"/>
    <w:rsid w:val="001A3528"/>
    <w:rsid w:val="001A3BF7"/>
    <w:rsid w:val="001A3FEB"/>
    <w:rsid w:val="001A41FC"/>
    <w:rsid w:val="001A4697"/>
    <w:rsid w:val="001A4A72"/>
    <w:rsid w:val="001A5181"/>
    <w:rsid w:val="001A5458"/>
    <w:rsid w:val="001A58F7"/>
    <w:rsid w:val="001A591A"/>
    <w:rsid w:val="001A5A02"/>
    <w:rsid w:val="001A5BA5"/>
    <w:rsid w:val="001A5BF3"/>
    <w:rsid w:val="001A6178"/>
    <w:rsid w:val="001A6519"/>
    <w:rsid w:val="001A6753"/>
    <w:rsid w:val="001A67ED"/>
    <w:rsid w:val="001A6FF4"/>
    <w:rsid w:val="001A741E"/>
    <w:rsid w:val="001A7502"/>
    <w:rsid w:val="001A781D"/>
    <w:rsid w:val="001A7826"/>
    <w:rsid w:val="001A7CB7"/>
    <w:rsid w:val="001A7D0E"/>
    <w:rsid w:val="001A7E85"/>
    <w:rsid w:val="001B028C"/>
    <w:rsid w:val="001B02FB"/>
    <w:rsid w:val="001B0A1A"/>
    <w:rsid w:val="001B0B25"/>
    <w:rsid w:val="001B0B82"/>
    <w:rsid w:val="001B0C40"/>
    <w:rsid w:val="001B0F55"/>
    <w:rsid w:val="001B2131"/>
    <w:rsid w:val="001B214C"/>
    <w:rsid w:val="001B2A0E"/>
    <w:rsid w:val="001B2CBA"/>
    <w:rsid w:val="001B2E18"/>
    <w:rsid w:val="001B2FC1"/>
    <w:rsid w:val="001B35DC"/>
    <w:rsid w:val="001B3A1C"/>
    <w:rsid w:val="001B3D25"/>
    <w:rsid w:val="001B409C"/>
    <w:rsid w:val="001B4614"/>
    <w:rsid w:val="001B4765"/>
    <w:rsid w:val="001B47FE"/>
    <w:rsid w:val="001B4A92"/>
    <w:rsid w:val="001B4EE4"/>
    <w:rsid w:val="001B55A8"/>
    <w:rsid w:val="001B563B"/>
    <w:rsid w:val="001B5B2C"/>
    <w:rsid w:val="001B5BFD"/>
    <w:rsid w:val="001B5D55"/>
    <w:rsid w:val="001B6345"/>
    <w:rsid w:val="001B6705"/>
    <w:rsid w:val="001B68B2"/>
    <w:rsid w:val="001B6B26"/>
    <w:rsid w:val="001B6BDB"/>
    <w:rsid w:val="001B6F7A"/>
    <w:rsid w:val="001B7308"/>
    <w:rsid w:val="001B7B23"/>
    <w:rsid w:val="001C0454"/>
    <w:rsid w:val="001C0530"/>
    <w:rsid w:val="001C0A8C"/>
    <w:rsid w:val="001C0CD9"/>
    <w:rsid w:val="001C0EEA"/>
    <w:rsid w:val="001C2108"/>
    <w:rsid w:val="001C2F83"/>
    <w:rsid w:val="001C30E5"/>
    <w:rsid w:val="001C3447"/>
    <w:rsid w:val="001C38E5"/>
    <w:rsid w:val="001C3A86"/>
    <w:rsid w:val="001C3C0F"/>
    <w:rsid w:val="001C3F5B"/>
    <w:rsid w:val="001C3F9D"/>
    <w:rsid w:val="001C403B"/>
    <w:rsid w:val="001C4049"/>
    <w:rsid w:val="001C46E4"/>
    <w:rsid w:val="001C51B3"/>
    <w:rsid w:val="001C5909"/>
    <w:rsid w:val="001C5A54"/>
    <w:rsid w:val="001C5A81"/>
    <w:rsid w:val="001C6556"/>
    <w:rsid w:val="001C6779"/>
    <w:rsid w:val="001C688C"/>
    <w:rsid w:val="001C6913"/>
    <w:rsid w:val="001C6BA6"/>
    <w:rsid w:val="001C6C53"/>
    <w:rsid w:val="001C6EFB"/>
    <w:rsid w:val="001C72AF"/>
    <w:rsid w:val="001C75EF"/>
    <w:rsid w:val="001C79DF"/>
    <w:rsid w:val="001C7E7C"/>
    <w:rsid w:val="001D0089"/>
    <w:rsid w:val="001D011A"/>
    <w:rsid w:val="001D0767"/>
    <w:rsid w:val="001D07C4"/>
    <w:rsid w:val="001D096F"/>
    <w:rsid w:val="001D098C"/>
    <w:rsid w:val="001D0AC5"/>
    <w:rsid w:val="001D0B8F"/>
    <w:rsid w:val="001D1163"/>
    <w:rsid w:val="001D121A"/>
    <w:rsid w:val="001D13D2"/>
    <w:rsid w:val="001D1851"/>
    <w:rsid w:val="001D1AC5"/>
    <w:rsid w:val="001D1D18"/>
    <w:rsid w:val="001D1E1A"/>
    <w:rsid w:val="001D2488"/>
    <w:rsid w:val="001D28C7"/>
    <w:rsid w:val="001D2932"/>
    <w:rsid w:val="001D2B83"/>
    <w:rsid w:val="001D2CC9"/>
    <w:rsid w:val="001D2CCA"/>
    <w:rsid w:val="001D3812"/>
    <w:rsid w:val="001D38DA"/>
    <w:rsid w:val="001D3A3B"/>
    <w:rsid w:val="001D3BC1"/>
    <w:rsid w:val="001D3EE4"/>
    <w:rsid w:val="001D4111"/>
    <w:rsid w:val="001D4124"/>
    <w:rsid w:val="001D4316"/>
    <w:rsid w:val="001D464F"/>
    <w:rsid w:val="001D46AE"/>
    <w:rsid w:val="001D4764"/>
    <w:rsid w:val="001D4EC1"/>
    <w:rsid w:val="001D4FE8"/>
    <w:rsid w:val="001D5235"/>
    <w:rsid w:val="001D5350"/>
    <w:rsid w:val="001D5351"/>
    <w:rsid w:val="001D579A"/>
    <w:rsid w:val="001D5A1D"/>
    <w:rsid w:val="001D5A1E"/>
    <w:rsid w:val="001D5A49"/>
    <w:rsid w:val="001D5ACD"/>
    <w:rsid w:val="001D5B3D"/>
    <w:rsid w:val="001D60DC"/>
    <w:rsid w:val="001D626F"/>
    <w:rsid w:val="001D6D2E"/>
    <w:rsid w:val="001D6D89"/>
    <w:rsid w:val="001D7296"/>
    <w:rsid w:val="001D735F"/>
    <w:rsid w:val="001D7485"/>
    <w:rsid w:val="001D76A7"/>
    <w:rsid w:val="001D77E7"/>
    <w:rsid w:val="001D7B03"/>
    <w:rsid w:val="001D7C6B"/>
    <w:rsid w:val="001E00FF"/>
    <w:rsid w:val="001E0428"/>
    <w:rsid w:val="001E0466"/>
    <w:rsid w:val="001E0542"/>
    <w:rsid w:val="001E09DB"/>
    <w:rsid w:val="001E0E52"/>
    <w:rsid w:val="001E0E9D"/>
    <w:rsid w:val="001E15DF"/>
    <w:rsid w:val="001E17FF"/>
    <w:rsid w:val="001E18C5"/>
    <w:rsid w:val="001E194F"/>
    <w:rsid w:val="001E1C44"/>
    <w:rsid w:val="001E2023"/>
    <w:rsid w:val="001E2BCD"/>
    <w:rsid w:val="001E32FA"/>
    <w:rsid w:val="001E36CE"/>
    <w:rsid w:val="001E388C"/>
    <w:rsid w:val="001E3B0D"/>
    <w:rsid w:val="001E3B2E"/>
    <w:rsid w:val="001E3C59"/>
    <w:rsid w:val="001E3DE9"/>
    <w:rsid w:val="001E4037"/>
    <w:rsid w:val="001E4097"/>
    <w:rsid w:val="001E4166"/>
    <w:rsid w:val="001E4449"/>
    <w:rsid w:val="001E4465"/>
    <w:rsid w:val="001E473E"/>
    <w:rsid w:val="001E4764"/>
    <w:rsid w:val="001E55F2"/>
    <w:rsid w:val="001E57D7"/>
    <w:rsid w:val="001E5800"/>
    <w:rsid w:val="001E585E"/>
    <w:rsid w:val="001E5D56"/>
    <w:rsid w:val="001E63FC"/>
    <w:rsid w:val="001E6437"/>
    <w:rsid w:val="001E66D4"/>
    <w:rsid w:val="001E6F62"/>
    <w:rsid w:val="001E7250"/>
    <w:rsid w:val="001E72A9"/>
    <w:rsid w:val="001E7445"/>
    <w:rsid w:val="001E766D"/>
    <w:rsid w:val="001E791D"/>
    <w:rsid w:val="001E7FAC"/>
    <w:rsid w:val="001F0066"/>
    <w:rsid w:val="001F0215"/>
    <w:rsid w:val="001F1B65"/>
    <w:rsid w:val="001F1B7E"/>
    <w:rsid w:val="001F1D2A"/>
    <w:rsid w:val="001F1DFA"/>
    <w:rsid w:val="001F25CB"/>
    <w:rsid w:val="001F2B6F"/>
    <w:rsid w:val="001F2DB4"/>
    <w:rsid w:val="001F2F30"/>
    <w:rsid w:val="001F2F7C"/>
    <w:rsid w:val="001F30D2"/>
    <w:rsid w:val="001F30F4"/>
    <w:rsid w:val="001F3517"/>
    <w:rsid w:val="001F357D"/>
    <w:rsid w:val="001F374D"/>
    <w:rsid w:val="001F37B4"/>
    <w:rsid w:val="001F388A"/>
    <w:rsid w:val="001F3FBB"/>
    <w:rsid w:val="001F4117"/>
    <w:rsid w:val="001F4626"/>
    <w:rsid w:val="001F4AD0"/>
    <w:rsid w:val="001F5375"/>
    <w:rsid w:val="001F55B7"/>
    <w:rsid w:val="001F5901"/>
    <w:rsid w:val="001F5B57"/>
    <w:rsid w:val="001F5B62"/>
    <w:rsid w:val="001F5C48"/>
    <w:rsid w:val="001F610B"/>
    <w:rsid w:val="001F63E5"/>
    <w:rsid w:val="001F65EB"/>
    <w:rsid w:val="001F65F0"/>
    <w:rsid w:val="001F65F5"/>
    <w:rsid w:val="001F66F7"/>
    <w:rsid w:val="001F6976"/>
    <w:rsid w:val="001F6A40"/>
    <w:rsid w:val="001F6BB4"/>
    <w:rsid w:val="001F6C77"/>
    <w:rsid w:val="001F6E34"/>
    <w:rsid w:val="001F6F3B"/>
    <w:rsid w:val="001F7273"/>
    <w:rsid w:val="001F732B"/>
    <w:rsid w:val="001F7509"/>
    <w:rsid w:val="001F7923"/>
    <w:rsid w:val="001F7A5F"/>
    <w:rsid w:val="001F7B30"/>
    <w:rsid w:val="001F7D21"/>
    <w:rsid w:val="002000DF"/>
    <w:rsid w:val="002014DC"/>
    <w:rsid w:val="0020161B"/>
    <w:rsid w:val="00201819"/>
    <w:rsid w:val="00201A05"/>
    <w:rsid w:val="00201D94"/>
    <w:rsid w:val="0020244D"/>
    <w:rsid w:val="00202681"/>
    <w:rsid w:val="00202FC4"/>
    <w:rsid w:val="00203004"/>
    <w:rsid w:val="0020330B"/>
    <w:rsid w:val="00203529"/>
    <w:rsid w:val="00203789"/>
    <w:rsid w:val="002038C6"/>
    <w:rsid w:val="0020395B"/>
    <w:rsid w:val="00203D8E"/>
    <w:rsid w:val="00203ED5"/>
    <w:rsid w:val="00204209"/>
    <w:rsid w:val="0020451D"/>
    <w:rsid w:val="002045B7"/>
    <w:rsid w:val="0020492B"/>
    <w:rsid w:val="00204F62"/>
    <w:rsid w:val="002051C2"/>
    <w:rsid w:val="0020522D"/>
    <w:rsid w:val="00205327"/>
    <w:rsid w:val="0020545E"/>
    <w:rsid w:val="00205E99"/>
    <w:rsid w:val="0020605B"/>
    <w:rsid w:val="00206156"/>
    <w:rsid w:val="00206295"/>
    <w:rsid w:val="00206549"/>
    <w:rsid w:val="00206A50"/>
    <w:rsid w:val="00206ADA"/>
    <w:rsid w:val="00206D48"/>
    <w:rsid w:val="00207748"/>
    <w:rsid w:val="002078B1"/>
    <w:rsid w:val="00207B89"/>
    <w:rsid w:val="00207DC4"/>
    <w:rsid w:val="00207FBB"/>
    <w:rsid w:val="00210779"/>
    <w:rsid w:val="002107AC"/>
    <w:rsid w:val="002108A9"/>
    <w:rsid w:val="00210ED9"/>
    <w:rsid w:val="002111A2"/>
    <w:rsid w:val="00212029"/>
    <w:rsid w:val="00212289"/>
    <w:rsid w:val="0021228D"/>
    <w:rsid w:val="00212467"/>
    <w:rsid w:val="0021261E"/>
    <w:rsid w:val="00212AE6"/>
    <w:rsid w:val="00212C29"/>
    <w:rsid w:val="00212EC6"/>
    <w:rsid w:val="002131E2"/>
    <w:rsid w:val="00213302"/>
    <w:rsid w:val="00213AC6"/>
    <w:rsid w:val="00213BC7"/>
    <w:rsid w:val="00214291"/>
    <w:rsid w:val="002145DA"/>
    <w:rsid w:val="0021464C"/>
    <w:rsid w:val="00214668"/>
    <w:rsid w:val="0021473C"/>
    <w:rsid w:val="00214A9A"/>
    <w:rsid w:val="00214FE3"/>
    <w:rsid w:val="0021512E"/>
    <w:rsid w:val="0021569A"/>
    <w:rsid w:val="002156A3"/>
    <w:rsid w:val="00215B05"/>
    <w:rsid w:val="00215E16"/>
    <w:rsid w:val="00216423"/>
    <w:rsid w:val="0021671E"/>
    <w:rsid w:val="002167BE"/>
    <w:rsid w:val="002170BD"/>
    <w:rsid w:val="002170D4"/>
    <w:rsid w:val="002174A7"/>
    <w:rsid w:val="00217AA9"/>
    <w:rsid w:val="00217CA2"/>
    <w:rsid w:val="00220382"/>
    <w:rsid w:val="00220566"/>
    <w:rsid w:val="00220928"/>
    <w:rsid w:val="002209D3"/>
    <w:rsid w:val="00220A1B"/>
    <w:rsid w:val="00220ACE"/>
    <w:rsid w:val="00220EA2"/>
    <w:rsid w:val="00221097"/>
    <w:rsid w:val="0022131F"/>
    <w:rsid w:val="00221623"/>
    <w:rsid w:val="00221670"/>
    <w:rsid w:val="0022169C"/>
    <w:rsid w:val="00221D62"/>
    <w:rsid w:val="00221D91"/>
    <w:rsid w:val="00221EA4"/>
    <w:rsid w:val="00221FC5"/>
    <w:rsid w:val="0022223D"/>
    <w:rsid w:val="0022232A"/>
    <w:rsid w:val="00222422"/>
    <w:rsid w:val="002224A9"/>
    <w:rsid w:val="0022256D"/>
    <w:rsid w:val="002226FD"/>
    <w:rsid w:val="00222868"/>
    <w:rsid w:val="00222ABE"/>
    <w:rsid w:val="00222BCC"/>
    <w:rsid w:val="00222C16"/>
    <w:rsid w:val="00222FC9"/>
    <w:rsid w:val="00223072"/>
    <w:rsid w:val="002230D5"/>
    <w:rsid w:val="00223678"/>
    <w:rsid w:val="00223807"/>
    <w:rsid w:val="00223863"/>
    <w:rsid w:val="00223A69"/>
    <w:rsid w:val="002240DF"/>
    <w:rsid w:val="00224168"/>
    <w:rsid w:val="002245C7"/>
    <w:rsid w:val="00224CA7"/>
    <w:rsid w:val="00224E50"/>
    <w:rsid w:val="00225139"/>
    <w:rsid w:val="0022571C"/>
    <w:rsid w:val="00225D0D"/>
    <w:rsid w:val="00225FC4"/>
    <w:rsid w:val="002265F5"/>
    <w:rsid w:val="00226697"/>
    <w:rsid w:val="00226A64"/>
    <w:rsid w:val="00226D16"/>
    <w:rsid w:val="002274F5"/>
    <w:rsid w:val="00227545"/>
    <w:rsid w:val="002277DD"/>
    <w:rsid w:val="00227BE6"/>
    <w:rsid w:val="00227C10"/>
    <w:rsid w:val="0023026E"/>
    <w:rsid w:val="0023065F"/>
    <w:rsid w:val="00230A6B"/>
    <w:rsid w:val="00230DE5"/>
    <w:rsid w:val="00231254"/>
    <w:rsid w:val="0023151E"/>
    <w:rsid w:val="00231549"/>
    <w:rsid w:val="002316D5"/>
    <w:rsid w:val="00231806"/>
    <w:rsid w:val="002320B7"/>
    <w:rsid w:val="002322D7"/>
    <w:rsid w:val="00232417"/>
    <w:rsid w:val="00232828"/>
    <w:rsid w:val="002329AC"/>
    <w:rsid w:val="00232F49"/>
    <w:rsid w:val="0023333B"/>
    <w:rsid w:val="00233377"/>
    <w:rsid w:val="0023395E"/>
    <w:rsid w:val="00233D21"/>
    <w:rsid w:val="002340F5"/>
    <w:rsid w:val="00234261"/>
    <w:rsid w:val="002342BD"/>
    <w:rsid w:val="002345AA"/>
    <w:rsid w:val="002345EC"/>
    <w:rsid w:val="002348A1"/>
    <w:rsid w:val="00234997"/>
    <w:rsid w:val="00234AB6"/>
    <w:rsid w:val="00234D56"/>
    <w:rsid w:val="00234E65"/>
    <w:rsid w:val="002350C2"/>
    <w:rsid w:val="002353C2"/>
    <w:rsid w:val="00235545"/>
    <w:rsid w:val="00235B4B"/>
    <w:rsid w:val="00235C46"/>
    <w:rsid w:val="00235CEE"/>
    <w:rsid w:val="00235E18"/>
    <w:rsid w:val="0023608D"/>
    <w:rsid w:val="002363D7"/>
    <w:rsid w:val="00236437"/>
    <w:rsid w:val="00236526"/>
    <w:rsid w:val="0023681B"/>
    <w:rsid w:val="0023684C"/>
    <w:rsid w:val="00236922"/>
    <w:rsid w:val="00236C0F"/>
    <w:rsid w:val="0023749D"/>
    <w:rsid w:val="0023757F"/>
    <w:rsid w:val="00237E93"/>
    <w:rsid w:val="002401A6"/>
    <w:rsid w:val="002402B3"/>
    <w:rsid w:val="002402E1"/>
    <w:rsid w:val="00240507"/>
    <w:rsid w:val="00240579"/>
    <w:rsid w:val="00240980"/>
    <w:rsid w:val="002409F2"/>
    <w:rsid w:val="00240C58"/>
    <w:rsid w:val="00240D1E"/>
    <w:rsid w:val="00241096"/>
    <w:rsid w:val="00241233"/>
    <w:rsid w:val="00241286"/>
    <w:rsid w:val="0024139F"/>
    <w:rsid w:val="002413BE"/>
    <w:rsid w:val="002418D5"/>
    <w:rsid w:val="00241985"/>
    <w:rsid w:val="00241B06"/>
    <w:rsid w:val="00241E35"/>
    <w:rsid w:val="00242219"/>
    <w:rsid w:val="002425C6"/>
    <w:rsid w:val="0024267F"/>
    <w:rsid w:val="002427DE"/>
    <w:rsid w:val="002428B6"/>
    <w:rsid w:val="002429D5"/>
    <w:rsid w:val="002430A9"/>
    <w:rsid w:val="0024357F"/>
    <w:rsid w:val="0024368D"/>
    <w:rsid w:val="00243B9C"/>
    <w:rsid w:val="00243BF9"/>
    <w:rsid w:val="00243C86"/>
    <w:rsid w:val="0024407B"/>
    <w:rsid w:val="002441D4"/>
    <w:rsid w:val="002445C5"/>
    <w:rsid w:val="00244600"/>
    <w:rsid w:val="0024495F"/>
    <w:rsid w:val="00244C75"/>
    <w:rsid w:val="0024513B"/>
    <w:rsid w:val="002458F0"/>
    <w:rsid w:val="00245CEC"/>
    <w:rsid w:val="00245DA7"/>
    <w:rsid w:val="002460DA"/>
    <w:rsid w:val="00246379"/>
    <w:rsid w:val="00246959"/>
    <w:rsid w:val="00246C46"/>
    <w:rsid w:val="00246E45"/>
    <w:rsid w:val="002471F5"/>
    <w:rsid w:val="002477A0"/>
    <w:rsid w:val="00247985"/>
    <w:rsid w:val="00247BD9"/>
    <w:rsid w:val="002500EB"/>
    <w:rsid w:val="00250611"/>
    <w:rsid w:val="00250973"/>
    <w:rsid w:val="00250A76"/>
    <w:rsid w:val="00250A80"/>
    <w:rsid w:val="00250A81"/>
    <w:rsid w:val="002511BB"/>
    <w:rsid w:val="00251DB7"/>
    <w:rsid w:val="00251E20"/>
    <w:rsid w:val="00251F66"/>
    <w:rsid w:val="0025223E"/>
    <w:rsid w:val="0025232E"/>
    <w:rsid w:val="0025238C"/>
    <w:rsid w:val="002524DA"/>
    <w:rsid w:val="00252765"/>
    <w:rsid w:val="00252A43"/>
    <w:rsid w:val="00252D9C"/>
    <w:rsid w:val="00253357"/>
    <w:rsid w:val="00253A34"/>
    <w:rsid w:val="00253B10"/>
    <w:rsid w:val="002548D7"/>
    <w:rsid w:val="00254BAC"/>
    <w:rsid w:val="00254C1A"/>
    <w:rsid w:val="00254C5E"/>
    <w:rsid w:val="00254C90"/>
    <w:rsid w:val="00254EF1"/>
    <w:rsid w:val="002555CD"/>
    <w:rsid w:val="00255741"/>
    <w:rsid w:val="00255798"/>
    <w:rsid w:val="00256355"/>
    <w:rsid w:val="00256360"/>
    <w:rsid w:val="002564BC"/>
    <w:rsid w:val="00256996"/>
    <w:rsid w:val="00256A33"/>
    <w:rsid w:val="00257009"/>
    <w:rsid w:val="0025744B"/>
    <w:rsid w:val="002577FF"/>
    <w:rsid w:val="00257D50"/>
    <w:rsid w:val="00260175"/>
    <w:rsid w:val="002601F2"/>
    <w:rsid w:val="00260258"/>
    <w:rsid w:val="002602D0"/>
    <w:rsid w:val="00260880"/>
    <w:rsid w:val="0026098E"/>
    <w:rsid w:val="00260C48"/>
    <w:rsid w:val="00260C75"/>
    <w:rsid w:val="00261023"/>
    <w:rsid w:val="002612D7"/>
    <w:rsid w:val="00261926"/>
    <w:rsid w:val="0026193E"/>
    <w:rsid w:val="00261A97"/>
    <w:rsid w:val="00261EC7"/>
    <w:rsid w:val="00262039"/>
    <w:rsid w:val="00262103"/>
    <w:rsid w:val="0026216E"/>
    <w:rsid w:val="002629B5"/>
    <w:rsid w:val="00262BD5"/>
    <w:rsid w:val="00262D9E"/>
    <w:rsid w:val="00262E44"/>
    <w:rsid w:val="0026329B"/>
    <w:rsid w:val="00263558"/>
    <w:rsid w:val="00263578"/>
    <w:rsid w:val="00263A5E"/>
    <w:rsid w:val="00263BF6"/>
    <w:rsid w:val="00263DD2"/>
    <w:rsid w:val="002640AD"/>
    <w:rsid w:val="002641E3"/>
    <w:rsid w:val="00264360"/>
    <w:rsid w:val="00264D96"/>
    <w:rsid w:val="00265059"/>
    <w:rsid w:val="002650E4"/>
    <w:rsid w:val="00265954"/>
    <w:rsid w:val="00265A14"/>
    <w:rsid w:val="00265FC2"/>
    <w:rsid w:val="00265FF0"/>
    <w:rsid w:val="00266A0B"/>
    <w:rsid w:val="00266AEB"/>
    <w:rsid w:val="00266C94"/>
    <w:rsid w:val="00266D8E"/>
    <w:rsid w:val="00266FB3"/>
    <w:rsid w:val="00267B39"/>
    <w:rsid w:val="00267C40"/>
    <w:rsid w:val="00267CE2"/>
    <w:rsid w:val="00267E5E"/>
    <w:rsid w:val="00267E87"/>
    <w:rsid w:val="00267FFC"/>
    <w:rsid w:val="00270507"/>
    <w:rsid w:val="002707B7"/>
    <w:rsid w:val="00270DA6"/>
    <w:rsid w:val="002710F4"/>
    <w:rsid w:val="0027167A"/>
    <w:rsid w:val="002716C0"/>
    <w:rsid w:val="0027187A"/>
    <w:rsid w:val="00271F91"/>
    <w:rsid w:val="002720B4"/>
    <w:rsid w:val="002724D3"/>
    <w:rsid w:val="00272C27"/>
    <w:rsid w:val="00273283"/>
    <w:rsid w:val="00273A68"/>
    <w:rsid w:val="00273DE2"/>
    <w:rsid w:val="00274230"/>
    <w:rsid w:val="002745D7"/>
    <w:rsid w:val="002747E9"/>
    <w:rsid w:val="002748E7"/>
    <w:rsid w:val="00274902"/>
    <w:rsid w:val="00274923"/>
    <w:rsid w:val="002749D8"/>
    <w:rsid w:val="00274BA5"/>
    <w:rsid w:val="00275468"/>
    <w:rsid w:val="0027576B"/>
    <w:rsid w:val="002757BC"/>
    <w:rsid w:val="0027586C"/>
    <w:rsid w:val="00275C92"/>
    <w:rsid w:val="00276118"/>
    <w:rsid w:val="00276260"/>
    <w:rsid w:val="002764CB"/>
    <w:rsid w:val="00276B3C"/>
    <w:rsid w:val="00277168"/>
    <w:rsid w:val="0027742C"/>
    <w:rsid w:val="00277ABB"/>
    <w:rsid w:val="00277CDF"/>
    <w:rsid w:val="002801AA"/>
    <w:rsid w:val="0028024E"/>
    <w:rsid w:val="002802FC"/>
    <w:rsid w:val="00280386"/>
    <w:rsid w:val="002806D2"/>
    <w:rsid w:val="00280EFF"/>
    <w:rsid w:val="00280F08"/>
    <w:rsid w:val="002812DD"/>
    <w:rsid w:val="00281452"/>
    <w:rsid w:val="002814B5"/>
    <w:rsid w:val="002814FA"/>
    <w:rsid w:val="00281973"/>
    <w:rsid w:val="00281C29"/>
    <w:rsid w:val="00281C4E"/>
    <w:rsid w:val="00282046"/>
    <w:rsid w:val="00282149"/>
    <w:rsid w:val="0028247C"/>
    <w:rsid w:val="002825F0"/>
    <w:rsid w:val="00282719"/>
    <w:rsid w:val="00282743"/>
    <w:rsid w:val="002827C0"/>
    <w:rsid w:val="00282AC3"/>
    <w:rsid w:val="00282BAF"/>
    <w:rsid w:val="00283648"/>
    <w:rsid w:val="002836CF"/>
    <w:rsid w:val="002837E8"/>
    <w:rsid w:val="002837EE"/>
    <w:rsid w:val="00284413"/>
    <w:rsid w:val="0028468E"/>
    <w:rsid w:val="00284A4E"/>
    <w:rsid w:val="00285042"/>
    <w:rsid w:val="00285088"/>
    <w:rsid w:val="002852B7"/>
    <w:rsid w:val="0028587E"/>
    <w:rsid w:val="0028617C"/>
    <w:rsid w:val="0028617E"/>
    <w:rsid w:val="00286370"/>
    <w:rsid w:val="00286525"/>
    <w:rsid w:val="00286C71"/>
    <w:rsid w:val="00286CCE"/>
    <w:rsid w:val="00286D60"/>
    <w:rsid w:val="00287663"/>
    <w:rsid w:val="002876FC"/>
    <w:rsid w:val="00287788"/>
    <w:rsid w:val="00287954"/>
    <w:rsid w:val="00287A6B"/>
    <w:rsid w:val="00287ABB"/>
    <w:rsid w:val="00287E91"/>
    <w:rsid w:val="00287EFD"/>
    <w:rsid w:val="00290014"/>
    <w:rsid w:val="00290120"/>
    <w:rsid w:val="002901D4"/>
    <w:rsid w:val="002902C9"/>
    <w:rsid w:val="002903B7"/>
    <w:rsid w:val="00290807"/>
    <w:rsid w:val="00290DF1"/>
    <w:rsid w:val="00291455"/>
    <w:rsid w:val="002914E4"/>
    <w:rsid w:val="0029153A"/>
    <w:rsid w:val="00291550"/>
    <w:rsid w:val="002917C9"/>
    <w:rsid w:val="00291C95"/>
    <w:rsid w:val="00291E20"/>
    <w:rsid w:val="00291FAE"/>
    <w:rsid w:val="002921A7"/>
    <w:rsid w:val="00292541"/>
    <w:rsid w:val="00292829"/>
    <w:rsid w:val="00292E9C"/>
    <w:rsid w:val="00292FC3"/>
    <w:rsid w:val="00293351"/>
    <w:rsid w:val="00293B34"/>
    <w:rsid w:val="00293CB5"/>
    <w:rsid w:val="00293CDD"/>
    <w:rsid w:val="00293E97"/>
    <w:rsid w:val="00294108"/>
    <w:rsid w:val="00294113"/>
    <w:rsid w:val="002950A5"/>
    <w:rsid w:val="002958B2"/>
    <w:rsid w:val="00295C4D"/>
    <w:rsid w:val="00295DFE"/>
    <w:rsid w:val="002960D0"/>
    <w:rsid w:val="00296350"/>
    <w:rsid w:val="002963B3"/>
    <w:rsid w:val="00296944"/>
    <w:rsid w:val="002972A5"/>
    <w:rsid w:val="00297819"/>
    <w:rsid w:val="00297C8D"/>
    <w:rsid w:val="00297D68"/>
    <w:rsid w:val="002A049D"/>
    <w:rsid w:val="002A0777"/>
    <w:rsid w:val="002A0B5B"/>
    <w:rsid w:val="002A116A"/>
    <w:rsid w:val="002A1334"/>
    <w:rsid w:val="002A1AB3"/>
    <w:rsid w:val="002A1BFC"/>
    <w:rsid w:val="002A2D57"/>
    <w:rsid w:val="002A3109"/>
    <w:rsid w:val="002A3360"/>
    <w:rsid w:val="002A338A"/>
    <w:rsid w:val="002A33EF"/>
    <w:rsid w:val="002A361C"/>
    <w:rsid w:val="002A396F"/>
    <w:rsid w:val="002A3B7A"/>
    <w:rsid w:val="002A4163"/>
    <w:rsid w:val="002A4164"/>
    <w:rsid w:val="002A4509"/>
    <w:rsid w:val="002A475B"/>
    <w:rsid w:val="002A4BE0"/>
    <w:rsid w:val="002A4C0C"/>
    <w:rsid w:val="002A5230"/>
    <w:rsid w:val="002A527E"/>
    <w:rsid w:val="002A54DF"/>
    <w:rsid w:val="002A5545"/>
    <w:rsid w:val="002A5605"/>
    <w:rsid w:val="002A560F"/>
    <w:rsid w:val="002A5901"/>
    <w:rsid w:val="002A5B86"/>
    <w:rsid w:val="002A5D9A"/>
    <w:rsid w:val="002A5E47"/>
    <w:rsid w:val="002A628C"/>
    <w:rsid w:val="002A65D1"/>
    <w:rsid w:val="002A6671"/>
    <w:rsid w:val="002A66A0"/>
    <w:rsid w:val="002A69B9"/>
    <w:rsid w:val="002A6DFB"/>
    <w:rsid w:val="002A71C9"/>
    <w:rsid w:val="002A71FF"/>
    <w:rsid w:val="002A7324"/>
    <w:rsid w:val="002A7456"/>
    <w:rsid w:val="002A75C3"/>
    <w:rsid w:val="002A7B01"/>
    <w:rsid w:val="002A7DED"/>
    <w:rsid w:val="002A7E6F"/>
    <w:rsid w:val="002B0EF6"/>
    <w:rsid w:val="002B1186"/>
    <w:rsid w:val="002B1431"/>
    <w:rsid w:val="002B1846"/>
    <w:rsid w:val="002B2D57"/>
    <w:rsid w:val="002B31D3"/>
    <w:rsid w:val="002B3229"/>
    <w:rsid w:val="002B32F1"/>
    <w:rsid w:val="002B3337"/>
    <w:rsid w:val="002B3883"/>
    <w:rsid w:val="002B3989"/>
    <w:rsid w:val="002B3B87"/>
    <w:rsid w:val="002B3D17"/>
    <w:rsid w:val="002B3E6F"/>
    <w:rsid w:val="002B443A"/>
    <w:rsid w:val="002B458E"/>
    <w:rsid w:val="002B495F"/>
    <w:rsid w:val="002B4C4B"/>
    <w:rsid w:val="002B4E01"/>
    <w:rsid w:val="002B4FEB"/>
    <w:rsid w:val="002B5044"/>
    <w:rsid w:val="002B5262"/>
    <w:rsid w:val="002B52ED"/>
    <w:rsid w:val="002B56D6"/>
    <w:rsid w:val="002B57ED"/>
    <w:rsid w:val="002B5880"/>
    <w:rsid w:val="002B5B61"/>
    <w:rsid w:val="002B60A5"/>
    <w:rsid w:val="002B61BF"/>
    <w:rsid w:val="002B63CD"/>
    <w:rsid w:val="002B6746"/>
    <w:rsid w:val="002B6BDB"/>
    <w:rsid w:val="002B6F15"/>
    <w:rsid w:val="002B7409"/>
    <w:rsid w:val="002B741C"/>
    <w:rsid w:val="002B7A03"/>
    <w:rsid w:val="002C01AD"/>
    <w:rsid w:val="002C0467"/>
    <w:rsid w:val="002C04A5"/>
    <w:rsid w:val="002C08BE"/>
    <w:rsid w:val="002C0A88"/>
    <w:rsid w:val="002C0FC6"/>
    <w:rsid w:val="002C1891"/>
    <w:rsid w:val="002C1F25"/>
    <w:rsid w:val="002C20D3"/>
    <w:rsid w:val="002C21A7"/>
    <w:rsid w:val="002C2265"/>
    <w:rsid w:val="002C2708"/>
    <w:rsid w:val="002C2C1A"/>
    <w:rsid w:val="002C3573"/>
    <w:rsid w:val="002C36DD"/>
    <w:rsid w:val="002C3A98"/>
    <w:rsid w:val="002C3BF3"/>
    <w:rsid w:val="002C3C58"/>
    <w:rsid w:val="002C3C80"/>
    <w:rsid w:val="002C3ED5"/>
    <w:rsid w:val="002C4632"/>
    <w:rsid w:val="002C48B4"/>
    <w:rsid w:val="002C4AE9"/>
    <w:rsid w:val="002C50E7"/>
    <w:rsid w:val="002C5455"/>
    <w:rsid w:val="002C5586"/>
    <w:rsid w:val="002C5BFB"/>
    <w:rsid w:val="002C5D35"/>
    <w:rsid w:val="002C5E1D"/>
    <w:rsid w:val="002C621A"/>
    <w:rsid w:val="002C657E"/>
    <w:rsid w:val="002C68F6"/>
    <w:rsid w:val="002C6D6E"/>
    <w:rsid w:val="002C7108"/>
    <w:rsid w:val="002C710F"/>
    <w:rsid w:val="002C71C0"/>
    <w:rsid w:val="002C786C"/>
    <w:rsid w:val="002C7B5A"/>
    <w:rsid w:val="002C7D23"/>
    <w:rsid w:val="002C7EE0"/>
    <w:rsid w:val="002D008C"/>
    <w:rsid w:val="002D016E"/>
    <w:rsid w:val="002D0255"/>
    <w:rsid w:val="002D0447"/>
    <w:rsid w:val="002D0504"/>
    <w:rsid w:val="002D086E"/>
    <w:rsid w:val="002D0A9F"/>
    <w:rsid w:val="002D119A"/>
    <w:rsid w:val="002D135D"/>
    <w:rsid w:val="002D16FA"/>
    <w:rsid w:val="002D1B8A"/>
    <w:rsid w:val="002D203D"/>
    <w:rsid w:val="002D2273"/>
    <w:rsid w:val="002D22C2"/>
    <w:rsid w:val="002D262E"/>
    <w:rsid w:val="002D2694"/>
    <w:rsid w:val="002D276C"/>
    <w:rsid w:val="002D2AA4"/>
    <w:rsid w:val="002D2AF1"/>
    <w:rsid w:val="002D2BB7"/>
    <w:rsid w:val="002D2DBC"/>
    <w:rsid w:val="002D2F52"/>
    <w:rsid w:val="002D2FBA"/>
    <w:rsid w:val="002D31A6"/>
    <w:rsid w:val="002D3563"/>
    <w:rsid w:val="002D36A3"/>
    <w:rsid w:val="002D385D"/>
    <w:rsid w:val="002D3BC9"/>
    <w:rsid w:val="002D42EC"/>
    <w:rsid w:val="002D4860"/>
    <w:rsid w:val="002D5191"/>
    <w:rsid w:val="002D5389"/>
    <w:rsid w:val="002D5B61"/>
    <w:rsid w:val="002D5CA8"/>
    <w:rsid w:val="002D6310"/>
    <w:rsid w:val="002D63AF"/>
    <w:rsid w:val="002D6480"/>
    <w:rsid w:val="002D6BB2"/>
    <w:rsid w:val="002D6C69"/>
    <w:rsid w:val="002D6DED"/>
    <w:rsid w:val="002D7374"/>
    <w:rsid w:val="002D759D"/>
    <w:rsid w:val="002D7777"/>
    <w:rsid w:val="002D77D4"/>
    <w:rsid w:val="002D7A60"/>
    <w:rsid w:val="002D7BD3"/>
    <w:rsid w:val="002D7E5B"/>
    <w:rsid w:val="002E021B"/>
    <w:rsid w:val="002E050E"/>
    <w:rsid w:val="002E05E8"/>
    <w:rsid w:val="002E07C9"/>
    <w:rsid w:val="002E07CB"/>
    <w:rsid w:val="002E09F3"/>
    <w:rsid w:val="002E0DE2"/>
    <w:rsid w:val="002E0E57"/>
    <w:rsid w:val="002E1867"/>
    <w:rsid w:val="002E1FFA"/>
    <w:rsid w:val="002E214F"/>
    <w:rsid w:val="002E2272"/>
    <w:rsid w:val="002E27EE"/>
    <w:rsid w:val="002E2A62"/>
    <w:rsid w:val="002E2B7D"/>
    <w:rsid w:val="002E2DAE"/>
    <w:rsid w:val="002E31FD"/>
    <w:rsid w:val="002E3232"/>
    <w:rsid w:val="002E3431"/>
    <w:rsid w:val="002E371B"/>
    <w:rsid w:val="002E39E4"/>
    <w:rsid w:val="002E3C5B"/>
    <w:rsid w:val="002E3FBB"/>
    <w:rsid w:val="002E42F3"/>
    <w:rsid w:val="002E4460"/>
    <w:rsid w:val="002E475A"/>
    <w:rsid w:val="002E4851"/>
    <w:rsid w:val="002E4964"/>
    <w:rsid w:val="002E4B2B"/>
    <w:rsid w:val="002E4C14"/>
    <w:rsid w:val="002E53B5"/>
    <w:rsid w:val="002E5491"/>
    <w:rsid w:val="002E5854"/>
    <w:rsid w:val="002E60F6"/>
    <w:rsid w:val="002E64F6"/>
    <w:rsid w:val="002E65C6"/>
    <w:rsid w:val="002E6604"/>
    <w:rsid w:val="002E67BB"/>
    <w:rsid w:val="002E68A3"/>
    <w:rsid w:val="002E6A4D"/>
    <w:rsid w:val="002E6ACE"/>
    <w:rsid w:val="002E6D2F"/>
    <w:rsid w:val="002E75E2"/>
    <w:rsid w:val="002E7C9A"/>
    <w:rsid w:val="002E7E64"/>
    <w:rsid w:val="002E7EFF"/>
    <w:rsid w:val="002F0366"/>
    <w:rsid w:val="002F04A2"/>
    <w:rsid w:val="002F04F2"/>
    <w:rsid w:val="002F0560"/>
    <w:rsid w:val="002F0B44"/>
    <w:rsid w:val="002F1087"/>
    <w:rsid w:val="002F1182"/>
    <w:rsid w:val="002F1394"/>
    <w:rsid w:val="002F15AD"/>
    <w:rsid w:val="002F16E6"/>
    <w:rsid w:val="002F1C52"/>
    <w:rsid w:val="002F1CBD"/>
    <w:rsid w:val="002F2115"/>
    <w:rsid w:val="002F222E"/>
    <w:rsid w:val="002F25C9"/>
    <w:rsid w:val="002F2CA4"/>
    <w:rsid w:val="002F2E66"/>
    <w:rsid w:val="002F2EC0"/>
    <w:rsid w:val="002F31E7"/>
    <w:rsid w:val="002F3216"/>
    <w:rsid w:val="002F3479"/>
    <w:rsid w:val="002F3684"/>
    <w:rsid w:val="002F36DB"/>
    <w:rsid w:val="002F390B"/>
    <w:rsid w:val="002F3ADE"/>
    <w:rsid w:val="002F3F6B"/>
    <w:rsid w:val="002F3FFA"/>
    <w:rsid w:val="002F433C"/>
    <w:rsid w:val="002F45E4"/>
    <w:rsid w:val="002F45E6"/>
    <w:rsid w:val="002F4E31"/>
    <w:rsid w:val="002F4EFB"/>
    <w:rsid w:val="002F5092"/>
    <w:rsid w:val="002F5ABC"/>
    <w:rsid w:val="002F5E12"/>
    <w:rsid w:val="002F6121"/>
    <w:rsid w:val="002F61C6"/>
    <w:rsid w:val="002F62DB"/>
    <w:rsid w:val="002F630C"/>
    <w:rsid w:val="002F638A"/>
    <w:rsid w:val="002F6977"/>
    <w:rsid w:val="002F69D9"/>
    <w:rsid w:val="002F6A8F"/>
    <w:rsid w:val="002F6DD4"/>
    <w:rsid w:val="002F7111"/>
    <w:rsid w:val="002F737E"/>
    <w:rsid w:val="002F743E"/>
    <w:rsid w:val="002F798B"/>
    <w:rsid w:val="0030076B"/>
    <w:rsid w:val="00300845"/>
    <w:rsid w:val="0030098E"/>
    <w:rsid w:val="003009E3"/>
    <w:rsid w:val="00300B3B"/>
    <w:rsid w:val="00300D3B"/>
    <w:rsid w:val="00300F9A"/>
    <w:rsid w:val="003011FC"/>
    <w:rsid w:val="0030131E"/>
    <w:rsid w:val="00301ED4"/>
    <w:rsid w:val="003022AF"/>
    <w:rsid w:val="00302381"/>
    <w:rsid w:val="00302658"/>
    <w:rsid w:val="003026AB"/>
    <w:rsid w:val="00302734"/>
    <w:rsid w:val="003028CD"/>
    <w:rsid w:val="00302B2A"/>
    <w:rsid w:val="00302F04"/>
    <w:rsid w:val="00302F25"/>
    <w:rsid w:val="003037E9"/>
    <w:rsid w:val="00303C52"/>
    <w:rsid w:val="00303CB9"/>
    <w:rsid w:val="00303FB7"/>
    <w:rsid w:val="00304149"/>
    <w:rsid w:val="003042BB"/>
    <w:rsid w:val="003049C6"/>
    <w:rsid w:val="00304E08"/>
    <w:rsid w:val="00304F3A"/>
    <w:rsid w:val="0030521E"/>
    <w:rsid w:val="003053B4"/>
    <w:rsid w:val="003053F0"/>
    <w:rsid w:val="0030558F"/>
    <w:rsid w:val="00305D20"/>
    <w:rsid w:val="00305F2D"/>
    <w:rsid w:val="003061F7"/>
    <w:rsid w:val="003062E9"/>
    <w:rsid w:val="00306701"/>
    <w:rsid w:val="003069C6"/>
    <w:rsid w:val="00306B1E"/>
    <w:rsid w:val="00306EF4"/>
    <w:rsid w:val="003075BF"/>
    <w:rsid w:val="00307754"/>
    <w:rsid w:val="00307970"/>
    <w:rsid w:val="00307C07"/>
    <w:rsid w:val="0031014F"/>
    <w:rsid w:val="003107E4"/>
    <w:rsid w:val="00310A11"/>
    <w:rsid w:val="00310A5C"/>
    <w:rsid w:val="00310CC3"/>
    <w:rsid w:val="00310D0A"/>
    <w:rsid w:val="00310EA3"/>
    <w:rsid w:val="00310FBB"/>
    <w:rsid w:val="003112F7"/>
    <w:rsid w:val="0031167C"/>
    <w:rsid w:val="0031195A"/>
    <w:rsid w:val="00311BB0"/>
    <w:rsid w:val="00311E2E"/>
    <w:rsid w:val="003121C8"/>
    <w:rsid w:val="003123FF"/>
    <w:rsid w:val="003129EF"/>
    <w:rsid w:val="00313125"/>
    <w:rsid w:val="0031320A"/>
    <w:rsid w:val="003135FB"/>
    <w:rsid w:val="00313616"/>
    <w:rsid w:val="0031378F"/>
    <w:rsid w:val="003137D9"/>
    <w:rsid w:val="00313836"/>
    <w:rsid w:val="00313860"/>
    <w:rsid w:val="003139AA"/>
    <w:rsid w:val="00313BD3"/>
    <w:rsid w:val="00313D55"/>
    <w:rsid w:val="0031419D"/>
    <w:rsid w:val="003142F0"/>
    <w:rsid w:val="003148B9"/>
    <w:rsid w:val="003149BB"/>
    <w:rsid w:val="00314C57"/>
    <w:rsid w:val="003153CA"/>
    <w:rsid w:val="00315541"/>
    <w:rsid w:val="003158C5"/>
    <w:rsid w:val="00315CBA"/>
    <w:rsid w:val="00316120"/>
    <w:rsid w:val="0031626D"/>
    <w:rsid w:val="0031704E"/>
    <w:rsid w:val="00320244"/>
    <w:rsid w:val="00320314"/>
    <w:rsid w:val="00320402"/>
    <w:rsid w:val="0032043A"/>
    <w:rsid w:val="003204FD"/>
    <w:rsid w:val="00320705"/>
    <w:rsid w:val="00320E1B"/>
    <w:rsid w:val="00320EAC"/>
    <w:rsid w:val="00321196"/>
    <w:rsid w:val="003222A2"/>
    <w:rsid w:val="00322570"/>
    <w:rsid w:val="003225B2"/>
    <w:rsid w:val="003227F7"/>
    <w:rsid w:val="003228B4"/>
    <w:rsid w:val="003229CB"/>
    <w:rsid w:val="00322AC3"/>
    <w:rsid w:val="00322AF2"/>
    <w:rsid w:val="00322B51"/>
    <w:rsid w:val="00322F93"/>
    <w:rsid w:val="00323481"/>
    <w:rsid w:val="003235ED"/>
    <w:rsid w:val="00323665"/>
    <w:rsid w:val="00323829"/>
    <w:rsid w:val="00323905"/>
    <w:rsid w:val="00323CB0"/>
    <w:rsid w:val="00323FB6"/>
    <w:rsid w:val="00324270"/>
    <w:rsid w:val="00324FDE"/>
    <w:rsid w:val="00325932"/>
    <w:rsid w:val="003259AC"/>
    <w:rsid w:val="00325ABD"/>
    <w:rsid w:val="00325CAD"/>
    <w:rsid w:val="00325E27"/>
    <w:rsid w:val="00325E33"/>
    <w:rsid w:val="00325ECD"/>
    <w:rsid w:val="00326651"/>
    <w:rsid w:val="0032684F"/>
    <w:rsid w:val="00326BF6"/>
    <w:rsid w:val="003272F7"/>
    <w:rsid w:val="00327ADD"/>
    <w:rsid w:val="00327DE9"/>
    <w:rsid w:val="00330716"/>
    <w:rsid w:val="003310C7"/>
    <w:rsid w:val="00331316"/>
    <w:rsid w:val="003313FD"/>
    <w:rsid w:val="003316B4"/>
    <w:rsid w:val="00331720"/>
    <w:rsid w:val="003318C7"/>
    <w:rsid w:val="00331A81"/>
    <w:rsid w:val="00331FD7"/>
    <w:rsid w:val="0033207E"/>
    <w:rsid w:val="003321B0"/>
    <w:rsid w:val="0033269F"/>
    <w:rsid w:val="0033281D"/>
    <w:rsid w:val="00332CAB"/>
    <w:rsid w:val="00332E95"/>
    <w:rsid w:val="00333157"/>
    <w:rsid w:val="00333383"/>
    <w:rsid w:val="00333A5C"/>
    <w:rsid w:val="00333CA9"/>
    <w:rsid w:val="00333D3A"/>
    <w:rsid w:val="00333E18"/>
    <w:rsid w:val="003343E4"/>
    <w:rsid w:val="003346EB"/>
    <w:rsid w:val="003349D5"/>
    <w:rsid w:val="00334CB2"/>
    <w:rsid w:val="00334D15"/>
    <w:rsid w:val="00334D63"/>
    <w:rsid w:val="003351F0"/>
    <w:rsid w:val="00335867"/>
    <w:rsid w:val="00335BD7"/>
    <w:rsid w:val="00335FA7"/>
    <w:rsid w:val="0033604F"/>
    <w:rsid w:val="00336064"/>
    <w:rsid w:val="00336960"/>
    <w:rsid w:val="00336EE1"/>
    <w:rsid w:val="00337325"/>
    <w:rsid w:val="003378F0"/>
    <w:rsid w:val="00337918"/>
    <w:rsid w:val="00337C49"/>
    <w:rsid w:val="00340073"/>
    <w:rsid w:val="00340244"/>
    <w:rsid w:val="00340405"/>
    <w:rsid w:val="0034042C"/>
    <w:rsid w:val="00340434"/>
    <w:rsid w:val="00340550"/>
    <w:rsid w:val="0034088E"/>
    <w:rsid w:val="00340BF0"/>
    <w:rsid w:val="00340DC8"/>
    <w:rsid w:val="003410C7"/>
    <w:rsid w:val="003412DA"/>
    <w:rsid w:val="00341338"/>
    <w:rsid w:val="0034167D"/>
    <w:rsid w:val="00341AA7"/>
    <w:rsid w:val="0034205D"/>
    <w:rsid w:val="00343093"/>
    <w:rsid w:val="00343710"/>
    <w:rsid w:val="00343A51"/>
    <w:rsid w:val="00343AFF"/>
    <w:rsid w:val="00343D64"/>
    <w:rsid w:val="00343DE1"/>
    <w:rsid w:val="00343FA3"/>
    <w:rsid w:val="00344104"/>
    <w:rsid w:val="003444E5"/>
    <w:rsid w:val="003448E0"/>
    <w:rsid w:val="00344911"/>
    <w:rsid w:val="00344B1A"/>
    <w:rsid w:val="00344DBD"/>
    <w:rsid w:val="00344DC3"/>
    <w:rsid w:val="003451C8"/>
    <w:rsid w:val="00345569"/>
    <w:rsid w:val="0034574A"/>
    <w:rsid w:val="00345A07"/>
    <w:rsid w:val="00345A76"/>
    <w:rsid w:val="0034600B"/>
    <w:rsid w:val="003465E8"/>
    <w:rsid w:val="003465F0"/>
    <w:rsid w:val="00346ACE"/>
    <w:rsid w:val="00346BC9"/>
    <w:rsid w:val="00346CCD"/>
    <w:rsid w:val="0035024F"/>
    <w:rsid w:val="003503D3"/>
    <w:rsid w:val="00350425"/>
    <w:rsid w:val="003505C4"/>
    <w:rsid w:val="0035100F"/>
    <w:rsid w:val="00351F04"/>
    <w:rsid w:val="00351FC9"/>
    <w:rsid w:val="00352070"/>
    <w:rsid w:val="00352406"/>
    <w:rsid w:val="00352659"/>
    <w:rsid w:val="0035265E"/>
    <w:rsid w:val="003530BD"/>
    <w:rsid w:val="003531B8"/>
    <w:rsid w:val="00353249"/>
    <w:rsid w:val="0035324C"/>
    <w:rsid w:val="00353285"/>
    <w:rsid w:val="0035342E"/>
    <w:rsid w:val="003535B5"/>
    <w:rsid w:val="00353695"/>
    <w:rsid w:val="00353775"/>
    <w:rsid w:val="0035378B"/>
    <w:rsid w:val="00353AA2"/>
    <w:rsid w:val="00353B7A"/>
    <w:rsid w:val="00353ED2"/>
    <w:rsid w:val="00353ED5"/>
    <w:rsid w:val="003541D6"/>
    <w:rsid w:val="00354351"/>
    <w:rsid w:val="00354440"/>
    <w:rsid w:val="0035467C"/>
    <w:rsid w:val="00354C81"/>
    <w:rsid w:val="00354DCA"/>
    <w:rsid w:val="00355042"/>
    <w:rsid w:val="0035553A"/>
    <w:rsid w:val="00355D61"/>
    <w:rsid w:val="00355F67"/>
    <w:rsid w:val="0035691B"/>
    <w:rsid w:val="00356AF0"/>
    <w:rsid w:val="00356BF2"/>
    <w:rsid w:val="00357131"/>
    <w:rsid w:val="0035757B"/>
    <w:rsid w:val="00357642"/>
    <w:rsid w:val="00357684"/>
    <w:rsid w:val="00357A29"/>
    <w:rsid w:val="00357AE2"/>
    <w:rsid w:val="00357BE4"/>
    <w:rsid w:val="00357BEA"/>
    <w:rsid w:val="00360093"/>
    <w:rsid w:val="00360190"/>
    <w:rsid w:val="00360503"/>
    <w:rsid w:val="00360598"/>
    <w:rsid w:val="003605C3"/>
    <w:rsid w:val="00360658"/>
    <w:rsid w:val="003608DB"/>
    <w:rsid w:val="00360A22"/>
    <w:rsid w:val="00360C64"/>
    <w:rsid w:val="0036146E"/>
    <w:rsid w:val="00361794"/>
    <w:rsid w:val="003619F6"/>
    <w:rsid w:val="00361B80"/>
    <w:rsid w:val="00361BE7"/>
    <w:rsid w:val="00361FEC"/>
    <w:rsid w:val="0036200D"/>
    <w:rsid w:val="00362319"/>
    <w:rsid w:val="00362560"/>
    <w:rsid w:val="003628CF"/>
    <w:rsid w:val="00362DE2"/>
    <w:rsid w:val="00362EC2"/>
    <w:rsid w:val="0036336F"/>
    <w:rsid w:val="00363427"/>
    <w:rsid w:val="00363735"/>
    <w:rsid w:val="003638DD"/>
    <w:rsid w:val="00363A6F"/>
    <w:rsid w:val="00363DCA"/>
    <w:rsid w:val="00364083"/>
    <w:rsid w:val="003642EA"/>
    <w:rsid w:val="0036485A"/>
    <w:rsid w:val="003648B0"/>
    <w:rsid w:val="0036490C"/>
    <w:rsid w:val="00364A3E"/>
    <w:rsid w:val="00364E58"/>
    <w:rsid w:val="0036526E"/>
    <w:rsid w:val="0036528B"/>
    <w:rsid w:val="00365472"/>
    <w:rsid w:val="00365743"/>
    <w:rsid w:val="0036597C"/>
    <w:rsid w:val="00365A1C"/>
    <w:rsid w:val="00365EA8"/>
    <w:rsid w:val="00366096"/>
    <w:rsid w:val="0036635F"/>
    <w:rsid w:val="00366883"/>
    <w:rsid w:val="0036689A"/>
    <w:rsid w:val="00366C8F"/>
    <w:rsid w:val="00366D85"/>
    <w:rsid w:val="003670B4"/>
    <w:rsid w:val="00367258"/>
    <w:rsid w:val="00367318"/>
    <w:rsid w:val="003675EB"/>
    <w:rsid w:val="003677DF"/>
    <w:rsid w:val="003679F6"/>
    <w:rsid w:val="00367D88"/>
    <w:rsid w:val="00370044"/>
    <w:rsid w:val="003705A5"/>
    <w:rsid w:val="003713BB"/>
    <w:rsid w:val="00371CAD"/>
    <w:rsid w:val="00371CAE"/>
    <w:rsid w:val="00371EA3"/>
    <w:rsid w:val="00371EDB"/>
    <w:rsid w:val="0037232F"/>
    <w:rsid w:val="003723BB"/>
    <w:rsid w:val="0037304F"/>
    <w:rsid w:val="0037312D"/>
    <w:rsid w:val="00373235"/>
    <w:rsid w:val="00373377"/>
    <w:rsid w:val="003735BF"/>
    <w:rsid w:val="00373674"/>
    <w:rsid w:val="00373722"/>
    <w:rsid w:val="0037380D"/>
    <w:rsid w:val="0037387E"/>
    <w:rsid w:val="00373B15"/>
    <w:rsid w:val="00373C33"/>
    <w:rsid w:val="00373DDE"/>
    <w:rsid w:val="00373EC1"/>
    <w:rsid w:val="00374271"/>
    <w:rsid w:val="003742C1"/>
    <w:rsid w:val="0037445A"/>
    <w:rsid w:val="003745D8"/>
    <w:rsid w:val="0037496F"/>
    <w:rsid w:val="00374B0F"/>
    <w:rsid w:val="00374B44"/>
    <w:rsid w:val="00374CC6"/>
    <w:rsid w:val="00374FED"/>
    <w:rsid w:val="00375152"/>
    <w:rsid w:val="0037533B"/>
    <w:rsid w:val="003754FA"/>
    <w:rsid w:val="00375537"/>
    <w:rsid w:val="003756DD"/>
    <w:rsid w:val="00375771"/>
    <w:rsid w:val="003757F7"/>
    <w:rsid w:val="00375ACE"/>
    <w:rsid w:val="00375B70"/>
    <w:rsid w:val="00376118"/>
    <w:rsid w:val="003761EC"/>
    <w:rsid w:val="00376637"/>
    <w:rsid w:val="00377103"/>
    <w:rsid w:val="0037765F"/>
    <w:rsid w:val="00377875"/>
    <w:rsid w:val="003778A1"/>
    <w:rsid w:val="00377C4A"/>
    <w:rsid w:val="003801BC"/>
    <w:rsid w:val="003802E7"/>
    <w:rsid w:val="00380776"/>
    <w:rsid w:val="00380AAC"/>
    <w:rsid w:val="00380B6A"/>
    <w:rsid w:val="00380C87"/>
    <w:rsid w:val="00381103"/>
    <w:rsid w:val="00381287"/>
    <w:rsid w:val="003812BD"/>
    <w:rsid w:val="003813F2"/>
    <w:rsid w:val="003815AC"/>
    <w:rsid w:val="003815D1"/>
    <w:rsid w:val="0038162C"/>
    <w:rsid w:val="00381A21"/>
    <w:rsid w:val="00381A5E"/>
    <w:rsid w:val="00381B9B"/>
    <w:rsid w:val="00381BA9"/>
    <w:rsid w:val="00381DAF"/>
    <w:rsid w:val="0038203F"/>
    <w:rsid w:val="003822D6"/>
    <w:rsid w:val="003826EA"/>
    <w:rsid w:val="003829B0"/>
    <w:rsid w:val="00382B97"/>
    <w:rsid w:val="00383281"/>
    <w:rsid w:val="0038368B"/>
    <w:rsid w:val="00383D91"/>
    <w:rsid w:val="0038422B"/>
    <w:rsid w:val="00384240"/>
    <w:rsid w:val="003842DD"/>
    <w:rsid w:val="003845D8"/>
    <w:rsid w:val="00384998"/>
    <w:rsid w:val="00384DBB"/>
    <w:rsid w:val="00384DCB"/>
    <w:rsid w:val="003858C1"/>
    <w:rsid w:val="00385C50"/>
    <w:rsid w:val="00385C85"/>
    <w:rsid w:val="00386038"/>
    <w:rsid w:val="003861CB"/>
    <w:rsid w:val="0038627D"/>
    <w:rsid w:val="003864A7"/>
    <w:rsid w:val="003864F1"/>
    <w:rsid w:val="00386919"/>
    <w:rsid w:val="00386C53"/>
    <w:rsid w:val="00386F5E"/>
    <w:rsid w:val="00386F75"/>
    <w:rsid w:val="00386FF2"/>
    <w:rsid w:val="003871F6"/>
    <w:rsid w:val="00387328"/>
    <w:rsid w:val="0038758E"/>
    <w:rsid w:val="00387846"/>
    <w:rsid w:val="003879E9"/>
    <w:rsid w:val="00387ACB"/>
    <w:rsid w:val="00387B9D"/>
    <w:rsid w:val="00387BE0"/>
    <w:rsid w:val="00390185"/>
    <w:rsid w:val="0039028C"/>
    <w:rsid w:val="00390592"/>
    <w:rsid w:val="003908B2"/>
    <w:rsid w:val="00390992"/>
    <w:rsid w:val="003910BD"/>
    <w:rsid w:val="0039116C"/>
    <w:rsid w:val="0039123F"/>
    <w:rsid w:val="003914E7"/>
    <w:rsid w:val="0039199C"/>
    <w:rsid w:val="00391A3D"/>
    <w:rsid w:val="00391CAA"/>
    <w:rsid w:val="00391CB8"/>
    <w:rsid w:val="00392020"/>
    <w:rsid w:val="0039280C"/>
    <w:rsid w:val="00393568"/>
    <w:rsid w:val="00393672"/>
    <w:rsid w:val="00393831"/>
    <w:rsid w:val="00393885"/>
    <w:rsid w:val="00393C5E"/>
    <w:rsid w:val="003941F7"/>
    <w:rsid w:val="003946E6"/>
    <w:rsid w:val="00394D99"/>
    <w:rsid w:val="0039504B"/>
    <w:rsid w:val="00395551"/>
    <w:rsid w:val="003958C5"/>
    <w:rsid w:val="00395F7B"/>
    <w:rsid w:val="003964A9"/>
    <w:rsid w:val="00396693"/>
    <w:rsid w:val="00396EB3"/>
    <w:rsid w:val="00397098"/>
    <w:rsid w:val="003A0013"/>
    <w:rsid w:val="003A01FD"/>
    <w:rsid w:val="003A0840"/>
    <w:rsid w:val="003A0939"/>
    <w:rsid w:val="003A0AB0"/>
    <w:rsid w:val="003A0DA0"/>
    <w:rsid w:val="003A0DBB"/>
    <w:rsid w:val="003A1183"/>
    <w:rsid w:val="003A1F51"/>
    <w:rsid w:val="003A21EF"/>
    <w:rsid w:val="003A251E"/>
    <w:rsid w:val="003A27EF"/>
    <w:rsid w:val="003A2AB6"/>
    <w:rsid w:val="003A3822"/>
    <w:rsid w:val="003A39E5"/>
    <w:rsid w:val="003A412A"/>
    <w:rsid w:val="003A4597"/>
    <w:rsid w:val="003A47BD"/>
    <w:rsid w:val="003A4ADE"/>
    <w:rsid w:val="003A4BF0"/>
    <w:rsid w:val="003A4CC0"/>
    <w:rsid w:val="003A4D89"/>
    <w:rsid w:val="003A5215"/>
    <w:rsid w:val="003A53AA"/>
    <w:rsid w:val="003A5405"/>
    <w:rsid w:val="003A57F4"/>
    <w:rsid w:val="003A5875"/>
    <w:rsid w:val="003A5AED"/>
    <w:rsid w:val="003A5BCD"/>
    <w:rsid w:val="003A5C9C"/>
    <w:rsid w:val="003A5D87"/>
    <w:rsid w:val="003A5D88"/>
    <w:rsid w:val="003A5E48"/>
    <w:rsid w:val="003A5F1F"/>
    <w:rsid w:val="003A5F4D"/>
    <w:rsid w:val="003A61E1"/>
    <w:rsid w:val="003A62C8"/>
    <w:rsid w:val="003A67E0"/>
    <w:rsid w:val="003A67EF"/>
    <w:rsid w:val="003A6850"/>
    <w:rsid w:val="003A687D"/>
    <w:rsid w:val="003A6E5D"/>
    <w:rsid w:val="003A6FEB"/>
    <w:rsid w:val="003A739D"/>
    <w:rsid w:val="003A7665"/>
    <w:rsid w:val="003A7688"/>
    <w:rsid w:val="003A7814"/>
    <w:rsid w:val="003A79DC"/>
    <w:rsid w:val="003A7A48"/>
    <w:rsid w:val="003A7E69"/>
    <w:rsid w:val="003A7F06"/>
    <w:rsid w:val="003A7FF7"/>
    <w:rsid w:val="003B0A96"/>
    <w:rsid w:val="003B0F90"/>
    <w:rsid w:val="003B1134"/>
    <w:rsid w:val="003B12AF"/>
    <w:rsid w:val="003B16B6"/>
    <w:rsid w:val="003B1975"/>
    <w:rsid w:val="003B19AE"/>
    <w:rsid w:val="003B19EB"/>
    <w:rsid w:val="003B1A7E"/>
    <w:rsid w:val="003B214D"/>
    <w:rsid w:val="003B23BB"/>
    <w:rsid w:val="003B2550"/>
    <w:rsid w:val="003B2D20"/>
    <w:rsid w:val="003B2E42"/>
    <w:rsid w:val="003B2FB5"/>
    <w:rsid w:val="003B3034"/>
    <w:rsid w:val="003B3068"/>
    <w:rsid w:val="003B33F8"/>
    <w:rsid w:val="003B395A"/>
    <w:rsid w:val="003B47CF"/>
    <w:rsid w:val="003B4864"/>
    <w:rsid w:val="003B4D6C"/>
    <w:rsid w:val="003B4EC6"/>
    <w:rsid w:val="003B501A"/>
    <w:rsid w:val="003B56BD"/>
    <w:rsid w:val="003B5764"/>
    <w:rsid w:val="003B5937"/>
    <w:rsid w:val="003B5E53"/>
    <w:rsid w:val="003B665F"/>
    <w:rsid w:val="003B679E"/>
    <w:rsid w:val="003B6ACC"/>
    <w:rsid w:val="003B6B1F"/>
    <w:rsid w:val="003B6B9C"/>
    <w:rsid w:val="003B6C3B"/>
    <w:rsid w:val="003B6F09"/>
    <w:rsid w:val="003B75D1"/>
    <w:rsid w:val="003B77EA"/>
    <w:rsid w:val="003B7D75"/>
    <w:rsid w:val="003C0126"/>
    <w:rsid w:val="003C0946"/>
    <w:rsid w:val="003C0F38"/>
    <w:rsid w:val="003C0F80"/>
    <w:rsid w:val="003C12C7"/>
    <w:rsid w:val="003C135C"/>
    <w:rsid w:val="003C14C3"/>
    <w:rsid w:val="003C15CE"/>
    <w:rsid w:val="003C1CE8"/>
    <w:rsid w:val="003C2006"/>
    <w:rsid w:val="003C22A6"/>
    <w:rsid w:val="003C253C"/>
    <w:rsid w:val="003C2570"/>
    <w:rsid w:val="003C25E1"/>
    <w:rsid w:val="003C2BA1"/>
    <w:rsid w:val="003C30D0"/>
    <w:rsid w:val="003C31D6"/>
    <w:rsid w:val="003C345B"/>
    <w:rsid w:val="003C347A"/>
    <w:rsid w:val="003C3531"/>
    <w:rsid w:val="003C36CC"/>
    <w:rsid w:val="003C384E"/>
    <w:rsid w:val="003C3A48"/>
    <w:rsid w:val="003C3A50"/>
    <w:rsid w:val="003C3B9B"/>
    <w:rsid w:val="003C3C17"/>
    <w:rsid w:val="003C3DC1"/>
    <w:rsid w:val="003C4C48"/>
    <w:rsid w:val="003C4E57"/>
    <w:rsid w:val="003C5092"/>
    <w:rsid w:val="003C5206"/>
    <w:rsid w:val="003C538B"/>
    <w:rsid w:val="003C5667"/>
    <w:rsid w:val="003C57BD"/>
    <w:rsid w:val="003C599D"/>
    <w:rsid w:val="003C605D"/>
    <w:rsid w:val="003C60B1"/>
    <w:rsid w:val="003C6127"/>
    <w:rsid w:val="003C65CF"/>
    <w:rsid w:val="003C7186"/>
    <w:rsid w:val="003C71E0"/>
    <w:rsid w:val="003C72A5"/>
    <w:rsid w:val="003C745E"/>
    <w:rsid w:val="003C799D"/>
    <w:rsid w:val="003D0036"/>
    <w:rsid w:val="003D030C"/>
    <w:rsid w:val="003D0368"/>
    <w:rsid w:val="003D06AE"/>
    <w:rsid w:val="003D082F"/>
    <w:rsid w:val="003D0B22"/>
    <w:rsid w:val="003D0C13"/>
    <w:rsid w:val="003D0CA5"/>
    <w:rsid w:val="003D10A9"/>
    <w:rsid w:val="003D1258"/>
    <w:rsid w:val="003D14BC"/>
    <w:rsid w:val="003D16FF"/>
    <w:rsid w:val="003D17BD"/>
    <w:rsid w:val="003D1886"/>
    <w:rsid w:val="003D1D22"/>
    <w:rsid w:val="003D21E2"/>
    <w:rsid w:val="003D229E"/>
    <w:rsid w:val="003D22F5"/>
    <w:rsid w:val="003D2307"/>
    <w:rsid w:val="003D26EA"/>
    <w:rsid w:val="003D283E"/>
    <w:rsid w:val="003D2F4D"/>
    <w:rsid w:val="003D34E6"/>
    <w:rsid w:val="003D3536"/>
    <w:rsid w:val="003D3892"/>
    <w:rsid w:val="003D39EA"/>
    <w:rsid w:val="003D3B81"/>
    <w:rsid w:val="003D3F99"/>
    <w:rsid w:val="003D440A"/>
    <w:rsid w:val="003D44BA"/>
    <w:rsid w:val="003D45D0"/>
    <w:rsid w:val="003D4689"/>
    <w:rsid w:val="003D4781"/>
    <w:rsid w:val="003D47BE"/>
    <w:rsid w:val="003D4851"/>
    <w:rsid w:val="003D49B1"/>
    <w:rsid w:val="003D4F33"/>
    <w:rsid w:val="003D4F52"/>
    <w:rsid w:val="003D4FCA"/>
    <w:rsid w:val="003D5292"/>
    <w:rsid w:val="003D56EF"/>
    <w:rsid w:val="003D5EEB"/>
    <w:rsid w:val="003D6083"/>
    <w:rsid w:val="003D65D4"/>
    <w:rsid w:val="003D68FE"/>
    <w:rsid w:val="003D7358"/>
    <w:rsid w:val="003D7819"/>
    <w:rsid w:val="003D7FFE"/>
    <w:rsid w:val="003E09BF"/>
    <w:rsid w:val="003E15B7"/>
    <w:rsid w:val="003E161D"/>
    <w:rsid w:val="003E1B87"/>
    <w:rsid w:val="003E1E59"/>
    <w:rsid w:val="003E1F91"/>
    <w:rsid w:val="003E2667"/>
    <w:rsid w:val="003E26E0"/>
    <w:rsid w:val="003E26EF"/>
    <w:rsid w:val="003E2B89"/>
    <w:rsid w:val="003E2DD1"/>
    <w:rsid w:val="003E2EF6"/>
    <w:rsid w:val="003E30C4"/>
    <w:rsid w:val="003E33AC"/>
    <w:rsid w:val="003E3769"/>
    <w:rsid w:val="003E37B1"/>
    <w:rsid w:val="003E3B2A"/>
    <w:rsid w:val="003E41F8"/>
    <w:rsid w:val="003E45BC"/>
    <w:rsid w:val="003E4836"/>
    <w:rsid w:val="003E49A5"/>
    <w:rsid w:val="003E4DD0"/>
    <w:rsid w:val="003E53F5"/>
    <w:rsid w:val="003E569A"/>
    <w:rsid w:val="003E578C"/>
    <w:rsid w:val="003E5B06"/>
    <w:rsid w:val="003E5B20"/>
    <w:rsid w:val="003E5C0C"/>
    <w:rsid w:val="003E5CE4"/>
    <w:rsid w:val="003E5E48"/>
    <w:rsid w:val="003E61D1"/>
    <w:rsid w:val="003E63DB"/>
    <w:rsid w:val="003E6E1F"/>
    <w:rsid w:val="003E6EC4"/>
    <w:rsid w:val="003E77A8"/>
    <w:rsid w:val="003E7A72"/>
    <w:rsid w:val="003E7B5D"/>
    <w:rsid w:val="003E7DBD"/>
    <w:rsid w:val="003E7DE1"/>
    <w:rsid w:val="003E7FB8"/>
    <w:rsid w:val="003F015D"/>
    <w:rsid w:val="003F0698"/>
    <w:rsid w:val="003F089A"/>
    <w:rsid w:val="003F0AD6"/>
    <w:rsid w:val="003F0E18"/>
    <w:rsid w:val="003F0EC4"/>
    <w:rsid w:val="003F0FFD"/>
    <w:rsid w:val="003F1100"/>
    <w:rsid w:val="003F11F9"/>
    <w:rsid w:val="003F1479"/>
    <w:rsid w:val="003F1636"/>
    <w:rsid w:val="003F21F3"/>
    <w:rsid w:val="003F2A18"/>
    <w:rsid w:val="003F2D38"/>
    <w:rsid w:val="003F3050"/>
    <w:rsid w:val="003F3124"/>
    <w:rsid w:val="003F318A"/>
    <w:rsid w:val="003F31E5"/>
    <w:rsid w:val="003F32D2"/>
    <w:rsid w:val="003F3751"/>
    <w:rsid w:val="003F38B3"/>
    <w:rsid w:val="003F39D9"/>
    <w:rsid w:val="003F3BBF"/>
    <w:rsid w:val="003F4071"/>
    <w:rsid w:val="003F42FF"/>
    <w:rsid w:val="003F4374"/>
    <w:rsid w:val="003F4622"/>
    <w:rsid w:val="003F48E2"/>
    <w:rsid w:val="003F4E7F"/>
    <w:rsid w:val="003F5028"/>
    <w:rsid w:val="003F529A"/>
    <w:rsid w:val="003F541E"/>
    <w:rsid w:val="003F57F1"/>
    <w:rsid w:val="003F5A51"/>
    <w:rsid w:val="003F5EB0"/>
    <w:rsid w:val="003F65FE"/>
    <w:rsid w:val="003F688B"/>
    <w:rsid w:val="003F6AB6"/>
    <w:rsid w:val="003F6CFB"/>
    <w:rsid w:val="003F7472"/>
    <w:rsid w:val="003F7758"/>
    <w:rsid w:val="003F7C19"/>
    <w:rsid w:val="003F7F8F"/>
    <w:rsid w:val="003F7F90"/>
    <w:rsid w:val="00400725"/>
    <w:rsid w:val="004007D5"/>
    <w:rsid w:val="00400A4D"/>
    <w:rsid w:val="0040113B"/>
    <w:rsid w:val="00401215"/>
    <w:rsid w:val="00401351"/>
    <w:rsid w:val="00401B02"/>
    <w:rsid w:val="00401B1C"/>
    <w:rsid w:val="00401EAD"/>
    <w:rsid w:val="00402019"/>
    <w:rsid w:val="0040202E"/>
    <w:rsid w:val="00402262"/>
    <w:rsid w:val="004023EF"/>
    <w:rsid w:val="00402656"/>
    <w:rsid w:val="004027A1"/>
    <w:rsid w:val="0040289D"/>
    <w:rsid w:val="00402B2E"/>
    <w:rsid w:val="00402ED9"/>
    <w:rsid w:val="00402FBB"/>
    <w:rsid w:val="00402FFE"/>
    <w:rsid w:val="00403364"/>
    <w:rsid w:val="00403390"/>
    <w:rsid w:val="00403557"/>
    <w:rsid w:val="004035E4"/>
    <w:rsid w:val="00403962"/>
    <w:rsid w:val="004039B6"/>
    <w:rsid w:val="00403A94"/>
    <w:rsid w:val="00403DB7"/>
    <w:rsid w:val="00403F42"/>
    <w:rsid w:val="0040443A"/>
    <w:rsid w:val="0040454F"/>
    <w:rsid w:val="004046C9"/>
    <w:rsid w:val="0040470D"/>
    <w:rsid w:val="00404E0D"/>
    <w:rsid w:val="004051DF"/>
    <w:rsid w:val="00405353"/>
    <w:rsid w:val="00405594"/>
    <w:rsid w:val="00405609"/>
    <w:rsid w:val="004056B9"/>
    <w:rsid w:val="004056DD"/>
    <w:rsid w:val="004057B6"/>
    <w:rsid w:val="00405864"/>
    <w:rsid w:val="004059D9"/>
    <w:rsid w:val="00405A77"/>
    <w:rsid w:val="00405C88"/>
    <w:rsid w:val="00405DA1"/>
    <w:rsid w:val="00405EBE"/>
    <w:rsid w:val="0040605F"/>
    <w:rsid w:val="00406430"/>
    <w:rsid w:val="004066BF"/>
    <w:rsid w:val="00406817"/>
    <w:rsid w:val="004068C8"/>
    <w:rsid w:val="004068EA"/>
    <w:rsid w:val="00406AEC"/>
    <w:rsid w:val="00406E1A"/>
    <w:rsid w:val="00406F5E"/>
    <w:rsid w:val="00406F86"/>
    <w:rsid w:val="00406FCA"/>
    <w:rsid w:val="0040721D"/>
    <w:rsid w:val="004075C9"/>
    <w:rsid w:val="00407986"/>
    <w:rsid w:val="00407AF0"/>
    <w:rsid w:val="00407DAF"/>
    <w:rsid w:val="00410140"/>
    <w:rsid w:val="00410249"/>
    <w:rsid w:val="00410CB5"/>
    <w:rsid w:val="004112B2"/>
    <w:rsid w:val="004114E2"/>
    <w:rsid w:val="00411859"/>
    <w:rsid w:val="00411B19"/>
    <w:rsid w:val="00411B53"/>
    <w:rsid w:val="00411E3C"/>
    <w:rsid w:val="00411FEC"/>
    <w:rsid w:val="0041243F"/>
    <w:rsid w:val="0041247C"/>
    <w:rsid w:val="00412AF1"/>
    <w:rsid w:val="00412C21"/>
    <w:rsid w:val="00412FB1"/>
    <w:rsid w:val="00412FD2"/>
    <w:rsid w:val="0041318B"/>
    <w:rsid w:val="004132AE"/>
    <w:rsid w:val="004136C6"/>
    <w:rsid w:val="00413DFB"/>
    <w:rsid w:val="00413FF2"/>
    <w:rsid w:val="004147B8"/>
    <w:rsid w:val="0041497B"/>
    <w:rsid w:val="00414A8C"/>
    <w:rsid w:val="00414B8B"/>
    <w:rsid w:val="00414C96"/>
    <w:rsid w:val="00414EB5"/>
    <w:rsid w:val="00414FDF"/>
    <w:rsid w:val="0041510C"/>
    <w:rsid w:val="004151BE"/>
    <w:rsid w:val="004154E9"/>
    <w:rsid w:val="00415714"/>
    <w:rsid w:val="00415DC9"/>
    <w:rsid w:val="00415FA2"/>
    <w:rsid w:val="004160BB"/>
    <w:rsid w:val="00416A86"/>
    <w:rsid w:val="00416FF0"/>
    <w:rsid w:val="00417157"/>
    <w:rsid w:val="004175C9"/>
    <w:rsid w:val="00417A5D"/>
    <w:rsid w:val="00417CCA"/>
    <w:rsid w:val="0042007C"/>
    <w:rsid w:val="0042017F"/>
    <w:rsid w:val="004204F9"/>
    <w:rsid w:val="004205B8"/>
    <w:rsid w:val="00420628"/>
    <w:rsid w:val="0042066D"/>
    <w:rsid w:val="00420D98"/>
    <w:rsid w:val="004210CC"/>
    <w:rsid w:val="004216ED"/>
    <w:rsid w:val="004218D2"/>
    <w:rsid w:val="0042190A"/>
    <w:rsid w:val="00421CCF"/>
    <w:rsid w:val="00421CDA"/>
    <w:rsid w:val="00421D60"/>
    <w:rsid w:val="004222D4"/>
    <w:rsid w:val="00422B51"/>
    <w:rsid w:val="0042301D"/>
    <w:rsid w:val="004230D4"/>
    <w:rsid w:val="004231E7"/>
    <w:rsid w:val="004232AF"/>
    <w:rsid w:val="00423384"/>
    <w:rsid w:val="00423584"/>
    <w:rsid w:val="00423C6F"/>
    <w:rsid w:val="00423FAE"/>
    <w:rsid w:val="0042400B"/>
    <w:rsid w:val="00424264"/>
    <w:rsid w:val="0042447C"/>
    <w:rsid w:val="0042460E"/>
    <w:rsid w:val="00424841"/>
    <w:rsid w:val="004249AA"/>
    <w:rsid w:val="00424BFE"/>
    <w:rsid w:val="004251AA"/>
    <w:rsid w:val="0042555E"/>
    <w:rsid w:val="00425A19"/>
    <w:rsid w:val="00425A6F"/>
    <w:rsid w:val="00425BA1"/>
    <w:rsid w:val="00425BC8"/>
    <w:rsid w:val="00425D71"/>
    <w:rsid w:val="00425ED5"/>
    <w:rsid w:val="00425F19"/>
    <w:rsid w:val="00425F96"/>
    <w:rsid w:val="00426071"/>
    <w:rsid w:val="004264EC"/>
    <w:rsid w:val="004265FF"/>
    <w:rsid w:val="00426769"/>
    <w:rsid w:val="004267F5"/>
    <w:rsid w:val="00426921"/>
    <w:rsid w:val="00426932"/>
    <w:rsid w:val="00426AA2"/>
    <w:rsid w:val="00426B27"/>
    <w:rsid w:val="00426C08"/>
    <w:rsid w:val="00426C3D"/>
    <w:rsid w:val="00426D02"/>
    <w:rsid w:val="00426F1F"/>
    <w:rsid w:val="004271D9"/>
    <w:rsid w:val="00427333"/>
    <w:rsid w:val="00427786"/>
    <w:rsid w:val="00427A22"/>
    <w:rsid w:val="00427B82"/>
    <w:rsid w:val="00427DE9"/>
    <w:rsid w:val="00427F0B"/>
    <w:rsid w:val="004304C7"/>
    <w:rsid w:val="00430511"/>
    <w:rsid w:val="004306B3"/>
    <w:rsid w:val="00430A08"/>
    <w:rsid w:val="00431337"/>
    <w:rsid w:val="004313A7"/>
    <w:rsid w:val="004314D2"/>
    <w:rsid w:val="0043150D"/>
    <w:rsid w:val="0043176C"/>
    <w:rsid w:val="004319EB"/>
    <w:rsid w:val="00431CB6"/>
    <w:rsid w:val="00431F7D"/>
    <w:rsid w:val="004320D2"/>
    <w:rsid w:val="0043298B"/>
    <w:rsid w:val="00432EBD"/>
    <w:rsid w:val="00433268"/>
    <w:rsid w:val="00433872"/>
    <w:rsid w:val="0043399E"/>
    <w:rsid w:val="0043425C"/>
    <w:rsid w:val="004344E0"/>
    <w:rsid w:val="00434AA3"/>
    <w:rsid w:val="00434B0E"/>
    <w:rsid w:val="00434DA6"/>
    <w:rsid w:val="0043505B"/>
    <w:rsid w:val="0043514E"/>
    <w:rsid w:val="00435159"/>
    <w:rsid w:val="00435311"/>
    <w:rsid w:val="00435BA0"/>
    <w:rsid w:val="00436009"/>
    <w:rsid w:val="004361BC"/>
    <w:rsid w:val="00436577"/>
    <w:rsid w:val="00436631"/>
    <w:rsid w:val="004367BA"/>
    <w:rsid w:val="00436B03"/>
    <w:rsid w:val="00436B79"/>
    <w:rsid w:val="00436BA6"/>
    <w:rsid w:val="00436C43"/>
    <w:rsid w:val="00437009"/>
    <w:rsid w:val="0043715D"/>
    <w:rsid w:val="004373EF"/>
    <w:rsid w:val="0043768A"/>
    <w:rsid w:val="00437A0E"/>
    <w:rsid w:val="00437B27"/>
    <w:rsid w:val="00437D58"/>
    <w:rsid w:val="00437DD5"/>
    <w:rsid w:val="00437F83"/>
    <w:rsid w:val="0044001E"/>
    <w:rsid w:val="0044005D"/>
    <w:rsid w:val="00440084"/>
    <w:rsid w:val="0044064E"/>
    <w:rsid w:val="004408F6"/>
    <w:rsid w:val="00440918"/>
    <w:rsid w:val="004409AE"/>
    <w:rsid w:val="00441C9C"/>
    <w:rsid w:val="00441EED"/>
    <w:rsid w:val="004420F8"/>
    <w:rsid w:val="004428D8"/>
    <w:rsid w:val="004429F0"/>
    <w:rsid w:val="00442AEE"/>
    <w:rsid w:val="00442EDB"/>
    <w:rsid w:val="00443039"/>
    <w:rsid w:val="00443807"/>
    <w:rsid w:val="00443958"/>
    <w:rsid w:val="00443D36"/>
    <w:rsid w:val="00443ED9"/>
    <w:rsid w:val="004443F1"/>
    <w:rsid w:val="00444563"/>
    <w:rsid w:val="004448C1"/>
    <w:rsid w:val="00444D2D"/>
    <w:rsid w:val="00444F6E"/>
    <w:rsid w:val="004457E2"/>
    <w:rsid w:val="00445941"/>
    <w:rsid w:val="00445F31"/>
    <w:rsid w:val="00445F5F"/>
    <w:rsid w:val="004465DD"/>
    <w:rsid w:val="00446835"/>
    <w:rsid w:val="004468BA"/>
    <w:rsid w:val="00446D89"/>
    <w:rsid w:val="00446F61"/>
    <w:rsid w:val="004474FA"/>
    <w:rsid w:val="00447B05"/>
    <w:rsid w:val="00447CE6"/>
    <w:rsid w:val="0045048F"/>
    <w:rsid w:val="00450863"/>
    <w:rsid w:val="00451189"/>
    <w:rsid w:val="0045119B"/>
    <w:rsid w:val="004515EB"/>
    <w:rsid w:val="004516FB"/>
    <w:rsid w:val="004517D9"/>
    <w:rsid w:val="00451E15"/>
    <w:rsid w:val="0045211D"/>
    <w:rsid w:val="00452336"/>
    <w:rsid w:val="00452474"/>
    <w:rsid w:val="004525CB"/>
    <w:rsid w:val="004527E9"/>
    <w:rsid w:val="00452E5F"/>
    <w:rsid w:val="004532AB"/>
    <w:rsid w:val="004533BF"/>
    <w:rsid w:val="00453A2F"/>
    <w:rsid w:val="0045423C"/>
    <w:rsid w:val="00454498"/>
    <w:rsid w:val="004546E6"/>
    <w:rsid w:val="00454998"/>
    <w:rsid w:val="004549B8"/>
    <w:rsid w:val="00454BC8"/>
    <w:rsid w:val="00454EC7"/>
    <w:rsid w:val="00454ECB"/>
    <w:rsid w:val="0045505C"/>
    <w:rsid w:val="0045514F"/>
    <w:rsid w:val="00455A72"/>
    <w:rsid w:val="00455D29"/>
    <w:rsid w:val="00456015"/>
    <w:rsid w:val="00456590"/>
    <w:rsid w:val="00456724"/>
    <w:rsid w:val="004567D3"/>
    <w:rsid w:val="00456852"/>
    <w:rsid w:val="00456C91"/>
    <w:rsid w:val="004573CC"/>
    <w:rsid w:val="004575B6"/>
    <w:rsid w:val="004575B7"/>
    <w:rsid w:val="004575F8"/>
    <w:rsid w:val="00457E3D"/>
    <w:rsid w:val="004608FA"/>
    <w:rsid w:val="00460B16"/>
    <w:rsid w:val="00460C6C"/>
    <w:rsid w:val="00460D2B"/>
    <w:rsid w:val="0046145E"/>
    <w:rsid w:val="004618E8"/>
    <w:rsid w:val="00461BC7"/>
    <w:rsid w:val="00461E27"/>
    <w:rsid w:val="00461ED4"/>
    <w:rsid w:val="00462AFB"/>
    <w:rsid w:val="00462CD7"/>
    <w:rsid w:val="00462F88"/>
    <w:rsid w:val="00462FC1"/>
    <w:rsid w:val="004637EA"/>
    <w:rsid w:val="00463A40"/>
    <w:rsid w:val="00463A5F"/>
    <w:rsid w:val="004641A1"/>
    <w:rsid w:val="0046478D"/>
    <w:rsid w:val="00464BA3"/>
    <w:rsid w:val="0046536E"/>
    <w:rsid w:val="0046537A"/>
    <w:rsid w:val="004654F6"/>
    <w:rsid w:val="00465901"/>
    <w:rsid w:val="004659A7"/>
    <w:rsid w:val="00465A10"/>
    <w:rsid w:val="00465A2A"/>
    <w:rsid w:val="00465AB7"/>
    <w:rsid w:val="00465B4B"/>
    <w:rsid w:val="00465D8E"/>
    <w:rsid w:val="00465FAF"/>
    <w:rsid w:val="0046619F"/>
    <w:rsid w:val="00466292"/>
    <w:rsid w:val="004662F4"/>
    <w:rsid w:val="004664EA"/>
    <w:rsid w:val="004665D6"/>
    <w:rsid w:val="004668ED"/>
    <w:rsid w:val="0046697E"/>
    <w:rsid w:val="00467016"/>
    <w:rsid w:val="0046707F"/>
    <w:rsid w:val="00467359"/>
    <w:rsid w:val="00467FF6"/>
    <w:rsid w:val="0047063D"/>
    <w:rsid w:val="00470801"/>
    <w:rsid w:val="00470E43"/>
    <w:rsid w:val="004710ED"/>
    <w:rsid w:val="004711DC"/>
    <w:rsid w:val="004712FA"/>
    <w:rsid w:val="004714F4"/>
    <w:rsid w:val="0047181C"/>
    <w:rsid w:val="004720B4"/>
    <w:rsid w:val="0047220C"/>
    <w:rsid w:val="00472595"/>
    <w:rsid w:val="00472616"/>
    <w:rsid w:val="004727B0"/>
    <w:rsid w:val="004731DF"/>
    <w:rsid w:val="00473242"/>
    <w:rsid w:val="004732A2"/>
    <w:rsid w:val="0047332E"/>
    <w:rsid w:val="00473372"/>
    <w:rsid w:val="00473699"/>
    <w:rsid w:val="00473A11"/>
    <w:rsid w:val="00473BC3"/>
    <w:rsid w:val="00473D99"/>
    <w:rsid w:val="00473DA1"/>
    <w:rsid w:val="00473EA5"/>
    <w:rsid w:val="00474019"/>
    <w:rsid w:val="00474247"/>
    <w:rsid w:val="004744A3"/>
    <w:rsid w:val="004745C4"/>
    <w:rsid w:val="0047473B"/>
    <w:rsid w:val="00474944"/>
    <w:rsid w:val="00475234"/>
    <w:rsid w:val="004754A1"/>
    <w:rsid w:val="00475D05"/>
    <w:rsid w:val="00475D6F"/>
    <w:rsid w:val="0047682B"/>
    <w:rsid w:val="00476984"/>
    <w:rsid w:val="00476B73"/>
    <w:rsid w:val="00476F44"/>
    <w:rsid w:val="00476FAA"/>
    <w:rsid w:val="00477820"/>
    <w:rsid w:val="0047795E"/>
    <w:rsid w:val="00477F05"/>
    <w:rsid w:val="00477F65"/>
    <w:rsid w:val="00480078"/>
    <w:rsid w:val="00480333"/>
    <w:rsid w:val="004803C8"/>
    <w:rsid w:val="004807D8"/>
    <w:rsid w:val="00480852"/>
    <w:rsid w:val="00480A9C"/>
    <w:rsid w:val="00480AB1"/>
    <w:rsid w:val="00480DF7"/>
    <w:rsid w:val="00480E4A"/>
    <w:rsid w:val="00480F83"/>
    <w:rsid w:val="0048135E"/>
    <w:rsid w:val="0048194B"/>
    <w:rsid w:val="00481D9B"/>
    <w:rsid w:val="00481FF2"/>
    <w:rsid w:val="00482610"/>
    <w:rsid w:val="00482696"/>
    <w:rsid w:val="00482E3B"/>
    <w:rsid w:val="00482E73"/>
    <w:rsid w:val="00482FFB"/>
    <w:rsid w:val="004832A4"/>
    <w:rsid w:val="004841F4"/>
    <w:rsid w:val="004842F8"/>
    <w:rsid w:val="00484399"/>
    <w:rsid w:val="00484410"/>
    <w:rsid w:val="004846F4"/>
    <w:rsid w:val="0048473E"/>
    <w:rsid w:val="0048481F"/>
    <w:rsid w:val="00484A1A"/>
    <w:rsid w:val="00484CFE"/>
    <w:rsid w:val="00484EFE"/>
    <w:rsid w:val="004850BE"/>
    <w:rsid w:val="004852CE"/>
    <w:rsid w:val="0048552D"/>
    <w:rsid w:val="00485659"/>
    <w:rsid w:val="0048566C"/>
    <w:rsid w:val="0048573C"/>
    <w:rsid w:val="00485E0E"/>
    <w:rsid w:val="00485E40"/>
    <w:rsid w:val="00485F4C"/>
    <w:rsid w:val="004860B9"/>
    <w:rsid w:val="004863E6"/>
    <w:rsid w:val="00486ACF"/>
    <w:rsid w:val="00486D17"/>
    <w:rsid w:val="00487111"/>
    <w:rsid w:val="00487112"/>
    <w:rsid w:val="00487142"/>
    <w:rsid w:val="004876D8"/>
    <w:rsid w:val="004877A5"/>
    <w:rsid w:val="0048791F"/>
    <w:rsid w:val="004879B2"/>
    <w:rsid w:val="00487A61"/>
    <w:rsid w:val="00487E3E"/>
    <w:rsid w:val="00487F7A"/>
    <w:rsid w:val="00490116"/>
    <w:rsid w:val="00490508"/>
    <w:rsid w:val="00490C17"/>
    <w:rsid w:val="004913FE"/>
    <w:rsid w:val="00491462"/>
    <w:rsid w:val="0049147E"/>
    <w:rsid w:val="004915AA"/>
    <w:rsid w:val="004916DB"/>
    <w:rsid w:val="00491867"/>
    <w:rsid w:val="004918A9"/>
    <w:rsid w:val="004919BB"/>
    <w:rsid w:val="00491FAF"/>
    <w:rsid w:val="00492848"/>
    <w:rsid w:val="004929F0"/>
    <w:rsid w:val="00492D96"/>
    <w:rsid w:val="00492F29"/>
    <w:rsid w:val="00492F3C"/>
    <w:rsid w:val="004930E3"/>
    <w:rsid w:val="00493109"/>
    <w:rsid w:val="0049319E"/>
    <w:rsid w:val="0049322B"/>
    <w:rsid w:val="00493413"/>
    <w:rsid w:val="00493AAD"/>
    <w:rsid w:val="00494382"/>
    <w:rsid w:val="00494422"/>
    <w:rsid w:val="0049468B"/>
    <w:rsid w:val="00494878"/>
    <w:rsid w:val="0049498E"/>
    <w:rsid w:val="00494ACF"/>
    <w:rsid w:val="00494C22"/>
    <w:rsid w:val="00494D3F"/>
    <w:rsid w:val="0049527D"/>
    <w:rsid w:val="004952DF"/>
    <w:rsid w:val="004953E8"/>
    <w:rsid w:val="004957BE"/>
    <w:rsid w:val="00495811"/>
    <w:rsid w:val="00495A5C"/>
    <w:rsid w:val="00495C54"/>
    <w:rsid w:val="00495D32"/>
    <w:rsid w:val="00495FFD"/>
    <w:rsid w:val="00496271"/>
    <w:rsid w:val="00496642"/>
    <w:rsid w:val="00496901"/>
    <w:rsid w:val="00496992"/>
    <w:rsid w:val="00496A74"/>
    <w:rsid w:val="00496AFA"/>
    <w:rsid w:val="00496B42"/>
    <w:rsid w:val="00496D8A"/>
    <w:rsid w:val="00496EC3"/>
    <w:rsid w:val="00497178"/>
    <w:rsid w:val="00497490"/>
    <w:rsid w:val="004974B3"/>
    <w:rsid w:val="00497509"/>
    <w:rsid w:val="0049768F"/>
    <w:rsid w:val="004976AF"/>
    <w:rsid w:val="004976E8"/>
    <w:rsid w:val="004978C3"/>
    <w:rsid w:val="00497985"/>
    <w:rsid w:val="00497BB0"/>
    <w:rsid w:val="004A011F"/>
    <w:rsid w:val="004A05A6"/>
    <w:rsid w:val="004A069D"/>
    <w:rsid w:val="004A0728"/>
    <w:rsid w:val="004A0848"/>
    <w:rsid w:val="004A0882"/>
    <w:rsid w:val="004A0890"/>
    <w:rsid w:val="004A0B78"/>
    <w:rsid w:val="004A0F90"/>
    <w:rsid w:val="004A1197"/>
    <w:rsid w:val="004A15A1"/>
    <w:rsid w:val="004A199C"/>
    <w:rsid w:val="004A1DAC"/>
    <w:rsid w:val="004A1EEA"/>
    <w:rsid w:val="004A283C"/>
    <w:rsid w:val="004A2A00"/>
    <w:rsid w:val="004A32A6"/>
    <w:rsid w:val="004A35B7"/>
    <w:rsid w:val="004A3B0A"/>
    <w:rsid w:val="004A3E7D"/>
    <w:rsid w:val="004A4AD4"/>
    <w:rsid w:val="004A4CA5"/>
    <w:rsid w:val="004A4DBF"/>
    <w:rsid w:val="004A5101"/>
    <w:rsid w:val="004A5530"/>
    <w:rsid w:val="004A5938"/>
    <w:rsid w:val="004A5985"/>
    <w:rsid w:val="004A5B0A"/>
    <w:rsid w:val="004A637F"/>
    <w:rsid w:val="004A6380"/>
    <w:rsid w:val="004A67C0"/>
    <w:rsid w:val="004A6BC5"/>
    <w:rsid w:val="004A6C5A"/>
    <w:rsid w:val="004A6E62"/>
    <w:rsid w:val="004A77C4"/>
    <w:rsid w:val="004A7BAE"/>
    <w:rsid w:val="004A7D73"/>
    <w:rsid w:val="004A7E90"/>
    <w:rsid w:val="004A7EF0"/>
    <w:rsid w:val="004B00A8"/>
    <w:rsid w:val="004B0987"/>
    <w:rsid w:val="004B0A6C"/>
    <w:rsid w:val="004B0E20"/>
    <w:rsid w:val="004B10D6"/>
    <w:rsid w:val="004B1404"/>
    <w:rsid w:val="004B1517"/>
    <w:rsid w:val="004B1519"/>
    <w:rsid w:val="004B15A2"/>
    <w:rsid w:val="004B1E4E"/>
    <w:rsid w:val="004B2340"/>
    <w:rsid w:val="004B2AE5"/>
    <w:rsid w:val="004B2BE3"/>
    <w:rsid w:val="004B2D6A"/>
    <w:rsid w:val="004B31FF"/>
    <w:rsid w:val="004B33E4"/>
    <w:rsid w:val="004B3658"/>
    <w:rsid w:val="004B391E"/>
    <w:rsid w:val="004B3A4D"/>
    <w:rsid w:val="004B3C18"/>
    <w:rsid w:val="004B3C77"/>
    <w:rsid w:val="004B44E4"/>
    <w:rsid w:val="004B4571"/>
    <w:rsid w:val="004B45C4"/>
    <w:rsid w:val="004B4620"/>
    <w:rsid w:val="004B4AA9"/>
    <w:rsid w:val="004B4B24"/>
    <w:rsid w:val="004B4D82"/>
    <w:rsid w:val="004B4FC8"/>
    <w:rsid w:val="004B5095"/>
    <w:rsid w:val="004B5128"/>
    <w:rsid w:val="004B51CA"/>
    <w:rsid w:val="004B5215"/>
    <w:rsid w:val="004B5430"/>
    <w:rsid w:val="004B5755"/>
    <w:rsid w:val="004B59B9"/>
    <w:rsid w:val="004B5E00"/>
    <w:rsid w:val="004B5EA0"/>
    <w:rsid w:val="004B71A8"/>
    <w:rsid w:val="004B7548"/>
    <w:rsid w:val="004B771C"/>
    <w:rsid w:val="004B799B"/>
    <w:rsid w:val="004B7AB4"/>
    <w:rsid w:val="004B7AF3"/>
    <w:rsid w:val="004B7B27"/>
    <w:rsid w:val="004B7B6E"/>
    <w:rsid w:val="004B7CB5"/>
    <w:rsid w:val="004B7D4E"/>
    <w:rsid w:val="004B7E15"/>
    <w:rsid w:val="004C01D5"/>
    <w:rsid w:val="004C0319"/>
    <w:rsid w:val="004C032C"/>
    <w:rsid w:val="004C06DC"/>
    <w:rsid w:val="004C07AE"/>
    <w:rsid w:val="004C0A5C"/>
    <w:rsid w:val="004C0E40"/>
    <w:rsid w:val="004C0EC4"/>
    <w:rsid w:val="004C1140"/>
    <w:rsid w:val="004C178C"/>
    <w:rsid w:val="004C1805"/>
    <w:rsid w:val="004C1A77"/>
    <w:rsid w:val="004C1C2B"/>
    <w:rsid w:val="004C1CEC"/>
    <w:rsid w:val="004C227A"/>
    <w:rsid w:val="004C23AA"/>
    <w:rsid w:val="004C2AF5"/>
    <w:rsid w:val="004C2D0B"/>
    <w:rsid w:val="004C2E3A"/>
    <w:rsid w:val="004C3B5E"/>
    <w:rsid w:val="004C3E04"/>
    <w:rsid w:val="004C4299"/>
    <w:rsid w:val="004C4399"/>
    <w:rsid w:val="004C48C1"/>
    <w:rsid w:val="004C48D1"/>
    <w:rsid w:val="004C5702"/>
    <w:rsid w:val="004C5710"/>
    <w:rsid w:val="004C574F"/>
    <w:rsid w:val="004C5AA6"/>
    <w:rsid w:val="004C5FA3"/>
    <w:rsid w:val="004C61B7"/>
    <w:rsid w:val="004C6225"/>
    <w:rsid w:val="004C639F"/>
    <w:rsid w:val="004C66C7"/>
    <w:rsid w:val="004C68FA"/>
    <w:rsid w:val="004C6C5F"/>
    <w:rsid w:val="004C6D0C"/>
    <w:rsid w:val="004C6D8C"/>
    <w:rsid w:val="004C7088"/>
    <w:rsid w:val="004C7D7E"/>
    <w:rsid w:val="004C7E11"/>
    <w:rsid w:val="004C7F74"/>
    <w:rsid w:val="004D030F"/>
    <w:rsid w:val="004D14F0"/>
    <w:rsid w:val="004D17CF"/>
    <w:rsid w:val="004D188A"/>
    <w:rsid w:val="004D1AB3"/>
    <w:rsid w:val="004D1B8A"/>
    <w:rsid w:val="004D20CA"/>
    <w:rsid w:val="004D2542"/>
    <w:rsid w:val="004D2933"/>
    <w:rsid w:val="004D2934"/>
    <w:rsid w:val="004D4151"/>
    <w:rsid w:val="004D43BD"/>
    <w:rsid w:val="004D46AE"/>
    <w:rsid w:val="004D4A4B"/>
    <w:rsid w:val="004D5245"/>
    <w:rsid w:val="004D577B"/>
    <w:rsid w:val="004D57CA"/>
    <w:rsid w:val="004D57EE"/>
    <w:rsid w:val="004D57F4"/>
    <w:rsid w:val="004D61BC"/>
    <w:rsid w:val="004D6901"/>
    <w:rsid w:val="004D6955"/>
    <w:rsid w:val="004D69F0"/>
    <w:rsid w:val="004D6A4A"/>
    <w:rsid w:val="004D6B25"/>
    <w:rsid w:val="004D6E5E"/>
    <w:rsid w:val="004D723F"/>
    <w:rsid w:val="004D731F"/>
    <w:rsid w:val="004D7A53"/>
    <w:rsid w:val="004D7D12"/>
    <w:rsid w:val="004D7DC0"/>
    <w:rsid w:val="004E016E"/>
    <w:rsid w:val="004E01BA"/>
    <w:rsid w:val="004E02A0"/>
    <w:rsid w:val="004E0688"/>
    <w:rsid w:val="004E07BA"/>
    <w:rsid w:val="004E0A34"/>
    <w:rsid w:val="004E0A3B"/>
    <w:rsid w:val="004E0D1A"/>
    <w:rsid w:val="004E0FA7"/>
    <w:rsid w:val="004E1DD3"/>
    <w:rsid w:val="004E1F3E"/>
    <w:rsid w:val="004E20AD"/>
    <w:rsid w:val="004E2120"/>
    <w:rsid w:val="004E2508"/>
    <w:rsid w:val="004E252A"/>
    <w:rsid w:val="004E2813"/>
    <w:rsid w:val="004E2B60"/>
    <w:rsid w:val="004E2E71"/>
    <w:rsid w:val="004E2F31"/>
    <w:rsid w:val="004E34A2"/>
    <w:rsid w:val="004E38E9"/>
    <w:rsid w:val="004E3DBB"/>
    <w:rsid w:val="004E3F0D"/>
    <w:rsid w:val="004E4116"/>
    <w:rsid w:val="004E412B"/>
    <w:rsid w:val="004E41B4"/>
    <w:rsid w:val="004E4522"/>
    <w:rsid w:val="004E4731"/>
    <w:rsid w:val="004E4810"/>
    <w:rsid w:val="004E4B1B"/>
    <w:rsid w:val="004E4CF5"/>
    <w:rsid w:val="004E4D11"/>
    <w:rsid w:val="004E588C"/>
    <w:rsid w:val="004E5990"/>
    <w:rsid w:val="004E5D37"/>
    <w:rsid w:val="004E5E39"/>
    <w:rsid w:val="004E6044"/>
    <w:rsid w:val="004E6405"/>
    <w:rsid w:val="004E65A3"/>
    <w:rsid w:val="004E67FB"/>
    <w:rsid w:val="004E6D97"/>
    <w:rsid w:val="004E71C8"/>
    <w:rsid w:val="004E74D5"/>
    <w:rsid w:val="004E78CD"/>
    <w:rsid w:val="004F0F83"/>
    <w:rsid w:val="004F0F8C"/>
    <w:rsid w:val="004F12E7"/>
    <w:rsid w:val="004F1501"/>
    <w:rsid w:val="004F17C2"/>
    <w:rsid w:val="004F2030"/>
    <w:rsid w:val="004F20E4"/>
    <w:rsid w:val="004F2160"/>
    <w:rsid w:val="004F2A82"/>
    <w:rsid w:val="004F2F23"/>
    <w:rsid w:val="004F355D"/>
    <w:rsid w:val="004F3D7C"/>
    <w:rsid w:val="004F4196"/>
    <w:rsid w:val="004F43F1"/>
    <w:rsid w:val="004F59FC"/>
    <w:rsid w:val="004F5B15"/>
    <w:rsid w:val="004F6891"/>
    <w:rsid w:val="004F7310"/>
    <w:rsid w:val="004F7755"/>
    <w:rsid w:val="004F7BB9"/>
    <w:rsid w:val="004F7C45"/>
    <w:rsid w:val="005001D3"/>
    <w:rsid w:val="005005A1"/>
    <w:rsid w:val="0050071A"/>
    <w:rsid w:val="005010E0"/>
    <w:rsid w:val="005018C6"/>
    <w:rsid w:val="005019B2"/>
    <w:rsid w:val="005019FB"/>
    <w:rsid w:val="00501B29"/>
    <w:rsid w:val="00501C55"/>
    <w:rsid w:val="00501D85"/>
    <w:rsid w:val="00502010"/>
    <w:rsid w:val="0050249E"/>
    <w:rsid w:val="0050271D"/>
    <w:rsid w:val="00502968"/>
    <w:rsid w:val="00502A06"/>
    <w:rsid w:val="00502BE2"/>
    <w:rsid w:val="00502C76"/>
    <w:rsid w:val="005030D0"/>
    <w:rsid w:val="00503162"/>
    <w:rsid w:val="005034FB"/>
    <w:rsid w:val="00503997"/>
    <w:rsid w:val="00503DA7"/>
    <w:rsid w:val="00503FDE"/>
    <w:rsid w:val="005040FF"/>
    <w:rsid w:val="0050432E"/>
    <w:rsid w:val="005045B5"/>
    <w:rsid w:val="00504D78"/>
    <w:rsid w:val="005054A3"/>
    <w:rsid w:val="00505B06"/>
    <w:rsid w:val="00505B41"/>
    <w:rsid w:val="005060D9"/>
    <w:rsid w:val="00506498"/>
    <w:rsid w:val="00506579"/>
    <w:rsid w:val="0050675D"/>
    <w:rsid w:val="00506922"/>
    <w:rsid w:val="00506A6F"/>
    <w:rsid w:val="00507389"/>
    <w:rsid w:val="00507514"/>
    <w:rsid w:val="00507534"/>
    <w:rsid w:val="005075ED"/>
    <w:rsid w:val="00507F50"/>
    <w:rsid w:val="0051074F"/>
    <w:rsid w:val="00510780"/>
    <w:rsid w:val="00510A85"/>
    <w:rsid w:val="00511154"/>
    <w:rsid w:val="00511468"/>
    <w:rsid w:val="0051160D"/>
    <w:rsid w:val="00511C35"/>
    <w:rsid w:val="00511D4C"/>
    <w:rsid w:val="00512151"/>
    <w:rsid w:val="005125AC"/>
    <w:rsid w:val="0051265A"/>
    <w:rsid w:val="0051265C"/>
    <w:rsid w:val="005126D4"/>
    <w:rsid w:val="00512C58"/>
    <w:rsid w:val="00512CF0"/>
    <w:rsid w:val="00512E05"/>
    <w:rsid w:val="005132AE"/>
    <w:rsid w:val="005132C0"/>
    <w:rsid w:val="0051337F"/>
    <w:rsid w:val="00513524"/>
    <w:rsid w:val="005136D4"/>
    <w:rsid w:val="00513966"/>
    <w:rsid w:val="00513A92"/>
    <w:rsid w:val="00513FA5"/>
    <w:rsid w:val="005140F0"/>
    <w:rsid w:val="005145C6"/>
    <w:rsid w:val="0051464F"/>
    <w:rsid w:val="00514728"/>
    <w:rsid w:val="005149B7"/>
    <w:rsid w:val="005149CD"/>
    <w:rsid w:val="00514B5C"/>
    <w:rsid w:val="00514D02"/>
    <w:rsid w:val="0051529F"/>
    <w:rsid w:val="00515346"/>
    <w:rsid w:val="00515846"/>
    <w:rsid w:val="00515D66"/>
    <w:rsid w:val="005163C7"/>
    <w:rsid w:val="005167CC"/>
    <w:rsid w:val="00516A19"/>
    <w:rsid w:val="005170FD"/>
    <w:rsid w:val="005172A7"/>
    <w:rsid w:val="00517532"/>
    <w:rsid w:val="00517695"/>
    <w:rsid w:val="0051787B"/>
    <w:rsid w:val="00517A2C"/>
    <w:rsid w:val="00517CA4"/>
    <w:rsid w:val="005201B9"/>
    <w:rsid w:val="005202E6"/>
    <w:rsid w:val="00520477"/>
    <w:rsid w:val="0052055E"/>
    <w:rsid w:val="00520968"/>
    <w:rsid w:val="00520B69"/>
    <w:rsid w:val="00520CEA"/>
    <w:rsid w:val="005215CA"/>
    <w:rsid w:val="005217FC"/>
    <w:rsid w:val="00521AD7"/>
    <w:rsid w:val="005222D8"/>
    <w:rsid w:val="00522B7F"/>
    <w:rsid w:val="00522C78"/>
    <w:rsid w:val="00522FFD"/>
    <w:rsid w:val="005230A8"/>
    <w:rsid w:val="00523177"/>
    <w:rsid w:val="005235D4"/>
    <w:rsid w:val="0052369F"/>
    <w:rsid w:val="005238C8"/>
    <w:rsid w:val="005238DE"/>
    <w:rsid w:val="005239F7"/>
    <w:rsid w:val="00523ADE"/>
    <w:rsid w:val="005246C4"/>
    <w:rsid w:val="005246C6"/>
    <w:rsid w:val="00524AB6"/>
    <w:rsid w:val="00524C1B"/>
    <w:rsid w:val="00524C2C"/>
    <w:rsid w:val="00524C57"/>
    <w:rsid w:val="00524F6F"/>
    <w:rsid w:val="005254EA"/>
    <w:rsid w:val="00525785"/>
    <w:rsid w:val="00525CE1"/>
    <w:rsid w:val="00526E23"/>
    <w:rsid w:val="00526F0A"/>
    <w:rsid w:val="00526F3C"/>
    <w:rsid w:val="00527118"/>
    <w:rsid w:val="005276B5"/>
    <w:rsid w:val="00527AF9"/>
    <w:rsid w:val="00527C96"/>
    <w:rsid w:val="00530310"/>
    <w:rsid w:val="00530363"/>
    <w:rsid w:val="0053053C"/>
    <w:rsid w:val="00530655"/>
    <w:rsid w:val="00530879"/>
    <w:rsid w:val="00531677"/>
    <w:rsid w:val="00531742"/>
    <w:rsid w:val="00531DAD"/>
    <w:rsid w:val="005320D2"/>
    <w:rsid w:val="00532177"/>
    <w:rsid w:val="00532DC0"/>
    <w:rsid w:val="00533DE3"/>
    <w:rsid w:val="005343C4"/>
    <w:rsid w:val="00534620"/>
    <w:rsid w:val="0053466D"/>
    <w:rsid w:val="00534C97"/>
    <w:rsid w:val="00534E73"/>
    <w:rsid w:val="00534ECD"/>
    <w:rsid w:val="00535368"/>
    <w:rsid w:val="0053583D"/>
    <w:rsid w:val="00535E89"/>
    <w:rsid w:val="00536390"/>
    <w:rsid w:val="005369F6"/>
    <w:rsid w:val="00536AE9"/>
    <w:rsid w:val="00536C92"/>
    <w:rsid w:val="00536D56"/>
    <w:rsid w:val="0053727A"/>
    <w:rsid w:val="00537C2B"/>
    <w:rsid w:val="00537DE9"/>
    <w:rsid w:val="00540065"/>
    <w:rsid w:val="005403DE"/>
    <w:rsid w:val="00540512"/>
    <w:rsid w:val="005406E8"/>
    <w:rsid w:val="00540AD2"/>
    <w:rsid w:val="00541182"/>
    <w:rsid w:val="005418EF"/>
    <w:rsid w:val="005420C8"/>
    <w:rsid w:val="0054284B"/>
    <w:rsid w:val="00542A20"/>
    <w:rsid w:val="00542CF8"/>
    <w:rsid w:val="00542EFC"/>
    <w:rsid w:val="005432CE"/>
    <w:rsid w:val="005434ED"/>
    <w:rsid w:val="00543841"/>
    <w:rsid w:val="005438C0"/>
    <w:rsid w:val="00543E1E"/>
    <w:rsid w:val="005446DA"/>
    <w:rsid w:val="00544BD8"/>
    <w:rsid w:val="00544DC8"/>
    <w:rsid w:val="0054573E"/>
    <w:rsid w:val="00545A26"/>
    <w:rsid w:val="0054621E"/>
    <w:rsid w:val="00546271"/>
    <w:rsid w:val="00546831"/>
    <w:rsid w:val="00546908"/>
    <w:rsid w:val="00546A56"/>
    <w:rsid w:val="00547630"/>
    <w:rsid w:val="00547642"/>
    <w:rsid w:val="00547A89"/>
    <w:rsid w:val="00547AEC"/>
    <w:rsid w:val="00547C6D"/>
    <w:rsid w:val="00547CB1"/>
    <w:rsid w:val="00547E38"/>
    <w:rsid w:val="00550217"/>
    <w:rsid w:val="005509E6"/>
    <w:rsid w:val="00550A03"/>
    <w:rsid w:val="00550C25"/>
    <w:rsid w:val="00551336"/>
    <w:rsid w:val="005519C1"/>
    <w:rsid w:val="00552187"/>
    <w:rsid w:val="00552559"/>
    <w:rsid w:val="00552571"/>
    <w:rsid w:val="00552814"/>
    <w:rsid w:val="005528A9"/>
    <w:rsid w:val="00552A73"/>
    <w:rsid w:val="00552E65"/>
    <w:rsid w:val="0055318B"/>
    <w:rsid w:val="00553197"/>
    <w:rsid w:val="005535B5"/>
    <w:rsid w:val="005537E3"/>
    <w:rsid w:val="00553982"/>
    <w:rsid w:val="00553CEA"/>
    <w:rsid w:val="00553EE3"/>
    <w:rsid w:val="00554001"/>
    <w:rsid w:val="0055417C"/>
    <w:rsid w:val="00554563"/>
    <w:rsid w:val="00554753"/>
    <w:rsid w:val="00554816"/>
    <w:rsid w:val="00554D06"/>
    <w:rsid w:val="0055514E"/>
    <w:rsid w:val="005558BF"/>
    <w:rsid w:val="00555A0F"/>
    <w:rsid w:val="00555AB0"/>
    <w:rsid w:val="00555B88"/>
    <w:rsid w:val="00555CE4"/>
    <w:rsid w:val="005569B0"/>
    <w:rsid w:val="00556A95"/>
    <w:rsid w:val="00556BAB"/>
    <w:rsid w:val="00556D6C"/>
    <w:rsid w:val="00557BE6"/>
    <w:rsid w:val="00557ECF"/>
    <w:rsid w:val="00557F0F"/>
    <w:rsid w:val="005600C6"/>
    <w:rsid w:val="0056043F"/>
    <w:rsid w:val="005605AB"/>
    <w:rsid w:val="005608AF"/>
    <w:rsid w:val="0056096E"/>
    <w:rsid w:val="00560D6E"/>
    <w:rsid w:val="00560DA8"/>
    <w:rsid w:val="00561122"/>
    <w:rsid w:val="00561262"/>
    <w:rsid w:val="00561372"/>
    <w:rsid w:val="00561DE8"/>
    <w:rsid w:val="00562213"/>
    <w:rsid w:val="005623A9"/>
    <w:rsid w:val="00562527"/>
    <w:rsid w:val="005628C7"/>
    <w:rsid w:val="00562BE8"/>
    <w:rsid w:val="005633DE"/>
    <w:rsid w:val="00563EBC"/>
    <w:rsid w:val="0056410F"/>
    <w:rsid w:val="0056450A"/>
    <w:rsid w:val="005645EB"/>
    <w:rsid w:val="00564750"/>
    <w:rsid w:val="00564A78"/>
    <w:rsid w:val="00564C53"/>
    <w:rsid w:val="00564F83"/>
    <w:rsid w:val="005652DB"/>
    <w:rsid w:val="0056565C"/>
    <w:rsid w:val="00565791"/>
    <w:rsid w:val="00565BA9"/>
    <w:rsid w:val="00565E10"/>
    <w:rsid w:val="0056654D"/>
    <w:rsid w:val="00566A9B"/>
    <w:rsid w:val="00566C01"/>
    <w:rsid w:val="00566D6F"/>
    <w:rsid w:val="00566E00"/>
    <w:rsid w:val="0056700A"/>
    <w:rsid w:val="0056723C"/>
    <w:rsid w:val="005675AB"/>
    <w:rsid w:val="00567784"/>
    <w:rsid w:val="005677BD"/>
    <w:rsid w:val="00567C82"/>
    <w:rsid w:val="00570019"/>
    <w:rsid w:val="00570160"/>
    <w:rsid w:val="00570916"/>
    <w:rsid w:val="00570EAE"/>
    <w:rsid w:val="00570F56"/>
    <w:rsid w:val="00571231"/>
    <w:rsid w:val="0057125A"/>
    <w:rsid w:val="00571B20"/>
    <w:rsid w:val="00571E7F"/>
    <w:rsid w:val="0057251F"/>
    <w:rsid w:val="00572639"/>
    <w:rsid w:val="00572FA4"/>
    <w:rsid w:val="0057387B"/>
    <w:rsid w:val="00573CF9"/>
    <w:rsid w:val="00573FE0"/>
    <w:rsid w:val="005744E1"/>
    <w:rsid w:val="0057467E"/>
    <w:rsid w:val="0057492E"/>
    <w:rsid w:val="005751D1"/>
    <w:rsid w:val="00575222"/>
    <w:rsid w:val="005752BD"/>
    <w:rsid w:val="00575E6D"/>
    <w:rsid w:val="00575F56"/>
    <w:rsid w:val="0057602C"/>
    <w:rsid w:val="00576486"/>
    <w:rsid w:val="00576693"/>
    <w:rsid w:val="00576775"/>
    <w:rsid w:val="00576865"/>
    <w:rsid w:val="00576B98"/>
    <w:rsid w:val="00576D4D"/>
    <w:rsid w:val="00576F3F"/>
    <w:rsid w:val="005770C9"/>
    <w:rsid w:val="005804AA"/>
    <w:rsid w:val="00580589"/>
    <w:rsid w:val="005806CF"/>
    <w:rsid w:val="005809BC"/>
    <w:rsid w:val="005809F0"/>
    <w:rsid w:val="00581397"/>
    <w:rsid w:val="00581743"/>
    <w:rsid w:val="0058280B"/>
    <w:rsid w:val="00582A6C"/>
    <w:rsid w:val="00582BD9"/>
    <w:rsid w:val="00582C92"/>
    <w:rsid w:val="00583169"/>
    <w:rsid w:val="0058384B"/>
    <w:rsid w:val="005839AE"/>
    <w:rsid w:val="00583B0C"/>
    <w:rsid w:val="00584648"/>
    <w:rsid w:val="0058477C"/>
    <w:rsid w:val="00584D35"/>
    <w:rsid w:val="00584E09"/>
    <w:rsid w:val="00584F38"/>
    <w:rsid w:val="0058520F"/>
    <w:rsid w:val="005859B2"/>
    <w:rsid w:val="0058613A"/>
    <w:rsid w:val="005861B2"/>
    <w:rsid w:val="0058646F"/>
    <w:rsid w:val="00586508"/>
    <w:rsid w:val="00586612"/>
    <w:rsid w:val="00586674"/>
    <w:rsid w:val="005867D2"/>
    <w:rsid w:val="00586ABF"/>
    <w:rsid w:val="00586B1D"/>
    <w:rsid w:val="00586D3A"/>
    <w:rsid w:val="0058737B"/>
    <w:rsid w:val="00587606"/>
    <w:rsid w:val="00590116"/>
    <w:rsid w:val="0059030F"/>
    <w:rsid w:val="00590472"/>
    <w:rsid w:val="005909DF"/>
    <w:rsid w:val="00590A5E"/>
    <w:rsid w:val="00590DF7"/>
    <w:rsid w:val="00591196"/>
    <w:rsid w:val="00591388"/>
    <w:rsid w:val="00591389"/>
    <w:rsid w:val="005915EA"/>
    <w:rsid w:val="0059181F"/>
    <w:rsid w:val="00591A83"/>
    <w:rsid w:val="005921D3"/>
    <w:rsid w:val="005924B2"/>
    <w:rsid w:val="00592941"/>
    <w:rsid w:val="00592A57"/>
    <w:rsid w:val="00592AB9"/>
    <w:rsid w:val="00593035"/>
    <w:rsid w:val="005934DB"/>
    <w:rsid w:val="0059362E"/>
    <w:rsid w:val="00593774"/>
    <w:rsid w:val="00593CB7"/>
    <w:rsid w:val="00593D64"/>
    <w:rsid w:val="005941EA"/>
    <w:rsid w:val="0059475E"/>
    <w:rsid w:val="005948B3"/>
    <w:rsid w:val="00594ADD"/>
    <w:rsid w:val="00594F3A"/>
    <w:rsid w:val="00594F7A"/>
    <w:rsid w:val="00595168"/>
    <w:rsid w:val="00595324"/>
    <w:rsid w:val="005959A1"/>
    <w:rsid w:val="00595ECF"/>
    <w:rsid w:val="005966A4"/>
    <w:rsid w:val="005966BB"/>
    <w:rsid w:val="005968C1"/>
    <w:rsid w:val="00596E7D"/>
    <w:rsid w:val="0059705F"/>
    <w:rsid w:val="005972AF"/>
    <w:rsid w:val="0059746F"/>
    <w:rsid w:val="0059754D"/>
    <w:rsid w:val="005979E3"/>
    <w:rsid w:val="00597CAA"/>
    <w:rsid w:val="00597E8C"/>
    <w:rsid w:val="005A02A5"/>
    <w:rsid w:val="005A041F"/>
    <w:rsid w:val="005A056E"/>
    <w:rsid w:val="005A0950"/>
    <w:rsid w:val="005A0A9C"/>
    <w:rsid w:val="005A0AC4"/>
    <w:rsid w:val="005A0D8F"/>
    <w:rsid w:val="005A1006"/>
    <w:rsid w:val="005A111A"/>
    <w:rsid w:val="005A1274"/>
    <w:rsid w:val="005A136A"/>
    <w:rsid w:val="005A136C"/>
    <w:rsid w:val="005A169D"/>
    <w:rsid w:val="005A16F6"/>
    <w:rsid w:val="005A1813"/>
    <w:rsid w:val="005A1BA2"/>
    <w:rsid w:val="005A1CF8"/>
    <w:rsid w:val="005A1F71"/>
    <w:rsid w:val="005A20A7"/>
    <w:rsid w:val="005A2190"/>
    <w:rsid w:val="005A2493"/>
    <w:rsid w:val="005A26DE"/>
    <w:rsid w:val="005A26DF"/>
    <w:rsid w:val="005A2B7D"/>
    <w:rsid w:val="005A2CC6"/>
    <w:rsid w:val="005A2D38"/>
    <w:rsid w:val="005A2E6C"/>
    <w:rsid w:val="005A304F"/>
    <w:rsid w:val="005A3132"/>
    <w:rsid w:val="005A3357"/>
    <w:rsid w:val="005A36F9"/>
    <w:rsid w:val="005A3819"/>
    <w:rsid w:val="005A4581"/>
    <w:rsid w:val="005A4DDD"/>
    <w:rsid w:val="005A4E91"/>
    <w:rsid w:val="005A5EF0"/>
    <w:rsid w:val="005A611D"/>
    <w:rsid w:val="005A6156"/>
    <w:rsid w:val="005A6423"/>
    <w:rsid w:val="005A644A"/>
    <w:rsid w:val="005A65B6"/>
    <w:rsid w:val="005A682A"/>
    <w:rsid w:val="005A6ABE"/>
    <w:rsid w:val="005A6BE0"/>
    <w:rsid w:val="005A715C"/>
    <w:rsid w:val="005A76EC"/>
    <w:rsid w:val="005A7842"/>
    <w:rsid w:val="005A7D07"/>
    <w:rsid w:val="005B0849"/>
    <w:rsid w:val="005B0875"/>
    <w:rsid w:val="005B0D09"/>
    <w:rsid w:val="005B0E24"/>
    <w:rsid w:val="005B0F14"/>
    <w:rsid w:val="005B0F68"/>
    <w:rsid w:val="005B10FC"/>
    <w:rsid w:val="005B123D"/>
    <w:rsid w:val="005B135B"/>
    <w:rsid w:val="005B14D2"/>
    <w:rsid w:val="005B163A"/>
    <w:rsid w:val="005B197D"/>
    <w:rsid w:val="005B22B2"/>
    <w:rsid w:val="005B2465"/>
    <w:rsid w:val="005B25F5"/>
    <w:rsid w:val="005B2E1B"/>
    <w:rsid w:val="005B2E5E"/>
    <w:rsid w:val="005B2E87"/>
    <w:rsid w:val="005B2F52"/>
    <w:rsid w:val="005B3148"/>
    <w:rsid w:val="005B3794"/>
    <w:rsid w:val="005B3CD8"/>
    <w:rsid w:val="005B3FC4"/>
    <w:rsid w:val="005B499C"/>
    <w:rsid w:val="005B4BDA"/>
    <w:rsid w:val="005B4D89"/>
    <w:rsid w:val="005B5B12"/>
    <w:rsid w:val="005B62E7"/>
    <w:rsid w:val="005B674B"/>
    <w:rsid w:val="005B6780"/>
    <w:rsid w:val="005B6F76"/>
    <w:rsid w:val="005B73FA"/>
    <w:rsid w:val="005B7919"/>
    <w:rsid w:val="005B7C5B"/>
    <w:rsid w:val="005B7DF9"/>
    <w:rsid w:val="005C049D"/>
    <w:rsid w:val="005C0A84"/>
    <w:rsid w:val="005C0CC3"/>
    <w:rsid w:val="005C0DAB"/>
    <w:rsid w:val="005C1A35"/>
    <w:rsid w:val="005C1B47"/>
    <w:rsid w:val="005C1EB7"/>
    <w:rsid w:val="005C216C"/>
    <w:rsid w:val="005C22E1"/>
    <w:rsid w:val="005C238F"/>
    <w:rsid w:val="005C28A9"/>
    <w:rsid w:val="005C2BF3"/>
    <w:rsid w:val="005C2DD9"/>
    <w:rsid w:val="005C31BA"/>
    <w:rsid w:val="005C31EB"/>
    <w:rsid w:val="005C333D"/>
    <w:rsid w:val="005C3389"/>
    <w:rsid w:val="005C3614"/>
    <w:rsid w:val="005C409B"/>
    <w:rsid w:val="005C426B"/>
    <w:rsid w:val="005C459F"/>
    <w:rsid w:val="005C460D"/>
    <w:rsid w:val="005C48A2"/>
    <w:rsid w:val="005C4C16"/>
    <w:rsid w:val="005C4F67"/>
    <w:rsid w:val="005C5023"/>
    <w:rsid w:val="005C5051"/>
    <w:rsid w:val="005C505E"/>
    <w:rsid w:val="005C52C9"/>
    <w:rsid w:val="005C550B"/>
    <w:rsid w:val="005C577A"/>
    <w:rsid w:val="005C58E6"/>
    <w:rsid w:val="005C5C3F"/>
    <w:rsid w:val="005C5D12"/>
    <w:rsid w:val="005C5E8E"/>
    <w:rsid w:val="005C5EC0"/>
    <w:rsid w:val="005C6239"/>
    <w:rsid w:val="005C6464"/>
    <w:rsid w:val="005C67D0"/>
    <w:rsid w:val="005C69CB"/>
    <w:rsid w:val="005C6AAF"/>
    <w:rsid w:val="005C70A2"/>
    <w:rsid w:val="005C70B6"/>
    <w:rsid w:val="005C713E"/>
    <w:rsid w:val="005C7522"/>
    <w:rsid w:val="005C79C7"/>
    <w:rsid w:val="005C7D1F"/>
    <w:rsid w:val="005C7EE5"/>
    <w:rsid w:val="005C7F13"/>
    <w:rsid w:val="005D00A3"/>
    <w:rsid w:val="005D0739"/>
    <w:rsid w:val="005D08FF"/>
    <w:rsid w:val="005D1521"/>
    <w:rsid w:val="005D189D"/>
    <w:rsid w:val="005D19A1"/>
    <w:rsid w:val="005D1ECF"/>
    <w:rsid w:val="005D1FCD"/>
    <w:rsid w:val="005D2852"/>
    <w:rsid w:val="005D2C65"/>
    <w:rsid w:val="005D2C6A"/>
    <w:rsid w:val="005D2E68"/>
    <w:rsid w:val="005D327A"/>
    <w:rsid w:val="005D384C"/>
    <w:rsid w:val="005D39C3"/>
    <w:rsid w:val="005D3CA3"/>
    <w:rsid w:val="005D3D5B"/>
    <w:rsid w:val="005D3F5D"/>
    <w:rsid w:val="005D44B7"/>
    <w:rsid w:val="005D486D"/>
    <w:rsid w:val="005D4CC0"/>
    <w:rsid w:val="005D5144"/>
    <w:rsid w:val="005D5441"/>
    <w:rsid w:val="005D552B"/>
    <w:rsid w:val="005D5650"/>
    <w:rsid w:val="005D577A"/>
    <w:rsid w:val="005D583E"/>
    <w:rsid w:val="005D5981"/>
    <w:rsid w:val="005D605F"/>
    <w:rsid w:val="005D615A"/>
    <w:rsid w:val="005D61A3"/>
    <w:rsid w:val="005D6387"/>
    <w:rsid w:val="005D657F"/>
    <w:rsid w:val="005D66E4"/>
    <w:rsid w:val="005D6A55"/>
    <w:rsid w:val="005D6B9B"/>
    <w:rsid w:val="005D6EF3"/>
    <w:rsid w:val="005D7293"/>
    <w:rsid w:val="005D732E"/>
    <w:rsid w:val="005D7392"/>
    <w:rsid w:val="005D764A"/>
    <w:rsid w:val="005D77CA"/>
    <w:rsid w:val="005D7C14"/>
    <w:rsid w:val="005E0145"/>
    <w:rsid w:val="005E03D1"/>
    <w:rsid w:val="005E07AA"/>
    <w:rsid w:val="005E0A25"/>
    <w:rsid w:val="005E1580"/>
    <w:rsid w:val="005E1C74"/>
    <w:rsid w:val="005E1D2B"/>
    <w:rsid w:val="005E229D"/>
    <w:rsid w:val="005E2BD3"/>
    <w:rsid w:val="005E345C"/>
    <w:rsid w:val="005E3B79"/>
    <w:rsid w:val="005E3EE4"/>
    <w:rsid w:val="005E42E7"/>
    <w:rsid w:val="005E4380"/>
    <w:rsid w:val="005E4383"/>
    <w:rsid w:val="005E4677"/>
    <w:rsid w:val="005E468A"/>
    <w:rsid w:val="005E4909"/>
    <w:rsid w:val="005E56DA"/>
    <w:rsid w:val="005E59DD"/>
    <w:rsid w:val="005E5A82"/>
    <w:rsid w:val="005E5AA3"/>
    <w:rsid w:val="005E5E12"/>
    <w:rsid w:val="005E5F41"/>
    <w:rsid w:val="005E619B"/>
    <w:rsid w:val="005E650F"/>
    <w:rsid w:val="005E68BF"/>
    <w:rsid w:val="005E701F"/>
    <w:rsid w:val="005E73D3"/>
    <w:rsid w:val="005E746E"/>
    <w:rsid w:val="005E7753"/>
    <w:rsid w:val="005E7808"/>
    <w:rsid w:val="005E7837"/>
    <w:rsid w:val="005E79B6"/>
    <w:rsid w:val="005E7CDD"/>
    <w:rsid w:val="005E7D72"/>
    <w:rsid w:val="005F055C"/>
    <w:rsid w:val="005F0845"/>
    <w:rsid w:val="005F0A88"/>
    <w:rsid w:val="005F0B13"/>
    <w:rsid w:val="005F0B72"/>
    <w:rsid w:val="005F0DE0"/>
    <w:rsid w:val="005F0E62"/>
    <w:rsid w:val="005F123A"/>
    <w:rsid w:val="005F1268"/>
    <w:rsid w:val="005F2122"/>
    <w:rsid w:val="005F21BB"/>
    <w:rsid w:val="005F2671"/>
    <w:rsid w:val="005F2C02"/>
    <w:rsid w:val="005F2C21"/>
    <w:rsid w:val="005F2DAA"/>
    <w:rsid w:val="005F2ECB"/>
    <w:rsid w:val="005F304E"/>
    <w:rsid w:val="005F3475"/>
    <w:rsid w:val="005F376D"/>
    <w:rsid w:val="005F3868"/>
    <w:rsid w:val="005F388E"/>
    <w:rsid w:val="005F38A1"/>
    <w:rsid w:val="005F38BB"/>
    <w:rsid w:val="005F46A2"/>
    <w:rsid w:val="005F4760"/>
    <w:rsid w:val="005F482E"/>
    <w:rsid w:val="005F498B"/>
    <w:rsid w:val="005F4A20"/>
    <w:rsid w:val="005F4AB6"/>
    <w:rsid w:val="005F4D8C"/>
    <w:rsid w:val="005F4E11"/>
    <w:rsid w:val="005F4FE9"/>
    <w:rsid w:val="005F5091"/>
    <w:rsid w:val="005F50EF"/>
    <w:rsid w:val="005F5263"/>
    <w:rsid w:val="005F53BF"/>
    <w:rsid w:val="005F5435"/>
    <w:rsid w:val="005F5624"/>
    <w:rsid w:val="005F5A06"/>
    <w:rsid w:val="005F5D27"/>
    <w:rsid w:val="005F649A"/>
    <w:rsid w:val="005F65AB"/>
    <w:rsid w:val="005F65F5"/>
    <w:rsid w:val="005F683D"/>
    <w:rsid w:val="005F68ED"/>
    <w:rsid w:val="005F6A83"/>
    <w:rsid w:val="005F6D7D"/>
    <w:rsid w:val="005F72A1"/>
    <w:rsid w:val="005F7398"/>
    <w:rsid w:val="005F73F9"/>
    <w:rsid w:val="005F7AD4"/>
    <w:rsid w:val="0060037A"/>
    <w:rsid w:val="0060053F"/>
    <w:rsid w:val="00600AA1"/>
    <w:rsid w:val="00600B80"/>
    <w:rsid w:val="006010AC"/>
    <w:rsid w:val="00601350"/>
    <w:rsid w:val="006014B6"/>
    <w:rsid w:val="00601948"/>
    <w:rsid w:val="0060204D"/>
    <w:rsid w:val="00602588"/>
    <w:rsid w:val="00603040"/>
    <w:rsid w:val="00603391"/>
    <w:rsid w:val="00603485"/>
    <w:rsid w:val="0060386B"/>
    <w:rsid w:val="006038B9"/>
    <w:rsid w:val="00603919"/>
    <w:rsid w:val="00603B66"/>
    <w:rsid w:val="00603E6A"/>
    <w:rsid w:val="00603F81"/>
    <w:rsid w:val="0060439C"/>
    <w:rsid w:val="006043DA"/>
    <w:rsid w:val="006045D6"/>
    <w:rsid w:val="00604954"/>
    <w:rsid w:val="00604B08"/>
    <w:rsid w:val="00604D8E"/>
    <w:rsid w:val="00604E3A"/>
    <w:rsid w:val="006051A3"/>
    <w:rsid w:val="0060572A"/>
    <w:rsid w:val="00605964"/>
    <w:rsid w:val="006059A3"/>
    <w:rsid w:val="00605CE4"/>
    <w:rsid w:val="0060607B"/>
    <w:rsid w:val="00606232"/>
    <w:rsid w:val="00606277"/>
    <w:rsid w:val="006064C4"/>
    <w:rsid w:val="0060658A"/>
    <w:rsid w:val="0060660F"/>
    <w:rsid w:val="00606878"/>
    <w:rsid w:val="00606B6D"/>
    <w:rsid w:val="00606FCF"/>
    <w:rsid w:val="00607068"/>
    <w:rsid w:val="006070C6"/>
    <w:rsid w:val="006075C7"/>
    <w:rsid w:val="006077BB"/>
    <w:rsid w:val="00607F2A"/>
    <w:rsid w:val="00610216"/>
    <w:rsid w:val="00610376"/>
    <w:rsid w:val="00610E80"/>
    <w:rsid w:val="006110B9"/>
    <w:rsid w:val="0061112C"/>
    <w:rsid w:val="00611396"/>
    <w:rsid w:val="0061145A"/>
    <w:rsid w:val="006118D5"/>
    <w:rsid w:val="00611BC4"/>
    <w:rsid w:val="00612110"/>
    <w:rsid w:val="00612378"/>
    <w:rsid w:val="006128C6"/>
    <w:rsid w:val="00612C66"/>
    <w:rsid w:val="00612C7C"/>
    <w:rsid w:val="00612F49"/>
    <w:rsid w:val="00612FD7"/>
    <w:rsid w:val="00613A56"/>
    <w:rsid w:val="00613A7B"/>
    <w:rsid w:val="00613D69"/>
    <w:rsid w:val="0061541D"/>
    <w:rsid w:val="00615570"/>
    <w:rsid w:val="00615984"/>
    <w:rsid w:val="00615B7A"/>
    <w:rsid w:val="00615BBD"/>
    <w:rsid w:val="00615D97"/>
    <w:rsid w:val="00615E6E"/>
    <w:rsid w:val="00615EB2"/>
    <w:rsid w:val="006161FF"/>
    <w:rsid w:val="006166D7"/>
    <w:rsid w:val="00616EE7"/>
    <w:rsid w:val="00616FBE"/>
    <w:rsid w:val="006172CD"/>
    <w:rsid w:val="00617363"/>
    <w:rsid w:val="00617DDA"/>
    <w:rsid w:val="006201CB"/>
    <w:rsid w:val="006202D5"/>
    <w:rsid w:val="006203AA"/>
    <w:rsid w:val="006205E7"/>
    <w:rsid w:val="00620647"/>
    <w:rsid w:val="0062091F"/>
    <w:rsid w:val="00620E6F"/>
    <w:rsid w:val="00621021"/>
    <w:rsid w:val="00621560"/>
    <w:rsid w:val="00621881"/>
    <w:rsid w:val="006218C2"/>
    <w:rsid w:val="00621F2D"/>
    <w:rsid w:val="00622433"/>
    <w:rsid w:val="00622809"/>
    <w:rsid w:val="006228A4"/>
    <w:rsid w:val="00622C38"/>
    <w:rsid w:val="00622D85"/>
    <w:rsid w:val="00622E6D"/>
    <w:rsid w:val="00622F97"/>
    <w:rsid w:val="00623008"/>
    <w:rsid w:val="006231D0"/>
    <w:rsid w:val="0062384C"/>
    <w:rsid w:val="006240A4"/>
    <w:rsid w:val="00624600"/>
    <w:rsid w:val="00624888"/>
    <w:rsid w:val="006251B2"/>
    <w:rsid w:val="0062535B"/>
    <w:rsid w:val="006253EF"/>
    <w:rsid w:val="006256DC"/>
    <w:rsid w:val="00625791"/>
    <w:rsid w:val="00625843"/>
    <w:rsid w:val="00625D92"/>
    <w:rsid w:val="0062600F"/>
    <w:rsid w:val="0062613B"/>
    <w:rsid w:val="0062660D"/>
    <w:rsid w:val="00626C0A"/>
    <w:rsid w:val="00626D98"/>
    <w:rsid w:val="00627044"/>
    <w:rsid w:val="00627388"/>
    <w:rsid w:val="006274F4"/>
    <w:rsid w:val="00630618"/>
    <w:rsid w:val="006306C4"/>
    <w:rsid w:val="00630713"/>
    <w:rsid w:val="006307F1"/>
    <w:rsid w:val="00630842"/>
    <w:rsid w:val="00630C90"/>
    <w:rsid w:val="00630D62"/>
    <w:rsid w:val="00630E81"/>
    <w:rsid w:val="006310B2"/>
    <w:rsid w:val="006311F6"/>
    <w:rsid w:val="00631336"/>
    <w:rsid w:val="00631B4C"/>
    <w:rsid w:val="00631E96"/>
    <w:rsid w:val="00631FA0"/>
    <w:rsid w:val="006321BC"/>
    <w:rsid w:val="00632335"/>
    <w:rsid w:val="00632BE2"/>
    <w:rsid w:val="00632C7D"/>
    <w:rsid w:val="00632E37"/>
    <w:rsid w:val="00633B43"/>
    <w:rsid w:val="0063402B"/>
    <w:rsid w:val="00634084"/>
    <w:rsid w:val="006341A2"/>
    <w:rsid w:val="00634427"/>
    <w:rsid w:val="00634952"/>
    <w:rsid w:val="00634D4F"/>
    <w:rsid w:val="00635346"/>
    <w:rsid w:val="0063535B"/>
    <w:rsid w:val="0063548F"/>
    <w:rsid w:val="00635556"/>
    <w:rsid w:val="00635B6D"/>
    <w:rsid w:val="00635C21"/>
    <w:rsid w:val="00635E3E"/>
    <w:rsid w:val="00636167"/>
    <w:rsid w:val="00636AE1"/>
    <w:rsid w:val="00637489"/>
    <w:rsid w:val="006374AC"/>
    <w:rsid w:val="00637521"/>
    <w:rsid w:val="00637799"/>
    <w:rsid w:val="006379CE"/>
    <w:rsid w:val="00637EC0"/>
    <w:rsid w:val="00637F1A"/>
    <w:rsid w:val="006400D7"/>
    <w:rsid w:val="0064050C"/>
    <w:rsid w:val="00640590"/>
    <w:rsid w:val="00640833"/>
    <w:rsid w:val="00640A37"/>
    <w:rsid w:val="00640AAF"/>
    <w:rsid w:val="00640C7D"/>
    <w:rsid w:val="00641531"/>
    <w:rsid w:val="006416C7"/>
    <w:rsid w:val="006416F6"/>
    <w:rsid w:val="00641FC9"/>
    <w:rsid w:val="006421C0"/>
    <w:rsid w:val="0064234D"/>
    <w:rsid w:val="0064247A"/>
    <w:rsid w:val="00642485"/>
    <w:rsid w:val="00642EE6"/>
    <w:rsid w:val="00642FD0"/>
    <w:rsid w:val="006441E1"/>
    <w:rsid w:val="006442F3"/>
    <w:rsid w:val="00644377"/>
    <w:rsid w:val="006443B1"/>
    <w:rsid w:val="006448C4"/>
    <w:rsid w:val="00644ABC"/>
    <w:rsid w:val="00644E80"/>
    <w:rsid w:val="00644ED1"/>
    <w:rsid w:val="006457C5"/>
    <w:rsid w:val="00645BEC"/>
    <w:rsid w:val="00646223"/>
    <w:rsid w:val="006462B3"/>
    <w:rsid w:val="006466C0"/>
    <w:rsid w:val="00646B72"/>
    <w:rsid w:val="00647125"/>
    <w:rsid w:val="006474B2"/>
    <w:rsid w:val="006474E2"/>
    <w:rsid w:val="0064771D"/>
    <w:rsid w:val="00647BC3"/>
    <w:rsid w:val="00647BEF"/>
    <w:rsid w:val="00647C79"/>
    <w:rsid w:val="00647F8A"/>
    <w:rsid w:val="00650089"/>
    <w:rsid w:val="006502E7"/>
    <w:rsid w:val="006503DA"/>
    <w:rsid w:val="00650495"/>
    <w:rsid w:val="006507F9"/>
    <w:rsid w:val="00650AA5"/>
    <w:rsid w:val="00650C47"/>
    <w:rsid w:val="00650D79"/>
    <w:rsid w:val="00650EAC"/>
    <w:rsid w:val="006513D2"/>
    <w:rsid w:val="006517C8"/>
    <w:rsid w:val="00651805"/>
    <w:rsid w:val="006518C6"/>
    <w:rsid w:val="00651CBA"/>
    <w:rsid w:val="00651E0B"/>
    <w:rsid w:val="00651EAA"/>
    <w:rsid w:val="00652400"/>
    <w:rsid w:val="00652AE1"/>
    <w:rsid w:val="00652CBA"/>
    <w:rsid w:val="00652D56"/>
    <w:rsid w:val="0065309C"/>
    <w:rsid w:val="00653133"/>
    <w:rsid w:val="0065348C"/>
    <w:rsid w:val="00653D7D"/>
    <w:rsid w:val="006545F0"/>
    <w:rsid w:val="0065469F"/>
    <w:rsid w:val="00654A2A"/>
    <w:rsid w:val="00654DD2"/>
    <w:rsid w:val="0065575B"/>
    <w:rsid w:val="006558AA"/>
    <w:rsid w:val="00655984"/>
    <w:rsid w:val="00655ACB"/>
    <w:rsid w:val="00655AD8"/>
    <w:rsid w:val="006562D7"/>
    <w:rsid w:val="0065635D"/>
    <w:rsid w:val="0065665C"/>
    <w:rsid w:val="00656854"/>
    <w:rsid w:val="00656B5C"/>
    <w:rsid w:val="0065733E"/>
    <w:rsid w:val="0065777B"/>
    <w:rsid w:val="00657992"/>
    <w:rsid w:val="00657BA5"/>
    <w:rsid w:val="00657F37"/>
    <w:rsid w:val="00657FC8"/>
    <w:rsid w:val="00657FFD"/>
    <w:rsid w:val="0066058C"/>
    <w:rsid w:val="00660A9D"/>
    <w:rsid w:val="00660D67"/>
    <w:rsid w:val="00660EC7"/>
    <w:rsid w:val="00660F60"/>
    <w:rsid w:val="0066101F"/>
    <w:rsid w:val="00661335"/>
    <w:rsid w:val="0066141D"/>
    <w:rsid w:val="006615E6"/>
    <w:rsid w:val="0066167F"/>
    <w:rsid w:val="00661784"/>
    <w:rsid w:val="00661826"/>
    <w:rsid w:val="00661847"/>
    <w:rsid w:val="00661BF2"/>
    <w:rsid w:val="00661F5D"/>
    <w:rsid w:val="0066205F"/>
    <w:rsid w:val="0066228F"/>
    <w:rsid w:val="0066245D"/>
    <w:rsid w:val="0066254B"/>
    <w:rsid w:val="006625F0"/>
    <w:rsid w:val="0066269F"/>
    <w:rsid w:val="0066296E"/>
    <w:rsid w:val="00662D84"/>
    <w:rsid w:val="0066335C"/>
    <w:rsid w:val="006633C8"/>
    <w:rsid w:val="00663496"/>
    <w:rsid w:val="00663545"/>
    <w:rsid w:val="0066356D"/>
    <w:rsid w:val="006636D6"/>
    <w:rsid w:val="00663817"/>
    <w:rsid w:val="00663819"/>
    <w:rsid w:val="00663BCF"/>
    <w:rsid w:val="006641B8"/>
    <w:rsid w:val="006641C1"/>
    <w:rsid w:val="006643AB"/>
    <w:rsid w:val="006643E5"/>
    <w:rsid w:val="00664463"/>
    <w:rsid w:val="00664578"/>
    <w:rsid w:val="00664731"/>
    <w:rsid w:val="0066478F"/>
    <w:rsid w:val="006648A1"/>
    <w:rsid w:val="00664A5E"/>
    <w:rsid w:val="00664A67"/>
    <w:rsid w:val="00664D12"/>
    <w:rsid w:val="00664F50"/>
    <w:rsid w:val="00664FAC"/>
    <w:rsid w:val="00665054"/>
    <w:rsid w:val="00665474"/>
    <w:rsid w:val="0066551D"/>
    <w:rsid w:val="006657C1"/>
    <w:rsid w:val="0066595B"/>
    <w:rsid w:val="00665AE2"/>
    <w:rsid w:val="00665F24"/>
    <w:rsid w:val="006660FF"/>
    <w:rsid w:val="0066612C"/>
    <w:rsid w:val="00666585"/>
    <w:rsid w:val="006665E6"/>
    <w:rsid w:val="00666784"/>
    <w:rsid w:val="006667CC"/>
    <w:rsid w:val="00666EB3"/>
    <w:rsid w:val="0066710E"/>
    <w:rsid w:val="00667129"/>
    <w:rsid w:val="00667202"/>
    <w:rsid w:val="0066747D"/>
    <w:rsid w:val="006676C7"/>
    <w:rsid w:val="0066770C"/>
    <w:rsid w:val="0066794B"/>
    <w:rsid w:val="00667E0F"/>
    <w:rsid w:val="00670293"/>
    <w:rsid w:val="00670466"/>
    <w:rsid w:val="00670631"/>
    <w:rsid w:val="00670D01"/>
    <w:rsid w:val="00670E69"/>
    <w:rsid w:val="00670E9C"/>
    <w:rsid w:val="006711D6"/>
    <w:rsid w:val="006712F2"/>
    <w:rsid w:val="00671308"/>
    <w:rsid w:val="00671533"/>
    <w:rsid w:val="00671A40"/>
    <w:rsid w:val="00671BE2"/>
    <w:rsid w:val="00671BF9"/>
    <w:rsid w:val="00671C5D"/>
    <w:rsid w:val="00671CE8"/>
    <w:rsid w:val="00671D73"/>
    <w:rsid w:val="00671D7F"/>
    <w:rsid w:val="006726F9"/>
    <w:rsid w:val="0067285A"/>
    <w:rsid w:val="0067290D"/>
    <w:rsid w:val="00672A4D"/>
    <w:rsid w:val="00672DE4"/>
    <w:rsid w:val="0067330C"/>
    <w:rsid w:val="00673523"/>
    <w:rsid w:val="006735BE"/>
    <w:rsid w:val="0067432B"/>
    <w:rsid w:val="006744CF"/>
    <w:rsid w:val="006744D7"/>
    <w:rsid w:val="0067485A"/>
    <w:rsid w:val="00674AB3"/>
    <w:rsid w:val="00674B86"/>
    <w:rsid w:val="00674D2A"/>
    <w:rsid w:val="006751CD"/>
    <w:rsid w:val="00675505"/>
    <w:rsid w:val="006755EC"/>
    <w:rsid w:val="0067569C"/>
    <w:rsid w:val="00675998"/>
    <w:rsid w:val="00676582"/>
    <w:rsid w:val="006766A1"/>
    <w:rsid w:val="00676992"/>
    <w:rsid w:val="00676C86"/>
    <w:rsid w:val="00676D38"/>
    <w:rsid w:val="0067725B"/>
    <w:rsid w:val="006773F3"/>
    <w:rsid w:val="0067775E"/>
    <w:rsid w:val="00677945"/>
    <w:rsid w:val="00677ADF"/>
    <w:rsid w:val="00677D37"/>
    <w:rsid w:val="00677E4C"/>
    <w:rsid w:val="00677F90"/>
    <w:rsid w:val="006801EE"/>
    <w:rsid w:val="006806A5"/>
    <w:rsid w:val="00680927"/>
    <w:rsid w:val="0068092E"/>
    <w:rsid w:val="00680E0A"/>
    <w:rsid w:val="00681056"/>
    <w:rsid w:val="00681099"/>
    <w:rsid w:val="0068119A"/>
    <w:rsid w:val="0068151E"/>
    <w:rsid w:val="006819FB"/>
    <w:rsid w:val="00682460"/>
    <w:rsid w:val="00682493"/>
    <w:rsid w:val="0068250D"/>
    <w:rsid w:val="00682690"/>
    <w:rsid w:val="006826D0"/>
    <w:rsid w:val="00682E77"/>
    <w:rsid w:val="00683085"/>
    <w:rsid w:val="0068323F"/>
    <w:rsid w:val="006834B3"/>
    <w:rsid w:val="00683529"/>
    <w:rsid w:val="00683D46"/>
    <w:rsid w:val="00683F36"/>
    <w:rsid w:val="0068440B"/>
    <w:rsid w:val="00684D07"/>
    <w:rsid w:val="00684F08"/>
    <w:rsid w:val="006853CA"/>
    <w:rsid w:val="00685EF1"/>
    <w:rsid w:val="00685F0C"/>
    <w:rsid w:val="00685F0D"/>
    <w:rsid w:val="00685FA1"/>
    <w:rsid w:val="00685FD7"/>
    <w:rsid w:val="00686086"/>
    <w:rsid w:val="006862A8"/>
    <w:rsid w:val="00686705"/>
    <w:rsid w:val="00686881"/>
    <w:rsid w:val="00686CA3"/>
    <w:rsid w:val="0068710C"/>
    <w:rsid w:val="0068729B"/>
    <w:rsid w:val="006874FC"/>
    <w:rsid w:val="006877BC"/>
    <w:rsid w:val="00687C1D"/>
    <w:rsid w:val="00690189"/>
    <w:rsid w:val="00690480"/>
    <w:rsid w:val="0069084B"/>
    <w:rsid w:val="00690C9C"/>
    <w:rsid w:val="00690EB3"/>
    <w:rsid w:val="00690F42"/>
    <w:rsid w:val="00690FC0"/>
    <w:rsid w:val="006915F1"/>
    <w:rsid w:val="00691AF5"/>
    <w:rsid w:val="006920FB"/>
    <w:rsid w:val="00693006"/>
    <w:rsid w:val="006936F5"/>
    <w:rsid w:val="0069380E"/>
    <w:rsid w:val="00693937"/>
    <w:rsid w:val="00693E5F"/>
    <w:rsid w:val="006940C0"/>
    <w:rsid w:val="0069416C"/>
    <w:rsid w:val="00694264"/>
    <w:rsid w:val="00694420"/>
    <w:rsid w:val="00694A0E"/>
    <w:rsid w:val="00694EE4"/>
    <w:rsid w:val="006950DD"/>
    <w:rsid w:val="0069524C"/>
    <w:rsid w:val="00695619"/>
    <w:rsid w:val="0069595E"/>
    <w:rsid w:val="00695980"/>
    <w:rsid w:val="00695E21"/>
    <w:rsid w:val="00696298"/>
    <w:rsid w:val="00696715"/>
    <w:rsid w:val="00696872"/>
    <w:rsid w:val="00696ADA"/>
    <w:rsid w:val="00696C3A"/>
    <w:rsid w:val="00696EC5"/>
    <w:rsid w:val="006979ED"/>
    <w:rsid w:val="00697B74"/>
    <w:rsid w:val="006A0060"/>
    <w:rsid w:val="006A0248"/>
    <w:rsid w:val="006A0528"/>
    <w:rsid w:val="006A0559"/>
    <w:rsid w:val="006A05AF"/>
    <w:rsid w:val="006A06A5"/>
    <w:rsid w:val="006A0ABA"/>
    <w:rsid w:val="006A0AFA"/>
    <w:rsid w:val="006A102F"/>
    <w:rsid w:val="006A129F"/>
    <w:rsid w:val="006A1790"/>
    <w:rsid w:val="006A186A"/>
    <w:rsid w:val="006A1D9B"/>
    <w:rsid w:val="006A2289"/>
    <w:rsid w:val="006A280E"/>
    <w:rsid w:val="006A2CF2"/>
    <w:rsid w:val="006A2D0F"/>
    <w:rsid w:val="006A2F11"/>
    <w:rsid w:val="006A2FA8"/>
    <w:rsid w:val="006A3AD2"/>
    <w:rsid w:val="006A3BF1"/>
    <w:rsid w:val="006A3DA7"/>
    <w:rsid w:val="006A3E20"/>
    <w:rsid w:val="006A3FF5"/>
    <w:rsid w:val="006A40B3"/>
    <w:rsid w:val="006A4C8E"/>
    <w:rsid w:val="006A4FA4"/>
    <w:rsid w:val="006A5378"/>
    <w:rsid w:val="006A54E1"/>
    <w:rsid w:val="006A55CF"/>
    <w:rsid w:val="006A5A59"/>
    <w:rsid w:val="006A5DF3"/>
    <w:rsid w:val="006A5E2C"/>
    <w:rsid w:val="006A5E82"/>
    <w:rsid w:val="006A5EC6"/>
    <w:rsid w:val="006A5F11"/>
    <w:rsid w:val="006A5FD0"/>
    <w:rsid w:val="006A64D1"/>
    <w:rsid w:val="006A65BB"/>
    <w:rsid w:val="006A692D"/>
    <w:rsid w:val="006A6F14"/>
    <w:rsid w:val="006A6FA4"/>
    <w:rsid w:val="006A7310"/>
    <w:rsid w:val="006A7A21"/>
    <w:rsid w:val="006A7A89"/>
    <w:rsid w:val="006B08FD"/>
    <w:rsid w:val="006B09E6"/>
    <w:rsid w:val="006B0C31"/>
    <w:rsid w:val="006B0D0D"/>
    <w:rsid w:val="006B0D2C"/>
    <w:rsid w:val="006B0DE0"/>
    <w:rsid w:val="006B1037"/>
    <w:rsid w:val="006B118A"/>
    <w:rsid w:val="006B12F5"/>
    <w:rsid w:val="006B19BC"/>
    <w:rsid w:val="006B1C0D"/>
    <w:rsid w:val="006B1DB4"/>
    <w:rsid w:val="006B2469"/>
    <w:rsid w:val="006B24D5"/>
    <w:rsid w:val="006B2540"/>
    <w:rsid w:val="006B2587"/>
    <w:rsid w:val="006B3097"/>
    <w:rsid w:val="006B32A7"/>
    <w:rsid w:val="006B341F"/>
    <w:rsid w:val="006B3AB3"/>
    <w:rsid w:val="006B3BFA"/>
    <w:rsid w:val="006B3C76"/>
    <w:rsid w:val="006B41EF"/>
    <w:rsid w:val="006B4250"/>
    <w:rsid w:val="006B4336"/>
    <w:rsid w:val="006B4604"/>
    <w:rsid w:val="006B4637"/>
    <w:rsid w:val="006B4D9E"/>
    <w:rsid w:val="006B504D"/>
    <w:rsid w:val="006B5693"/>
    <w:rsid w:val="006B5746"/>
    <w:rsid w:val="006B5FB9"/>
    <w:rsid w:val="006B65A9"/>
    <w:rsid w:val="006B66E0"/>
    <w:rsid w:val="006B6D1E"/>
    <w:rsid w:val="006B7343"/>
    <w:rsid w:val="006B7425"/>
    <w:rsid w:val="006B7427"/>
    <w:rsid w:val="006B762F"/>
    <w:rsid w:val="006B7D10"/>
    <w:rsid w:val="006B7F5A"/>
    <w:rsid w:val="006C00FC"/>
    <w:rsid w:val="006C049C"/>
    <w:rsid w:val="006C0794"/>
    <w:rsid w:val="006C0B69"/>
    <w:rsid w:val="006C0CE5"/>
    <w:rsid w:val="006C0F26"/>
    <w:rsid w:val="006C1699"/>
    <w:rsid w:val="006C1793"/>
    <w:rsid w:val="006C17DF"/>
    <w:rsid w:val="006C1A73"/>
    <w:rsid w:val="006C1AF0"/>
    <w:rsid w:val="006C1E62"/>
    <w:rsid w:val="006C207D"/>
    <w:rsid w:val="006C21E1"/>
    <w:rsid w:val="006C2226"/>
    <w:rsid w:val="006C2616"/>
    <w:rsid w:val="006C286A"/>
    <w:rsid w:val="006C2A83"/>
    <w:rsid w:val="006C2BA6"/>
    <w:rsid w:val="006C2F3B"/>
    <w:rsid w:val="006C3000"/>
    <w:rsid w:val="006C38D8"/>
    <w:rsid w:val="006C38DA"/>
    <w:rsid w:val="006C3D2D"/>
    <w:rsid w:val="006C3FE4"/>
    <w:rsid w:val="006C464A"/>
    <w:rsid w:val="006C51AC"/>
    <w:rsid w:val="006C55F8"/>
    <w:rsid w:val="006C572A"/>
    <w:rsid w:val="006C5735"/>
    <w:rsid w:val="006C5A80"/>
    <w:rsid w:val="006C5B6F"/>
    <w:rsid w:val="006C66CB"/>
    <w:rsid w:val="006C6A99"/>
    <w:rsid w:val="006C6B77"/>
    <w:rsid w:val="006C6D7F"/>
    <w:rsid w:val="006C6FC2"/>
    <w:rsid w:val="006C70B3"/>
    <w:rsid w:val="006C7845"/>
    <w:rsid w:val="006C7BAE"/>
    <w:rsid w:val="006C7D73"/>
    <w:rsid w:val="006C7DC5"/>
    <w:rsid w:val="006C7EF4"/>
    <w:rsid w:val="006C7F39"/>
    <w:rsid w:val="006C7F41"/>
    <w:rsid w:val="006D00CC"/>
    <w:rsid w:val="006D0514"/>
    <w:rsid w:val="006D0625"/>
    <w:rsid w:val="006D0825"/>
    <w:rsid w:val="006D1944"/>
    <w:rsid w:val="006D1BC9"/>
    <w:rsid w:val="006D2C27"/>
    <w:rsid w:val="006D2D7F"/>
    <w:rsid w:val="006D2D97"/>
    <w:rsid w:val="006D34AE"/>
    <w:rsid w:val="006D3642"/>
    <w:rsid w:val="006D369A"/>
    <w:rsid w:val="006D36C1"/>
    <w:rsid w:val="006D3925"/>
    <w:rsid w:val="006D3986"/>
    <w:rsid w:val="006D3A62"/>
    <w:rsid w:val="006D3BD9"/>
    <w:rsid w:val="006D3DA6"/>
    <w:rsid w:val="006D4247"/>
    <w:rsid w:val="006D454C"/>
    <w:rsid w:val="006D48FD"/>
    <w:rsid w:val="006D4B64"/>
    <w:rsid w:val="006D4BAE"/>
    <w:rsid w:val="006D589A"/>
    <w:rsid w:val="006D6175"/>
    <w:rsid w:val="006D6356"/>
    <w:rsid w:val="006D657F"/>
    <w:rsid w:val="006D65AB"/>
    <w:rsid w:val="006D6CD1"/>
    <w:rsid w:val="006D6CE7"/>
    <w:rsid w:val="006D6D36"/>
    <w:rsid w:val="006D7286"/>
    <w:rsid w:val="006D75E9"/>
    <w:rsid w:val="006D768C"/>
    <w:rsid w:val="006D77C7"/>
    <w:rsid w:val="006D7CEB"/>
    <w:rsid w:val="006D7F6A"/>
    <w:rsid w:val="006E0EE8"/>
    <w:rsid w:val="006E10B8"/>
    <w:rsid w:val="006E111D"/>
    <w:rsid w:val="006E1243"/>
    <w:rsid w:val="006E133C"/>
    <w:rsid w:val="006E1715"/>
    <w:rsid w:val="006E180E"/>
    <w:rsid w:val="006E1950"/>
    <w:rsid w:val="006E1B4C"/>
    <w:rsid w:val="006E1DF5"/>
    <w:rsid w:val="006E1F8A"/>
    <w:rsid w:val="006E1F90"/>
    <w:rsid w:val="006E22CC"/>
    <w:rsid w:val="006E31BF"/>
    <w:rsid w:val="006E3309"/>
    <w:rsid w:val="006E3453"/>
    <w:rsid w:val="006E38C5"/>
    <w:rsid w:val="006E3D06"/>
    <w:rsid w:val="006E3DDD"/>
    <w:rsid w:val="006E4054"/>
    <w:rsid w:val="006E4097"/>
    <w:rsid w:val="006E474F"/>
    <w:rsid w:val="006E4ECD"/>
    <w:rsid w:val="006E55AF"/>
    <w:rsid w:val="006E55B2"/>
    <w:rsid w:val="006E5654"/>
    <w:rsid w:val="006E5E75"/>
    <w:rsid w:val="006E6419"/>
    <w:rsid w:val="006E662E"/>
    <w:rsid w:val="006E6766"/>
    <w:rsid w:val="006E68AC"/>
    <w:rsid w:val="006E6BA7"/>
    <w:rsid w:val="006E6C28"/>
    <w:rsid w:val="006E7313"/>
    <w:rsid w:val="006E749C"/>
    <w:rsid w:val="006E75C8"/>
    <w:rsid w:val="006E7618"/>
    <w:rsid w:val="006E7F40"/>
    <w:rsid w:val="006E7FE5"/>
    <w:rsid w:val="006F03C2"/>
    <w:rsid w:val="006F03E0"/>
    <w:rsid w:val="006F05D2"/>
    <w:rsid w:val="006F0DA1"/>
    <w:rsid w:val="006F165A"/>
    <w:rsid w:val="006F1EAD"/>
    <w:rsid w:val="006F2469"/>
    <w:rsid w:val="006F249F"/>
    <w:rsid w:val="006F2509"/>
    <w:rsid w:val="006F2FF0"/>
    <w:rsid w:val="006F3021"/>
    <w:rsid w:val="006F3090"/>
    <w:rsid w:val="006F32FA"/>
    <w:rsid w:val="006F3737"/>
    <w:rsid w:val="006F3D49"/>
    <w:rsid w:val="006F4499"/>
    <w:rsid w:val="006F47CD"/>
    <w:rsid w:val="006F4876"/>
    <w:rsid w:val="006F487C"/>
    <w:rsid w:val="006F4B39"/>
    <w:rsid w:val="006F5003"/>
    <w:rsid w:val="006F510F"/>
    <w:rsid w:val="006F57A1"/>
    <w:rsid w:val="006F5EE6"/>
    <w:rsid w:val="006F5FDC"/>
    <w:rsid w:val="006F6737"/>
    <w:rsid w:val="006F678D"/>
    <w:rsid w:val="006F6DA7"/>
    <w:rsid w:val="006F6EBB"/>
    <w:rsid w:val="006F708D"/>
    <w:rsid w:val="006F7286"/>
    <w:rsid w:val="006F7522"/>
    <w:rsid w:val="006F75E2"/>
    <w:rsid w:val="006F76F8"/>
    <w:rsid w:val="006F7C76"/>
    <w:rsid w:val="006F7DFF"/>
    <w:rsid w:val="006F7E84"/>
    <w:rsid w:val="007001CC"/>
    <w:rsid w:val="007002D0"/>
    <w:rsid w:val="0070049E"/>
    <w:rsid w:val="0070056A"/>
    <w:rsid w:val="0070127F"/>
    <w:rsid w:val="007017AE"/>
    <w:rsid w:val="00701C30"/>
    <w:rsid w:val="00701CF4"/>
    <w:rsid w:val="00701FAD"/>
    <w:rsid w:val="00702406"/>
    <w:rsid w:val="00702658"/>
    <w:rsid w:val="0070299C"/>
    <w:rsid w:val="00702A2E"/>
    <w:rsid w:val="00702AB5"/>
    <w:rsid w:val="00702CD0"/>
    <w:rsid w:val="007031F6"/>
    <w:rsid w:val="00703250"/>
    <w:rsid w:val="00703496"/>
    <w:rsid w:val="00703B1E"/>
    <w:rsid w:val="00704889"/>
    <w:rsid w:val="007049DE"/>
    <w:rsid w:val="00704E42"/>
    <w:rsid w:val="007050A9"/>
    <w:rsid w:val="007056E1"/>
    <w:rsid w:val="00705BAA"/>
    <w:rsid w:val="00705DBD"/>
    <w:rsid w:val="00705E12"/>
    <w:rsid w:val="00705EC2"/>
    <w:rsid w:val="00706762"/>
    <w:rsid w:val="007068CB"/>
    <w:rsid w:val="00706B22"/>
    <w:rsid w:val="00706C31"/>
    <w:rsid w:val="00706E72"/>
    <w:rsid w:val="00707128"/>
    <w:rsid w:val="0070757E"/>
    <w:rsid w:val="00707990"/>
    <w:rsid w:val="00707A1F"/>
    <w:rsid w:val="00707DAB"/>
    <w:rsid w:val="007105DC"/>
    <w:rsid w:val="00710633"/>
    <w:rsid w:val="00710A55"/>
    <w:rsid w:val="00710E5A"/>
    <w:rsid w:val="00710EBA"/>
    <w:rsid w:val="0071146D"/>
    <w:rsid w:val="00711737"/>
    <w:rsid w:val="00711A97"/>
    <w:rsid w:val="00712026"/>
    <w:rsid w:val="007122AE"/>
    <w:rsid w:val="00712A88"/>
    <w:rsid w:val="00712CC4"/>
    <w:rsid w:val="00712D74"/>
    <w:rsid w:val="0071321C"/>
    <w:rsid w:val="007133DC"/>
    <w:rsid w:val="007138D6"/>
    <w:rsid w:val="00713B54"/>
    <w:rsid w:val="00713E94"/>
    <w:rsid w:val="00714065"/>
    <w:rsid w:val="00714088"/>
    <w:rsid w:val="00714548"/>
    <w:rsid w:val="0071469D"/>
    <w:rsid w:val="007146A1"/>
    <w:rsid w:val="007147B5"/>
    <w:rsid w:val="00714894"/>
    <w:rsid w:val="00714EF8"/>
    <w:rsid w:val="007150EF"/>
    <w:rsid w:val="00715738"/>
    <w:rsid w:val="007159CC"/>
    <w:rsid w:val="00715EB6"/>
    <w:rsid w:val="0071647D"/>
    <w:rsid w:val="007167B6"/>
    <w:rsid w:val="00716DA6"/>
    <w:rsid w:val="0071716B"/>
    <w:rsid w:val="0071720D"/>
    <w:rsid w:val="007172A3"/>
    <w:rsid w:val="00717955"/>
    <w:rsid w:val="00717A3A"/>
    <w:rsid w:val="00717F26"/>
    <w:rsid w:val="0072105B"/>
    <w:rsid w:val="00721A88"/>
    <w:rsid w:val="00721BA1"/>
    <w:rsid w:val="00721FD9"/>
    <w:rsid w:val="00722233"/>
    <w:rsid w:val="00722347"/>
    <w:rsid w:val="007223A3"/>
    <w:rsid w:val="007226E0"/>
    <w:rsid w:val="007226FF"/>
    <w:rsid w:val="00722871"/>
    <w:rsid w:val="00723039"/>
    <w:rsid w:val="007234BC"/>
    <w:rsid w:val="007236D6"/>
    <w:rsid w:val="00723F9D"/>
    <w:rsid w:val="007240D8"/>
    <w:rsid w:val="007243F9"/>
    <w:rsid w:val="00724528"/>
    <w:rsid w:val="00724563"/>
    <w:rsid w:val="007248E3"/>
    <w:rsid w:val="00724C94"/>
    <w:rsid w:val="00724DD0"/>
    <w:rsid w:val="00724DD5"/>
    <w:rsid w:val="00725089"/>
    <w:rsid w:val="00725234"/>
    <w:rsid w:val="00725359"/>
    <w:rsid w:val="0072536F"/>
    <w:rsid w:val="007253AC"/>
    <w:rsid w:val="00725732"/>
    <w:rsid w:val="0072580D"/>
    <w:rsid w:val="0072586B"/>
    <w:rsid w:val="007260A8"/>
    <w:rsid w:val="00726695"/>
    <w:rsid w:val="00726957"/>
    <w:rsid w:val="00726F68"/>
    <w:rsid w:val="007273AF"/>
    <w:rsid w:val="007273E8"/>
    <w:rsid w:val="007274E6"/>
    <w:rsid w:val="00727851"/>
    <w:rsid w:val="007279D3"/>
    <w:rsid w:val="00727B4C"/>
    <w:rsid w:val="00727E64"/>
    <w:rsid w:val="00727E6B"/>
    <w:rsid w:val="007302F4"/>
    <w:rsid w:val="007309AB"/>
    <w:rsid w:val="00730BC7"/>
    <w:rsid w:val="00730D88"/>
    <w:rsid w:val="00731230"/>
    <w:rsid w:val="0073130A"/>
    <w:rsid w:val="0073137B"/>
    <w:rsid w:val="00731851"/>
    <w:rsid w:val="007318C2"/>
    <w:rsid w:val="00731A1C"/>
    <w:rsid w:val="00731BBF"/>
    <w:rsid w:val="00731CAA"/>
    <w:rsid w:val="00732612"/>
    <w:rsid w:val="007326A4"/>
    <w:rsid w:val="007326DC"/>
    <w:rsid w:val="007327F5"/>
    <w:rsid w:val="00732B2B"/>
    <w:rsid w:val="00732B81"/>
    <w:rsid w:val="00732C07"/>
    <w:rsid w:val="00732FC5"/>
    <w:rsid w:val="007333CA"/>
    <w:rsid w:val="00733550"/>
    <w:rsid w:val="0073396A"/>
    <w:rsid w:val="00733B72"/>
    <w:rsid w:val="0073424F"/>
    <w:rsid w:val="00734CB5"/>
    <w:rsid w:val="007353DA"/>
    <w:rsid w:val="00735772"/>
    <w:rsid w:val="007357D4"/>
    <w:rsid w:val="0073642A"/>
    <w:rsid w:val="007367C9"/>
    <w:rsid w:val="00736C7A"/>
    <w:rsid w:val="00737236"/>
    <w:rsid w:val="0073724F"/>
    <w:rsid w:val="007375B1"/>
    <w:rsid w:val="007402BD"/>
    <w:rsid w:val="007404C1"/>
    <w:rsid w:val="007407DC"/>
    <w:rsid w:val="00740C59"/>
    <w:rsid w:val="007413FC"/>
    <w:rsid w:val="0074161C"/>
    <w:rsid w:val="00741A6A"/>
    <w:rsid w:val="00741AFD"/>
    <w:rsid w:val="00741FE8"/>
    <w:rsid w:val="007423B3"/>
    <w:rsid w:val="00742654"/>
    <w:rsid w:val="00742852"/>
    <w:rsid w:val="007429C8"/>
    <w:rsid w:val="00742AA9"/>
    <w:rsid w:val="00742B9C"/>
    <w:rsid w:val="00742BC9"/>
    <w:rsid w:val="00742BFA"/>
    <w:rsid w:val="00742EAD"/>
    <w:rsid w:val="0074302B"/>
    <w:rsid w:val="007431EA"/>
    <w:rsid w:val="00743919"/>
    <w:rsid w:val="0074493A"/>
    <w:rsid w:val="00744E54"/>
    <w:rsid w:val="00745CB8"/>
    <w:rsid w:val="00745E27"/>
    <w:rsid w:val="00745F53"/>
    <w:rsid w:val="00746031"/>
    <w:rsid w:val="0074605B"/>
    <w:rsid w:val="0074608C"/>
    <w:rsid w:val="00746AEE"/>
    <w:rsid w:val="00746B5B"/>
    <w:rsid w:val="00746CEF"/>
    <w:rsid w:val="00746D06"/>
    <w:rsid w:val="00746F4A"/>
    <w:rsid w:val="007477C0"/>
    <w:rsid w:val="0074798A"/>
    <w:rsid w:val="007506A5"/>
    <w:rsid w:val="00750830"/>
    <w:rsid w:val="007508A3"/>
    <w:rsid w:val="00750DCC"/>
    <w:rsid w:val="007511D3"/>
    <w:rsid w:val="007518B1"/>
    <w:rsid w:val="00751AE6"/>
    <w:rsid w:val="00751BBF"/>
    <w:rsid w:val="00751BC7"/>
    <w:rsid w:val="00751CB8"/>
    <w:rsid w:val="00751F59"/>
    <w:rsid w:val="007522F3"/>
    <w:rsid w:val="007523B5"/>
    <w:rsid w:val="00752724"/>
    <w:rsid w:val="00752BD8"/>
    <w:rsid w:val="00752E74"/>
    <w:rsid w:val="0075326B"/>
    <w:rsid w:val="0075337F"/>
    <w:rsid w:val="00753490"/>
    <w:rsid w:val="0075358F"/>
    <w:rsid w:val="00753625"/>
    <w:rsid w:val="00753640"/>
    <w:rsid w:val="00753A02"/>
    <w:rsid w:val="00753B0F"/>
    <w:rsid w:val="00753E68"/>
    <w:rsid w:val="00753EBE"/>
    <w:rsid w:val="00754082"/>
    <w:rsid w:val="007540EF"/>
    <w:rsid w:val="007540FC"/>
    <w:rsid w:val="00754242"/>
    <w:rsid w:val="00754350"/>
    <w:rsid w:val="007543B6"/>
    <w:rsid w:val="007545ED"/>
    <w:rsid w:val="00754608"/>
    <w:rsid w:val="00754A2D"/>
    <w:rsid w:val="00754DBA"/>
    <w:rsid w:val="00754F8D"/>
    <w:rsid w:val="00755301"/>
    <w:rsid w:val="0075546B"/>
    <w:rsid w:val="00755471"/>
    <w:rsid w:val="007554DC"/>
    <w:rsid w:val="00755591"/>
    <w:rsid w:val="007559F4"/>
    <w:rsid w:val="00755A1B"/>
    <w:rsid w:val="00755F70"/>
    <w:rsid w:val="0075610B"/>
    <w:rsid w:val="00756354"/>
    <w:rsid w:val="007563FA"/>
    <w:rsid w:val="007566CF"/>
    <w:rsid w:val="00756E94"/>
    <w:rsid w:val="00757369"/>
    <w:rsid w:val="00757636"/>
    <w:rsid w:val="00757EFE"/>
    <w:rsid w:val="0076016A"/>
    <w:rsid w:val="007605BB"/>
    <w:rsid w:val="00760788"/>
    <w:rsid w:val="00760EF7"/>
    <w:rsid w:val="00760F56"/>
    <w:rsid w:val="007610F5"/>
    <w:rsid w:val="007611F6"/>
    <w:rsid w:val="0076123F"/>
    <w:rsid w:val="0076127B"/>
    <w:rsid w:val="0076151E"/>
    <w:rsid w:val="00761CCD"/>
    <w:rsid w:val="00761D1C"/>
    <w:rsid w:val="0076223E"/>
    <w:rsid w:val="00762410"/>
    <w:rsid w:val="00762828"/>
    <w:rsid w:val="00762AA1"/>
    <w:rsid w:val="00762B54"/>
    <w:rsid w:val="00762BD3"/>
    <w:rsid w:val="0076334E"/>
    <w:rsid w:val="007633CA"/>
    <w:rsid w:val="00763967"/>
    <w:rsid w:val="00763D5C"/>
    <w:rsid w:val="00764A55"/>
    <w:rsid w:val="00764FA0"/>
    <w:rsid w:val="00765241"/>
    <w:rsid w:val="0076563E"/>
    <w:rsid w:val="0076575B"/>
    <w:rsid w:val="007659B0"/>
    <w:rsid w:val="00765AA4"/>
    <w:rsid w:val="00765C08"/>
    <w:rsid w:val="00766010"/>
    <w:rsid w:val="00766242"/>
    <w:rsid w:val="00766502"/>
    <w:rsid w:val="0076674B"/>
    <w:rsid w:val="007668E1"/>
    <w:rsid w:val="00766FAF"/>
    <w:rsid w:val="00767205"/>
    <w:rsid w:val="00767434"/>
    <w:rsid w:val="00767791"/>
    <w:rsid w:val="00767A5E"/>
    <w:rsid w:val="00767B62"/>
    <w:rsid w:val="00767E52"/>
    <w:rsid w:val="00767EEA"/>
    <w:rsid w:val="00767FA6"/>
    <w:rsid w:val="00770CA6"/>
    <w:rsid w:val="00770D80"/>
    <w:rsid w:val="00770DAD"/>
    <w:rsid w:val="00770F7D"/>
    <w:rsid w:val="00771195"/>
    <w:rsid w:val="0077121D"/>
    <w:rsid w:val="007716B6"/>
    <w:rsid w:val="00771D5C"/>
    <w:rsid w:val="0077220A"/>
    <w:rsid w:val="00772240"/>
    <w:rsid w:val="007722D6"/>
    <w:rsid w:val="00772904"/>
    <w:rsid w:val="007729A0"/>
    <w:rsid w:val="00772B65"/>
    <w:rsid w:val="00772F18"/>
    <w:rsid w:val="00773632"/>
    <w:rsid w:val="00773C5F"/>
    <w:rsid w:val="00773F9C"/>
    <w:rsid w:val="00774007"/>
    <w:rsid w:val="0077403E"/>
    <w:rsid w:val="00774452"/>
    <w:rsid w:val="0077458C"/>
    <w:rsid w:val="0077485F"/>
    <w:rsid w:val="00774A8A"/>
    <w:rsid w:val="00774F31"/>
    <w:rsid w:val="00775159"/>
    <w:rsid w:val="0077523F"/>
    <w:rsid w:val="00775660"/>
    <w:rsid w:val="00775C04"/>
    <w:rsid w:val="0077615F"/>
    <w:rsid w:val="007761A2"/>
    <w:rsid w:val="007764C9"/>
    <w:rsid w:val="00776593"/>
    <w:rsid w:val="0077675A"/>
    <w:rsid w:val="007767FA"/>
    <w:rsid w:val="00776BB3"/>
    <w:rsid w:val="00776BB4"/>
    <w:rsid w:val="00777261"/>
    <w:rsid w:val="00777285"/>
    <w:rsid w:val="0077749D"/>
    <w:rsid w:val="0077792A"/>
    <w:rsid w:val="007802C2"/>
    <w:rsid w:val="00780680"/>
    <w:rsid w:val="0078083B"/>
    <w:rsid w:val="007809DD"/>
    <w:rsid w:val="00780C3B"/>
    <w:rsid w:val="0078101D"/>
    <w:rsid w:val="007814B4"/>
    <w:rsid w:val="00781AD7"/>
    <w:rsid w:val="00781C18"/>
    <w:rsid w:val="00781EA7"/>
    <w:rsid w:val="00781FD0"/>
    <w:rsid w:val="007821D0"/>
    <w:rsid w:val="007824FE"/>
    <w:rsid w:val="00782813"/>
    <w:rsid w:val="00782A60"/>
    <w:rsid w:val="00782DE4"/>
    <w:rsid w:val="0078301D"/>
    <w:rsid w:val="00783261"/>
    <w:rsid w:val="00783A8D"/>
    <w:rsid w:val="00783A92"/>
    <w:rsid w:val="00783C7A"/>
    <w:rsid w:val="00783E6B"/>
    <w:rsid w:val="00783EF7"/>
    <w:rsid w:val="007841DE"/>
    <w:rsid w:val="00784276"/>
    <w:rsid w:val="007846DF"/>
    <w:rsid w:val="00784A13"/>
    <w:rsid w:val="00784BE0"/>
    <w:rsid w:val="00784C45"/>
    <w:rsid w:val="00784C5B"/>
    <w:rsid w:val="00784CCF"/>
    <w:rsid w:val="00784CD6"/>
    <w:rsid w:val="00784DAB"/>
    <w:rsid w:val="007851C8"/>
    <w:rsid w:val="007855BB"/>
    <w:rsid w:val="007856F4"/>
    <w:rsid w:val="0078575A"/>
    <w:rsid w:val="0078584B"/>
    <w:rsid w:val="00785C52"/>
    <w:rsid w:val="007862FC"/>
    <w:rsid w:val="00786324"/>
    <w:rsid w:val="00786646"/>
    <w:rsid w:val="00786706"/>
    <w:rsid w:val="007869CA"/>
    <w:rsid w:val="00786C44"/>
    <w:rsid w:val="00786D31"/>
    <w:rsid w:val="00786DE3"/>
    <w:rsid w:val="00787249"/>
    <w:rsid w:val="007875B9"/>
    <w:rsid w:val="0078790A"/>
    <w:rsid w:val="00787939"/>
    <w:rsid w:val="0078797F"/>
    <w:rsid w:val="007900C1"/>
    <w:rsid w:val="007900D2"/>
    <w:rsid w:val="00790586"/>
    <w:rsid w:val="00790600"/>
    <w:rsid w:val="00790695"/>
    <w:rsid w:val="00790A58"/>
    <w:rsid w:val="00790E0B"/>
    <w:rsid w:val="00790E36"/>
    <w:rsid w:val="00791694"/>
    <w:rsid w:val="00791DB5"/>
    <w:rsid w:val="00791E16"/>
    <w:rsid w:val="00791E96"/>
    <w:rsid w:val="00792025"/>
    <w:rsid w:val="0079222B"/>
    <w:rsid w:val="00792490"/>
    <w:rsid w:val="007925CF"/>
    <w:rsid w:val="00792C75"/>
    <w:rsid w:val="00793114"/>
    <w:rsid w:val="007937BA"/>
    <w:rsid w:val="00793878"/>
    <w:rsid w:val="00793B38"/>
    <w:rsid w:val="007942BD"/>
    <w:rsid w:val="0079470B"/>
    <w:rsid w:val="00794885"/>
    <w:rsid w:val="00794A8D"/>
    <w:rsid w:val="00794C88"/>
    <w:rsid w:val="00795BAF"/>
    <w:rsid w:val="00795E8A"/>
    <w:rsid w:val="007961F5"/>
    <w:rsid w:val="0079640C"/>
    <w:rsid w:val="007965CF"/>
    <w:rsid w:val="0079663C"/>
    <w:rsid w:val="007966FA"/>
    <w:rsid w:val="00796B18"/>
    <w:rsid w:val="00796E0F"/>
    <w:rsid w:val="00797126"/>
    <w:rsid w:val="00797648"/>
    <w:rsid w:val="00797A5C"/>
    <w:rsid w:val="00797E8B"/>
    <w:rsid w:val="00797F5A"/>
    <w:rsid w:val="007A0162"/>
    <w:rsid w:val="007A076F"/>
    <w:rsid w:val="007A0949"/>
    <w:rsid w:val="007A0C7D"/>
    <w:rsid w:val="007A11C8"/>
    <w:rsid w:val="007A1218"/>
    <w:rsid w:val="007A13CA"/>
    <w:rsid w:val="007A142E"/>
    <w:rsid w:val="007A1596"/>
    <w:rsid w:val="007A1967"/>
    <w:rsid w:val="007A1A1C"/>
    <w:rsid w:val="007A1CC0"/>
    <w:rsid w:val="007A2017"/>
    <w:rsid w:val="007A22F5"/>
    <w:rsid w:val="007A3208"/>
    <w:rsid w:val="007A32FD"/>
    <w:rsid w:val="007A3487"/>
    <w:rsid w:val="007A360B"/>
    <w:rsid w:val="007A36CC"/>
    <w:rsid w:val="007A380B"/>
    <w:rsid w:val="007A3B1C"/>
    <w:rsid w:val="007A3B1F"/>
    <w:rsid w:val="007A3EFC"/>
    <w:rsid w:val="007A4130"/>
    <w:rsid w:val="007A4214"/>
    <w:rsid w:val="007A4477"/>
    <w:rsid w:val="007A495A"/>
    <w:rsid w:val="007A4B12"/>
    <w:rsid w:val="007A4B4F"/>
    <w:rsid w:val="007A4D74"/>
    <w:rsid w:val="007A4E86"/>
    <w:rsid w:val="007A4F4F"/>
    <w:rsid w:val="007A4F75"/>
    <w:rsid w:val="007A50C7"/>
    <w:rsid w:val="007A5A79"/>
    <w:rsid w:val="007A5A93"/>
    <w:rsid w:val="007A5F2A"/>
    <w:rsid w:val="007A6185"/>
    <w:rsid w:val="007A64FC"/>
    <w:rsid w:val="007A6BAC"/>
    <w:rsid w:val="007A6FD4"/>
    <w:rsid w:val="007A7106"/>
    <w:rsid w:val="007A74DC"/>
    <w:rsid w:val="007A7530"/>
    <w:rsid w:val="007A760E"/>
    <w:rsid w:val="007A782D"/>
    <w:rsid w:val="007A7B9A"/>
    <w:rsid w:val="007B010A"/>
    <w:rsid w:val="007B058B"/>
    <w:rsid w:val="007B0789"/>
    <w:rsid w:val="007B0AFD"/>
    <w:rsid w:val="007B1023"/>
    <w:rsid w:val="007B1148"/>
    <w:rsid w:val="007B12ED"/>
    <w:rsid w:val="007B13EF"/>
    <w:rsid w:val="007B199B"/>
    <w:rsid w:val="007B1ADE"/>
    <w:rsid w:val="007B1AE3"/>
    <w:rsid w:val="007B1B61"/>
    <w:rsid w:val="007B1B9C"/>
    <w:rsid w:val="007B1C8B"/>
    <w:rsid w:val="007B1E11"/>
    <w:rsid w:val="007B2215"/>
    <w:rsid w:val="007B2459"/>
    <w:rsid w:val="007B2F70"/>
    <w:rsid w:val="007B315D"/>
    <w:rsid w:val="007B342E"/>
    <w:rsid w:val="007B3684"/>
    <w:rsid w:val="007B4405"/>
    <w:rsid w:val="007B468A"/>
    <w:rsid w:val="007B471A"/>
    <w:rsid w:val="007B4BE5"/>
    <w:rsid w:val="007B5395"/>
    <w:rsid w:val="007B558C"/>
    <w:rsid w:val="007B5642"/>
    <w:rsid w:val="007B5E88"/>
    <w:rsid w:val="007B5F37"/>
    <w:rsid w:val="007B5F6F"/>
    <w:rsid w:val="007B6005"/>
    <w:rsid w:val="007B659F"/>
    <w:rsid w:val="007B68CC"/>
    <w:rsid w:val="007B6C6E"/>
    <w:rsid w:val="007B6DC5"/>
    <w:rsid w:val="007B700D"/>
    <w:rsid w:val="007B712A"/>
    <w:rsid w:val="007B72B5"/>
    <w:rsid w:val="007B7331"/>
    <w:rsid w:val="007B74F7"/>
    <w:rsid w:val="007B77D7"/>
    <w:rsid w:val="007B7B76"/>
    <w:rsid w:val="007B7C19"/>
    <w:rsid w:val="007B7D37"/>
    <w:rsid w:val="007C0061"/>
    <w:rsid w:val="007C01F5"/>
    <w:rsid w:val="007C04D6"/>
    <w:rsid w:val="007C05CF"/>
    <w:rsid w:val="007C06DF"/>
    <w:rsid w:val="007C07C1"/>
    <w:rsid w:val="007C0E14"/>
    <w:rsid w:val="007C0FB6"/>
    <w:rsid w:val="007C108C"/>
    <w:rsid w:val="007C13A3"/>
    <w:rsid w:val="007C1477"/>
    <w:rsid w:val="007C1483"/>
    <w:rsid w:val="007C1715"/>
    <w:rsid w:val="007C1993"/>
    <w:rsid w:val="007C1C57"/>
    <w:rsid w:val="007C1DBA"/>
    <w:rsid w:val="007C1EED"/>
    <w:rsid w:val="007C2034"/>
    <w:rsid w:val="007C236E"/>
    <w:rsid w:val="007C2442"/>
    <w:rsid w:val="007C24B2"/>
    <w:rsid w:val="007C256C"/>
    <w:rsid w:val="007C2743"/>
    <w:rsid w:val="007C2B88"/>
    <w:rsid w:val="007C2D3F"/>
    <w:rsid w:val="007C2ED2"/>
    <w:rsid w:val="007C2F7E"/>
    <w:rsid w:val="007C3033"/>
    <w:rsid w:val="007C3138"/>
    <w:rsid w:val="007C33D7"/>
    <w:rsid w:val="007C345E"/>
    <w:rsid w:val="007C363D"/>
    <w:rsid w:val="007C363E"/>
    <w:rsid w:val="007C3861"/>
    <w:rsid w:val="007C3DAD"/>
    <w:rsid w:val="007C414C"/>
    <w:rsid w:val="007C4257"/>
    <w:rsid w:val="007C4A66"/>
    <w:rsid w:val="007C4E20"/>
    <w:rsid w:val="007C52E8"/>
    <w:rsid w:val="007C53B6"/>
    <w:rsid w:val="007C5C71"/>
    <w:rsid w:val="007C5DEF"/>
    <w:rsid w:val="007C6656"/>
    <w:rsid w:val="007C67A5"/>
    <w:rsid w:val="007C6A5D"/>
    <w:rsid w:val="007C6C40"/>
    <w:rsid w:val="007C71E5"/>
    <w:rsid w:val="007C7208"/>
    <w:rsid w:val="007C73F5"/>
    <w:rsid w:val="007C74C0"/>
    <w:rsid w:val="007C7D37"/>
    <w:rsid w:val="007C7FD1"/>
    <w:rsid w:val="007D0BA8"/>
    <w:rsid w:val="007D0FE5"/>
    <w:rsid w:val="007D121C"/>
    <w:rsid w:val="007D1342"/>
    <w:rsid w:val="007D13AA"/>
    <w:rsid w:val="007D16E3"/>
    <w:rsid w:val="007D18DC"/>
    <w:rsid w:val="007D1924"/>
    <w:rsid w:val="007D1961"/>
    <w:rsid w:val="007D1D59"/>
    <w:rsid w:val="007D1F41"/>
    <w:rsid w:val="007D2169"/>
    <w:rsid w:val="007D21C7"/>
    <w:rsid w:val="007D21E3"/>
    <w:rsid w:val="007D244F"/>
    <w:rsid w:val="007D24F6"/>
    <w:rsid w:val="007D28AA"/>
    <w:rsid w:val="007D35D2"/>
    <w:rsid w:val="007D3BC4"/>
    <w:rsid w:val="007D3E8C"/>
    <w:rsid w:val="007D4020"/>
    <w:rsid w:val="007D40F2"/>
    <w:rsid w:val="007D43EF"/>
    <w:rsid w:val="007D46E2"/>
    <w:rsid w:val="007D4BF4"/>
    <w:rsid w:val="007D4C68"/>
    <w:rsid w:val="007D4D73"/>
    <w:rsid w:val="007D4EFC"/>
    <w:rsid w:val="007D511C"/>
    <w:rsid w:val="007D520E"/>
    <w:rsid w:val="007D5214"/>
    <w:rsid w:val="007D5384"/>
    <w:rsid w:val="007D5491"/>
    <w:rsid w:val="007D57F3"/>
    <w:rsid w:val="007D5B25"/>
    <w:rsid w:val="007D5FAE"/>
    <w:rsid w:val="007D63CD"/>
    <w:rsid w:val="007D64F0"/>
    <w:rsid w:val="007D66D5"/>
    <w:rsid w:val="007D6780"/>
    <w:rsid w:val="007D6A4D"/>
    <w:rsid w:val="007D6A64"/>
    <w:rsid w:val="007D6BBA"/>
    <w:rsid w:val="007D6C26"/>
    <w:rsid w:val="007D6C5B"/>
    <w:rsid w:val="007D6DAE"/>
    <w:rsid w:val="007D6E08"/>
    <w:rsid w:val="007D6EDE"/>
    <w:rsid w:val="007D708A"/>
    <w:rsid w:val="007D7385"/>
    <w:rsid w:val="007D761E"/>
    <w:rsid w:val="007D77E4"/>
    <w:rsid w:val="007D7EA3"/>
    <w:rsid w:val="007E0816"/>
    <w:rsid w:val="007E08E6"/>
    <w:rsid w:val="007E0D8C"/>
    <w:rsid w:val="007E0E9C"/>
    <w:rsid w:val="007E100B"/>
    <w:rsid w:val="007E12A7"/>
    <w:rsid w:val="007E157D"/>
    <w:rsid w:val="007E1B12"/>
    <w:rsid w:val="007E1BC9"/>
    <w:rsid w:val="007E229E"/>
    <w:rsid w:val="007E2342"/>
    <w:rsid w:val="007E24C7"/>
    <w:rsid w:val="007E274B"/>
    <w:rsid w:val="007E2A01"/>
    <w:rsid w:val="007E2C3F"/>
    <w:rsid w:val="007E322B"/>
    <w:rsid w:val="007E3525"/>
    <w:rsid w:val="007E3533"/>
    <w:rsid w:val="007E3B6F"/>
    <w:rsid w:val="007E3EC4"/>
    <w:rsid w:val="007E4096"/>
    <w:rsid w:val="007E4230"/>
    <w:rsid w:val="007E4545"/>
    <w:rsid w:val="007E46D8"/>
    <w:rsid w:val="007E4960"/>
    <w:rsid w:val="007E4B4F"/>
    <w:rsid w:val="007E4C6D"/>
    <w:rsid w:val="007E4D65"/>
    <w:rsid w:val="007E4E29"/>
    <w:rsid w:val="007E528A"/>
    <w:rsid w:val="007E53BF"/>
    <w:rsid w:val="007E5AB0"/>
    <w:rsid w:val="007E5B07"/>
    <w:rsid w:val="007E5EB0"/>
    <w:rsid w:val="007E623D"/>
    <w:rsid w:val="007E64EB"/>
    <w:rsid w:val="007E6FD1"/>
    <w:rsid w:val="007E7A89"/>
    <w:rsid w:val="007E7ABE"/>
    <w:rsid w:val="007E7B1B"/>
    <w:rsid w:val="007E7B93"/>
    <w:rsid w:val="007E7F98"/>
    <w:rsid w:val="007F0942"/>
    <w:rsid w:val="007F0C05"/>
    <w:rsid w:val="007F1129"/>
    <w:rsid w:val="007F132E"/>
    <w:rsid w:val="007F14CA"/>
    <w:rsid w:val="007F1609"/>
    <w:rsid w:val="007F18B5"/>
    <w:rsid w:val="007F1A36"/>
    <w:rsid w:val="007F1C2E"/>
    <w:rsid w:val="007F1FCB"/>
    <w:rsid w:val="007F2002"/>
    <w:rsid w:val="007F2204"/>
    <w:rsid w:val="007F2A14"/>
    <w:rsid w:val="007F2C46"/>
    <w:rsid w:val="007F2FFD"/>
    <w:rsid w:val="007F3079"/>
    <w:rsid w:val="007F31C2"/>
    <w:rsid w:val="007F3240"/>
    <w:rsid w:val="007F3994"/>
    <w:rsid w:val="007F3AB2"/>
    <w:rsid w:val="007F3CD0"/>
    <w:rsid w:val="007F4771"/>
    <w:rsid w:val="007F499B"/>
    <w:rsid w:val="007F4D01"/>
    <w:rsid w:val="007F502B"/>
    <w:rsid w:val="007F50E7"/>
    <w:rsid w:val="007F59DF"/>
    <w:rsid w:val="007F5B66"/>
    <w:rsid w:val="007F6322"/>
    <w:rsid w:val="007F6582"/>
    <w:rsid w:val="007F6746"/>
    <w:rsid w:val="007F6A9C"/>
    <w:rsid w:val="007F6F92"/>
    <w:rsid w:val="007F72FA"/>
    <w:rsid w:val="007F7313"/>
    <w:rsid w:val="007F74D6"/>
    <w:rsid w:val="007F757B"/>
    <w:rsid w:val="007F76C3"/>
    <w:rsid w:val="007F77DA"/>
    <w:rsid w:val="007F7915"/>
    <w:rsid w:val="007F79E7"/>
    <w:rsid w:val="007F7B9E"/>
    <w:rsid w:val="00800229"/>
    <w:rsid w:val="0080059E"/>
    <w:rsid w:val="00800635"/>
    <w:rsid w:val="00800909"/>
    <w:rsid w:val="008015FD"/>
    <w:rsid w:val="00802095"/>
    <w:rsid w:val="00802561"/>
    <w:rsid w:val="00802CA9"/>
    <w:rsid w:val="00803088"/>
    <w:rsid w:val="00803782"/>
    <w:rsid w:val="00803949"/>
    <w:rsid w:val="00803CA0"/>
    <w:rsid w:val="00803CCF"/>
    <w:rsid w:val="00804510"/>
    <w:rsid w:val="00804781"/>
    <w:rsid w:val="0080480D"/>
    <w:rsid w:val="008048B3"/>
    <w:rsid w:val="00804D64"/>
    <w:rsid w:val="0080504E"/>
    <w:rsid w:val="0080525A"/>
    <w:rsid w:val="00805640"/>
    <w:rsid w:val="0080600B"/>
    <w:rsid w:val="00806982"/>
    <w:rsid w:val="00806B96"/>
    <w:rsid w:val="00806C02"/>
    <w:rsid w:val="00807095"/>
    <w:rsid w:val="00807139"/>
    <w:rsid w:val="008072BC"/>
    <w:rsid w:val="008075C4"/>
    <w:rsid w:val="0080776D"/>
    <w:rsid w:val="00807E91"/>
    <w:rsid w:val="008100FA"/>
    <w:rsid w:val="00810386"/>
    <w:rsid w:val="008104AC"/>
    <w:rsid w:val="008105BE"/>
    <w:rsid w:val="008108B8"/>
    <w:rsid w:val="00810B12"/>
    <w:rsid w:val="008113E0"/>
    <w:rsid w:val="00811550"/>
    <w:rsid w:val="008118F7"/>
    <w:rsid w:val="00811D57"/>
    <w:rsid w:val="008126FB"/>
    <w:rsid w:val="00812951"/>
    <w:rsid w:val="00812BBA"/>
    <w:rsid w:val="00812E06"/>
    <w:rsid w:val="00812E44"/>
    <w:rsid w:val="00813358"/>
    <w:rsid w:val="00813765"/>
    <w:rsid w:val="00813948"/>
    <w:rsid w:val="00814845"/>
    <w:rsid w:val="00814A85"/>
    <w:rsid w:val="00815010"/>
    <w:rsid w:val="0081518C"/>
    <w:rsid w:val="0081592A"/>
    <w:rsid w:val="00815B5C"/>
    <w:rsid w:val="00816194"/>
    <w:rsid w:val="00816255"/>
    <w:rsid w:val="00816967"/>
    <w:rsid w:val="00816CE2"/>
    <w:rsid w:val="00816E19"/>
    <w:rsid w:val="0081715B"/>
    <w:rsid w:val="008173AE"/>
    <w:rsid w:val="0081756B"/>
    <w:rsid w:val="00817643"/>
    <w:rsid w:val="0082017B"/>
    <w:rsid w:val="00820382"/>
    <w:rsid w:val="008207BD"/>
    <w:rsid w:val="00820C85"/>
    <w:rsid w:val="00820CBA"/>
    <w:rsid w:val="008214E9"/>
    <w:rsid w:val="00821CB5"/>
    <w:rsid w:val="00821E07"/>
    <w:rsid w:val="00821F24"/>
    <w:rsid w:val="008222FC"/>
    <w:rsid w:val="00822852"/>
    <w:rsid w:val="008229F8"/>
    <w:rsid w:val="00822E71"/>
    <w:rsid w:val="0082333F"/>
    <w:rsid w:val="008233C4"/>
    <w:rsid w:val="0082376C"/>
    <w:rsid w:val="00823A83"/>
    <w:rsid w:val="00823A97"/>
    <w:rsid w:val="00823AED"/>
    <w:rsid w:val="00823C81"/>
    <w:rsid w:val="00823E0A"/>
    <w:rsid w:val="00823E42"/>
    <w:rsid w:val="0082467E"/>
    <w:rsid w:val="008247D9"/>
    <w:rsid w:val="00824970"/>
    <w:rsid w:val="008254C7"/>
    <w:rsid w:val="00825977"/>
    <w:rsid w:val="00825CDD"/>
    <w:rsid w:val="008262BC"/>
    <w:rsid w:val="00826B71"/>
    <w:rsid w:val="00826E9A"/>
    <w:rsid w:val="00827004"/>
    <w:rsid w:val="008272F9"/>
    <w:rsid w:val="00827473"/>
    <w:rsid w:val="0082788E"/>
    <w:rsid w:val="008307A2"/>
    <w:rsid w:val="0083095A"/>
    <w:rsid w:val="00830A25"/>
    <w:rsid w:val="00830DB2"/>
    <w:rsid w:val="00830F49"/>
    <w:rsid w:val="00831707"/>
    <w:rsid w:val="00831843"/>
    <w:rsid w:val="008318A5"/>
    <w:rsid w:val="008326CB"/>
    <w:rsid w:val="00832FB0"/>
    <w:rsid w:val="0083301C"/>
    <w:rsid w:val="00834280"/>
    <w:rsid w:val="00834695"/>
    <w:rsid w:val="00834849"/>
    <w:rsid w:val="00834BF0"/>
    <w:rsid w:val="00834C52"/>
    <w:rsid w:val="00834E33"/>
    <w:rsid w:val="00834EF4"/>
    <w:rsid w:val="00835150"/>
    <w:rsid w:val="00835753"/>
    <w:rsid w:val="008358DC"/>
    <w:rsid w:val="00835D2E"/>
    <w:rsid w:val="00835F20"/>
    <w:rsid w:val="00835FD9"/>
    <w:rsid w:val="00836008"/>
    <w:rsid w:val="008362F5"/>
    <w:rsid w:val="0083657C"/>
    <w:rsid w:val="008365AE"/>
    <w:rsid w:val="00836805"/>
    <w:rsid w:val="00836919"/>
    <w:rsid w:val="00836F08"/>
    <w:rsid w:val="00837707"/>
    <w:rsid w:val="00837A3E"/>
    <w:rsid w:val="00837B8A"/>
    <w:rsid w:val="00837BF6"/>
    <w:rsid w:val="008400A6"/>
    <w:rsid w:val="008402E1"/>
    <w:rsid w:val="00840487"/>
    <w:rsid w:val="00841346"/>
    <w:rsid w:val="00841CA7"/>
    <w:rsid w:val="00842595"/>
    <w:rsid w:val="008426BB"/>
    <w:rsid w:val="00842A87"/>
    <w:rsid w:val="008433CB"/>
    <w:rsid w:val="008435D3"/>
    <w:rsid w:val="008437CD"/>
    <w:rsid w:val="008439B6"/>
    <w:rsid w:val="008443BB"/>
    <w:rsid w:val="00844467"/>
    <w:rsid w:val="008445E8"/>
    <w:rsid w:val="008446C9"/>
    <w:rsid w:val="0084474E"/>
    <w:rsid w:val="0084483C"/>
    <w:rsid w:val="00844A86"/>
    <w:rsid w:val="00844B56"/>
    <w:rsid w:val="00845727"/>
    <w:rsid w:val="00845A7A"/>
    <w:rsid w:val="00845F71"/>
    <w:rsid w:val="008461E0"/>
    <w:rsid w:val="008464D8"/>
    <w:rsid w:val="00846FCE"/>
    <w:rsid w:val="008470A5"/>
    <w:rsid w:val="008471B5"/>
    <w:rsid w:val="008472C5"/>
    <w:rsid w:val="0084733E"/>
    <w:rsid w:val="0084737B"/>
    <w:rsid w:val="00847399"/>
    <w:rsid w:val="00847879"/>
    <w:rsid w:val="008479A8"/>
    <w:rsid w:val="00847BD2"/>
    <w:rsid w:val="00847DE4"/>
    <w:rsid w:val="00847F87"/>
    <w:rsid w:val="00850368"/>
    <w:rsid w:val="00850459"/>
    <w:rsid w:val="008506C5"/>
    <w:rsid w:val="008509AE"/>
    <w:rsid w:val="00850A9B"/>
    <w:rsid w:val="008511BB"/>
    <w:rsid w:val="00851C2B"/>
    <w:rsid w:val="00851D29"/>
    <w:rsid w:val="008521ED"/>
    <w:rsid w:val="008525CB"/>
    <w:rsid w:val="0085263C"/>
    <w:rsid w:val="00852A9C"/>
    <w:rsid w:val="00853FF0"/>
    <w:rsid w:val="00854131"/>
    <w:rsid w:val="00854748"/>
    <w:rsid w:val="00854787"/>
    <w:rsid w:val="00854AEA"/>
    <w:rsid w:val="008551DF"/>
    <w:rsid w:val="0085524E"/>
    <w:rsid w:val="008554E4"/>
    <w:rsid w:val="00855683"/>
    <w:rsid w:val="00855A3E"/>
    <w:rsid w:val="00855B63"/>
    <w:rsid w:val="00855E9B"/>
    <w:rsid w:val="00855FD9"/>
    <w:rsid w:val="008564F4"/>
    <w:rsid w:val="00856FDE"/>
    <w:rsid w:val="00857101"/>
    <w:rsid w:val="0085737E"/>
    <w:rsid w:val="0085761F"/>
    <w:rsid w:val="0085767B"/>
    <w:rsid w:val="008578B8"/>
    <w:rsid w:val="008579DD"/>
    <w:rsid w:val="00857A2B"/>
    <w:rsid w:val="00857C2B"/>
    <w:rsid w:val="00860368"/>
    <w:rsid w:val="00860788"/>
    <w:rsid w:val="00860855"/>
    <w:rsid w:val="00860A90"/>
    <w:rsid w:val="0086125D"/>
    <w:rsid w:val="00861367"/>
    <w:rsid w:val="008616C7"/>
    <w:rsid w:val="008617EE"/>
    <w:rsid w:val="00861978"/>
    <w:rsid w:val="008619F5"/>
    <w:rsid w:val="00861EA7"/>
    <w:rsid w:val="0086215B"/>
    <w:rsid w:val="00862527"/>
    <w:rsid w:val="0086264B"/>
    <w:rsid w:val="00862745"/>
    <w:rsid w:val="00862865"/>
    <w:rsid w:val="0086288C"/>
    <w:rsid w:val="00863071"/>
    <w:rsid w:val="00863358"/>
    <w:rsid w:val="00863363"/>
    <w:rsid w:val="00863CA8"/>
    <w:rsid w:val="00863CFE"/>
    <w:rsid w:val="00863FC1"/>
    <w:rsid w:val="00863FF2"/>
    <w:rsid w:val="00864065"/>
    <w:rsid w:val="008643A2"/>
    <w:rsid w:val="0086451E"/>
    <w:rsid w:val="00864743"/>
    <w:rsid w:val="00864848"/>
    <w:rsid w:val="00864B1F"/>
    <w:rsid w:val="00864FC9"/>
    <w:rsid w:val="00865195"/>
    <w:rsid w:val="00866030"/>
    <w:rsid w:val="008663AA"/>
    <w:rsid w:val="008668AB"/>
    <w:rsid w:val="00866BD1"/>
    <w:rsid w:val="0086702A"/>
    <w:rsid w:val="00867310"/>
    <w:rsid w:val="00867A99"/>
    <w:rsid w:val="0087005D"/>
    <w:rsid w:val="00870565"/>
    <w:rsid w:val="00870760"/>
    <w:rsid w:val="00870949"/>
    <w:rsid w:val="00870E7E"/>
    <w:rsid w:val="00870EF4"/>
    <w:rsid w:val="00871197"/>
    <w:rsid w:val="00871239"/>
    <w:rsid w:val="0087148D"/>
    <w:rsid w:val="008718F0"/>
    <w:rsid w:val="00871E84"/>
    <w:rsid w:val="00872280"/>
    <w:rsid w:val="00872633"/>
    <w:rsid w:val="00872735"/>
    <w:rsid w:val="0087297F"/>
    <w:rsid w:val="00872C06"/>
    <w:rsid w:val="00873A5D"/>
    <w:rsid w:val="00873B90"/>
    <w:rsid w:val="0087420F"/>
    <w:rsid w:val="008743F6"/>
    <w:rsid w:val="00874432"/>
    <w:rsid w:val="00874455"/>
    <w:rsid w:val="00874483"/>
    <w:rsid w:val="0087493D"/>
    <w:rsid w:val="00874C1A"/>
    <w:rsid w:val="0087561B"/>
    <w:rsid w:val="00875954"/>
    <w:rsid w:val="008759DE"/>
    <w:rsid w:val="008760FE"/>
    <w:rsid w:val="008765EA"/>
    <w:rsid w:val="0087679E"/>
    <w:rsid w:val="008767C0"/>
    <w:rsid w:val="00876D8F"/>
    <w:rsid w:val="00876E15"/>
    <w:rsid w:val="008774B5"/>
    <w:rsid w:val="00880520"/>
    <w:rsid w:val="00880D0C"/>
    <w:rsid w:val="00880D57"/>
    <w:rsid w:val="00881329"/>
    <w:rsid w:val="008813F5"/>
    <w:rsid w:val="008814D5"/>
    <w:rsid w:val="00881EC2"/>
    <w:rsid w:val="00882906"/>
    <w:rsid w:val="00882B3D"/>
    <w:rsid w:val="008831A7"/>
    <w:rsid w:val="008837C3"/>
    <w:rsid w:val="008840A9"/>
    <w:rsid w:val="00884401"/>
    <w:rsid w:val="00884630"/>
    <w:rsid w:val="008846AC"/>
    <w:rsid w:val="00884F77"/>
    <w:rsid w:val="00885BEC"/>
    <w:rsid w:val="00885C49"/>
    <w:rsid w:val="00885D32"/>
    <w:rsid w:val="00885E3C"/>
    <w:rsid w:val="00886E21"/>
    <w:rsid w:val="008870DF"/>
    <w:rsid w:val="0088738B"/>
    <w:rsid w:val="00887606"/>
    <w:rsid w:val="00887A74"/>
    <w:rsid w:val="0089035A"/>
    <w:rsid w:val="008904F3"/>
    <w:rsid w:val="008908BE"/>
    <w:rsid w:val="00890BBB"/>
    <w:rsid w:val="00890F50"/>
    <w:rsid w:val="0089164F"/>
    <w:rsid w:val="00891F16"/>
    <w:rsid w:val="00892191"/>
    <w:rsid w:val="008921C2"/>
    <w:rsid w:val="008924C3"/>
    <w:rsid w:val="00892575"/>
    <w:rsid w:val="00892812"/>
    <w:rsid w:val="00892B0B"/>
    <w:rsid w:val="00892B77"/>
    <w:rsid w:val="00893089"/>
    <w:rsid w:val="008931DF"/>
    <w:rsid w:val="008932F1"/>
    <w:rsid w:val="008939B2"/>
    <w:rsid w:val="00893ABB"/>
    <w:rsid w:val="00893CE8"/>
    <w:rsid w:val="00893DF3"/>
    <w:rsid w:val="00893E9C"/>
    <w:rsid w:val="00894245"/>
    <w:rsid w:val="008943E7"/>
    <w:rsid w:val="0089456F"/>
    <w:rsid w:val="0089457D"/>
    <w:rsid w:val="008947B5"/>
    <w:rsid w:val="008947C7"/>
    <w:rsid w:val="00894831"/>
    <w:rsid w:val="00894878"/>
    <w:rsid w:val="00894AFE"/>
    <w:rsid w:val="00894BFD"/>
    <w:rsid w:val="00894F71"/>
    <w:rsid w:val="00894FE0"/>
    <w:rsid w:val="008953E4"/>
    <w:rsid w:val="008954C4"/>
    <w:rsid w:val="00895636"/>
    <w:rsid w:val="0089626B"/>
    <w:rsid w:val="008964A8"/>
    <w:rsid w:val="0089650B"/>
    <w:rsid w:val="00896A95"/>
    <w:rsid w:val="00896ED3"/>
    <w:rsid w:val="0089702A"/>
    <w:rsid w:val="00897063"/>
    <w:rsid w:val="0089762B"/>
    <w:rsid w:val="00897AF5"/>
    <w:rsid w:val="00897B7A"/>
    <w:rsid w:val="00897BB8"/>
    <w:rsid w:val="00897EA1"/>
    <w:rsid w:val="00897EC3"/>
    <w:rsid w:val="008A0148"/>
    <w:rsid w:val="008A0611"/>
    <w:rsid w:val="008A110C"/>
    <w:rsid w:val="008A1133"/>
    <w:rsid w:val="008A15F5"/>
    <w:rsid w:val="008A17E4"/>
    <w:rsid w:val="008A19F3"/>
    <w:rsid w:val="008A1AEE"/>
    <w:rsid w:val="008A2577"/>
    <w:rsid w:val="008A2BAB"/>
    <w:rsid w:val="008A34D4"/>
    <w:rsid w:val="008A35BE"/>
    <w:rsid w:val="008A36CD"/>
    <w:rsid w:val="008A391D"/>
    <w:rsid w:val="008A4540"/>
    <w:rsid w:val="008A47A9"/>
    <w:rsid w:val="008A49F5"/>
    <w:rsid w:val="008A4A05"/>
    <w:rsid w:val="008A4B72"/>
    <w:rsid w:val="008A5050"/>
    <w:rsid w:val="008A5396"/>
    <w:rsid w:val="008A5513"/>
    <w:rsid w:val="008A557F"/>
    <w:rsid w:val="008A55FC"/>
    <w:rsid w:val="008A56AC"/>
    <w:rsid w:val="008A5A7C"/>
    <w:rsid w:val="008A5E98"/>
    <w:rsid w:val="008A6030"/>
    <w:rsid w:val="008A615D"/>
    <w:rsid w:val="008A6BAE"/>
    <w:rsid w:val="008A6CFA"/>
    <w:rsid w:val="008A7766"/>
    <w:rsid w:val="008B009B"/>
    <w:rsid w:val="008B0BA2"/>
    <w:rsid w:val="008B0CA4"/>
    <w:rsid w:val="008B17C0"/>
    <w:rsid w:val="008B20B9"/>
    <w:rsid w:val="008B26B2"/>
    <w:rsid w:val="008B2A0B"/>
    <w:rsid w:val="008B3D1F"/>
    <w:rsid w:val="008B4266"/>
    <w:rsid w:val="008B45E9"/>
    <w:rsid w:val="008B4663"/>
    <w:rsid w:val="008B4945"/>
    <w:rsid w:val="008B49E0"/>
    <w:rsid w:val="008B4B63"/>
    <w:rsid w:val="008B4D58"/>
    <w:rsid w:val="008B5466"/>
    <w:rsid w:val="008B550C"/>
    <w:rsid w:val="008B570C"/>
    <w:rsid w:val="008B575E"/>
    <w:rsid w:val="008B57A4"/>
    <w:rsid w:val="008B5834"/>
    <w:rsid w:val="008B5C04"/>
    <w:rsid w:val="008B5EEB"/>
    <w:rsid w:val="008B6074"/>
    <w:rsid w:val="008B65EE"/>
    <w:rsid w:val="008B6787"/>
    <w:rsid w:val="008B6911"/>
    <w:rsid w:val="008B6BC0"/>
    <w:rsid w:val="008B6D23"/>
    <w:rsid w:val="008B6D5F"/>
    <w:rsid w:val="008B6DFC"/>
    <w:rsid w:val="008B7168"/>
    <w:rsid w:val="008B721E"/>
    <w:rsid w:val="008B74A0"/>
    <w:rsid w:val="008B7949"/>
    <w:rsid w:val="008B7B06"/>
    <w:rsid w:val="008B7F1F"/>
    <w:rsid w:val="008B7F71"/>
    <w:rsid w:val="008B7FF2"/>
    <w:rsid w:val="008C00C2"/>
    <w:rsid w:val="008C09FA"/>
    <w:rsid w:val="008C1653"/>
    <w:rsid w:val="008C16CC"/>
    <w:rsid w:val="008C18FC"/>
    <w:rsid w:val="008C190C"/>
    <w:rsid w:val="008C1E01"/>
    <w:rsid w:val="008C2173"/>
    <w:rsid w:val="008C236A"/>
    <w:rsid w:val="008C254D"/>
    <w:rsid w:val="008C259F"/>
    <w:rsid w:val="008C27D0"/>
    <w:rsid w:val="008C2826"/>
    <w:rsid w:val="008C2AA0"/>
    <w:rsid w:val="008C2E9F"/>
    <w:rsid w:val="008C2EFD"/>
    <w:rsid w:val="008C3380"/>
    <w:rsid w:val="008C37F9"/>
    <w:rsid w:val="008C4847"/>
    <w:rsid w:val="008C4A1B"/>
    <w:rsid w:val="008C4B81"/>
    <w:rsid w:val="008C4CAC"/>
    <w:rsid w:val="008C4EC3"/>
    <w:rsid w:val="008C5180"/>
    <w:rsid w:val="008C526E"/>
    <w:rsid w:val="008C5541"/>
    <w:rsid w:val="008C5829"/>
    <w:rsid w:val="008C5874"/>
    <w:rsid w:val="008C5AB9"/>
    <w:rsid w:val="008C5C35"/>
    <w:rsid w:val="008C6108"/>
    <w:rsid w:val="008C61DA"/>
    <w:rsid w:val="008C6624"/>
    <w:rsid w:val="008C6B64"/>
    <w:rsid w:val="008C6B69"/>
    <w:rsid w:val="008C6E5D"/>
    <w:rsid w:val="008C7221"/>
    <w:rsid w:val="008C729B"/>
    <w:rsid w:val="008C733E"/>
    <w:rsid w:val="008C7CDD"/>
    <w:rsid w:val="008D0059"/>
    <w:rsid w:val="008D0075"/>
    <w:rsid w:val="008D078D"/>
    <w:rsid w:val="008D09AC"/>
    <w:rsid w:val="008D09B6"/>
    <w:rsid w:val="008D0CBE"/>
    <w:rsid w:val="008D11D2"/>
    <w:rsid w:val="008D11E3"/>
    <w:rsid w:val="008D11FA"/>
    <w:rsid w:val="008D188E"/>
    <w:rsid w:val="008D1A0E"/>
    <w:rsid w:val="008D2011"/>
    <w:rsid w:val="008D2A1A"/>
    <w:rsid w:val="008D2FFF"/>
    <w:rsid w:val="008D363E"/>
    <w:rsid w:val="008D379E"/>
    <w:rsid w:val="008D3EE5"/>
    <w:rsid w:val="008D422E"/>
    <w:rsid w:val="008D4254"/>
    <w:rsid w:val="008D450E"/>
    <w:rsid w:val="008D45CF"/>
    <w:rsid w:val="008D4AF4"/>
    <w:rsid w:val="008D500B"/>
    <w:rsid w:val="008D54EC"/>
    <w:rsid w:val="008D5B3A"/>
    <w:rsid w:val="008D5C3B"/>
    <w:rsid w:val="008D5EB3"/>
    <w:rsid w:val="008D5FFB"/>
    <w:rsid w:val="008D600D"/>
    <w:rsid w:val="008D64A4"/>
    <w:rsid w:val="008D6561"/>
    <w:rsid w:val="008D66C9"/>
    <w:rsid w:val="008D6717"/>
    <w:rsid w:val="008D6A46"/>
    <w:rsid w:val="008D6D60"/>
    <w:rsid w:val="008D705F"/>
    <w:rsid w:val="008D72F8"/>
    <w:rsid w:val="008D7FD6"/>
    <w:rsid w:val="008E0244"/>
    <w:rsid w:val="008E0585"/>
    <w:rsid w:val="008E06BF"/>
    <w:rsid w:val="008E0BF5"/>
    <w:rsid w:val="008E0C35"/>
    <w:rsid w:val="008E10EF"/>
    <w:rsid w:val="008E1485"/>
    <w:rsid w:val="008E1663"/>
    <w:rsid w:val="008E17B3"/>
    <w:rsid w:val="008E1E62"/>
    <w:rsid w:val="008E1F3E"/>
    <w:rsid w:val="008E240C"/>
    <w:rsid w:val="008E240D"/>
    <w:rsid w:val="008E2A8A"/>
    <w:rsid w:val="008E2DF0"/>
    <w:rsid w:val="008E304C"/>
    <w:rsid w:val="008E3087"/>
    <w:rsid w:val="008E30FA"/>
    <w:rsid w:val="008E39F1"/>
    <w:rsid w:val="008E3C7A"/>
    <w:rsid w:val="008E3CE4"/>
    <w:rsid w:val="008E40CA"/>
    <w:rsid w:val="008E40EA"/>
    <w:rsid w:val="008E4898"/>
    <w:rsid w:val="008E49AC"/>
    <w:rsid w:val="008E4BFC"/>
    <w:rsid w:val="008E4DB2"/>
    <w:rsid w:val="008E52AF"/>
    <w:rsid w:val="008E5360"/>
    <w:rsid w:val="008E5571"/>
    <w:rsid w:val="008E58EF"/>
    <w:rsid w:val="008E58FE"/>
    <w:rsid w:val="008E5F60"/>
    <w:rsid w:val="008E64C6"/>
    <w:rsid w:val="008E6D0A"/>
    <w:rsid w:val="008E768F"/>
    <w:rsid w:val="008E7819"/>
    <w:rsid w:val="008E7D47"/>
    <w:rsid w:val="008F0124"/>
    <w:rsid w:val="008F03AE"/>
    <w:rsid w:val="008F089E"/>
    <w:rsid w:val="008F095F"/>
    <w:rsid w:val="008F1162"/>
    <w:rsid w:val="008F1434"/>
    <w:rsid w:val="008F1445"/>
    <w:rsid w:val="008F15E7"/>
    <w:rsid w:val="008F1BD7"/>
    <w:rsid w:val="008F202D"/>
    <w:rsid w:val="008F26A3"/>
    <w:rsid w:val="008F2977"/>
    <w:rsid w:val="008F29FF"/>
    <w:rsid w:val="008F2A0D"/>
    <w:rsid w:val="008F3509"/>
    <w:rsid w:val="008F38DD"/>
    <w:rsid w:val="008F3CB5"/>
    <w:rsid w:val="008F419C"/>
    <w:rsid w:val="008F4540"/>
    <w:rsid w:val="008F45CB"/>
    <w:rsid w:val="008F4682"/>
    <w:rsid w:val="008F4BE6"/>
    <w:rsid w:val="008F4C04"/>
    <w:rsid w:val="008F4C07"/>
    <w:rsid w:val="008F4E3E"/>
    <w:rsid w:val="008F4F7B"/>
    <w:rsid w:val="008F54E0"/>
    <w:rsid w:val="008F5AED"/>
    <w:rsid w:val="008F5E06"/>
    <w:rsid w:val="008F6D99"/>
    <w:rsid w:val="008F7190"/>
    <w:rsid w:val="008F73B8"/>
    <w:rsid w:val="008F7435"/>
    <w:rsid w:val="008F7751"/>
    <w:rsid w:val="008F7D28"/>
    <w:rsid w:val="008F7FD3"/>
    <w:rsid w:val="0090006C"/>
    <w:rsid w:val="009001F2"/>
    <w:rsid w:val="0090031E"/>
    <w:rsid w:val="00900A32"/>
    <w:rsid w:val="00900CBD"/>
    <w:rsid w:val="00900E58"/>
    <w:rsid w:val="0090144D"/>
    <w:rsid w:val="00901776"/>
    <w:rsid w:val="00901B0E"/>
    <w:rsid w:val="00901BF4"/>
    <w:rsid w:val="0090206C"/>
    <w:rsid w:val="009020CD"/>
    <w:rsid w:val="009029B4"/>
    <w:rsid w:val="00902ACB"/>
    <w:rsid w:val="00902B0F"/>
    <w:rsid w:val="00902FC0"/>
    <w:rsid w:val="00903766"/>
    <w:rsid w:val="009037E7"/>
    <w:rsid w:val="00903F84"/>
    <w:rsid w:val="0090469E"/>
    <w:rsid w:val="00904C96"/>
    <w:rsid w:val="0090503A"/>
    <w:rsid w:val="009052A5"/>
    <w:rsid w:val="009054E9"/>
    <w:rsid w:val="009057CB"/>
    <w:rsid w:val="00905C04"/>
    <w:rsid w:val="00905D59"/>
    <w:rsid w:val="0090603E"/>
    <w:rsid w:val="0090633A"/>
    <w:rsid w:val="00906356"/>
    <w:rsid w:val="00906838"/>
    <w:rsid w:val="00906AAE"/>
    <w:rsid w:val="00906AF2"/>
    <w:rsid w:val="00906BC9"/>
    <w:rsid w:val="009070AF"/>
    <w:rsid w:val="009077F2"/>
    <w:rsid w:val="00907A4E"/>
    <w:rsid w:val="00910073"/>
    <w:rsid w:val="009100BA"/>
    <w:rsid w:val="009105BA"/>
    <w:rsid w:val="009106FC"/>
    <w:rsid w:val="00910C7D"/>
    <w:rsid w:val="00910E91"/>
    <w:rsid w:val="00910EF8"/>
    <w:rsid w:val="00911079"/>
    <w:rsid w:val="00911147"/>
    <w:rsid w:val="00911369"/>
    <w:rsid w:val="00911516"/>
    <w:rsid w:val="009116D2"/>
    <w:rsid w:val="009119C6"/>
    <w:rsid w:val="009119D7"/>
    <w:rsid w:val="009120EB"/>
    <w:rsid w:val="009120F4"/>
    <w:rsid w:val="00912184"/>
    <w:rsid w:val="009123D7"/>
    <w:rsid w:val="00912403"/>
    <w:rsid w:val="00912D3A"/>
    <w:rsid w:val="00913917"/>
    <w:rsid w:val="00913943"/>
    <w:rsid w:val="00913E9C"/>
    <w:rsid w:val="00914069"/>
    <w:rsid w:val="00914336"/>
    <w:rsid w:val="0091461F"/>
    <w:rsid w:val="009146CF"/>
    <w:rsid w:val="00914741"/>
    <w:rsid w:val="00914D44"/>
    <w:rsid w:val="009150E6"/>
    <w:rsid w:val="00915162"/>
    <w:rsid w:val="00915B14"/>
    <w:rsid w:val="00915C99"/>
    <w:rsid w:val="00915FE8"/>
    <w:rsid w:val="00916351"/>
    <w:rsid w:val="009164FF"/>
    <w:rsid w:val="009165F1"/>
    <w:rsid w:val="0091691A"/>
    <w:rsid w:val="00916E0F"/>
    <w:rsid w:val="00916FA1"/>
    <w:rsid w:val="00917430"/>
    <w:rsid w:val="0091767C"/>
    <w:rsid w:val="00917791"/>
    <w:rsid w:val="0091796C"/>
    <w:rsid w:val="00917BC3"/>
    <w:rsid w:val="00917E20"/>
    <w:rsid w:val="00920053"/>
    <w:rsid w:val="009207D7"/>
    <w:rsid w:val="00920826"/>
    <w:rsid w:val="00920BBB"/>
    <w:rsid w:val="0092106A"/>
    <w:rsid w:val="009213FF"/>
    <w:rsid w:val="009217C8"/>
    <w:rsid w:val="00921A76"/>
    <w:rsid w:val="00921BB1"/>
    <w:rsid w:val="00921BD3"/>
    <w:rsid w:val="00921CA2"/>
    <w:rsid w:val="00921D49"/>
    <w:rsid w:val="00922055"/>
    <w:rsid w:val="009220BF"/>
    <w:rsid w:val="00922202"/>
    <w:rsid w:val="009228A4"/>
    <w:rsid w:val="00923437"/>
    <w:rsid w:val="009234A3"/>
    <w:rsid w:val="0092358A"/>
    <w:rsid w:val="009238DC"/>
    <w:rsid w:val="00923DFB"/>
    <w:rsid w:val="00923E8C"/>
    <w:rsid w:val="00924298"/>
    <w:rsid w:val="00924552"/>
    <w:rsid w:val="009245EA"/>
    <w:rsid w:val="00924AD2"/>
    <w:rsid w:val="00924E12"/>
    <w:rsid w:val="00925006"/>
    <w:rsid w:val="0092519C"/>
    <w:rsid w:val="009256E9"/>
    <w:rsid w:val="00925AE0"/>
    <w:rsid w:val="00925F6F"/>
    <w:rsid w:val="009262AD"/>
    <w:rsid w:val="009262C8"/>
    <w:rsid w:val="00926322"/>
    <w:rsid w:val="009267B0"/>
    <w:rsid w:val="009268B1"/>
    <w:rsid w:val="00926A4A"/>
    <w:rsid w:val="00926A86"/>
    <w:rsid w:val="00926E11"/>
    <w:rsid w:val="00927253"/>
    <w:rsid w:val="009272EA"/>
    <w:rsid w:val="0092779B"/>
    <w:rsid w:val="009278BA"/>
    <w:rsid w:val="00927E61"/>
    <w:rsid w:val="0093025F"/>
    <w:rsid w:val="009302B3"/>
    <w:rsid w:val="00930321"/>
    <w:rsid w:val="009304D0"/>
    <w:rsid w:val="00930890"/>
    <w:rsid w:val="00930D42"/>
    <w:rsid w:val="00930D5E"/>
    <w:rsid w:val="00930DB3"/>
    <w:rsid w:val="00930EDC"/>
    <w:rsid w:val="00931813"/>
    <w:rsid w:val="0093191D"/>
    <w:rsid w:val="009320D6"/>
    <w:rsid w:val="0093212D"/>
    <w:rsid w:val="009321BE"/>
    <w:rsid w:val="00932773"/>
    <w:rsid w:val="009335BB"/>
    <w:rsid w:val="00933B3E"/>
    <w:rsid w:val="00933EC5"/>
    <w:rsid w:val="0093426A"/>
    <w:rsid w:val="0093433D"/>
    <w:rsid w:val="009343F5"/>
    <w:rsid w:val="0093471B"/>
    <w:rsid w:val="009349BC"/>
    <w:rsid w:val="00934BF9"/>
    <w:rsid w:val="00934C29"/>
    <w:rsid w:val="00934CD9"/>
    <w:rsid w:val="00934E8C"/>
    <w:rsid w:val="00934FA1"/>
    <w:rsid w:val="00935048"/>
    <w:rsid w:val="009351AA"/>
    <w:rsid w:val="00935416"/>
    <w:rsid w:val="00935665"/>
    <w:rsid w:val="00935970"/>
    <w:rsid w:val="00935D9A"/>
    <w:rsid w:val="00935EBE"/>
    <w:rsid w:val="00936209"/>
    <w:rsid w:val="00936725"/>
    <w:rsid w:val="00936977"/>
    <w:rsid w:val="00936AB4"/>
    <w:rsid w:val="00936C0B"/>
    <w:rsid w:val="00936CA6"/>
    <w:rsid w:val="00936D38"/>
    <w:rsid w:val="00936D8B"/>
    <w:rsid w:val="00936E20"/>
    <w:rsid w:val="00937339"/>
    <w:rsid w:val="009376FF"/>
    <w:rsid w:val="00937C8C"/>
    <w:rsid w:val="00937CE2"/>
    <w:rsid w:val="00937EAC"/>
    <w:rsid w:val="00940048"/>
    <w:rsid w:val="00940447"/>
    <w:rsid w:val="00940854"/>
    <w:rsid w:val="00940E05"/>
    <w:rsid w:val="00940F9C"/>
    <w:rsid w:val="00941084"/>
    <w:rsid w:val="009415DC"/>
    <w:rsid w:val="009416C5"/>
    <w:rsid w:val="009423B9"/>
    <w:rsid w:val="00942976"/>
    <w:rsid w:val="00942CF4"/>
    <w:rsid w:val="00942F9D"/>
    <w:rsid w:val="00943089"/>
    <w:rsid w:val="00943377"/>
    <w:rsid w:val="00943615"/>
    <w:rsid w:val="0094386C"/>
    <w:rsid w:val="00943B57"/>
    <w:rsid w:val="00943B95"/>
    <w:rsid w:val="00943F06"/>
    <w:rsid w:val="0094403B"/>
    <w:rsid w:val="00944437"/>
    <w:rsid w:val="0094525F"/>
    <w:rsid w:val="00945366"/>
    <w:rsid w:val="009455C5"/>
    <w:rsid w:val="00945860"/>
    <w:rsid w:val="0094597A"/>
    <w:rsid w:val="00945996"/>
    <w:rsid w:val="00945B35"/>
    <w:rsid w:val="00945D41"/>
    <w:rsid w:val="00946190"/>
    <w:rsid w:val="009462C1"/>
    <w:rsid w:val="0094652E"/>
    <w:rsid w:val="0094688C"/>
    <w:rsid w:val="009469D0"/>
    <w:rsid w:val="00946E82"/>
    <w:rsid w:val="009473E8"/>
    <w:rsid w:val="0094792A"/>
    <w:rsid w:val="00947A2C"/>
    <w:rsid w:val="00947B9F"/>
    <w:rsid w:val="00947D3D"/>
    <w:rsid w:val="00947FF4"/>
    <w:rsid w:val="00950488"/>
    <w:rsid w:val="00950514"/>
    <w:rsid w:val="009507D6"/>
    <w:rsid w:val="00950867"/>
    <w:rsid w:val="00950B49"/>
    <w:rsid w:val="00950DC5"/>
    <w:rsid w:val="00951083"/>
    <w:rsid w:val="0095110C"/>
    <w:rsid w:val="0095142B"/>
    <w:rsid w:val="009514AA"/>
    <w:rsid w:val="00951583"/>
    <w:rsid w:val="0095210B"/>
    <w:rsid w:val="00952114"/>
    <w:rsid w:val="00952242"/>
    <w:rsid w:val="009525BD"/>
    <w:rsid w:val="00952958"/>
    <w:rsid w:val="00953A5B"/>
    <w:rsid w:val="009540C8"/>
    <w:rsid w:val="0095415F"/>
    <w:rsid w:val="00954258"/>
    <w:rsid w:val="00954276"/>
    <w:rsid w:val="009543A3"/>
    <w:rsid w:val="00954550"/>
    <w:rsid w:val="00954877"/>
    <w:rsid w:val="00954D03"/>
    <w:rsid w:val="0095524C"/>
    <w:rsid w:val="00955584"/>
    <w:rsid w:val="0095575A"/>
    <w:rsid w:val="009558A7"/>
    <w:rsid w:val="00955ADA"/>
    <w:rsid w:val="00955F85"/>
    <w:rsid w:val="0095607C"/>
    <w:rsid w:val="009563B5"/>
    <w:rsid w:val="00956DF8"/>
    <w:rsid w:val="00956FFD"/>
    <w:rsid w:val="00957389"/>
    <w:rsid w:val="009577AE"/>
    <w:rsid w:val="00957CC9"/>
    <w:rsid w:val="00957E3C"/>
    <w:rsid w:val="00957FAE"/>
    <w:rsid w:val="00960086"/>
    <w:rsid w:val="009600AA"/>
    <w:rsid w:val="009602AE"/>
    <w:rsid w:val="00960371"/>
    <w:rsid w:val="0096074D"/>
    <w:rsid w:val="00960A97"/>
    <w:rsid w:val="00960B18"/>
    <w:rsid w:val="00960C94"/>
    <w:rsid w:val="00960E91"/>
    <w:rsid w:val="009611B9"/>
    <w:rsid w:val="009611EF"/>
    <w:rsid w:val="0096124D"/>
    <w:rsid w:val="00961408"/>
    <w:rsid w:val="00961410"/>
    <w:rsid w:val="00961452"/>
    <w:rsid w:val="009620D9"/>
    <w:rsid w:val="00962296"/>
    <w:rsid w:val="00962485"/>
    <w:rsid w:val="009624A4"/>
    <w:rsid w:val="0096252A"/>
    <w:rsid w:val="00962718"/>
    <w:rsid w:val="00962754"/>
    <w:rsid w:val="00962BCF"/>
    <w:rsid w:val="00962FEE"/>
    <w:rsid w:val="00963230"/>
    <w:rsid w:val="009633C4"/>
    <w:rsid w:val="00963A15"/>
    <w:rsid w:val="00963A79"/>
    <w:rsid w:val="00963B82"/>
    <w:rsid w:val="00963BE5"/>
    <w:rsid w:val="00963F5D"/>
    <w:rsid w:val="009641DA"/>
    <w:rsid w:val="0096497F"/>
    <w:rsid w:val="00964A33"/>
    <w:rsid w:val="00964BE8"/>
    <w:rsid w:val="00965444"/>
    <w:rsid w:val="0096548F"/>
    <w:rsid w:val="00966905"/>
    <w:rsid w:val="00966C58"/>
    <w:rsid w:val="009672CA"/>
    <w:rsid w:val="00970144"/>
    <w:rsid w:val="009701EB"/>
    <w:rsid w:val="009704C3"/>
    <w:rsid w:val="009706F0"/>
    <w:rsid w:val="00970C3B"/>
    <w:rsid w:val="00970C52"/>
    <w:rsid w:val="00970CF4"/>
    <w:rsid w:val="00970E41"/>
    <w:rsid w:val="0097110D"/>
    <w:rsid w:val="00971326"/>
    <w:rsid w:val="0097145D"/>
    <w:rsid w:val="00971477"/>
    <w:rsid w:val="0097166D"/>
    <w:rsid w:val="00971857"/>
    <w:rsid w:val="009719E7"/>
    <w:rsid w:val="00971BD5"/>
    <w:rsid w:val="00971E25"/>
    <w:rsid w:val="00971E79"/>
    <w:rsid w:val="009720D9"/>
    <w:rsid w:val="00972D09"/>
    <w:rsid w:val="00972FA1"/>
    <w:rsid w:val="00973034"/>
    <w:rsid w:val="009735A9"/>
    <w:rsid w:val="00973732"/>
    <w:rsid w:val="009738B3"/>
    <w:rsid w:val="00973B4E"/>
    <w:rsid w:val="00973E2C"/>
    <w:rsid w:val="00973F03"/>
    <w:rsid w:val="00974515"/>
    <w:rsid w:val="009745AA"/>
    <w:rsid w:val="00974816"/>
    <w:rsid w:val="0097482B"/>
    <w:rsid w:val="00974AAC"/>
    <w:rsid w:val="0097522D"/>
    <w:rsid w:val="0097580F"/>
    <w:rsid w:val="00975B6A"/>
    <w:rsid w:val="00975F97"/>
    <w:rsid w:val="00976002"/>
    <w:rsid w:val="009766C5"/>
    <w:rsid w:val="00977962"/>
    <w:rsid w:val="009779E2"/>
    <w:rsid w:val="00977A78"/>
    <w:rsid w:val="00977C33"/>
    <w:rsid w:val="00977DC1"/>
    <w:rsid w:val="00977EDC"/>
    <w:rsid w:val="009800EE"/>
    <w:rsid w:val="009803BA"/>
    <w:rsid w:val="0098061B"/>
    <w:rsid w:val="0098074B"/>
    <w:rsid w:val="00980AC4"/>
    <w:rsid w:val="00980C7A"/>
    <w:rsid w:val="00981254"/>
    <w:rsid w:val="0098137F"/>
    <w:rsid w:val="009815F3"/>
    <w:rsid w:val="0098190B"/>
    <w:rsid w:val="009819F4"/>
    <w:rsid w:val="00981AEB"/>
    <w:rsid w:val="00981D49"/>
    <w:rsid w:val="00982077"/>
    <w:rsid w:val="00982144"/>
    <w:rsid w:val="009822CC"/>
    <w:rsid w:val="0098237E"/>
    <w:rsid w:val="00982437"/>
    <w:rsid w:val="0098267E"/>
    <w:rsid w:val="009826BC"/>
    <w:rsid w:val="00982F04"/>
    <w:rsid w:val="009835ED"/>
    <w:rsid w:val="00983619"/>
    <w:rsid w:val="0098422D"/>
    <w:rsid w:val="00984540"/>
    <w:rsid w:val="009846D0"/>
    <w:rsid w:val="0098489B"/>
    <w:rsid w:val="00984A58"/>
    <w:rsid w:val="00984CBB"/>
    <w:rsid w:val="00984DFF"/>
    <w:rsid w:val="00984F8D"/>
    <w:rsid w:val="00985123"/>
    <w:rsid w:val="00985193"/>
    <w:rsid w:val="009852BD"/>
    <w:rsid w:val="00985AAF"/>
    <w:rsid w:val="00986772"/>
    <w:rsid w:val="009869E6"/>
    <w:rsid w:val="00986B2F"/>
    <w:rsid w:val="00986C79"/>
    <w:rsid w:val="00986D8D"/>
    <w:rsid w:val="00986DD4"/>
    <w:rsid w:val="0098777D"/>
    <w:rsid w:val="0098796C"/>
    <w:rsid w:val="00987D44"/>
    <w:rsid w:val="00987DC5"/>
    <w:rsid w:val="00990455"/>
    <w:rsid w:val="00990798"/>
    <w:rsid w:val="0099089B"/>
    <w:rsid w:val="00990C81"/>
    <w:rsid w:val="00991C26"/>
    <w:rsid w:val="00991CC2"/>
    <w:rsid w:val="00992025"/>
    <w:rsid w:val="00992453"/>
    <w:rsid w:val="009926AF"/>
    <w:rsid w:val="00992767"/>
    <w:rsid w:val="0099292A"/>
    <w:rsid w:val="00993021"/>
    <w:rsid w:val="00993135"/>
    <w:rsid w:val="0099326C"/>
    <w:rsid w:val="00993A0F"/>
    <w:rsid w:val="00993ADD"/>
    <w:rsid w:val="0099409E"/>
    <w:rsid w:val="00994413"/>
    <w:rsid w:val="009946FC"/>
    <w:rsid w:val="0099494A"/>
    <w:rsid w:val="009949FB"/>
    <w:rsid w:val="00994CA2"/>
    <w:rsid w:val="00994FDE"/>
    <w:rsid w:val="00995444"/>
    <w:rsid w:val="00995475"/>
    <w:rsid w:val="009955AD"/>
    <w:rsid w:val="009955C8"/>
    <w:rsid w:val="00995B6F"/>
    <w:rsid w:val="00995BF5"/>
    <w:rsid w:val="009960BD"/>
    <w:rsid w:val="009963BA"/>
    <w:rsid w:val="00996533"/>
    <w:rsid w:val="00997665"/>
    <w:rsid w:val="009978D1"/>
    <w:rsid w:val="00997CF7"/>
    <w:rsid w:val="00997ED4"/>
    <w:rsid w:val="009A0546"/>
    <w:rsid w:val="009A0B0F"/>
    <w:rsid w:val="009A0D86"/>
    <w:rsid w:val="009A0FD2"/>
    <w:rsid w:val="009A120F"/>
    <w:rsid w:val="009A134E"/>
    <w:rsid w:val="009A14BF"/>
    <w:rsid w:val="009A215E"/>
    <w:rsid w:val="009A2D06"/>
    <w:rsid w:val="009A2D69"/>
    <w:rsid w:val="009A2D81"/>
    <w:rsid w:val="009A2FE4"/>
    <w:rsid w:val="009A31B3"/>
    <w:rsid w:val="009A32BC"/>
    <w:rsid w:val="009A32C4"/>
    <w:rsid w:val="009A33A9"/>
    <w:rsid w:val="009A3BBF"/>
    <w:rsid w:val="009A437C"/>
    <w:rsid w:val="009A44AD"/>
    <w:rsid w:val="009A452D"/>
    <w:rsid w:val="009A4586"/>
    <w:rsid w:val="009A47A8"/>
    <w:rsid w:val="009A47F6"/>
    <w:rsid w:val="009A49DB"/>
    <w:rsid w:val="009A4A2B"/>
    <w:rsid w:val="009A4DBE"/>
    <w:rsid w:val="009A522F"/>
    <w:rsid w:val="009A523E"/>
    <w:rsid w:val="009A57A2"/>
    <w:rsid w:val="009A57EB"/>
    <w:rsid w:val="009A5E56"/>
    <w:rsid w:val="009A60AC"/>
    <w:rsid w:val="009A62F4"/>
    <w:rsid w:val="009A688C"/>
    <w:rsid w:val="009A7040"/>
    <w:rsid w:val="009A778D"/>
    <w:rsid w:val="009A7861"/>
    <w:rsid w:val="009A78BB"/>
    <w:rsid w:val="009A7925"/>
    <w:rsid w:val="009A7BC4"/>
    <w:rsid w:val="009A7CA5"/>
    <w:rsid w:val="009A7ECE"/>
    <w:rsid w:val="009A7F7E"/>
    <w:rsid w:val="009B0289"/>
    <w:rsid w:val="009B02F1"/>
    <w:rsid w:val="009B073B"/>
    <w:rsid w:val="009B07E5"/>
    <w:rsid w:val="009B09F8"/>
    <w:rsid w:val="009B0AAF"/>
    <w:rsid w:val="009B0B08"/>
    <w:rsid w:val="009B0E2E"/>
    <w:rsid w:val="009B0E9C"/>
    <w:rsid w:val="009B13B7"/>
    <w:rsid w:val="009B15B4"/>
    <w:rsid w:val="009B18F2"/>
    <w:rsid w:val="009B19BD"/>
    <w:rsid w:val="009B1EC7"/>
    <w:rsid w:val="009B208E"/>
    <w:rsid w:val="009B2166"/>
    <w:rsid w:val="009B21E9"/>
    <w:rsid w:val="009B24F0"/>
    <w:rsid w:val="009B2674"/>
    <w:rsid w:val="009B2B1B"/>
    <w:rsid w:val="009B2C78"/>
    <w:rsid w:val="009B307C"/>
    <w:rsid w:val="009B3501"/>
    <w:rsid w:val="009B3612"/>
    <w:rsid w:val="009B3688"/>
    <w:rsid w:val="009B3918"/>
    <w:rsid w:val="009B39AF"/>
    <w:rsid w:val="009B3C62"/>
    <w:rsid w:val="009B51E8"/>
    <w:rsid w:val="009B546E"/>
    <w:rsid w:val="009B55F5"/>
    <w:rsid w:val="009B5AAC"/>
    <w:rsid w:val="009B5DBB"/>
    <w:rsid w:val="009B5E2E"/>
    <w:rsid w:val="009B6725"/>
    <w:rsid w:val="009B68D0"/>
    <w:rsid w:val="009B6DF5"/>
    <w:rsid w:val="009B734C"/>
    <w:rsid w:val="009B7772"/>
    <w:rsid w:val="009B7839"/>
    <w:rsid w:val="009B78B8"/>
    <w:rsid w:val="009B7BA4"/>
    <w:rsid w:val="009B7F11"/>
    <w:rsid w:val="009C07DB"/>
    <w:rsid w:val="009C0B51"/>
    <w:rsid w:val="009C0B9D"/>
    <w:rsid w:val="009C1124"/>
    <w:rsid w:val="009C1E77"/>
    <w:rsid w:val="009C23B7"/>
    <w:rsid w:val="009C24E9"/>
    <w:rsid w:val="009C28EB"/>
    <w:rsid w:val="009C294F"/>
    <w:rsid w:val="009C3051"/>
    <w:rsid w:val="009C3066"/>
    <w:rsid w:val="009C312E"/>
    <w:rsid w:val="009C368C"/>
    <w:rsid w:val="009C393F"/>
    <w:rsid w:val="009C399E"/>
    <w:rsid w:val="009C39FA"/>
    <w:rsid w:val="009C3FBF"/>
    <w:rsid w:val="009C4957"/>
    <w:rsid w:val="009C49B4"/>
    <w:rsid w:val="009C4B1E"/>
    <w:rsid w:val="009C4B6D"/>
    <w:rsid w:val="009C4D94"/>
    <w:rsid w:val="009C4E0E"/>
    <w:rsid w:val="009C4E13"/>
    <w:rsid w:val="009C5850"/>
    <w:rsid w:val="009C5884"/>
    <w:rsid w:val="009C5A19"/>
    <w:rsid w:val="009C5CD8"/>
    <w:rsid w:val="009C5D72"/>
    <w:rsid w:val="009C5FEF"/>
    <w:rsid w:val="009C61BA"/>
    <w:rsid w:val="009C66A6"/>
    <w:rsid w:val="009C6842"/>
    <w:rsid w:val="009C71D5"/>
    <w:rsid w:val="009C735C"/>
    <w:rsid w:val="009C735F"/>
    <w:rsid w:val="009C73A4"/>
    <w:rsid w:val="009C74C8"/>
    <w:rsid w:val="009C75B5"/>
    <w:rsid w:val="009C77DB"/>
    <w:rsid w:val="009C7971"/>
    <w:rsid w:val="009C7DC3"/>
    <w:rsid w:val="009C7F07"/>
    <w:rsid w:val="009D013B"/>
    <w:rsid w:val="009D0338"/>
    <w:rsid w:val="009D0B09"/>
    <w:rsid w:val="009D0FCE"/>
    <w:rsid w:val="009D0FED"/>
    <w:rsid w:val="009D12EF"/>
    <w:rsid w:val="009D1737"/>
    <w:rsid w:val="009D1FC8"/>
    <w:rsid w:val="009D20B1"/>
    <w:rsid w:val="009D21C8"/>
    <w:rsid w:val="009D2335"/>
    <w:rsid w:val="009D2438"/>
    <w:rsid w:val="009D2A87"/>
    <w:rsid w:val="009D2AAF"/>
    <w:rsid w:val="009D303B"/>
    <w:rsid w:val="009D33D1"/>
    <w:rsid w:val="009D347F"/>
    <w:rsid w:val="009D3F9A"/>
    <w:rsid w:val="009D418F"/>
    <w:rsid w:val="009D4C34"/>
    <w:rsid w:val="009D4E49"/>
    <w:rsid w:val="009D4FF7"/>
    <w:rsid w:val="009D53E9"/>
    <w:rsid w:val="009D5438"/>
    <w:rsid w:val="009D5C21"/>
    <w:rsid w:val="009D5D0E"/>
    <w:rsid w:val="009D64E5"/>
    <w:rsid w:val="009D650C"/>
    <w:rsid w:val="009D66CE"/>
    <w:rsid w:val="009D703D"/>
    <w:rsid w:val="009D707B"/>
    <w:rsid w:val="009D73F8"/>
    <w:rsid w:val="009D743A"/>
    <w:rsid w:val="009D74EF"/>
    <w:rsid w:val="009D7580"/>
    <w:rsid w:val="009D775C"/>
    <w:rsid w:val="009D7848"/>
    <w:rsid w:val="009D792F"/>
    <w:rsid w:val="009D7A2D"/>
    <w:rsid w:val="009D7FD6"/>
    <w:rsid w:val="009E005E"/>
    <w:rsid w:val="009E0845"/>
    <w:rsid w:val="009E088B"/>
    <w:rsid w:val="009E091F"/>
    <w:rsid w:val="009E12FB"/>
    <w:rsid w:val="009E1606"/>
    <w:rsid w:val="009E17DC"/>
    <w:rsid w:val="009E1B64"/>
    <w:rsid w:val="009E1BBE"/>
    <w:rsid w:val="009E1E81"/>
    <w:rsid w:val="009E1F77"/>
    <w:rsid w:val="009E23FA"/>
    <w:rsid w:val="009E257F"/>
    <w:rsid w:val="009E29D0"/>
    <w:rsid w:val="009E2DE3"/>
    <w:rsid w:val="009E34E5"/>
    <w:rsid w:val="009E3713"/>
    <w:rsid w:val="009E3A33"/>
    <w:rsid w:val="009E3A92"/>
    <w:rsid w:val="009E3B80"/>
    <w:rsid w:val="009E3B92"/>
    <w:rsid w:val="009E3FE2"/>
    <w:rsid w:val="009E404E"/>
    <w:rsid w:val="009E4114"/>
    <w:rsid w:val="009E448C"/>
    <w:rsid w:val="009E44F0"/>
    <w:rsid w:val="009E4A0E"/>
    <w:rsid w:val="009E4A71"/>
    <w:rsid w:val="009E4F39"/>
    <w:rsid w:val="009E4FAB"/>
    <w:rsid w:val="009E51CD"/>
    <w:rsid w:val="009E646E"/>
    <w:rsid w:val="009E6B67"/>
    <w:rsid w:val="009E6D65"/>
    <w:rsid w:val="009E6F9D"/>
    <w:rsid w:val="009E703D"/>
    <w:rsid w:val="009E711B"/>
    <w:rsid w:val="009E715E"/>
    <w:rsid w:val="009E7215"/>
    <w:rsid w:val="009E7659"/>
    <w:rsid w:val="009E78BE"/>
    <w:rsid w:val="009E7C50"/>
    <w:rsid w:val="009E7D66"/>
    <w:rsid w:val="009E7FE3"/>
    <w:rsid w:val="009F076D"/>
    <w:rsid w:val="009F0809"/>
    <w:rsid w:val="009F13BE"/>
    <w:rsid w:val="009F167F"/>
    <w:rsid w:val="009F1A13"/>
    <w:rsid w:val="009F1AD8"/>
    <w:rsid w:val="009F1C0C"/>
    <w:rsid w:val="009F1F1A"/>
    <w:rsid w:val="009F2208"/>
    <w:rsid w:val="009F225D"/>
    <w:rsid w:val="009F2C56"/>
    <w:rsid w:val="009F3008"/>
    <w:rsid w:val="009F3064"/>
    <w:rsid w:val="009F3413"/>
    <w:rsid w:val="009F372E"/>
    <w:rsid w:val="009F410C"/>
    <w:rsid w:val="009F4383"/>
    <w:rsid w:val="009F4A00"/>
    <w:rsid w:val="009F4AA5"/>
    <w:rsid w:val="009F4CE7"/>
    <w:rsid w:val="009F50ED"/>
    <w:rsid w:val="009F5705"/>
    <w:rsid w:val="009F5971"/>
    <w:rsid w:val="009F5A56"/>
    <w:rsid w:val="009F5D17"/>
    <w:rsid w:val="009F5D36"/>
    <w:rsid w:val="009F6569"/>
    <w:rsid w:val="009F679C"/>
    <w:rsid w:val="009F6E70"/>
    <w:rsid w:val="009F750A"/>
    <w:rsid w:val="009F757F"/>
    <w:rsid w:val="009F7E5C"/>
    <w:rsid w:val="00A00401"/>
    <w:rsid w:val="00A0044B"/>
    <w:rsid w:val="00A00B63"/>
    <w:rsid w:val="00A00CBE"/>
    <w:rsid w:val="00A00F0D"/>
    <w:rsid w:val="00A018CE"/>
    <w:rsid w:val="00A01BCA"/>
    <w:rsid w:val="00A01D3F"/>
    <w:rsid w:val="00A0214F"/>
    <w:rsid w:val="00A0238C"/>
    <w:rsid w:val="00A02440"/>
    <w:rsid w:val="00A02663"/>
    <w:rsid w:val="00A02BB4"/>
    <w:rsid w:val="00A02DB6"/>
    <w:rsid w:val="00A02E82"/>
    <w:rsid w:val="00A03268"/>
    <w:rsid w:val="00A03764"/>
    <w:rsid w:val="00A038E7"/>
    <w:rsid w:val="00A039E3"/>
    <w:rsid w:val="00A03A5B"/>
    <w:rsid w:val="00A03BA9"/>
    <w:rsid w:val="00A03C22"/>
    <w:rsid w:val="00A03C54"/>
    <w:rsid w:val="00A03DEE"/>
    <w:rsid w:val="00A044B9"/>
    <w:rsid w:val="00A04677"/>
    <w:rsid w:val="00A0468C"/>
    <w:rsid w:val="00A04841"/>
    <w:rsid w:val="00A04AA3"/>
    <w:rsid w:val="00A04C53"/>
    <w:rsid w:val="00A05A27"/>
    <w:rsid w:val="00A05CD0"/>
    <w:rsid w:val="00A06394"/>
    <w:rsid w:val="00A06589"/>
    <w:rsid w:val="00A066C4"/>
    <w:rsid w:val="00A069F1"/>
    <w:rsid w:val="00A06A8A"/>
    <w:rsid w:val="00A06C24"/>
    <w:rsid w:val="00A06C6C"/>
    <w:rsid w:val="00A06DF7"/>
    <w:rsid w:val="00A070CB"/>
    <w:rsid w:val="00A071C5"/>
    <w:rsid w:val="00A0791D"/>
    <w:rsid w:val="00A07DA8"/>
    <w:rsid w:val="00A07F3D"/>
    <w:rsid w:val="00A07F9E"/>
    <w:rsid w:val="00A10065"/>
    <w:rsid w:val="00A10290"/>
    <w:rsid w:val="00A1043D"/>
    <w:rsid w:val="00A1053E"/>
    <w:rsid w:val="00A10553"/>
    <w:rsid w:val="00A10D3F"/>
    <w:rsid w:val="00A11333"/>
    <w:rsid w:val="00A114F5"/>
    <w:rsid w:val="00A115EC"/>
    <w:rsid w:val="00A11834"/>
    <w:rsid w:val="00A11BCB"/>
    <w:rsid w:val="00A11CB8"/>
    <w:rsid w:val="00A11F3F"/>
    <w:rsid w:val="00A12082"/>
    <w:rsid w:val="00A125D8"/>
    <w:rsid w:val="00A12A45"/>
    <w:rsid w:val="00A12C8D"/>
    <w:rsid w:val="00A12FDA"/>
    <w:rsid w:val="00A13137"/>
    <w:rsid w:val="00A1342F"/>
    <w:rsid w:val="00A13830"/>
    <w:rsid w:val="00A13AA8"/>
    <w:rsid w:val="00A13B00"/>
    <w:rsid w:val="00A13DFF"/>
    <w:rsid w:val="00A143AF"/>
    <w:rsid w:val="00A14642"/>
    <w:rsid w:val="00A14A81"/>
    <w:rsid w:val="00A14B57"/>
    <w:rsid w:val="00A1578C"/>
    <w:rsid w:val="00A15987"/>
    <w:rsid w:val="00A15BB4"/>
    <w:rsid w:val="00A15C98"/>
    <w:rsid w:val="00A15CE1"/>
    <w:rsid w:val="00A16371"/>
    <w:rsid w:val="00A163C5"/>
    <w:rsid w:val="00A164F3"/>
    <w:rsid w:val="00A1659A"/>
    <w:rsid w:val="00A16772"/>
    <w:rsid w:val="00A16E82"/>
    <w:rsid w:val="00A17052"/>
    <w:rsid w:val="00A172EE"/>
    <w:rsid w:val="00A178D5"/>
    <w:rsid w:val="00A1798C"/>
    <w:rsid w:val="00A20060"/>
    <w:rsid w:val="00A20074"/>
    <w:rsid w:val="00A201FD"/>
    <w:rsid w:val="00A20370"/>
    <w:rsid w:val="00A20936"/>
    <w:rsid w:val="00A20D50"/>
    <w:rsid w:val="00A21417"/>
    <w:rsid w:val="00A221FE"/>
    <w:rsid w:val="00A2269B"/>
    <w:rsid w:val="00A22AE9"/>
    <w:rsid w:val="00A22B08"/>
    <w:rsid w:val="00A22E8C"/>
    <w:rsid w:val="00A23092"/>
    <w:rsid w:val="00A233CD"/>
    <w:rsid w:val="00A23576"/>
    <w:rsid w:val="00A235C2"/>
    <w:rsid w:val="00A23A4F"/>
    <w:rsid w:val="00A23A5C"/>
    <w:rsid w:val="00A2404F"/>
    <w:rsid w:val="00A246A9"/>
    <w:rsid w:val="00A2480F"/>
    <w:rsid w:val="00A24A07"/>
    <w:rsid w:val="00A24AAC"/>
    <w:rsid w:val="00A24C76"/>
    <w:rsid w:val="00A2502E"/>
    <w:rsid w:val="00A255F3"/>
    <w:rsid w:val="00A25AE8"/>
    <w:rsid w:val="00A25EF1"/>
    <w:rsid w:val="00A2642C"/>
    <w:rsid w:val="00A26C84"/>
    <w:rsid w:val="00A26D41"/>
    <w:rsid w:val="00A26EA5"/>
    <w:rsid w:val="00A2762A"/>
    <w:rsid w:val="00A27AAC"/>
    <w:rsid w:val="00A27BC1"/>
    <w:rsid w:val="00A30100"/>
    <w:rsid w:val="00A305A8"/>
    <w:rsid w:val="00A30AED"/>
    <w:rsid w:val="00A30D10"/>
    <w:rsid w:val="00A30D26"/>
    <w:rsid w:val="00A31073"/>
    <w:rsid w:val="00A31345"/>
    <w:rsid w:val="00A31739"/>
    <w:rsid w:val="00A31CAF"/>
    <w:rsid w:val="00A3216D"/>
    <w:rsid w:val="00A321F4"/>
    <w:rsid w:val="00A32257"/>
    <w:rsid w:val="00A32462"/>
    <w:rsid w:val="00A32809"/>
    <w:rsid w:val="00A32EF9"/>
    <w:rsid w:val="00A33264"/>
    <w:rsid w:val="00A33588"/>
    <w:rsid w:val="00A3380F"/>
    <w:rsid w:val="00A33A86"/>
    <w:rsid w:val="00A33E7B"/>
    <w:rsid w:val="00A3400C"/>
    <w:rsid w:val="00A344B0"/>
    <w:rsid w:val="00A34504"/>
    <w:rsid w:val="00A3463B"/>
    <w:rsid w:val="00A34B90"/>
    <w:rsid w:val="00A34E2F"/>
    <w:rsid w:val="00A34F2F"/>
    <w:rsid w:val="00A34F92"/>
    <w:rsid w:val="00A35359"/>
    <w:rsid w:val="00A3536C"/>
    <w:rsid w:val="00A357CF"/>
    <w:rsid w:val="00A35AEB"/>
    <w:rsid w:val="00A35C6E"/>
    <w:rsid w:val="00A35F09"/>
    <w:rsid w:val="00A364D6"/>
    <w:rsid w:val="00A3657E"/>
    <w:rsid w:val="00A365DF"/>
    <w:rsid w:val="00A36FC5"/>
    <w:rsid w:val="00A3788A"/>
    <w:rsid w:val="00A379FA"/>
    <w:rsid w:val="00A402D3"/>
    <w:rsid w:val="00A40A67"/>
    <w:rsid w:val="00A40BF3"/>
    <w:rsid w:val="00A40C0A"/>
    <w:rsid w:val="00A40DB2"/>
    <w:rsid w:val="00A40E73"/>
    <w:rsid w:val="00A40F43"/>
    <w:rsid w:val="00A40FE3"/>
    <w:rsid w:val="00A4116A"/>
    <w:rsid w:val="00A4166D"/>
    <w:rsid w:val="00A41AB7"/>
    <w:rsid w:val="00A41C98"/>
    <w:rsid w:val="00A41F09"/>
    <w:rsid w:val="00A41F9E"/>
    <w:rsid w:val="00A41FFA"/>
    <w:rsid w:val="00A42A78"/>
    <w:rsid w:val="00A42DC8"/>
    <w:rsid w:val="00A42E91"/>
    <w:rsid w:val="00A4345D"/>
    <w:rsid w:val="00A43707"/>
    <w:rsid w:val="00A43E47"/>
    <w:rsid w:val="00A441DC"/>
    <w:rsid w:val="00A44441"/>
    <w:rsid w:val="00A448F9"/>
    <w:rsid w:val="00A44F21"/>
    <w:rsid w:val="00A45BD6"/>
    <w:rsid w:val="00A45D3B"/>
    <w:rsid w:val="00A46315"/>
    <w:rsid w:val="00A467D4"/>
    <w:rsid w:val="00A468B3"/>
    <w:rsid w:val="00A468D6"/>
    <w:rsid w:val="00A47075"/>
    <w:rsid w:val="00A4709A"/>
    <w:rsid w:val="00A4758E"/>
    <w:rsid w:val="00A4789B"/>
    <w:rsid w:val="00A47953"/>
    <w:rsid w:val="00A479A2"/>
    <w:rsid w:val="00A47B6D"/>
    <w:rsid w:val="00A47BFC"/>
    <w:rsid w:val="00A50190"/>
    <w:rsid w:val="00A502CF"/>
    <w:rsid w:val="00A5057E"/>
    <w:rsid w:val="00A50656"/>
    <w:rsid w:val="00A50881"/>
    <w:rsid w:val="00A50988"/>
    <w:rsid w:val="00A509D1"/>
    <w:rsid w:val="00A51372"/>
    <w:rsid w:val="00A513A1"/>
    <w:rsid w:val="00A51DB0"/>
    <w:rsid w:val="00A51FBC"/>
    <w:rsid w:val="00A5218C"/>
    <w:rsid w:val="00A52507"/>
    <w:rsid w:val="00A52666"/>
    <w:rsid w:val="00A52752"/>
    <w:rsid w:val="00A529BB"/>
    <w:rsid w:val="00A52A82"/>
    <w:rsid w:val="00A52B53"/>
    <w:rsid w:val="00A52BD1"/>
    <w:rsid w:val="00A52D2E"/>
    <w:rsid w:val="00A52D5A"/>
    <w:rsid w:val="00A52E3E"/>
    <w:rsid w:val="00A52F2A"/>
    <w:rsid w:val="00A530E1"/>
    <w:rsid w:val="00A5342C"/>
    <w:rsid w:val="00A534B1"/>
    <w:rsid w:val="00A53D1D"/>
    <w:rsid w:val="00A53D84"/>
    <w:rsid w:val="00A53DF4"/>
    <w:rsid w:val="00A53EA8"/>
    <w:rsid w:val="00A53F4A"/>
    <w:rsid w:val="00A541D0"/>
    <w:rsid w:val="00A542A3"/>
    <w:rsid w:val="00A545EA"/>
    <w:rsid w:val="00A54B79"/>
    <w:rsid w:val="00A54EF8"/>
    <w:rsid w:val="00A54F8A"/>
    <w:rsid w:val="00A55225"/>
    <w:rsid w:val="00A5553F"/>
    <w:rsid w:val="00A55811"/>
    <w:rsid w:val="00A5597B"/>
    <w:rsid w:val="00A55C6A"/>
    <w:rsid w:val="00A56114"/>
    <w:rsid w:val="00A56582"/>
    <w:rsid w:val="00A56630"/>
    <w:rsid w:val="00A56718"/>
    <w:rsid w:val="00A56757"/>
    <w:rsid w:val="00A56B5B"/>
    <w:rsid w:val="00A56BF6"/>
    <w:rsid w:val="00A56D2D"/>
    <w:rsid w:val="00A5720B"/>
    <w:rsid w:val="00A57371"/>
    <w:rsid w:val="00A57A55"/>
    <w:rsid w:val="00A57A5B"/>
    <w:rsid w:val="00A57A8D"/>
    <w:rsid w:val="00A57D31"/>
    <w:rsid w:val="00A6049E"/>
    <w:rsid w:val="00A605BD"/>
    <w:rsid w:val="00A606FE"/>
    <w:rsid w:val="00A60875"/>
    <w:rsid w:val="00A60D27"/>
    <w:rsid w:val="00A60DFA"/>
    <w:rsid w:val="00A61BC7"/>
    <w:rsid w:val="00A61D1B"/>
    <w:rsid w:val="00A61DE1"/>
    <w:rsid w:val="00A61FF3"/>
    <w:rsid w:val="00A624F4"/>
    <w:rsid w:val="00A62A19"/>
    <w:rsid w:val="00A62C47"/>
    <w:rsid w:val="00A62F31"/>
    <w:rsid w:val="00A64109"/>
    <w:rsid w:val="00A641F7"/>
    <w:rsid w:val="00A647EC"/>
    <w:rsid w:val="00A6572E"/>
    <w:rsid w:val="00A65D25"/>
    <w:rsid w:val="00A65FD7"/>
    <w:rsid w:val="00A661D5"/>
    <w:rsid w:val="00A661F1"/>
    <w:rsid w:val="00A668C8"/>
    <w:rsid w:val="00A6754A"/>
    <w:rsid w:val="00A675BB"/>
    <w:rsid w:val="00A6775E"/>
    <w:rsid w:val="00A67855"/>
    <w:rsid w:val="00A67DE3"/>
    <w:rsid w:val="00A67EFD"/>
    <w:rsid w:val="00A67F22"/>
    <w:rsid w:val="00A70763"/>
    <w:rsid w:val="00A7084B"/>
    <w:rsid w:val="00A711FB"/>
    <w:rsid w:val="00A712F1"/>
    <w:rsid w:val="00A714FB"/>
    <w:rsid w:val="00A715FA"/>
    <w:rsid w:val="00A71688"/>
    <w:rsid w:val="00A718AD"/>
    <w:rsid w:val="00A71CF4"/>
    <w:rsid w:val="00A72C2C"/>
    <w:rsid w:val="00A73374"/>
    <w:rsid w:val="00A73ADF"/>
    <w:rsid w:val="00A73CB8"/>
    <w:rsid w:val="00A749DD"/>
    <w:rsid w:val="00A74C93"/>
    <w:rsid w:val="00A74FBC"/>
    <w:rsid w:val="00A750BB"/>
    <w:rsid w:val="00A75185"/>
    <w:rsid w:val="00A75239"/>
    <w:rsid w:val="00A75592"/>
    <w:rsid w:val="00A75A98"/>
    <w:rsid w:val="00A75DDD"/>
    <w:rsid w:val="00A75E1B"/>
    <w:rsid w:val="00A75F77"/>
    <w:rsid w:val="00A7622F"/>
    <w:rsid w:val="00A76375"/>
    <w:rsid w:val="00A76BE4"/>
    <w:rsid w:val="00A76DAC"/>
    <w:rsid w:val="00A771F7"/>
    <w:rsid w:val="00A77304"/>
    <w:rsid w:val="00A7733A"/>
    <w:rsid w:val="00A7761E"/>
    <w:rsid w:val="00A77A23"/>
    <w:rsid w:val="00A8024A"/>
    <w:rsid w:val="00A80323"/>
    <w:rsid w:val="00A806AD"/>
    <w:rsid w:val="00A80952"/>
    <w:rsid w:val="00A80F9D"/>
    <w:rsid w:val="00A81006"/>
    <w:rsid w:val="00A81431"/>
    <w:rsid w:val="00A81557"/>
    <w:rsid w:val="00A822CD"/>
    <w:rsid w:val="00A826E9"/>
    <w:rsid w:val="00A827EA"/>
    <w:rsid w:val="00A828E7"/>
    <w:rsid w:val="00A8295F"/>
    <w:rsid w:val="00A82D2F"/>
    <w:rsid w:val="00A82D53"/>
    <w:rsid w:val="00A82E93"/>
    <w:rsid w:val="00A84A20"/>
    <w:rsid w:val="00A84A40"/>
    <w:rsid w:val="00A84B80"/>
    <w:rsid w:val="00A84DBA"/>
    <w:rsid w:val="00A8533B"/>
    <w:rsid w:val="00A85599"/>
    <w:rsid w:val="00A856C6"/>
    <w:rsid w:val="00A859F2"/>
    <w:rsid w:val="00A85A31"/>
    <w:rsid w:val="00A85DBD"/>
    <w:rsid w:val="00A85FED"/>
    <w:rsid w:val="00A862A7"/>
    <w:rsid w:val="00A865B4"/>
    <w:rsid w:val="00A867F6"/>
    <w:rsid w:val="00A86946"/>
    <w:rsid w:val="00A86A00"/>
    <w:rsid w:val="00A86B3E"/>
    <w:rsid w:val="00A87034"/>
    <w:rsid w:val="00A876D8"/>
    <w:rsid w:val="00A876E0"/>
    <w:rsid w:val="00A87C70"/>
    <w:rsid w:val="00A900D0"/>
    <w:rsid w:val="00A901AC"/>
    <w:rsid w:val="00A9051B"/>
    <w:rsid w:val="00A90FEC"/>
    <w:rsid w:val="00A9143B"/>
    <w:rsid w:val="00A91802"/>
    <w:rsid w:val="00A918A4"/>
    <w:rsid w:val="00A91B48"/>
    <w:rsid w:val="00A91C8D"/>
    <w:rsid w:val="00A91E82"/>
    <w:rsid w:val="00A920FB"/>
    <w:rsid w:val="00A921E6"/>
    <w:rsid w:val="00A9220D"/>
    <w:rsid w:val="00A92382"/>
    <w:rsid w:val="00A92402"/>
    <w:rsid w:val="00A9247E"/>
    <w:rsid w:val="00A92569"/>
    <w:rsid w:val="00A92580"/>
    <w:rsid w:val="00A9283D"/>
    <w:rsid w:val="00A929D4"/>
    <w:rsid w:val="00A9364F"/>
    <w:rsid w:val="00A93829"/>
    <w:rsid w:val="00A93D37"/>
    <w:rsid w:val="00A94090"/>
    <w:rsid w:val="00A9424A"/>
    <w:rsid w:val="00A9435F"/>
    <w:rsid w:val="00A943B5"/>
    <w:rsid w:val="00A943DB"/>
    <w:rsid w:val="00A944B3"/>
    <w:rsid w:val="00A94563"/>
    <w:rsid w:val="00A94761"/>
    <w:rsid w:val="00A94E57"/>
    <w:rsid w:val="00A9524C"/>
    <w:rsid w:val="00A957AA"/>
    <w:rsid w:val="00A959B2"/>
    <w:rsid w:val="00A95C01"/>
    <w:rsid w:val="00A95C53"/>
    <w:rsid w:val="00A95FCD"/>
    <w:rsid w:val="00A96267"/>
    <w:rsid w:val="00A96272"/>
    <w:rsid w:val="00A9635E"/>
    <w:rsid w:val="00A9643B"/>
    <w:rsid w:val="00A9687C"/>
    <w:rsid w:val="00A96B53"/>
    <w:rsid w:val="00A96C7D"/>
    <w:rsid w:val="00A973B9"/>
    <w:rsid w:val="00A97403"/>
    <w:rsid w:val="00A979A8"/>
    <w:rsid w:val="00A97A09"/>
    <w:rsid w:val="00A97A2A"/>
    <w:rsid w:val="00A97E91"/>
    <w:rsid w:val="00AA000D"/>
    <w:rsid w:val="00AA02F3"/>
    <w:rsid w:val="00AA059D"/>
    <w:rsid w:val="00AA0856"/>
    <w:rsid w:val="00AA0869"/>
    <w:rsid w:val="00AA0BB5"/>
    <w:rsid w:val="00AA0E9F"/>
    <w:rsid w:val="00AA122B"/>
    <w:rsid w:val="00AA1C72"/>
    <w:rsid w:val="00AA1CFD"/>
    <w:rsid w:val="00AA1D01"/>
    <w:rsid w:val="00AA1EBC"/>
    <w:rsid w:val="00AA24FC"/>
    <w:rsid w:val="00AA253C"/>
    <w:rsid w:val="00AA2702"/>
    <w:rsid w:val="00AA297A"/>
    <w:rsid w:val="00AA2DF3"/>
    <w:rsid w:val="00AA2E6D"/>
    <w:rsid w:val="00AA2ECF"/>
    <w:rsid w:val="00AA2F9A"/>
    <w:rsid w:val="00AA30F5"/>
    <w:rsid w:val="00AA3135"/>
    <w:rsid w:val="00AA31B0"/>
    <w:rsid w:val="00AA31D0"/>
    <w:rsid w:val="00AA3301"/>
    <w:rsid w:val="00AA3896"/>
    <w:rsid w:val="00AA395D"/>
    <w:rsid w:val="00AA3DAE"/>
    <w:rsid w:val="00AA403E"/>
    <w:rsid w:val="00AA45EB"/>
    <w:rsid w:val="00AA4859"/>
    <w:rsid w:val="00AA48E1"/>
    <w:rsid w:val="00AA4A7C"/>
    <w:rsid w:val="00AA4C75"/>
    <w:rsid w:val="00AA4D6A"/>
    <w:rsid w:val="00AA5142"/>
    <w:rsid w:val="00AA538D"/>
    <w:rsid w:val="00AA593E"/>
    <w:rsid w:val="00AA59A2"/>
    <w:rsid w:val="00AA5EDD"/>
    <w:rsid w:val="00AA600E"/>
    <w:rsid w:val="00AA60AF"/>
    <w:rsid w:val="00AA6811"/>
    <w:rsid w:val="00AA6974"/>
    <w:rsid w:val="00AA6D45"/>
    <w:rsid w:val="00AA6D95"/>
    <w:rsid w:val="00AA7053"/>
    <w:rsid w:val="00AA74B0"/>
    <w:rsid w:val="00AA78A6"/>
    <w:rsid w:val="00AA78EA"/>
    <w:rsid w:val="00AA7A35"/>
    <w:rsid w:val="00AA7A58"/>
    <w:rsid w:val="00AA7BBB"/>
    <w:rsid w:val="00AA7EB4"/>
    <w:rsid w:val="00AB0029"/>
    <w:rsid w:val="00AB0330"/>
    <w:rsid w:val="00AB0490"/>
    <w:rsid w:val="00AB0494"/>
    <w:rsid w:val="00AB0A5D"/>
    <w:rsid w:val="00AB0DD2"/>
    <w:rsid w:val="00AB0F6D"/>
    <w:rsid w:val="00AB1069"/>
    <w:rsid w:val="00AB115D"/>
    <w:rsid w:val="00AB1196"/>
    <w:rsid w:val="00AB11A1"/>
    <w:rsid w:val="00AB1616"/>
    <w:rsid w:val="00AB17D6"/>
    <w:rsid w:val="00AB1B14"/>
    <w:rsid w:val="00AB1E0E"/>
    <w:rsid w:val="00AB1FB3"/>
    <w:rsid w:val="00AB2019"/>
    <w:rsid w:val="00AB2100"/>
    <w:rsid w:val="00AB2119"/>
    <w:rsid w:val="00AB223C"/>
    <w:rsid w:val="00AB22BE"/>
    <w:rsid w:val="00AB26A1"/>
    <w:rsid w:val="00AB369D"/>
    <w:rsid w:val="00AB3F46"/>
    <w:rsid w:val="00AB3FA7"/>
    <w:rsid w:val="00AB404D"/>
    <w:rsid w:val="00AB4152"/>
    <w:rsid w:val="00AB41E1"/>
    <w:rsid w:val="00AB4EF1"/>
    <w:rsid w:val="00AB4F52"/>
    <w:rsid w:val="00AB5164"/>
    <w:rsid w:val="00AB52A2"/>
    <w:rsid w:val="00AB5405"/>
    <w:rsid w:val="00AB5510"/>
    <w:rsid w:val="00AB5627"/>
    <w:rsid w:val="00AB5B9E"/>
    <w:rsid w:val="00AB5EE2"/>
    <w:rsid w:val="00AB5F68"/>
    <w:rsid w:val="00AB5FA4"/>
    <w:rsid w:val="00AB6316"/>
    <w:rsid w:val="00AB647B"/>
    <w:rsid w:val="00AB6661"/>
    <w:rsid w:val="00AB666B"/>
    <w:rsid w:val="00AB6E4A"/>
    <w:rsid w:val="00AB7062"/>
    <w:rsid w:val="00AB726F"/>
    <w:rsid w:val="00AB75CD"/>
    <w:rsid w:val="00AB787F"/>
    <w:rsid w:val="00AB7C9F"/>
    <w:rsid w:val="00AB7EEA"/>
    <w:rsid w:val="00AC0A10"/>
    <w:rsid w:val="00AC0A3E"/>
    <w:rsid w:val="00AC0C2D"/>
    <w:rsid w:val="00AC0D91"/>
    <w:rsid w:val="00AC103A"/>
    <w:rsid w:val="00AC1078"/>
    <w:rsid w:val="00AC124E"/>
    <w:rsid w:val="00AC1332"/>
    <w:rsid w:val="00AC14BA"/>
    <w:rsid w:val="00AC1516"/>
    <w:rsid w:val="00AC165D"/>
    <w:rsid w:val="00AC1925"/>
    <w:rsid w:val="00AC198D"/>
    <w:rsid w:val="00AC1AE8"/>
    <w:rsid w:val="00AC1B5E"/>
    <w:rsid w:val="00AC1BD0"/>
    <w:rsid w:val="00AC1F87"/>
    <w:rsid w:val="00AC27D1"/>
    <w:rsid w:val="00AC282D"/>
    <w:rsid w:val="00AC2891"/>
    <w:rsid w:val="00AC290C"/>
    <w:rsid w:val="00AC2B68"/>
    <w:rsid w:val="00AC2DA9"/>
    <w:rsid w:val="00AC30BB"/>
    <w:rsid w:val="00AC3113"/>
    <w:rsid w:val="00AC3676"/>
    <w:rsid w:val="00AC3679"/>
    <w:rsid w:val="00AC3A6C"/>
    <w:rsid w:val="00AC3B42"/>
    <w:rsid w:val="00AC4417"/>
    <w:rsid w:val="00AC45BC"/>
    <w:rsid w:val="00AC4986"/>
    <w:rsid w:val="00AC4D19"/>
    <w:rsid w:val="00AC4D63"/>
    <w:rsid w:val="00AC579C"/>
    <w:rsid w:val="00AC5847"/>
    <w:rsid w:val="00AC58CE"/>
    <w:rsid w:val="00AC5D23"/>
    <w:rsid w:val="00AC5F87"/>
    <w:rsid w:val="00AC6430"/>
    <w:rsid w:val="00AC69EB"/>
    <w:rsid w:val="00AC6A32"/>
    <w:rsid w:val="00AC6EC2"/>
    <w:rsid w:val="00AC7004"/>
    <w:rsid w:val="00AC7551"/>
    <w:rsid w:val="00AC75C3"/>
    <w:rsid w:val="00AC7971"/>
    <w:rsid w:val="00AC7A57"/>
    <w:rsid w:val="00AC7C9B"/>
    <w:rsid w:val="00AC7D04"/>
    <w:rsid w:val="00AD020E"/>
    <w:rsid w:val="00AD0274"/>
    <w:rsid w:val="00AD0356"/>
    <w:rsid w:val="00AD0482"/>
    <w:rsid w:val="00AD0C95"/>
    <w:rsid w:val="00AD1138"/>
    <w:rsid w:val="00AD166E"/>
    <w:rsid w:val="00AD1B17"/>
    <w:rsid w:val="00AD1BCB"/>
    <w:rsid w:val="00AD1CCF"/>
    <w:rsid w:val="00AD206A"/>
    <w:rsid w:val="00AD2102"/>
    <w:rsid w:val="00AD26E6"/>
    <w:rsid w:val="00AD2910"/>
    <w:rsid w:val="00AD2BC7"/>
    <w:rsid w:val="00AD2C4A"/>
    <w:rsid w:val="00AD377E"/>
    <w:rsid w:val="00AD4186"/>
    <w:rsid w:val="00AD4295"/>
    <w:rsid w:val="00AD4301"/>
    <w:rsid w:val="00AD4953"/>
    <w:rsid w:val="00AD4A57"/>
    <w:rsid w:val="00AD4BAA"/>
    <w:rsid w:val="00AD4DCA"/>
    <w:rsid w:val="00AD50DD"/>
    <w:rsid w:val="00AD51F3"/>
    <w:rsid w:val="00AD53D1"/>
    <w:rsid w:val="00AD5488"/>
    <w:rsid w:val="00AD5963"/>
    <w:rsid w:val="00AD5AE6"/>
    <w:rsid w:val="00AD5C33"/>
    <w:rsid w:val="00AD5E30"/>
    <w:rsid w:val="00AD617C"/>
    <w:rsid w:val="00AD63AC"/>
    <w:rsid w:val="00AD6489"/>
    <w:rsid w:val="00AD64A8"/>
    <w:rsid w:val="00AD64A9"/>
    <w:rsid w:val="00AD6594"/>
    <w:rsid w:val="00AD697A"/>
    <w:rsid w:val="00AD69AA"/>
    <w:rsid w:val="00AD7340"/>
    <w:rsid w:val="00AD777A"/>
    <w:rsid w:val="00AD7BEE"/>
    <w:rsid w:val="00AD7CB7"/>
    <w:rsid w:val="00AD7FEA"/>
    <w:rsid w:val="00AE0B73"/>
    <w:rsid w:val="00AE0BFB"/>
    <w:rsid w:val="00AE0C19"/>
    <w:rsid w:val="00AE0CAC"/>
    <w:rsid w:val="00AE0DB8"/>
    <w:rsid w:val="00AE0F1B"/>
    <w:rsid w:val="00AE1347"/>
    <w:rsid w:val="00AE1503"/>
    <w:rsid w:val="00AE151D"/>
    <w:rsid w:val="00AE1B87"/>
    <w:rsid w:val="00AE1CD4"/>
    <w:rsid w:val="00AE1F7F"/>
    <w:rsid w:val="00AE2260"/>
    <w:rsid w:val="00AE233E"/>
    <w:rsid w:val="00AE246E"/>
    <w:rsid w:val="00AE247D"/>
    <w:rsid w:val="00AE26B3"/>
    <w:rsid w:val="00AE2A8B"/>
    <w:rsid w:val="00AE2C1C"/>
    <w:rsid w:val="00AE2F56"/>
    <w:rsid w:val="00AE322D"/>
    <w:rsid w:val="00AE35A4"/>
    <w:rsid w:val="00AE3671"/>
    <w:rsid w:val="00AE38AC"/>
    <w:rsid w:val="00AE3CDF"/>
    <w:rsid w:val="00AE3CFD"/>
    <w:rsid w:val="00AE3DFD"/>
    <w:rsid w:val="00AE3F5C"/>
    <w:rsid w:val="00AE5851"/>
    <w:rsid w:val="00AE5C5F"/>
    <w:rsid w:val="00AE612F"/>
    <w:rsid w:val="00AE638C"/>
    <w:rsid w:val="00AE6705"/>
    <w:rsid w:val="00AE6A5C"/>
    <w:rsid w:val="00AE6A5E"/>
    <w:rsid w:val="00AE6AEE"/>
    <w:rsid w:val="00AE70DE"/>
    <w:rsid w:val="00AE7184"/>
    <w:rsid w:val="00AE76D5"/>
    <w:rsid w:val="00AE78F9"/>
    <w:rsid w:val="00AE7E83"/>
    <w:rsid w:val="00AF086B"/>
    <w:rsid w:val="00AF0B84"/>
    <w:rsid w:val="00AF0BE9"/>
    <w:rsid w:val="00AF0EED"/>
    <w:rsid w:val="00AF113A"/>
    <w:rsid w:val="00AF1212"/>
    <w:rsid w:val="00AF1279"/>
    <w:rsid w:val="00AF12ED"/>
    <w:rsid w:val="00AF13A8"/>
    <w:rsid w:val="00AF1505"/>
    <w:rsid w:val="00AF1680"/>
    <w:rsid w:val="00AF177E"/>
    <w:rsid w:val="00AF1822"/>
    <w:rsid w:val="00AF1964"/>
    <w:rsid w:val="00AF1A43"/>
    <w:rsid w:val="00AF23CB"/>
    <w:rsid w:val="00AF2430"/>
    <w:rsid w:val="00AF2669"/>
    <w:rsid w:val="00AF29F8"/>
    <w:rsid w:val="00AF2FE6"/>
    <w:rsid w:val="00AF3097"/>
    <w:rsid w:val="00AF322A"/>
    <w:rsid w:val="00AF32F2"/>
    <w:rsid w:val="00AF3933"/>
    <w:rsid w:val="00AF3B73"/>
    <w:rsid w:val="00AF44E6"/>
    <w:rsid w:val="00AF4D3B"/>
    <w:rsid w:val="00AF4ED6"/>
    <w:rsid w:val="00AF5838"/>
    <w:rsid w:val="00AF5F82"/>
    <w:rsid w:val="00AF64CC"/>
    <w:rsid w:val="00AF64F4"/>
    <w:rsid w:val="00AF65DA"/>
    <w:rsid w:val="00AF6BD1"/>
    <w:rsid w:val="00AF6C95"/>
    <w:rsid w:val="00AF74E9"/>
    <w:rsid w:val="00B00012"/>
    <w:rsid w:val="00B005DB"/>
    <w:rsid w:val="00B008CD"/>
    <w:rsid w:val="00B0092E"/>
    <w:rsid w:val="00B00BE1"/>
    <w:rsid w:val="00B00F30"/>
    <w:rsid w:val="00B01056"/>
    <w:rsid w:val="00B01157"/>
    <w:rsid w:val="00B0165A"/>
    <w:rsid w:val="00B016F3"/>
    <w:rsid w:val="00B01B4B"/>
    <w:rsid w:val="00B02292"/>
    <w:rsid w:val="00B0268C"/>
    <w:rsid w:val="00B0289A"/>
    <w:rsid w:val="00B03132"/>
    <w:rsid w:val="00B03403"/>
    <w:rsid w:val="00B03597"/>
    <w:rsid w:val="00B036D5"/>
    <w:rsid w:val="00B03D08"/>
    <w:rsid w:val="00B04549"/>
    <w:rsid w:val="00B0458E"/>
    <w:rsid w:val="00B04723"/>
    <w:rsid w:val="00B05055"/>
    <w:rsid w:val="00B0525C"/>
    <w:rsid w:val="00B054CF"/>
    <w:rsid w:val="00B056C5"/>
    <w:rsid w:val="00B05DCD"/>
    <w:rsid w:val="00B05F87"/>
    <w:rsid w:val="00B061DB"/>
    <w:rsid w:val="00B0621C"/>
    <w:rsid w:val="00B0657D"/>
    <w:rsid w:val="00B06934"/>
    <w:rsid w:val="00B06968"/>
    <w:rsid w:val="00B06B8A"/>
    <w:rsid w:val="00B06C9E"/>
    <w:rsid w:val="00B0716C"/>
    <w:rsid w:val="00B07981"/>
    <w:rsid w:val="00B07A1D"/>
    <w:rsid w:val="00B1011B"/>
    <w:rsid w:val="00B101D6"/>
    <w:rsid w:val="00B104A8"/>
    <w:rsid w:val="00B109D8"/>
    <w:rsid w:val="00B10BE6"/>
    <w:rsid w:val="00B10C72"/>
    <w:rsid w:val="00B1180A"/>
    <w:rsid w:val="00B1195B"/>
    <w:rsid w:val="00B11A76"/>
    <w:rsid w:val="00B11C02"/>
    <w:rsid w:val="00B12A44"/>
    <w:rsid w:val="00B12C0D"/>
    <w:rsid w:val="00B12C12"/>
    <w:rsid w:val="00B12F10"/>
    <w:rsid w:val="00B13A2F"/>
    <w:rsid w:val="00B13BF9"/>
    <w:rsid w:val="00B13CB2"/>
    <w:rsid w:val="00B13DD1"/>
    <w:rsid w:val="00B140F5"/>
    <w:rsid w:val="00B14139"/>
    <w:rsid w:val="00B141C8"/>
    <w:rsid w:val="00B14298"/>
    <w:rsid w:val="00B14469"/>
    <w:rsid w:val="00B14979"/>
    <w:rsid w:val="00B15582"/>
    <w:rsid w:val="00B1566E"/>
    <w:rsid w:val="00B15679"/>
    <w:rsid w:val="00B156FF"/>
    <w:rsid w:val="00B15892"/>
    <w:rsid w:val="00B15DBA"/>
    <w:rsid w:val="00B15F5E"/>
    <w:rsid w:val="00B16231"/>
    <w:rsid w:val="00B16820"/>
    <w:rsid w:val="00B169F7"/>
    <w:rsid w:val="00B16A84"/>
    <w:rsid w:val="00B16F17"/>
    <w:rsid w:val="00B171C0"/>
    <w:rsid w:val="00B173D0"/>
    <w:rsid w:val="00B17F6F"/>
    <w:rsid w:val="00B17FF8"/>
    <w:rsid w:val="00B201E1"/>
    <w:rsid w:val="00B2052B"/>
    <w:rsid w:val="00B20DD7"/>
    <w:rsid w:val="00B2104D"/>
    <w:rsid w:val="00B2140B"/>
    <w:rsid w:val="00B219D2"/>
    <w:rsid w:val="00B21A33"/>
    <w:rsid w:val="00B21AD4"/>
    <w:rsid w:val="00B21C17"/>
    <w:rsid w:val="00B21EE1"/>
    <w:rsid w:val="00B21FDC"/>
    <w:rsid w:val="00B2216C"/>
    <w:rsid w:val="00B223CD"/>
    <w:rsid w:val="00B22ECD"/>
    <w:rsid w:val="00B23234"/>
    <w:rsid w:val="00B2356D"/>
    <w:rsid w:val="00B237B6"/>
    <w:rsid w:val="00B23C58"/>
    <w:rsid w:val="00B23CAC"/>
    <w:rsid w:val="00B24031"/>
    <w:rsid w:val="00B2414E"/>
    <w:rsid w:val="00B2456C"/>
    <w:rsid w:val="00B2471C"/>
    <w:rsid w:val="00B24907"/>
    <w:rsid w:val="00B24B26"/>
    <w:rsid w:val="00B24BC7"/>
    <w:rsid w:val="00B24DAC"/>
    <w:rsid w:val="00B24EFD"/>
    <w:rsid w:val="00B251D8"/>
    <w:rsid w:val="00B25A06"/>
    <w:rsid w:val="00B266AF"/>
    <w:rsid w:val="00B26741"/>
    <w:rsid w:val="00B267C2"/>
    <w:rsid w:val="00B26888"/>
    <w:rsid w:val="00B26AF6"/>
    <w:rsid w:val="00B26BEA"/>
    <w:rsid w:val="00B26CF1"/>
    <w:rsid w:val="00B26EDF"/>
    <w:rsid w:val="00B273F0"/>
    <w:rsid w:val="00B27931"/>
    <w:rsid w:val="00B27BC2"/>
    <w:rsid w:val="00B27D64"/>
    <w:rsid w:val="00B302A0"/>
    <w:rsid w:val="00B305E4"/>
    <w:rsid w:val="00B30BE5"/>
    <w:rsid w:val="00B311F0"/>
    <w:rsid w:val="00B31258"/>
    <w:rsid w:val="00B31628"/>
    <w:rsid w:val="00B319F7"/>
    <w:rsid w:val="00B31AF5"/>
    <w:rsid w:val="00B31F93"/>
    <w:rsid w:val="00B32129"/>
    <w:rsid w:val="00B32177"/>
    <w:rsid w:val="00B3264E"/>
    <w:rsid w:val="00B33793"/>
    <w:rsid w:val="00B33983"/>
    <w:rsid w:val="00B33C4B"/>
    <w:rsid w:val="00B34062"/>
    <w:rsid w:val="00B3436D"/>
    <w:rsid w:val="00B3495F"/>
    <w:rsid w:val="00B34B65"/>
    <w:rsid w:val="00B34DA4"/>
    <w:rsid w:val="00B34EF7"/>
    <w:rsid w:val="00B352E6"/>
    <w:rsid w:val="00B357AD"/>
    <w:rsid w:val="00B3583F"/>
    <w:rsid w:val="00B35F25"/>
    <w:rsid w:val="00B36321"/>
    <w:rsid w:val="00B36582"/>
    <w:rsid w:val="00B36584"/>
    <w:rsid w:val="00B366D4"/>
    <w:rsid w:val="00B367BF"/>
    <w:rsid w:val="00B367F8"/>
    <w:rsid w:val="00B36D2E"/>
    <w:rsid w:val="00B36D92"/>
    <w:rsid w:val="00B37350"/>
    <w:rsid w:val="00B37836"/>
    <w:rsid w:val="00B37DDA"/>
    <w:rsid w:val="00B4004C"/>
    <w:rsid w:val="00B401C5"/>
    <w:rsid w:val="00B40210"/>
    <w:rsid w:val="00B40411"/>
    <w:rsid w:val="00B4066C"/>
    <w:rsid w:val="00B40A67"/>
    <w:rsid w:val="00B40ECC"/>
    <w:rsid w:val="00B411D1"/>
    <w:rsid w:val="00B416A7"/>
    <w:rsid w:val="00B41AB7"/>
    <w:rsid w:val="00B41B38"/>
    <w:rsid w:val="00B41CBD"/>
    <w:rsid w:val="00B41F2E"/>
    <w:rsid w:val="00B41FB3"/>
    <w:rsid w:val="00B41FEB"/>
    <w:rsid w:val="00B421E4"/>
    <w:rsid w:val="00B42246"/>
    <w:rsid w:val="00B42431"/>
    <w:rsid w:val="00B4266D"/>
    <w:rsid w:val="00B426B1"/>
    <w:rsid w:val="00B42BFC"/>
    <w:rsid w:val="00B430B7"/>
    <w:rsid w:val="00B433FB"/>
    <w:rsid w:val="00B436F5"/>
    <w:rsid w:val="00B43A04"/>
    <w:rsid w:val="00B43B1C"/>
    <w:rsid w:val="00B4412D"/>
    <w:rsid w:val="00B4463E"/>
    <w:rsid w:val="00B446DB"/>
    <w:rsid w:val="00B44DEE"/>
    <w:rsid w:val="00B450A1"/>
    <w:rsid w:val="00B4537F"/>
    <w:rsid w:val="00B454AE"/>
    <w:rsid w:val="00B457EA"/>
    <w:rsid w:val="00B458F0"/>
    <w:rsid w:val="00B45B8B"/>
    <w:rsid w:val="00B45C64"/>
    <w:rsid w:val="00B46062"/>
    <w:rsid w:val="00B4606A"/>
    <w:rsid w:val="00B461A5"/>
    <w:rsid w:val="00B4635E"/>
    <w:rsid w:val="00B469DE"/>
    <w:rsid w:val="00B471D9"/>
    <w:rsid w:val="00B47727"/>
    <w:rsid w:val="00B478D5"/>
    <w:rsid w:val="00B504CF"/>
    <w:rsid w:val="00B5085A"/>
    <w:rsid w:val="00B50E29"/>
    <w:rsid w:val="00B51706"/>
    <w:rsid w:val="00B51815"/>
    <w:rsid w:val="00B51D60"/>
    <w:rsid w:val="00B523CA"/>
    <w:rsid w:val="00B527D1"/>
    <w:rsid w:val="00B52D39"/>
    <w:rsid w:val="00B530B2"/>
    <w:rsid w:val="00B530BE"/>
    <w:rsid w:val="00B53362"/>
    <w:rsid w:val="00B53AD6"/>
    <w:rsid w:val="00B53BC8"/>
    <w:rsid w:val="00B53C2B"/>
    <w:rsid w:val="00B54316"/>
    <w:rsid w:val="00B54334"/>
    <w:rsid w:val="00B54E28"/>
    <w:rsid w:val="00B55263"/>
    <w:rsid w:val="00B554C9"/>
    <w:rsid w:val="00B557DA"/>
    <w:rsid w:val="00B5584B"/>
    <w:rsid w:val="00B55A4D"/>
    <w:rsid w:val="00B55A8A"/>
    <w:rsid w:val="00B55FC5"/>
    <w:rsid w:val="00B5607E"/>
    <w:rsid w:val="00B56189"/>
    <w:rsid w:val="00B5638B"/>
    <w:rsid w:val="00B56AE8"/>
    <w:rsid w:val="00B56B0C"/>
    <w:rsid w:val="00B56CC5"/>
    <w:rsid w:val="00B56D66"/>
    <w:rsid w:val="00B56EBD"/>
    <w:rsid w:val="00B57AFC"/>
    <w:rsid w:val="00B57BEA"/>
    <w:rsid w:val="00B57BFC"/>
    <w:rsid w:val="00B6020A"/>
    <w:rsid w:val="00B60615"/>
    <w:rsid w:val="00B606B8"/>
    <w:rsid w:val="00B608CC"/>
    <w:rsid w:val="00B6099B"/>
    <w:rsid w:val="00B609FE"/>
    <w:rsid w:val="00B60C73"/>
    <w:rsid w:val="00B610F4"/>
    <w:rsid w:val="00B61402"/>
    <w:rsid w:val="00B614C8"/>
    <w:rsid w:val="00B6159C"/>
    <w:rsid w:val="00B61CA1"/>
    <w:rsid w:val="00B62176"/>
    <w:rsid w:val="00B622BE"/>
    <w:rsid w:val="00B62512"/>
    <w:rsid w:val="00B62DEB"/>
    <w:rsid w:val="00B6331B"/>
    <w:rsid w:val="00B63598"/>
    <w:rsid w:val="00B63869"/>
    <w:rsid w:val="00B63933"/>
    <w:rsid w:val="00B63BC5"/>
    <w:rsid w:val="00B63CB3"/>
    <w:rsid w:val="00B643EE"/>
    <w:rsid w:val="00B65177"/>
    <w:rsid w:val="00B65486"/>
    <w:rsid w:val="00B6595E"/>
    <w:rsid w:val="00B65B6E"/>
    <w:rsid w:val="00B66737"/>
    <w:rsid w:val="00B669FB"/>
    <w:rsid w:val="00B67146"/>
    <w:rsid w:val="00B67328"/>
    <w:rsid w:val="00B6767A"/>
    <w:rsid w:val="00B67A2E"/>
    <w:rsid w:val="00B67E26"/>
    <w:rsid w:val="00B7014B"/>
    <w:rsid w:val="00B70682"/>
    <w:rsid w:val="00B70706"/>
    <w:rsid w:val="00B70728"/>
    <w:rsid w:val="00B707FD"/>
    <w:rsid w:val="00B70953"/>
    <w:rsid w:val="00B71041"/>
    <w:rsid w:val="00B71E36"/>
    <w:rsid w:val="00B71EC1"/>
    <w:rsid w:val="00B72685"/>
    <w:rsid w:val="00B727BA"/>
    <w:rsid w:val="00B728D4"/>
    <w:rsid w:val="00B72CA7"/>
    <w:rsid w:val="00B72D3B"/>
    <w:rsid w:val="00B72D8E"/>
    <w:rsid w:val="00B731F0"/>
    <w:rsid w:val="00B73406"/>
    <w:rsid w:val="00B736ED"/>
    <w:rsid w:val="00B737E8"/>
    <w:rsid w:val="00B73E3A"/>
    <w:rsid w:val="00B7405A"/>
    <w:rsid w:val="00B743FD"/>
    <w:rsid w:val="00B747DB"/>
    <w:rsid w:val="00B75654"/>
    <w:rsid w:val="00B75789"/>
    <w:rsid w:val="00B758C9"/>
    <w:rsid w:val="00B75D34"/>
    <w:rsid w:val="00B76732"/>
    <w:rsid w:val="00B7695B"/>
    <w:rsid w:val="00B7715B"/>
    <w:rsid w:val="00B77169"/>
    <w:rsid w:val="00B771A8"/>
    <w:rsid w:val="00B77433"/>
    <w:rsid w:val="00B7757C"/>
    <w:rsid w:val="00B80021"/>
    <w:rsid w:val="00B804F5"/>
    <w:rsid w:val="00B80747"/>
    <w:rsid w:val="00B80FDE"/>
    <w:rsid w:val="00B81203"/>
    <w:rsid w:val="00B81269"/>
    <w:rsid w:val="00B81495"/>
    <w:rsid w:val="00B816CF"/>
    <w:rsid w:val="00B81704"/>
    <w:rsid w:val="00B81A21"/>
    <w:rsid w:val="00B81AB3"/>
    <w:rsid w:val="00B8227C"/>
    <w:rsid w:val="00B8256B"/>
    <w:rsid w:val="00B82854"/>
    <w:rsid w:val="00B829A0"/>
    <w:rsid w:val="00B82BE1"/>
    <w:rsid w:val="00B82CDE"/>
    <w:rsid w:val="00B83315"/>
    <w:rsid w:val="00B835CB"/>
    <w:rsid w:val="00B836F1"/>
    <w:rsid w:val="00B8370F"/>
    <w:rsid w:val="00B83D2E"/>
    <w:rsid w:val="00B840B2"/>
    <w:rsid w:val="00B8467E"/>
    <w:rsid w:val="00B84867"/>
    <w:rsid w:val="00B84CBD"/>
    <w:rsid w:val="00B84CC5"/>
    <w:rsid w:val="00B84F52"/>
    <w:rsid w:val="00B853B4"/>
    <w:rsid w:val="00B85506"/>
    <w:rsid w:val="00B85597"/>
    <w:rsid w:val="00B85892"/>
    <w:rsid w:val="00B85EC6"/>
    <w:rsid w:val="00B86841"/>
    <w:rsid w:val="00B86E68"/>
    <w:rsid w:val="00B87370"/>
    <w:rsid w:val="00B874A5"/>
    <w:rsid w:val="00B87726"/>
    <w:rsid w:val="00B87935"/>
    <w:rsid w:val="00B87A85"/>
    <w:rsid w:val="00B87C6E"/>
    <w:rsid w:val="00B87CDC"/>
    <w:rsid w:val="00B9057B"/>
    <w:rsid w:val="00B90714"/>
    <w:rsid w:val="00B907BA"/>
    <w:rsid w:val="00B907D5"/>
    <w:rsid w:val="00B90BC7"/>
    <w:rsid w:val="00B90E8D"/>
    <w:rsid w:val="00B90EFE"/>
    <w:rsid w:val="00B9116B"/>
    <w:rsid w:val="00B91227"/>
    <w:rsid w:val="00B91445"/>
    <w:rsid w:val="00B915F4"/>
    <w:rsid w:val="00B9176D"/>
    <w:rsid w:val="00B9192A"/>
    <w:rsid w:val="00B91986"/>
    <w:rsid w:val="00B91BA0"/>
    <w:rsid w:val="00B91D35"/>
    <w:rsid w:val="00B91E28"/>
    <w:rsid w:val="00B91F6E"/>
    <w:rsid w:val="00B922C1"/>
    <w:rsid w:val="00B924B3"/>
    <w:rsid w:val="00B924E7"/>
    <w:rsid w:val="00B92668"/>
    <w:rsid w:val="00B92711"/>
    <w:rsid w:val="00B92901"/>
    <w:rsid w:val="00B929B2"/>
    <w:rsid w:val="00B92A2D"/>
    <w:rsid w:val="00B92C3C"/>
    <w:rsid w:val="00B92E74"/>
    <w:rsid w:val="00B930A1"/>
    <w:rsid w:val="00B93883"/>
    <w:rsid w:val="00B93D40"/>
    <w:rsid w:val="00B9420D"/>
    <w:rsid w:val="00B9460A"/>
    <w:rsid w:val="00B94AC1"/>
    <w:rsid w:val="00B94E88"/>
    <w:rsid w:val="00B95191"/>
    <w:rsid w:val="00B95390"/>
    <w:rsid w:val="00B95538"/>
    <w:rsid w:val="00B95C5B"/>
    <w:rsid w:val="00B96627"/>
    <w:rsid w:val="00B968B8"/>
    <w:rsid w:val="00B9745D"/>
    <w:rsid w:val="00B97F82"/>
    <w:rsid w:val="00B97FEA"/>
    <w:rsid w:val="00BA01B2"/>
    <w:rsid w:val="00BA01C9"/>
    <w:rsid w:val="00BA1100"/>
    <w:rsid w:val="00BA1164"/>
    <w:rsid w:val="00BA16E3"/>
    <w:rsid w:val="00BA1A44"/>
    <w:rsid w:val="00BA1A61"/>
    <w:rsid w:val="00BA1AF0"/>
    <w:rsid w:val="00BA1BC0"/>
    <w:rsid w:val="00BA1E23"/>
    <w:rsid w:val="00BA1F43"/>
    <w:rsid w:val="00BA1FA1"/>
    <w:rsid w:val="00BA222B"/>
    <w:rsid w:val="00BA234B"/>
    <w:rsid w:val="00BA23B2"/>
    <w:rsid w:val="00BA2A47"/>
    <w:rsid w:val="00BA2C40"/>
    <w:rsid w:val="00BA36F2"/>
    <w:rsid w:val="00BA3985"/>
    <w:rsid w:val="00BA3B8B"/>
    <w:rsid w:val="00BA4217"/>
    <w:rsid w:val="00BA43C9"/>
    <w:rsid w:val="00BA4589"/>
    <w:rsid w:val="00BA5033"/>
    <w:rsid w:val="00BA50F7"/>
    <w:rsid w:val="00BA5634"/>
    <w:rsid w:val="00BA5E0C"/>
    <w:rsid w:val="00BA6557"/>
    <w:rsid w:val="00BA690F"/>
    <w:rsid w:val="00BA6EA0"/>
    <w:rsid w:val="00BA7559"/>
    <w:rsid w:val="00BA77C2"/>
    <w:rsid w:val="00BA7A9A"/>
    <w:rsid w:val="00BB0346"/>
    <w:rsid w:val="00BB0632"/>
    <w:rsid w:val="00BB095E"/>
    <w:rsid w:val="00BB0F52"/>
    <w:rsid w:val="00BB112A"/>
    <w:rsid w:val="00BB11C0"/>
    <w:rsid w:val="00BB18BC"/>
    <w:rsid w:val="00BB19D1"/>
    <w:rsid w:val="00BB1C4A"/>
    <w:rsid w:val="00BB2B19"/>
    <w:rsid w:val="00BB2F73"/>
    <w:rsid w:val="00BB3255"/>
    <w:rsid w:val="00BB34EA"/>
    <w:rsid w:val="00BB3705"/>
    <w:rsid w:val="00BB3845"/>
    <w:rsid w:val="00BB3C63"/>
    <w:rsid w:val="00BB4017"/>
    <w:rsid w:val="00BB4098"/>
    <w:rsid w:val="00BB41C8"/>
    <w:rsid w:val="00BB42ED"/>
    <w:rsid w:val="00BB43F4"/>
    <w:rsid w:val="00BB4542"/>
    <w:rsid w:val="00BB46F1"/>
    <w:rsid w:val="00BB4D8C"/>
    <w:rsid w:val="00BB4F0E"/>
    <w:rsid w:val="00BB5187"/>
    <w:rsid w:val="00BB51AB"/>
    <w:rsid w:val="00BB51DD"/>
    <w:rsid w:val="00BB530E"/>
    <w:rsid w:val="00BB5392"/>
    <w:rsid w:val="00BB60F0"/>
    <w:rsid w:val="00BB6322"/>
    <w:rsid w:val="00BB64F9"/>
    <w:rsid w:val="00BB651A"/>
    <w:rsid w:val="00BB6CBD"/>
    <w:rsid w:val="00BB6F45"/>
    <w:rsid w:val="00BB728A"/>
    <w:rsid w:val="00BB770C"/>
    <w:rsid w:val="00BB7A7B"/>
    <w:rsid w:val="00BB7E3D"/>
    <w:rsid w:val="00BC0530"/>
    <w:rsid w:val="00BC059F"/>
    <w:rsid w:val="00BC072B"/>
    <w:rsid w:val="00BC086F"/>
    <w:rsid w:val="00BC0A28"/>
    <w:rsid w:val="00BC0AF4"/>
    <w:rsid w:val="00BC1A03"/>
    <w:rsid w:val="00BC1B15"/>
    <w:rsid w:val="00BC1BDB"/>
    <w:rsid w:val="00BC202F"/>
    <w:rsid w:val="00BC2547"/>
    <w:rsid w:val="00BC2849"/>
    <w:rsid w:val="00BC2AF7"/>
    <w:rsid w:val="00BC2F74"/>
    <w:rsid w:val="00BC30B7"/>
    <w:rsid w:val="00BC30EF"/>
    <w:rsid w:val="00BC3174"/>
    <w:rsid w:val="00BC3292"/>
    <w:rsid w:val="00BC3470"/>
    <w:rsid w:val="00BC35F2"/>
    <w:rsid w:val="00BC422B"/>
    <w:rsid w:val="00BC4368"/>
    <w:rsid w:val="00BC43D2"/>
    <w:rsid w:val="00BC44AD"/>
    <w:rsid w:val="00BC45C5"/>
    <w:rsid w:val="00BC46FB"/>
    <w:rsid w:val="00BC496B"/>
    <w:rsid w:val="00BC49C1"/>
    <w:rsid w:val="00BC4A13"/>
    <w:rsid w:val="00BC4B84"/>
    <w:rsid w:val="00BC4D42"/>
    <w:rsid w:val="00BC5623"/>
    <w:rsid w:val="00BC5A19"/>
    <w:rsid w:val="00BC686B"/>
    <w:rsid w:val="00BC6B1D"/>
    <w:rsid w:val="00BC6BCE"/>
    <w:rsid w:val="00BC6CDE"/>
    <w:rsid w:val="00BC7232"/>
    <w:rsid w:val="00BC759C"/>
    <w:rsid w:val="00BC75FE"/>
    <w:rsid w:val="00BC7806"/>
    <w:rsid w:val="00BC7C84"/>
    <w:rsid w:val="00BC7E7B"/>
    <w:rsid w:val="00BD018C"/>
    <w:rsid w:val="00BD07A0"/>
    <w:rsid w:val="00BD091A"/>
    <w:rsid w:val="00BD092A"/>
    <w:rsid w:val="00BD09EE"/>
    <w:rsid w:val="00BD0C4D"/>
    <w:rsid w:val="00BD12CC"/>
    <w:rsid w:val="00BD18D3"/>
    <w:rsid w:val="00BD190F"/>
    <w:rsid w:val="00BD1D90"/>
    <w:rsid w:val="00BD2089"/>
    <w:rsid w:val="00BD208D"/>
    <w:rsid w:val="00BD22A3"/>
    <w:rsid w:val="00BD24FE"/>
    <w:rsid w:val="00BD27E6"/>
    <w:rsid w:val="00BD29E8"/>
    <w:rsid w:val="00BD2B8E"/>
    <w:rsid w:val="00BD2EFF"/>
    <w:rsid w:val="00BD2F59"/>
    <w:rsid w:val="00BD3298"/>
    <w:rsid w:val="00BD33CD"/>
    <w:rsid w:val="00BD3670"/>
    <w:rsid w:val="00BD3A3E"/>
    <w:rsid w:val="00BD3BBD"/>
    <w:rsid w:val="00BD3C59"/>
    <w:rsid w:val="00BD438B"/>
    <w:rsid w:val="00BD450F"/>
    <w:rsid w:val="00BD45D9"/>
    <w:rsid w:val="00BD4F32"/>
    <w:rsid w:val="00BD4F6D"/>
    <w:rsid w:val="00BD509D"/>
    <w:rsid w:val="00BD52DE"/>
    <w:rsid w:val="00BD537E"/>
    <w:rsid w:val="00BD55EE"/>
    <w:rsid w:val="00BD5870"/>
    <w:rsid w:val="00BD5C3F"/>
    <w:rsid w:val="00BD5E9B"/>
    <w:rsid w:val="00BD62E3"/>
    <w:rsid w:val="00BD65EF"/>
    <w:rsid w:val="00BD6DE7"/>
    <w:rsid w:val="00BD6F74"/>
    <w:rsid w:val="00BD72C7"/>
    <w:rsid w:val="00BD74A0"/>
    <w:rsid w:val="00BD7A20"/>
    <w:rsid w:val="00BD7C02"/>
    <w:rsid w:val="00BD7C17"/>
    <w:rsid w:val="00BD7D01"/>
    <w:rsid w:val="00BD7D99"/>
    <w:rsid w:val="00BD7E7B"/>
    <w:rsid w:val="00BE0049"/>
    <w:rsid w:val="00BE0240"/>
    <w:rsid w:val="00BE03E0"/>
    <w:rsid w:val="00BE051F"/>
    <w:rsid w:val="00BE0734"/>
    <w:rsid w:val="00BE0973"/>
    <w:rsid w:val="00BE0A73"/>
    <w:rsid w:val="00BE0F73"/>
    <w:rsid w:val="00BE0FC7"/>
    <w:rsid w:val="00BE1037"/>
    <w:rsid w:val="00BE147A"/>
    <w:rsid w:val="00BE1B0B"/>
    <w:rsid w:val="00BE1CC4"/>
    <w:rsid w:val="00BE1CEA"/>
    <w:rsid w:val="00BE24E2"/>
    <w:rsid w:val="00BE250E"/>
    <w:rsid w:val="00BE25DA"/>
    <w:rsid w:val="00BE26D4"/>
    <w:rsid w:val="00BE27CC"/>
    <w:rsid w:val="00BE2886"/>
    <w:rsid w:val="00BE2B49"/>
    <w:rsid w:val="00BE2C8A"/>
    <w:rsid w:val="00BE2D1D"/>
    <w:rsid w:val="00BE2EAA"/>
    <w:rsid w:val="00BE33D6"/>
    <w:rsid w:val="00BE39A2"/>
    <w:rsid w:val="00BE3E38"/>
    <w:rsid w:val="00BE3ED8"/>
    <w:rsid w:val="00BE486F"/>
    <w:rsid w:val="00BE49C1"/>
    <w:rsid w:val="00BE4C44"/>
    <w:rsid w:val="00BE4D66"/>
    <w:rsid w:val="00BE55E9"/>
    <w:rsid w:val="00BE5E4E"/>
    <w:rsid w:val="00BE5F13"/>
    <w:rsid w:val="00BE5FA7"/>
    <w:rsid w:val="00BE6083"/>
    <w:rsid w:val="00BE613D"/>
    <w:rsid w:val="00BE61AB"/>
    <w:rsid w:val="00BE630E"/>
    <w:rsid w:val="00BE6549"/>
    <w:rsid w:val="00BE6CE2"/>
    <w:rsid w:val="00BE6FCA"/>
    <w:rsid w:val="00BE6FF3"/>
    <w:rsid w:val="00BE73CC"/>
    <w:rsid w:val="00BE762C"/>
    <w:rsid w:val="00BE7D7E"/>
    <w:rsid w:val="00BE7EDD"/>
    <w:rsid w:val="00BF0136"/>
    <w:rsid w:val="00BF04C0"/>
    <w:rsid w:val="00BF08DE"/>
    <w:rsid w:val="00BF0AAF"/>
    <w:rsid w:val="00BF0B3D"/>
    <w:rsid w:val="00BF0C28"/>
    <w:rsid w:val="00BF10EE"/>
    <w:rsid w:val="00BF1239"/>
    <w:rsid w:val="00BF17EA"/>
    <w:rsid w:val="00BF1ABA"/>
    <w:rsid w:val="00BF1BD1"/>
    <w:rsid w:val="00BF1D4C"/>
    <w:rsid w:val="00BF1DF8"/>
    <w:rsid w:val="00BF20E8"/>
    <w:rsid w:val="00BF2199"/>
    <w:rsid w:val="00BF25B0"/>
    <w:rsid w:val="00BF2983"/>
    <w:rsid w:val="00BF2F5A"/>
    <w:rsid w:val="00BF300B"/>
    <w:rsid w:val="00BF30ED"/>
    <w:rsid w:val="00BF31A6"/>
    <w:rsid w:val="00BF3367"/>
    <w:rsid w:val="00BF3E39"/>
    <w:rsid w:val="00BF3F79"/>
    <w:rsid w:val="00BF3F8B"/>
    <w:rsid w:val="00BF4048"/>
    <w:rsid w:val="00BF4095"/>
    <w:rsid w:val="00BF4757"/>
    <w:rsid w:val="00BF4ADE"/>
    <w:rsid w:val="00BF4FBB"/>
    <w:rsid w:val="00BF54C6"/>
    <w:rsid w:val="00BF57AC"/>
    <w:rsid w:val="00BF5CC6"/>
    <w:rsid w:val="00BF5D0B"/>
    <w:rsid w:val="00BF5D33"/>
    <w:rsid w:val="00BF614B"/>
    <w:rsid w:val="00BF6531"/>
    <w:rsid w:val="00BF656E"/>
    <w:rsid w:val="00BF6677"/>
    <w:rsid w:val="00BF675D"/>
    <w:rsid w:val="00BF69A9"/>
    <w:rsid w:val="00BF6C59"/>
    <w:rsid w:val="00BF7258"/>
    <w:rsid w:val="00BF7455"/>
    <w:rsid w:val="00BF7604"/>
    <w:rsid w:val="00BF7BF2"/>
    <w:rsid w:val="00C00890"/>
    <w:rsid w:val="00C008E5"/>
    <w:rsid w:val="00C00CB2"/>
    <w:rsid w:val="00C00CDE"/>
    <w:rsid w:val="00C00DDB"/>
    <w:rsid w:val="00C01692"/>
    <w:rsid w:val="00C018E0"/>
    <w:rsid w:val="00C01B29"/>
    <w:rsid w:val="00C01F2C"/>
    <w:rsid w:val="00C02368"/>
    <w:rsid w:val="00C02468"/>
    <w:rsid w:val="00C027A0"/>
    <w:rsid w:val="00C02AE0"/>
    <w:rsid w:val="00C03119"/>
    <w:rsid w:val="00C03561"/>
    <w:rsid w:val="00C0362D"/>
    <w:rsid w:val="00C0374A"/>
    <w:rsid w:val="00C039A5"/>
    <w:rsid w:val="00C0421B"/>
    <w:rsid w:val="00C043C6"/>
    <w:rsid w:val="00C04539"/>
    <w:rsid w:val="00C04761"/>
    <w:rsid w:val="00C047EA"/>
    <w:rsid w:val="00C04881"/>
    <w:rsid w:val="00C04960"/>
    <w:rsid w:val="00C04B01"/>
    <w:rsid w:val="00C04BEC"/>
    <w:rsid w:val="00C05438"/>
    <w:rsid w:val="00C05753"/>
    <w:rsid w:val="00C05F89"/>
    <w:rsid w:val="00C06108"/>
    <w:rsid w:val="00C06772"/>
    <w:rsid w:val="00C06C05"/>
    <w:rsid w:val="00C06DBD"/>
    <w:rsid w:val="00C07013"/>
    <w:rsid w:val="00C07164"/>
    <w:rsid w:val="00C101E6"/>
    <w:rsid w:val="00C104C1"/>
    <w:rsid w:val="00C105C9"/>
    <w:rsid w:val="00C107D8"/>
    <w:rsid w:val="00C10911"/>
    <w:rsid w:val="00C10BE1"/>
    <w:rsid w:val="00C10FD6"/>
    <w:rsid w:val="00C11022"/>
    <w:rsid w:val="00C11194"/>
    <w:rsid w:val="00C113E8"/>
    <w:rsid w:val="00C116D9"/>
    <w:rsid w:val="00C1180C"/>
    <w:rsid w:val="00C1186D"/>
    <w:rsid w:val="00C11CC4"/>
    <w:rsid w:val="00C1290D"/>
    <w:rsid w:val="00C129B0"/>
    <w:rsid w:val="00C12B97"/>
    <w:rsid w:val="00C12CFD"/>
    <w:rsid w:val="00C1309A"/>
    <w:rsid w:val="00C1360E"/>
    <w:rsid w:val="00C1361D"/>
    <w:rsid w:val="00C137F8"/>
    <w:rsid w:val="00C13D1D"/>
    <w:rsid w:val="00C13E14"/>
    <w:rsid w:val="00C14146"/>
    <w:rsid w:val="00C1421B"/>
    <w:rsid w:val="00C14374"/>
    <w:rsid w:val="00C1438C"/>
    <w:rsid w:val="00C14572"/>
    <w:rsid w:val="00C145A6"/>
    <w:rsid w:val="00C149B9"/>
    <w:rsid w:val="00C14CD8"/>
    <w:rsid w:val="00C14E32"/>
    <w:rsid w:val="00C15341"/>
    <w:rsid w:val="00C156C2"/>
    <w:rsid w:val="00C15A42"/>
    <w:rsid w:val="00C15CC2"/>
    <w:rsid w:val="00C15CDE"/>
    <w:rsid w:val="00C16769"/>
    <w:rsid w:val="00C168BE"/>
    <w:rsid w:val="00C16E5E"/>
    <w:rsid w:val="00C17A4F"/>
    <w:rsid w:val="00C17AF8"/>
    <w:rsid w:val="00C17BB8"/>
    <w:rsid w:val="00C17CEF"/>
    <w:rsid w:val="00C20186"/>
    <w:rsid w:val="00C20324"/>
    <w:rsid w:val="00C20861"/>
    <w:rsid w:val="00C209B6"/>
    <w:rsid w:val="00C20D7F"/>
    <w:rsid w:val="00C210C9"/>
    <w:rsid w:val="00C214E7"/>
    <w:rsid w:val="00C215D7"/>
    <w:rsid w:val="00C2194E"/>
    <w:rsid w:val="00C21B8D"/>
    <w:rsid w:val="00C21E29"/>
    <w:rsid w:val="00C21E42"/>
    <w:rsid w:val="00C221A9"/>
    <w:rsid w:val="00C22569"/>
    <w:rsid w:val="00C22AE6"/>
    <w:rsid w:val="00C22E01"/>
    <w:rsid w:val="00C23247"/>
    <w:rsid w:val="00C2345C"/>
    <w:rsid w:val="00C2381E"/>
    <w:rsid w:val="00C23B53"/>
    <w:rsid w:val="00C23E19"/>
    <w:rsid w:val="00C241F7"/>
    <w:rsid w:val="00C24687"/>
    <w:rsid w:val="00C24744"/>
    <w:rsid w:val="00C248C7"/>
    <w:rsid w:val="00C24A12"/>
    <w:rsid w:val="00C24C68"/>
    <w:rsid w:val="00C24D1E"/>
    <w:rsid w:val="00C24D80"/>
    <w:rsid w:val="00C25708"/>
    <w:rsid w:val="00C25AEC"/>
    <w:rsid w:val="00C25B71"/>
    <w:rsid w:val="00C25B85"/>
    <w:rsid w:val="00C25C34"/>
    <w:rsid w:val="00C26616"/>
    <w:rsid w:val="00C26720"/>
    <w:rsid w:val="00C26BF3"/>
    <w:rsid w:val="00C26D73"/>
    <w:rsid w:val="00C26F99"/>
    <w:rsid w:val="00C27132"/>
    <w:rsid w:val="00C279D3"/>
    <w:rsid w:val="00C27D13"/>
    <w:rsid w:val="00C27E0C"/>
    <w:rsid w:val="00C27F26"/>
    <w:rsid w:val="00C27F86"/>
    <w:rsid w:val="00C3004C"/>
    <w:rsid w:val="00C300EA"/>
    <w:rsid w:val="00C30643"/>
    <w:rsid w:val="00C30677"/>
    <w:rsid w:val="00C308F7"/>
    <w:rsid w:val="00C30BCD"/>
    <w:rsid w:val="00C30C86"/>
    <w:rsid w:val="00C30D28"/>
    <w:rsid w:val="00C31918"/>
    <w:rsid w:val="00C31B5C"/>
    <w:rsid w:val="00C31F8F"/>
    <w:rsid w:val="00C3203C"/>
    <w:rsid w:val="00C32239"/>
    <w:rsid w:val="00C32B25"/>
    <w:rsid w:val="00C33476"/>
    <w:rsid w:val="00C33605"/>
    <w:rsid w:val="00C337B6"/>
    <w:rsid w:val="00C33E72"/>
    <w:rsid w:val="00C33F91"/>
    <w:rsid w:val="00C33FE9"/>
    <w:rsid w:val="00C340CD"/>
    <w:rsid w:val="00C3411E"/>
    <w:rsid w:val="00C34179"/>
    <w:rsid w:val="00C341B3"/>
    <w:rsid w:val="00C3445C"/>
    <w:rsid w:val="00C34980"/>
    <w:rsid w:val="00C34DAE"/>
    <w:rsid w:val="00C3637A"/>
    <w:rsid w:val="00C3656A"/>
    <w:rsid w:val="00C366DC"/>
    <w:rsid w:val="00C369B6"/>
    <w:rsid w:val="00C36D5C"/>
    <w:rsid w:val="00C36EA2"/>
    <w:rsid w:val="00C37012"/>
    <w:rsid w:val="00C37745"/>
    <w:rsid w:val="00C377FE"/>
    <w:rsid w:val="00C37901"/>
    <w:rsid w:val="00C37968"/>
    <w:rsid w:val="00C37BA0"/>
    <w:rsid w:val="00C37DA3"/>
    <w:rsid w:val="00C4025C"/>
    <w:rsid w:val="00C403EF"/>
    <w:rsid w:val="00C40403"/>
    <w:rsid w:val="00C4097D"/>
    <w:rsid w:val="00C40B86"/>
    <w:rsid w:val="00C40F3D"/>
    <w:rsid w:val="00C41056"/>
    <w:rsid w:val="00C4136E"/>
    <w:rsid w:val="00C41B99"/>
    <w:rsid w:val="00C41C7F"/>
    <w:rsid w:val="00C41D9B"/>
    <w:rsid w:val="00C42007"/>
    <w:rsid w:val="00C4207A"/>
    <w:rsid w:val="00C421B1"/>
    <w:rsid w:val="00C42627"/>
    <w:rsid w:val="00C4269F"/>
    <w:rsid w:val="00C42869"/>
    <w:rsid w:val="00C42D64"/>
    <w:rsid w:val="00C430FB"/>
    <w:rsid w:val="00C431E4"/>
    <w:rsid w:val="00C4328C"/>
    <w:rsid w:val="00C435DA"/>
    <w:rsid w:val="00C43656"/>
    <w:rsid w:val="00C438A4"/>
    <w:rsid w:val="00C43AAD"/>
    <w:rsid w:val="00C43B51"/>
    <w:rsid w:val="00C43EAD"/>
    <w:rsid w:val="00C446F4"/>
    <w:rsid w:val="00C4482F"/>
    <w:rsid w:val="00C44AD3"/>
    <w:rsid w:val="00C44C96"/>
    <w:rsid w:val="00C44F9F"/>
    <w:rsid w:val="00C451B8"/>
    <w:rsid w:val="00C45273"/>
    <w:rsid w:val="00C455B4"/>
    <w:rsid w:val="00C455D1"/>
    <w:rsid w:val="00C45961"/>
    <w:rsid w:val="00C45BE8"/>
    <w:rsid w:val="00C45C0F"/>
    <w:rsid w:val="00C45F59"/>
    <w:rsid w:val="00C46673"/>
    <w:rsid w:val="00C466F2"/>
    <w:rsid w:val="00C46760"/>
    <w:rsid w:val="00C46D19"/>
    <w:rsid w:val="00C46F72"/>
    <w:rsid w:val="00C47465"/>
    <w:rsid w:val="00C4776F"/>
    <w:rsid w:val="00C477DF"/>
    <w:rsid w:val="00C47826"/>
    <w:rsid w:val="00C47B01"/>
    <w:rsid w:val="00C47BC7"/>
    <w:rsid w:val="00C501DE"/>
    <w:rsid w:val="00C5026B"/>
    <w:rsid w:val="00C50641"/>
    <w:rsid w:val="00C50973"/>
    <w:rsid w:val="00C50A85"/>
    <w:rsid w:val="00C50E63"/>
    <w:rsid w:val="00C511CE"/>
    <w:rsid w:val="00C512E8"/>
    <w:rsid w:val="00C51352"/>
    <w:rsid w:val="00C5136F"/>
    <w:rsid w:val="00C514D6"/>
    <w:rsid w:val="00C5165B"/>
    <w:rsid w:val="00C51931"/>
    <w:rsid w:val="00C51E27"/>
    <w:rsid w:val="00C51F20"/>
    <w:rsid w:val="00C520E1"/>
    <w:rsid w:val="00C527A7"/>
    <w:rsid w:val="00C52849"/>
    <w:rsid w:val="00C52998"/>
    <w:rsid w:val="00C52DB1"/>
    <w:rsid w:val="00C52F48"/>
    <w:rsid w:val="00C534C2"/>
    <w:rsid w:val="00C535C8"/>
    <w:rsid w:val="00C53A80"/>
    <w:rsid w:val="00C53DEC"/>
    <w:rsid w:val="00C54410"/>
    <w:rsid w:val="00C54AF5"/>
    <w:rsid w:val="00C54E77"/>
    <w:rsid w:val="00C5500B"/>
    <w:rsid w:val="00C55928"/>
    <w:rsid w:val="00C55B1C"/>
    <w:rsid w:val="00C55BC5"/>
    <w:rsid w:val="00C55EDC"/>
    <w:rsid w:val="00C55F9A"/>
    <w:rsid w:val="00C56078"/>
    <w:rsid w:val="00C5688C"/>
    <w:rsid w:val="00C5692E"/>
    <w:rsid w:val="00C56B60"/>
    <w:rsid w:val="00C56D38"/>
    <w:rsid w:val="00C57178"/>
    <w:rsid w:val="00C57413"/>
    <w:rsid w:val="00C575C6"/>
    <w:rsid w:val="00C577F7"/>
    <w:rsid w:val="00C5784D"/>
    <w:rsid w:val="00C57977"/>
    <w:rsid w:val="00C601B9"/>
    <w:rsid w:val="00C603E2"/>
    <w:rsid w:val="00C60C72"/>
    <w:rsid w:val="00C61144"/>
    <w:rsid w:val="00C61B0A"/>
    <w:rsid w:val="00C620A0"/>
    <w:rsid w:val="00C6210B"/>
    <w:rsid w:val="00C621A7"/>
    <w:rsid w:val="00C62595"/>
    <w:rsid w:val="00C625B3"/>
    <w:rsid w:val="00C62F6B"/>
    <w:rsid w:val="00C6310B"/>
    <w:rsid w:val="00C6325A"/>
    <w:rsid w:val="00C63745"/>
    <w:rsid w:val="00C63BB4"/>
    <w:rsid w:val="00C63BE3"/>
    <w:rsid w:val="00C643F3"/>
    <w:rsid w:val="00C64695"/>
    <w:rsid w:val="00C64AB9"/>
    <w:rsid w:val="00C64DE1"/>
    <w:rsid w:val="00C65907"/>
    <w:rsid w:val="00C65B99"/>
    <w:rsid w:val="00C65CEE"/>
    <w:rsid w:val="00C6670B"/>
    <w:rsid w:val="00C66BD5"/>
    <w:rsid w:val="00C67676"/>
    <w:rsid w:val="00C677BA"/>
    <w:rsid w:val="00C678EE"/>
    <w:rsid w:val="00C67968"/>
    <w:rsid w:val="00C679C7"/>
    <w:rsid w:val="00C67B4F"/>
    <w:rsid w:val="00C67B55"/>
    <w:rsid w:val="00C67F73"/>
    <w:rsid w:val="00C70533"/>
    <w:rsid w:val="00C706A6"/>
    <w:rsid w:val="00C70F7F"/>
    <w:rsid w:val="00C714DA"/>
    <w:rsid w:val="00C714EA"/>
    <w:rsid w:val="00C71AE0"/>
    <w:rsid w:val="00C72012"/>
    <w:rsid w:val="00C7215C"/>
    <w:rsid w:val="00C7234A"/>
    <w:rsid w:val="00C7260C"/>
    <w:rsid w:val="00C7267B"/>
    <w:rsid w:val="00C727F9"/>
    <w:rsid w:val="00C72836"/>
    <w:rsid w:val="00C72C46"/>
    <w:rsid w:val="00C72D59"/>
    <w:rsid w:val="00C72FC2"/>
    <w:rsid w:val="00C731CC"/>
    <w:rsid w:val="00C73313"/>
    <w:rsid w:val="00C73375"/>
    <w:rsid w:val="00C733E4"/>
    <w:rsid w:val="00C7344C"/>
    <w:rsid w:val="00C73552"/>
    <w:rsid w:val="00C7366A"/>
    <w:rsid w:val="00C737BD"/>
    <w:rsid w:val="00C73AEA"/>
    <w:rsid w:val="00C73E5A"/>
    <w:rsid w:val="00C73F6F"/>
    <w:rsid w:val="00C74005"/>
    <w:rsid w:val="00C74146"/>
    <w:rsid w:val="00C741C9"/>
    <w:rsid w:val="00C74256"/>
    <w:rsid w:val="00C74624"/>
    <w:rsid w:val="00C74677"/>
    <w:rsid w:val="00C74AF2"/>
    <w:rsid w:val="00C74CE6"/>
    <w:rsid w:val="00C751C0"/>
    <w:rsid w:val="00C75465"/>
    <w:rsid w:val="00C75523"/>
    <w:rsid w:val="00C7560D"/>
    <w:rsid w:val="00C7570B"/>
    <w:rsid w:val="00C75B0D"/>
    <w:rsid w:val="00C75F06"/>
    <w:rsid w:val="00C76228"/>
    <w:rsid w:val="00C764AA"/>
    <w:rsid w:val="00C76586"/>
    <w:rsid w:val="00C767D9"/>
    <w:rsid w:val="00C7683F"/>
    <w:rsid w:val="00C76A2F"/>
    <w:rsid w:val="00C76A45"/>
    <w:rsid w:val="00C76B68"/>
    <w:rsid w:val="00C76EB2"/>
    <w:rsid w:val="00C76EE2"/>
    <w:rsid w:val="00C76F77"/>
    <w:rsid w:val="00C77108"/>
    <w:rsid w:val="00C77546"/>
    <w:rsid w:val="00C77893"/>
    <w:rsid w:val="00C778EA"/>
    <w:rsid w:val="00C77C7E"/>
    <w:rsid w:val="00C77E69"/>
    <w:rsid w:val="00C8051B"/>
    <w:rsid w:val="00C808EF"/>
    <w:rsid w:val="00C80AFD"/>
    <w:rsid w:val="00C80BE4"/>
    <w:rsid w:val="00C80ED4"/>
    <w:rsid w:val="00C80EFE"/>
    <w:rsid w:val="00C80F4F"/>
    <w:rsid w:val="00C811AD"/>
    <w:rsid w:val="00C81426"/>
    <w:rsid w:val="00C814F4"/>
    <w:rsid w:val="00C81634"/>
    <w:rsid w:val="00C81976"/>
    <w:rsid w:val="00C81CB9"/>
    <w:rsid w:val="00C81D32"/>
    <w:rsid w:val="00C81DFB"/>
    <w:rsid w:val="00C81E36"/>
    <w:rsid w:val="00C81F97"/>
    <w:rsid w:val="00C821AB"/>
    <w:rsid w:val="00C82776"/>
    <w:rsid w:val="00C8295A"/>
    <w:rsid w:val="00C82AE1"/>
    <w:rsid w:val="00C82CA8"/>
    <w:rsid w:val="00C82E72"/>
    <w:rsid w:val="00C82ED8"/>
    <w:rsid w:val="00C8383C"/>
    <w:rsid w:val="00C839E7"/>
    <w:rsid w:val="00C83EED"/>
    <w:rsid w:val="00C8401B"/>
    <w:rsid w:val="00C845E8"/>
    <w:rsid w:val="00C84870"/>
    <w:rsid w:val="00C849AD"/>
    <w:rsid w:val="00C84A68"/>
    <w:rsid w:val="00C84B77"/>
    <w:rsid w:val="00C84E53"/>
    <w:rsid w:val="00C850AB"/>
    <w:rsid w:val="00C85525"/>
    <w:rsid w:val="00C85A5B"/>
    <w:rsid w:val="00C85C51"/>
    <w:rsid w:val="00C8640D"/>
    <w:rsid w:val="00C8648F"/>
    <w:rsid w:val="00C86491"/>
    <w:rsid w:val="00C86630"/>
    <w:rsid w:val="00C86693"/>
    <w:rsid w:val="00C869E6"/>
    <w:rsid w:val="00C86DD2"/>
    <w:rsid w:val="00C86EF7"/>
    <w:rsid w:val="00C86F8F"/>
    <w:rsid w:val="00C87145"/>
    <w:rsid w:val="00C871EA"/>
    <w:rsid w:val="00C87ACB"/>
    <w:rsid w:val="00C87D5B"/>
    <w:rsid w:val="00C9057C"/>
    <w:rsid w:val="00C90742"/>
    <w:rsid w:val="00C90A45"/>
    <w:rsid w:val="00C90C75"/>
    <w:rsid w:val="00C90D38"/>
    <w:rsid w:val="00C90D43"/>
    <w:rsid w:val="00C90EC3"/>
    <w:rsid w:val="00C90FBE"/>
    <w:rsid w:val="00C91180"/>
    <w:rsid w:val="00C91543"/>
    <w:rsid w:val="00C91644"/>
    <w:rsid w:val="00C916B6"/>
    <w:rsid w:val="00C9201C"/>
    <w:rsid w:val="00C92495"/>
    <w:rsid w:val="00C92F0F"/>
    <w:rsid w:val="00C936FD"/>
    <w:rsid w:val="00C9382A"/>
    <w:rsid w:val="00C9399C"/>
    <w:rsid w:val="00C94014"/>
    <w:rsid w:val="00C9423C"/>
    <w:rsid w:val="00C94393"/>
    <w:rsid w:val="00C944BF"/>
    <w:rsid w:val="00C94CA4"/>
    <w:rsid w:val="00C953B0"/>
    <w:rsid w:val="00C95498"/>
    <w:rsid w:val="00C956E6"/>
    <w:rsid w:val="00C959C2"/>
    <w:rsid w:val="00C95B5A"/>
    <w:rsid w:val="00C95CEA"/>
    <w:rsid w:val="00C962CC"/>
    <w:rsid w:val="00C963CC"/>
    <w:rsid w:val="00C964B6"/>
    <w:rsid w:val="00C96DAA"/>
    <w:rsid w:val="00C96FE4"/>
    <w:rsid w:val="00C970E1"/>
    <w:rsid w:val="00C9760E"/>
    <w:rsid w:val="00CA01E6"/>
    <w:rsid w:val="00CA0219"/>
    <w:rsid w:val="00CA0787"/>
    <w:rsid w:val="00CA091A"/>
    <w:rsid w:val="00CA0B44"/>
    <w:rsid w:val="00CA1455"/>
    <w:rsid w:val="00CA1BE4"/>
    <w:rsid w:val="00CA1DE5"/>
    <w:rsid w:val="00CA22ED"/>
    <w:rsid w:val="00CA2684"/>
    <w:rsid w:val="00CA2847"/>
    <w:rsid w:val="00CA2D19"/>
    <w:rsid w:val="00CA2F4E"/>
    <w:rsid w:val="00CA321A"/>
    <w:rsid w:val="00CA33A6"/>
    <w:rsid w:val="00CA3650"/>
    <w:rsid w:val="00CA36A5"/>
    <w:rsid w:val="00CA39EE"/>
    <w:rsid w:val="00CA44EE"/>
    <w:rsid w:val="00CA4512"/>
    <w:rsid w:val="00CA47A8"/>
    <w:rsid w:val="00CA494D"/>
    <w:rsid w:val="00CA4BF1"/>
    <w:rsid w:val="00CA4C1C"/>
    <w:rsid w:val="00CA5401"/>
    <w:rsid w:val="00CA54A7"/>
    <w:rsid w:val="00CA553E"/>
    <w:rsid w:val="00CA577A"/>
    <w:rsid w:val="00CA5B49"/>
    <w:rsid w:val="00CA5C45"/>
    <w:rsid w:val="00CA5FAD"/>
    <w:rsid w:val="00CA60DC"/>
    <w:rsid w:val="00CA637A"/>
    <w:rsid w:val="00CA6539"/>
    <w:rsid w:val="00CA6590"/>
    <w:rsid w:val="00CA68D1"/>
    <w:rsid w:val="00CA6D0C"/>
    <w:rsid w:val="00CA71B6"/>
    <w:rsid w:val="00CA7220"/>
    <w:rsid w:val="00CA7283"/>
    <w:rsid w:val="00CA75D8"/>
    <w:rsid w:val="00CA788C"/>
    <w:rsid w:val="00CA78B5"/>
    <w:rsid w:val="00CA7A15"/>
    <w:rsid w:val="00CA7D49"/>
    <w:rsid w:val="00CA7DAB"/>
    <w:rsid w:val="00CB02EC"/>
    <w:rsid w:val="00CB097E"/>
    <w:rsid w:val="00CB09C6"/>
    <w:rsid w:val="00CB0ADA"/>
    <w:rsid w:val="00CB0BBC"/>
    <w:rsid w:val="00CB0E5C"/>
    <w:rsid w:val="00CB0E67"/>
    <w:rsid w:val="00CB1269"/>
    <w:rsid w:val="00CB13B8"/>
    <w:rsid w:val="00CB1522"/>
    <w:rsid w:val="00CB17D4"/>
    <w:rsid w:val="00CB1C52"/>
    <w:rsid w:val="00CB1E1C"/>
    <w:rsid w:val="00CB2288"/>
    <w:rsid w:val="00CB23D8"/>
    <w:rsid w:val="00CB2565"/>
    <w:rsid w:val="00CB286F"/>
    <w:rsid w:val="00CB28A7"/>
    <w:rsid w:val="00CB2AC1"/>
    <w:rsid w:val="00CB2BD5"/>
    <w:rsid w:val="00CB2F8C"/>
    <w:rsid w:val="00CB35FC"/>
    <w:rsid w:val="00CB37BF"/>
    <w:rsid w:val="00CB3886"/>
    <w:rsid w:val="00CB4362"/>
    <w:rsid w:val="00CB43A3"/>
    <w:rsid w:val="00CB45C8"/>
    <w:rsid w:val="00CB460E"/>
    <w:rsid w:val="00CB478C"/>
    <w:rsid w:val="00CB4BCF"/>
    <w:rsid w:val="00CB5016"/>
    <w:rsid w:val="00CB524D"/>
    <w:rsid w:val="00CB53E4"/>
    <w:rsid w:val="00CB5896"/>
    <w:rsid w:val="00CB58DD"/>
    <w:rsid w:val="00CB6086"/>
    <w:rsid w:val="00CB6279"/>
    <w:rsid w:val="00CB65BF"/>
    <w:rsid w:val="00CB6734"/>
    <w:rsid w:val="00CB6A61"/>
    <w:rsid w:val="00CB6B15"/>
    <w:rsid w:val="00CB6C57"/>
    <w:rsid w:val="00CB6D57"/>
    <w:rsid w:val="00CB71E9"/>
    <w:rsid w:val="00CB73E3"/>
    <w:rsid w:val="00CB7598"/>
    <w:rsid w:val="00CB76F8"/>
    <w:rsid w:val="00CB7737"/>
    <w:rsid w:val="00CB77E4"/>
    <w:rsid w:val="00CB7978"/>
    <w:rsid w:val="00CB7CD3"/>
    <w:rsid w:val="00CB7E33"/>
    <w:rsid w:val="00CB7FF6"/>
    <w:rsid w:val="00CC0150"/>
    <w:rsid w:val="00CC0773"/>
    <w:rsid w:val="00CC0878"/>
    <w:rsid w:val="00CC0C67"/>
    <w:rsid w:val="00CC0D84"/>
    <w:rsid w:val="00CC0DEF"/>
    <w:rsid w:val="00CC1698"/>
    <w:rsid w:val="00CC17BE"/>
    <w:rsid w:val="00CC1C2D"/>
    <w:rsid w:val="00CC1D41"/>
    <w:rsid w:val="00CC219F"/>
    <w:rsid w:val="00CC25EC"/>
    <w:rsid w:val="00CC2885"/>
    <w:rsid w:val="00CC2A6B"/>
    <w:rsid w:val="00CC2AE0"/>
    <w:rsid w:val="00CC2C30"/>
    <w:rsid w:val="00CC2C71"/>
    <w:rsid w:val="00CC2ECE"/>
    <w:rsid w:val="00CC2EF8"/>
    <w:rsid w:val="00CC2F8D"/>
    <w:rsid w:val="00CC304F"/>
    <w:rsid w:val="00CC30E2"/>
    <w:rsid w:val="00CC32E4"/>
    <w:rsid w:val="00CC32E8"/>
    <w:rsid w:val="00CC3335"/>
    <w:rsid w:val="00CC35DD"/>
    <w:rsid w:val="00CC395B"/>
    <w:rsid w:val="00CC4156"/>
    <w:rsid w:val="00CC4413"/>
    <w:rsid w:val="00CC52AB"/>
    <w:rsid w:val="00CC5423"/>
    <w:rsid w:val="00CC54D0"/>
    <w:rsid w:val="00CC5513"/>
    <w:rsid w:val="00CC5733"/>
    <w:rsid w:val="00CC57C4"/>
    <w:rsid w:val="00CC58DE"/>
    <w:rsid w:val="00CC5CF2"/>
    <w:rsid w:val="00CC60C1"/>
    <w:rsid w:val="00CC60F2"/>
    <w:rsid w:val="00CC62AE"/>
    <w:rsid w:val="00CC6447"/>
    <w:rsid w:val="00CC654D"/>
    <w:rsid w:val="00CC70FF"/>
    <w:rsid w:val="00CC721B"/>
    <w:rsid w:val="00CC78B4"/>
    <w:rsid w:val="00CC7C88"/>
    <w:rsid w:val="00CD0043"/>
    <w:rsid w:val="00CD04AF"/>
    <w:rsid w:val="00CD0642"/>
    <w:rsid w:val="00CD1906"/>
    <w:rsid w:val="00CD1C5E"/>
    <w:rsid w:val="00CD1E68"/>
    <w:rsid w:val="00CD202F"/>
    <w:rsid w:val="00CD20AC"/>
    <w:rsid w:val="00CD20BB"/>
    <w:rsid w:val="00CD2147"/>
    <w:rsid w:val="00CD2596"/>
    <w:rsid w:val="00CD269B"/>
    <w:rsid w:val="00CD297C"/>
    <w:rsid w:val="00CD2AC5"/>
    <w:rsid w:val="00CD2ADD"/>
    <w:rsid w:val="00CD2C7D"/>
    <w:rsid w:val="00CD327C"/>
    <w:rsid w:val="00CD345C"/>
    <w:rsid w:val="00CD3560"/>
    <w:rsid w:val="00CD3817"/>
    <w:rsid w:val="00CD3C39"/>
    <w:rsid w:val="00CD3CD5"/>
    <w:rsid w:val="00CD4828"/>
    <w:rsid w:val="00CD4851"/>
    <w:rsid w:val="00CD49CF"/>
    <w:rsid w:val="00CD4C9C"/>
    <w:rsid w:val="00CD4DAD"/>
    <w:rsid w:val="00CD5327"/>
    <w:rsid w:val="00CD573F"/>
    <w:rsid w:val="00CD5A82"/>
    <w:rsid w:val="00CD5BD3"/>
    <w:rsid w:val="00CD5CA2"/>
    <w:rsid w:val="00CD61FC"/>
    <w:rsid w:val="00CD624C"/>
    <w:rsid w:val="00CD699C"/>
    <w:rsid w:val="00CD6DEA"/>
    <w:rsid w:val="00CD6E37"/>
    <w:rsid w:val="00CD6F59"/>
    <w:rsid w:val="00CD7002"/>
    <w:rsid w:val="00CD7590"/>
    <w:rsid w:val="00CD760A"/>
    <w:rsid w:val="00CD7659"/>
    <w:rsid w:val="00CD7759"/>
    <w:rsid w:val="00CD7882"/>
    <w:rsid w:val="00CD7D6E"/>
    <w:rsid w:val="00CD7E9F"/>
    <w:rsid w:val="00CE0377"/>
    <w:rsid w:val="00CE0560"/>
    <w:rsid w:val="00CE0789"/>
    <w:rsid w:val="00CE09C4"/>
    <w:rsid w:val="00CE0BCB"/>
    <w:rsid w:val="00CE0BF4"/>
    <w:rsid w:val="00CE1358"/>
    <w:rsid w:val="00CE14C2"/>
    <w:rsid w:val="00CE17CE"/>
    <w:rsid w:val="00CE1847"/>
    <w:rsid w:val="00CE1852"/>
    <w:rsid w:val="00CE18DE"/>
    <w:rsid w:val="00CE1A97"/>
    <w:rsid w:val="00CE1A99"/>
    <w:rsid w:val="00CE209A"/>
    <w:rsid w:val="00CE25C8"/>
    <w:rsid w:val="00CE29D8"/>
    <w:rsid w:val="00CE2BA1"/>
    <w:rsid w:val="00CE2C60"/>
    <w:rsid w:val="00CE2DB9"/>
    <w:rsid w:val="00CE3071"/>
    <w:rsid w:val="00CE3AFC"/>
    <w:rsid w:val="00CE3DE2"/>
    <w:rsid w:val="00CE3EE0"/>
    <w:rsid w:val="00CE403A"/>
    <w:rsid w:val="00CE410E"/>
    <w:rsid w:val="00CE4216"/>
    <w:rsid w:val="00CE443A"/>
    <w:rsid w:val="00CE4548"/>
    <w:rsid w:val="00CE4AF3"/>
    <w:rsid w:val="00CE4C58"/>
    <w:rsid w:val="00CE4D26"/>
    <w:rsid w:val="00CE5248"/>
    <w:rsid w:val="00CE5260"/>
    <w:rsid w:val="00CE551D"/>
    <w:rsid w:val="00CE5712"/>
    <w:rsid w:val="00CE589D"/>
    <w:rsid w:val="00CE5ACA"/>
    <w:rsid w:val="00CE69F5"/>
    <w:rsid w:val="00CE6B12"/>
    <w:rsid w:val="00CE6F56"/>
    <w:rsid w:val="00CE7284"/>
    <w:rsid w:val="00CE73A9"/>
    <w:rsid w:val="00CE7B77"/>
    <w:rsid w:val="00CE7D14"/>
    <w:rsid w:val="00CF043B"/>
    <w:rsid w:val="00CF096A"/>
    <w:rsid w:val="00CF0B30"/>
    <w:rsid w:val="00CF0B44"/>
    <w:rsid w:val="00CF10C7"/>
    <w:rsid w:val="00CF14DE"/>
    <w:rsid w:val="00CF15D2"/>
    <w:rsid w:val="00CF18DE"/>
    <w:rsid w:val="00CF1946"/>
    <w:rsid w:val="00CF1A44"/>
    <w:rsid w:val="00CF1B61"/>
    <w:rsid w:val="00CF1CE5"/>
    <w:rsid w:val="00CF21B4"/>
    <w:rsid w:val="00CF239A"/>
    <w:rsid w:val="00CF254E"/>
    <w:rsid w:val="00CF2589"/>
    <w:rsid w:val="00CF26E5"/>
    <w:rsid w:val="00CF2A50"/>
    <w:rsid w:val="00CF2AF4"/>
    <w:rsid w:val="00CF2B2D"/>
    <w:rsid w:val="00CF37DA"/>
    <w:rsid w:val="00CF3E31"/>
    <w:rsid w:val="00CF4036"/>
    <w:rsid w:val="00CF442A"/>
    <w:rsid w:val="00CF46C5"/>
    <w:rsid w:val="00CF4779"/>
    <w:rsid w:val="00CF4AAA"/>
    <w:rsid w:val="00CF4D14"/>
    <w:rsid w:val="00CF4D5D"/>
    <w:rsid w:val="00CF507F"/>
    <w:rsid w:val="00CF5404"/>
    <w:rsid w:val="00CF5695"/>
    <w:rsid w:val="00CF57C9"/>
    <w:rsid w:val="00CF6802"/>
    <w:rsid w:val="00CF6944"/>
    <w:rsid w:val="00CF6971"/>
    <w:rsid w:val="00CF6A8E"/>
    <w:rsid w:val="00CF6B74"/>
    <w:rsid w:val="00CF6C31"/>
    <w:rsid w:val="00CF6CBB"/>
    <w:rsid w:val="00CF6DC7"/>
    <w:rsid w:val="00CF70B6"/>
    <w:rsid w:val="00CF7209"/>
    <w:rsid w:val="00CF72F5"/>
    <w:rsid w:val="00CF793D"/>
    <w:rsid w:val="00CF7AFE"/>
    <w:rsid w:val="00CF7CA3"/>
    <w:rsid w:val="00CF7D15"/>
    <w:rsid w:val="00CF7D37"/>
    <w:rsid w:val="00D000B3"/>
    <w:rsid w:val="00D001FE"/>
    <w:rsid w:val="00D00230"/>
    <w:rsid w:val="00D002CC"/>
    <w:rsid w:val="00D00B69"/>
    <w:rsid w:val="00D00D6D"/>
    <w:rsid w:val="00D01642"/>
    <w:rsid w:val="00D01733"/>
    <w:rsid w:val="00D01789"/>
    <w:rsid w:val="00D0192B"/>
    <w:rsid w:val="00D01C77"/>
    <w:rsid w:val="00D024BC"/>
    <w:rsid w:val="00D025D7"/>
    <w:rsid w:val="00D03234"/>
    <w:rsid w:val="00D03274"/>
    <w:rsid w:val="00D034B6"/>
    <w:rsid w:val="00D03559"/>
    <w:rsid w:val="00D03C5F"/>
    <w:rsid w:val="00D03C95"/>
    <w:rsid w:val="00D03E3A"/>
    <w:rsid w:val="00D03FF2"/>
    <w:rsid w:val="00D0421E"/>
    <w:rsid w:val="00D04303"/>
    <w:rsid w:val="00D043F5"/>
    <w:rsid w:val="00D04844"/>
    <w:rsid w:val="00D049AF"/>
    <w:rsid w:val="00D04DC6"/>
    <w:rsid w:val="00D050DF"/>
    <w:rsid w:val="00D053A7"/>
    <w:rsid w:val="00D057EA"/>
    <w:rsid w:val="00D05CB0"/>
    <w:rsid w:val="00D05D30"/>
    <w:rsid w:val="00D06313"/>
    <w:rsid w:val="00D06754"/>
    <w:rsid w:val="00D067C0"/>
    <w:rsid w:val="00D0691B"/>
    <w:rsid w:val="00D06F2A"/>
    <w:rsid w:val="00D06F61"/>
    <w:rsid w:val="00D06FE3"/>
    <w:rsid w:val="00D06FE6"/>
    <w:rsid w:val="00D07416"/>
    <w:rsid w:val="00D07897"/>
    <w:rsid w:val="00D07B00"/>
    <w:rsid w:val="00D100F0"/>
    <w:rsid w:val="00D105BC"/>
    <w:rsid w:val="00D1085C"/>
    <w:rsid w:val="00D10AB0"/>
    <w:rsid w:val="00D10ABB"/>
    <w:rsid w:val="00D10ED5"/>
    <w:rsid w:val="00D1118B"/>
    <w:rsid w:val="00D112C9"/>
    <w:rsid w:val="00D113F6"/>
    <w:rsid w:val="00D11628"/>
    <w:rsid w:val="00D118D0"/>
    <w:rsid w:val="00D11B2D"/>
    <w:rsid w:val="00D11D3A"/>
    <w:rsid w:val="00D11E09"/>
    <w:rsid w:val="00D12031"/>
    <w:rsid w:val="00D12822"/>
    <w:rsid w:val="00D128E0"/>
    <w:rsid w:val="00D12E6F"/>
    <w:rsid w:val="00D12EDE"/>
    <w:rsid w:val="00D134F9"/>
    <w:rsid w:val="00D135A6"/>
    <w:rsid w:val="00D13875"/>
    <w:rsid w:val="00D13C5E"/>
    <w:rsid w:val="00D13C99"/>
    <w:rsid w:val="00D14142"/>
    <w:rsid w:val="00D1437B"/>
    <w:rsid w:val="00D147A1"/>
    <w:rsid w:val="00D14AD8"/>
    <w:rsid w:val="00D14EA0"/>
    <w:rsid w:val="00D152D5"/>
    <w:rsid w:val="00D15658"/>
    <w:rsid w:val="00D157BB"/>
    <w:rsid w:val="00D157DA"/>
    <w:rsid w:val="00D15E3C"/>
    <w:rsid w:val="00D15F35"/>
    <w:rsid w:val="00D160BF"/>
    <w:rsid w:val="00D160E7"/>
    <w:rsid w:val="00D16918"/>
    <w:rsid w:val="00D16A8A"/>
    <w:rsid w:val="00D16AB5"/>
    <w:rsid w:val="00D16B73"/>
    <w:rsid w:val="00D16C47"/>
    <w:rsid w:val="00D16F26"/>
    <w:rsid w:val="00D1705E"/>
    <w:rsid w:val="00D173DC"/>
    <w:rsid w:val="00D175B5"/>
    <w:rsid w:val="00D17786"/>
    <w:rsid w:val="00D17864"/>
    <w:rsid w:val="00D178AB"/>
    <w:rsid w:val="00D17B11"/>
    <w:rsid w:val="00D20081"/>
    <w:rsid w:val="00D20396"/>
    <w:rsid w:val="00D20BDB"/>
    <w:rsid w:val="00D210A8"/>
    <w:rsid w:val="00D211E4"/>
    <w:rsid w:val="00D212A3"/>
    <w:rsid w:val="00D21637"/>
    <w:rsid w:val="00D2178E"/>
    <w:rsid w:val="00D21813"/>
    <w:rsid w:val="00D219F8"/>
    <w:rsid w:val="00D21F20"/>
    <w:rsid w:val="00D22476"/>
    <w:rsid w:val="00D22939"/>
    <w:rsid w:val="00D22E42"/>
    <w:rsid w:val="00D230F9"/>
    <w:rsid w:val="00D2375D"/>
    <w:rsid w:val="00D23985"/>
    <w:rsid w:val="00D23B53"/>
    <w:rsid w:val="00D23BA8"/>
    <w:rsid w:val="00D24547"/>
    <w:rsid w:val="00D245C9"/>
    <w:rsid w:val="00D24BFA"/>
    <w:rsid w:val="00D24CFB"/>
    <w:rsid w:val="00D24F1A"/>
    <w:rsid w:val="00D250ED"/>
    <w:rsid w:val="00D25255"/>
    <w:rsid w:val="00D25397"/>
    <w:rsid w:val="00D255BA"/>
    <w:rsid w:val="00D257E9"/>
    <w:rsid w:val="00D2594A"/>
    <w:rsid w:val="00D26237"/>
    <w:rsid w:val="00D26A45"/>
    <w:rsid w:val="00D26B85"/>
    <w:rsid w:val="00D26E40"/>
    <w:rsid w:val="00D27139"/>
    <w:rsid w:val="00D27199"/>
    <w:rsid w:val="00D274CD"/>
    <w:rsid w:val="00D27576"/>
    <w:rsid w:val="00D2787C"/>
    <w:rsid w:val="00D27936"/>
    <w:rsid w:val="00D3014C"/>
    <w:rsid w:val="00D30726"/>
    <w:rsid w:val="00D30B30"/>
    <w:rsid w:val="00D30EBA"/>
    <w:rsid w:val="00D31023"/>
    <w:rsid w:val="00D316F3"/>
    <w:rsid w:val="00D31831"/>
    <w:rsid w:val="00D31CB1"/>
    <w:rsid w:val="00D31CC7"/>
    <w:rsid w:val="00D32105"/>
    <w:rsid w:val="00D32242"/>
    <w:rsid w:val="00D322AF"/>
    <w:rsid w:val="00D32428"/>
    <w:rsid w:val="00D32CF1"/>
    <w:rsid w:val="00D33061"/>
    <w:rsid w:val="00D33205"/>
    <w:rsid w:val="00D3340D"/>
    <w:rsid w:val="00D335E4"/>
    <w:rsid w:val="00D33612"/>
    <w:rsid w:val="00D336FA"/>
    <w:rsid w:val="00D33945"/>
    <w:rsid w:val="00D33ADD"/>
    <w:rsid w:val="00D33DA8"/>
    <w:rsid w:val="00D33E83"/>
    <w:rsid w:val="00D33EBB"/>
    <w:rsid w:val="00D342A3"/>
    <w:rsid w:val="00D34548"/>
    <w:rsid w:val="00D3465B"/>
    <w:rsid w:val="00D34C63"/>
    <w:rsid w:val="00D34E91"/>
    <w:rsid w:val="00D35C3C"/>
    <w:rsid w:val="00D35F45"/>
    <w:rsid w:val="00D3625D"/>
    <w:rsid w:val="00D368B1"/>
    <w:rsid w:val="00D36F01"/>
    <w:rsid w:val="00D37312"/>
    <w:rsid w:val="00D373DD"/>
    <w:rsid w:val="00D3756E"/>
    <w:rsid w:val="00D37D7D"/>
    <w:rsid w:val="00D37F25"/>
    <w:rsid w:val="00D40040"/>
    <w:rsid w:val="00D4082A"/>
    <w:rsid w:val="00D40C34"/>
    <w:rsid w:val="00D40F39"/>
    <w:rsid w:val="00D41167"/>
    <w:rsid w:val="00D41401"/>
    <w:rsid w:val="00D418AA"/>
    <w:rsid w:val="00D418EA"/>
    <w:rsid w:val="00D41A65"/>
    <w:rsid w:val="00D41DAC"/>
    <w:rsid w:val="00D41F38"/>
    <w:rsid w:val="00D42302"/>
    <w:rsid w:val="00D42783"/>
    <w:rsid w:val="00D42860"/>
    <w:rsid w:val="00D42A62"/>
    <w:rsid w:val="00D42C84"/>
    <w:rsid w:val="00D42D31"/>
    <w:rsid w:val="00D42F8E"/>
    <w:rsid w:val="00D434A7"/>
    <w:rsid w:val="00D43711"/>
    <w:rsid w:val="00D43B4D"/>
    <w:rsid w:val="00D43E70"/>
    <w:rsid w:val="00D43F07"/>
    <w:rsid w:val="00D4411D"/>
    <w:rsid w:val="00D44279"/>
    <w:rsid w:val="00D44ADD"/>
    <w:rsid w:val="00D44D9E"/>
    <w:rsid w:val="00D4503E"/>
    <w:rsid w:val="00D4543F"/>
    <w:rsid w:val="00D4560F"/>
    <w:rsid w:val="00D45672"/>
    <w:rsid w:val="00D45795"/>
    <w:rsid w:val="00D45DBB"/>
    <w:rsid w:val="00D46124"/>
    <w:rsid w:val="00D46547"/>
    <w:rsid w:val="00D46A12"/>
    <w:rsid w:val="00D471F3"/>
    <w:rsid w:val="00D47472"/>
    <w:rsid w:val="00D47491"/>
    <w:rsid w:val="00D47B52"/>
    <w:rsid w:val="00D50A2B"/>
    <w:rsid w:val="00D50CCE"/>
    <w:rsid w:val="00D50D51"/>
    <w:rsid w:val="00D50FBA"/>
    <w:rsid w:val="00D513E7"/>
    <w:rsid w:val="00D5151C"/>
    <w:rsid w:val="00D515A1"/>
    <w:rsid w:val="00D517D7"/>
    <w:rsid w:val="00D518A9"/>
    <w:rsid w:val="00D51B20"/>
    <w:rsid w:val="00D51C81"/>
    <w:rsid w:val="00D51E4C"/>
    <w:rsid w:val="00D52057"/>
    <w:rsid w:val="00D52BF9"/>
    <w:rsid w:val="00D52DF8"/>
    <w:rsid w:val="00D52F52"/>
    <w:rsid w:val="00D5319D"/>
    <w:rsid w:val="00D536DA"/>
    <w:rsid w:val="00D53718"/>
    <w:rsid w:val="00D53902"/>
    <w:rsid w:val="00D53B24"/>
    <w:rsid w:val="00D5444C"/>
    <w:rsid w:val="00D545DB"/>
    <w:rsid w:val="00D54C9C"/>
    <w:rsid w:val="00D55EC8"/>
    <w:rsid w:val="00D5635B"/>
    <w:rsid w:val="00D5648D"/>
    <w:rsid w:val="00D564F1"/>
    <w:rsid w:val="00D565D0"/>
    <w:rsid w:val="00D56813"/>
    <w:rsid w:val="00D568CD"/>
    <w:rsid w:val="00D56907"/>
    <w:rsid w:val="00D57197"/>
    <w:rsid w:val="00D57279"/>
    <w:rsid w:val="00D57A2A"/>
    <w:rsid w:val="00D601A5"/>
    <w:rsid w:val="00D604EF"/>
    <w:rsid w:val="00D60BBA"/>
    <w:rsid w:val="00D60BC8"/>
    <w:rsid w:val="00D6134C"/>
    <w:rsid w:val="00D615AB"/>
    <w:rsid w:val="00D617E2"/>
    <w:rsid w:val="00D61BB5"/>
    <w:rsid w:val="00D61C8F"/>
    <w:rsid w:val="00D6204A"/>
    <w:rsid w:val="00D6219B"/>
    <w:rsid w:val="00D621C8"/>
    <w:rsid w:val="00D62249"/>
    <w:rsid w:val="00D6237D"/>
    <w:rsid w:val="00D62675"/>
    <w:rsid w:val="00D627BD"/>
    <w:rsid w:val="00D6289E"/>
    <w:rsid w:val="00D6298E"/>
    <w:rsid w:val="00D62FEB"/>
    <w:rsid w:val="00D630A3"/>
    <w:rsid w:val="00D6332C"/>
    <w:rsid w:val="00D634DE"/>
    <w:rsid w:val="00D6376E"/>
    <w:rsid w:val="00D63A5B"/>
    <w:rsid w:val="00D63AA2"/>
    <w:rsid w:val="00D63BC4"/>
    <w:rsid w:val="00D63BFD"/>
    <w:rsid w:val="00D63F5D"/>
    <w:rsid w:val="00D64070"/>
    <w:rsid w:val="00D64491"/>
    <w:rsid w:val="00D64623"/>
    <w:rsid w:val="00D64A93"/>
    <w:rsid w:val="00D64AB2"/>
    <w:rsid w:val="00D64B85"/>
    <w:rsid w:val="00D64E96"/>
    <w:rsid w:val="00D650DE"/>
    <w:rsid w:val="00D65622"/>
    <w:rsid w:val="00D660D0"/>
    <w:rsid w:val="00D664CA"/>
    <w:rsid w:val="00D666A2"/>
    <w:rsid w:val="00D666B8"/>
    <w:rsid w:val="00D67177"/>
    <w:rsid w:val="00D67505"/>
    <w:rsid w:val="00D6769B"/>
    <w:rsid w:val="00D67C6B"/>
    <w:rsid w:val="00D67DED"/>
    <w:rsid w:val="00D70BE9"/>
    <w:rsid w:val="00D71050"/>
    <w:rsid w:val="00D71374"/>
    <w:rsid w:val="00D7166A"/>
    <w:rsid w:val="00D718D6"/>
    <w:rsid w:val="00D72183"/>
    <w:rsid w:val="00D7219D"/>
    <w:rsid w:val="00D721FA"/>
    <w:rsid w:val="00D72616"/>
    <w:rsid w:val="00D728E9"/>
    <w:rsid w:val="00D72927"/>
    <w:rsid w:val="00D72ABF"/>
    <w:rsid w:val="00D72FEE"/>
    <w:rsid w:val="00D731C1"/>
    <w:rsid w:val="00D73468"/>
    <w:rsid w:val="00D7351D"/>
    <w:rsid w:val="00D73CBE"/>
    <w:rsid w:val="00D73F50"/>
    <w:rsid w:val="00D74106"/>
    <w:rsid w:val="00D74444"/>
    <w:rsid w:val="00D74696"/>
    <w:rsid w:val="00D7469B"/>
    <w:rsid w:val="00D7474A"/>
    <w:rsid w:val="00D747D4"/>
    <w:rsid w:val="00D74980"/>
    <w:rsid w:val="00D749F4"/>
    <w:rsid w:val="00D74B3D"/>
    <w:rsid w:val="00D74DDD"/>
    <w:rsid w:val="00D74E47"/>
    <w:rsid w:val="00D7506D"/>
    <w:rsid w:val="00D751C3"/>
    <w:rsid w:val="00D75555"/>
    <w:rsid w:val="00D75626"/>
    <w:rsid w:val="00D7570D"/>
    <w:rsid w:val="00D75B0A"/>
    <w:rsid w:val="00D763C4"/>
    <w:rsid w:val="00D76F5C"/>
    <w:rsid w:val="00D77020"/>
    <w:rsid w:val="00D776AF"/>
    <w:rsid w:val="00D776B0"/>
    <w:rsid w:val="00D7772B"/>
    <w:rsid w:val="00D77886"/>
    <w:rsid w:val="00D778FE"/>
    <w:rsid w:val="00D77B56"/>
    <w:rsid w:val="00D80015"/>
    <w:rsid w:val="00D8001D"/>
    <w:rsid w:val="00D8002B"/>
    <w:rsid w:val="00D80097"/>
    <w:rsid w:val="00D800F6"/>
    <w:rsid w:val="00D80129"/>
    <w:rsid w:val="00D8015C"/>
    <w:rsid w:val="00D80309"/>
    <w:rsid w:val="00D80967"/>
    <w:rsid w:val="00D80E63"/>
    <w:rsid w:val="00D80F8F"/>
    <w:rsid w:val="00D8112E"/>
    <w:rsid w:val="00D81826"/>
    <w:rsid w:val="00D81D2D"/>
    <w:rsid w:val="00D82623"/>
    <w:rsid w:val="00D8269D"/>
    <w:rsid w:val="00D82B81"/>
    <w:rsid w:val="00D830F1"/>
    <w:rsid w:val="00D831CB"/>
    <w:rsid w:val="00D83CB7"/>
    <w:rsid w:val="00D83F53"/>
    <w:rsid w:val="00D83FBB"/>
    <w:rsid w:val="00D8410E"/>
    <w:rsid w:val="00D84210"/>
    <w:rsid w:val="00D846A9"/>
    <w:rsid w:val="00D84A2D"/>
    <w:rsid w:val="00D84C88"/>
    <w:rsid w:val="00D84D21"/>
    <w:rsid w:val="00D85947"/>
    <w:rsid w:val="00D85A3B"/>
    <w:rsid w:val="00D85F9D"/>
    <w:rsid w:val="00D85FE2"/>
    <w:rsid w:val="00D86315"/>
    <w:rsid w:val="00D8641A"/>
    <w:rsid w:val="00D86B87"/>
    <w:rsid w:val="00D86E19"/>
    <w:rsid w:val="00D8702C"/>
    <w:rsid w:val="00D870E3"/>
    <w:rsid w:val="00D8765F"/>
    <w:rsid w:val="00D8783F"/>
    <w:rsid w:val="00D87A68"/>
    <w:rsid w:val="00D87A98"/>
    <w:rsid w:val="00D87BEA"/>
    <w:rsid w:val="00D87CD0"/>
    <w:rsid w:val="00D87DBC"/>
    <w:rsid w:val="00D90200"/>
    <w:rsid w:val="00D902C9"/>
    <w:rsid w:val="00D905FE"/>
    <w:rsid w:val="00D90DDA"/>
    <w:rsid w:val="00D910F8"/>
    <w:rsid w:val="00D91276"/>
    <w:rsid w:val="00D913BC"/>
    <w:rsid w:val="00D9145E"/>
    <w:rsid w:val="00D91583"/>
    <w:rsid w:val="00D915DE"/>
    <w:rsid w:val="00D91AD6"/>
    <w:rsid w:val="00D91C67"/>
    <w:rsid w:val="00D929F0"/>
    <w:rsid w:val="00D92ACD"/>
    <w:rsid w:val="00D92D02"/>
    <w:rsid w:val="00D92D42"/>
    <w:rsid w:val="00D92D7A"/>
    <w:rsid w:val="00D92F68"/>
    <w:rsid w:val="00D93084"/>
    <w:rsid w:val="00D93420"/>
    <w:rsid w:val="00D93440"/>
    <w:rsid w:val="00D939B1"/>
    <w:rsid w:val="00D93CB3"/>
    <w:rsid w:val="00D93DB2"/>
    <w:rsid w:val="00D93FE5"/>
    <w:rsid w:val="00D94707"/>
    <w:rsid w:val="00D94AB3"/>
    <w:rsid w:val="00D94F92"/>
    <w:rsid w:val="00D94FAE"/>
    <w:rsid w:val="00D95089"/>
    <w:rsid w:val="00D954EA"/>
    <w:rsid w:val="00D958D4"/>
    <w:rsid w:val="00D960A2"/>
    <w:rsid w:val="00D9613F"/>
    <w:rsid w:val="00D9678E"/>
    <w:rsid w:val="00D96E15"/>
    <w:rsid w:val="00D9706C"/>
    <w:rsid w:val="00D9749E"/>
    <w:rsid w:val="00D97503"/>
    <w:rsid w:val="00D976E1"/>
    <w:rsid w:val="00D977D2"/>
    <w:rsid w:val="00DA033E"/>
    <w:rsid w:val="00DA0749"/>
    <w:rsid w:val="00DA079F"/>
    <w:rsid w:val="00DA0900"/>
    <w:rsid w:val="00DA0A59"/>
    <w:rsid w:val="00DA0AE7"/>
    <w:rsid w:val="00DA0BA4"/>
    <w:rsid w:val="00DA0D24"/>
    <w:rsid w:val="00DA16C5"/>
    <w:rsid w:val="00DA1935"/>
    <w:rsid w:val="00DA19FF"/>
    <w:rsid w:val="00DA1C97"/>
    <w:rsid w:val="00DA1CB7"/>
    <w:rsid w:val="00DA2482"/>
    <w:rsid w:val="00DA27E9"/>
    <w:rsid w:val="00DA2DB2"/>
    <w:rsid w:val="00DA2EB2"/>
    <w:rsid w:val="00DA328E"/>
    <w:rsid w:val="00DA3338"/>
    <w:rsid w:val="00DA34DA"/>
    <w:rsid w:val="00DA36D7"/>
    <w:rsid w:val="00DA3844"/>
    <w:rsid w:val="00DA395A"/>
    <w:rsid w:val="00DA3A09"/>
    <w:rsid w:val="00DA3FC7"/>
    <w:rsid w:val="00DA4710"/>
    <w:rsid w:val="00DA4740"/>
    <w:rsid w:val="00DA48E0"/>
    <w:rsid w:val="00DA4A19"/>
    <w:rsid w:val="00DA4CB3"/>
    <w:rsid w:val="00DA4EC4"/>
    <w:rsid w:val="00DA51D3"/>
    <w:rsid w:val="00DA52F5"/>
    <w:rsid w:val="00DA5DB7"/>
    <w:rsid w:val="00DA5F4B"/>
    <w:rsid w:val="00DA6288"/>
    <w:rsid w:val="00DA63A4"/>
    <w:rsid w:val="00DA64D9"/>
    <w:rsid w:val="00DA69A5"/>
    <w:rsid w:val="00DA6B30"/>
    <w:rsid w:val="00DA72E9"/>
    <w:rsid w:val="00DA751D"/>
    <w:rsid w:val="00DA7635"/>
    <w:rsid w:val="00DA777A"/>
    <w:rsid w:val="00DA7848"/>
    <w:rsid w:val="00DA79AB"/>
    <w:rsid w:val="00DA7BB0"/>
    <w:rsid w:val="00DA7C7B"/>
    <w:rsid w:val="00DA7D63"/>
    <w:rsid w:val="00DB018F"/>
    <w:rsid w:val="00DB0333"/>
    <w:rsid w:val="00DB045F"/>
    <w:rsid w:val="00DB0885"/>
    <w:rsid w:val="00DB0F0B"/>
    <w:rsid w:val="00DB127A"/>
    <w:rsid w:val="00DB158F"/>
    <w:rsid w:val="00DB1708"/>
    <w:rsid w:val="00DB1719"/>
    <w:rsid w:val="00DB1914"/>
    <w:rsid w:val="00DB2236"/>
    <w:rsid w:val="00DB2427"/>
    <w:rsid w:val="00DB258E"/>
    <w:rsid w:val="00DB29DF"/>
    <w:rsid w:val="00DB2C36"/>
    <w:rsid w:val="00DB3118"/>
    <w:rsid w:val="00DB32ED"/>
    <w:rsid w:val="00DB350B"/>
    <w:rsid w:val="00DB39C9"/>
    <w:rsid w:val="00DB3DC2"/>
    <w:rsid w:val="00DB3F72"/>
    <w:rsid w:val="00DB411A"/>
    <w:rsid w:val="00DB41D6"/>
    <w:rsid w:val="00DB4620"/>
    <w:rsid w:val="00DB4690"/>
    <w:rsid w:val="00DB47BE"/>
    <w:rsid w:val="00DB496A"/>
    <w:rsid w:val="00DB4D76"/>
    <w:rsid w:val="00DB4EE2"/>
    <w:rsid w:val="00DB50F1"/>
    <w:rsid w:val="00DB5AB6"/>
    <w:rsid w:val="00DB6080"/>
    <w:rsid w:val="00DB6631"/>
    <w:rsid w:val="00DB663E"/>
    <w:rsid w:val="00DB6B4B"/>
    <w:rsid w:val="00DB71F5"/>
    <w:rsid w:val="00DB725B"/>
    <w:rsid w:val="00DB7295"/>
    <w:rsid w:val="00DB77ED"/>
    <w:rsid w:val="00DB7999"/>
    <w:rsid w:val="00DB7CA4"/>
    <w:rsid w:val="00DB7D79"/>
    <w:rsid w:val="00DB7F41"/>
    <w:rsid w:val="00DC058B"/>
    <w:rsid w:val="00DC0826"/>
    <w:rsid w:val="00DC099F"/>
    <w:rsid w:val="00DC0EFD"/>
    <w:rsid w:val="00DC0F3D"/>
    <w:rsid w:val="00DC154E"/>
    <w:rsid w:val="00DC1764"/>
    <w:rsid w:val="00DC1792"/>
    <w:rsid w:val="00DC1E6A"/>
    <w:rsid w:val="00DC1ED6"/>
    <w:rsid w:val="00DC286D"/>
    <w:rsid w:val="00DC2B50"/>
    <w:rsid w:val="00DC2B53"/>
    <w:rsid w:val="00DC3430"/>
    <w:rsid w:val="00DC34B1"/>
    <w:rsid w:val="00DC35BD"/>
    <w:rsid w:val="00DC383B"/>
    <w:rsid w:val="00DC3CDD"/>
    <w:rsid w:val="00DC3D55"/>
    <w:rsid w:val="00DC42D7"/>
    <w:rsid w:val="00DC46B8"/>
    <w:rsid w:val="00DC4B8F"/>
    <w:rsid w:val="00DC4F19"/>
    <w:rsid w:val="00DC5EED"/>
    <w:rsid w:val="00DC603F"/>
    <w:rsid w:val="00DC6259"/>
    <w:rsid w:val="00DC62A9"/>
    <w:rsid w:val="00DC632D"/>
    <w:rsid w:val="00DC65C4"/>
    <w:rsid w:val="00DC690B"/>
    <w:rsid w:val="00DC6B88"/>
    <w:rsid w:val="00DC6FF3"/>
    <w:rsid w:val="00DC708E"/>
    <w:rsid w:val="00DC70A4"/>
    <w:rsid w:val="00DC7BDC"/>
    <w:rsid w:val="00DD017F"/>
    <w:rsid w:val="00DD03B0"/>
    <w:rsid w:val="00DD0721"/>
    <w:rsid w:val="00DD0B1B"/>
    <w:rsid w:val="00DD0C21"/>
    <w:rsid w:val="00DD0C86"/>
    <w:rsid w:val="00DD0D38"/>
    <w:rsid w:val="00DD1314"/>
    <w:rsid w:val="00DD1489"/>
    <w:rsid w:val="00DD1834"/>
    <w:rsid w:val="00DD1865"/>
    <w:rsid w:val="00DD19ED"/>
    <w:rsid w:val="00DD1A6E"/>
    <w:rsid w:val="00DD1F91"/>
    <w:rsid w:val="00DD20A0"/>
    <w:rsid w:val="00DD224A"/>
    <w:rsid w:val="00DD23A9"/>
    <w:rsid w:val="00DD2D04"/>
    <w:rsid w:val="00DD2D59"/>
    <w:rsid w:val="00DD2EC6"/>
    <w:rsid w:val="00DD31D0"/>
    <w:rsid w:val="00DD333F"/>
    <w:rsid w:val="00DD34B0"/>
    <w:rsid w:val="00DD385C"/>
    <w:rsid w:val="00DD3D80"/>
    <w:rsid w:val="00DD406E"/>
    <w:rsid w:val="00DD43AF"/>
    <w:rsid w:val="00DD46C8"/>
    <w:rsid w:val="00DD4ACE"/>
    <w:rsid w:val="00DD4C6F"/>
    <w:rsid w:val="00DD4C80"/>
    <w:rsid w:val="00DD4DBB"/>
    <w:rsid w:val="00DD5065"/>
    <w:rsid w:val="00DD609E"/>
    <w:rsid w:val="00DD6708"/>
    <w:rsid w:val="00DD70AE"/>
    <w:rsid w:val="00DD7182"/>
    <w:rsid w:val="00DD7C69"/>
    <w:rsid w:val="00DD7CBE"/>
    <w:rsid w:val="00DD7CE8"/>
    <w:rsid w:val="00DE04C5"/>
    <w:rsid w:val="00DE05F5"/>
    <w:rsid w:val="00DE0926"/>
    <w:rsid w:val="00DE0E40"/>
    <w:rsid w:val="00DE0EBC"/>
    <w:rsid w:val="00DE1449"/>
    <w:rsid w:val="00DE14C3"/>
    <w:rsid w:val="00DE15C8"/>
    <w:rsid w:val="00DE1626"/>
    <w:rsid w:val="00DE182A"/>
    <w:rsid w:val="00DE18BB"/>
    <w:rsid w:val="00DE19C6"/>
    <w:rsid w:val="00DE1F3E"/>
    <w:rsid w:val="00DE1F69"/>
    <w:rsid w:val="00DE20BA"/>
    <w:rsid w:val="00DE2218"/>
    <w:rsid w:val="00DE262A"/>
    <w:rsid w:val="00DE2917"/>
    <w:rsid w:val="00DE298A"/>
    <w:rsid w:val="00DE2A2E"/>
    <w:rsid w:val="00DE3196"/>
    <w:rsid w:val="00DE34A8"/>
    <w:rsid w:val="00DE352A"/>
    <w:rsid w:val="00DE3632"/>
    <w:rsid w:val="00DE3839"/>
    <w:rsid w:val="00DE3902"/>
    <w:rsid w:val="00DE39C6"/>
    <w:rsid w:val="00DE4028"/>
    <w:rsid w:val="00DE45BE"/>
    <w:rsid w:val="00DE47F7"/>
    <w:rsid w:val="00DE4AF4"/>
    <w:rsid w:val="00DE5172"/>
    <w:rsid w:val="00DE57F2"/>
    <w:rsid w:val="00DE6181"/>
    <w:rsid w:val="00DE62AA"/>
    <w:rsid w:val="00DE64FD"/>
    <w:rsid w:val="00DE658E"/>
    <w:rsid w:val="00DE7169"/>
    <w:rsid w:val="00DE7789"/>
    <w:rsid w:val="00DE78EB"/>
    <w:rsid w:val="00DE7983"/>
    <w:rsid w:val="00DF03C2"/>
    <w:rsid w:val="00DF03E9"/>
    <w:rsid w:val="00DF0460"/>
    <w:rsid w:val="00DF06E0"/>
    <w:rsid w:val="00DF06E5"/>
    <w:rsid w:val="00DF092A"/>
    <w:rsid w:val="00DF0A0E"/>
    <w:rsid w:val="00DF0CB8"/>
    <w:rsid w:val="00DF0D62"/>
    <w:rsid w:val="00DF10C9"/>
    <w:rsid w:val="00DF1246"/>
    <w:rsid w:val="00DF12A4"/>
    <w:rsid w:val="00DF142B"/>
    <w:rsid w:val="00DF1536"/>
    <w:rsid w:val="00DF1719"/>
    <w:rsid w:val="00DF18B1"/>
    <w:rsid w:val="00DF1913"/>
    <w:rsid w:val="00DF1B0D"/>
    <w:rsid w:val="00DF1B7D"/>
    <w:rsid w:val="00DF1E89"/>
    <w:rsid w:val="00DF220B"/>
    <w:rsid w:val="00DF27F7"/>
    <w:rsid w:val="00DF2F52"/>
    <w:rsid w:val="00DF3414"/>
    <w:rsid w:val="00DF34D7"/>
    <w:rsid w:val="00DF3B97"/>
    <w:rsid w:val="00DF3C1B"/>
    <w:rsid w:val="00DF3F9E"/>
    <w:rsid w:val="00DF41E1"/>
    <w:rsid w:val="00DF44FE"/>
    <w:rsid w:val="00DF476C"/>
    <w:rsid w:val="00DF48BB"/>
    <w:rsid w:val="00DF5603"/>
    <w:rsid w:val="00DF57A4"/>
    <w:rsid w:val="00DF57AF"/>
    <w:rsid w:val="00DF5A5F"/>
    <w:rsid w:val="00DF5B00"/>
    <w:rsid w:val="00DF5CB1"/>
    <w:rsid w:val="00DF600E"/>
    <w:rsid w:val="00DF6245"/>
    <w:rsid w:val="00DF6A42"/>
    <w:rsid w:val="00DF6A66"/>
    <w:rsid w:val="00DF7393"/>
    <w:rsid w:val="00DF74B2"/>
    <w:rsid w:val="00DF7BAB"/>
    <w:rsid w:val="00DF7FC0"/>
    <w:rsid w:val="00E00019"/>
    <w:rsid w:val="00E005AC"/>
    <w:rsid w:val="00E005E9"/>
    <w:rsid w:val="00E008F6"/>
    <w:rsid w:val="00E00D2B"/>
    <w:rsid w:val="00E016FF"/>
    <w:rsid w:val="00E01CCA"/>
    <w:rsid w:val="00E01EB4"/>
    <w:rsid w:val="00E0216A"/>
    <w:rsid w:val="00E021F1"/>
    <w:rsid w:val="00E0272F"/>
    <w:rsid w:val="00E02958"/>
    <w:rsid w:val="00E02D18"/>
    <w:rsid w:val="00E02D9B"/>
    <w:rsid w:val="00E031F0"/>
    <w:rsid w:val="00E0323D"/>
    <w:rsid w:val="00E036D2"/>
    <w:rsid w:val="00E037B2"/>
    <w:rsid w:val="00E0381F"/>
    <w:rsid w:val="00E03973"/>
    <w:rsid w:val="00E04051"/>
    <w:rsid w:val="00E0426E"/>
    <w:rsid w:val="00E04427"/>
    <w:rsid w:val="00E044A9"/>
    <w:rsid w:val="00E0457D"/>
    <w:rsid w:val="00E04616"/>
    <w:rsid w:val="00E04CBD"/>
    <w:rsid w:val="00E04FAE"/>
    <w:rsid w:val="00E05274"/>
    <w:rsid w:val="00E052D0"/>
    <w:rsid w:val="00E05836"/>
    <w:rsid w:val="00E058A1"/>
    <w:rsid w:val="00E05BBB"/>
    <w:rsid w:val="00E05E52"/>
    <w:rsid w:val="00E06101"/>
    <w:rsid w:val="00E064E1"/>
    <w:rsid w:val="00E0692F"/>
    <w:rsid w:val="00E06963"/>
    <w:rsid w:val="00E06A57"/>
    <w:rsid w:val="00E06BBF"/>
    <w:rsid w:val="00E06D55"/>
    <w:rsid w:val="00E06FCF"/>
    <w:rsid w:val="00E07054"/>
    <w:rsid w:val="00E072FF"/>
    <w:rsid w:val="00E0763B"/>
    <w:rsid w:val="00E07854"/>
    <w:rsid w:val="00E078CD"/>
    <w:rsid w:val="00E07FF6"/>
    <w:rsid w:val="00E10310"/>
    <w:rsid w:val="00E10347"/>
    <w:rsid w:val="00E10BA4"/>
    <w:rsid w:val="00E10BB9"/>
    <w:rsid w:val="00E10D8F"/>
    <w:rsid w:val="00E10E4D"/>
    <w:rsid w:val="00E11030"/>
    <w:rsid w:val="00E110A0"/>
    <w:rsid w:val="00E1111D"/>
    <w:rsid w:val="00E11430"/>
    <w:rsid w:val="00E11723"/>
    <w:rsid w:val="00E12249"/>
    <w:rsid w:val="00E12746"/>
    <w:rsid w:val="00E12AE4"/>
    <w:rsid w:val="00E12CB4"/>
    <w:rsid w:val="00E131E9"/>
    <w:rsid w:val="00E139B3"/>
    <w:rsid w:val="00E13D07"/>
    <w:rsid w:val="00E14036"/>
    <w:rsid w:val="00E14049"/>
    <w:rsid w:val="00E142FB"/>
    <w:rsid w:val="00E1450A"/>
    <w:rsid w:val="00E146C7"/>
    <w:rsid w:val="00E1495E"/>
    <w:rsid w:val="00E14D94"/>
    <w:rsid w:val="00E14F9B"/>
    <w:rsid w:val="00E155A0"/>
    <w:rsid w:val="00E15826"/>
    <w:rsid w:val="00E15A0E"/>
    <w:rsid w:val="00E1628E"/>
    <w:rsid w:val="00E16301"/>
    <w:rsid w:val="00E16383"/>
    <w:rsid w:val="00E163BF"/>
    <w:rsid w:val="00E16568"/>
    <w:rsid w:val="00E166B1"/>
    <w:rsid w:val="00E16705"/>
    <w:rsid w:val="00E169C7"/>
    <w:rsid w:val="00E16E38"/>
    <w:rsid w:val="00E16EA4"/>
    <w:rsid w:val="00E16EC2"/>
    <w:rsid w:val="00E2057C"/>
    <w:rsid w:val="00E209A7"/>
    <w:rsid w:val="00E20A6F"/>
    <w:rsid w:val="00E20D2B"/>
    <w:rsid w:val="00E212BC"/>
    <w:rsid w:val="00E218F5"/>
    <w:rsid w:val="00E21904"/>
    <w:rsid w:val="00E21AFA"/>
    <w:rsid w:val="00E22159"/>
    <w:rsid w:val="00E2286A"/>
    <w:rsid w:val="00E22BDF"/>
    <w:rsid w:val="00E22DB8"/>
    <w:rsid w:val="00E22EBF"/>
    <w:rsid w:val="00E23350"/>
    <w:rsid w:val="00E23382"/>
    <w:rsid w:val="00E23876"/>
    <w:rsid w:val="00E2388F"/>
    <w:rsid w:val="00E23A4F"/>
    <w:rsid w:val="00E23A56"/>
    <w:rsid w:val="00E23C6D"/>
    <w:rsid w:val="00E23D7A"/>
    <w:rsid w:val="00E244E7"/>
    <w:rsid w:val="00E24B75"/>
    <w:rsid w:val="00E2528D"/>
    <w:rsid w:val="00E2541A"/>
    <w:rsid w:val="00E2586B"/>
    <w:rsid w:val="00E25934"/>
    <w:rsid w:val="00E25A43"/>
    <w:rsid w:val="00E25A9D"/>
    <w:rsid w:val="00E2617B"/>
    <w:rsid w:val="00E26EC1"/>
    <w:rsid w:val="00E26FCF"/>
    <w:rsid w:val="00E27047"/>
    <w:rsid w:val="00E27243"/>
    <w:rsid w:val="00E273E6"/>
    <w:rsid w:val="00E279B4"/>
    <w:rsid w:val="00E27DEA"/>
    <w:rsid w:val="00E30486"/>
    <w:rsid w:val="00E30AB4"/>
    <w:rsid w:val="00E30B7E"/>
    <w:rsid w:val="00E30D8E"/>
    <w:rsid w:val="00E30FC0"/>
    <w:rsid w:val="00E315A5"/>
    <w:rsid w:val="00E315B9"/>
    <w:rsid w:val="00E31760"/>
    <w:rsid w:val="00E31A33"/>
    <w:rsid w:val="00E31B39"/>
    <w:rsid w:val="00E31C3C"/>
    <w:rsid w:val="00E31D42"/>
    <w:rsid w:val="00E31D6C"/>
    <w:rsid w:val="00E31EC9"/>
    <w:rsid w:val="00E31FFC"/>
    <w:rsid w:val="00E32A4A"/>
    <w:rsid w:val="00E32CA4"/>
    <w:rsid w:val="00E32E29"/>
    <w:rsid w:val="00E33200"/>
    <w:rsid w:val="00E3321B"/>
    <w:rsid w:val="00E3363D"/>
    <w:rsid w:val="00E338D6"/>
    <w:rsid w:val="00E33CAC"/>
    <w:rsid w:val="00E33CC3"/>
    <w:rsid w:val="00E343D6"/>
    <w:rsid w:val="00E343EF"/>
    <w:rsid w:val="00E347A1"/>
    <w:rsid w:val="00E348AF"/>
    <w:rsid w:val="00E34BB2"/>
    <w:rsid w:val="00E34D65"/>
    <w:rsid w:val="00E34E42"/>
    <w:rsid w:val="00E34F39"/>
    <w:rsid w:val="00E351A0"/>
    <w:rsid w:val="00E35231"/>
    <w:rsid w:val="00E3526F"/>
    <w:rsid w:val="00E3577D"/>
    <w:rsid w:val="00E35A1F"/>
    <w:rsid w:val="00E35F58"/>
    <w:rsid w:val="00E360ED"/>
    <w:rsid w:val="00E36105"/>
    <w:rsid w:val="00E36474"/>
    <w:rsid w:val="00E36CC0"/>
    <w:rsid w:val="00E36FE6"/>
    <w:rsid w:val="00E371DF"/>
    <w:rsid w:val="00E373E9"/>
    <w:rsid w:val="00E374EE"/>
    <w:rsid w:val="00E3750A"/>
    <w:rsid w:val="00E3750D"/>
    <w:rsid w:val="00E402D7"/>
    <w:rsid w:val="00E403A2"/>
    <w:rsid w:val="00E40736"/>
    <w:rsid w:val="00E4079A"/>
    <w:rsid w:val="00E40829"/>
    <w:rsid w:val="00E41015"/>
    <w:rsid w:val="00E410E3"/>
    <w:rsid w:val="00E4135B"/>
    <w:rsid w:val="00E41569"/>
    <w:rsid w:val="00E41A70"/>
    <w:rsid w:val="00E41CF1"/>
    <w:rsid w:val="00E41D0E"/>
    <w:rsid w:val="00E41FBD"/>
    <w:rsid w:val="00E423E6"/>
    <w:rsid w:val="00E42570"/>
    <w:rsid w:val="00E42635"/>
    <w:rsid w:val="00E4285E"/>
    <w:rsid w:val="00E42D8D"/>
    <w:rsid w:val="00E42DA6"/>
    <w:rsid w:val="00E434DF"/>
    <w:rsid w:val="00E43FB0"/>
    <w:rsid w:val="00E4402A"/>
    <w:rsid w:val="00E44043"/>
    <w:rsid w:val="00E440EA"/>
    <w:rsid w:val="00E441DE"/>
    <w:rsid w:val="00E446B3"/>
    <w:rsid w:val="00E44922"/>
    <w:rsid w:val="00E44B1B"/>
    <w:rsid w:val="00E450F9"/>
    <w:rsid w:val="00E45323"/>
    <w:rsid w:val="00E4542C"/>
    <w:rsid w:val="00E45734"/>
    <w:rsid w:val="00E45A4F"/>
    <w:rsid w:val="00E46227"/>
    <w:rsid w:val="00E46947"/>
    <w:rsid w:val="00E469BD"/>
    <w:rsid w:val="00E46CDB"/>
    <w:rsid w:val="00E46D35"/>
    <w:rsid w:val="00E46FF8"/>
    <w:rsid w:val="00E471BF"/>
    <w:rsid w:val="00E471E2"/>
    <w:rsid w:val="00E47219"/>
    <w:rsid w:val="00E47BAB"/>
    <w:rsid w:val="00E47FC0"/>
    <w:rsid w:val="00E503CD"/>
    <w:rsid w:val="00E5044A"/>
    <w:rsid w:val="00E50492"/>
    <w:rsid w:val="00E50965"/>
    <w:rsid w:val="00E50A75"/>
    <w:rsid w:val="00E5102E"/>
    <w:rsid w:val="00E51041"/>
    <w:rsid w:val="00E518A8"/>
    <w:rsid w:val="00E51D63"/>
    <w:rsid w:val="00E52090"/>
    <w:rsid w:val="00E5217B"/>
    <w:rsid w:val="00E5253F"/>
    <w:rsid w:val="00E525BE"/>
    <w:rsid w:val="00E52B86"/>
    <w:rsid w:val="00E52BDB"/>
    <w:rsid w:val="00E52C67"/>
    <w:rsid w:val="00E52F8F"/>
    <w:rsid w:val="00E5310A"/>
    <w:rsid w:val="00E5312B"/>
    <w:rsid w:val="00E5385B"/>
    <w:rsid w:val="00E53949"/>
    <w:rsid w:val="00E5395A"/>
    <w:rsid w:val="00E53B7B"/>
    <w:rsid w:val="00E53BC9"/>
    <w:rsid w:val="00E53F07"/>
    <w:rsid w:val="00E54390"/>
    <w:rsid w:val="00E544B4"/>
    <w:rsid w:val="00E545F9"/>
    <w:rsid w:val="00E546A8"/>
    <w:rsid w:val="00E548DD"/>
    <w:rsid w:val="00E54F9E"/>
    <w:rsid w:val="00E55848"/>
    <w:rsid w:val="00E55A3F"/>
    <w:rsid w:val="00E55E3A"/>
    <w:rsid w:val="00E56525"/>
    <w:rsid w:val="00E5663D"/>
    <w:rsid w:val="00E569B1"/>
    <w:rsid w:val="00E569FB"/>
    <w:rsid w:val="00E57021"/>
    <w:rsid w:val="00E570C4"/>
    <w:rsid w:val="00E5749A"/>
    <w:rsid w:val="00E60CBC"/>
    <w:rsid w:val="00E61049"/>
    <w:rsid w:val="00E6141E"/>
    <w:rsid w:val="00E6159D"/>
    <w:rsid w:val="00E615F0"/>
    <w:rsid w:val="00E61B1E"/>
    <w:rsid w:val="00E61C0D"/>
    <w:rsid w:val="00E61C8D"/>
    <w:rsid w:val="00E61D7F"/>
    <w:rsid w:val="00E623EC"/>
    <w:rsid w:val="00E62409"/>
    <w:rsid w:val="00E624DE"/>
    <w:rsid w:val="00E625AB"/>
    <w:rsid w:val="00E62923"/>
    <w:rsid w:val="00E6292D"/>
    <w:rsid w:val="00E62B6E"/>
    <w:rsid w:val="00E62BF5"/>
    <w:rsid w:val="00E62CD9"/>
    <w:rsid w:val="00E63406"/>
    <w:rsid w:val="00E635ED"/>
    <w:rsid w:val="00E63759"/>
    <w:rsid w:val="00E6383E"/>
    <w:rsid w:val="00E63F5B"/>
    <w:rsid w:val="00E641A5"/>
    <w:rsid w:val="00E64BC0"/>
    <w:rsid w:val="00E64C50"/>
    <w:rsid w:val="00E64EF0"/>
    <w:rsid w:val="00E65219"/>
    <w:rsid w:val="00E65269"/>
    <w:rsid w:val="00E652E8"/>
    <w:rsid w:val="00E6575D"/>
    <w:rsid w:val="00E657D8"/>
    <w:rsid w:val="00E65A02"/>
    <w:rsid w:val="00E65DA8"/>
    <w:rsid w:val="00E65DC9"/>
    <w:rsid w:val="00E6603D"/>
    <w:rsid w:val="00E667D1"/>
    <w:rsid w:val="00E667F4"/>
    <w:rsid w:val="00E667FA"/>
    <w:rsid w:val="00E66D79"/>
    <w:rsid w:val="00E66DE9"/>
    <w:rsid w:val="00E6722E"/>
    <w:rsid w:val="00E673EF"/>
    <w:rsid w:val="00E677A7"/>
    <w:rsid w:val="00E67870"/>
    <w:rsid w:val="00E67B5E"/>
    <w:rsid w:val="00E67CC8"/>
    <w:rsid w:val="00E67D67"/>
    <w:rsid w:val="00E704BD"/>
    <w:rsid w:val="00E70500"/>
    <w:rsid w:val="00E70573"/>
    <w:rsid w:val="00E70900"/>
    <w:rsid w:val="00E70C29"/>
    <w:rsid w:val="00E70C5B"/>
    <w:rsid w:val="00E70EBC"/>
    <w:rsid w:val="00E70F40"/>
    <w:rsid w:val="00E713DC"/>
    <w:rsid w:val="00E714F1"/>
    <w:rsid w:val="00E718F8"/>
    <w:rsid w:val="00E71A01"/>
    <w:rsid w:val="00E71A12"/>
    <w:rsid w:val="00E71D49"/>
    <w:rsid w:val="00E729CA"/>
    <w:rsid w:val="00E72A28"/>
    <w:rsid w:val="00E72F35"/>
    <w:rsid w:val="00E73011"/>
    <w:rsid w:val="00E73109"/>
    <w:rsid w:val="00E7317E"/>
    <w:rsid w:val="00E7355F"/>
    <w:rsid w:val="00E73B19"/>
    <w:rsid w:val="00E73E2B"/>
    <w:rsid w:val="00E73EB3"/>
    <w:rsid w:val="00E73EB8"/>
    <w:rsid w:val="00E74016"/>
    <w:rsid w:val="00E7424D"/>
    <w:rsid w:val="00E744BD"/>
    <w:rsid w:val="00E74527"/>
    <w:rsid w:val="00E75065"/>
    <w:rsid w:val="00E75307"/>
    <w:rsid w:val="00E7533D"/>
    <w:rsid w:val="00E7535A"/>
    <w:rsid w:val="00E75360"/>
    <w:rsid w:val="00E75363"/>
    <w:rsid w:val="00E75857"/>
    <w:rsid w:val="00E75F9A"/>
    <w:rsid w:val="00E762B3"/>
    <w:rsid w:val="00E76404"/>
    <w:rsid w:val="00E764B7"/>
    <w:rsid w:val="00E76E62"/>
    <w:rsid w:val="00E7721B"/>
    <w:rsid w:val="00E77824"/>
    <w:rsid w:val="00E778A6"/>
    <w:rsid w:val="00E77A31"/>
    <w:rsid w:val="00E77B97"/>
    <w:rsid w:val="00E80071"/>
    <w:rsid w:val="00E8029E"/>
    <w:rsid w:val="00E80CA4"/>
    <w:rsid w:val="00E80D63"/>
    <w:rsid w:val="00E81057"/>
    <w:rsid w:val="00E81252"/>
    <w:rsid w:val="00E8127A"/>
    <w:rsid w:val="00E81682"/>
    <w:rsid w:val="00E81B3D"/>
    <w:rsid w:val="00E81CAC"/>
    <w:rsid w:val="00E81D20"/>
    <w:rsid w:val="00E82117"/>
    <w:rsid w:val="00E823A1"/>
    <w:rsid w:val="00E825EC"/>
    <w:rsid w:val="00E827D1"/>
    <w:rsid w:val="00E828E4"/>
    <w:rsid w:val="00E829BB"/>
    <w:rsid w:val="00E82B9E"/>
    <w:rsid w:val="00E82F04"/>
    <w:rsid w:val="00E82FF2"/>
    <w:rsid w:val="00E8329F"/>
    <w:rsid w:val="00E832FF"/>
    <w:rsid w:val="00E83328"/>
    <w:rsid w:val="00E83A54"/>
    <w:rsid w:val="00E8404A"/>
    <w:rsid w:val="00E84070"/>
    <w:rsid w:val="00E8417D"/>
    <w:rsid w:val="00E844D4"/>
    <w:rsid w:val="00E84653"/>
    <w:rsid w:val="00E84725"/>
    <w:rsid w:val="00E84927"/>
    <w:rsid w:val="00E84FA1"/>
    <w:rsid w:val="00E85B44"/>
    <w:rsid w:val="00E85E2A"/>
    <w:rsid w:val="00E85F8F"/>
    <w:rsid w:val="00E867DC"/>
    <w:rsid w:val="00E86928"/>
    <w:rsid w:val="00E8692B"/>
    <w:rsid w:val="00E86BFE"/>
    <w:rsid w:val="00E86DBD"/>
    <w:rsid w:val="00E86F3E"/>
    <w:rsid w:val="00E8736C"/>
    <w:rsid w:val="00E87815"/>
    <w:rsid w:val="00E87AE5"/>
    <w:rsid w:val="00E904EA"/>
    <w:rsid w:val="00E905E2"/>
    <w:rsid w:val="00E90F04"/>
    <w:rsid w:val="00E91060"/>
    <w:rsid w:val="00E911E5"/>
    <w:rsid w:val="00E9184B"/>
    <w:rsid w:val="00E919B7"/>
    <w:rsid w:val="00E920BC"/>
    <w:rsid w:val="00E92B95"/>
    <w:rsid w:val="00E92E8A"/>
    <w:rsid w:val="00E9335C"/>
    <w:rsid w:val="00E93693"/>
    <w:rsid w:val="00E936EA"/>
    <w:rsid w:val="00E939A2"/>
    <w:rsid w:val="00E93ECF"/>
    <w:rsid w:val="00E941CB"/>
    <w:rsid w:val="00E9424D"/>
    <w:rsid w:val="00E94566"/>
    <w:rsid w:val="00E94816"/>
    <w:rsid w:val="00E94BBB"/>
    <w:rsid w:val="00E94F10"/>
    <w:rsid w:val="00E95494"/>
    <w:rsid w:val="00E9568A"/>
    <w:rsid w:val="00E9588E"/>
    <w:rsid w:val="00E958F6"/>
    <w:rsid w:val="00E95A74"/>
    <w:rsid w:val="00E95D42"/>
    <w:rsid w:val="00E95FB6"/>
    <w:rsid w:val="00E96140"/>
    <w:rsid w:val="00E96ABB"/>
    <w:rsid w:val="00E9713D"/>
    <w:rsid w:val="00E97290"/>
    <w:rsid w:val="00E974E8"/>
    <w:rsid w:val="00E975E4"/>
    <w:rsid w:val="00E978E5"/>
    <w:rsid w:val="00EA0073"/>
    <w:rsid w:val="00EA0083"/>
    <w:rsid w:val="00EA0331"/>
    <w:rsid w:val="00EA05A5"/>
    <w:rsid w:val="00EA0C05"/>
    <w:rsid w:val="00EA1578"/>
    <w:rsid w:val="00EA17DC"/>
    <w:rsid w:val="00EA18E3"/>
    <w:rsid w:val="00EA1A24"/>
    <w:rsid w:val="00EA1B3E"/>
    <w:rsid w:val="00EA1D08"/>
    <w:rsid w:val="00EA1E9C"/>
    <w:rsid w:val="00EA2170"/>
    <w:rsid w:val="00EA230B"/>
    <w:rsid w:val="00EA24DC"/>
    <w:rsid w:val="00EA3368"/>
    <w:rsid w:val="00EA3622"/>
    <w:rsid w:val="00EA38E7"/>
    <w:rsid w:val="00EA3991"/>
    <w:rsid w:val="00EA399D"/>
    <w:rsid w:val="00EA3A57"/>
    <w:rsid w:val="00EA3BBE"/>
    <w:rsid w:val="00EA3E74"/>
    <w:rsid w:val="00EA4313"/>
    <w:rsid w:val="00EA4473"/>
    <w:rsid w:val="00EA44C8"/>
    <w:rsid w:val="00EA458E"/>
    <w:rsid w:val="00EA462A"/>
    <w:rsid w:val="00EA4E2E"/>
    <w:rsid w:val="00EA4E85"/>
    <w:rsid w:val="00EA50DB"/>
    <w:rsid w:val="00EA5167"/>
    <w:rsid w:val="00EA5373"/>
    <w:rsid w:val="00EA5824"/>
    <w:rsid w:val="00EA5CE7"/>
    <w:rsid w:val="00EA5DD5"/>
    <w:rsid w:val="00EA5ECE"/>
    <w:rsid w:val="00EA611C"/>
    <w:rsid w:val="00EA61A9"/>
    <w:rsid w:val="00EA66B7"/>
    <w:rsid w:val="00EA6C7C"/>
    <w:rsid w:val="00EA6CF6"/>
    <w:rsid w:val="00EA6F3E"/>
    <w:rsid w:val="00EA708C"/>
    <w:rsid w:val="00EA708F"/>
    <w:rsid w:val="00EA763E"/>
    <w:rsid w:val="00EA7640"/>
    <w:rsid w:val="00EA78D6"/>
    <w:rsid w:val="00EA7E9D"/>
    <w:rsid w:val="00EA7EB5"/>
    <w:rsid w:val="00EB026F"/>
    <w:rsid w:val="00EB029B"/>
    <w:rsid w:val="00EB02E7"/>
    <w:rsid w:val="00EB0AF9"/>
    <w:rsid w:val="00EB0FCE"/>
    <w:rsid w:val="00EB12A1"/>
    <w:rsid w:val="00EB1788"/>
    <w:rsid w:val="00EB19C0"/>
    <w:rsid w:val="00EB1B8F"/>
    <w:rsid w:val="00EB1F9D"/>
    <w:rsid w:val="00EB1FDC"/>
    <w:rsid w:val="00EB2669"/>
    <w:rsid w:val="00EB3305"/>
    <w:rsid w:val="00EB3421"/>
    <w:rsid w:val="00EB38C2"/>
    <w:rsid w:val="00EB3AFD"/>
    <w:rsid w:val="00EB3C14"/>
    <w:rsid w:val="00EB3D95"/>
    <w:rsid w:val="00EB4229"/>
    <w:rsid w:val="00EB44B0"/>
    <w:rsid w:val="00EB4D14"/>
    <w:rsid w:val="00EB4E02"/>
    <w:rsid w:val="00EB5064"/>
    <w:rsid w:val="00EB5369"/>
    <w:rsid w:val="00EB57D2"/>
    <w:rsid w:val="00EB58E6"/>
    <w:rsid w:val="00EB59D0"/>
    <w:rsid w:val="00EB5A41"/>
    <w:rsid w:val="00EB5B97"/>
    <w:rsid w:val="00EB5D1E"/>
    <w:rsid w:val="00EB5E29"/>
    <w:rsid w:val="00EB6008"/>
    <w:rsid w:val="00EB6256"/>
    <w:rsid w:val="00EB641E"/>
    <w:rsid w:val="00EB6503"/>
    <w:rsid w:val="00EB7502"/>
    <w:rsid w:val="00EB78A8"/>
    <w:rsid w:val="00EB7A3D"/>
    <w:rsid w:val="00EB7C7E"/>
    <w:rsid w:val="00EC0633"/>
    <w:rsid w:val="00EC0993"/>
    <w:rsid w:val="00EC0A55"/>
    <w:rsid w:val="00EC0B10"/>
    <w:rsid w:val="00EC0DF1"/>
    <w:rsid w:val="00EC10C2"/>
    <w:rsid w:val="00EC134F"/>
    <w:rsid w:val="00EC13F6"/>
    <w:rsid w:val="00EC1627"/>
    <w:rsid w:val="00EC1636"/>
    <w:rsid w:val="00EC185D"/>
    <w:rsid w:val="00EC1B22"/>
    <w:rsid w:val="00EC1C04"/>
    <w:rsid w:val="00EC23A0"/>
    <w:rsid w:val="00EC23D0"/>
    <w:rsid w:val="00EC2975"/>
    <w:rsid w:val="00EC32FD"/>
    <w:rsid w:val="00EC3542"/>
    <w:rsid w:val="00EC35C2"/>
    <w:rsid w:val="00EC3659"/>
    <w:rsid w:val="00EC366A"/>
    <w:rsid w:val="00EC3C45"/>
    <w:rsid w:val="00EC3CE3"/>
    <w:rsid w:val="00EC3D2F"/>
    <w:rsid w:val="00EC3D3A"/>
    <w:rsid w:val="00EC4405"/>
    <w:rsid w:val="00EC4685"/>
    <w:rsid w:val="00EC4ADF"/>
    <w:rsid w:val="00EC4EB9"/>
    <w:rsid w:val="00EC50BF"/>
    <w:rsid w:val="00EC50D8"/>
    <w:rsid w:val="00EC52D7"/>
    <w:rsid w:val="00EC53E3"/>
    <w:rsid w:val="00EC59D8"/>
    <w:rsid w:val="00EC5EED"/>
    <w:rsid w:val="00EC60CC"/>
    <w:rsid w:val="00EC623E"/>
    <w:rsid w:val="00EC6677"/>
    <w:rsid w:val="00EC6891"/>
    <w:rsid w:val="00EC6B61"/>
    <w:rsid w:val="00EC6C25"/>
    <w:rsid w:val="00EC6E0C"/>
    <w:rsid w:val="00EC6F33"/>
    <w:rsid w:val="00EC6F61"/>
    <w:rsid w:val="00EC7008"/>
    <w:rsid w:val="00EC7080"/>
    <w:rsid w:val="00EC77F9"/>
    <w:rsid w:val="00EC7959"/>
    <w:rsid w:val="00EC7B82"/>
    <w:rsid w:val="00EC7C8E"/>
    <w:rsid w:val="00EC7F23"/>
    <w:rsid w:val="00ED0071"/>
    <w:rsid w:val="00ED01D0"/>
    <w:rsid w:val="00ED024D"/>
    <w:rsid w:val="00ED054C"/>
    <w:rsid w:val="00ED08A4"/>
    <w:rsid w:val="00ED0932"/>
    <w:rsid w:val="00ED0BE3"/>
    <w:rsid w:val="00ED0CA9"/>
    <w:rsid w:val="00ED122B"/>
    <w:rsid w:val="00ED153E"/>
    <w:rsid w:val="00ED15BA"/>
    <w:rsid w:val="00ED1624"/>
    <w:rsid w:val="00ED2652"/>
    <w:rsid w:val="00ED2ADA"/>
    <w:rsid w:val="00ED2BE9"/>
    <w:rsid w:val="00ED309B"/>
    <w:rsid w:val="00ED37F7"/>
    <w:rsid w:val="00ED3F19"/>
    <w:rsid w:val="00ED49D2"/>
    <w:rsid w:val="00ED4B69"/>
    <w:rsid w:val="00ED56CC"/>
    <w:rsid w:val="00ED5899"/>
    <w:rsid w:val="00ED58C2"/>
    <w:rsid w:val="00ED63B9"/>
    <w:rsid w:val="00ED6735"/>
    <w:rsid w:val="00ED69BF"/>
    <w:rsid w:val="00ED709C"/>
    <w:rsid w:val="00ED724F"/>
    <w:rsid w:val="00ED731A"/>
    <w:rsid w:val="00ED74F4"/>
    <w:rsid w:val="00ED7C1C"/>
    <w:rsid w:val="00ED7E43"/>
    <w:rsid w:val="00ED7FDF"/>
    <w:rsid w:val="00EE025B"/>
    <w:rsid w:val="00EE02AF"/>
    <w:rsid w:val="00EE0365"/>
    <w:rsid w:val="00EE0388"/>
    <w:rsid w:val="00EE0F5B"/>
    <w:rsid w:val="00EE0F5C"/>
    <w:rsid w:val="00EE1099"/>
    <w:rsid w:val="00EE10BD"/>
    <w:rsid w:val="00EE111A"/>
    <w:rsid w:val="00EE115C"/>
    <w:rsid w:val="00EE1175"/>
    <w:rsid w:val="00EE1382"/>
    <w:rsid w:val="00EE15B4"/>
    <w:rsid w:val="00EE184E"/>
    <w:rsid w:val="00EE1E18"/>
    <w:rsid w:val="00EE1F5B"/>
    <w:rsid w:val="00EE2667"/>
    <w:rsid w:val="00EE2A51"/>
    <w:rsid w:val="00EE2D94"/>
    <w:rsid w:val="00EE2F07"/>
    <w:rsid w:val="00EE315E"/>
    <w:rsid w:val="00EE31EB"/>
    <w:rsid w:val="00EE32EF"/>
    <w:rsid w:val="00EE33BB"/>
    <w:rsid w:val="00EE361B"/>
    <w:rsid w:val="00EE36D2"/>
    <w:rsid w:val="00EE3959"/>
    <w:rsid w:val="00EE3A99"/>
    <w:rsid w:val="00EE3AE3"/>
    <w:rsid w:val="00EE3B0B"/>
    <w:rsid w:val="00EE3D6E"/>
    <w:rsid w:val="00EE4172"/>
    <w:rsid w:val="00EE41D8"/>
    <w:rsid w:val="00EE443F"/>
    <w:rsid w:val="00EE44D6"/>
    <w:rsid w:val="00EE45F0"/>
    <w:rsid w:val="00EE4B60"/>
    <w:rsid w:val="00EE4E87"/>
    <w:rsid w:val="00EE4FB1"/>
    <w:rsid w:val="00EE520E"/>
    <w:rsid w:val="00EE528C"/>
    <w:rsid w:val="00EE5490"/>
    <w:rsid w:val="00EE59CA"/>
    <w:rsid w:val="00EE59CF"/>
    <w:rsid w:val="00EE5B26"/>
    <w:rsid w:val="00EE5DF1"/>
    <w:rsid w:val="00EE65D7"/>
    <w:rsid w:val="00EE66BC"/>
    <w:rsid w:val="00EE6CE4"/>
    <w:rsid w:val="00EE6E46"/>
    <w:rsid w:val="00EE7147"/>
    <w:rsid w:val="00EE7A22"/>
    <w:rsid w:val="00EF00CE"/>
    <w:rsid w:val="00EF016A"/>
    <w:rsid w:val="00EF069C"/>
    <w:rsid w:val="00EF06E3"/>
    <w:rsid w:val="00EF11CE"/>
    <w:rsid w:val="00EF197E"/>
    <w:rsid w:val="00EF208C"/>
    <w:rsid w:val="00EF22BD"/>
    <w:rsid w:val="00EF23F8"/>
    <w:rsid w:val="00EF263E"/>
    <w:rsid w:val="00EF2EC9"/>
    <w:rsid w:val="00EF30BC"/>
    <w:rsid w:val="00EF3146"/>
    <w:rsid w:val="00EF3452"/>
    <w:rsid w:val="00EF3911"/>
    <w:rsid w:val="00EF409B"/>
    <w:rsid w:val="00EF41B4"/>
    <w:rsid w:val="00EF465C"/>
    <w:rsid w:val="00EF4C9F"/>
    <w:rsid w:val="00EF4E22"/>
    <w:rsid w:val="00EF5008"/>
    <w:rsid w:val="00EF5118"/>
    <w:rsid w:val="00EF5735"/>
    <w:rsid w:val="00EF5891"/>
    <w:rsid w:val="00EF5952"/>
    <w:rsid w:val="00EF59C5"/>
    <w:rsid w:val="00EF65B8"/>
    <w:rsid w:val="00EF6881"/>
    <w:rsid w:val="00EF6AA6"/>
    <w:rsid w:val="00EF6B78"/>
    <w:rsid w:val="00EF6CE9"/>
    <w:rsid w:val="00EF6DEC"/>
    <w:rsid w:val="00EF7182"/>
    <w:rsid w:val="00EF7201"/>
    <w:rsid w:val="00EF7351"/>
    <w:rsid w:val="00EF7506"/>
    <w:rsid w:val="00EF76C4"/>
    <w:rsid w:val="00EF7B35"/>
    <w:rsid w:val="00EF7DAC"/>
    <w:rsid w:val="00EF7E52"/>
    <w:rsid w:val="00EF7F43"/>
    <w:rsid w:val="00F006C6"/>
    <w:rsid w:val="00F0094A"/>
    <w:rsid w:val="00F00FB3"/>
    <w:rsid w:val="00F00FE4"/>
    <w:rsid w:val="00F0101D"/>
    <w:rsid w:val="00F010F9"/>
    <w:rsid w:val="00F01413"/>
    <w:rsid w:val="00F0143C"/>
    <w:rsid w:val="00F015F1"/>
    <w:rsid w:val="00F0186A"/>
    <w:rsid w:val="00F02014"/>
    <w:rsid w:val="00F0208F"/>
    <w:rsid w:val="00F025FE"/>
    <w:rsid w:val="00F027BE"/>
    <w:rsid w:val="00F0291E"/>
    <w:rsid w:val="00F0349F"/>
    <w:rsid w:val="00F03B60"/>
    <w:rsid w:val="00F03C49"/>
    <w:rsid w:val="00F03E78"/>
    <w:rsid w:val="00F03F6D"/>
    <w:rsid w:val="00F03F85"/>
    <w:rsid w:val="00F04193"/>
    <w:rsid w:val="00F043DB"/>
    <w:rsid w:val="00F0445E"/>
    <w:rsid w:val="00F044E7"/>
    <w:rsid w:val="00F0463F"/>
    <w:rsid w:val="00F04673"/>
    <w:rsid w:val="00F04A48"/>
    <w:rsid w:val="00F04CD9"/>
    <w:rsid w:val="00F04E44"/>
    <w:rsid w:val="00F04E9E"/>
    <w:rsid w:val="00F050BF"/>
    <w:rsid w:val="00F053F7"/>
    <w:rsid w:val="00F0557F"/>
    <w:rsid w:val="00F058D0"/>
    <w:rsid w:val="00F05E1A"/>
    <w:rsid w:val="00F05E3B"/>
    <w:rsid w:val="00F05FBE"/>
    <w:rsid w:val="00F061C8"/>
    <w:rsid w:val="00F0679F"/>
    <w:rsid w:val="00F0683A"/>
    <w:rsid w:val="00F06997"/>
    <w:rsid w:val="00F06B40"/>
    <w:rsid w:val="00F06B47"/>
    <w:rsid w:val="00F06FB6"/>
    <w:rsid w:val="00F0762A"/>
    <w:rsid w:val="00F07630"/>
    <w:rsid w:val="00F0765C"/>
    <w:rsid w:val="00F07B5F"/>
    <w:rsid w:val="00F1022A"/>
    <w:rsid w:val="00F1029B"/>
    <w:rsid w:val="00F10507"/>
    <w:rsid w:val="00F105F6"/>
    <w:rsid w:val="00F109A3"/>
    <w:rsid w:val="00F10D4C"/>
    <w:rsid w:val="00F110FA"/>
    <w:rsid w:val="00F111C2"/>
    <w:rsid w:val="00F112EB"/>
    <w:rsid w:val="00F11336"/>
    <w:rsid w:val="00F11337"/>
    <w:rsid w:val="00F11498"/>
    <w:rsid w:val="00F11582"/>
    <w:rsid w:val="00F122B1"/>
    <w:rsid w:val="00F124E4"/>
    <w:rsid w:val="00F126E4"/>
    <w:rsid w:val="00F12F3D"/>
    <w:rsid w:val="00F1305B"/>
    <w:rsid w:val="00F13061"/>
    <w:rsid w:val="00F13089"/>
    <w:rsid w:val="00F13C8A"/>
    <w:rsid w:val="00F13F0A"/>
    <w:rsid w:val="00F13F78"/>
    <w:rsid w:val="00F1405C"/>
    <w:rsid w:val="00F149F6"/>
    <w:rsid w:val="00F15158"/>
    <w:rsid w:val="00F15839"/>
    <w:rsid w:val="00F15AA2"/>
    <w:rsid w:val="00F15B14"/>
    <w:rsid w:val="00F15B64"/>
    <w:rsid w:val="00F15BCB"/>
    <w:rsid w:val="00F15CD8"/>
    <w:rsid w:val="00F15D03"/>
    <w:rsid w:val="00F16079"/>
    <w:rsid w:val="00F1631F"/>
    <w:rsid w:val="00F168AC"/>
    <w:rsid w:val="00F16C0B"/>
    <w:rsid w:val="00F16F69"/>
    <w:rsid w:val="00F171FE"/>
    <w:rsid w:val="00F1737E"/>
    <w:rsid w:val="00F1757E"/>
    <w:rsid w:val="00F17731"/>
    <w:rsid w:val="00F177D2"/>
    <w:rsid w:val="00F179A3"/>
    <w:rsid w:val="00F17A68"/>
    <w:rsid w:val="00F17AB5"/>
    <w:rsid w:val="00F20105"/>
    <w:rsid w:val="00F2022C"/>
    <w:rsid w:val="00F20236"/>
    <w:rsid w:val="00F20338"/>
    <w:rsid w:val="00F204E6"/>
    <w:rsid w:val="00F20711"/>
    <w:rsid w:val="00F20F64"/>
    <w:rsid w:val="00F20F71"/>
    <w:rsid w:val="00F211EB"/>
    <w:rsid w:val="00F21712"/>
    <w:rsid w:val="00F218EF"/>
    <w:rsid w:val="00F21DE8"/>
    <w:rsid w:val="00F21F5D"/>
    <w:rsid w:val="00F22A1C"/>
    <w:rsid w:val="00F23181"/>
    <w:rsid w:val="00F231CF"/>
    <w:rsid w:val="00F23418"/>
    <w:rsid w:val="00F23656"/>
    <w:rsid w:val="00F2386C"/>
    <w:rsid w:val="00F23994"/>
    <w:rsid w:val="00F239E0"/>
    <w:rsid w:val="00F23A05"/>
    <w:rsid w:val="00F23C79"/>
    <w:rsid w:val="00F24D35"/>
    <w:rsid w:val="00F24E95"/>
    <w:rsid w:val="00F2521F"/>
    <w:rsid w:val="00F2536B"/>
    <w:rsid w:val="00F25C05"/>
    <w:rsid w:val="00F25DA1"/>
    <w:rsid w:val="00F25F15"/>
    <w:rsid w:val="00F268B0"/>
    <w:rsid w:val="00F26C0D"/>
    <w:rsid w:val="00F27428"/>
    <w:rsid w:val="00F275A5"/>
    <w:rsid w:val="00F27618"/>
    <w:rsid w:val="00F2766D"/>
    <w:rsid w:val="00F2774A"/>
    <w:rsid w:val="00F27915"/>
    <w:rsid w:val="00F301A8"/>
    <w:rsid w:val="00F30451"/>
    <w:rsid w:val="00F30708"/>
    <w:rsid w:val="00F30A31"/>
    <w:rsid w:val="00F30B91"/>
    <w:rsid w:val="00F30D9A"/>
    <w:rsid w:val="00F319DB"/>
    <w:rsid w:val="00F3201B"/>
    <w:rsid w:val="00F3233D"/>
    <w:rsid w:val="00F3240A"/>
    <w:rsid w:val="00F3292E"/>
    <w:rsid w:val="00F329EE"/>
    <w:rsid w:val="00F32B93"/>
    <w:rsid w:val="00F32E7C"/>
    <w:rsid w:val="00F33464"/>
    <w:rsid w:val="00F334A8"/>
    <w:rsid w:val="00F33868"/>
    <w:rsid w:val="00F342BF"/>
    <w:rsid w:val="00F34EC7"/>
    <w:rsid w:val="00F350C3"/>
    <w:rsid w:val="00F35453"/>
    <w:rsid w:val="00F3569F"/>
    <w:rsid w:val="00F3575B"/>
    <w:rsid w:val="00F35919"/>
    <w:rsid w:val="00F3668C"/>
    <w:rsid w:val="00F368F7"/>
    <w:rsid w:val="00F3696D"/>
    <w:rsid w:val="00F36B40"/>
    <w:rsid w:val="00F3709E"/>
    <w:rsid w:val="00F37608"/>
    <w:rsid w:val="00F378FE"/>
    <w:rsid w:val="00F37A1D"/>
    <w:rsid w:val="00F37B8C"/>
    <w:rsid w:val="00F37FFC"/>
    <w:rsid w:val="00F401FE"/>
    <w:rsid w:val="00F40620"/>
    <w:rsid w:val="00F4066B"/>
    <w:rsid w:val="00F40C84"/>
    <w:rsid w:val="00F40D84"/>
    <w:rsid w:val="00F40DB5"/>
    <w:rsid w:val="00F40F23"/>
    <w:rsid w:val="00F41427"/>
    <w:rsid w:val="00F41671"/>
    <w:rsid w:val="00F4171C"/>
    <w:rsid w:val="00F417D1"/>
    <w:rsid w:val="00F41828"/>
    <w:rsid w:val="00F41AD3"/>
    <w:rsid w:val="00F41C69"/>
    <w:rsid w:val="00F41CCE"/>
    <w:rsid w:val="00F41D7D"/>
    <w:rsid w:val="00F41E5E"/>
    <w:rsid w:val="00F420CD"/>
    <w:rsid w:val="00F4224A"/>
    <w:rsid w:val="00F42291"/>
    <w:rsid w:val="00F424F6"/>
    <w:rsid w:val="00F42573"/>
    <w:rsid w:val="00F426CE"/>
    <w:rsid w:val="00F42A46"/>
    <w:rsid w:val="00F42D63"/>
    <w:rsid w:val="00F42EB3"/>
    <w:rsid w:val="00F43C7D"/>
    <w:rsid w:val="00F440E8"/>
    <w:rsid w:val="00F4432B"/>
    <w:rsid w:val="00F44479"/>
    <w:rsid w:val="00F445C4"/>
    <w:rsid w:val="00F44BFE"/>
    <w:rsid w:val="00F44F0A"/>
    <w:rsid w:val="00F456D6"/>
    <w:rsid w:val="00F45DCF"/>
    <w:rsid w:val="00F45EB3"/>
    <w:rsid w:val="00F4617B"/>
    <w:rsid w:val="00F462E9"/>
    <w:rsid w:val="00F46A93"/>
    <w:rsid w:val="00F46DF2"/>
    <w:rsid w:val="00F47395"/>
    <w:rsid w:val="00F47A72"/>
    <w:rsid w:val="00F47FCD"/>
    <w:rsid w:val="00F500F8"/>
    <w:rsid w:val="00F5057F"/>
    <w:rsid w:val="00F50769"/>
    <w:rsid w:val="00F50A9A"/>
    <w:rsid w:val="00F50C5F"/>
    <w:rsid w:val="00F510A8"/>
    <w:rsid w:val="00F514CA"/>
    <w:rsid w:val="00F5155A"/>
    <w:rsid w:val="00F51E44"/>
    <w:rsid w:val="00F51EA7"/>
    <w:rsid w:val="00F523BD"/>
    <w:rsid w:val="00F52498"/>
    <w:rsid w:val="00F52648"/>
    <w:rsid w:val="00F527D7"/>
    <w:rsid w:val="00F52B0C"/>
    <w:rsid w:val="00F52C6D"/>
    <w:rsid w:val="00F52D54"/>
    <w:rsid w:val="00F52FB4"/>
    <w:rsid w:val="00F53430"/>
    <w:rsid w:val="00F53558"/>
    <w:rsid w:val="00F53926"/>
    <w:rsid w:val="00F53938"/>
    <w:rsid w:val="00F53DF5"/>
    <w:rsid w:val="00F54726"/>
    <w:rsid w:val="00F548EA"/>
    <w:rsid w:val="00F54BC6"/>
    <w:rsid w:val="00F54F29"/>
    <w:rsid w:val="00F5571A"/>
    <w:rsid w:val="00F55A10"/>
    <w:rsid w:val="00F55B97"/>
    <w:rsid w:val="00F55FB8"/>
    <w:rsid w:val="00F56202"/>
    <w:rsid w:val="00F562EE"/>
    <w:rsid w:val="00F56639"/>
    <w:rsid w:val="00F5679C"/>
    <w:rsid w:val="00F56ADF"/>
    <w:rsid w:val="00F56BEC"/>
    <w:rsid w:val="00F56D41"/>
    <w:rsid w:val="00F56E66"/>
    <w:rsid w:val="00F57004"/>
    <w:rsid w:val="00F57518"/>
    <w:rsid w:val="00F5751C"/>
    <w:rsid w:val="00F57568"/>
    <w:rsid w:val="00F57881"/>
    <w:rsid w:val="00F6008D"/>
    <w:rsid w:val="00F6057B"/>
    <w:rsid w:val="00F60EEA"/>
    <w:rsid w:val="00F61012"/>
    <w:rsid w:val="00F6131A"/>
    <w:rsid w:val="00F613B3"/>
    <w:rsid w:val="00F61549"/>
    <w:rsid w:val="00F616DF"/>
    <w:rsid w:val="00F61AD1"/>
    <w:rsid w:val="00F61AF4"/>
    <w:rsid w:val="00F61F7F"/>
    <w:rsid w:val="00F62307"/>
    <w:rsid w:val="00F62416"/>
    <w:rsid w:val="00F625B4"/>
    <w:rsid w:val="00F62BD4"/>
    <w:rsid w:val="00F62C7D"/>
    <w:rsid w:val="00F62CBD"/>
    <w:rsid w:val="00F62DC0"/>
    <w:rsid w:val="00F63313"/>
    <w:rsid w:val="00F63343"/>
    <w:rsid w:val="00F63625"/>
    <w:rsid w:val="00F63808"/>
    <w:rsid w:val="00F63E3A"/>
    <w:rsid w:val="00F63F7A"/>
    <w:rsid w:val="00F64784"/>
    <w:rsid w:val="00F64A00"/>
    <w:rsid w:val="00F64A4B"/>
    <w:rsid w:val="00F651F3"/>
    <w:rsid w:val="00F6528D"/>
    <w:rsid w:val="00F657E3"/>
    <w:rsid w:val="00F657F4"/>
    <w:rsid w:val="00F65F46"/>
    <w:rsid w:val="00F66CDC"/>
    <w:rsid w:val="00F66ECA"/>
    <w:rsid w:val="00F66F83"/>
    <w:rsid w:val="00F67157"/>
    <w:rsid w:val="00F6743B"/>
    <w:rsid w:val="00F67544"/>
    <w:rsid w:val="00F67624"/>
    <w:rsid w:val="00F67676"/>
    <w:rsid w:val="00F6773A"/>
    <w:rsid w:val="00F67BFB"/>
    <w:rsid w:val="00F67D20"/>
    <w:rsid w:val="00F67D81"/>
    <w:rsid w:val="00F706ED"/>
    <w:rsid w:val="00F709D0"/>
    <w:rsid w:val="00F70BD4"/>
    <w:rsid w:val="00F70D6E"/>
    <w:rsid w:val="00F70D83"/>
    <w:rsid w:val="00F71094"/>
    <w:rsid w:val="00F7151F"/>
    <w:rsid w:val="00F719EA"/>
    <w:rsid w:val="00F72AA9"/>
    <w:rsid w:val="00F72BBC"/>
    <w:rsid w:val="00F72C1C"/>
    <w:rsid w:val="00F72E4F"/>
    <w:rsid w:val="00F73275"/>
    <w:rsid w:val="00F7328C"/>
    <w:rsid w:val="00F737CB"/>
    <w:rsid w:val="00F73A26"/>
    <w:rsid w:val="00F73D4F"/>
    <w:rsid w:val="00F73DAE"/>
    <w:rsid w:val="00F73DD1"/>
    <w:rsid w:val="00F73F30"/>
    <w:rsid w:val="00F73F50"/>
    <w:rsid w:val="00F74128"/>
    <w:rsid w:val="00F741ED"/>
    <w:rsid w:val="00F7444F"/>
    <w:rsid w:val="00F745EB"/>
    <w:rsid w:val="00F7466B"/>
    <w:rsid w:val="00F74B3C"/>
    <w:rsid w:val="00F755E4"/>
    <w:rsid w:val="00F75606"/>
    <w:rsid w:val="00F75630"/>
    <w:rsid w:val="00F75F17"/>
    <w:rsid w:val="00F75FD0"/>
    <w:rsid w:val="00F76019"/>
    <w:rsid w:val="00F76047"/>
    <w:rsid w:val="00F764F0"/>
    <w:rsid w:val="00F7682A"/>
    <w:rsid w:val="00F76B5B"/>
    <w:rsid w:val="00F76BC2"/>
    <w:rsid w:val="00F76C29"/>
    <w:rsid w:val="00F775AA"/>
    <w:rsid w:val="00F77778"/>
    <w:rsid w:val="00F779C5"/>
    <w:rsid w:val="00F77B1E"/>
    <w:rsid w:val="00F77B94"/>
    <w:rsid w:val="00F77BEB"/>
    <w:rsid w:val="00F77C09"/>
    <w:rsid w:val="00F80363"/>
    <w:rsid w:val="00F80A10"/>
    <w:rsid w:val="00F8108B"/>
    <w:rsid w:val="00F81343"/>
    <w:rsid w:val="00F81823"/>
    <w:rsid w:val="00F81AF6"/>
    <w:rsid w:val="00F81FC3"/>
    <w:rsid w:val="00F821DA"/>
    <w:rsid w:val="00F824E9"/>
    <w:rsid w:val="00F82809"/>
    <w:rsid w:val="00F82D2B"/>
    <w:rsid w:val="00F82E0E"/>
    <w:rsid w:val="00F83266"/>
    <w:rsid w:val="00F83923"/>
    <w:rsid w:val="00F83A2A"/>
    <w:rsid w:val="00F841C4"/>
    <w:rsid w:val="00F842F6"/>
    <w:rsid w:val="00F8507F"/>
    <w:rsid w:val="00F850E2"/>
    <w:rsid w:val="00F85822"/>
    <w:rsid w:val="00F859F2"/>
    <w:rsid w:val="00F85C16"/>
    <w:rsid w:val="00F86245"/>
    <w:rsid w:val="00F8672F"/>
    <w:rsid w:val="00F8674C"/>
    <w:rsid w:val="00F868B3"/>
    <w:rsid w:val="00F86C0E"/>
    <w:rsid w:val="00F86FAD"/>
    <w:rsid w:val="00F87380"/>
    <w:rsid w:val="00F8785F"/>
    <w:rsid w:val="00F8787E"/>
    <w:rsid w:val="00F8789A"/>
    <w:rsid w:val="00F879BD"/>
    <w:rsid w:val="00F87A75"/>
    <w:rsid w:val="00F87FBD"/>
    <w:rsid w:val="00F90387"/>
    <w:rsid w:val="00F9064D"/>
    <w:rsid w:val="00F90B88"/>
    <w:rsid w:val="00F90D06"/>
    <w:rsid w:val="00F90EAB"/>
    <w:rsid w:val="00F9105D"/>
    <w:rsid w:val="00F910B3"/>
    <w:rsid w:val="00F9117F"/>
    <w:rsid w:val="00F914F4"/>
    <w:rsid w:val="00F91E86"/>
    <w:rsid w:val="00F91E96"/>
    <w:rsid w:val="00F92020"/>
    <w:rsid w:val="00F924EC"/>
    <w:rsid w:val="00F92B19"/>
    <w:rsid w:val="00F92C00"/>
    <w:rsid w:val="00F92F1C"/>
    <w:rsid w:val="00F930C7"/>
    <w:rsid w:val="00F93107"/>
    <w:rsid w:val="00F93BD9"/>
    <w:rsid w:val="00F93CD2"/>
    <w:rsid w:val="00F94006"/>
    <w:rsid w:val="00F94293"/>
    <w:rsid w:val="00F9431F"/>
    <w:rsid w:val="00F945CE"/>
    <w:rsid w:val="00F94D1F"/>
    <w:rsid w:val="00F94E69"/>
    <w:rsid w:val="00F95233"/>
    <w:rsid w:val="00F95709"/>
    <w:rsid w:val="00F958F9"/>
    <w:rsid w:val="00F95954"/>
    <w:rsid w:val="00F963E6"/>
    <w:rsid w:val="00F96641"/>
    <w:rsid w:val="00F96B9D"/>
    <w:rsid w:val="00F96C05"/>
    <w:rsid w:val="00F96CFC"/>
    <w:rsid w:val="00F96E3D"/>
    <w:rsid w:val="00F96FC2"/>
    <w:rsid w:val="00F970AB"/>
    <w:rsid w:val="00F97142"/>
    <w:rsid w:val="00F973EF"/>
    <w:rsid w:val="00F97632"/>
    <w:rsid w:val="00F97951"/>
    <w:rsid w:val="00F97B97"/>
    <w:rsid w:val="00F97DFC"/>
    <w:rsid w:val="00F97DFF"/>
    <w:rsid w:val="00FA0102"/>
    <w:rsid w:val="00FA011C"/>
    <w:rsid w:val="00FA0181"/>
    <w:rsid w:val="00FA021F"/>
    <w:rsid w:val="00FA086C"/>
    <w:rsid w:val="00FA091D"/>
    <w:rsid w:val="00FA0D83"/>
    <w:rsid w:val="00FA0E78"/>
    <w:rsid w:val="00FA0EBC"/>
    <w:rsid w:val="00FA1039"/>
    <w:rsid w:val="00FA10D3"/>
    <w:rsid w:val="00FA12E4"/>
    <w:rsid w:val="00FA1C5E"/>
    <w:rsid w:val="00FA1D0D"/>
    <w:rsid w:val="00FA1D4D"/>
    <w:rsid w:val="00FA2315"/>
    <w:rsid w:val="00FA26A1"/>
    <w:rsid w:val="00FA2844"/>
    <w:rsid w:val="00FA2BC3"/>
    <w:rsid w:val="00FA2C10"/>
    <w:rsid w:val="00FA2C52"/>
    <w:rsid w:val="00FA2CF3"/>
    <w:rsid w:val="00FA2E9F"/>
    <w:rsid w:val="00FA30A4"/>
    <w:rsid w:val="00FA3191"/>
    <w:rsid w:val="00FA3562"/>
    <w:rsid w:val="00FA3768"/>
    <w:rsid w:val="00FA39B7"/>
    <w:rsid w:val="00FA4041"/>
    <w:rsid w:val="00FA432A"/>
    <w:rsid w:val="00FA4345"/>
    <w:rsid w:val="00FA4643"/>
    <w:rsid w:val="00FA46C0"/>
    <w:rsid w:val="00FA474A"/>
    <w:rsid w:val="00FA4AAC"/>
    <w:rsid w:val="00FA4DC9"/>
    <w:rsid w:val="00FA4F6E"/>
    <w:rsid w:val="00FA50DF"/>
    <w:rsid w:val="00FA5241"/>
    <w:rsid w:val="00FA60C4"/>
    <w:rsid w:val="00FA61CF"/>
    <w:rsid w:val="00FA672E"/>
    <w:rsid w:val="00FA6854"/>
    <w:rsid w:val="00FA692F"/>
    <w:rsid w:val="00FA6AAA"/>
    <w:rsid w:val="00FA6D5E"/>
    <w:rsid w:val="00FA6E6A"/>
    <w:rsid w:val="00FA6F98"/>
    <w:rsid w:val="00FA727B"/>
    <w:rsid w:val="00FA77AB"/>
    <w:rsid w:val="00FA7B7D"/>
    <w:rsid w:val="00FB0599"/>
    <w:rsid w:val="00FB103C"/>
    <w:rsid w:val="00FB1049"/>
    <w:rsid w:val="00FB11A5"/>
    <w:rsid w:val="00FB12E3"/>
    <w:rsid w:val="00FB1618"/>
    <w:rsid w:val="00FB1996"/>
    <w:rsid w:val="00FB199D"/>
    <w:rsid w:val="00FB1D4B"/>
    <w:rsid w:val="00FB2342"/>
    <w:rsid w:val="00FB246D"/>
    <w:rsid w:val="00FB25A7"/>
    <w:rsid w:val="00FB2A5B"/>
    <w:rsid w:val="00FB3566"/>
    <w:rsid w:val="00FB36AD"/>
    <w:rsid w:val="00FB37CE"/>
    <w:rsid w:val="00FB3844"/>
    <w:rsid w:val="00FB391B"/>
    <w:rsid w:val="00FB3AAE"/>
    <w:rsid w:val="00FB40B0"/>
    <w:rsid w:val="00FB43C6"/>
    <w:rsid w:val="00FB4698"/>
    <w:rsid w:val="00FB4882"/>
    <w:rsid w:val="00FB5006"/>
    <w:rsid w:val="00FB5324"/>
    <w:rsid w:val="00FB59F6"/>
    <w:rsid w:val="00FB620D"/>
    <w:rsid w:val="00FB629F"/>
    <w:rsid w:val="00FB67C8"/>
    <w:rsid w:val="00FB684B"/>
    <w:rsid w:val="00FB6C58"/>
    <w:rsid w:val="00FB6F75"/>
    <w:rsid w:val="00FB738D"/>
    <w:rsid w:val="00FB75A4"/>
    <w:rsid w:val="00FB7835"/>
    <w:rsid w:val="00FB7E7C"/>
    <w:rsid w:val="00FC04AF"/>
    <w:rsid w:val="00FC0712"/>
    <w:rsid w:val="00FC1017"/>
    <w:rsid w:val="00FC1110"/>
    <w:rsid w:val="00FC1187"/>
    <w:rsid w:val="00FC12BE"/>
    <w:rsid w:val="00FC1691"/>
    <w:rsid w:val="00FC16A6"/>
    <w:rsid w:val="00FC1802"/>
    <w:rsid w:val="00FC1DA6"/>
    <w:rsid w:val="00FC1F25"/>
    <w:rsid w:val="00FC20BB"/>
    <w:rsid w:val="00FC22F3"/>
    <w:rsid w:val="00FC2BDF"/>
    <w:rsid w:val="00FC3318"/>
    <w:rsid w:val="00FC3443"/>
    <w:rsid w:val="00FC36BE"/>
    <w:rsid w:val="00FC36CC"/>
    <w:rsid w:val="00FC3894"/>
    <w:rsid w:val="00FC3986"/>
    <w:rsid w:val="00FC41FC"/>
    <w:rsid w:val="00FC48A5"/>
    <w:rsid w:val="00FC4D18"/>
    <w:rsid w:val="00FC4F3D"/>
    <w:rsid w:val="00FC5438"/>
    <w:rsid w:val="00FC59DC"/>
    <w:rsid w:val="00FC5E26"/>
    <w:rsid w:val="00FC6546"/>
    <w:rsid w:val="00FC65CD"/>
    <w:rsid w:val="00FC6B98"/>
    <w:rsid w:val="00FC6E8E"/>
    <w:rsid w:val="00FC6F06"/>
    <w:rsid w:val="00FC7095"/>
    <w:rsid w:val="00FC7233"/>
    <w:rsid w:val="00FC7244"/>
    <w:rsid w:val="00FC7765"/>
    <w:rsid w:val="00FC7D40"/>
    <w:rsid w:val="00FC7E36"/>
    <w:rsid w:val="00FC7F89"/>
    <w:rsid w:val="00FD0172"/>
    <w:rsid w:val="00FD0A63"/>
    <w:rsid w:val="00FD0EEE"/>
    <w:rsid w:val="00FD127C"/>
    <w:rsid w:val="00FD1B29"/>
    <w:rsid w:val="00FD1EE8"/>
    <w:rsid w:val="00FD2ADC"/>
    <w:rsid w:val="00FD2B36"/>
    <w:rsid w:val="00FD2BDD"/>
    <w:rsid w:val="00FD2E94"/>
    <w:rsid w:val="00FD2FD8"/>
    <w:rsid w:val="00FD3748"/>
    <w:rsid w:val="00FD38D7"/>
    <w:rsid w:val="00FD38ED"/>
    <w:rsid w:val="00FD3A1E"/>
    <w:rsid w:val="00FD3CB6"/>
    <w:rsid w:val="00FD3E24"/>
    <w:rsid w:val="00FD3E67"/>
    <w:rsid w:val="00FD4B02"/>
    <w:rsid w:val="00FD4D13"/>
    <w:rsid w:val="00FD4E8F"/>
    <w:rsid w:val="00FD5153"/>
    <w:rsid w:val="00FD55B2"/>
    <w:rsid w:val="00FD595C"/>
    <w:rsid w:val="00FD5D59"/>
    <w:rsid w:val="00FD5E22"/>
    <w:rsid w:val="00FD602D"/>
    <w:rsid w:val="00FD6074"/>
    <w:rsid w:val="00FD6375"/>
    <w:rsid w:val="00FD63F7"/>
    <w:rsid w:val="00FD672B"/>
    <w:rsid w:val="00FD6943"/>
    <w:rsid w:val="00FD6D08"/>
    <w:rsid w:val="00FD6E4F"/>
    <w:rsid w:val="00FD73F8"/>
    <w:rsid w:val="00FD7C6E"/>
    <w:rsid w:val="00FD7FCB"/>
    <w:rsid w:val="00FE01AB"/>
    <w:rsid w:val="00FE0467"/>
    <w:rsid w:val="00FE05C8"/>
    <w:rsid w:val="00FE0622"/>
    <w:rsid w:val="00FE0683"/>
    <w:rsid w:val="00FE0A5A"/>
    <w:rsid w:val="00FE0DA1"/>
    <w:rsid w:val="00FE1053"/>
    <w:rsid w:val="00FE1158"/>
    <w:rsid w:val="00FE1926"/>
    <w:rsid w:val="00FE1ABB"/>
    <w:rsid w:val="00FE20AB"/>
    <w:rsid w:val="00FE21F2"/>
    <w:rsid w:val="00FE247D"/>
    <w:rsid w:val="00FE265D"/>
    <w:rsid w:val="00FE2893"/>
    <w:rsid w:val="00FE2BCA"/>
    <w:rsid w:val="00FE30E3"/>
    <w:rsid w:val="00FE3271"/>
    <w:rsid w:val="00FE37FE"/>
    <w:rsid w:val="00FE3910"/>
    <w:rsid w:val="00FE3AC0"/>
    <w:rsid w:val="00FE4204"/>
    <w:rsid w:val="00FE4381"/>
    <w:rsid w:val="00FE46C9"/>
    <w:rsid w:val="00FE4B5D"/>
    <w:rsid w:val="00FE4B76"/>
    <w:rsid w:val="00FE4BAA"/>
    <w:rsid w:val="00FE5044"/>
    <w:rsid w:val="00FE5636"/>
    <w:rsid w:val="00FE57E8"/>
    <w:rsid w:val="00FE5DFE"/>
    <w:rsid w:val="00FE6114"/>
    <w:rsid w:val="00FE62B5"/>
    <w:rsid w:val="00FE6A1E"/>
    <w:rsid w:val="00FE77D6"/>
    <w:rsid w:val="00FE77E0"/>
    <w:rsid w:val="00FE7985"/>
    <w:rsid w:val="00FE7A5D"/>
    <w:rsid w:val="00FE7D55"/>
    <w:rsid w:val="00FF0186"/>
    <w:rsid w:val="00FF03D4"/>
    <w:rsid w:val="00FF09DB"/>
    <w:rsid w:val="00FF0DAB"/>
    <w:rsid w:val="00FF0E82"/>
    <w:rsid w:val="00FF1116"/>
    <w:rsid w:val="00FF1517"/>
    <w:rsid w:val="00FF1631"/>
    <w:rsid w:val="00FF175A"/>
    <w:rsid w:val="00FF1770"/>
    <w:rsid w:val="00FF1A2F"/>
    <w:rsid w:val="00FF1F79"/>
    <w:rsid w:val="00FF2280"/>
    <w:rsid w:val="00FF237A"/>
    <w:rsid w:val="00FF243D"/>
    <w:rsid w:val="00FF2730"/>
    <w:rsid w:val="00FF27D6"/>
    <w:rsid w:val="00FF28C6"/>
    <w:rsid w:val="00FF2975"/>
    <w:rsid w:val="00FF2DB3"/>
    <w:rsid w:val="00FF2EAF"/>
    <w:rsid w:val="00FF31AB"/>
    <w:rsid w:val="00FF3223"/>
    <w:rsid w:val="00FF3333"/>
    <w:rsid w:val="00FF377C"/>
    <w:rsid w:val="00FF3F38"/>
    <w:rsid w:val="00FF41C7"/>
    <w:rsid w:val="00FF4839"/>
    <w:rsid w:val="00FF484D"/>
    <w:rsid w:val="00FF4C16"/>
    <w:rsid w:val="00FF4DF1"/>
    <w:rsid w:val="00FF4E85"/>
    <w:rsid w:val="00FF51E7"/>
    <w:rsid w:val="00FF5221"/>
    <w:rsid w:val="00FF532B"/>
    <w:rsid w:val="00FF55CE"/>
    <w:rsid w:val="00FF567C"/>
    <w:rsid w:val="00FF56CF"/>
    <w:rsid w:val="00FF5B9C"/>
    <w:rsid w:val="00FF6160"/>
    <w:rsid w:val="00FF6657"/>
    <w:rsid w:val="00FF6742"/>
    <w:rsid w:val="00FF68A5"/>
    <w:rsid w:val="00FF71A2"/>
    <w:rsid w:val="00FF76E0"/>
    <w:rsid w:val="00FF78C6"/>
    <w:rsid w:val="00FF7E38"/>
    <w:rsid w:val="00FF7E45"/>
    <w:rsid w:val="00FF7F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9E42780"/>
  <w15:docId w15:val="{59A8B7EF-E004-41F2-82E8-0F8C8AEE9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nhideWhenUsed="1"/>
    <w:lsdException w:name="toc 9" w:semiHidden="1" w:uiPriority="99" w:unhideWhenUsed="1"/>
    <w:lsdException w:name="Normal Indent" w:semiHidden="1" w:unhideWhenUsed="1"/>
    <w:lsdException w:name="footnote text" w:semiHidden="1" w:uiPriority="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EC366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C366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366A"/>
    <w:pPr>
      <w:tabs>
        <w:tab w:val="center" w:pos="4536"/>
        <w:tab w:val="right" w:pos="9072"/>
      </w:tabs>
    </w:pPr>
  </w:style>
  <w:style w:type="character" w:customStyle="1" w:styleId="AAAddress">
    <w:name w:val="AA Address"/>
    <w:rsid w:val="00EC366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C366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C366A"/>
    <w:pPr>
      <w:tabs>
        <w:tab w:val="center" w:pos="4536"/>
        <w:tab w:val="right" w:pos="9072"/>
      </w:tabs>
    </w:pPr>
  </w:style>
  <w:style w:type="paragraph" w:styleId="Caption">
    <w:name w:val="caption"/>
    <w:basedOn w:val="Normal"/>
    <w:next w:val="Normal"/>
    <w:uiPriority w:val="4"/>
    <w:qFormat/>
    <w:rsid w:val="00EC366A"/>
    <w:rPr>
      <w:rFonts w:cs="Times New Roman"/>
      <w:b/>
      <w:bCs/>
    </w:rPr>
  </w:style>
  <w:style w:type="paragraph" w:styleId="ListBullet">
    <w:name w:val="List Bullet"/>
    <w:basedOn w:val="Normal"/>
    <w:qFormat/>
    <w:rsid w:val="00EC366A"/>
    <w:pPr>
      <w:numPr>
        <w:numId w:val="3"/>
      </w:numPr>
      <w:tabs>
        <w:tab w:val="clear" w:pos="360"/>
        <w:tab w:val="left" w:pos="284"/>
      </w:tabs>
      <w:ind w:left="284" w:hanging="284"/>
    </w:pPr>
  </w:style>
  <w:style w:type="paragraph" w:styleId="ListBullet2">
    <w:name w:val="List Bullet 2"/>
    <w:basedOn w:val="Normal"/>
    <w:qFormat/>
    <w:rsid w:val="00EC366A"/>
    <w:pPr>
      <w:numPr>
        <w:numId w:val="4"/>
      </w:numPr>
      <w:tabs>
        <w:tab w:val="clear" w:pos="643"/>
        <w:tab w:val="num" w:pos="360"/>
        <w:tab w:val="left" w:pos="567"/>
      </w:tabs>
      <w:ind w:left="851" w:hanging="284"/>
    </w:pPr>
  </w:style>
  <w:style w:type="paragraph" w:styleId="ListBullet3">
    <w:name w:val="List Bullet 3"/>
    <w:basedOn w:val="Normal"/>
    <w:uiPriority w:val="99"/>
    <w:qFormat/>
    <w:rsid w:val="00EC366A"/>
    <w:pPr>
      <w:numPr>
        <w:numId w:val="1"/>
      </w:numPr>
      <w:tabs>
        <w:tab w:val="clear" w:pos="926"/>
        <w:tab w:val="num" w:pos="360"/>
        <w:tab w:val="left" w:pos="851"/>
      </w:tabs>
      <w:ind w:left="1135" w:hanging="284"/>
    </w:pPr>
  </w:style>
  <w:style w:type="paragraph" w:styleId="ListBullet4">
    <w:name w:val="List Bullet 4"/>
    <w:basedOn w:val="Normal"/>
    <w:uiPriority w:val="99"/>
    <w:rsid w:val="00EC366A"/>
    <w:pPr>
      <w:numPr>
        <w:numId w:val="2"/>
      </w:numPr>
      <w:tabs>
        <w:tab w:val="clear" w:pos="1209"/>
        <w:tab w:val="num" w:pos="360"/>
        <w:tab w:val="left" w:pos="1134"/>
      </w:tabs>
      <w:ind w:left="1418" w:hanging="284"/>
    </w:pPr>
  </w:style>
  <w:style w:type="paragraph" w:styleId="ListNumber">
    <w:name w:val="List Number"/>
    <w:basedOn w:val="Normal"/>
    <w:rsid w:val="00EC366A"/>
    <w:pPr>
      <w:numPr>
        <w:numId w:val="5"/>
      </w:numPr>
      <w:tabs>
        <w:tab w:val="clear" w:pos="360"/>
        <w:tab w:val="left" w:pos="284"/>
      </w:tabs>
      <w:ind w:left="284" w:hanging="284"/>
    </w:pPr>
  </w:style>
  <w:style w:type="paragraph" w:styleId="ListNumber2">
    <w:name w:val="List Number 2"/>
    <w:basedOn w:val="Normal"/>
    <w:rsid w:val="00EC366A"/>
    <w:pPr>
      <w:numPr>
        <w:numId w:val="6"/>
      </w:numPr>
      <w:tabs>
        <w:tab w:val="clear" w:pos="643"/>
        <w:tab w:val="num" w:pos="360"/>
        <w:tab w:val="left" w:pos="567"/>
      </w:tabs>
      <w:ind w:left="851" w:hanging="284"/>
    </w:pPr>
  </w:style>
  <w:style w:type="paragraph" w:styleId="ListNumber3">
    <w:name w:val="List Number 3"/>
    <w:basedOn w:val="Normal"/>
    <w:rsid w:val="00EC366A"/>
    <w:pPr>
      <w:numPr>
        <w:numId w:val="7"/>
      </w:numPr>
      <w:tabs>
        <w:tab w:val="clear" w:pos="926"/>
        <w:tab w:val="left" w:pos="851"/>
      </w:tabs>
      <w:ind w:left="1135" w:hanging="284"/>
    </w:pPr>
  </w:style>
  <w:style w:type="paragraph" w:styleId="NormalIndent">
    <w:name w:val="Normal Indent"/>
    <w:basedOn w:val="Normal"/>
    <w:rsid w:val="00EC366A"/>
    <w:pPr>
      <w:ind w:left="284"/>
    </w:pPr>
  </w:style>
  <w:style w:type="paragraph" w:customStyle="1" w:styleId="AAFrameAddress">
    <w:name w:val="AA Frame Address"/>
    <w:basedOn w:val="Heading1"/>
    <w:rsid w:val="00EC366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C366A"/>
    <w:pPr>
      <w:numPr>
        <w:numId w:val="8"/>
      </w:numPr>
      <w:tabs>
        <w:tab w:val="clear" w:pos="1492"/>
        <w:tab w:val="left" w:pos="1418"/>
      </w:tabs>
      <w:ind w:left="1418" w:hanging="284"/>
    </w:pPr>
  </w:style>
  <w:style w:type="paragraph" w:styleId="ListNumber4">
    <w:name w:val="List Number 4"/>
    <w:basedOn w:val="Normal"/>
    <w:rsid w:val="00EC366A"/>
    <w:pPr>
      <w:numPr>
        <w:numId w:val="9"/>
      </w:numPr>
      <w:tabs>
        <w:tab w:val="clear" w:pos="1209"/>
        <w:tab w:val="left" w:pos="1418"/>
      </w:tabs>
    </w:pPr>
  </w:style>
  <w:style w:type="paragraph" w:styleId="TableofAuthorities">
    <w:name w:val="table of authorities"/>
    <w:basedOn w:val="Normal"/>
    <w:next w:val="Normal"/>
    <w:uiPriority w:val="99"/>
    <w:semiHidden/>
    <w:rsid w:val="00EC366A"/>
    <w:pPr>
      <w:ind w:left="284" w:hanging="284"/>
    </w:pPr>
  </w:style>
  <w:style w:type="paragraph" w:styleId="Index1">
    <w:name w:val="index 1"/>
    <w:basedOn w:val="Normal"/>
    <w:next w:val="Normal"/>
    <w:autoRedefine/>
    <w:semiHidden/>
    <w:rsid w:val="00EC366A"/>
    <w:pPr>
      <w:ind w:left="284" w:hanging="284"/>
    </w:pPr>
  </w:style>
  <w:style w:type="paragraph" w:styleId="Index2">
    <w:name w:val="index 2"/>
    <w:basedOn w:val="Normal"/>
    <w:next w:val="Normal"/>
    <w:autoRedefine/>
    <w:semiHidden/>
    <w:rsid w:val="00EC366A"/>
    <w:pPr>
      <w:ind w:left="568" w:hanging="284"/>
    </w:pPr>
  </w:style>
  <w:style w:type="paragraph" w:styleId="Index3">
    <w:name w:val="index 3"/>
    <w:basedOn w:val="Normal"/>
    <w:next w:val="Normal"/>
    <w:autoRedefine/>
    <w:semiHidden/>
    <w:rsid w:val="00EC366A"/>
    <w:pPr>
      <w:ind w:left="851" w:hanging="284"/>
    </w:pPr>
  </w:style>
  <w:style w:type="paragraph" w:styleId="Index4">
    <w:name w:val="index 4"/>
    <w:basedOn w:val="Normal"/>
    <w:next w:val="Normal"/>
    <w:semiHidden/>
    <w:rsid w:val="00EC366A"/>
    <w:pPr>
      <w:ind w:left="1135" w:hanging="284"/>
    </w:pPr>
  </w:style>
  <w:style w:type="paragraph" w:styleId="Index6">
    <w:name w:val="index 6"/>
    <w:basedOn w:val="Normal"/>
    <w:next w:val="Normal"/>
    <w:semiHidden/>
    <w:rsid w:val="00EC366A"/>
    <w:pPr>
      <w:ind w:left="1702" w:hanging="284"/>
    </w:pPr>
  </w:style>
  <w:style w:type="paragraph" w:styleId="Index5">
    <w:name w:val="index 5"/>
    <w:basedOn w:val="Normal"/>
    <w:next w:val="Normal"/>
    <w:semiHidden/>
    <w:rsid w:val="00EC366A"/>
    <w:pPr>
      <w:ind w:left="1418" w:hanging="284"/>
    </w:pPr>
  </w:style>
  <w:style w:type="paragraph" w:styleId="Index7">
    <w:name w:val="index 7"/>
    <w:basedOn w:val="Normal"/>
    <w:next w:val="Normal"/>
    <w:semiHidden/>
    <w:rsid w:val="00EC366A"/>
    <w:pPr>
      <w:ind w:left="1985" w:hanging="284"/>
    </w:pPr>
  </w:style>
  <w:style w:type="paragraph" w:styleId="Index8">
    <w:name w:val="index 8"/>
    <w:basedOn w:val="Normal"/>
    <w:next w:val="Normal"/>
    <w:semiHidden/>
    <w:rsid w:val="00EC366A"/>
    <w:pPr>
      <w:ind w:left="2269" w:hanging="284"/>
    </w:pPr>
  </w:style>
  <w:style w:type="paragraph" w:styleId="Index9">
    <w:name w:val="index 9"/>
    <w:basedOn w:val="Normal"/>
    <w:next w:val="Normal"/>
    <w:semiHidden/>
    <w:rsid w:val="00EC366A"/>
    <w:pPr>
      <w:ind w:left="2552" w:hanging="284"/>
    </w:pPr>
  </w:style>
  <w:style w:type="paragraph" w:styleId="TOC2">
    <w:name w:val="toc 2"/>
    <w:basedOn w:val="Normal"/>
    <w:next w:val="Normal"/>
    <w:uiPriority w:val="99"/>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C366A"/>
    <w:pPr>
      <w:ind w:left="851"/>
    </w:pPr>
  </w:style>
  <w:style w:type="paragraph" w:styleId="TOC5">
    <w:name w:val="toc 5"/>
    <w:basedOn w:val="Normal"/>
    <w:next w:val="Normal"/>
    <w:uiPriority w:val="99"/>
    <w:rsid w:val="00EC366A"/>
    <w:pPr>
      <w:ind w:left="1134"/>
    </w:pPr>
  </w:style>
  <w:style w:type="paragraph" w:styleId="TOC6">
    <w:name w:val="toc 6"/>
    <w:basedOn w:val="Normal"/>
    <w:next w:val="Normal"/>
    <w:uiPriority w:val="99"/>
    <w:rsid w:val="00EC366A"/>
    <w:pPr>
      <w:ind w:left="1418"/>
    </w:pPr>
  </w:style>
  <w:style w:type="paragraph" w:styleId="TOC7">
    <w:name w:val="toc 7"/>
    <w:basedOn w:val="Normal"/>
    <w:next w:val="Normal"/>
    <w:uiPriority w:val="99"/>
    <w:semiHidden/>
    <w:rsid w:val="00EC366A"/>
    <w:pPr>
      <w:ind w:left="1701"/>
    </w:pPr>
  </w:style>
  <w:style w:type="paragraph" w:styleId="TOC8">
    <w:name w:val="toc 8"/>
    <w:basedOn w:val="Normal"/>
    <w:next w:val="Normal"/>
    <w:semiHidden/>
    <w:rsid w:val="00EC366A"/>
    <w:pPr>
      <w:ind w:left="1985"/>
    </w:pPr>
  </w:style>
  <w:style w:type="paragraph" w:styleId="TOC9">
    <w:name w:val="toc 9"/>
    <w:basedOn w:val="Normal"/>
    <w:next w:val="Normal"/>
    <w:uiPriority w:val="99"/>
    <w:rsid w:val="00EC366A"/>
    <w:pPr>
      <w:ind w:left="2268"/>
    </w:pPr>
  </w:style>
  <w:style w:type="paragraph" w:styleId="TableofFigures">
    <w:name w:val="table of figures"/>
    <w:basedOn w:val="Normal"/>
    <w:next w:val="Normal"/>
    <w:uiPriority w:val="99"/>
    <w:semiHidden/>
    <w:rsid w:val="00EC366A"/>
    <w:pPr>
      <w:ind w:left="567" w:hanging="567"/>
    </w:pPr>
  </w:style>
  <w:style w:type="paragraph" w:styleId="ListBullet5">
    <w:name w:val="List Bullet 5"/>
    <w:basedOn w:val="Normal"/>
    <w:uiPriority w:val="99"/>
    <w:rsid w:val="00EC366A"/>
    <w:pPr>
      <w:numPr>
        <w:numId w:val="10"/>
      </w:numPr>
      <w:tabs>
        <w:tab w:val="clear" w:pos="1492"/>
        <w:tab w:val="left" w:pos="1418"/>
      </w:tabs>
      <w:ind w:left="1702" w:hanging="284"/>
    </w:pPr>
  </w:style>
  <w:style w:type="paragraph" w:styleId="BodyText">
    <w:name w:val="Body Text"/>
    <w:aliases w:val="bt,body text,Body,BT"/>
    <w:basedOn w:val="Normal"/>
    <w:link w:val="BodyTextChar"/>
    <w:rsid w:val="00EC366A"/>
    <w:pPr>
      <w:spacing w:after="120"/>
    </w:pPr>
  </w:style>
  <w:style w:type="paragraph" w:styleId="BodyTextFirstIndent">
    <w:name w:val="Body Text First Indent"/>
    <w:aliases w:val=" Char"/>
    <w:basedOn w:val="BodyText"/>
    <w:link w:val="BodyTextFirstIndentChar"/>
    <w:rsid w:val="00EC366A"/>
    <w:pPr>
      <w:ind w:firstLine="284"/>
    </w:pPr>
  </w:style>
  <w:style w:type="paragraph" w:styleId="BodyTextIndent">
    <w:name w:val="Body Text Indent"/>
    <w:basedOn w:val="Normal"/>
    <w:rsid w:val="00EC366A"/>
    <w:pPr>
      <w:spacing w:after="120"/>
      <w:ind w:left="283"/>
    </w:pPr>
  </w:style>
  <w:style w:type="paragraph" w:styleId="BodyTextFirstIndent2">
    <w:name w:val="Body Text First Indent 2"/>
    <w:basedOn w:val="BodyTextIndent"/>
    <w:rsid w:val="00EC366A"/>
    <w:pPr>
      <w:ind w:left="284" w:firstLine="284"/>
    </w:pPr>
  </w:style>
  <w:style w:type="character" w:styleId="Strong">
    <w:name w:val="Strong"/>
    <w:qFormat/>
    <w:rsid w:val="00EC366A"/>
    <w:rPr>
      <w:rFonts w:cs="Times New Roman"/>
      <w:b/>
      <w:bCs/>
    </w:rPr>
  </w:style>
  <w:style w:type="paragraph" w:customStyle="1" w:styleId="AA1stlevelbullet">
    <w:name w:val="AA 1st level bullet"/>
    <w:basedOn w:val="Normal"/>
    <w:rsid w:val="00EC366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C366A"/>
    <w:pPr>
      <w:framePr w:w="4253" w:h="1418" w:hRule="exact" w:hSpace="142" w:vSpace="142" w:wrap="around" w:vAnchor="page" w:hAnchor="page" w:x="7457" w:y="568"/>
    </w:pPr>
  </w:style>
  <w:style w:type="character" w:customStyle="1" w:styleId="AACopyright">
    <w:name w:val="AA Copyright"/>
    <w:rsid w:val="00EC366A"/>
    <w:rPr>
      <w:rFonts w:ascii="Arial" w:hAnsi="Arial"/>
      <w:sz w:val="13"/>
      <w:szCs w:val="13"/>
    </w:rPr>
  </w:style>
  <w:style w:type="paragraph" w:customStyle="1" w:styleId="AA2ndlevelbullet">
    <w:name w:val="AA 2nd level bullet"/>
    <w:basedOn w:val="AA1stlevelbullet"/>
    <w:rsid w:val="00EC366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C366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C366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C366A"/>
    <w:pPr>
      <w:framePr w:h="1054" w:wrap="around" w:y="5920"/>
    </w:pPr>
  </w:style>
  <w:style w:type="paragraph" w:customStyle="1" w:styleId="ReportHeading3">
    <w:name w:val="ReportHeading3"/>
    <w:basedOn w:val="ReportHeading2"/>
    <w:rsid w:val="00EC366A"/>
    <w:pPr>
      <w:framePr w:h="443" w:wrap="around" w:y="8223"/>
    </w:pPr>
  </w:style>
  <w:style w:type="paragraph" w:customStyle="1" w:styleId="E">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EC366A"/>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EC366A"/>
    <w:pPr>
      <w:framePr w:w="7308" w:h="1134" w:hSpace="180" w:vSpace="180" w:wrap="notBeside" w:vAnchor="text" w:hAnchor="margin" w:x="1" w:y="7"/>
      <w:spacing w:after="240"/>
    </w:pPr>
  </w:style>
  <w:style w:type="paragraph" w:customStyle="1" w:styleId="PictureLeft">
    <w:name w:val="PictureLeft"/>
    <w:basedOn w:val="Normal"/>
    <w:rsid w:val="00EC366A"/>
    <w:pPr>
      <w:framePr w:w="2603" w:h="1134" w:hSpace="142" w:wrap="around" w:vAnchor="text" w:hAnchor="page" w:x="1526" w:y="6"/>
      <w:spacing w:before="240"/>
    </w:pPr>
  </w:style>
  <w:style w:type="paragraph" w:customStyle="1" w:styleId="PicturteLeftFullLength">
    <w:name w:val="PicturteLeftFullLength"/>
    <w:basedOn w:val="PictureLeft"/>
    <w:rsid w:val="00EC366A"/>
    <w:pPr>
      <w:framePr w:w="10142" w:hSpace="180" w:vSpace="180" w:wrap="around" w:y="7"/>
    </w:pPr>
  </w:style>
  <w:style w:type="paragraph" w:customStyle="1" w:styleId="AAheadingwocontents">
    <w:name w:val="AA heading wo contents"/>
    <w:basedOn w:val="Normal"/>
    <w:rsid w:val="00EC366A"/>
    <w:pPr>
      <w:spacing w:line="280" w:lineRule="atLeast"/>
    </w:pPr>
    <w:rPr>
      <w:rFonts w:ascii="Times New Roman" w:hAnsi="Times New Roman"/>
      <w:b/>
      <w:bCs/>
      <w:sz w:val="22"/>
      <w:szCs w:val="22"/>
    </w:rPr>
  </w:style>
  <w:style w:type="paragraph" w:customStyle="1" w:styleId="StandaardOpinion">
    <w:name w:val="StandaardOpinion"/>
    <w:basedOn w:val="Normal"/>
    <w:rsid w:val="00EC366A"/>
    <w:pPr>
      <w:spacing w:line="280" w:lineRule="atLeast"/>
    </w:pPr>
    <w:rPr>
      <w:rFonts w:ascii="Times New Roman" w:hAnsi="Times New Roman"/>
      <w:sz w:val="22"/>
      <w:szCs w:val="22"/>
    </w:rPr>
  </w:style>
  <w:style w:type="paragraph" w:customStyle="1" w:styleId="E0">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EC366A"/>
  </w:style>
  <w:style w:type="paragraph" w:customStyle="1" w:styleId="a1">
    <w:name w:val="ºÇ¡"/>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paragraph" w:styleId="BodyTextIndent3">
    <w:name w:val="Body Text Inden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paragraph" w:styleId="BodyText3">
    <w:name w:val="Body Tex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paragraph" w:styleId="BodyText2">
    <w:name w:val="Body Text 2"/>
    <w:basedOn w:val="Normal"/>
    <w:link w:val="BodyText2Char"/>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rPr>
  </w:style>
  <w:style w:type="paragraph" w:customStyle="1" w:styleId="a3">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EC366A"/>
    <w:pPr>
      <w:jc w:val="left"/>
    </w:pPr>
    <w:rPr>
      <w:sz w:val="10"/>
      <w:szCs w:val="10"/>
    </w:rPr>
  </w:style>
  <w:style w:type="paragraph" w:customStyle="1" w:styleId="10">
    <w:name w:val="10"/>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EC366A"/>
    <w:rPr>
      <w:rFonts w:ascii="Tahoma" w:hAnsi="Tahoma" w:cs="Tahoma"/>
      <w:sz w:val="16"/>
      <w:szCs w:val="16"/>
    </w:rPr>
  </w:style>
  <w:style w:type="table" w:styleId="TableGrid">
    <w:name w:val="Table Grid"/>
    <w:basedOn w:val="TableNormal"/>
    <w:uiPriority w:val="39"/>
    <w:rsid w:val="00B41B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B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B14469"/>
    <w:rPr>
      <w:rFonts w:cs="Times New Roman"/>
      <w:b/>
      <w:i/>
      <w:iCs/>
      <w:sz w:val="22"/>
      <w:szCs w:val="22"/>
      <w:lang w:eastAsia="en-GB"/>
    </w:rPr>
  </w:style>
  <w:style w:type="paragraph" w:customStyle="1" w:styleId="AccPolicysubhead">
    <w:name w:val="Acc Policy sub head"/>
    <w:basedOn w:val="BodyText"/>
    <w:next w:val="BodyText"/>
    <w:link w:val="AccPolicysubheadChar"/>
    <w:autoRedefine/>
    <w:rsid w:val="008F1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8F1434"/>
    <w:rPr>
      <w:rFonts w:cs="Times New Roman"/>
      <w:i/>
      <w:iCs/>
      <w:sz w:val="22"/>
      <w:szCs w:val="22"/>
    </w:rPr>
  </w:style>
  <w:style w:type="paragraph" w:customStyle="1" w:styleId="BodyTextbullet">
    <w:name w:val="Body Text bullet"/>
    <w:basedOn w:val="BodyText"/>
    <w:next w:val="BodyText"/>
    <w:autoRedefine/>
    <w:rsid w:val="00C534C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C5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qFormat/>
    <w:rsid w:val="0068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87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87297F"/>
    <w:pPr>
      <w:ind w:left="1134" w:hanging="567"/>
    </w:pPr>
  </w:style>
  <w:style w:type="paragraph" w:customStyle="1" w:styleId="acctstatementsub-heading">
    <w:name w:val="acct statement sub-heading"/>
    <w:aliases w:val="ass"/>
    <w:basedOn w:val="Normal"/>
    <w:next w:val="Normal"/>
    <w:rsid w:val="0087297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0C10BA"/>
    <w:pPr>
      <w:ind w:right="-25"/>
    </w:pPr>
    <w:rPr>
      <w:bCs/>
      <w:i w:val="0"/>
      <w:iCs w:val="0"/>
      <w:lang w:eastAsia="ko-KR"/>
    </w:rPr>
  </w:style>
  <w:style w:type="character" w:customStyle="1" w:styleId="AccPolicyalternativeChar">
    <w:name w:val="Acc Policy alternative Char"/>
    <w:link w:val="AccPolicyalternative"/>
    <w:rsid w:val="000C10BA"/>
    <w:rPr>
      <w:rFonts w:cs="Times New Roman"/>
      <w:bCs/>
      <w:sz w:val="22"/>
      <w:szCs w:val="22"/>
      <w:lang w:eastAsia="ko-KR"/>
    </w:rPr>
  </w:style>
  <w:style w:type="paragraph" w:customStyle="1" w:styleId="accttwolines">
    <w:name w:val="acct two lines"/>
    <w:aliases w:val="a2l"/>
    <w:basedOn w:val="Normal"/>
    <w:rsid w:val="005C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228B4"/>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Heading2Char">
    <w:name w:val="Heading 2 Char"/>
    <w:link w:val="Heading2"/>
    <w:rsid w:val="00125AC1"/>
    <w:rPr>
      <w:rFonts w:ascii="Arial" w:hAnsi="Arial"/>
      <w:b/>
      <w:bCs/>
      <w:sz w:val="18"/>
      <w:szCs w:val="18"/>
      <w:lang w:val="en-US" w:eastAsia="en-US" w:bidi="th-TH"/>
    </w:rPr>
  </w:style>
  <w:style w:type="character" w:customStyle="1" w:styleId="BodyTextChar">
    <w:name w:val="Body Text Char"/>
    <w:aliases w:val="bt Char,body text Char,Body Char,BT Char"/>
    <w:link w:val="BodyText"/>
    <w:rsid w:val="00125AC1"/>
    <w:rPr>
      <w:rFonts w:ascii="Arial" w:hAnsi="Arial" w:cs="Angsana New"/>
      <w:sz w:val="18"/>
      <w:szCs w:val="18"/>
      <w:lang w:val="en-US" w:eastAsia="en-US" w:bidi="th-TH"/>
    </w:rPr>
  </w:style>
  <w:style w:type="character" w:customStyle="1" w:styleId="Heading1Char">
    <w:name w:val="Heading 1 Char"/>
    <w:link w:val="Heading1"/>
    <w:rsid w:val="00E315A5"/>
    <w:rPr>
      <w:rFonts w:ascii="Arial" w:hAnsi="Arial" w:cs="Times New Roman"/>
      <w:b/>
      <w:bCs/>
      <w:sz w:val="18"/>
      <w:szCs w:val="18"/>
      <w:u w:val="single"/>
      <w:shd w:val="solid" w:color="FFFFFF" w:fill="FFFFFF"/>
    </w:rPr>
  </w:style>
  <w:style w:type="paragraph" w:styleId="DocumentMap">
    <w:name w:val="Document Map"/>
    <w:basedOn w:val="Normal"/>
    <w:semiHidden/>
    <w:rsid w:val="00C845E8"/>
    <w:pPr>
      <w:shd w:val="clear" w:color="auto" w:fill="000080"/>
    </w:pPr>
    <w:rPr>
      <w:rFonts w:ascii="Tahoma" w:hAnsi="Tahoma" w:cs="Tahoma"/>
      <w:sz w:val="20"/>
      <w:szCs w:val="20"/>
    </w:rPr>
  </w:style>
  <w:style w:type="paragraph" w:customStyle="1" w:styleId="index">
    <w:name w:val="index"/>
    <w:aliases w:val="ix"/>
    <w:basedOn w:val="BodyText"/>
    <w:rsid w:val="00C94CA4"/>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F6230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88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1497B"/>
    <w:rPr>
      <w:rFonts w:ascii="Univers 45 Light" w:eastAsia="MS Mincho" w:hAnsi="Univers 45 Light" w:cs="Univers 45 Light"/>
      <w:color w:val="000000"/>
      <w:lang w:val="en-GB" w:bidi="ar-SA"/>
    </w:rPr>
  </w:style>
  <w:style w:type="paragraph" w:customStyle="1" w:styleId="nineptnormalitalicheading">
    <w:name w:val="nine pt normal italic heading"/>
    <w:aliases w:val="9nith"/>
    <w:basedOn w:val="Normal"/>
    <w:rsid w:val="0040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27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48566C"/>
    <w:rPr>
      <w:rFonts w:ascii="Arial" w:hAnsi="Arial"/>
      <w:sz w:val="18"/>
      <w:szCs w:val="18"/>
    </w:rPr>
  </w:style>
  <w:style w:type="paragraph" w:customStyle="1" w:styleId="acctmainheading">
    <w:name w:val="acct main heading"/>
    <w:aliases w:val="am"/>
    <w:basedOn w:val="Normal"/>
    <w:rsid w:val="00B606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70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C74256"/>
    <w:pPr>
      <w:ind w:left="720"/>
      <w:contextualSpacing/>
    </w:pPr>
    <w:rPr>
      <w:szCs w:val="22"/>
    </w:rPr>
  </w:style>
  <w:style w:type="character" w:customStyle="1" w:styleId="textbold1">
    <w:name w:val="textbold1"/>
    <w:rsid w:val="00924552"/>
    <w:rPr>
      <w:b/>
      <w:bCs/>
      <w:color w:val="191970"/>
      <w:sz w:val="20"/>
      <w:szCs w:val="20"/>
    </w:rPr>
  </w:style>
  <w:style w:type="paragraph" w:customStyle="1" w:styleId="acctcolumnheading">
    <w:name w:val="acct column heading"/>
    <w:aliases w:val="ac"/>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710E5A"/>
    <w:rPr>
      <w:rFonts w:ascii="Arial" w:hAnsi="Arial"/>
      <w:sz w:val="18"/>
      <w:szCs w:val="18"/>
    </w:rPr>
  </w:style>
  <w:style w:type="character" w:customStyle="1" w:styleId="BodyTextFirstIndentChar">
    <w:name w:val="Body Text First Indent Char"/>
    <w:aliases w:val=" Char Char"/>
    <w:link w:val="BodyTextFirstIndent"/>
    <w:rsid w:val="00710E5A"/>
    <w:rPr>
      <w:rFonts w:ascii="Arial" w:hAnsi="Arial" w:cs="Angsana New"/>
      <w:sz w:val="18"/>
      <w:szCs w:val="18"/>
      <w:lang w:val="en-US" w:eastAsia="en-US" w:bidi="th-TH"/>
    </w:rPr>
  </w:style>
  <w:style w:type="character" w:customStyle="1" w:styleId="BodyText2Char">
    <w:name w:val="Body Text 2 Char"/>
    <w:link w:val="BodyText2"/>
    <w:rsid w:val="00710E5A"/>
    <w:rPr>
      <w:rFonts w:ascii="Arial" w:hAnsi="Arial"/>
      <w:lang w:eastAsia="en-US"/>
    </w:rPr>
  </w:style>
  <w:style w:type="character" w:customStyle="1" w:styleId="HeaderChar">
    <w:name w:val="Header Char"/>
    <w:link w:val="Header"/>
    <w:uiPriority w:val="99"/>
    <w:rsid w:val="00710E5A"/>
    <w:rPr>
      <w:rFonts w:ascii="Arial" w:hAnsi="Arial"/>
      <w:sz w:val="18"/>
      <w:szCs w:val="18"/>
      <w:lang w:eastAsia="en-US"/>
    </w:rPr>
  </w:style>
  <w:style w:type="paragraph" w:customStyle="1" w:styleId="a4">
    <w:name w:val="Åº"/>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5Char">
    <w:name w:val="Heading 5 Char"/>
    <w:link w:val="Heading5"/>
    <w:rsid w:val="002A7E6F"/>
    <w:rPr>
      <w:sz w:val="22"/>
      <w:szCs w:val="22"/>
    </w:rPr>
  </w:style>
  <w:style w:type="character" w:customStyle="1" w:styleId="Heading6Char">
    <w:name w:val="Heading 6 Char"/>
    <w:link w:val="Heading6"/>
    <w:rsid w:val="002A7E6F"/>
    <w:rPr>
      <w:b/>
      <w:bCs/>
      <w:sz w:val="22"/>
      <w:szCs w:val="22"/>
    </w:rPr>
  </w:style>
  <w:style w:type="character" w:customStyle="1" w:styleId="Heading7Char">
    <w:name w:val="Heading 7 Char"/>
    <w:link w:val="Heading7"/>
    <w:rsid w:val="002A7E6F"/>
    <w:rPr>
      <w:rFonts w:ascii="Arial" w:hAnsi="Arial" w:cs="Times New Roman"/>
      <w:b/>
      <w:bCs/>
      <w:sz w:val="18"/>
      <w:szCs w:val="18"/>
    </w:rPr>
  </w:style>
  <w:style w:type="paragraph" w:customStyle="1" w:styleId="acctnotecolumndecimal">
    <w:name w:val="acct note column decimal"/>
    <w:aliases w:val="and"/>
    <w:basedOn w:val="Normal"/>
    <w:rsid w:val="007D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F87A75"/>
    <w:rPr>
      <w:i/>
      <w:iCs/>
    </w:rPr>
  </w:style>
  <w:style w:type="character" w:customStyle="1" w:styleId="apple-converted-space">
    <w:name w:val="apple-converted-space"/>
    <w:basedOn w:val="DefaultParagraphFont"/>
    <w:rsid w:val="001434CE"/>
  </w:style>
  <w:style w:type="character" w:customStyle="1" w:styleId="st1">
    <w:name w:val="st1"/>
    <w:basedOn w:val="DefaultParagraphFont"/>
    <w:rsid w:val="00117217"/>
  </w:style>
  <w:style w:type="paragraph" w:styleId="FootnoteText">
    <w:name w:val="footnote text"/>
    <w:basedOn w:val="Normal"/>
    <w:link w:val="FootnoteTextChar"/>
    <w:uiPriority w:val="9"/>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520CEA"/>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table" w:customStyle="1" w:styleId="KPMGFinancialTable">
    <w:name w:val="KPMG Financial Table"/>
    <w:basedOn w:val="TableNormal"/>
    <w:uiPriority w:val="99"/>
    <w:rsid w:val="00520CEA"/>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character" w:styleId="FootnoteReference">
    <w:name w:val="footnote reference"/>
    <w:uiPriority w:val="99"/>
    <w:semiHidden/>
    <w:unhideWhenUsed/>
    <w:rsid w:val="00520CEA"/>
    <w:rPr>
      <w:vertAlign w:val="superscript"/>
    </w:rPr>
  </w:style>
  <w:style w:type="paragraph" w:styleId="NoSpacing">
    <w:name w:val="No Spacing"/>
    <w:uiPriority w:val="1"/>
    <w:qFormat/>
    <w:rsid w:val="00F1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semiHidden/>
    <w:unhideWhenUsed/>
    <w:rsid w:val="008846AC"/>
    <w:rPr>
      <w:sz w:val="16"/>
      <w:szCs w:val="16"/>
    </w:rPr>
  </w:style>
  <w:style w:type="paragraph" w:styleId="CommentText">
    <w:name w:val="annotation text"/>
    <w:basedOn w:val="Normal"/>
    <w:link w:val="CommentTextChar"/>
    <w:semiHidden/>
    <w:unhideWhenUsed/>
    <w:rsid w:val="008846AC"/>
    <w:rPr>
      <w:sz w:val="20"/>
      <w:szCs w:val="25"/>
    </w:rPr>
  </w:style>
  <w:style w:type="character" w:customStyle="1" w:styleId="CommentTextChar">
    <w:name w:val="Comment Text Char"/>
    <w:link w:val="CommentText"/>
    <w:semiHidden/>
    <w:rsid w:val="008846AC"/>
    <w:rPr>
      <w:rFonts w:ascii="Arial" w:hAnsi="Arial"/>
      <w:szCs w:val="25"/>
    </w:rPr>
  </w:style>
  <w:style w:type="paragraph" w:styleId="CommentSubject">
    <w:name w:val="annotation subject"/>
    <w:basedOn w:val="CommentText"/>
    <w:next w:val="CommentText"/>
    <w:link w:val="CommentSubjectChar"/>
    <w:semiHidden/>
    <w:unhideWhenUsed/>
    <w:rsid w:val="008846AC"/>
    <w:rPr>
      <w:b/>
      <w:bCs/>
    </w:rPr>
  </w:style>
  <w:style w:type="character" w:customStyle="1" w:styleId="CommentSubjectChar">
    <w:name w:val="Comment Subject Char"/>
    <w:link w:val="CommentSubject"/>
    <w:semiHidden/>
    <w:rsid w:val="008846AC"/>
    <w:rPr>
      <w:rFonts w:ascii="Arial" w:hAnsi="Arial"/>
      <w:b/>
      <w:bCs/>
      <w:szCs w:val="25"/>
    </w:rPr>
  </w:style>
  <w:style w:type="paragraph" w:customStyle="1" w:styleId="Pa18">
    <w:name w:val="Pa18"/>
    <w:basedOn w:val="Normal"/>
    <w:next w:val="Normal"/>
    <w:uiPriority w:val="99"/>
    <w:rsid w:val="0018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BE2B49"/>
    <w:rPr>
      <w:rFonts w:ascii="Arial" w:hAnsi="Arial"/>
      <w:sz w:val="18"/>
      <w:szCs w:val="22"/>
    </w:rPr>
  </w:style>
  <w:style w:type="paragraph" w:styleId="Revision">
    <w:name w:val="Revision"/>
    <w:hidden/>
    <w:uiPriority w:val="99"/>
    <w:semiHidden/>
    <w:rsid w:val="00454498"/>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9866">
      <w:bodyDiv w:val="1"/>
      <w:marLeft w:val="0"/>
      <w:marRight w:val="0"/>
      <w:marTop w:val="0"/>
      <w:marBottom w:val="0"/>
      <w:divBdr>
        <w:top w:val="none" w:sz="0" w:space="0" w:color="auto"/>
        <w:left w:val="none" w:sz="0" w:space="0" w:color="auto"/>
        <w:bottom w:val="none" w:sz="0" w:space="0" w:color="auto"/>
        <w:right w:val="none" w:sz="0" w:space="0" w:color="auto"/>
      </w:divBdr>
    </w:div>
    <w:div w:id="157813718">
      <w:bodyDiv w:val="1"/>
      <w:marLeft w:val="0"/>
      <w:marRight w:val="0"/>
      <w:marTop w:val="0"/>
      <w:marBottom w:val="0"/>
      <w:divBdr>
        <w:top w:val="none" w:sz="0" w:space="0" w:color="auto"/>
        <w:left w:val="none" w:sz="0" w:space="0" w:color="auto"/>
        <w:bottom w:val="none" w:sz="0" w:space="0" w:color="auto"/>
        <w:right w:val="none" w:sz="0" w:space="0" w:color="auto"/>
      </w:divBdr>
    </w:div>
    <w:div w:id="330790295">
      <w:bodyDiv w:val="1"/>
      <w:marLeft w:val="0"/>
      <w:marRight w:val="0"/>
      <w:marTop w:val="0"/>
      <w:marBottom w:val="0"/>
      <w:divBdr>
        <w:top w:val="none" w:sz="0" w:space="0" w:color="auto"/>
        <w:left w:val="none" w:sz="0" w:space="0" w:color="auto"/>
        <w:bottom w:val="none" w:sz="0" w:space="0" w:color="auto"/>
        <w:right w:val="none" w:sz="0" w:space="0" w:color="auto"/>
      </w:divBdr>
    </w:div>
    <w:div w:id="624386166">
      <w:bodyDiv w:val="1"/>
      <w:marLeft w:val="0"/>
      <w:marRight w:val="0"/>
      <w:marTop w:val="0"/>
      <w:marBottom w:val="0"/>
      <w:divBdr>
        <w:top w:val="none" w:sz="0" w:space="0" w:color="auto"/>
        <w:left w:val="none" w:sz="0" w:space="0" w:color="auto"/>
        <w:bottom w:val="none" w:sz="0" w:space="0" w:color="auto"/>
        <w:right w:val="none" w:sz="0" w:space="0" w:color="auto"/>
      </w:divBdr>
    </w:div>
    <w:div w:id="630213686">
      <w:bodyDiv w:val="1"/>
      <w:marLeft w:val="0"/>
      <w:marRight w:val="0"/>
      <w:marTop w:val="0"/>
      <w:marBottom w:val="0"/>
      <w:divBdr>
        <w:top w:val="none" w:sz="0" w:space="0" w:color="auto"/>
        <w:left w:val="none" w:sz="0" w:space="0" w:color="auto"/>
        <w:bottom w:val="none" w:sz="0" w:space="0" w:color="auto"/>
        <w:right w:val="none" w:sz="0" w:space="0" w:color="auto"/>
      </w:divBdr>
    </w:div>
    <w:div w:id="713390311">
      <w:bodyDiv w:val="1"/>
      <w:marLeft w:val="0"/>
      <w:marRight w:val="0"/>
      <w:marTop w:val="0"/>
      <w:marBottom w:val="0"/>
      <w:divBdr>
        <w:top w:val="none" w:sz="0" w:space="0" w:color="auto"/>
        <w:left w:val="none" w:sz="0" w:space="0" w:color="auto"/>
        <w:bottom w:val="none" w:sz="0" w:space="0" w:color="auto"/>
        <w:right w:val="none" w:sz="0" w:space="0" w:color="auto"/>
      </w:divBdr>
    </w:div>
    <w:div w:id="761073740">
      <w:bodyDiv w:val="1"/>
      <w:marLeft w:val="0"/>
      <w:marRight w:val="0"/>
      <w:marTop w:val="0"/>
      <w:marBottom w:val="0"/>
      <w:divBdr>
        <w:top w:val="none" w:sz="0" w:space="0" w:color="auto"/>
        <w:left w:val="none" w:sz="0" w:space="0" w:color="auto"/>
        <w:bottom w:val="none" w:sz="0" w:space="0" w:color="auto"/>
        <w:right w:val="none" w:sz="0" w:space="0" w:color="auto"/>
      </w:divBdr>
    </w:div>
    <w:div w:id="1052582033">
      <w:bodyDiv w:val="1"/>
      <w:marLeft w:val="0"/>
      <w:marRight w:val="0"/>
      <w:marTop w:val="0"/>
      <w:marBottom w:val="0"/>
      <w:divBdr>
        <w:top w:val="none" w:sz="0" w:space="0" w:color="auto"/>
        <w:left w:val="none" w:sz="0" w:space="0" w:color="auto"/>
        <w:bottom w:val="none" w:sz="0" w:space="0" w:color="auto"/>
        <w:right w:val="none" w:sz="0" w:space="0" w:color="auto"/>
      </w:divBdr>
    </w:div>
    <w:div w:id="1109013066">
      <w:bodyDiv w:val="1"/>
      <w:marLeft w:val="0"/>
      <w:marRight w:val="0"/>
      <w:marTop w:val="0"/>
      <w:marBottom w:val="0"/>
      <w:divBdr>
        <w:top w:val="none" w:sz="0" w:space="0" w:color="auto"/>
        <w:left w:val="none" w:sz="0" w:space="0" w:color="auto"/>
        <w:bottom w:val="none" w:sz="0" w:space="0" w:color="auto"/>
        <w:right w:val="none" w:sz="0" w:space="0" w:color="auto"/>
      </w:divBdr>
    </w:div>
    <w:div w:id="1206212925">
      <w:bodyDiv w:val="1"/>
      <w:marLeft w:val="0"/>
      <w:marRight w:val="0"/>
      <w:marTop w:val="0"/>
      <w:marBottom w:val="0"/>
      <w:divBdr>
        <w:top w:val="none" w:sz="0" w:space="0" w:color="auto"/>
        <w:left w:val="none" w:sz="0" w:space="0" w:color="auto"/>
        <w:bottom w:val="none" w:sz="0" w:space="0" w:color="auto"/>
        <w:right w:val="none" w:sz="0" w:space="0" w:color="auto"/>
      </w:divBdr>
    </w:div>
    <w:div w:id="1228345752">
      <w:bodyDiv w:val="1"/>
      <w:marLeft w:val="0"/>
      <w:marRight w:val="0"/>
      <w:marTop w:val="0"/>
      <w:marBottom w:val="0"/>
      <w:divBdr>
        <w:top w:val="none" w:sz="0" w:space="0" w:color="auto"/>
        <w:left w:val="none" w:sz="0" w:space="0" w:color="auto"/>
        <w:bottom w:val="none" w:sz="0" w:space="0" w:color="auto"/>
        <w:right w:val="none" w:sz="0" w:space="0" w:color="auto"/>
      </w:divBdr>
    </w:div>
    <w:div w:id="1252933793">
      <w:bodyDiv w:val="1"/>
      <w:marLeft w:val="0"/>
      <w:marRight w:val="0"/>
      <w:marTop w:val="0"/>
      <w:marBottom w:val="0"/>
      <w:divBdr>
        <w:top w:val="none" w:sz="0" w:space="0" w:color="auto"/>
        <w:left w:val="none" w:sz="0" w:space="0" w:color="auto"/>
        <w:bottom w:val="none" w:sz="0" w:space="0" w:color="auto"/>
        <w:right w:val="none" w:sz="0" w:space="0" w:color="auto"/>
      </w:divBdr>
    </w:div>
    <w:div w:id="1330329422">
      <w:bodyDiv w:val="1"/>
      <w:marLeft w:val="0"/>
      <w:marRight w:val="0"/>
      <w:marTop w:val="0"/>
      <w:marBottom w:val="0"/>
      <w:divBdr>
        <w:top w:val="none" w:sz="0" w:space="0" w:color="auto"/>
        <w:left w:val="none" w:sz="0" w:space="0" w:color="auto"/>
        <w:bottom w:val="none" w:sz="0" w:space="0" w:color="auto"/>
        <w:right w:val="none" w:sz="0" w:space="0" w:color="auto"/>
      </w:divBdr>
    </w:div>
    <w:div w:id="1389107891">
      <w:bodyDiv w:val="1"/>
      <w:marLeft w:val="0"/>
      <w:marRight w:val="0"/>
      <w:marTop w:val="0"/>
      <w:marBottom w:val="0"/>
      <w:divBdr>
        <w:top w:val="none" w:sz="0" w:space="0" w:color="auto"/>
        <w:left w:val="none" w:sz="0" w:space="0" w:color="auto"/>
        <w:bottom w:val="none" w:sz="0" w:space="0" w:color="auto"/>
        <w:right w:val="none" w:sz="0" w:space="0" w:color="auto"/>
      </w:divBdr>
    </w:div>
    <w:div w:id="1499881998">
      <w:bodyDiv w:val="1"/>
      <w:marLeft w:val="0"/>
      <w:marRight w:val="0"/>
      <w:marTop w:val="0"/>
      <w:marBottom w:val="0"/>
      <w:divBdr>
        <w:top w:val="none" w:sz="0" w:space="0" w:color="auto"/>
        <w:left w:val="none" w:sz="0" w:space="0" w:color="auto"/>
        <w:bottom w:val="none" w:sz="0" w:space="0" w:color="auto"/>
        <w:right w:val="none" w:sz="0" w:space="0" w:color="auto"/>
      </w:divBdr>
    </w:div>
    <w:div w:id="1501769261">
      <w:bodyDiv w:val="1"/>
      <w:marLeft w:val="0"/>
      <w:marRight w:val="0"/>
      <w:marTop w:val="0"/>
      <w:marBottom w:val="0"/>
      <w:divBdr>
        <w:top w:val="none" w:sz="0" w:space="0" w:color="auto"/>
        <w:left w:val="none" w:sz="0" w:space="0" w:color="auto"/>
        <w:bottom w:val="none" w:sz="0" w:space="0" w:color="auto"/>
        <w:right w:val="none" w:sz="0" w:space="0" w:color="auto"/>
      </w:divBdr>
    </w:div>
    <w:div w:id="1510634205">
      <w:bodyDiv w:val="1"/>
      <w:marLeft w:val="0"/>
      <w:marRight w:val="0"/>
      <w:marTop w:val="0"/>
      <w:marBottom w:val="0"/>
      <w:divBdr>
        <w:top w:val="none" w:sz="0" w:space="0" w:color="auto"/>
        <w:left w:val="none" w:sz="0" w:space="0" w:color="auto"/>
        <w:bottom w:val="none" w:sz="0" w:space="0" w:color="auto"/>
        <w:right w:val="none" w:sz="0" w:space="0" w:color="auto"/>
      </w:divBdr>
    </w:div>
    <w:div w:id="1626690554">
      <w:bodyDiv w:val="1"/>
      <w:marLeft w:val="0"/>
      <w:marRight w:val="0"/>
      <w:marTop w:val="0"/>
      <w:marBottom w:val="0"/>
      <w:divBdr>
        <w:top w:val="none" w:sz="0" w:space="0" w:color="auto"/>
        <w:left w:val="none" w:sz="0" w:space="0" w:color="auto"/>
        <w:bottom w:val="none" w:sz="0" w:space="0" w:color="auto"/>
        <w:right w:val="none" w:sz="0" w:space="0" w:color="auto"/>
      </w:divBdr>
    </w:div>
    <w:div w:id="1641881942">
      <w:bodyDiv w:val="1"/>
      <w:marLeft w:val="0"/>
      <w:marRight w:val="0"/>
      <w:marTop w:val="0"/>
      <w:marBottom w:val="0"/>
      <w:divBdr>
        <w:top w:val="none" w:sz="0" w:space="0" w:color="auto"/>
        <w:left w:val="none" w:sz="0" w:space="0" w:color="auto"/>
        <w:bottom w:val="none" w:sz="0" w:space="0" w:color="auto"/>
        <w:right w:val="none" w:sz="0" w:space="0" w:color="auto"/>
      </w:divBdr>
    </w:div>
    <w:div w:id="1669552148">
      <w:bodyDiv w:val="1"/>
      <w:marLeft w:val="0"/>
      <w:marRight w:val="0"/>
      <w:marTop w:val="0"/>
      <w:marBottom w:val="0"/>
      <w:divBdr>
        <w:top w:val="none" w:sz="0" w:space="0" w:color="auto"/>
        <w:left w:val="none" w:sz="0" w:space="0" w:color="auto"/>
        <w:bottom w:val="none" w:sz="0" w:space="0" w:color="auto"/>
        <w:right w:val="none" w:sz="0" w:space="0" w:color="auto"/>
      </w:divBdr>
    </w:div>
    <w:div w:id="1697004540">
      <w:bodyDiv w:val="1"/>
      <w:marLeft w:val="0"/>
      <w:marRight w:val="0"/>
      <w:marTop w:val="0"/>
      <w:marBottom w:val="0"/>
      <w:divBdr>
        <w:top w:val="none" w:sz="0" w:space="0" w:color="auto"/>
        <w:left w:val="none" w:sz="0" w:space="0" w:color="auto"/>
        <w:bottom w:val="none" w:sz="0" w:space="0" w:color="auto"/>
        <w:right w:val="none" w:sz="0" w:space="0" w:color="auto"/>
      </w:divBdr>
    </w:div>
    <w:div w:id="1988898669">
      <w:bodyDiv w:val="1"/>
      <w:marLeft w:val="0"/>
      <w:marRight w:val="0"/>
      <w:marTop w:val="0"/>
      <w:marBottom w:val="0"/>
      <w:divBdr>
        <w:top w:val="none" w:sz="0" w:space="0" w:color="auto"/>
        <w:left w:val="none" w:sz="0" w:space="0" w:color="auto"/>
        <w:bottom w:val="none" w:sz="0" w:space="0" w:color="auto"/>
        <w:right w:val="none" w:sz="0" w:space="0" w:color="auto"/>
      </w:divBdr>
    </w:div>
    <w:div w:id="2056811262">
      <w:bodyDiv w:val="1"/>
      <w:marLeft w:val="0"/>
      <w:marRight w:val="0"/>
      <w:marTop w:val="0"/>
      <w:marBottom w:val="0"/>
      <w:divBdr>
        <w:top w:val="none" w:sz="0" w:space="0" w:color="auto"/>
        <w:left w:val="none" w:sz="0" w:space="0" w:color="auto"/>
        <w:bottom w:val="none" w:sz="0" w:space="0" w:color="auto"/>
        <w:right w:val="none" w:sz="0" w:space="0" w:color="auto"/>
      </w:divBdr>
    </w:div>
    <w:div w:id="2064716985">
      <w:bodyDiv w:val="1"/>
      <w:marLeft w:val="0"/>
      <w:marRight w:val="0"/>
      <w:marTop w:val="0"/>
      <w:marBottom w:val="0"/>
      <w:divBdr>
        <w:top w:val="none" w:sz="0" w:space="0" w:color="auto"/>
        <w:left w:val="none" w:sz="0" w:space="0" w:color="auto"/>
        <w:bottom w:val="none" w:sz="0" w:space="0" w:color="auto"/>
        <w:right w:val="none" w:sz="0" w:space="0" w:color="auto"/>
      </w:divBdr>
    </w:div>
    <w:div w:id="213235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Repor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942C9-CADC-4BB1-8846-DCA125DC11F1}">
  <ds:schemaRefs>
    <ds:schemaRef ds:uri="http://schemas.openxmlformats.org/officeDocument/2006/bibliography"/>
  </ds:schemaRefs>
</ds:datastoreItem>
</file>

<file path=customXml/itemProps2.xml><?xml version="1.0" encoding="utf-8"?>
<ds:datastoreItem xmlns:ds="http://schemas.openxmlformats.org/officeDocument/2006/customXml" ds:itemID="{5F6B3389-10DF-4448-BDC7-25714A12AD2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63262C62-F2A7-4EA5-B6CF-DDE03D28F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97DDDF-CF27-40BA-BCE3-DB93D2FE06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Report.dotm</Template>
  <TotalTime>40</TotalTime>
  <Pages>5</Pages>
  <Words>1778</Words>
  <Characters>10211</Characters>
  <Application>Microsoft Office Word</Application>
  <DocSecurity>0</DocSecurity>
  <Lines>237</Lines>
  <Paragraphs>73</Paragraphs>
  <ScaleCrop>false</ScaleCrop>
  <HeadingPairs>
    <vt:vector size="2" baseType="variant">
      <vt:variant>
        <vt:lpstr>Title</vt:lpstr>
      </vt:variant>
      <vt:variant>
        <vt:i4>1</vt:i4>
      </vt:variant>
    </vt:vector>
  </HeadingPairs>
  <TitlesOfParts>
    <vt:vector size="1" baseType="lpstr">
      <vt:lpstr>C</vt:lpstr>
    </vt:vector>
  </TitlesOfParts>
  <Company>KPMG</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wipawan_444</dc:creator>
  <cp:keywords/>
  <dc:description/>
  <cp:lastModifiedBy>Nuttanan, Kongkrittayanukul</cp:lastModifiedBy>
  <cp:revision>14</cp:revision>
  <cp:lastPrinted>2026-02-22T12:08:00Z</cp:lastPrinted>
  <dcterms:created xsi:type="dcterms:W3CDTF">2025-02-18T06:18:00Z</dcterms:created>
  <dcterms:modified xsi:type="dcterms:W3CDTF">2026-02-24T12:38:00Z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ies>
</file>