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F5D6" w14:textId="77777777" w:rsidR="009F496D" w:rsidRPr="00EA1C08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1</w:t>
      </w:r>
      <w:r w:rsidRPr="00EA1C08">
        <w:rPr>
          <w:rFonts w:ascii="Angsana New" w:hAnsi="Angsana New"/>
          <w:b/>
          <w:bCs/>
          <w:sz w:val="30"/>
          <w:szCs w:val="30"/>
          <w:cs/>
        </w:rPr>
        <w:t>.</w:t>
      </w:r>
      <w:r w:rsidRPr="00EA1C08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66ABF45F" w14:textId="77777777" w:rsidR="009F496D" w:rsidRPr="004D3A02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DCAD459" w14:textId="77777777" w:rsidR="00DF768F" w:rsidRPr="00EA1C08" w:rsidRDefault="009F496D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D392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703069" w:rsidRPr="00ED392A">
        <w:rPr>
          <w:rFonts w:ascii="Angsana New" w:hAnsi="Angsana New"/>
          <w:spacing w:val="-4"/>
          <w:sz w:val="30"/>
          <w:szCs w:val="30"/>
        </w:rPr>
        <w:t xml:space="preserve"> </w:t>
      </w:r>
      <w:r w:rsidRPr="00ED392A">
        <w:rPr>
          <w:rFonts w:ascii="Angsana New" w:hAnsi="Angsana New"/>
          <w:spacing w:val="-4"/>
          <w:sz w:val="30"/>
          <w:szCs w:val="30"/>
          <w:cs/>
          <w:lang w:val="th-TH"/>
        </w:rPr>
        <w:t>ผลิตภัณฑ์คอนกรีตชลบุรี จำกัด</w:t>
      </w:r>
      <w:r w:rsidRPr="00ED392A">
        <w:rPr>
          <w:rFonts w:ascii="Angsana New" w:hAnsi="Angsana New"/>
          <w:spacing w:val="-4"/>
          <w:sz w:val="30"/>
          <w:szCs w:val="30"/>
          <w:cs/>
        </w:rPr>
        <w:t xml:space="preserve"> (มหาชน) </w:t>
      </w:r>
      <w:r w:rsidRPr="00ED392A">
        <w:rPr>
          <w:rFonts w:ascii="Angsana New" w:hAnsi="Angsana New"/>
          <w:spacing w:val="-4"/>
          <w:sz w:val="30"/>
          <w:szCs w:val="30"/>
        </w:rPr>
        <w:t>“</w:t>
      </w:r>
      <w:r w:rsidRPr="00ED392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ED392A">
        <w:rPr>
          <w:rFonts w:ascii="Angsana New" w:hAnsi="Angsana New"/>
          <w:spacing w:val="-4"/>
          <w:sz w:val="30"/>
          <w:szCs w:val="30"/>
        </w:rPr>
        <w:t>”</w:t>
      </w:r>
      <w:r w:rsidRPr="00ED392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03069" w:rsidRPr="00ED392A">
        <w:rPr>
          <w:rFonts w:ascii="Angsana New" w:hAnsi="Angsana New"/>
          <w:spacing w:val="-4"/>
          <w:sz w:val="30"/>
          <w:szCs w:val="30"/>
          <w:cs/>
        </w:rPr>
        <w:t xml:space="preserve">ซึ่งเดิมชื่อ บริษัท ผลิตภัณฑ์คอนกรีตชลบุรี จำกัด </w:t>
      </w:r>
      <w:bookmarkStart w:id="0" w:name="_Hlk184891483"/>
      <w:r w:rsidRPr="00ED392A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Pr="00EA1C08">
        <w:rPr>
          <w:rFonts w:ascii="Angsana New" w:hAnsi="Angsana New"/>
          <w:sz w:val="30"/>
          <w:szCs w:val="30"/>
          <w:cs/>
        </w:rPr>
        <w:t xml:space="preserve">เป็นบริษัทจำกัดในประเทศไทยเมื่อวันที่ </w:t>
      </w:r>
      <w:r w:rsidR="00245102" w:rsidRPr="00EA1C08">
        <w:rPr>
          <w:rFonts w:ascii="Angsana New" w:hAnsi="Angsana New"/>
          <w:sz w:val="30"/>
          <w:szCs w:val="30"/>
        </w:rPr>
        <w:t>19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/>
          <w:sz w:val="30"/>
          <w:szCs w:val="30"/>
          <w:cs/>
        </w:rPr>
        <w:t>เมษายน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/>
          <w:sz w:val="30"/>
          <w:szCs w:val="30"/>
        </w:rPr>
        <w:t>2526</w:t>
      </w:r>
      <w:bookmarkEnd w:id="0"/>
      <w:r w:rsidRPr="00EA1C08">
        <w:rPr>
          <w:rFonts w:ascii="Angsana New" w:hAnsi="Angsana New"/>
          <w:sz w:val="30"/>
          <w:szCs w:val="30"/>
          <w:cs/>
        </w:rPr>
        <w:t xml:space="preserve"> และต่อมาได้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 (เลขทะเบียนนิติบุคคล</w:t>
      </w:r>
      <w:r w:rsidRPr="00EA1C08">
        <w:rPr>
          <w:rFonts w:ascii="Angsana New" w:hAnsi="Angsana New"/>
          <w:sz w:val="30"/>
          <w:szCs w:val="30"/>
        </w:rPr>
        <w:t xml:space="preserve"> 0107546000261</w:t>
      </w:r>
      <w:r w:rsidRPr="00EA1C08">
        <w:rPr>
          <w:rFonts w:ascii="Angsana New" w:hAnsi="Angsana New"/>
          <w:sz w:val="30"/>
          <w:szCs w:val="30"/>
          <w:cs/>
        </w:rPr>
        <w:t xml:space="preserve">) ภายใต้พระราชบัญญัติบริษัทมหาชนจำกัด พ.ศ. </w:t>
      </w:r>
      <w:r w:rsidR="00245102" w:rsidRPr="00EA1C08">
        <w:rPr>
          <w:rFonts w:ascii="Angsana New" w:hAnsi="Angsana New"/>
          <w:sz w:val="30"/>
          <w:szCs w:val="30"/>
        </w:rPr>
        <w:t>2535</w:t>
      </w:r>
      <w:r w:rsidRPr="00EA1C0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45102" w:rsidRPr="00EA1C08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/>
          <w:sz w:val="30"/>
          <w:szCs w:val="30"/>
          <w:cs/>
        </w:rPr>
        <w:t>กันยายน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245102" w:rsidRPr="00EA1C08">
        <w:rPr>
          <w:rFonts w:ascii="Angsana New" w:hAnsi="Angsana New"/>
          <w:sz w:val="30"/>
          <w:szCs w:val="30"/>
        </w:rPr>
        <w:t>2546</w:t>
      </w:r>
      <w:r w:rsidRPr="00EA1C08">
        <w:rPr>
          <w:rFonts w:ascii="Angsana New" w:hAnsi="Angsana New"/>
          <w:sz w:val="30"/>
          <w:szCs w:val="30"/>
          <w:cs/>
        </w:rPr>
        <w:t xml:space="preserve"> และจดทะเบียน</w:t>
      </w:r>
      <w:r w:rsidR="00E318BD" w:rsidRPr="00EA1C08">
        <w:rPr>
          <w:rFonts w:ascii="Angsana New" w:hAnsi="Angsana New"/>
          <w:sz w:val="30"/>
          <w:szCs w:val="30"/>
          <w:cs/>
        </w:rPr>
        <w:t>กับ</w:t>
      </w:r>
      <w:r w:rsidRPr="00EA1C0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Pr="00EA1C08">
        <w:rPr>
          <w:rFonts w:ascii="Angsana New" w:hAnsi="Angsana New"/>
          <w:sz w:val="30"/>
          <w:szCs w:val="30"/>
        </w:rPr>
        <w:t xml:space="preserve">16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A1C08">
        <w:rPr>
          <w:rFonts w:ascii="Angsana New" w:hAnsi="Angsana New"/>
          <w:sz w:val="30"/>
          <w:szCs w:val="30"/>
        </w:rPr>
        <w:t>2546</w:t>
      </w:r>
      <w:r w:rsidR="00DF768F" w:rsidRPr="00EA1C08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บริษัทดำเนินธุรกิจหลักเกี่ยวกับการ</w:t>
      </w:r>
      <w:r w:rsidR="00DF768F" w:rsidRPr="00EA1C08">
        <w:rPr>
          <w:rFonts w:ascii="Angsana New" w:hAnsi="Angsana New"/>
          <w:sz w:val="30"/>
          <w:szCs w:val="30"/>
          <w:cs/>
          <w:lang w:val="th-TH"/>
        </w:rPr>
        <w:t>ผลิตและจำหน่ายผลิตภัณฑ์คอนกรีตและคอนกรีตผสมเสร็จ</w:t>
      </w:r>
    </w:p>
    <w:p w14:paraId="1941537E" w14:textId="77777777" w:rsidR="009F496D" w:rsidRPr="004D3A02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7A2CD7AB" w14:textId="506C7584" w:rsidR="009F496D" w:rsidRPr="00B6614A" w:rsidRDefault="009F496D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1"/>
          <w:sz w:val="30"/>
          <w:szCs w:val="30"/>
        </w:rPr>
      </w:pPr>
      <w:r w:rsidRPr="00B6614A">
        <w:rPr>
          <w:rFonts w:ascii="Angsana New" w:hAnsi="Angsana New"/>
          <w:spacing w:val="-1"/>
          <w:sz w:val="30"/>
          <w:szCs w:val="30"/>
          <w:cs/>
        </w:rPr>
        <w:t>บริษัทมีสำนักงานใหญ่ซึ่งจด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>ทะเบียน</w:t>
      </w:r>
      <w:r w:rsidRPr="00B6614A">
        <w:rPr>
          <w:rFonts w:ascii="Angsana New" w:hAnsi="Angsana New"/>
          <w:spacing w:val="-1"/>
          <w:sz w:val="30"/>
          <w:szCs w:val="30"/>
          <w:cs/>
        </w:rPr>
        <w:t>ตั้งอยู่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 xml:space="preserve">เลขที่ </w:t>
      </w:r>
      <w:r w:rsidRPr="00B6614A">
        <w:rPr>
          <w:rFonts w:ascii="Angsana New" w:hAnsi="Angsana New"/>
          <w:spacing w:val="-1"/>
          <w:sz w:val="30"/>
          <w:szCs w:val="30"/>
        </w:rPr>
        <w:t>39/1</w:t>
      </w:r>
      <w:r w:rsidRPr="00B6614A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 xml:space="preserve">หมู่ </w:t>
      </w:r>
      <w:r w:rsidRPr="00B6614A">
        <w:rPr>
          <w:rFonts w:ascii="Angsana New" w:hAnsi="Angsana New"/>
          <w:spacing w:val="-1"/>
          <w:sz w:val="30"/>
          <w:szCs w:val="30"/>
        </w:rPr>
        <w:t>1</w:t>
      </w:r>
      <w:r w:rsidRPr="00B6614A">
        <w:rPr>
          <w:rFonts w:ascii="Angsana New" w:hAnsi="Angsana New"/>
          <w:spacing w:val="-1"/>
          <w:sz w:val="30"/>
          <w:szCs w:val="30"/>
          <w:cs/>
        </w:rPr>
        <w:t xml:space="preserve"> ถนนสุขุมวิท 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 xml:space="preserve">ตำบลห้วยกะปิ อำเภอเมือง จังหวัดชลบุรี และมีสำนักงานสาขาจำนวน </w:t>
      </w:r>
      <w:r w:rsidR="000B3BD6" w:rsidRPr="00B6614A">
        <w:rPr>
          <w:rFonts w:ascii="Angsana New" w:hAnsi="Angsana New"/>
          <w:spacing w:val="-1"/>
          <w:sz w:val="30"/>
          <w:szCs w:val="30"/>
        </w:rPr>
        <w:t>6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 xml:space="preserve"> แห่งตั้งอยู่ใน</w:t>
      </w:r>
      <w:r w:rsidRPr="00B6614A">
        <w:rPr>
          <w:rFonts w:ascii="Angsana New" w:hAnsi="Angsana New"/>
          <w:spacing w:val="-1"/>
          <w:sz w:val="30"/>
          <w:szCs w:val="30"/>
          <w:cs/>
        </w:rPr>
        <w:t>ภาคตะวันออก</w:t>
      </w:r>
      <w:r w:rsidR="000B3BD6"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>สี่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>แห่ง</w:t>
      </w:r>
      <w:r w:rsidR="009A1BEA" w:rsidRPr="00B6614A">
        <w:rPr>
          <w:rFonts w:ascii="Angsana New" w:hAnsi="Angsana New"/>
          <w:spacing w:val="-1"/>
          <w:sz w:val="30"/>
          <w:szCs w:val="30"/>
        </w:rPr>
        <w:t xml:space="preserve"> </w:t>
      </w:r>
      <w:r w:rsidR="009A1BEA" w:rsidRPr="00B6614A">
        <w:rPr>
          <w:rFonts w:ascii="Angsana New" w:hAnsi="Angsana New"/>
          <w:spacing w:val="-1"/>
          <w:sz w:val="30"/>
          <w:szCs w:val="30"/>
          <w:cs/>
        </w:rPr>
        <w:t>ภาคกลางหนึ่งแห่ง</w:t>
      </w:r>
      <w:r w:rsidRPr="00B6614A">
        <w:rPr>
          <w:rFonts w:ascii="Angsana New" w:hAnsi="Angsana New"/>
          <w:spacing w:val="-1"/>
          <w:sz w:val="30"/>
          <w:szCs w:val="30"/>
          <w:cs/>
          <w:lang w:val="th-TH"/>
        </w:rPr>
        <w:t>และภาคตะวันออกเฉียงเหนือหนึ่งแห่ง</w:t>
      </w:r>
    </w:p>
    <w:p w14:paraId="255AC597" w14:textId="77777777" w:rsidR="009F496D" w:rsidRPr="004D3A02" w:rsidRDefault="009F496D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265AFF1C" w14:textId="1ACA8A99" w:rsidR="00DF768F" w:rsidRPr="00EA1C08" w:rsidRDefault="00DF768F" w:rsidP="0070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606094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8417D2">
        <w:rPr>
          <w:rFonts w:ascii="Angsana New" w:hAnsi="Angsana New"/>
          <w:sz w:val="30"/>
          <w:szCs w:val="30"/>
          <w:cs/>
        </w:rPr>
        <w:t xml:space="preserve">และ </w:t>
      </w:r>
      <w:r w:rsidR="008417D2">
        <w:rPr>
          <w:rFonts w:ascii="Angsana New" w:hAnsi="Angsana New"/>
          <w:sz w:val="30"/>
          <w:szCs w:val="30"/>
        </w:rPr>
        <w:t>256</w:t>
      </w:r>
      <w:r w:rsidR="00606094">
        <w:rPr>
          <w:rFonts w:ascii="Angsana New" w:hAnsi="Angsana New"/>
          <w:sz w:val="30"/>
          <w:szCs w:val="30"/>
        </w:rPr>
        <w:t>7</w:t>
      </w:r>
      <w:r w:rsidR="008417D2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ผู้ถือหุ้นใหญ่ของบริษัท</w:t>
      </w:r>
      <w:r w:rsidR="00AA1AD4" w:rsidRPr="00EA1C08">
        <w:rPr>
          <w:rFonts w:ascii="Angsana New" w:hAnsi="Angsana New"/>
          <w:sz w:val="30"/>
          <w:szCs w:val="30"/>
          <w:cs/>
        </w:rPr>
        <w:t>คือ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AA1AD4" w:rsidRPr="00EA1C08">
        <w:rPr>
          <w:rFonts w:ascii="Angsana New" w:hAnsi="Angsana New"/>
          <w:sz w:val="30"/>
          <w:szCs w:val="30"/>
          <w:cs/>
        </w:rPr>
        <w:t>บริษัท ทีปกรโฮลด</w:t>
      </w:r>
      <w:proofErr w:type="spellStart"/>
      <w:r w:rsidR="00AA1AD4" w:rsidRPr="00EA1C08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AA1AD4" w:rsidRPr="00EA1C08">
        <w:rPr>
          <w:rFonts w:ascii="Angsana New" w:hAnsi="Angsana New"/>
          <w:sz w:val="30"/>
          <w:szCs w:val="30"/>
          <w:cs/>
        </w:rPr>
        <w:t xml:space="preserve"> จำกัด </w:t>
      </w:r>
      <w:r w:rsidRPr="00EA1C08">
        <w:rPr>
          <w:rFonts w:ascii="Angsana New" w:hAnsi="Angsana New"/>
          <w:sz w:val="30"/>
          <w:szCs w:val="30"/>
          <w:cs/>
        </w:rPr>
        <w:t>ซึ่ง</w:t>
      </w:r>
      <w:r w:rsidR="00AF063F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D92DDB">
        <w:rPr>
          <w:rFonts w:ascii="Angsana New" w:hAnsi="Angsana New"/>
          <w:sz w:val="30"/>
          <w:szCs w:val="30"/>
          <w:cs/>
        </w:rPr>
        <w:t xml:space="preserve"> (</w:t>
      </w:r>
      <w:r w:rsidRPr="00EA1C08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F00580" w:rsidRPr="00EA1C08">
        <w:rPr>
          <w:rFonts w:ascii="Angsana New" w:hAnsi="Angsana New"/>
          <w:sz w:val="30"/>
          <w:szCs w:val="30"/>
        </w:rPr>
        <w:t>43.43</w:t>
      </w:r>
      <w:r w:rsidR="00D92DDB">
        <w:rPr>
          <w:rFonts w:ascii="Angsana New" w:hAnsi="Angsana New"/>
          <w:sz w:val="30"/>
          <w:szCs w:val="30"/>
          <w:cs/>
        </w:rPr>
        <w:t>)</w:t>
      </w:r>
      <w:r w:rsidR="009A1BEA" w:rsidRPr="00EA1C08">
        <w:rPr>
          <w:rFonts w:ascii="Angsana New" w:hAnsi="Angsana New"/>
          <w:sz w:val="30"/>
          <w:szCs w:val="30"/>
          <w:cs/>
        </w:rPr>
        <w:t xml:space="preserve"> </w:t>
      </w:r>
    </w:p>
    <w:p w14:paraId="0BF99311" w14:textId="77777777" w:rsidR="009F496D" w:rsidRPr="004D3A02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24"/>
          <w:szCs w:val="24"/>
        </w:rPr>
      </w:pPr>
    </w:p>
    <w:p w14:paraId="008BA801" w14:textId="77777777" w:rsidR="00E5729A" w:rsidRPr="00EA1C08" w:rsidRDefault="009F496D" w:rsidP="009F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E5729A" w:rsidRPr="00EA1C08">
        <w:rPr>
          <w:rFonts w:ascii="Angsana New" w:hAnsi="Angsana New"/>
          <w:b/>
          <w:bCs/>
          <w:sz w:val="30"/>
          <w:szCs w:val="30"/>
        </w:rPr>
        <w:t>.</w:t>
      </w:r>
      <w:r w:rsidR="00E5729A" w:rsidRPr="00EA1C08">
        <w:rPr>
          <w:rFonts w:ascii="Angsana New" w:hAnsi="Angsana New"/>
          <w:b/>
          <w:bCs/>
          <w:sz w:val="30"/>
          <w:szCs w:val="30"/>
        </w:rPr>
        <w:tab/>
      </w:r>
      <w:r w:rsidR="00E5729A" w:rsidRPr="00EA1C0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8B8E404" w14:textId="77777777" w:rsidR="00E5729A" w:rsidRPr="004D3A02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8102307" w14:textId="77777777" w:rsidR="00C63D2F" w:rsidRPr="00EA1C08" w:rsidRDefault="00C63D2F" w:rsidP="00691C44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งบการเงินนี้ได้จัดทำ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3C3F0B" w:rsidRPr="00EA1C08">
        <w:rPr>
          <w:rFonts w:ascii="Angsana New" w:hAnsi="Angsana New"/>
          <w:szCs w:val="30"/>
          <w:cs/>
        </w:rPr>
        <w:t>และประกาศกรมพัฒนาธุรกิจการค้า</w:t>
      </w:r>
      <w:r w:rsidRPr="00EA1C08">
        <w:rPr>
          <w:rFonts w:ascii="Angsana New" w:hAnsi="Angsana New"/>
          <w:szCs w:val="30"/>
          <w:cs/>
        </w:rPr>
        <w:t>ที่เกี่ยวข้อง ทั้งนี้</w:t>
      </w:r>
      <w:r w:rsidR="008417D2">
        <w:rPr>
          <w:rFonts w:ascii="Angsana New" w:hAnsi="Angsana New"/>
          <w:szCs w:val="30"/>
        </w:rPr>
        <w:t xml:space="preserve"> </w:t>
      </w:r>
      <w:r w:rsidRPr="00EA1C08">
        <w:rPr>
          <w:rFonts w:ascii="Angsana New" w:hAnsi="Angsana New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="00951277" w:rsidRPr="00EA1C08">
        <w:rPr>
          <w:rFonts w:ascii="Angsana New" w:hAnsi="Angsana New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ผลการดำเนินงาน</w:t>
      </w:r>
      <w:r w:rsidR="00951277" w:rsidRPr="00EA1C08">
        <w:rPr>
          <w:rFonts w:ascii="Angsana New" w:hAnsi="Angsana New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>และกระแสเงินสดตามมาตรฐานการรายงานทางการเงินของประเทศไทย</w:t>
      </w:r>
      <w:r w:rsidR="00951277" w:rsidRPr="00EA1C08">
        <w:rPr>
          <w:rFonts w:ascii="Angsana New" w:hAnsi="Angsana New"/>
          <w:szCs w:val="30"/>
          <w:cs/>
        </w:rPr>
        <w:t>เท่านั้น</w:t>
      </w:r>
      <w:r w:rsidRPr="00EA1C08">
        <w:rPr>
          <w:rFonts w:ascii="Angsana New" w:hAnsi="Angsana New"/>
          <w:szCs w:val="30"/>
          <w:cs/>
        </w:rPr>
        <w:t xml:space="preserve"> </w:t>
      </w:r>
    </w:p>
    <w:p w14:paraId="5E1CA403" w14:textId="77777777" w:rsidR="00E5729A" w:rsidRPr="004D3A02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4"/>
          <w:szCs w:val="24"/>
        </w:rPr>
      </w:pPr>
    </w:p>
    <w:p w14:paraId="0BCCEECB" w14:textId="77777777" w:rsidR="00E5729A" w:rsidRPr="00EA1C08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EA1C08">
        <w:rPr>
          <w:rFonts w:ascii="Angsana New" w:hAnsi="Angsana New"/>
          <w:cs/>
        </w:rPr>
        <w:t>งบการเงินรวมของบริษัทประกอบด้วยงบการเงินของบริษัทและบริษัทย่อย</w:t>
      </w:r>
      <w:r w:rsidR="00BD6D7B" w:rsidRPr="00EA1C08">
        <w:rPr>
          <w:rFonts w:ascii="Angsana New" w:hAnsi="Angsana New"/>
          <w:cs/>
        </w:rPr>
        <w:t xml:space="preserve"> </w:t>
      </w:r>
      <w:r w:rsidRPr="00EA1C0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EA1C08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4FF1A435" w14:textId="77777777" w:rsidR="00E5729A" w:rsidRPr="000B3BD6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EA1C08" w:rsidRPr="00EA1C08" w14:paraId="5B463CD6" w14:textId="77777777" w:rsidTr="00755808">
        <w:tc>
          <w:tcPr>
            <w:tcW w:w="2943" w:type="dxa"/>
          </w:tcPr>
          <w:p w14:paraId="04356385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3785C3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60135644" w14:textId="77777777"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E15308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3B3C10" w14:textId="77777777"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E7C09B4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578D1AB3" w14:textId="77777777"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14:paraId="2D848D2D" w14:textId="77777777" w:rsidTr="00755808">
        <w:tc>
          <w:tcPr>
            <w:tcW w:w="2943" w:type="dxa"/>
          </w:tcPr>
          <w:p w14:paraId="3098C897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542371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66E0970A" w14:textId="77777777"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0F578A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9E1B1A" w14:textId="77777777"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5082A9B5" w14:textId="77777777" w:rsidR="00E5729A" w:rsidRPr="00EA1C08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FB568DC" w14:textId="77777777" w:rsidR="00E5729A" w:rsidRPr="00EA1C08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EA1C08" w:rsidRPr="00EA1C08" w14:paraId="5D100BC9" w14:textId="77777777" w:rsidTr="00755808">
        <w:tc>
          <w:tcPr>
            <w:tcW w:w="2943" w:type="dxa"/>
            <w:tcBorders>
              <w:bottom w:val="single" w:sz="4" w:space="0" w:color="auto"/>
            </w:tcBorders>
          </w:tcPr>
          <w:p w14:paraId="5128B53D" w14:textId="77777777" w:rsidR="0072377C" w:rsidRPr="00EA1C08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21BDC05A" w14:textId="77777777"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788F259" w14:textId="77777777" w:rsidR="0072377C" w:rsidRPr="00EA1C08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2BC5F5E8" w14:textId="77777777"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779A3F" w14:textId="77777777" w:rsidR="0072377C" w:rsidRPr="00EA1C08" w:rsidRDefault="0072377C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5B656257" w14:textId="77777777"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7A7C52" w14:textId="642D22DE" w:rsidR="0072377C" w:rsidRPr="00EA1C08" w:rsidRDefault="00DB12AA" w:rsidP="0072377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D54C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5003208" w14:textId="77777777" w:rsidR="0072377C" w:rsidRPr="00EA1C08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8C0105" w14:textId="2D92E5EA" w:rsidR="0072377C" w:rsidRPr="00EA1C08" w:rsidRDefault="00DB12AA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D54C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891861C" w14:textId="77777777" w:rsidTr="00755808">
        <w:tc>
          <w:tcPr>
            <w:tcW w:w="2943" w:type="dxa"/>
            <w:vAlign w:val="center"/>
          </w:tcPr>
          <w:p w14:paraId="4BA0F84F" w14:textId="77777777" w:rsidR="0022139A" w:rsidRPr="00EA1C08" w:rsidRDefault="0022139A" w:rsidP="002675BF">
            <w:pPr>
              <w:spacing w:line="260" w:lineRule="atLeast"/>
              <w:ind w:right="14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284" w:type="dxa"/>
            <w:vAlign w:val="center"/>
          </w:tcPr>
          <w:p w14:paraId="7962C3D1" w14:textId="77777777" w:rsidR="0022139A" w:rsidRPr="00EA1C08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CFF0FF3" w14:textId="77777777" w:rsidR="0022139A" w:rsidRPr="00EA1C08" w:rsidRDefault="00402C11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ลงทุนในกิจการอื่น</w:t>
            </w:r>
            <w:r w:rsidR="0022139A"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4013D430" w14:textId="77777777" w:rsidR="0022139A" w:rsidRPr="00EA1C08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3C01964" w14:textId="77777777" w:rsidR="0022139A" w:rsidRPr="00EA1C08" w:rsidRDefault="0022139A" w:rsidP="0022139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B9AF702" w14:textId="77777777" w:rsidR="0022139A" w:rsidRPr="00EA1C08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02CDDC" w14:textId="77777777" w:rsidR="0022139A" w:rsidRPr="00EA1C08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2DA04B5D" w14:textId="77777777" w:rsidR="0022139A" w:rsidRPr="00EA1C08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77EB79" w14:textId="77777777" w:rsidR="0022139A" w:rsidRPr="00EA1C08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A1C08" w:rsidRPr="00EA1C08" w14:paraId="42FFA5D9" w14:textId="77777777" w:rsidTr="00755808">
        <w:tc>
          <w:tcPr>
            <w:tcW w:w="2943" w:type="dxa"/>
            <w:vAlign w:val="center"/>
          </w:tcPr>
          <w:p w14:paraId="51D28B1B" w14:textId="77777777" w:rsidR="0071746E" w:rsidRPr="000B3BD6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52F67B9" w14:textId="77777777" w:rsidR="0071746E" w:rsidRPr="000B3BD6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6AAE0AC" w14:textId="77777777" w:rsidR="0071746E" w:rsidRPr="000B3BD6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47A16B9" w14:textId="77777777" w:rsidR="0071746E" w:rsidRPr="000B3BD6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C6BB29" w14:textId="77777777" w:rsidR="0071746E" w:rsidRPr="000B3BD6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506C26E" w14:textId="77777777" w:rsidR="0071746E" w:rsidRPr="000B3BD6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5DA1B7" w14:textId="77777777" w:rsidR="0071746E" w:rsidRPr="000B3BD6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11ECAD" w14:textId="77777777" w:rsidR="0071746E" w:rsidRPr="000B3BD6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B1AB26" w14:textId="77777777" w:rsidR="0071746E" w:rsidRPr="000B3BD6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1C08" w:rsidRPr="00EA1C08" w14:paraId="4D9B8A6F" w14:textId="77777777" w:rsidTr="00755808">
        <w:tc>
          <w:tcPr>
            <w:tcW w:w="2943" w:type="dxa"/>
          </w:tcPr>
          <w:p w14:paraId="648A55E3" w14:textId="77777777" w:rsidR="0071746E" w:rsidRPr="002675BF" w:rsidRDefault="0071746E" w:rsidP="002675BF">
            <w:pPr>
              <w:spacing w:line="260" w:lineRule="atLeast"/>
              <w:ind w:right="14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2675BF">
              <w:rPr>
                <w:rFonts w:ascii="Angsana New" w:hAnsi="Angsana New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14:paraId="2A0DE06D" w14:textId="77777777" w:rsidR="0071746E" w:rsidRPr="00EA1C08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71676BD8" w14:textId="77777777" w:rsidR="0071746E" w:rsidRPr="00EA1C08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27A12ACA" w14:textId="77777777" w:rsidR="0071746E" w:rsidRPr="00EA1C08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CF361D2" w14:textId="77777777" w:rsidR="0071746E" w:rsidRPr="00EA1C08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FFC9858" w14:textId="77777777" w:rsidR="0071746E" w:rsidRPr="00EA1C08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6D46E8" w14:textId="77777777"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0345EB15" w14:textId="77777777"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582BF8" w14:textId="77777777" w:rsidR="0071746E" w:rsidRPr="00EA1C08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B6614A" w:rsidRPr="00EA1C08" w14:paraId="6227A470" w14:textId="77777777" w:rsidTr="00755808">
        <w:tc>
          <w:tcPr>
            <w:tcW w:w="2943" w:type="dxa"/>
          </w:tcPr>
          <w:p w14:paraId="4D4BC15E" w14:textId="77777777" w:rsidR="00B6614A" w:rsidRPr="002675BF" w:rsidRDefault="00B6614A" w:rsidP="002675BF">
            <w:pPr>
              <w:spacing w:line="260" w:lineRule="atLeast"/>
              <w:ind w:right="14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6E45FF7F" w14:textId="77777777" w:rsidR="00B6614A" w:rsidRPr="00EA1C08" w:rsidRDefault="00B6614A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E67AEDD" w14:textId="77777777" w:rsidR="00B6614A" w:rsidRPr="00EA1C08" w:rsidRDefault="00B6614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AAC1459" w14:textId="77777777" w:rsidR="00B6614A" w:rsidRPr="00EA1C08" w:rsidRDefault="00B6614A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6957FC8" w14:textId="77777777" w:rsidR="00B6614A" w:rsidRPr="00EA1C08" w:rsidRDefault="00B6614A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054199C" w14:textId="77777777" w:rsidR="00B6614A" w:rsidRPr="00EA1C08" w:rsidRDefault="00B6614A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675C8D" w14:textId="77777777" w:rsidR="00B6614A" w:rsidRPr="00EA1C08" w:rsidRDefault="00B6614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564FC2" w14:textId="77777777" w:rsidR="00B6614A" w:rsidRPr="00EA1C08" w:rsidRDefault="00B6614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3EAAB4" w14:textId="77777777" w:rsidR="00B6614A" w:rsidRPr="00EA1C08" w:rsidRDefault="00B6614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2FF16BBE" w14:textId="77777777" w:rsidTr="00755808">
        <w:tc>
          <w:tcPr>
            <w:tcW w:w="2943" w:type="dxa"/>
          </w:tcPr>
          <w:p w14:paraId="6CB40B2F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21E03C2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648302B7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0C0D23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660A559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14B41290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5B38DFE0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14:paraId="2004DDB0" w14:textId="77777777" w:rsidTr="00755808">
        <w:tc>
          <w:tcPr>
            <w:tcW w:w="2943" w:type="dxa"/>
          </w:tcPr>
          <w:p w14:paraId="5BBF29EB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FB80AAA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627E03FB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6BA76D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802C203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3CD9B685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73BE675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EA1C08" w:rsidRPr="00EA1C08" w14:paraId="2A1BD467" w14:textId="77777777" w:rsidTr="00755808">
        <w:tc>
          <w:tcPr>
            <w:tcW w:w="2943" w:type="dxa"/>
            <w:tcBorders>
              <w:bottom w:val="single" w:sz="4" w:space="0" w:color="auto"/>
            </w:tcBorders>
          </w:tcPr>
          <w:p w14:paraId="75B971D7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66513B31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558AAD4" w14:textId="77777777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459E73A9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C802C4" w14:textId="77777777" w:rsidR="00C75ECE" w:rsidRPr="00EA1C08" w:rsidRDefault="00C75ECE" w:rsidP="004B54CC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161F1A62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43DAC6" w14:textId="2F4ABEE9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D54CF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02CA81C" w14:textId="77777777" w:rsidR="00C75ECE" w:rsidRPr="00EA1C08" w:rsidRDefault="00C75ECE" w:rsidP="004B54CC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3A0D45" w14:textId="21B8290D" w:rsidR="00C75ECE" w:rsidRPr="00EA1C08" w:rsidRDefault="00C75ECE" w:rsidP="004B54C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D54CF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2BC7AD4B" w14:textId="77777777" w:rsidTr="00755808">
        <w:tc>
          <w:tcPr>
            <w:tcW w:w="2943" w:type="dxa"/>
            <w:vAlign w:val="center"/>
          </w:tcPr>
          <w:p w14:paraId="08B04013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6C96C568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6F2022EF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3EE92A47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207BE96" w14:textId="77777777"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E273D55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268D299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1A6426EE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F3628CB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A1C08" w:rsidRPr="00EA1C08" w14:paraId="455925B7" w14:textId="77777777" w:rsidTr="00755808">
        <w:tc>
          <w:tcPr>
            <w:tcW w:w="2943" w:type="dxa"/>
            <w:vAlign w:val="center"/>
          </w:tcPr>
          <w:p w14:paraId="264FDCE8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60DA6EC5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36D86823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271FE820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E18CC33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85E7952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B6132DB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AE8BCE6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A38604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59CA89DE" w14:textId="77777777" w:rsidTr="00755808">
        <w:tc>
          <w:tcPr>
            <w:tcW w:w="2943" w:type="dxa"/>
            <w:vAlign w:val="center"/>
          </w:tcPr>
          <w:p w14:paraId="0808A44B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ตะวันออกการขนส่ง</w:t>
            </w:r>
            <w:r w:rsidR="00A2145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4E93774F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A54F608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86F4CB2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0DE46EB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A5381C2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0A5C7E5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2F25C8D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D58E8D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0D56469C" w14:textId="77777777" w:rsidTr="00755808">
        <w:tc>
          <w:tcPr>
            <w:tcW w:w="2943" w:type="dxa"/>
            <w:vAlign w:val="center"/>
          </w:tcPr>
          <w:p w14:paraId="4A17F0E6" w14:textId="77777777" w:rsidR="00C75ECE" w:rsidRPr="000B3BD6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3818CF0" w14:textId="77777777" w:rsidR="00C75ECE" w:rsidRPr="000B3BD6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087D72" w14:textId="77777777" w:rsidR="00C75ECE" w:rsidRPr="000B3BD6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CC16957" w14:textId="77777777" w:rsidR="00C75ECE" w:rsidRPr="000B3BD6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2F2E9E0" w14:textId="77777777" w:rsidR="00C75ECE" w:rsidRPr="000B3BD6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C0303D9" w14:textId="77777777" w:rsidR="00C75ECE" w:rsidRPr="000B3BD6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B794FE" w14:textId="77777777" w:rsidR="00C75ECE" w:rsidRPr="000B3BD6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FDBA32D" w14:textId="77777777" w:rsidR="00C75ECE" w:rsidRPr="000B3BD6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0FB316" w14:textId="77777777" w:rsidR="00C75ECE" w:rsidRPr="000B3BD6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1C08" w:rsidRPr="00EA1C08" w14:paraId="53DD43DD" w14:textId="77777777" w:rsidTr="00755808">
        <w:tc>
          <w:tcPr>
            <w:tcW w:w="2943" w:type="dxa"/>
            <w:vAlign w:val="center"/>
          </w:tcPr>
          <w:p w14:paraId="41DF8CA3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38232B5F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3843B367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184652BB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CE0A161" w14:textId="77777777"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309BF116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7CB394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700225C1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F5A05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A1C08" w:rsidRPr="00EA1C08" w14:paraId="755D50D7" w14:textId="77777777" w:rsidTr="00755808">
        <w:tc>
          <w:tcPr>
            <w:tcW w:w="2943" w:type="dxa"/>
            <w:vAlign w:val="center"/>
          </w:tcPr>
          <w:p w14:paraId="6A814B27" w14:textId="77777777" w:rsidR="00C75ECE" w:rsidRPr="00EA1C08" w:rsidRDefault="00C75ECE" w:rsidP="002675BF">
            <w:pPr>
              <w:spacing w:line="260" w:lineRule="atLeast"/>
              <w:ind w:right="-108" w:hanging="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7D2CF726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411260CB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79182C7A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F6F3144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7C1DBBD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317B9ED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04491E4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19D94AB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480D5B56" w14:textId="77777777" w:rsidTr="00755808">
        <w:tc>
          <w:tcPr>
            <w:tcW w:w="2943" w:type="dxa"/>
            <w:vAlign w:val="center"/>
          </w:tcPr>
          <w:p w14:paraId="17F345D7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14:paraId="6ACAF4C9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71DBF41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B3EDA63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54CBD2A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C01CCBF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C18A914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091B6179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A772683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22C18460" w14:textId="77777777" w:rsidTr="00755808">
        <w:tc>
          <w:tcPr>
            <w:tcW w:w="2943" w:type="dxa"/>
            <w:vAlign w:val="center"/>
          </w:tcPr>
          <w:p w14:paraId="4375D3E0" w14:textId="0F264D3B" w:rsidR="00C75ECE" w:rsidRPr="00EA1C08" w:rsidRDefault="00C75ECE" w:rsidP="002675BF">
            <w:pPr>
              <w:tabs>
                <w:tab w:val="clear" w:pos="227"/>
                <w:tab w:val="left" w:pos="142"/>
              </w:tabs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 จำกัด และบริษัท</w:t>
            </w:r>
          </w:p>
        </w:tc>
        <w:tc>
          <w:tcPr>
            <w:tcW w:w="284" w:type="dxa"/>
            <w:vAlign w:val="center"/>
          </w:tcPr>
          <w:p w14:paraId="1A4E05DA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3E434EFE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73A3519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F13DD38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81A7EB7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B7C165C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2272A622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35C309C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7C01C1BB" w14:textId="77777777" w:rsidTr="00755808">
        <w:tc>
          <w:tcPr>
            <w:tcW w:w="2943" w:type="dxa"/>
            <w:vAlign w:val="center"/>
          </w:tcPr>
          <w:p w14:paraId="75001716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1F829A62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706970F3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81F01D5" w14:textId="77777777" w:rsidR="00C75ECE" w:rsidRPr="00EA1C08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895FD0D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D19D02A" w14:textId="77777777" w:rsidR="00C75ECE" w:rsidRPr="00EA1C08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2539939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6C2A01DC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296532E" w14:textId="77777777" w:rsidR="00C75ECE" w:rsidRPr="00EA1C08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C08" w:rsidRPr="00EA1C08" w14:paraId="6B2717BB" w14:textId="77777777" w:rsidTr="00755808">
        <w:tc>
          <w:tcPr>
            <w:tcW w:w="2943" w:type="dxa"/>
            <w:vAlign w:val="center"/>
          </w:tcPr>
          <w:p w14:paraId="6A7221B6" w14:textId="77777777" w:rsidR="00C75ECE" w:rsidRPr="000B3BD6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378429D8" w14:textId="77777777" w:rsidR="00C75ECE" w:rsidRPr="000B3BD6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4461E6E" w14:textId="77777777" w:rsidR="00C75ECE" w:rsidRPr="000B3BD6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vAlign w:val="center"/>
          </w:tcPr>
          <w:p w14:paraId="710A4F6E" w14:textId="77777777" w:rsidR="00C75ECE" w:rsidRPr="000B3BD6" w:rsidRDefault="00C75ECE" w:rsidP="004B54CC">
            <w:pPr>
              <w:spacing w:line="8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961743" w14:textId="77777777" w:rsidR="00C75ECE" w:rsidRPr="000B3BD6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vAlign w:val="center"/>
          </w:tcPr>
          <w:p w14:paraId="20073930" w14:textId="77777777" w:rsidR="00C75ECE" w:rsidRPr="000B3BD6" w:rsidRDefault="00C75ECE" w:rsidP="004B54CC">
            <w:pPr>
              <w:spacing w:line="80" w:lineRule="atLeast"/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29A3BA" w14:textId="77777777" w:rsidR="00C75ECE" w:rsidRPr="000B3BD6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687B06BC" w14:textId="77777777" w:rsidR="00C75ECE" w:rsidRPr="000B3BD6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BE5747" w14:textId="77777777" w:rsidR="00C75ECE" w:rsidRPr="000B3BD6" w:rsidRDefault="00C75ECE" w:rsidP="004B54CC">
            <w:pPr>
              <w:spacing w:line="8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1C08" w:rsidRPr="00EA1C08" w14:paraId="348FCACE" w14:textId="77777777" w:rsidTr="00755808">
        <w:tc>
          <w:tcPr>
            <w:tcW w:w="2943" w:type="dxa"/>
            <w:vAlign w:val="center"/>
          </w:tcPr>
          <w:p w14:paraId="55C65213" w14:textId="77777777" w:rsidR="00C75ECE" w:rsidRPr="00EA1C08" w:rsidRDefault="00C75ECE" w:rsidP="002675BF">
            <w:pPr>
              <w:spacing w:line="260" w:lineRule="atLeast"/>
              <w:ind w:right="14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 ซีซีพี เพวิ่ง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สโ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>ตน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ส์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34478788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7274413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786B544E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488E3882" w14:textId="77777777" w:rsidR="00C75ECE" w:rsidRPr="00EA1C08" w:rsidRDefault="00C75ECE" w:rsidP="004B54CC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31ABCF4" w14:textId="77777777"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CF9B6F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4E8AAD0B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1D4FEB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EA1C08" w:rsidRPr="00EA1C08" w14:paraId="76909F86" w14:textId="77777777" w:rsidTr="00755808">
        <w:tc>
          <w:tcPr>
            <w:tcW w:w="2943" w:type="dxa"/>
            <w:vAlign w:val="center"/>
          </w:tcPr>
          <w:p w14:paraId="0B6411E9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90FDFA7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1103D280" w14:textId="77777777" w:rsidR="00C75ECE" w:rsidRPr="00EA1C08" w:rsidRDefault="00C75EC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5AAF4141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106742C4" w14:textId="77777777" w:rsidR="00C75ECE" w:rsidRPr="00EA1C08" w:rsidRDefault="00C75ECE" w:rsidP="004B54CC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4791F1C" w14:textId="77777777"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5AB6112" w14:textId="77777777" w:rsidR="00C75ECE" w:rsidRPr="00EA1C08" w:rsidRDefault="00C75ECE" w:rsidP="004B54CC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B7B898" w14:textId="77777777" w:rsidR="00C75ECE" w:rsidRPr="00EA1C08" w:rsidRDefault="00C75ECE" w:rsidP="004B54CC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17CE2" w14:textId="77777777" w:rsidR="00C75ECE" w:rsidRPr="00EA1C08" w:rsidRDefault="00C75ECE" w:rsidP="004B54CC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9DF8C25" w14:textId="77777777" w:rsidR="00C75ECE" w:rsidRPr="004D3A02" w:rsidRDefault="00C75ECE" w:rsidP="00901B7B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284" w:hanging="284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EC747C3" w14:textId="77777777" w:rsidR="00B3663E" w:rsidRPr="00EA1C08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EA1C08">
        <w:rPr>
          <w:rFonts w:ascii="Angsana New" w:hAnsi="Angsana New" w:cs="Angsana New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6E18F115" w14:textId="77777777" w:rsidR="00B3663E" w:rsidRPr="004D3A02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DE5AC89" w14:textId="77777777" w:rsidR="00B3663E" w:rsidRPr="00EA1C08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EA1C08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14:paraId="7F18F1FC" w14:textId="77777777" w:rsidR="00B3663E" w:rsidRPr="0066602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B08582A" w14:textId="158F24B4" w:rsidR="00B3663E" w:rsidRPr="00EA1C08" w:rsidRDefault="00B3663E" w:rsidP="00B3663E">
      <w:pPr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กลุ่มบริษัทเปิดเผยข้อมูลสำหร</w:t>
      </w:r>
      <w:r w:rsidR="00431724" w:rsidRPr="00EA1C0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="00431724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01DF1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01DF1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ในลักษณะของตัวเลข</w:t>
      </w:r>
      <w:r w:rsidR="00F8545B" w:rsidRPr="00EA1C08">
        <w:rPr>
          <w:rFonts w:ascii="Angsana New" w:hAnsi="Angsana New"/>
          <w:sz w:val="30"/>
          <w:szCs w:val="30"/>
          <w:cs/>
        </w:rPr>
        <w:t>เปรียบเทียบ</w:t>
      </w:r>
    </w:p>
    <w:p w14:paraId="0A2B3AC6" w14:textId="77777777" w:rsidR="00B3663E" w:rsidRPr="0066602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77A669E" w14:textId="77777777" w:rsidR="00B3663E" w:rsidRPr="00EA1C08" w:rsidRDefault="00B3663E" w:rsidP="00B3663E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</w:t>
      </w:r>
      <w:r w:rsidR="00434650" w:rsidRPr="00EA1C08">
        <w:rPr>
          <w:rFonts w:ascii="Angsana New" w:hAnsi="Angsana New"/>
          <w:sz w:val="30"/>
          <w:szCs w:val="30"/>
          <w:cs/>
        </w:rPr>
        <w:t>เพื่อวัตถุประสงค์</w:t>
      </w:r>
      <w:r w:rsidR="00B70AEA" w:rsidRPr="00EA1C08">
        <w:rPr>
          <w:rFonts w:ascii="Angsana New" w:hAnsi="Angsana New"/>
          <w:sz w:val="30"/>
          <w:szCs w:val="30"/>
          <w:cs/>
        </w:rPr>
        <w:t>ของการรายงานทางการเงินภายในประเทศ</w:t>
      </w:r>
    </w:p>
    <w:p w14:paraId="2594D55D" w14:textId="77777777" w:rsidR="008417D2" w:rsidRDefault="008417D2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D29AC68" w14:textId="77777777" w:rsidR="00901DF1" w:rsidRDefault="00901DF1" w:rsidP="00901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เริ่มตั้งแต่วันที่ </w:t>
      </w:r>
      <w:r w:rsidRPr="0054366D">
        <w:rPr>
          <w:rFonts w:ascii="Angsana New" w:hAnsi="Angsana New"/>
          <w:spacing w:val="2"/>
          <w:sz w:val="30"/>
          <w:szCs w:val="30"/>
        </w:rPr>
        <w:t>1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54366D">
        <w:rPr>
          <w:rFonts w:ascii="Angsana New" w:hAnsi="Angsana New"/>
          <w:spacing w:val="2"/>
          <w:sz w:val="30"/>
          <w:szCs w:val="30"/>
        </w:rPr>
        <w:t>2568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กลุ่มบริษัทได้ถือปฏิบัติตามมาตรฐานการบัญชี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TAS)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และมาตรฐานการรายงานทางการเงิน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TFRS)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หลายฉบับที่ปรับปรุงใหม่โดยสภาวิชาชีพบัญชีซึ่งมีผลบังคับใช้สำหรับรอบระยะเวลาบัญชีที่เริ่มใน</w:t>
      </w:r>
      <w:r w:rsidRPr="009B311D">
        <w:rPr>
          <w:rFonts w:ascii="Angsana New" w:hAnsi="Angsana New"/>
          <w:sz w:val="30"/>
          <w:szCs w:val="30"/>
          <w:cs/>
        </w:rPr>
        <w:t xml:space="preserve">หรือหลังวันที่ </w:t>
      </w:r>
      <w:r w:rsidRPr="002E0079">
        <w:rPr>
          <w:rFonts w:ascii="Angsana New" w:hAnsi="Angsana New"/>
          <w:sz w:val="30"/>
          <w:szCs w:val="30"/>
        </w:rPr>
        <w:t>1</w:t>
      </w:r>
      <w:r w:rsidRPr="009B311D">
        <w:rPr>
          <w:rFonts w:ascii="Angsana New" w:hAnsi="Angsana New"/>
          <w:sz w:val="30"/>
          <w:szCs w:val="30"/>
          <w:cs/>
        </w:rPr>
        <w:t xml:space="preserve"> มกราคม </w:t>
      </w:r>
      <w:r w:rsidRPr="002E0079">
        <w:rPr>
          <w:rFonts w:ascii="Angsana New" w:hAnsi="Angsana New"/>
          <w:sz w:val="30"/>
          <w:szCs w:val="30"/>
        </w:rPr>
        <w:t>2568</w:t>
      </w:r>
      <w:r w:rsidRPr="009B311D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52C7F7D5" w14:textId="77777777" w:rsidR="00901DF1" w:rsidRDefault="00901DF1" w:rsidP="00901DF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1 =&gt; </w:t>
      </w:r>
      <w:r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 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 ๆ</w:t>
      </w:r>
    </w:p>
    <w:p w14:paraId="5C7B8F5A" w14:textId="77777777" w:rsidR="00901DF1" w:rsidRPr="00B41B84" w:rsidRDefault="00901DF1" w:rsidP="00901DF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B41B84">
        <w:rPr>
          <w:rFonts w:ascii="Angsana New" w:hAnsi="Angsana New"/>
          <w:sz w:val="30"/>
          <w:szCs w:val="30"/>
        </w:rPr>
        <w:lastRenderedPageBreak/>
        <w:t xml:space="preserve">TAS 7, TFRS 7 =&gt; </w:t>
      </w:r>
      <w:r w:rsidRPr="00B41B84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B41B84">
        <w:rPr>
          <w:rFonts w:ascii="Angsana New" w:hAnsi="Angsana New"/>
          <w:sz w:val="30"/>
          <w:szCs w:val="30"/>
        </w:rPr>
        <w:t xml:space="preserve">(Supplier Finance Agreements “SFA”) </w:t>
      </w:r>
      <w:r w:rsidRPr="00B41B84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0B375BE5" w14:textId="77777777" w:rsidR="00901DF1" w:rsidRPr="00B41B84" w:rsidRDefault="00901DF1" w:rsidP="00901DF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B41B84">
        <w:rPr>
          <w:rFonts w:ascii="Angsana New" w:hAnsi="Angsana New"/>
          <w:spacing w:val="-4"/>
          <w:sz w:val="30"/>
          <w:szCs w:val="30"/>
        </w:rPr>
        <w:t xml:space="preserve">TFRS 16 =&gt; </w:t>
      </w:r>
      <w:r w:rsidRPr="00B41B84">
        <w:rPr>
          <w:rFonts w:ascii="Angsana New" w:hAnsi="Angsana New"/>
          <w:spacing w:val="-4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</w:t>
      </w:r>
      <w:r w:rsidRPr="00B41B84">
        <w:rPr>
          <w:rFonts w:ascii="Angsana New" w:hAnsi="Angsana New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14:paraId="64D0557E" w14:textId="4E80D9F9" w:rsidR="009436F0" w:rsidRPr="00C70FB7" w:rsidRDefault="009436F0" w:rsidP="009436F0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70FB7">
        <w:rPr>
          <w:rFonts w:ascii="Angsana New" w:hAnsi="Angsana New"/>
          <w:spacing w:val="-4"/>
          <w:sz w:val="30"/>
          <w:szCs w:val="30"/>
          <w:cs/>
        </w:rPr>
        <w:t xml:space="preserve">ทั้งนี้ TAS และ TFRS ที่มีการปรับปรุงข้างต้นไม่มีผลกระทบที่เป็นสาระสำคัญต่องบการเงินของกลุ่มบริษัทยกเว้น </w:t>
      </w:r>
      <w:r w:rsidRPr="00C70FB7">
        <w:rPr>
          <w:rFonts w:ascii="Angsana New" w:hAnsi="Angsana New"/>
          <w:spacing w:val="-4"/>
          <w:sz w:val="30"/>
          <w:szCs w:val="30"/>
        </w:rPr>
        <w:t xml:space="preserve">TAS 7 </w:t>
      </w:r>
      <w:r w:rsidRPr="00C70FB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C70FB7">
        <w:rPr>
          <w:rFonts w:ascii="Angsana New" w:hAnsi="Angsana New"/>
          <w:spacing w:val="-4"/>
          <w:sz w:val="30"/>
          <w:szCs w:val="30"/>
        </w:rPr>
        <w:t xml:space="preserve">TFRS 7 </w:t>
      </w:r>
      <w:r w:rsidRPr="00C70FB7">
        <w:rPr>
          <w:rFonts w:ascii="Angsana New" w:hAnsi="Angsana New"/>
          <w:spacing w:val="-4"/>
          <w:sz w:val="30"/>
          <w:szCs w:val="30"/>
          <w:cs/>
        </w:rPr>
        <w:t xml:space="preserve">ที่มีผลกระทบเกี่ยวกับการกระทบยอดในงบกระแสเงินสดของบัญชีที่เกี่ยวข้องและการเปิดเผยข้อมูลเพิ่มเติมในงบการเงินของกลุ่มบริษัท (ดูหมายเหตุ </w:t>
      </w:r>
      <w:r w:rsidRPr="00C70FB7">
        <w:rPr>
          <w:rFonts w:ascii="Angsana New" w:hAnsi="Angsana New"/>
          <w:spacing w:val="-4"/>
          <w:sz w:val="30"/>
          <w:szCs w:val="30"/>
        </w:rPr>
        <w:t xml:space="preserve">16 </w:t>
      </w:r>
      <w:r w:rsidRPr="00C70FB7">
        <w:rPr>
          <w:rFonts w:ascii="Angsana New" w:hAnsi="Angsana New"/>
          <w:spacing w:val="-4"/>
          <w:sz w:val="30"/>
          <w:szCs w:val="30"/>
          <w:cs/>
        </w:rPr>
        <w:t>และข้อมูลท้ายงบกระแสเงินสด)</w:t>
      </w:r>
    </w:p>
    <w:p w14:paraId="0BD8DCD9" w14:textId="77777777" w:rsidR="000B3BD6" w:rsidRPr="000B3BD6" w:rsidRDefault="000B3BD6" w:rsidP="000B3B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</w:p>
    <w:p w14:paraId="55D47196" w14:textId="77777777" w:rsidR="00765BEF" w:rsidRPr="00765BEF" w:rsidRDefault="000B3BD6" w:rsidP="00765BEF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3BD6">
        <w:rPr>
          <w:rFonts w:ascii="Angsana New" w:hAnsi="Angsana New"/>
          <w:spacing w:val="-2"/>
          <w:sz w:val="30"/>
          <w:szCs w:val="30"/>
          <w:cs/>
        </w:rPr>
        <w:t xml:space="preserve">นอกจากนี้ สภาวิชาชีพบัญชีได้ปรับปรุง </w:t>
      </w:r>
      <w:r w:rsidRPr="000B3BD6">
        <w:rPr>
          <w:rFonts w:ascii="Angsana New" w:hAnsi="Angsana New"/>
          <w:spacing w:val="-2"/>
          <w:sz w:val="30"/>
          <w:szCs w:val="30"/>
        </w:rPr>
        <w:t>TAS 21 “</w:t>
      </w:r>
      <w:r w:rsidRPr="000B3BD6">
        <w:rPr>
          <w:rFonts w:ascii="Angsana New" w:hAnsi="Angsana New"/>
          <w:spacing w:val="-2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0B3BD6">
        <w:rPr>
          <w:rFonts w:ascii="Angsana New" w:hAnsi="Angsana New"/>
          <w:spacing w:val="-2"/>
          <w:sz w:val="30"/>
          <w:szCs w:val="30"/>
        </w:rPr>
        <w:t xml:space="preserve">” </w:t>
      </w:r>
      <w:r w:rsidRPr="000B3BD6">
        <w:rPr>
          <w:rFonts w:ascii="Angsana New" w:hAnsi="Angsana New"/>
          <w:spacing w:val="-2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0B3BD6">
        <w:rPr>
          <w:rFonts w:ascii="Angsana New" w:hAnsi="Angsana New"/>
          <w:spacing w:val="-2"/>
          <w:sz w:val="30"/>
          <w:szCs w:val="30"/>
        </w:rPr>
        <w:t>1</w:t>
      </w:r>
      <w:r w:rsidRPr="000B3BD6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0B3BD6">
        <w:rPr>
          <w:rFonts w:ascii="Angsana New" w:hAnsi="Angsana New"/>
          <w:spacing w:val="-2"/>
          <w:sz w:val="30"/>
          <w:szCs w:val="30"/>
        </w:rPr>
        <w:t>2569</w:t>
      </w:r>
      <w:r w:rsidRPr="000B3BD6">
        <w:rPr>
          <w:rFonts w:ascii="Angsana New" w:hAnsi="Angsana New"/>
          <w:spacing w:val="-2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</w:t>
      </w:r>
      <w:r w:rsidRPr="000B3BD6">
        <w:rPr>
          <w:rFonts w:ascii="Angsana New" w:hAnsi="Angsana New"/>
          <w:spacing w:val="-2"/>
          <w:sz w:val="30"/>
          <w:szCs w:val="30"/>
        </w:rPr>
        <w:t>“</w:t>
      </w:r>
      <w:r w:rsidRPr="000B3BD6">
        <w:rPr>
          <w:rFonts w:ascii="Angsana New" w:hAnsi="Angsana New"/>
          <w:spacing w:val="-2"/>
          <w:sz w:val="30"/>
          <w:szCs w:val="30"/>
          <w:cs/>
        </w:rPr>
        <w:t>การขาดความสามารถในการแลกเปลี่ยน</w:t>
      </w:r>
      <w:r w:rsidRPr="000B3BD6">
        <w:rPr>
          <w:rFonts w:ascii="Angsana New" w:hAnsi="Angsana New"/>
          <w:spacing w:val="-2"/>
          <w:sz w:val="30"/>
          <w:szCs w:val="30"/>
        </w:rPr>
        <w:t>”</w:t>
      </w:r>
      <w:r w:rsidRPr="000B3BD6">
        <w:rPr>
          <w:rFonts w:ascii="Angsana New" w:hAnsi="Angsana New"/>
          <w:spacing w:val="-2"/>
          <w:sz w:val="30"/>
          <w:szCs w:val="30"/>
          <w:cs/>
        </w:rPr>
        <w:t xml:space="preserve"> ซึ่งกำหนดให้กลุ่มบริษัทประเมินว่าสกุลเงินหนึ่งสามารถแลกเปลี่ยนไปเป็นสกุลเงินอื่นได้หรือไม่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</w:t>
      </w:r>
      <w:r w:rsidR="00765BEF" w:rsidRPr="00765BEF">
        <w:rPr>
          <w:rFonts w:ascii="Angsana New" w:hAnsi="Angsana New"/>
          <w:spacing w:val="-2"/>
          <w:sz w:val="30"/>
          <w:szCs w:val="30"/>
          <w:cs/>
        </w:rPr>
        <w:t xml:space="preserve">ทั้งนี้ การปรับปรุง </w:t>
      </w:r>
      <w:r w:rsidR="00765BEF" w:rsidRPr="00765BEF">
        <w:rPr>
          <w:rFonts w:ascii="Angsana New" w:hAnsi="Angsana New"/>
          <w:spacing w:val="-2"/>
          <w:sz w:val="30"/>
          <w:szCs w:val="30"/>
        </w:rPr>
        <w:t>TAS 21</w:t>
      </w:r>
      <w:r w:rsidR="00765BEF" w:rsidRPr="00765BEF">
        <w:rPr>
          <w:rFonts w:ascii="Angsana New" w:hAnsi="Angsana New"/>
          <w:spacing w:val="-2"/>
          <w:sz w:val="30"/>
          <w:szCs w:val="30"/>
          <w:cs/>
        </w:rPr>
        <w:t xml:space="preserve"> ดังกล่าวไม่มีผลกระทบที่เป็นสาระสำคัญต่องบการเงินของกลุ่มบริษัท</w:t>
      </w:r>
    </w:p>
    <w:p w14:paraId="3DAFA48C" w14:textId="77777777" w:rsidR="00732BF6" w:rsidRPr="000B3BD6" w:rsidRDefault="00732BF6" w:rsidP="00666025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1648578B" w14:textId="5FD30540" w:rsidR="00D12E93" w:rsidRPr="00EA1C08" w:rsidRDefault="000D6946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cs/>
        </w:rPr>
      </w:pPr>
      <w:r w:rsidRPr="000D6946">
        <w:rPr>
          <w:rFonts w:ascii="Angsana New" w:hAnsi="Angsana New"/>
          <w:b/>
          <w:bCs/>
          <w:lang w:val="en-US"/>
        </w:rPr>
        <w:t>3</w:t>
      </w:r>
      <w:r w:rsidR="00D12E93" w:rsidRPr="00EA1C08">
        <w:rPr>
          <w:rFonts w:ascii="Angsana New" w:hAnsi="Angsana New"/>
          <w:b/>
          <w:bCs/>
          <w:cs/>
        </w:rPr>
        <w:t>.</w:t>
      </w:r>
      <w:r w:rsidR="00D12E93" w:rsidRPr="00EA1C08">
        <w:rPr>
          <w:rFonts w:ascii="Angsana New" w:hAnsi="Angsana New"/>
          <w:b/>
          <w:bCs/>
          <w:cs/>
        </w:rPr>
        <w:tab/>
        <w:t>สรุปนโยบายการบัญชีที่</w:t>
      </w:r>
      <w:r w:rsidR="00A21450">
        <w:rPr>
          <w:rFonts w:ascii="Angsana New" w:hAnsi="Angsana New"/>
          <w:b/>
          <w:bCs/>
          <w:cs/>
          <w:lang w:val="en-US"/>
        </w:rPr>
        <w:t>มีสาระ</w:t>
      </w:r>
      <w:r w:rsidR="00D12E93" w:rsidRPr="00EA1C08">
        <w:rPr>
          <w:rFonts w:ascii="Angsana New" w:hAnsi="Angsana New"/>
          <w:b/>
          <w:bCs/>
          <w:cs/>
        </w:rPr>
        <w:t>สำคัญ</w:t>
      </w:r>
    </w:p>
    <w:p w14:paraId="70532A50" w14:textId="77777777" w:rsidR="00D12E93" w:rsidRPr="00666025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418B2F75" w14:textId="77777777" w:rsidR="00D12E93" w:rsidRPr="00EA1C08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13A860AA" w14:textId="77777777" w:rsidR="00D12E93" w:rsidRPr="00666025" w:rsidRDefault="00D12E93" w:rsidP="00985EB2">
      <w:pPr>
        <w:pStyle w:val="NoSpacing"/>
        <w:rPr>
          <w:sz w:val="24"/>
          <w:szCs w:val="24"/>
        </w:rPr>
      </w:pPr>
    </w:p>
    <w:p w14:paraId="3D912656" w14:textId="77777777" w:rsidR="00DA36F7" w:rsidRDefault="00DA36F7" w:rsidP="00985EB2">
      <w:pPr>
        <w:pStyle w:val="NoSpacing"/>
        <w:rPr>
          <w:rFonts w:ascii="Angsana New" w:hAnsi="Angsana New"/>
          <w:i/>
          <w:iCs/>
          <w:szCs w:val="30"/>
        </w:rPr>
      </w:pPr>
      <w:r w:rsidRPr="00DA36F7">
        <w:rPr>
          <w:rFonts w:ascii="Angsana New" w:hAnsi="Angsana New"/>
          <w:i/>
          <w:iCs/>
          <w:szCs w:val="30"/>
          <w:cs/>
        </w:rPr>
        <w:t>บริษัทย่อย</w:t>
      </w:r>
    </w:p>
    <w:p w14:paraId="04787D26" w14:textId="77777777" w:rsidR="00DA36F7" w:rsidRPr="00666025" w:rsidRDefault="00DA36F7" w:rsidP="00985EB2">
      <w:pPr>
        <w:pStyle w:val="NoSpacing"/>
        <w:rPr>
          <w:rFonts w:ascii="Angsana New" w:hAnsi="Angsana New"/>
          <w:sz w:val="24"/>
          <w:szCs w:val="24"/>
          <w:cs/>
        </w:rPr>
      </w:pPr>
    </w:p>
    <w:p w14:paraId="1D65CE5C" w14:textId="77777777" w:rsidR="00DD4BDC" w:rsidRPr="00EA1C08" w:rsidRDefault="00DD4BDC" w:rsidP="00DD4BDC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14:paraId="65AA51B2" w14:textId="77777777" w:rsidR="00DD4BDC" w:rsidRPr="00666025" w:rsidRDefault="00DD4BDC" w:rsidP="00DD4BDC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24"/>
          <w:szCs w:val="24"/>
        </w:rPr>
      </w:pPr>
    </w:p>
    <w:p w14:paraId="35473811" w14:textId="4FA19BF3" w:rsidR="003D1ABF" w:rsidRPr="00EA1C08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14:paraId="5AF6D335" w14:textId="77777777" w:rsidR="002B5D50" w:rsidRPr="00666025" w:rsidRDefault="002B5D50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A1186D9" w14:textId="77777777" w:rsidR="00985EB2" w:rsidRPr="00EA1C08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14:paraId="1D6F1092" w14:textId="77777777" w:rsidR="00985EB2" w:rsidRPr="00666025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9F8F7A" w14:textId="40371720" w:rsidR="000B3BD6" w:rsidRPr="009436F0" w:rsidRDefault="00DD4BDC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14:paraId="58832581" w14:textId="77777777" w:rsidR="00DD4BDC" w:rsidRPr="00EA1C08" w:rsidRDefault="00DD4BDC" w:rsidP="00DD4BDC">
      <w:pPr>
        <w:pStyle w:val="NoSpacing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/>
          <w:i/>
          <w:iCs/>
          <w:szCs w:val="30"/>
          <w:cs/>
        </w:rPr>
        <w:lastRenderedPageBreak/>
        <w:t>บริษัทร่วม</w:t>
      </w:r>
    </w:p>
    <w:p w14:paraId="3A429A4F" w14:textId="77777777" w:rsidR="00DD4BDC" w:rsidRPr="00666025" w:rsidRDefault="00DD4BDC" w:rsidP="00DD4BDC">
      <w:pPr>
        <w:pStyle w:val="Heading6"/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28269760" w14:textId="58F304DC" w:rsidR="00DD4BDC" w:rsidRPr="00EA1C08" w:rsidRDefault="00DD4BDC" w:rsidP="00DD4BD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EA1C08">
        <w:rPr>
          <w:rFonts w:ascii="Angsana New" w:hAnsi="Angsana New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เงินลงทุนในบริษัทร่วมในงบการเงิน</w:t>
      </w:r>
      <w:r w:rsidRPr="00EA1C08">
        <w:rPr>
          <w:rFonts w:ascii="Angsana New" w:hAnsi="Angsana New"/>
          <w:cs/>
          <w:lang w:val="en-US"/>
        </w:rPr>
        <w:t>รวมบันทึก</w:t>
      </w:r>
      <w:r w:rsidRPr="00EA1C08">
        <w:rPr>
          <w:rFonts w:ascii="Angsana New" w:hAnsi="Angsana New"/>
          <w:cs/>
        </w:rPr>
        <w:t xml:space="preserve">ตามวิธีส่วนได้เสียนับจากวันที่มีอิทธิพลอย่างเป็นสาระสำคัญจนถึงวันที่การมีอิทธิพลอย่างเป็นสาระสำคัญสิ้นสุดลง </w:t>
      </w:r>
    </w:p>
    <w:p w14:paraId="44F967BC" w14:textId="77777777" w:rsidR="003D1ABF" w:rsidRPr="00666025" w:rsidRDefault="003D1ABF" w:rsidP="007425B9">
      <w:pPr>
        <w:rPr>
          <w:rFonts w:asciiTheme="majorBidi" w:hAnsiTheme="majorBidi" w:cstheme="majorBidi"/>
          <w:sz w:val="24"/>
          <w:szCs w:val="24"/>
        </w:rPr>
      </w:pPr>
    </w:p>
    <w:p w14:paraId="2A246B85" w14:textId="77777777" w:rsidR="00941EFD" w:rsidRPr="00EA1C08" w:rsidRDefault="00941EFD" w:rsidP="007425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523D8A15" w14:textId="77777777" w:rsidR="00941EFD" w:rsidRPr="00666025" w:rsidRDefault="00941EFD" w:rsidP="00941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1DE72D62" w14:textId="322EF333" w:rsidR="00DD4BDC" w:rsidRPr="00EA1C08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การร่วมค้าเป็นการร่วมการงานในกิจการที่บริษัทมีการควบคุมร่วมกันกับผู้ร่วมค้าอื่นในกิจการนั้น เงินลงทุนในการร่วมค้าใน</w:t>
      </w:r>
      <w:r w:rsidR="00CD07A2">
        <w:rPr>
          <w:rFonts w:ascii="Angsana New" w:hAnsi="Angsana New"/>
          <w:sz w:val="30"/>
          <w:szCs w:val="30"/>
          <w:cs/>
        </w:rPr>
        <w:t>งบการเงินเฉพาะกิจการบันทึก</w:t>
      </w:r>
      <w:r w:rsidR="00CD07A2" w:rsidRPr="00EA1C08">
        <w:rPr>
          <w:rFonts w:ascii="Angsana New" w:hAnsi="Angsana New"/>
          <w:sz w:val="30"/>
          <w:szCs w:val="30"/>
          <w:cs/>
        </w:rPr>
        <w:t xml:space="preserve">ด้วยวิธีราคาทุนและแสดงเงินลงทุนดังกล่าวในราคาทุนสุทธิจากค่าเผื่อการด้อยค่า (ถ้ามี) </w:t>
      </w:r>
      <w:r w:rsidR="00CD07A2">
        <w:rPr>
          <w:rFonts w:ascii="Angsana New" w:hAnsi="Angsana New"/>
          <w:sz w:val="30"/>
          <w:szCs w:val="30"/>
          <w:cs/>
        </w:rPr>
        <w:t>ส่วนใน</w:t>
      </w:r>
      <w:r w:rsidRPr="00EA1C08">
        <w:rPr>
          <w:rFonts w:ascii="Angsana New" w:hAnsi="Angsana New"/>
          <w:sz w:val="30"/>
          <w:szCs w:val="30"/>
          <w:cs/>
        </w:rPr>
        <w:t xml:space="preserve">งบการเงินรวมบันทึกตามวิธีส่วนได้เสียนับจากวันที่มีการควบคุมร่วมกันจนถึงวันที่มีการควบคุมร่วมกันสิ้นสุดลง </w:t>
      </w:r>
    </w:p>
    <w:p w14:paraId="4024732F" w14:textId="77777777" w:rsidR="00F7617B" w:rsidRPr="000B3BD6" w:rsidRDefault="00F7617B" w:rsidP="00941EFD">
      <w:pPr>
        <w:rPr>
          <w:rFonts w:asciiTheme="majorBidi" w:hAnsiTheme="majorBidi" w:cstheme="majorBidi"/>
          <w:sz w:val="24"/>
          <w:szCs w:val="24"/>
        </w:rPr>
      </w:pPr>
    </w:p>
    <w:p w14:paraId="5163AD56" w14:textId="77777777" w:rsidR="00DD4BDC" w:rsidRPr="00EA1C08" w:rsidRDefault="00DD4BDC" w:rsidP="00DD4BDC">
      <w:pPr>
        <w:pStyle w:val="Heading6"/>
        <w:tabs>
          <w:tab w:val="left" w:pos="540"/>
        </w:tabs>
        <w:jc w:val="both"/>
        <w:rPr>
          <w:rFonts w:ascii="Angsana New" w:hAnsi="Angsana New"/>
          <w:cs/>
        </w:rPr>
      </w:pPr>
      <w:r w:rsidRPr="00EA1C08">
        <w:rPr>
          <w:rFonts w:ascii="Angsana New" w:hAnsi="Angsana New"/>
          <w:cs/>
        </w:rPr>
        <w:t>เงินสดและรายการเทียบเท่าเงินสด</w:t>
      </w:r>
    </w:p>
    <w:p w14:paraId="77FD9F38" w14:textId="77777777" w:rsidR="00DD4BDC" w:rsidRPr="00666025" w:rsidRDefault="00DD4BDC" w:rsidP="00DD4BDC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57D22586" w14:textId="77777777" w:rsidR="00F7617B" w:rsidRDefault="00F7617B" w:rsidP="00F76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F4A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>
        <w:rPr>
          <w:rFonts w:ascii="Angsana New" w:hAnsi="Angsana New"/>
          <w:sz w:val="30"/>
          <w:szCs w:val="30"/>
          <w:cs/>
        </w:rPr>
        <w:t>ซึ่งแสดงในราคาทุนและ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ไม่มีข้อจำกัดในการเบิกใช้หรือมีภาระค้ำประกัน เงินฝากธนาคารที่มีข้อจำกัดในการเบิกใช้หรือมีภาระค้ำประกัน</w:t>
      </w:r>
      <w:r>
        <w:rPr>
          <w:rFonts w:ascii="Angsana New" w:hAnsi="Angsana New"/>
          <w:sz w:val="30"/>
          <w:szCs w:val="30"/>
          <w:cs/>
        </w:rPr>
        <w:t>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แยกแสดง</w:t>
      </w:r>
      <w:r>
        <w:rPr>
          <w:rFonts w:ascii="Angsana New" w:hAnsi="Angsana New"/>
          <w:sz w:val="30"/>
          <w:szCs w:val="30"/>
          <w:cs/>
        </w:rPr>
        <w:t>รายการ</w:t>
      </w:r>
      <w:r w:rsidRPr="003F4ADB">
        <w:rPr>
          <w:rFonts w:ascii="Angsana New" w:hAnsi="Angsana New"/>
          <w:sz w:val="30"/>
          <w:szCs w:val="30"/>
          <w:cs/>
        </w:rPr>
        <w:t>ไว้ในบัญชี “เงินฝากสถาบันการเงินที่มีภาระค้ำประกัน” ภายใต้สินทรัพย์ไม่หมุนเวียน</w:t>
      </w:r>
    </w:p>
    <w:p w14:paraId="33F65B06" w14:textId="77777777" w:rsidR="00DD4BDC" w:rsidRPr="00666025" w:rsidRDefault="00DD4BDC" w:rsidP="00941EFD">
      <w:pPr>
        <w:rPr>
          <w:rFonts w:asciiTheme="majorBidi" w:hAnsiTheme="majorBidi" w:cstheme="majorBidi"/>
          <w:sz w:val="24"/>
          <w:szCs w:val="24"/>
        </w:rPr>
      </w:pPr>
    </w:p>
    <w:p w14:paraId="0D0ECAC0" w14:textId="77777777" w:rsidR="00121FBD" w:rsidRPr="00EA1C08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ลูกหนี้การค้าและค่าเผื่อผลขาดทุนด้านเครดิตที่คาดว่าจะเกิดขึ้น</w:t>
      </w:r>
    </w:p>
    <w:p w14:paraId="0B84EBDD" w14:textId="77777777" w:rsidR="00985EB2" w:rsidRPr="00666025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05593509" w14:textId="77777777" w:rsidR="00DD4BDC" w:rsidRPr="00EA1C08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4A545324" w14:textId="77777777" w:rsidR="00DD4BDC" w:rsidRPr="00666025" w:rsidRDefault="00DD4BDC" w:rsidP="00DD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200660C0" w14:textId="77777777" w:rsidR="00DD4BDC" w:rsidRPr="00EA1C08" w:rsidRDefault="00DD4BDC" w:rsidP="00DD4BDC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EA1C08">
        <w:rPr>
          <w:rFonts w:ascii="Angsana New" w:hAnsi="Angsana New"/>
          <w:cs/>
          <w:lang w:val="en-US"/>
        </w:rPr>
        <w:t>กลุ่มบริษัทตั้งค่าเผื่อผลขาดทุนด้านเครดิตที่คาดว่าจะเกิดขึ้นตามนโยบายที่กล่าวในส่วนของเครื่องมือทางการเงิน</w:t>
      </w:r>
      <w:r w:rsidRPr="00EA1C08">
        <w:rPr>
          <w:rFonts w:ascii="Angsana New" w:hAnsi="Angsana New"/>
          <w:cs/>
        </w:rPr>
        <w:t xml:space="preserve"> </w:t>
      </w:r>
    </w:p>
    <w:p w14:paraId="2FBA62F8" w14:textId="77777777" w:rsidR="002B5D50" w:rsidRPr="00666025" w:rsidRDefault="002B5D50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1C7386EF" w14:textId="77777777" w:rsidR="00985EB2" w:rsidRPr="00EA1C08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170C3334" w14:textId="77777777" w:rsidR="00985EB2" w:rsidRPr="00666025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4A150418" w14:textId="77777777" w:rsidR="0017414E" w:rsidRPr="00EA1C08" w:rsidRDefault="0017414E" w:rsidP="0017414E">
      <w:pPr>
        <w:pStyle w:val="NoSpacing"/>
        <w:ind w:right="-25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ค้าคงเหลือแสดงในราคาทุน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234ADB05" w14:textId="77777777" w:rsidR="0017414E" w:rsidRDefault="0017414E" w:rsidP="0017414E">
      <w:pPr>
        <w:pStyle w:val="NoSpacing"/>
        <w:ind w:right="-25"/>
        <w:rPr>
          <w:rFonts w:ascii="Angsana New" w:hAnsi="Angsana New"/>
          <w:sz w:val="24"/>
          <w:szCs w:val="24"/>
        </w:rPr>
      </w:pPr>
    </w:p>
    <w:p w14:paraId="3DE9F5BB" w14:textId="77777777" w:rsidR="000B3BD6" w:rsidRDefault="000B3BD6" w:rsidP="0017414E">
      <w:pPr>
        <w:pStyle w:val="NoSpacing"/>
        <w:ind w:right="-25"/>
        <w:rPr>
          <w:rFonts w:ascii="Angsana New" w:hAnsi="Angsana New"/>
          <w:sz w:val="24"/>
          <w:szCs w:val="24"/>
        </w:rPr>
      </w:pPr>
    </w:p>
    <w:p w14:paraId="2B81DFAC" w14:textId="77777777" w:rsidR="000B3BD6" w:rsidRDefault="000B3BD6" w:rsidP="0017414E">
      <w:pPr>
        <w:pStyle w:val="NoSpacing"/>
        <w:ind w:right="-25"/>
        <w:rPr>
          <w:rFonts w:ascii="Angsana New" w:hAnsi="Angsana New"/>
          <w:sz w:val="24"/>
          <w:szCs w:val="24"/>
        </w:rPr>
      </w:pPr>
    </w:p>
    <w:p w14:paraId="1DCD4C3A" w14:textId="77777777" w:rsidR="000B3BD6" w:rsidRPr="00666025" w:rsidRDefault="000B3BD6" w:rsidP="0017414E">
      <w:pPr>
        <w:pStyle w:val="NoSpacing"/>
        <w:ind w:right="-25"/>
        <w:rPr>
          <w:rFonts w:ascii="Angsana New" w:hAnsi="Angsana New"/>
          <w:sz w:val="24"/>
          <w:szCs w:val="24"/>
        </w:rPr>
      </w:pPr>
    </w:p>
    <w:p w14:paraId="09C1218A" w14:textId="77777777" w:rsidR="0017414E" w:rsidRPr="00EA1C08" w:rsidRDefault="0017414E" w:rsidP="0017414E">
      <w:pPr>
        <w:pStyle w:val="NoSpacing"/>
        <w:ind w:right="-25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lastRenderedPageBreak/>
        <w:t>ต้นทุนสินค้าคงเหลือคำนวณโดยวิธีดังนี้</w:t>
      </w:r>
    </w:p>
    <w:p w14:paraId="513072FD" w14:textId="77777777" w:rsidR="0017414E" w:rsidRPr="00666025" w:rsidRDefault="0017414E" w:rsidP="00174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10031" w:type="dxa"/>
        <w:tblInd w:w="-90" w:type="dxa"/>
        <w:tblLook w:val="04A0" w:firstRow="1" w:lastRow="0" w:firstColumn="1" w:lastColumn="0" w:noHBand="0" w:noVBand="1"/>
      </w:tblPr>
      <w:tblGrid>
        <w:gridCol w:w="4644"/>
        <w:gridCol w:w="272"/>
        <w:gridCol w:w="5115"/>
      </w:tblGrid>
      <w:tr w:rsidR="00EA1C08" w:rsidRPr="00EA1C08" w14:paraId="2B47246D" w14:textId="77777777" w:rsidTr="00755808">
        <w:tc>
          <w:tcPr>
            <w:tcW w:w="4644" w:type="dxa"/>
          </w:tcPr>
          <w:p w14:paraId="4AB8352B" w14:textId="77777777"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 วัตถุดิบ อะไหล่ และวัสดุโรงงาน</w:t>
            </w:r>
          </w:p>
        </w:tc>
        <w:tc>
          <w:tcPr>
            <w:tcW w:w="272" w:type="dxa"/>
          </w:tcPr>
          <w:p w14:paraId="17DC839F" w14:textId="77777777"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01B22BCE" w14:textId="77777777"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ราคาทุนถัวเฉลี่ยถ่วงน้ำหนัก</w:t>
            </w:r>
          </w:p>
        </w:tc>
      </w:tr>
      <w:tr w:rsidR="00EA1C08" w:rsidRPr="00EA1C08" w14:paraId="36AB09FA" w14:textId="77777777" w:rsidTr="00755808">
        <w:tc>
          <w:tcPr>
            <w:tcW w:w="4644" w:type="dxa"/>
          </w:tcPr>
          <w:p w14:paraId="634D31FB" w14:textId="77777777" w:rsidR="0017414E" w:rsidRPr="00666025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2383467F" w14:textId="77777777" w:rsidR="0017414E" w:rsidRPr="00666025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5" w:type="dxa"/>
          </w:tcPr>
          <w:p w14:paraId="7E344795" w14:textId="77777777" w:rsidR="0017414E" w:rsidRPr="00666025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414E" w:rsidRPr="00EA1C08" w14:paraId="4E4CF255" w14:textId="77777777" w:rsidTr="00755808">
        <w:tc>
          <w:tcPr>
            <w:tcW w:w="4644" w:type="dxa"/>
          </w:tcPr>
          <w:p w14:paraId="5AAA968F" w14:textId="77777777"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72" w:type="dxa"/>
          </w:tcPr>
          <w:p w14:paraId="5D5EC483" w14:textId="77777777"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17A5CA42" w14:textId="77777777" w:rsidR="0017414E" w:rsidRPr="00EA1C08" w:rsidRDefault="0017414E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ราคาต้นทุนมาตรฐาน (ซึ่งใกล้เคียงกับต้นทุนจริง)</w:t>
            </w:r>
          </w:p>
        </w:tc>
      </w:tr>
    </w:tbl>
    <w:p w14:paraId="78F99518" w14:textId="77777777" w:rsidR="00DA4395" w:rsidRPr="00666025" w:rsidRDefault="00DA4395" w:rsidP="002B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9D9C157" w14:textId="77777777" w:rsidR="002B7591" w:rsidRPr="00EA1C08" w:rsidRDefault="002B7591" w:rsidP="00C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ตั้งค่าเผื่อการลดลงของมูลค่าสำหรับสินค้าคงเหลือที่เคลื่อนไหวช้าและเสื่อมสภาพโดยพิจารณาจากสภาพ</w:t>
      </w:r>
      <w:r w:rsidR="00DA36F7">
        <w:rPr>
          <w:rFonts w:ascii="Angsana New" w:hAnsi="Angsana New"/>
          <w:sz w:val="30"/>
          <w:szCs w:val="30"/>
          <w:cs/>
        </w:rPr>
        <w:t>และอายุคงค้าง</w:t>
      </w:r>
      <w:r w:rsidRPr="00EA1C08">
        <w:rPr>
          <w:rFonts w:ascii="Angsana New" w:hAnsi="Angsana New"/>
          <w:sz w:val="30"/>
          <w:szCs w:val="30"/>
          <w:cs/>
        </w:rPr>
        <w:t>ของสินค้าและการประมาณการจากข้อมูลและประสบการณ์ในอดีตที่ผ่านมา</w:t>
      </w:r>
    </w:p>
    <w:p w14:paraId="0C1C2BCA" w14:textId="77777777" w:rsidR="00B07DC8" w:rsidRPr="00666025" w:rsidRDefault="00B07DC8" w:rsidP="00EE71A3">
      <w:pPr>
        <w:pStyle w:val="NoSpacing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585F7616" w14:textId="77777777" w:rsidR="005C3A7D" w:rsidRPr="00EA1C08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BC23EC" w:rsidRPr="00EA1C08">
        <w:rPr>
          <w:rFonts w:ascii="Angsana New" w:hAnsi="Angsana New"/>
          <w:b/>
          <w:bCs/>
          <w:sz w:val="30"/>
          <w:szCs w:val="30"/>
        </w:rPr>
        <w:t xml:space="preserve"> (</w:t>
      </w:r>
      <w:r w:rsidR="00BC23EC" w:rsidRPr="00EA1C08">
        <w:rPr>
          <w:rFonts w:ascii="Angsana New" w:hAnsi="Angsana New"/>
          <w:b/>
          <w:bCs/>
          <w:sz w:val="30"/>
          <w:szCs w:val="30"/>
          <w:cs/>
        </w:rPr>
        <w:t>สินทรัพย์เพื่อให้เช่า)</w:t>
      </w:r>
    </w:p>
    <w:p w14:paraId="61421510" w14:textId="77777777" w:rsidR="005C3A7D" w:rsidRPr="00666025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F2EF64E" w14:textId="77777777" w:rsidR="003C23B4" w:rsidRPr="00EA1C08" w:rsidRDefault="003C23B4" w:rsidP="003C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กลุ่มบริษัทแสดงอสังหาริมทรัพย์เพื่อการลงทุนในราคาทุนสุทธิจากค่าเผื่อการด้อยค่า (ถ้ามี)  </w:t>
      </w:r>
    </w:p>
    <w:p w14:paraId="2BF4039D" w14:textId="77777777" w:rsidR="00F7617B" w:rsidRPr="00B07DC8" w:rsidRDefault="00F7617B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B3B6F1B" w14:textId="77777777" w:rsidR="00CA38C9" w:rsidRPr="00EA1C08" w:rsidRDefault="00CA38C9" w:rsidP="00CA38C9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2224D2E" w14:textId="77777777" w:rsidR="00CA38C9" w:rsidRPr="00666025" w:rsidRDefault="00CA38C9" w:rsidP="00CA38C9">
      <w:pPr>
        <w:ind w:right="-25"/>
        <w:rPr>
          <w:rFonts w:ascii="Angsana New" w:hAnsi="Angsana New"/>
          <w:sz w:val="24"/>
          <w:szCs w:val="24"/>
        </w:rPr>
      </w:pPr>
    </w:p>
    <w:p w14:paraId="38F7A68B" w14:textId="77777777" w:rsidR="00CA38C9" w:rsidRPr="00EA1C08" w:rsidRDefault="00CA38C9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ค่าเสื่อม</w:t>
      </w:r>
      <w:r w:rsidR="00426C31" w:rsidRPr="00EA1C08">
        <w:rPr>
          <w:rFonts w:ascii="Angsana New" w:hAnsi="Angsana New"/>
          <w:sz w:val="30"/>
          <w:szCs w:val="30"/>
          <w:cs/>
        </w:rPr>
        <w:t>ราคา</w:t>
      </w:r>
      <w:r w:rsidRPr="00EA1C08">
        <w:rPr>
          <w:rFonts w:ascii="Angsana New" w:hAnsi="Angsana New"/>
          <w:sz w:val="30"/>
          <w:szCs w:val="30"/>
          <w:cs/>
        </w:rPr>
        <w:t>บันทึกเป็นค่าใช้จ่ายในกำไร</w:t>
      </w:r>
      <w:r w:rsidR="00DA36F7">
        <w:rPr>
          <w:rFonts w:ascii="Angsana New" w:hAnsi="Angsana New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>ขาดทุน</w:t>
      </w:r>
      <w:r w:rsidR="00DA36F7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ซึ่งคำนวณโดยวิธีเส้นตรงตามอายุการให้ประโยชน์ของ</w:t>
      </w:r>
      <w:r w:rsidR="00426C31" w:rsidRPr="00EA1C08">
        <w:rPr>
          <w:rFonts w:ascii="Angsana New" w:hAnsi="Angsana New"/>
          <w:sz w:val="30"/>
          <w:szCs w:val="30"/>
          <w:cs/>
        </w:rPr>
        <w:t>สินทรัพย์</w:t>
      </w:r>
      <w:r w:rsidR="00862BC2" w:rsidRPr="00EA1C08">
        <w:rPr>
          <w:rFonts w:ascii="Angsana New" w:hAnsi="Angsana New"/>
          <w:sz w:val="30"/>
          <w:szCs w:val="30"/>
          <w:cs/>
        </w:rPr>
        <w:t xml:space="preserve"> อายุการให้ประโยชน์ของสินทรัพย์แสดงได้ดังนี้</w:t>
      </w:r>
    </w:p>
    <w:p w14:paraId="0FBCEB41" w14:textId="77777777" w:rsidR="00862BC2" w:rsidRPr="00666025" w:rsidRDefault="00862BC2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94"/>
        <w:gridCol w:w="2556"/>
      </w:tblGrid>
      <w:tr w:rsidR="00EA1C08" w:rsidRPr="00EA1C08" w14:paraId="5CEBEB0C" w14:textId="77777777" w:rsidTr="00755808">
        <w:tc>
          <w:tcPr>
            <w:tcW w:w="6894" w:type="dxa"/>
          </w:tcPr>
          <w:p w14:paraId="5D99DE66" w14:textId="77777777"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14:paraId="72F5DB53" w14:textId="77777777"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A1C08" w:rsidRPr="00EA1C08" w14:paraId="4480696E" w14:textId="77777777" w:rsidTr="00755808">
        <w:tc>
          <w:tcPr>
            <w:tcW w:w="6894" w:type="dxa"/>
          </w:tcPr>
          <w:p w14:paraId="61A51AC7" w14:textId="77777777"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160121F5" w14:textId="09BEF9A2" w:rsidR="00862BC2" w:rsidRPr="00F10296" w:rsidRDefault="000D6946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62BC2" w:rsidRPr="00EA1C08" w14:paraId="61A87E46" w14:textId="77777777" w:rsidTr="00755808">
        <w:tc>
          <w:tcPr>
            <w:tcW w:w="6894" w:type="dxa"/>
          </w:tcPr>
          <w:p w14:paraId="0D5967FF" w14:textId="77777777" w:rsidR="00862BC2" w:rsidRPr="00EA1C08" w:rsidRDefault="00862BC2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556" w:type="dxa"/>
          </w:tcPr>
          <w:p w14:paraId="39F75C9B" w14:textId="7F4450D9" w:rsidR="00862BC2" w:rsidRPr="00F10296" w:rsidRDefault="000D6946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10</w:t>
            </w:r>
            <w:r w:rsidR="00862BC2" w:rsidRPr="00F102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2BC2" w:rsidRPr="00F10296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862BC2" w:rsidRPr="00F10296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180126B6" w14:textId="77777777" w:rsidR="00862BC2" w:rsidRPr="00666025" w:rsidRDefault="0086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7F36E171" w14:textId="77777777"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5D7939" w:rsidRPr="00EA1C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14:paraId="77739745" w14:textId="77777777" w:rsidR="00FA7DA6" w:rsidRPr="0066602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87F2F93" w14:textId="77777777" w:rsidR="003C23B4" w:rsidRPr="00EA1C08" w:rsidRDefault="003C23B4" w:rsidP="003C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 (ทั้งที่ใช้งานและไม่ได้ใช้งาน) แสดงในราคาทุนสุทธิจากค่าเสื่อมราคาสะสมและค่าเผื่อการด้อยค่า</w:t>
      </w:r>
    </w:p>
    <w:p w14:paraId="3250D778" w14:textId="77777777" w:rsidR="00113D0C" w:rsidRPr="00666025" w:rsidRDefault="0011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6266F1DB" w14:textId="77777777"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259418A" w14:textId="77777777" w:rsidR="00FA7DA6" w:rsidRPr="0066602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553422F3" w14:textId="77777777"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="00DA36F7">
        <w:rPr>
          <w:rFonts w:ascii="Angsana New" w:hAnsi="Angsana New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>ขาดทุน</w:t>
      </w:r>
      <w:r w:rsidR="003D4F1C"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14:paraId="4AA145CE" w14:textId="77777777" w:rsidR="000B3BD6" w:rsidRPr="00EA1C08" w:rsidRDefault="000B3BD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C2D999F" w14:textId="77777777" w:rsidR="00113D0C" w:rsidRPr="00666025" w:rsidRDefault="00113D0C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94"/>
        <w:gridCol w:w="2534"/>
      </w:tblGrid>
      <w:tr w:rsidR="00EA1C08" w:rsidRPr="00EA1C08" w14:paraId="6B6FF605" w14:textId="77777777" w:rsidTr="00755808">
        <w:tc>
          <w:tcPr>
            <w:tcW w:w="6894" w:type="dxa"/>
          </w:tcPr>
          <w:p w14:paraId="0C6B3E55" w14:textId="77777777"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094306FE" w14:textId="77777777"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A1C08" w:rsidRPr="00EA1C08" w14:paraId="617BAFC7" w14:textId="77777777" w:rsidTr="00755808">
        <w:tc>
          <w:tcPr>
            <w:tcW w:w="6894" w:type="dxa"/>
          </w:tcPr>
          <w:p w14:paraId="413DFD0D" w14:textId="77777777"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14:paraId="0221B078" w14:textId="77777777" w:rsidR="00C51FE9" w:rsidRPr="00F10296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10296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F1029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A1C08" w:rsidRPr="00EA1C08" w14:paraId="289FBC78" w14:textId="77777777" w:rsidTr="00755808">
        <w:tc>
          <w:tcPr>
            <w:tcW w:w="6894" w:type="dxa"/>
          </w:tcPr>
          <w:p w14:paraId="61134A5F" w14:textId="77777777"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534" w:type="dxa"/>
          </w:tcPr>
          <w:p w14:paraId="3C1910A1" w14:textId="77777777" w:rsidR="00C51FE9" w:rsidRPr="00F10296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10296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F10296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A1C08" w:rsidRPr="00EA1C08" w14:paraId="4873D9BB" w14:textId="77777777" w:rsidTr="00755808">
        <w:tc>
          <w:tcPr>
            <w:tcW w:w="6894" w:type="dxa"/>
          </w:tcPr>
          <w:p w14:paraId="130E021E" w14:textId="77777777"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534" w:type="dxa"/>
          </w:tcPr>
          <w:p w14:paraId="1B73E70F" w14:textId="6F41F15E" w:rsidR="00C51FE9" w:rsidRPr="00F10296" w:rsidRDefault="00346195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51FE9" w:rsidRPr="00F102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FE9" w:rsidRPr="00F10296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C51FE9" w:rsidRPr="00F1029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A1C08" w:rsidRPr="00EA1C08" w14:paraId="13772DE1" w14:textId="77777777" w:rsidTr="00755808">
        <w:tc>
          <w:tcPr>
            <w:tcW w:w="6894" w:type="dxa"/>
          </w:tcPr>
          <w:p w14:paraId="1F74A604" w14:textId="77777777"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534" w:type="dxa"/>
          </w:tcPr>
          <w:p w14:paraId="59119B14" w14:textId="486E4687" w:rsidR="00C51FE9" w:rsidRPr="00F10296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10296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F1029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F10296" w:rsidRPr="00F1029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51FE9" w:rsidRPr="00EA1C08" w14:paraId="1F0B3BBE" w14:textId="77777777" w:rsidTr="00755808">
        <w:tc>
          <w:tcPr>
            <w:tcW w:w="6894" w:type="dxa"/>
          </w:tcPr>
          <w:p w14:paraId="5E27BB85" w14:textId="77777777" w:rsidR="00C51FE9" w:rsidRPr="00EA1C08" w:rsidRDefault="00C51FE9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34" w:type="dxa"/>
          </w:tcPr>
          <w:p w14:paraId="3551D2A8" w14:textId="507E55BD" w:rsidR="00C51FE9" w:rsidRPr="00F10296" w:rsidRDefault="00346195" w:rsidP="00C5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51FE9" w:rsidRPr="00F102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1FE9" w:rsidRPr="00F10296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="00C51FE9" w:rsidRPr="00F1029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0CFFB128" w14:textId="77777777" w:rsidR="001C4A3E" w:rsidRPr="00666025" w:rsidRDefault="001C4A3E" w:rsidP="00C5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83C09CC" w14:textId="77777777" w:rsidR="00C51FE9" w:rsidRDefault="00C51FE9" w:rsidP="002675BF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ถูกทบทวนอย่างน้อยทุกสิ้นรอบปีบัญชีและปรับปรุงตามความเหมาะสม</w:t>
      </w:r>
    </w:p>
    <w:p w14:paraId="1D38E8E1" w14:textId="77777777" w:rsidR="000B3BD6" w:rsidRPr="000B3BD6" w:rsidRDefault="000B3BD6" w:rsidP="00C5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8A27278" w14:textId="77777777" w:rsidR="00121FBD" w:rsidRPr="00EA1C08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EA1C08">
        <w:rPr>
          <w:rFonts w:ascii="Angsana New" w:hAnsi="Angsana New"/>
          <w:b/>
          <w:bCs/>
          <w:szCs w:val="30"/>
          <w:cs/>
        </w:rPr>
        <w:t>สินทรัพย์สิทธิการใช้</w:t>
      </w:r>
    </w:p>
    <w:p w14:paraId="5B0E2462" w14:textId="77777777" w:rsidR="00EF5D74" w:rsidRPr="00666025" w:rsidRDefault="00EF5D74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4896A5AF" w14:textId="77777777" w:rsidR="00C21EEF" w:rsidRPr="00EA1C08" w:rsidRDefault="00C21EEF" w:rsidP="00C21EEF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</w:t>
      </w:r>
    </w:p>
    <w:p w14:paraId="565EFB7F" w14:textId="77777777" w:rsidR="00121FBD" w:rsidRPr="00666025" w:rsidRDefault="00121FBD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14E31793" w14:textId="77777777" w:rsidR="00121FBD" w:rsidRPr="00EA1C08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70C0D1C" w14:textId="77777777" w:rsidR="00121FBD" w:rsidRPr="00666025" w:rsidRDefault="00121FBD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545FD98A" w14:textId="77777777" w:rsidR="00121FBD" w:rsidRPr="00EA1C08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หรือตามอายุการให้ประโยชน์ของสินทรัพย์</w:t>
      </w:r>
      <w:r w:rsidR="00DA36F7">
        <w:rPr>
          <w:rFonts w:ascii="Angsana New" w:hAnsi="Angsana New"/>
          <w:szCs w:val="30"/>
          <w:cs/>
        </w:rPr>
        <w:t>แล้วแต่อย่างใดจะสั้นกว่า</w:t>
      </w:r>
      <w:r w:rsidRPr="00EA1C08">
        <w:rPr>
          <w:rFonts w:ascii="Angsana New" w:hAnsi="Angsana New"/>
          <w:szCs w:val="30"/>
          <w:cs/>
        </w:rPr>
        <w:t>เป็น</w:t>
      </w:r>
      <w:r w:rsidRPr="00F10296">
        <w:rPr>
          <w:rFonts w:ascii="Angsana New" w:hAnsi="Angsana New"/>
          <w:szCs w:val="30"/>
          <w:cs/>
        </w:rPr>
        <w:t xml:space="preserve">ระยะเวลา </w:t>
      </w:r>
      <w:r w:rsidR="00A70B60" w:rsidRPr="00F10296">
        <w:rPr>
          <w:rFonts w:ascii="Angsana New" w:hAnsi="Angsana New"/>
          <w:szCs w:val="30"/>
        </w:rPr>
        <w:t xml:space="preserve">5 </w:t>
      </w:r>
      <w:r w:rsidR="00A70B60" w:rsidRPr="00F10296">
        <w:rPr>
          <w:rFonts w:ascii="Angsana New" w:hAnsi="Angsana New"/>
          <w:szCs w:val="30"/>
          <w:cs/>
        </w:rPr>
        <w:t>ถึง</w:t>
      </w:r>
      <w:r w:rsidRPr="00F10296">
        <w:rPr>
          <w:rFonts w:ascii="Angsana New" w:hAnsi="Angsana New"/>
          <w:szCs w:val="30"/>
        </w:rPr>
        <w:t xml:space="preserve"> 2</w:t>
      </w:r>
      <w:r w:rsidR="00DB12AA" w:rsidRPr="00F10296">
        <w:rPr>
          <w:rFonts w:ascii="Angsana New" w:hAnsi="Angsana New"/>
          <w:szCs w:val="30"/>
        </w:rPr>
        <w:t>5</w:t>
      </w:r>
      <w:r w:rsidRPr="00F10296">
        <w:rPr>
          <w:rFonts w:ascii="Angsana New" w:hAnsi="Angsana New"/>
          <w:szCs w:val="30"/>
          <w:cs/>
        </w:rPr>
        <w:t xml:space="preserve"> ปี</w:t>
      </w:r>
      <w:r w:rsidRPr="00EA1C08">
        <w:rPr>
          <w:rFonts w:ascii="Angsana New" w:hAnsi="Angsana New"/>
          <w:szCs w:val="30"/>
          <w:cs/>
        </w:rPr>
        <w:t xml:space="preserve"> </w:t>
      </w:r>
    </w:p>
    <w:p w14:paraId="7C297253" w14:textId="77777777" w:rsidR="00B63C99" w:rsidRPr="00666025" w:rsidRDefault="00B63C99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5D13C945" w14:textId="77777777" w:rsidR="00870957" w:rsidRPr="00EA1C08" w:rsidRDefault="00870957" w:rsidP="00870957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 (โปรแกรมคอมพิวเตอร์)</w:t>
      </w:r>
    </w:p>
    <w:p w14:paraId="5B1D444A" w14:textId="77777777" w:rsidR="00870957" w:rsidRPr="00666025" w:rsidRDefault="00870957" w:rsidP="008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0CD1BE20" w14:textId="77777777" w:rsidR="00870957" w:rsidRPr="00EA1C08" w:rsidRDefault="00870957" w:rsidP="00870957">
      <w:pPr>
        <w:ind w:right="-25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โปรแกรมคอมพิวเตอร์แสดงในราคาทุนสุทธิจากค่าตัดจำหน่ายสะสมและค่าเผื่อการด้อยค่า (ถ้ามี)</w:t>
      </w:r>
    </w:p>
    <w:p w14:paraId="65779309" w14:textId="77777777" w:rsidR="00870957" w:rsidRPr="00666025" w:rsidRDefault="00870957" w:rsidP="00870957">
      <w:pPr>
        <w:ind w:right="-25"/>
        <w:rPr>
          <w:rFonts w:ascii="Angsana New" w:hAnsi="Angsana New"/>
          <w:i/>
          <w:iCs/>
          <w:sz w:val="24"/>
          <w:szCs w:val="24"/>
        </w:rPr>
      </w:pPr>
    </w:p>
    <w:p w14:paraId="3750B010" w14:textId="77777777" w:rsidR="00870957" w:rsidRPr="00EA1C08" w:rsidRDefault="00870957" w:rsidP="00870957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D7F2FF4" w14:textId="77777777" w:rsidR="00870957" w:rsidRPr="00666025" w:rsidRDefault="00870957" w:rsidP="00870957">
      <w:pPr>
        <w:ind w:right="-25"/>
        <w:rPr>
          <w:rFonts w:ascii="Angsana New" w:hAnsi="Angsana New"/>
          <w:sz w:val="24"/>
          <w:szCs w:val="24"/>
        </w:rPr>
      </w:pPr>
    </w:p>
    <w:p w14:paraId="035F6AD4" w14:textId="77777777" w:rsidR="00870957" w:rsidRDefault="00870957" w:rsidP="00366309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ค่าตัดจำหน่ายบันทึกเป็นค่าใช้จ่ายในกำไร</w:t>
      </w:r>
      <w:r w:rsidR="00BE27FE">
        <w:rPr>
          <w:rFonts w:ascii="Angsana New" w:hAnsi="Angsana New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ซึ่งคำนวณโดยวิธีเส้นตรงตามอายุการให้ประโยชน์เป็น</w:t>
      </w:r>
      <w:r w:rsidRPr="000430AA">
        <w:rPr>
          <w:rFonts w:ascii="Angsana New" w:hAnsi="Angsana New"/>
          <w:sz w:val="30"/>
          <w:szCs w:val="30"/>
          <w:cs/>
        </w:rPr>
        <w:t>ระยะเวล</w:t>
      </w:r>
      <w:r w:rsidRPr="00F10296">
        <w:rPr>
          <w:rFonts w:ascii="Angsana New" w:hAnsi="Angsana New"/>
          <w:sz w:val="30"/>
          <w:szCs w:val="30"/>
          <w:cs/>
        </w:rPr>
        <w:t xml:space="preserve">า </w:t>
      </w:r>
      <w:r w:rsidRPr="00F10296">
        <w:rPr>
          <w:rFonts w:ascii="Angsana New" w:hAnsi="Angsana New"/>
          <w:sz w:val="30"/>
          <w:szCs w:val="30"/>
        </w:rPr>
        <w:t>3</w:t>
      </w:r>
      <w:r w:rsidRPr="00F10296">
        <w:rPr>
          <w:rFonts w:ascii="Angsana New" w:hAnsi="Angsana New"/>
          <w:sz w:val="30"/>
          <w:szCs w:val="30"/>
          <w:cs/>
        </w:rPr>
        <w:t xml:space="preserve"> ถึง </w:t>
      </w:r>
      <w:r w:rsidRPr="00F10296">
        <w:rPr>
          <w:rFonts w:ascii="Angsana New" w:hAnsi="Angsana New"/>
          <w:sz w:val="30"/>
          <w:szCs w:val="30"/>
        </w:rPr>
        <w:t>10</w:t>
      </w:r>
      <w:r w:rsidRPr="00F10296">
        <w:rPr>
          <w:rFonts w:ascii="Angsana New" w:hAnsi="Angsana New"/>
          <w:sz w:val="30"/>
          <w:szCs w:val="30"/>
          <w:cs/>
          <w:lang w:val="th-TH"/>
        </w:rPr>
        <w:t xml:space="preserve"> ปี</w:t>
      </w:r>
      <w:r w:rsidR="00583EE5" w:rsidRPr="00F1029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66309" w:rsidRPr="00F10296">
        <w:rPr>
          <w:rFonts w:ascii="Angsana New" w:hAnsi="Angsana New"/>
          <w:sz w:val="30"/>
          <w:szCs w:val="30"/>
          <w:cs/>
        </w:rPr>
        <w:t>วิธีการ</w:t>
      </w:r>
      <w:r w:rsidR="00366309" w:rsidRPr="00EA1C08">
        <w:rPr>
          <w:rFonts w:ascii="Angsana New" w:hAnsi="Angsana New"/>
          <w:sz w:val="30"/>
          <w:szCs w:val="30"/>
          <w:cs/>
        </w:rPr>
        <w:t>ตัดจำหน่ายและอายุการให้ประโยชน์ของสินทรัพย์ถูกทบทวนอย่างน้อยทุก</w:t>
      </w:r>
      <w:r w:rsidR="007A4339" w:rsidRPr="00EA1C08">
        <w:rPr>
          <w:rFonts w:ascii="Angsana New" w:hAnsi="Angsana New"/>
          <w:sz w:val="30"/>
          <w:szCs w:val="30"/>
          <w:cs/>
        </w:rPr>
        <w:t>สิ้นรอบปีบัญชี</w:t>
      </w:r>
      <w:r w:rsidR="00366309" w:rsidRPr="00EA1C08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7E91E98E" w14:textId="77777777" w:rsidR="00F7617B" w:rsidRDefault="00F7617B" w:rsidP="00366309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1FAEB338" w14:textId="77777777" w:rsidR="00AC06BA" w:rsidRDefault="00AC06BA" w:rsidP="00366309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7DD5AA53" w14:textId="77777777" w:rsidR="00AC06BA" w:rsidRDefault="00AC06BA" w:rsidP="00366309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19AD10B6" w14:textId="77777777" w:rsidR="00AC06BA" w:rsidRDefault="00AC06BA" w:rsidP="00366309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44DAC331" w14:textId="77777777" w:rsidR="00AC06BA" w:rsidRPr="00666025" w:rsidRDefault="00AC06BA" w:rsidP="00366309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3EB9E2AC" w14:textId="77777777" w:rsidR="00FA7DA6" w:rsidRPr="00EA1C0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</w:t>
      </w:r>
      <w:r w:rsidR="004E51A7" w:rsidRPr="00EA1C08">
        <w:rPr>
          <w:rFonts w:ascii="Angsana New" w:hAnsi="Angsana New"/>
          <w:b/>
          <w:bCs/>
          <w:sz w:val="30"/>
          <w:szCs w:val="30"/>
        </w:rPr>
        <w:t xml:space="preserve"> </w:t>
      </w:r>
      <w:r w:rsidR="00052B4C" w:rsidRPr="00EA1C08">
        <w:rPr>
          <w:rFonts w:ascii="Angsana New" w:hAnsi="Angsana New"/>
          <w:b/>
          <w:bCs/>
          <w:sz w:val="30"/>
          <w:szCs w:val="30"/>
          <w:cs/>
        </w:rPr>
        <w:t>(</w:t>
      </w:r>
      <w:r w:rsidR="00121FBD" w:rsidRPr="00EA1C08">
        <w:rPr>
          <w:rFonts w:ascii="Angsana New" w:hAnsi="Angsana New"/>
          <w:b/>
          <w:bCs/>
          <w:sz w:val="30"/>
          <w:szCs w:val="30"/>
          <w:cs/>
        </w:rPr>
        <w:t>ที่ไม่ใช่สินทรัพย์ทางการเงิน</w:t>
      </w:r>
      <w:r w:rsidR="00052B4C" w:rsidRPr="00EA1C08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7C39C483" w14:textId="77777777" w:rsidR="00FA7DA6" w:rsidRPr="00666025" w:rsidRDefault="00FA7DA6" w:rsidP="00FA7DA6">
      <w:pPr>
        <w:pStyle w:val="AccPolicyHeading"/>
        <w:rPr>
          <w:sz w:val="24"/>
          <w:szCs w:val="24"/>
        </w:rPr>
      </w:pPr>
    </w:p>
    <w:p w14:paraId="4F34C23C" w14:textId="77777777" w:rsidR="00870957" w:rsidRPr="00EA1C08" w:rsidRDefault="00870957" w:rsidP="008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ทุกวันที่ในงบฐานะการเงินว่ามีข้อบ่งชี้เรื่องการด้อยค่าหรือไม่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 </w:t>
      </w:r>
      <w:r w:rsidRPr="00EA1C08">
        <w:rPr>
          <w:rFonts w:ascii="Angsana New" w:hAnsi="Angsana New"/>
          <w:sz w:val="30"/>
          <w:szCs w:val="30"/>
        </w:rPr>
        <w:t>(</w:t>
      </w:r>
      <w:r w:rsidRPr="00EA1C08">
        <w:rPr>
          <w:rFonts w:ascii="Angsana New" w:hAnsi="Angsana New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) 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60C6053" w14:textId="77777777" w:rsidR="001C4A3E" w:rsidRPr="00666025" w:rsidRDefault="001C4A3E" w:rsidP="00870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13D8128B" w14:textId="77777777" w:rsidR="00666025" w:rsidRDefault="00870957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และกลุ่มบริษัทจะบันทึกกลับรายการผลขาดทุนจากการด้อยค่าที่เคยรับรู้ในปีก่อน ๆ 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7A536B49" w14:textId="77777777" w:rsidR="00AC06BA" w:rsidRPr="00AC06BA" w:rsidRDefault="00AC06BA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77F89386" w14:textId="77777777" w:rsidR="00CD07A2" w:rsidRDefault="00CD07A2" w:rsidP="00CD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Cs w:val="30"/>
        </w:rPr>
      </w:pPr>
      <w:r w:rsidRPr="00CD07A2">
        <w:rPr>
          <w:rFonts w:ascii="Angsana New" w:hAnsi="Angsana New"/>
          <w:b/>
          <w:bCs/>
          <w:szCs w:val="30"/>
          <w:cs/>
        </w:rPr>
        <w:t>เจ้าหนี้การค้าและเจ้าหนี้อื่น</w:t>
      </w:r>
    </w:p>
    <w:p w14:paraId="16406E19" w14:textId="77777777" w:rsidR="00491857" w:rsidRPr="00CD07A2" w:rsidRDefault="00491857" w:rsidP="00CD0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0CC76A5" w14:textId="77777777" w:rsidR="00491857" w:rsidRPr="00491857" w:rsidRDefault="00491857" w:rsidP="0049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Cs w:val="30"/>
        </w:rPr>
      </w:pPr>
      <w:r w:rsidRPr="00491857">
        <w:rPr>
          <w:rFonts w:ascii="Angsana New" w:hAnsi="Angsana New"/>
          <w:szCs w:val="30"/>
          <w:cs/>
        </w:rPr>
        <w:t>เจ้าหนี้การค้าและเจ้าหนี้อื่นแสดงในราคาทุน</w:t>
      </w:r>
    </w:p>
    <w:p w14:paraId="7EF06F4E" w14:textId="77777777" w:rsidR="00CD07A2" w:rsidRPr="00B07DC8" w:rsidRDefault="00CD07A2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68EAFB98" w14:textId="77777777" w:rsidR="00121FBD" w:rsidRPr="00666025" w:rsidRDefault="00121FBD" w:rsidP="0066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</w:p>
    <w:p w14:paraId="19C2E497" w14:textId="77777777" w:rsidR="00121FBD" w:rsidRPr="00666025" w:rsidRDefault="00121FBD" w:rsidP="00121FBD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64C83DAF" w14:textId="77777777" w:rsidR="006737F1" w:rsidRPr="00EA1C08" w:rsidRDefault="006737F1" w:rsidP="006737F1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ของกลุ่มบริษัท </w:t>
      </w:r>
    </w:p>
    <w:p w14:paraId="70F351B1" w14:textId="77777777" w:rsidR="006737F1" w:rsidRPr="00666025" w:rsidRDefault="006737F1" w:rsidP="006737F1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4191DB74" w14:textId="3BD8A46C" w:rsidR="006737F1" w:rsidRPr="00EA1C08" w:rsidRDefault="006737F1" w:rsidP="00B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ภายหลังจากสัญญาเช่าเริ่มมีผล กลุ่มบริษัทวัดมูลค่าหนี้สินตามสัญญาเช่าโดย (</w:t>
      </w:r>
      <w:r w:rsidRPr="00EA1C08">
        <w:rPr>
          <w:rFonts w:ascii="Angsana New" w:hAnsi="Angsana New"/>
          <w:sz w:val="30"/>
          <w:szCs w:val="30"/>
        </w:rPr>
        <w:t>1</w:t>
      </w:r>
      <w:r w:rsidRPr="00EA1C08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การลดมูลค่าตามบัญชีเพื่อสะท้อนการจ่ายชำระตามสัญญาเช่าที่จ่ายชำระแล้วและ (</w:t>
      </w:r>
      <w:r w:rsidRPr="00EA1C08">
        <w:rPr>
          <w:rFonts w:ascii="Angsana New" w:hAnsi="Angsana New"/>
          <w:sz w:val="30"/>
          <w:szCs w:val="30"/>
        </w:rPr>
        <w:t>3</w:t>
      </w:r>
      <w:r w:rsidRPr="00EA1C08">
        <w:rPr>
          <w:rFonts w:ascii="Angsana New" w:hAnsi="Angsana New"/>
          <w:sz w:val="30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1643E2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ๆ หรือเพื่อสะท้อนการจ่ายชำระตามสัญญาเช่าที่คงที่โดยเนื้อหามีการปรับปรุง </w:t>
      </w:r>
    </w:p>
    <w:p w14:paraId="139CB734" w14:textId="77777777" w:rsidR="006737F1" w:rsidRPr="00666025" w:rsidRDefault="006737F1" w:rsidP="006737F1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1D7307D1" w14:textId="292652C4" w:rsidR="00D94B5C" w:rsidRPr="00AC06BA" w:rsidRDefault="00F7617B" w:rsidP="00F7617B">
      <w:pPr>
        <w:pStyle w:val="NoSpacing"/>
        <w:jc w:val="thaiDistribute"/>
        <w:rPr>
          <w:rFonts w:ascii="Angsana New" w:hAnsi="Angsana New"/>
          <w:szCs w:val="30"/>
        </w:rPr>
      </w:pPr>
      <w:r w:rsidRPr="00041E0A">
        <w:rPr>
          <w:rFonts w:ascii="Angsana New" w:hAnsi="Angsana New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041E0A">
        <w:rPr>
          <w:rFonts w:ascii="Angsana New" w:hAnsi="Angsana New"/>
          <w:szCs w:val="30"/>
        </w:rPr>
        <w:t>12</w:t>
      </w:r>
      <w:r w:rsidRPr="00041E0A">
        <w:rPr>
          <w:rFonts w:ascii="Angsana New" w:hAnsi="Angsana New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666025">
        <w:rPr>
          <w:rFonts w:ascii="Angsana New" w:hAnsi="Angsana New"/>
          <w:szCs w:val="30"/>
          <w:cs/>
        </w:rPr>
        <w:t xml:space="preserve"> </w:t>
      </w:r>
      <w:r w:rsidRPr="00902B6F">
        <w:rPr>
          <w:rFonts w:ascii="Angsana New" w:hAnsi="Angsana New"/>
          <w:szCs w:val="30"/>
          <w:cs/>
        </w:rPr>
        <w:t>(พิจารณาตามลักษณะทางกายภาพของสินทรัพย์เมื่อมองในสภาพใหม่)</w:t>
      </w:r>
      <w:r w:rsidRPr="00AD33A2">
        <w:rPr>
          <w:rFonts w:ascii="Angsana New" w:hAnsi="Angsana New"/>
          <w:szCs w:val="30"/>
          <w:cs/>
        </w:rPr>
        <w:t xml:space="preserve"> </w:t>
      </w:r>
      <w:r w:rsidRPr="00041E0A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60FF950C" w14:textId="77777777" w:rsidR="00DA4395" w:rsidRDefault="00D94B5C" w:rsidP="00D4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7A6E">
        <w:rPr>
          <w:rFonts w:ascii="Angsana New" w:hAnsi="Angsana New"/>
          <w:spacing w:val="4"/>
          <w:sz w:val="30"/>
          <w:szCs w:val="30"/>
          <w:cs/>
        </w:rPr>
        <w:lastRenderedPageBreak/>
        <w:t>การขายและเช่ากลับคืนสินทรัพย์ที่กลุ่มบริษัท (ในฐานะผู้ขายและผู้เช่ากลับ) ได้ประเมินแล้วไม่ถือว่าเป็นการขายสินทรัพย์</w:t>
      </w:r>
      <w:r w:rsidRPr="00D94B5C">
        <w:rPr>
          <w:rFonts w:ascii="Angsana New" w:hAnsi="Angsana New"/>
          <w:sz w:val="30"/>
          <w:szCs w:val="30"/>
          <w:cs/>
        </w:rPr>
        <w:t>สำหรับการรายงานทางการเงิน กลุ่มบริษัทรับรู้สินทรัพย์นั้นต่อไปตามเดิมและรับรู้หนี้สินตามสัญญาเช่าเท่ากับจำนวนเงินที่ได้รับจากการจากการโอนสินทรัพย์นั้น</w:t>
      </w:r>
    </w:p>
    <w:p w14:paraId="4805C912" w14:textId="77777777" w:rsidR="00D94B5C" w:rsidRPr="00AC06BA" w:rsidRDefault="00D94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0FF9DF8" w14:textId="77777777" w:rsidR="00D12E93" w:rsidRPr="00EA1C08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14:paraId="095BF230" w14:textId="77777777" w:rsidR="00D12E93" w:rsidRPr="00AC06BA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20"/>
          <w:szCs w:val="20"/>
          <w:highlight w:val="cyan"/>
        </w:rPr>
      </w:pPr>
    </w:p>
    <w:p w14:paraId="2766CCAB" w14:textId="77777777"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่า ซึ่งจะทยอยรับรู้เป็นรายได้ในงบกำไรขาดทุนเบ็ดเสร็จคำนวณโดยวิธีเส้นตรงตามอายุของสัญญาเช่า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ปี</w:t>
      </w:r>
    </w:p>
    <w:p w14:paraId="688D8471" w14:textId="77777777" w:rsidR="00D94B5C" w:rsidRPr="00AC06BA" w:rsidRDefault="00D94B5C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81ED877" w14:textId="77777777" w:rsidR="007F3E7A" w:rsidRPr="00EA1C08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726318E8" w14:textId="77777777" w:rsidR="007F3E7A" w:rsidRPr="00AC06B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5EBF67A7" w14:textId="77777777"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6FF856BE" w14:textId="77777777" w:rsidR="006737F1" w:rsidRPr="00AC06BA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2524B880" w14:textId="77777777"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0CC6DB8C" w14:textId="77777777" w:rsidR="00F7617B" w:rsidRPr="00AC06BA" w:rsidRDefault="00F7617B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3E1438E" w14:textId="77777777" w:rsidR="006737F1" w:rsidRPr="00EA1C08" w:rsidRDefault="006737F1" w:rsidP="00673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ซึ่งเป็นเงินชดเชยตามกฎหมายคุ้มครองแรงงานซึ่งจะจ่ายให้แก่พนักงานเมื่อเกษียณอายุหรือเลิกจ้าง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ต้นทุนบริการในอดีต (ถ้ามี) และต้นทุนดอกเบี้ยซึ่งรับรู้เป็นรายการกำไรหรือขาดทุน ส่วนกำไร/ขาดทุนจากการวัดมูลค่า</w:t>
      </w:r>
      <w:r w:rsidR="00BE27FE">
        <w:rPr>
          <w:rFonts w:ascii="Angsana New" w:hAnsi="Angsana New"/>
          <w:sz w:val="30"/>
          <w:szCs w:val="30"/>
          <w:cs/>
        </w:rPr>
        <w:t>ใหม่</w:t>
      </w:r>
      <w:r w:rsidRPr="00EA1C08">
        <w:rPr>
          <w:rFonts w:ascii="Angsana New" w:hAnsi="Angsana New"/>
          <w:sz w:val="30"/>
          <w:szCs w:val="30"/>
          <w:cs/>
        </w:rPr>
        <w:t>ตามหลักคณิตศาสตร์ประกันภัยรับรู้เป็นรายการกำไรขาดทุนเบ็ดเสร็จอื่น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33E9732E" w14:textId="77777777" w:rsidR="00152E8F" w:rsidRPr="00AC06BA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DF48853" w14:textId="77777777" w:rsidR="007F3E7A" w:rsidRPr="00EA1C08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491E9F1C" w14:textId="77777777" w:rsidR="007F3E7A" w:rsidRPr="00AC06BA" w:rsidRDefault="007F3E7A" w:rsidP="00D94B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1D8896DC" w14:textId="54378BD9" w:rsidR="00DA4395" w:rsidRPr="00AC06BA" w:rsidRDefault="006737F1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ประมาณการหนี้สินจะถูกรับรู้ในงบ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จาก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1C103277" w14:textId="77777777" w:rsidR="007F3E7A" w:rsidRPr="00EA1C08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46CD014" w14:textId="77777777" w:rsidR="007F3E7A" w:rsidRPr="00023964" w:rsidRDefault="007F3E7A" w:rsidP="007F3E7A">
      <w:pPr>
        <w:pStyle w:val="NoSpacing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D7768BB" w14:textId="77777777" w:rsidR="00F7617B" w:rsidRDefault="006737F1" w:rsidP="00D94B5C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EA1C08">
        <w:rPr>
          <w:rFonts w:ascii="Angsana New" w:hAnsi="Angsana New"/>
          <w:szCs w:val="30"/>
        </w:rPr>
        <w:t xml:space="preserve"> </w:t>
      </w:r>
      <w:r w:rsidRPr="00EA1C08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จึงมีการกำหนดลำดับชั้นของมูลค่ายุติธรรมออกเป็น</w:t>
      </w:r>
      <w:r w:rsidRPr="00EA1C08">
        <w:rPr>
          <w:rFonts w:ascii="Angsana New" w:hAnsi="Angsana New"/>
          <w:szCs w:val="30"/>
        </w:rPr>
        <w:t xml:space="preserve"> 3 </w:t>
      </w:r>
      <w:r w:rsidRPr="00EA1C08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="00BE27FE">
        <w:rPr>
          <w:rFonts w:ascii="Angsana New" w:hAnsi="Angsana New"/>
          <w:szCs w:val="30"/>
          <w:cs/>
        </w:rPr>
        <w:t xml:space="preserve"> </w:t>
      </w:r>
      <w:r w:rsidRPr="00EA1C08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EA1C08">
        <w:rPr>
          <w:rFonts w:ascii="Angsana New" w:hAnsi="Angsana New"/>
          <w:szCs w:val="30"/>
        </w:rPr>
        <w:t>(“</w:t>
      </w:r>
      <w:r w:rsidRPr="00EA1C08">
        <w:rPr>
          <w:rFonts w:ascii="Angsana New" w:hAnsi="Angsana New"/>
          <w:szCs w:val="30"/>
          <w:cs/>
        </w:rPr>
        <w:t>ข้อมูลระดับ</w:t>
      </w:r>
      <w:r w:rsidRPr="00EA1C08">
        <w:rPr>
          <w:rFonts w:ascii="Angsana New" w:hAnsi="Angsana New"/>
          <w:szCs w:val="30"/>
        </w:rPr>
        <w:t xml:space="preserve"> 1”) </w:t>
      </w:r>
      <w:r w:rsidRPr="00EA1C08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EA1C08">
        <w:rPr>
          <w:rFonts w:ascii="Angsana New" w:hAnsi="Angsana New"/>
          <w:szCs w:val="30"/>
        </w:rPr>
        <w:t>“</w:t>
      </w:r>
      <w:r w:rsidRPr="00EA1C08">
        <w:rPr>
          <w:rFonts w:ascii="Angsana New" w:hAnsi="Angsana New"/>
          <w:szCs w:val="30"/>
          <w:cs/>
        </w:rPr>
        <w:t xml:space="preserve">ข้อมูลระดับ </w:t>
      </w:r>
      <w:r w:rsidRPr="00EA1C08">
        <w:rPr>
          <w:rFonts w:ascii="Angsana New" w:hAnsi="Angsana New"/>
          <w:szCs w:val="30"/>
        </w:rPr>
        <w:t>2”</w:t>
      </w:r>
      <w:r w:rsidRPr="00EA1C08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EA1C08">
        <w:rPr>
          <w:rFonts w:ascii="Angsana New" w:hAnsi="Angsana New"/>
          <w:szCs w:val="30"/>
        </w:rPr>
        <w:t xml:space="preserve"> (“</w:t>
      </w:r>
      <w:r w:rsidRPr="00EA1C08">
        <w:rPr>
          <w:rFonts w:ascii="Angsana New" w:hAnsi="Angsana New"/>
          <w:szCs w:val="30"/>
          <w:cs/>
        </w:rPr>
        <w:t>ข้อมูลระดับ</w:t>
      </w:r>
      <w:r w:rsidRPr="00EA1C08">
        <w:rPr>
          <w:rFonts w:ascii="Angsana New" w:hAnsi="Angsana New"/>
          <w:szCs w:val="30"/>
        </w:rPr>
        <w:t xml:space="preserve"> 3”)</w:t>
      </w:r>
    </w:p>
    <w:p w14:paraId="627E0593" w14:textId="77777777" w:rsidR="00023964" w:rsidRPr="00AC06BA" w:rsidRDefault="00023964" w:rsidP="00D94B5C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78F9A320" w14:textId="7EC171C1" w:rsidR="00385EA2" w:rsidRPr="00EA1C08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BF3F09F" w14:textId="77777777" w:rsidR="00385EA2" w:rsidRPr="00770821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862D01C" w14:textId="77777777" w:rsidR="00D03316" w:rsidRPr="00EA1C08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/>
          <w:i/>
          <w:iCs/>
          <w:szCs w:val="30"/>
          <w:cs/>
        </w:rPr>
        <w:t>การ</w:t>
      </w:r>
      <w:r w:rsidR="00A96630" w:rsidRPr="00EA1C08">
        <w:rPr>
          <w:rFonts w:ascii="Angsana New" w:hAnsi="Angsana New"/>
          <w:i/>
          <w:iCs/>
          <w:szCs w:val="30"/>
          <w:cs/>
        </w:rPr>
        <w:t>รับรู้</w:t>
      </w:r>
      <w:r w:rsidRPr="00EA1C0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14:paraId="01D6C5E6" w14:textId="77777777" w:rsidR="00D03316" w:rsidRPr="00143219" w:rsidRDefault="00D03316" w:rsidP="00385EA2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2772C89F" w14:textId="77777777" w:rsidR="00CF4A82" w:rsidRPr="00EA1C08" w:rsidRDefault="00CF4A82" w:rsidP="00CF4A82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จะต้องมีการจัดประเภทรายการสินทรัพย์ทางการเงินใหม่ในส่วนที่ได้รับผลกระทบ</w:t>
      </w:r>
    </w:p>
    <w:p w14:paraId="79873ADA" w14:textId="77777777" w:rsidR="00CF4A82" w:rsidRPr="00143219" w:rsidRDefault="00CF4A82" w:rsidP="00CF4A82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53E9ABCA" w14:textId="77777777" w:rsidR="00CF4A82" w:rsidRPr="00EA1C08" w:rsidRDefault="00CF4A82" w:rsidP="00CF4A82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</w:t>
      </w:r>
      <w:r w:rsidR="0011470D">
        <w:rPr>
          <w:rFonts w:ascii="Angsana New" w:hAnsi="Angsana New"/>
          <w:szCs w:val="30"/>
          <w:cs/>
        </w:rPr>
        <w:t>ตราสาร</w:t>
      </w:r>
      <w:r w:rsidRPr="00EA1C08">
        <w:rPr>
          <w:rFonts w:ascii="Angsana New" w:hAnsi="Angsana New"/>
          <w:szCs w:val="30"/>
          <w:cs/>
        </w:rPr>
        <w:t>อนุพันธ์) กิจการไม่สามารถจัดประเภทรายการหนี้สินทางการเงินใหม่ได้</w:t>
      </w:r>
    </w:p>
    <w:p w14:paraId="4670421E" w14:textId="77777777" w:rsidR="00167895" w:rsidRPr="00143219" w:rsidRDefault="00167895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5BA55BA7" w14:textId="77777777" w:rsidR="00A96630" w:rsidRPr="00EA1C08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14:paraId="71B9FEF1" w14:textId="77777777" w:rsidR="00A96630" w:rsidRPr="00143219" w:rsidRDefault="00A96630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07764543" w14:textId="77777777"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5F4BC96B" w14:textId="77777777" w:rsidR="00A96630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797B02E8" w14:textId="77777777" w:rsidR="00A96630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ลูกหนี้การค้าและ</w:t>
      </w:r>
      <w:r w:rsidR="00642701" w:rsidRPr="00EA1C08">
        <w:rPr>
          <w:rFonts w:ascii="Angsana New" w:hAnsi="Angsana New"/>
          <w:szCs w:val="30"/>
          <w:cs/>
        </w:rPr>
        <w:t>ลูกหนี้หมุนเวียนอื่น (</w:t>
      </w:r>
      <w:r w:rsidRPr="00EA1C08">
        <w:rPr>
          <w:rFonts w:ascii="Angsana New" w:hAnsi="Angsana New"/>
          <w:szCs w:val="30"/>
          <w:cs/>
        </w:rPr>
        <w:t>ไม่รวมค่าใช้จ่ายจ่ายล่วงหน้าและเงินจ่ายล่วงหน้าค่าซื้อสินทรัพย์)</w:t>
      </w:r>
    </w:p>
    <w:p w14:paraId="7F2B73D7" w14:textId="77777777"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ลูกหนี้ตามสัญญาเช่า</w:t>
      </w:r>
    </w:p>
    <w:p w14:paraId="4107FF28" w14:textId="77777777"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เงินให้กู้ยืม</w:t>
      </w:r>
      <w:r w:rsidR="00914877" w:rsidRPr="00EA1C08">
        <w:rPr>
          <w:rFonts w:ascii="Angsana New" w:hAnsi="Angsana New"/>
          <w:szCs w:val="30"/>
          <w:cs/>
        </w:rPr>
        <w:t>ระยะสั้นและระยะยาว</w:t>
      </w:r>
    </w:p>
    <w:p w14:paraId="6AD48BB4" w14:textId="77777777" w:rsidR="00426C31" w:rsidRPr="00EA1C08" w:rsidRDefault="00426C31" w:rsidP="00AA4989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สินทรัพย์ทางการเงินหมุนเวียนอื่น</w:t>
      </w:r>
    </w:p>
    <w:p w14:paraId="770060FD" w14:textId="77777777" w:rsidR="00A96630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lastRenderedPageBreak/>
        <w:t>เงินฝากสถาบันการเงินที่มีภาระค้ำประกัน</w:t>
      </w:r>
    </w:p>
    <w:p w14:paraId="6495B9A0" w14:textId="77777777" w:rsidR="00642701" w:rsidRPr="00EA1C08" w:rsidRDefault="0064270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สินทรัพย์ทางการเงินไม่หมุนเวียนอื่น </w:t>
      </w:r>
    </w:p>
    <w:p w14:paraId="5EFF28BB" w14:textId="77777777" w:rsidR="00C015BC" w:rsidRPr="00EA1C08" w:rsidRDefault="00C015BC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สินทรัพย์ที่เกิดจากสัญญาไม่หมุนเวียน</w:t>
      </w:r>
    </w:p>
    <w:p w14:paraId="7DCA8691" w14:textId="77777777" w:rsidR="00A96630" w:rsidRPr="00143219" w:rsidRDefault="00A96630" w:rsidP="00A96630">
      <w:pPr>
        <w:pStyle w:val="NoSpacing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995372" w14:textId="77777777"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สินทรัพย์ที่จัดประเภทรายการและวัดมูลค่ายุติธรรมผ่านกำไรขาดทุนเบ็ดเสร็จอื่น </w:t>
      </w:r>
      <w:r w:rsidR="001F7F73">
        <w:rPr>
          <w:rFonts w:ascii="Angsana New" w:hAnsi="Angsana New"/>
          <w:szCs w:val="30"/>
          <w:cs/>
        </w:rPr>
        <w:t>-</w:t>
      </w:r>
      <w:r w:rsidRPr="00EA1C08">
        <w:rPr>
          <w:rFonts w:ascii="Angsana New" w:hAnsi="Angsana New"/>
          <w:szCs w:val="30"/>
          <w:cs/>
        </w:rPr>
        <w:t xml:space="preserve"> ไม่มี</w:t>
      </w:r>
    </w:p>
    <w:p w14:paraId="5E233679" w14:textId="77777777" w:rsidR="00A96630" w:rsidRPr="00143219" w:rsidRDefault="00A96630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07ED95AE" w14:textId="77777777"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14:paraId="4093DFE5" w14:textId="77777777" w:rsidR="00B63C99" w:rsidRPr="00EA1C08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ส</w:t>
      </w:r>
      <w:r w:rsidR="00B63C99" w:rsidRPr="00EA1C08">
        <w:rPr>
          <w:rFonts w:ascii="Angsana New" w:hAnsi="Angsana New"/>
          <w:szCs w:val="30"/>
          <w:cs/>
        </w:rPr>
        <w:t xml:space="preserve">ินทรัพย์ทางการเงินหมุนเวียนอื่น </w:t>
      </w:r>
      <w:r w:rsidR="00680EBE" w:rsidRPr="00EA1C08">
        <w:rPr>
          <w:rFonts w:ascii="Angsana New" w:hAnsi="Angsana New"/>
          <w:szCs w:val="30"/>
          <w:cs/>
        </w:rPr>
        <w:t>-</w:t>
      </w:r>
      <w:r w:rsidR="00B63C99" w:rsidRPr="00EA1C08">
        <w:rPr>
          <w:rFonts w:ascii="Angsana New" w:hAnsi="Angsana New"/>
          <w:szCs w:val="30"/>
          <w:cs/>
        </w:rPr>
        <w:t xml:space="preserve"> เงินลงทุนในตราสารทุน</w:t>
      </w:r>
    </w:p>
    <w:p w14:paraId="3E579FDC" w14:textId="77777777" w:rsidR="00023964" w:rsidRPr="00AC06BA" w:rsidRDefault="00023964" w:rsidP="00A96630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77F4C702" w14:textId="17A8B5EA"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048384AD" w14:textId="77777777"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เงินกู้ยืมระยะสั้นและระยะยาว</w:t>
      </w:r>
    </w:p>
    <w:p w14:paraId="44859885" w14:textId="2AABF0FE"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เจ้าหนี้การค้าและเจ้าหนี้หมุนเวียนอื่น (รวมรายการค้างจ่ายต่าง</w:t>
      </w:r>
      <w:r w:rsidR="009436F0">
        <w:rPr>
          <w:rFonts w:ascii="Angsana New" w:hAnsi="Angsana New"/>
          <w:szCs w:val="30"/>
        </w:rPr>
        <w:t xml:space="preserve"> </w:t>
      </w:r>
      <w:r w:rsidRPr="00EA1C08">
        <w:rPr>
          <w:rFonts w:ascii="Angsana New" w:hAnsi="Angsana New"/>
          <w:szCs w:val="30"/>
          <w:cs/>
        </w:rPr>
        <w:t>ๆ แต่ไม่รวมเงิน</w:t>
      </w:r>
      <w:r w:rsidR="00346195">
        <w:rPr>
          <w:rFonts w:ascii="Angsana New" w:hAnsi="Angsana New"/>
          <w:szCs w:val="30"/>
          <w:cs/>
        </w:rPr>
        <w:t>มัดจำ</w:t>
      </w:r>
      <w:r w:rsidRPr="00EA1C08">
        <w:rPr>
          <w:rFonts w:ascii="Angsana New" w:hAnsi="Angsana New"/>
          <w:szCs w:val="30"/>
          <w:cs/>
        </w:rPr>
        <w:t>รับล่วงหน้า</w:t>
      </w:r>
      <w:r w:rsidR="00346195">
        <w:rPr>
          <w:rFonts w:ascii="Angsana New" w:hAnsi="Angsana New"/>
          <w:szCs w:val="30"/>
          <w:cs/>
        </w:rPr>
        <w:t>ค่าสินค้า</w:t>
      </w:r>
      <w:r w:rsidRPr="00EA1C08">
        <w:rPr>
          <w:rFonts w:ascii="Angsana New" w:hAnsi="Angsana New"/>
          <w:szCs w:val="30"/>
          <w:cs/>
        </w:rPr>
        <w:t>)</w:t>
      </w:r>
    </w:p>
    <w:p w14:paraId="5438FE95" w14:textId="77777777" w:rsidR="00426C31" w:rsidRPr="00EA1C08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>หนี้สินตามสัญญาเช่า</w:t>
      </w:r>
    </w:p>
    <w:p w14:paraId="298B72EC" w14:textId="77777777" w:rsidR="00A96630" w:rsidRPr="00143219" w:rsidRDefault="00A96630" w:rsidP="00A96630">
      <w:pPr>
        <w:pStyle w:val="NoSpacing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C48493" w14:textId="77777777" w:rsidR="00A96630" w:rsidRPr="00EA1C08" w:rsidRDefault="00A96630" w:rsidP="00A96630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EA1C08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 w:rsidRPr="00EA1C08">
        <w:rPr>
          <w:rFonts w:ascii="Angsana New" w:hAnsi="Angsana New"/>
          <w:szCs w:val="30"/>
        </w:rPr>
        <w:t xml:space="preserve"> </w:t>
      </w:r>
      <w:r w:rsidR="001F7F73">
        <w:rPr>
          <w:rFonts w:ascii="Angsana New" w:hAnsi="Angsana New"/>
          <w:szCs w:val="30"/>
          <w:cs/>
        </w:rPr>
        <w:t>-</w:t>
      </w:r>
      <w:r w:rsidR="00E25B8D" w:rsidRPr="00EA1C08">
        <w:rPr>
          <w:rFonts w:ascii="Angsana New" w:hAnsi="Angsana New"/>
          <w:szCs w:val="30"/>
          <w:cs/>
        </w:rPr>
        <w:t xml:space="preserve"> ไม่มี</w:t>
      </w:r>
    </w:p>
    <w:p w14:paraId="3F1EE820" w14:textId="77777777" w:rsidR="00422C1B" w:rsidRPr="00143219" w:rsidRDefault="00422C1B" w:rsidP="00A96630">
      <w:pPr>
        <w:pStyle w:val="NoSpacing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FBBDC9C" w14:textId="77777777" w:rsidR="00A96630" w:rsidRPr="00EA1C08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EA1C08">
        <w:rPr>
          <w:rFonts w:ascii="Angsana New" w:hAnsi="Angsana New"/>
          <w:i/>
          <w:iCs/>
          <w:szCs w:val="30"/>
          <w:cs/>
        </w:rPr>
        <w:t>การด้อยค่า</w:t>
      </w:r>
    </w:p>
    <w:p w14:paraId="050AFD01" w14:textId="77777777" w:rsidR="00A96630" w:rsidRPr="00143219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98C8E9" w14:textId="77777777" w:rsidR="00F7617B" w:rsidRPr="00C46B51" w:rsidRDefault="00F7617B" w:rsidP="00F7617B">
      <w:pPr>
        <w:pStyle w:val="NoSpacing"/>
        <w:jc w:val="thaiDistribute"/>
        <w:rPr>
          <w:rFonts w:ascii="Angsana New" w:hAnsi="Angsana New"/>
          <w:szCs w:val="30"/>
        </w:rPr>
      </w:pPr>
      <w:r w:rsidRPr="00C46B51">
        <w:rPr>
          <w:rFonts w:ascii="Angsana New" w:hAnsi="Angsana New"/>
          <w:szCs w:val="30"/>
          <w:cs/>
        </w:rPr>
        <w:t>ขาดทุนจากการด้อยค่าสำหรับผลขาดทุนด้านเครดิตที่คาดว่าจะเกิดขึ้น (</w:t>
      </w:r>
      <w:r w:rsidRPr="00C46B51">
        <w:rPr>
          <w:rFonts w:ascii="Angsana New" w:hAnsi="Angsana New"/>
          <w:szCs w:val="30"/>
        </w:rPr>
        <w:t xml:space="preserve">Expected credit loss) </w:t>
      </w:r>
      <w:r w:rsidRPr="00C46B51">
        <w:rPr>
          <w:rFonts w:ascii="Angsana New" w:hAnsi="Angsana New"/>
          <w:szCs w:val="30"/>
          <w:cs/>
        </w:rPr>
        <w:t>ของสินทรัพย์ทางการเงิน</w:t>
      </w:r>
      <w:r>
        <w:rPr>
          <w:rFonts w:ascii="Angsana New" w:hAnsi="Angsana New"/>
          <w:szCs w:val="30"/>
          <w:cs/>
        </w:rPr>
        <w:t>ที่ไม่ใช่ลูกหนี้การค้าและสินทรัพย์ที่เกิดจากสัญญา</w:t>
      </w:r>
      <w:r w:rsidRPr="00C46B51">
        <w:rPr>
          <w:rFonts w:ascii="Angsana New" w:hAnsi="Angsana New"/>
          <w:szCs w:val="30"/>
          <w:cs/>
        </w:rPr>
        <w:t>รับรู้เป็นขั้นตามวิธีการทั่วไป (</w:t>
      </w:r>
      <w:r w:rsidRPr="00C46B51">
        <w:rPr>
          <w:rFonts w:ascii="Angsana New" w:hAnsi="Angsana New"/>
          <w:szCs w:val="30"/>
        </w:rPr>
        <w:t xml:space="preserve">General approach) </w:t>
      </w:r>
      <w:r w:rsidRPr="00C46B51">
        <w:rPr>
          <w:rFonts w:ascii="Angsana New" w:hAnsi="Angsana New"/>
          <w:szCs w:val="30"/>
          <w:cs/>
        </w:rPr>
        <w:t>ดังนี้</w:t>
      </w:r>
    </w:p>
    <w:p w14:paraId="2D60594E" w14:textId="77777777" w:rsidR="00466B0C" w:rsidRPr="00143219" w:rsidRDefault="00466B0C" w:rsidP="0046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44EC3D3" w14:textId="2148FDA4" w:rsidR="00466B0C" w:rsidRPr="00466B0C" w:rsidRDefault="00466B0C" w:rsidP="00466B0C">
      <w:pPr>
        <w:pStyle w:val="NoSpacing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Cs w:val="30"/>
        </w:rPr>
      </w:pPr>
      <w:r w:rsidRPr="00466B0C">
        <w:rPr>
          <w:rFonts w:ascii="Angsana New" w:hAnsi="Angsana New"/>
          <w:szCs w:val="30"/>
          <w:cs/>
        </w:rPr>
        <w:t xml:space="preserve">ขั้นที่ </w:t>
      </w:r>
      <w:r>
        <w:rPr>
          <w:rFonts w:ascii="Angsana New" w:hAnsi="Angsana New"/>
          <w:szCs w:val="30"/>
        </w:rPr>
        <w:t>1</w:t>
      </w:r>
      <w:r w:rsidRPr="00466B0C">
        <w:rPr>
          <w:rFonts w:ascii="Angsana New" w:hAnsi="Angsana New"/>
          <w:szCs w:val="30"/>
        </w:rPr>
        <w:t xml:space="preserve"> </w:t>
      </w:r>
      <w:r w:rsidRPr="00466B0C">
        <w:rPr>
          <w:rFonts w:ascii="Angsana New" w:hAnsi="Angsana New"/>
          <w:szCs w:val="30"/>
          <w:cs/>
        </w:rPr>
        <w:t>(</w:t>
      </w:r>
      <w:r w:rsidRPr="00466B0C">
        <w:rPr>
          <w:rFonts w:ascii="Angsana New" w:hAnsi="Angsana New"/>
          <w:szCs w:val="30"/>
        </w:rPr>
        <w:t xml:space="preserve">performing) </w:t>
      </w:r>
      <w:r w:rsidR="00D843AF">
        <w:rPr>
          <w:rFonts w:ascii="Angsana New" w:hAnsi="Angsana New"/>
          <w:szCs w:val="30"/>
          <w:cs/>
        </w:rPr>
        <w:t>กลุ่ม</w:t>
      </w:r>
      <w:r w:rsidRPr="00466B0C">
        <w:rPr>
          <w:rFonts w:ascii="Angsana New" w:hAnsi="Angsana New"/>
          <w:szCs w:val="30"/>
          <w:cs/>
        </w:rPr>
        <w:t xml:space="preserve">บริษัทรับรู้ผลขาดทุนด้านเครดิตที่คาดว่าจะเกิดขึ้นใน </w:t>
      </w:r>
      <w:r w:rsidRPr="00466B0C">
        <w:rPr>
          <w:rFonts w:ascii="Angsana New" w:hAnsi="Angsana New"/>
          <w:szCs w:val="30"/>
        </w:rPr>
        <w:t xml:space="preserve">12 </w:t>
      </w:r>
      <w:r w:rsidRPr="00466B0C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3CBB6239" w14:textId="08374D5B" w:rsidR="00466B0C" w:rsidRPr="00466B0C" w:rsidRDefault="00466B0C" w:rsidP="00466B0C">
      <w:pPr>
        <w:pStyle w:val="NoSpacing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Cs w:val="30"/>
        </w:rPr>
      </w:pPr>
      <w:r w:rsidRPr="00466B0C">
        <w:rPr>
          <w:rFonts w:ascii="Angsana New" w:hAnsi="Angsana New"/>
          <w:szCs w:val="30"/>
          <w:cs/>
        </w:rPr>
        <w:t xml:space="preserve">ขั้นที่ </w:t>
      </w:r>
      <w:r>
        <w:rPr>
          <w:rFonts w:ascii="Angsana New" w:hAnsi="Angsana New"/>
          <w:szCs w:val="30"/>
        </w:rPr>
        <w:t>2</w:t>
      </w:r>
      <w:r w:rsidRPr="00466B0C">
        <w:rPr>
          <w:rFonts w:ascii="Angsana New" w:hAnsi="Angsana New"/>
          <w:szCs w:val="30"/>
        </w:rPr>
        <w:t xml:space="preserve"> (under-performing) </w:t>
      </w:r>
      <w:r w:rsidRPr="00466B0C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D843AF">
        <w:rPr>
          <w:rFonts w:ascii="Angsana New" w:hAnsi="Angsana New"/>
          <w:szCs w:val="30"/>
          <w:cs/>
        </w:rPr>
        <w:t>กลุ่ม</w:t>
      </w:r>
      <w:r w:rsidRPr="00466B0C">
        <w:rPr>
          <w:rFonts w:ascii="Angsana New" w:hAnsi="Angsana New"/>
          <w:szCs w:val="30"/>
          <w:cs/>
        </w:rPr>
        <w:t xml:space="preserve">บริษัทรับรู้ผลขาดทุนด้านเครดิตที่คาดว่าจะเกิดขึ้นตลอดอายุในกำไรหรือขาดทุน ดอกเบี้ยรับคำนวณเช่นเดียวกับขั้นที่ </w:t>
      </w:r>
      <w:r>
        <w:rPr>
          <w:rFonts w:ascii="Angsana New" w:hAnsi="Angsana New"/>
          <w:szCs w:val="30"/>
        </w:rPr>
        <w:t>1</w:t>
      </w:r>
    </w:p>
    <w:p w14:paraId="7BB4061C" w14:textId="4C9F4831" w:rsidR="00466B0C" w:rsidRPr="00466B0C" w:rsidRDefault="00466B0C" w:rsidP="00466B0C">
      <w:pPr>
        <w:pStyle w:val="NoSpacing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Cs w:val="30"/>
        </w:rPr>
      </w:pPr>
      <w:r w:rsidRPr="00466B0C">
        <w:rPr>
          <w:rFonts w:ascii="Angsana New" w:hAnsi="Angsana New"/>
          <w:szCs w:val="30"/>
          <w:cs/>
        </w:rPr>
        <w:t xml:space="preserve">ขั้นที่ </w:t>
      </w:r>
      <w:r>
        <w:rPr>
          <w:rFonts w:ascii="Angsana New" w:hAnsi="Angsana New"/>
          <w:szCs w:val="30"/>
        </w:rPr>
        <w:t>3</w:t>
      </w:r>
      <w:r w:rsidRPr="00466B0C">
        <w:rPr>
          <w:rFonts w:ascii="Angsana New" w:hAnsi="Angsana New"/>
          <w:szCs w:val="30"/>
        </w:rPr>
        <w:t xml:space="preserve"> (</w:t>
      </w:r>
      <w:r w:rsidR="00143219">
        <w:rPr>
          <w:rFonts w:ascii="Angsana New" w:hAnsi="Angsana New"/>
          <w:szCs w:val="30"/>
        </w:rPr>
        <w:t>non-</w:t>
      </w:r>
      <w:r w:rsidR="00143219" w:rsidRPr="00466B0C">
        <w:rPr>
          <w:rFonts w:ascii="Angsana New" w:hAnsi="Angsana New"/>
          <w:szCs w:val="30"/>
        </w:rPr>
        <w:t xml:space="preserve">performing </w:t>
      </w:r>
      <w:r w:rsidR="00143219">
        <w:rPr>
          <w:rFonts w:ascii="Angsana New" w:hAnsi="Angsana New"/>
          <w:szCs w:val="30"/>
          <w:cs/>
        </w:rPr>
        <w:t xml:space="preserve">หรือ </w:t>
      </w:r>
      <w:r w:rsidRPr="00466B0C">
        <w:rPr>
          <w:rFonts w:ascii="Angsana New" w:hAnsi="Angsana New"/>
          <w:szCs w:val="30"/>
        </w:rPr>
        <w:t xml:space="preserve">credit-impaired) </w:t>
      </w:r>
      <w:r w:rsidRPr="00466B0C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D843AF">
        <w:rPr>
          <w:rFonts w:ascii="Angsana New" w:hAnsi="Angsana New"/>
          <w:szCs w:val="30"/>
          <w:cs/>
        </w:rPr>
        <w:t>กลุ่ม</w:t>
      </w:r>
      <w:r w:rsidRPr="00466B0C">
        <w:rPr>
          <w:rFonts w:ascii="Angsana New" w:hAnsi="Angsana New"/>
          <w:szCs w:val="30"/>
          <w:cs/>
        </w:rPr>
        <w:t>บริษัทรับรู้ผลขาดทุนด้านเครดิตที่คาดว่าจะเกิดขึ้นตลอดอายุในกำไรหรือขาดทุน ดอกเบี้ยรับ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14:paraId="445B6578" w14:textId="77777777" w:rsidR="00D843AF" w:rsidRDefault="00D843AF" w:rsidP="00323E0E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2BE155AA" w14:textId="77777777" w:rsidR="004825A6" w:rsidRPr="00143219" w:rsidRDefault="004825A6" w:rsidP="00323E0E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01508BD5" w14:textId="05DBD32B" w:rsidR="00A96630" w:rsidRDefault="00A96630" w:rsidP="00323E0E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lastRenderedPageBreak/>
        <w:t>สำหรับลูกหนี้การค้า</w:t>
      </w:r>
      <w:r w:rsidR="000408BD" w:rsidRPr="000408BD">
        <w:rPr>
          <w:rFonts w:ascii="Angsana New" w:hAnsi="Angsana New"/>
          <w:szCs w:val="30"/>
          <w:cs/>
        </w:rPr>
        <w:t>และสินทรัพย์ที่เกิดจากสัญญา (เช่น รายได้ค้างรับ)</w:t>
      </w:r>
      <w:r w:rsidR="00384360" w:rsidRPr="00EA1C08">
        <w:rPr>
          <w:rFonts w:ascii="Angsana New" w:hAnsi="Angsana New"/>
          <w:szCs w:val="30"/>
          <w:cs/>
        </w:rPr>
        <w:t xml:space="preserve"> </w:t>
      </w:r>
      <w:r w:rsidR="00BF346C" w:rsidRPr="00EA1C08">
        <w:rPr>
          <w:rFonts w:ascii="Angsana New" w:hAnsi="Angsana New"/>
          <w:szCs w:val="30"/>
          <w:cs/>
        </w:rPr>
        <w:t>กลุ่มบริษัท</w:t>
      </w:r>
      <w:r w:rsidRPr="00EA1C08">
        <w:rPr>
          <w:rFonts w:ascii="Angsana New" w:hAnsi="Angsana New"/>
          <w:szCs w:val="30"/>
          <w:cs/>
        </w:rPr>
        <w:t>ใช้วิธีการอย่างง่าย</w:t>
      </w:r>
      <w:r w:rsidRPr="00EA1C08">
        <w:rPr>
          <w:rFonts w:ascii="Angsana New" w:hAnsi="Angsana New"/>
          <w:szCs w:val="30"/>
        </w:rPr>
        <w:t xml:space="preserve"> (Simplified approach) </w:t>
      </w:r>
      <w:r w:rsidRPr="00EA1C08">
        <w:rPr>
          <w:rFonts w:ascii="Angsana New" w:hAnsi="Angsana New"/>
          <w:szCs w:val="30"/>
          <w:cs/>
        </w:rPr>
        <w:t xml:space="preserve">โดยรับรู้ผลขาดทุนด้านเครดิตที่คาดว่าจะเกิดขึ้น </w:t>
      </w:r>
      <w:r w:rsidRPr="00EA1C08">
        <w:rPr>
          <w:rFonts w:ascii="Angsana New" w:hAnsi="Angsana New"/>
          <w:szCs w:val="30"/>
        </w:rPr>
        <w:t xml:space="preserve">(Expected credit loss) </w:t>
      </w:r>
      <w:r w:rsidRPr="00EA1C08">
        <w:rPr>
          <w:rFonts w:ascii="Angsana New" w:hAnsi="Angsana New"/>
          <w:szCs w:val="30"/>
          <w:cs/>
        </w:rPr>
        <w:t xml:space="preserve">ตลอดอายุสำหรับสินทรัพย์ทางการเงินที่ถูกพิจารณา ทั้งนี้ ในการพิจารณาและวัดมูลค่าผลขาดทุนด้านเครดิตที่คาดว่าจะเกิดขึ้น </w:t>
      </w:r>
      <w:r w:rsidR="00BF346C" w:rsidRPr="00EA1C08">
        <w:rPr>
          <w:rFonts w:ascii="Angsana New" w:hAnsi="Angsana New"/>
          <w:szCs w:val="30"/>
          <w:cs/>
        </w:rPr>
        <w:t>กลุ่มบริษัท</w:t>
      </w:r>
      <w:r w:rsidRPr="00EA1C08">
        <w:rPr>
          <w:rFonts w:ascii="Angsana New" w:hAnsi="Angsana New"/>
          <w:szCs w:val="30"/>
          <w:cs/>
        </w:rPr>
        <w:t>นำข้อมูลผลขาดทุนด้านเครดิตในอดีต (</w:t>
      </w:r>
      <w:r w:rsidRPr="00EA1C08">
        <w:rPr>
          <w:rFonts w:ascii="Angsana New" w:hAnsi="Angsana New"/>
          <w:szCs w:val="30"/>
        </w:rPr>
        <w:t>Historical credit loss</w:t>
      </w:r>
      <w:r w:rsidRPr="00EA1C08">
        <w:rPr>
          <w:rFonts w:ascii="Angsana New" w:hAnsi="Angsana New"/>
          <w:szCs w:val="30"/>
          <w:cs/>
        </w:rPr>
        <w:t>) มาประกอบกันกับข้อมูลที่มีการคาดการณ์ไปในอนาคต</w:t>
      </w:r>
      <w:r w:rsidRPr="00EA1C08">
        <w:rPr>
          <w:rFonts w:ascii="Angsana New" w:hAnsi="Angsana New"/>
          <w:szCs w:val="30"/>
        </w:rPr>
        <w:t xml:space="preserve"> (Forward-looking information)</w:t>
      </w:r>
      <w:r w:rsidRPr="00EA1C08">
        <w:rPr>
          <w:rFonts w:ascii="Angsana New" w:hAnsi="Angsana New"/>
          <w:szCs w:val="30"/>
          <w:cs/>
        </w:rPr>
        <w:t xml:space="preserve"> ในส่วนของสินทรัพย์นั้นและปัจจัยสำคัญ</w:t>
      </w:r>
      <w:r w:rsidR="00606094">
        <w:rPr>
          <w:rFonts w:ascii="Angsana New" w:hAnsi="Angsana New"/>
          <w:szCs w:val="30"/>
        </w:rPr>
        <w:t xml:space="preserve"> </w:t>
      </w:r>
      <w:r w:rsidRPr="00EA1C08">
        <w:rPr>
          <w:rFonts w:ascii="Angsana New" w:hAnsi="Angsana New"/>
          <w:szCs w:val="30"/>
          <w:cs/>
        </w:rPr>
        <w:t>ๆ ของสภาพแวดล้อมเชิงเศรษฐกิจ</w:t>
      </w:r>
      <w:r w:rsidR="00143219">
        <w:rPr>
          <w:rFonts w:ascii="Angsana New" w:hAnsi="Angsana New"/>
          <w:szCs w:val="30"/>
          <w:cs/>
        </w:rPr>
        <w:t>ตามความจำเป็น</w:t>
      </w:r>
    </w:p>
    <w:p w14:paraId="34BA2DDF" w14:textId="77777777" w:rsidR="00055EA0" w:rsidRPr="00AC06BA" w:rsidRDefault="00055EA0" w:rsidP="00323E0E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14:paraId="657E86FF" w14:textId="77777777" w:rsidR="007F3E7A" w:rsidRPr="00EA1C08" w:rsidRDefault="00A142F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การรับรู้</w:t>
      </w:r>
      <w:r w:rsidR="007F3E7A" w:rsidRPr="00EA1C08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20DCD50" w14:textId="77777777" w:rsidR="007F3E7A" w:rsidRPr="00143219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8A4663" w14:textId="77777777" w:rsidR="00F7617B" w:rsidRPr="00302D0C" w:rsidRDefault="00F7617B" w:rsidP="00F7617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รายได้จากการขายรับรู้ ณ เวลาใดเวลาหนึ่ง</w:t>
      </w:r>
      <w:r>
        <w:rPr>
          <w:rFonts w:ascii="Angsana New" w:hAnsi="Angsana New" w:cs="Angsana New"/>
          <w:color w:val="auto"/>
          <w:sz w:val="30"/>
          <w:szCs w:val="30"/>
          <w:cs/>
        </w:rPr>
        <w:t xml:space="preserve"> (</w:t>
      </w: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สุทธิจากส่วนลด</w:t>
      </w:r>
      <w:r>
        <w:rPr>
          <w:rFonts w:ascii="Angsana New" w:hAnsi="Angsana New" w:cs="Angsana New"/>
          <w:color w:val="auto"/>
          <w:sz w:val="30"/>
          <w:szCs w:val="30"/>
          <w:cs/>
        </w:rPr>
        <w:t xml:space="preserve">และการรับคืน) </w:t>
      </w: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เมื่อส่งมอบ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ซึ่งเป็นจุดที่มีการ</w:t>
      </w:r>
      <w:r w:rsidRPr="00E45ADD">
        <w:rPr>
          <w:rFonts w:ascii="Angsana New" w:hAnsi="Angsana New" w:cs="Angsana New"/>
          <w:color w:val="auto"/>
          <w:sz w:val="30"/>
          <w:szCs w:val="30"/>
          <w:cs/>
        </w:rPr>
        <w:t xml:space="preserve">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</w:p>
    <w:p w14:paraId="21BB1304" w14:textId="77777777" w:rsidR="00832FDF" w:rsidRPr="00143219" w:rsidRDefault="00832FDF" w:rsidP="008F77CD">
      <w:pPr>
        <w:ind w:right="-25"/>
        <w:jc w:val="thaiDistribute"/>
        <w:rPr>
          <w:sz w:val="24"/>
          <w:szCs w:val="24"/>
        </w:rPr>
      </w:pPr>
    </w:p>
    <w:p w14:paraId="20D54C22" w14:textId="77777777" w:rsidR="0042621C" w:rsidRPr="00EA1C08" w:rsidRDefault="0042621C" w:rsidP="0042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รายได้จากการให้บริการระยะสั้น (ไม่เกิน </w:t>
      </w:r>
      <w:r w:rsidRPr="00EA1C08">
        <w:rPr>
          <w:rFonts w:ascii="Angsana New" w:hAnsi="Angsana New"/>
          <w:sz w:val="30"/>
          <w:szCs w:val="30"/>
        </w:rPr>
        <w:t>1</w:t>
      </w:r>
      <w:r w:rsidRPr="00EA1C08">
        <w:rPr>
          <w:rFonts w:ascii="Angsana New" w:hAnsi="Angsana New"/>
          <w:sz w:val="30"/>
          <w:szCs w:val="30"/>
          <w:cs/>
        </w:rPr>
        <w:t>-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/>
          <w:sz w:val="30"/>
          <w:szCs w:val="30"/>
          <w:cs/>
        </w:rPr>
        <w:t xml:space="preserve"> วัน) รับรู้ ณ เวลาใดเวลาหนึ่งเมื่อได้ให้บริการแก่ลูกค้าแล้วเสร็จและตามเกณฑ์คงค้าง</w:t>
      </w:r>
    </w:p>
    <w:p w14:paraId="31D6795D" w14:textId="77777777" w:rsidR="0011470D" w:rsidRPr="00143219" w:rsidRDefault="0011470D" w:rsidP="0042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FAA36E" w14:textId="77777777" w:rsidR="007F3E7A" w:rsidRPr="00EA1C08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sz w:val="30"/>
          <w:szCs w:val="30"/>
          <w:cs/>
        </w:rPr>
        <w:t>รายได้ค่าเช่าภายใต้สัญญาเช่าดำเนินงาน</w:t>
      </w:r>
      <w:r w:rsidR="00075DA8" w:rsidRPr="00EA1C08">
        <w:rPr>
          <w:sz w:val="30"/>
          <w:szCs w:val="30"/>
          <w:cs/>
        </w:rPr>
        <w:t>รับรู้เป็นรายได้</w:t>
      </w:r>
      <w:r w:rsidRPr="00EA1C08">
        <w:rPr>
          <w:sz w:val="30"/>
          <w:szCs w:val="30"/>
          <w:cs/>
        </w:rPr>
        <w:t>โดยวิธีเส้นตรงตลอดอายุสัญญาเช่า</w:t>
      </w:r>
    </w:p>
    <w:p w14:paraId="295C60BE" w14:textId="77777777" w:rsidR="00572A6E" w:rsidRPr="00143219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57F83230" w14:textId="77777777" w:rsidR="00572A6E" w:rsidRPr="00EA1C08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รายได้ดอกเบี้ยรับรู้</w:t>
      </w:r>
      <w:r w:rsidR="00EE717C" w:rsidRPr="00EA1C08">
        <w:rPr>
          <w:rFonts w:ascii="Angsana New" w:hAnsi="Angsana New"/>
          <w:sz w:val="30"/>
          <w:szCs w:val="30"/>
          <w:cs/>
        </w:rPr>
        <w:t>ตามอัตราดอกเบี้ยที่แท้จริง</w:t>
      </w:r>
    </w:p>
    <w:p w14:paraId="67AA3B1E" w14:textId="77777777" w:rsidR="00F60F06" w:rsidRPr="00143219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8AAEC62" w14:textId="77777777" w:rsidR="007F3E7A" w:rsidRPr="00EA1C08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เงินปันผลรับ</w:t>
      </w:r>
      <w:r w:rsidR="003D0131" w:rsidRPr="00EA1C08">
        <w:rPr>
          <w:rFonts w:ascii="Angsana New" w:hAnsi="Angsana New"/>
          <w:sz w:val="30"/>
          <w:szCs w:val="30"/>
          <w:cs/>
        </w:rPr>
        <w:t>รับรู้เป็นรายได้ใ</w:t>
      </w:r>
      <w:r w:rsidRPr="00EA1C08">
        <w:rPr>
          <w:rFonts w:ascii="Angsana New" w:hAnsi="Angsana New"/>
          <w:sz w:val="30"/>
          <w:szCs w:val="30"/>
          <w:cs/>
        </w:rPr>
        <w:t>นวันที่กิจการมีสิทธิได้รับเงินปันผล</w:t>
      </w:r>
    </w:p>
    <w:p w14:paraId="203B1018" w14:textId="77777777" w:rsidR="008F77CD" w:rsidRPr="00143219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4"/>
          <w:szCs w:val="24"/>
        </w:rPr>
      </w:pPr>
    </w:p>
    <w:p w14:paraId="14E52DCE" w14:textId="77777777" w:rsidR="008F77CD" w:rsidRPr="00EA1C08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รายได้อื่น ๆ รับรู้ตามเกณฑ์คงค้าง </w:t>
      </w:r>
    </w:p>
    <w:p w14:paraId="371AFD72" w14:textId="77777777" w:rsidR="00E25B8D" w:rsidRPr="00143219" w:rsidRDefault="00E25B8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2179CE71" w14:textId="77777777" w:rsidR="0034146A" w:rsidRPr="00EA1C08" w:rsidRDefault="0034146A" w:rsidP="0034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14:paraId="58F1783A" w14:textId="77777777" w:rsidR="0034146A" w:rsidRPr="00143219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29E253B" w14:textId="77777777" w:rsidR="0034146A" w:rsidRPr="00EA1C08" w:rsidRDefault="0034146A" w:rsidP="0034146A">
      <w:pPr>
        <w:ind w:right="-25"/>
        <w:rPr>
          <w:i/>
          <w:iCs/>
          <w:sz w:val="30"/>
          <w:szCs w:val="30"/>
        </w:rPr>
      </w:pPr>
      <w:r w:rsidRPr="00EA1C08">
        <w:rPr>
          <w:i/>
          <w:iCs/>
          <w:sz w:val="30"/>
          <w:szCs w:val="30"/>
          <w:cs/>
        </w:rPr>
        <w:t>ต้นทุนทางการเงิน</w:t>
      </w:r>
    </w:p>
    <w:p w14:paraId="4807324F" w14:textId="77777777" w:rsidR="0034146A" w:rsidRPr="00143219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5721CD6D" w14:textId="77777777" w:rsidR="0034146A" w:rsidRPr="00EA1C08" w:rsidRDefault="0034146A" w:rsidP="0034146A">
      <w:pPr>
        <w:ind w:right="-25"/>
        <w:jc w:val="thaiDistribute"/>
        <w:rPr>
          <w:sz w:val="30"/>
          <w:szCs w:val="30"/>
        </w:rPr>
      </w:pPr>
      <w:r w:rsidRPr="00EA1C08">
        <w:rPr>
          <w:sz w:val="30"/>
          <w:szCs w:val="30"/>
          <w:cs/>
        </w:rPr>
        <w:t>ดอกเบี้ยจ่ายและค่าใช้จ่ายในทำนองเดียวกัน</w:t>
      </w:r>
      <w:r w:rsidR="00491857">
        <w:rPr>
          <w:sz w:val="30"/>
          <w:szCs w:val="30"/>
          <w:cs/>
        </w:rPr>
        <w:t>รับรู้</w:t>
      </w:r>
      <w:r w:rsidRPr="00EA1C08">
        <w:rPr>
          <w:sz w:val="30"/>
          <w:szCs w:val="30"/>
          <w:cs/>
        </w:rPr>
        <w:t>ในงบกำไรขาดทุนเบ็ดเสร็จ</w:t>
      </w:r>
      <w:r w:rsidR="00491857">
        <w:rPr>
          <w:sz w:val="30"/>
          <w:szCs w:val="30"/>
          <w:cs/>
        </w:rPr>
        <w:t>ตามเกณฑ์คงค้าง</w:t>
      </w:r>
      <w:r w:rsidRPr="00EA1C08">
        <w:rPr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หรือการติดตั้งสินทรัพย์ดังกล่าวก่อนที่จะพร้อมใช้งาน ดอกเบี้ยซึ่งเป็นส่วนหนึ่งของค่างวดตามสัญญาเช่าบันทึกในงบกำไรขาดทุนเบ็ดเสร็จโดยใช้วิธีอัตราดอกเบี้ยที่แท้จริง</w:t>
      </w:r>
    </w:p>
    <w:p w14:paraId="46D2A870" w14:textId="77777777" w:rsidR="0034146A" w:rsidRPr="00143219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A94A25D" w14:textId="77777777" w:rsidR="0034146A" w:rsidRPr="00EA1C08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ค่าใช้จ่ายอื่น ๆ รับรู้ตามเกณฑ์คงค้าง</w:t>
      </w:r>
    </w:p>
    <w:p w14:paraId="322206A5" w14:textId="77777777" w:rsidR="00055EA0" w:rsidRDefault="00055EA0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5A116F" w14:textId="77777777" w:rsidR="00C70FB7" w:rsidRDefault="00C70FB7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E65BF3B" w14:textId="77777777" w:rsidR="007F3E7A" w:rsidRPr="00EA1C08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14:paraId="00662BBB" w14:textId="77777777" w:rsidR="007F3E7A" w:rsidRPr="00143219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6AA84A9F" w14:textId="5D40DC48" w:rsidR="007F3E7A" w:rsidRPr="00EA1C08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55439D9D" w14:textId="77777777" w:rsidR="0028682A" w:rsidRPr="00143219" w:rsidRDefault="0028682A" w:rsidP="007F3E7A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1E026ED2" w14:textId="77777777" w:rsidR="007F3E7A" w:rsidRPr="00EA1C08" w:rsidRDefault="007F3E7A" w:rsidP="007F3E7A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5E623F83" w14:textId="77777777" w:rsidR="00AC0EAE" w:rsidRPr="00143219" w:rsidRDefault="00AC0EAE" w:rsidP="007F3E7A">
      <w:pPr>
        <w:ind w:right="-2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A2B5A88" w14:textId="77777777" w:rsidR="007F3E7A" w:rsidRPr="00EA1C08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14:paraId="6C3CFA5B" w14:textId="77777777" w:rsidR="00F60F06" w:rsidRPr="00143219" w:rsidRDefault="00F60F06" w:rsidP="007F3E7A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7A5D6513" w14:textId="77777777" w:rsidR="00E74AFE" w:rsidRPr="00EA1C08" w:rsidRDefault="00E74AFE" w:rsidP="00B41075">
      <w:pPr>
        <w:pStyle w:val="Heading6"/>
        <w:keepNext w:val="0"/>
        <w:numPr>
          <w:ilvl w:val="0"/>
          <w:numId w:val="20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 xml:space="preserve">ค่าเผื่อผลขาดทุนด้านเครดิตที่คาดว่าจะเกิดขึ้น </w:t>
      </w:r>
    </w:p>
    <w:p w14:paraId="6BFB7905" w14:textId="77777777" w:rsidR="007F3E7A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>ค่าเผื่อการลดมูลค่าของสินค้าและ</w:t>
      </w:r>
      <w:r w:rsidR="00294727">
        <w:rPr>
          <w:rFonts w:ascii="Angsana New" w:hAnsi="Angsana New"/>
          <w:b w:val="0"/>
          <w:bCs w:val="0"/>
          <w:cs/>
        </w:rPr>
        <w:t>มูลค่าสุทธิที่จะได้รับ</w:t>
      </w:r>
    </w:p>
    <w:p w14:paraId="295E9D0B" w14:textId="77777777" w:rsidR="00431257" w:rsidRPr="00431257" w:rsidRDefault="003C520E" w:rsidP="00431257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>
        <w:rPr>
          <w:rFonts w:ascii="Angsana New" w:hAnsi="Angsana New"/>
          <w:b w:val="0"/>
          <w:bCs w:val="0"/>
          <w:cs/>
        </w:rPr>
        <w:t>การพิจารณาเกี่ยวกับการด้อยค่า</w:t>
      </w:r>
      <w:r w:rsidR="00491857">
        <w:rPr>
          <w:rFonts w:ascii="Angsana New" w:hAnsi="Angsana New"/>
          <w:b w:val="0"/>
          <w:bCs w:val="0"/>
          <w:cs/>
        </w:rPr>
        <w:t>และมูลค่ายุติธรรม</w:t>
      </w:r>
      <w:r>
        <w:rPr>
          <w:rFonts w:ascii="Angsana New" w:hAnsi="Angsana New"/>
          <w:b w:val="0"/>
          <w:bCs w:val="0"/>
          <w:cs/>
        </w:rPr>
        <w:t>ของสินทรัพย์</w:t>
      </w:r>
    </w:p>
    <w:p w14:paraId="2DBB7BF3" w14:textId="77777777" w:rsidR="007F3E7A" w:rsidRPr="00EA1C08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 xml:space="preserve">อายุการให้ประโยชน์และมูลค่าคงเหลือของอาคารและอุปกรณ์ </w:t>
      </w:r>
      <w:r w:rsidR="00121FBD" w:rsidRPr="00EA1C08">
        <w:rPr>
          <w:rFonts w:ascii="Angsana New" w:hAnsi="Angsana New"/>
          <w:b w:val="0"/>
          <w:bCs w:val="0"/>
          <w:cs/>
        </w:rPr>
        <w:t xml:space="preserve"> และสินทรัพย์สิทธิการใช้</w:t>
      </w:r>
    </w:p>
    <w:p w14:paraId="0C8EE1A9" w14:textId="77777777" w:rsidR="00121FBD" w:rsidRPr="00EA1C08" w:rsidRDefault="00121FBD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6073D5B4" w14:textId="77777777" w:rsidR="007F3E7A" w:rsidRPr="00EA1C08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>สมมติฐานที่ใช้ในการคำนวณภาระผูกพันหนี้สินผลประโยชน์ของพนักงานหลังออกจากงาน</w:t>
      </w:r>
    </w:p>
    <w:p w14:paraId="56DA34E7" w14:textId="77777777" w:rsidR="007F3E7A" w:rsidRPr="00EA1C08" w:rsidRDefault="007F3E7A" w:rsidP="00075C30">
      <w:pPr>
        <w:pStyle w:val="Heading6"/>
        <w:numPr>
          <w:ilvl w:val="0"/>
          <w:numId w:val="18"/>
        </w:numPr>
        <w:ind w:left="567" w:right="-60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>งวดบัญชีที่คาดว่าจะได้รับประโยชน์จากสินทรัพย์ภาษีเงินได้รอการตัดบัญชีและ</w:t>
      </w:r>
      <w:r w:rsidR="00294727">
        <w:rPr>
          <w:rFonts w:ascii="Angsana New" w:hAnsi="Angsana New"/>
          <w:b w:val="0"/>
          <w:bCs w:val="0"/>
          <w:cs/>
        </w:rPr>
        <w:t>ประมาณการผล</w:t>
      </w:r>
      <w:r w:rsidRPr="00EA1C08">
        <w:rPr>
          <w:rFonts w:ascii="Angsana New" w:hAnsi="Angsana New"/>
          <w:b w:val="0"/>
          <w:bCs w:val="0"/>
          <w:cs/>
        </w:rPr>
        <w:t>ประโยชน์ที่จะได้รับจากขาดทุน</w:t>
      </w:r>
      <w:r w:rsidR="00294727">
        <w:rPr>
          <w:rFonts w:ascii="Angsana New" w:hAnsi="Angsana New"/>
          <w:b w:val="0"/>
          <w:bCs w:val="0"/>
          <w:cs/>
        </w:rPr>
        <w:t>สะสม</w:t>
      </w:r>
      <w:r w:rsidRPr="00EA1C08">
        <w:rPr>
          <w:rFonts w:ascii="Angsana New" w:hAnsi="Angsana New"/>
          <w:b w:val="0"/>
          <w:bCs w:val="0"/>
          <w:cs/>
        </w:rPr>
        <w:t>ทางภาษี</w:t>
      </w:r>
      <w:r w:rsidR="00EE1D19" w:rsidRPr="00EA1C08">
        <w:rPr>
          <w:rFonts w:ascii="Angsana New" w:hAnsi="Angsana New"/>
          <w:b w:val="0"/>
          <w:bCs w:val="0"/>
          <w:cs/>
        </w:rPr>
        <w:t>ยกมา</w:t>
      </w:r>
    </w:p>
    <w:p w14:paraId="0C2C6BF2" w14:textId="77777777" w:rsidR="007F3E7A" w:rsidRPr="00EA1C08" w:rsidRDefault="005A7246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A1C08">
        <w:rPr>
          <w:rFonts w:ascii="Angsana New" w:hAnsi="Angsana New"/>
          <w:b w:val="0"/>
          <w:bCs w:val="0"/>
          <w:cs/>
        </w:rPr>
        <w:t>ประมาณการหนี้สินอื่น</w:t>
      </w:r>
    </w:p>
    <w:p w14:paraId="1F35D737" w14:textId="77777777" w:rsidR="001D02CD" w:rsidRPr="00B701C7" w:rsidRDefault="001D02CD" w:rsidP="007F3E7A">
      <w:pPr>
        <w:ind w:right="-25"/>
        <w:jc w:val="both"/>
        <w:rPr>
          <w:rFonts w:ascii="Angsana New" w:hAnsi="Angsana New"/>
          <w:b/>
          <w:bCs/>
          <w:sz w:val="24"/>
          <w:szCs w:val="24"/>
        </w:rPr>
      </w:pPr>
    </w:p>
    <w:p w14:paraId="6F8E2A93" w14:textId="77777777" w:rsidR="007F3E7A" w:rsidRPr="00EA1C08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3C044230" w14:textId="77777777" w:rsidR="007F3E7A" w:rsidRPr="00B701C7" w:rsidRDefault="007F3E7A" w:rsidP="007F3E7A">
      <w:pPr>
        <w:ind w:right="-25"/>
        <w:jc w:val="both"/>
        <w:rPr>
          <w:rFonts w:ascii="Angsana New" w:hAnsi="Angsana New"/>
          <w:sz w:val="24"/>
          <w:szCs w:val="24"/>
          <w:cs/>
        </w:rPr>
      </w:pPr>
    </w:p>
    <w:p w14:paraId="0A6BFDCA" w14:textId="77777777" w:rsidR="007F3E7A" w:rsidRPr="00EA1C08" w:rsidRDefault="007F3E7A" w:rsidP="007F3E7A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BF3D365" w14:textId="77777777" w:rsidR="007F3E7A" w:rsidRPr="00B701C7" w:rsidRDefault="007F3E7A" w:rsidP="007F3E7A">
      <w:pPr>
        <w:ind w:right="-25"/>
        <w:jc w:val="both"/>
        <w:rPr>
          <w:rFonts w:ascii="Angsana New" w:hAnsi="Angsana New"/>
          <w:sz w:val="24"/>
          <w:szCs w:val="24"/>
        </w:rPr>
      </w:pPr>
    </w:p>
    <w:p w14:paraId="0401BF8F" w14:textId="48A95E4B" w:rsidR="007F3E7A" w:rsidRPr="00EA1C08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วันที่ในงบฐานะการเงิน 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14:paraId="521E79C9" w14:textId="77777777" w:rsidR="007F3E7A" w:rsidRPr="00B701C7" w:rsidRDefault="007F3E7A" w:rsidP="007F3E7A">
      <w:pPr>
        <w:ind w:right="-25"/>
        <w:jc w:val="thaiDistribute"/>
        <w:rPr>
          <w:rFonts w:ascii="Angsana New" w:hAnsi="Angsana New"/>
          <w:sz w:val="24"/>
          <w:szCs w:val="24"/>
        </w:rPr>
      </w:pPr>
    </w:p>
    <w:p w14:paraId="7632EDA1" w14:textId="77777777" w:rsidR="00B701C7" w:rsidRDefault="007F3E7A" w:rsidP="00B701C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1AD342FC" w14:textId="77777777" w:rsidR="0034146A" w:rsidRPr="00B701C7" w:rsidRDefault="0034146A" w:rsidP="00B701C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5BD7D03" w14:textId="77777777" w:rsidR="0034146A" w:rsidRPr="00DD73D1" w:rsidRDefault="0034146A" w:rsidP="003414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171B029" w14:textId="77777777" w:rsidR="0034146A" w:rsidRPr="00EA1C08" w:rsidRDefault="0034146A" w:rsidP="0034146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14:paraId="34F345A9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2D14128" w14:textId="1C4F90D2" w:rsidR="0034146A" w:rsidRPr="00EA1C08" w:rsidRDefault="0034146A" w:rsidP="0034146A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</w:t>
      </w:r>
      <w:r w:rsidR="00C70FB7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ภาษีที่ต้องชำระหรือสามารถขอคืนได้โดยคำนวณจากกำไรหรือขาดทุนทางภาษีสำหรับปี โดยใช้อัตราภาษีที่</w:t>
      </w:r>
      <w:r w:rsidRPr="00EA1C08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ตลอดจนการปรับปรุงเกี่ยวกับภาษีที่ค้างชำระในปีก่อน</w:t>
      </w:r>
      <w:r w:rsidR="00606094">
        <w:rPr>
          <w:rFonts w:ascii="Angsana New" w:hAnsi="Angsana New"/>
          <w:spacing w:val="-2"/>
          <w:sz w:val="30"/>
          <w:szCs w:val="30"/>
        </w:rPr>
        <w:t xml:space="preserve"> </w:t>
      </w:r>
      <w:r w:rsidRPr="00EA1C08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5E0E7D73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4BBD097" w14:textId="7E3186FC" w:rsidR="0034146A" w:rsidRPr="00EA1C08" w:rsidRDefault="0034146A" w:rsidP="0034146A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606094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6CEF81C3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B276099" w14:textId="77777777" w:rsidR="0034146A" w:rsidRPr="00EA1C08" w:rsidRDefault="0034146A" w:rsidP="0034146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FF0FC20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5DBE0AC" w14:textId="77777777" w:rsidR="0034146A" w:rsidRPr="00EA1C08" w:rsidRDefault="0034146A" w:rsidP="00341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5B054E4F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D60DFC" w14:textId="77777777" w:rsidR="0034146A" w:rsidRPr="00EA1C08" w:rsidRDefault="0034146A" w:rsidP="003414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้วระหว่างปี</w:t>
      </w:r>
    </w:p>
    <w:p w14:paraId="0452F7F8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D34A229" w14:textId="245410A9" w:rsidR="00D12E93" w:rsidRPr="00EA1C08" w:rsidRDefault="000D6946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D6946">
        <w:rPr>
          <w:rFonts w:ascii="Angsana New" w:hAnsi="Angsana New"/>
          <w:b/>
          <w:bCs/>
          <w:sz w:val="30"/>
          <w:szCs w:val="30"/>
        </w:rPr>
        <w:t>4</w:t>
      </w:r>
      <w:r w:rsidR="00D12E93" w:rsidRPr="00EA1C08">
        <w:rPr>
          <w:rFonts w:ascii="Angsana New" w:hAnsi="Angsana New"/>
          <w:b/>
          <w:bCs/>
          <w:sz w:val="30"/>
          <w:szCs w:val="30"/>
        </w:rPr>
        <w:t>.</w:t>
      </w:r>
      <w:r w:rsidR="00D12E93" w:rsidRPr="00EA1C08">
        <w:rPr>
          <w:rFonts w:ascii="Angsana New" w:hAnsi="Angsana New"/>
          <w:b/>
          <w:bCs/>
          <w:sz w:val="30"/>
          <w:szCs w:val="30"/>
        </w:rPr>
        <w:tab/>
      </w:r>
      <w:r w:rsidR="00D12E93" w:rsidRPr="00EA1C08">
        <w:rPr>
          <w:rFonts w:ascii="Angsana New" w:hAnsi="Angsana New"/>
          <w:b/>
          <w:bCs/>
          <w:sz w:val="30"/>
          <w:szCs w:val="30"/>
          <w:cs/>
        </w:rPr>
        <w:t>รายการบัญชีและยอดคงเหลือกับบุคคลหรือกิจการที่เกี่ยวข้องกัน</w:t>
      </w:r>
    </w:p>
    <w:p w14:paraId="7DFFA082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DEAE0D4" w14:textId="3B819B2F" w:rsidR="00D12E93" w:rsidRPr="00EA1C08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</w:t>
      </w:r>
      <w:r w:rsidR="00271E38" w:rsidRPr="00EA1C08">
        <w:rPr>
          <w:rFonts w:ascii="Angsana New" w:hAnsi="Angsana New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 หรือสามารถควบคุม</w:t>
      </w:r>
      <w:r w:rsidR="00271E38" w:rsidRPr="00EA1C08">
        <w:rPr>
          <w:rFonts w:ascii="Angsana New" w:hAnsi="Angsana New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271E38" w:rsidRPr="00EA1C08">
        <w:rPr>
          <w:rFonts w:ascii="Angsana New" w:hAnsi="Angsana New"/>
          <w:sz w:val="30"/>
          <w:szCs w:val="30"/>
          <w:cs/>
        </w:rPr>
        <w:t>กลุ่ม</w:t>
      </w:r>
      <w:r w:rsidRPr="00EA1C08">
        <w:rPr>
          <w:rFonts w:ascii="Angsana New" w:hAnsi="Angsana New"/>
          <w:sz w:val="30"/>
          <w:szCs w:val="30"/>
          <w:cs/>
        </w:rPr>
        <w:t xml:space="preserve">บริษัท  </w:t>
      </w:r>
    </w:p>
    <w:p w14:paraId="52BD9D00" w14:textId="77777777" w:rsidR="00DD73D1" w:rsidRPr="00DD73D1" w:rsidRDefault="00DD73D1" w:rsidP="00DD7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A009E84" w14:textId="77777777" w:rsidR="00632E83" w:rsidRPr="00EA1C08" w:rsidRDefault="00632E83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74CDEADE" w14:textId="77777777" w:rsidR="00F26136" w:rsidRPr="00DD73D1" w:rsidRDefault="00F2613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93" w:type="dxa"/>
        <w:tblLayout w:type="fixed"/>
        <w:tblLook w:val="01E0" w:firstRow="1" w:lastRow="1" w:firstColumn="1" w:lastColumn="1" w:noHBand="0" w:noVBand="0"/>
      </w:tblPr>
      <w:tblGrid>
        <w:gridCol w:w="3227"/>
        <w:gridCol w:w="283"/>
        <w:gridCol w:w="3119"/>
        <w:gridCol w:w="284"/>
        <w:gridCol w:w="2880"/>
      </w:tblGrid>
      <w:tr w:rsidR="00EA1C08" w:rsidRPr="00EA1C08" w14:paraId="3573FF73" w14:textId="77777777" w:rsidTr="00DD73D1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1AB83A57" w14:textId="77777777" w:rsidR="00572A6E" w:rsidRPr="00EA1C08" w:rsidRDefault="00572A6E" w:rsidP="005D52C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59930133"/>
            <w:r w:rsidRPr="00EA1C08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14:paraId="28A2E077" w14:textId="77777777" w:rsidR="00572A6E" w:rsidRPr="00EA1C08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B8A0C4D" w14:textId="77777777" w:rsidR="00572A6E" w:rsidRPr="00EA1C08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4A069BFF" w14:textId="77777777" w:rsidR="00572A6E" w:rsidRPr="00EA1C08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A9B5E0D" w14:textId="77777777" w:rsidR="00572A6E" w:rsidRPr="00EA1C08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bookmarkEnd w:id="1"/>
      <w:tr w:rsidR="00EA1C08" w:rsidRPr="00EA1C08" w14:paraId="586215DB" w14:textId="77777777" w:rsidTr="00755808">
        <w:tc>
          <w:tcPr>
            <w:tcW w:w="3227" w:type="dxa"/>
          </w:tcPr>
          <w:p w14:paraId="3E1BB9D1" w14:textId="77777777" w:rsidR="008D5F41" w:rsidRPr="00EA1C08" w:rsidRDefault="008D5F41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ตะวันออกการขนส่ง จำกัด</w:t>
            </w:r>
          </w:p>
        </w:tc>
        <w:tc>
          <w:tcPr>
            <w:tcW w:w="283" w:type="dxa"/>
          </w:tcPr>
          <w:p w14:paraId="48B45500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92DC52E" w14:textId="77777777"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84" w:type="dxa"/>
            <w:vAlign w:val="center"/>
          </w:tcPr>
          <w:p w14:paraId="7BF249ED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190B0F99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A1C08" w:rsidRPr="00EA1C08" w14:paraId="6770316A" w14:textId="77777777" w:rsidTr="00755808">
        <w:tc>
          <w:tcPr>
            <w:tcW w:w="3227" w:type="dxa"/>
          </w:tcPr>
          <w:p w14:paraId="45ED5204" w14:textId="77777777" w:rsidR="008D5F41" w:rsidRPr="00EA1C08" w:rsidRDefault="008D5F41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16"/>
                <w:szCs w:val="16"/>
              </w:rPr>
              <w:t xml:space="preserve">   </w:t>
            </w:r>
          </w:p>
        </w:tc>
        <w:tc>
          <w:tcPr>
            <w:tcW w:w="283" w:type="dxa"/>
          </w:tcPr>
          <w:p w14:paraId="3C704D07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3B47DCC3" w14:textId="77777777"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EECE8CD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1ABD0A5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22E7E5CC" w14:textId="77777777" w:rsidTr="00755808">
        <w:tc>
          <w:tcPr>
            <w:tcW w:w="3227" w:type="dxa"/>
          </w:tcPr>
          <w:p w14:paraId="5624A9DD" w14:textId="77777777" w:rsidR="008D5F41" w:rsidRPr="00EA1C08" w:rsidRDefault="008D5F41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ชลประทีปสินทรัพย์ จำกัด</w:t>
            </w:r>
          </w:p>
        </w:tc>
        <w:tc>
          <w:tcPr>
            <w:tcW w:w="283" w:type="dxa"/>
          </w:tcPr>
          <w:p w14:paraId="579574E0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BB19D4E" w14:textId="77777777"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07EC6A58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13B85D81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A1C08" w:rsidRPr="00EA1C08" w14:paraId="45E113FC" w14:textId="77777777" w:rsidTr="00755808">
        <w:tc>
          <w:tcPr>
            <w:tcW w:w="3227" w:type="dxa"/>
            <w:vAlign w:val="center"/>
          </w:tcPr>
          <w:p w14:paraId="356784F9" w14:textId="77777777" w:rsidR="008B412A" w:rsidRPr="00EA1C08" w:rsidRDefault="008B412A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F651155" w14:textId="77777777"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4356D1A8" w14:textId="77777777" w:rsidR="008B412A" w:rsidRPr="00EA1C08" w:rsidRDefault="008B412A" w:rsidP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4B5E375" w14:textId="77777777"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00E40003" w14:textId="77777777" w:rsidR="008B412A" w:rsidRPr="00EA1C08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3D812DA2" w14:textId="77777777" w:rsidTr="00755808">
        <w:tc>
          <w:tcPr>
            <w:tcW w:w="3227" w:type="dxa"/>
          </w:tcPr>
          <w:p w14:paraId="66C87A6B" w14:textId="77777777" w:rsidR="008D5F41" w:rsidRPr="00EA1C08" w:rsidRDefault="008D5F41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</w:tcPr>
          <w:p w14:paraId="340D584D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F015E5B" w14:textId="77777777"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จำหน่ายวัสดุก่อสร้างและอุปกรณ์</w:t>
            </w:r>
          </w:p>
        </w:tc>
        <w:tc>
          <w:tcPr>
            <w:tcW w:w="284" w:type="dxa"/>
            <w:vAlign w:val="center"/>
          </w:tcPr>
          <w:p w14:paraId="728DC7D6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44384378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A1C08" w:rsidRPr="00EA1C08" w14:paraId="5C84716D" w14:textId="77777777" w:rsidTr="00755808">
        <w:tc>
          <w:tcPr>
            <w:tcW w:w="3227" w:type="dxa"/>
          </w:tcPr>
          <w:p w14:paraId="1FC06DEE" w14:textId="77777777" w:rsidR="008D5F41" w:rsidRPr="00EA1C08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4460147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CABD502" w14:textId="77777777" w:rsidR="008D5F41" w:rsidRPr="00EA1C08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84" w:type="dxa"/>
            <w:vAlign w:val="center"/>
          </w:tcPr>
          <w:p w14:paraId="6717B439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1369CA59" w14:textId="77777777" w:rsidR="008D5F41" w:rsidRPr="00EA1C0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3D1" w:rsidRPr="00EA1C08" w14:paraId="0D18FFD4" w14:textId="77777777" w:rsidTr="009E1D64">
        <w:tc>
          <w:tcPr>
            <w:tcW w:w="3227" w:type="dxa"/>
          </w:tcPr>
          <w:p w14:paraId="00D9445E" w14:textId="77777777" w:rsidR="00DD73D1" w:rsidRPr="00EA1C08" w:rsidRDefault="00DD73D1" w:rsidP="009E1D64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16"/>
                <w:szCs w:val="16"/>
              </w:rPr>
              <w:t xml:space="preserve">   </w:t>
            </w:r>
          </w:p>
        </w:tc>
        <w:tc>
          <w:tcPr>
            <w:tcW w:w="283" w:type="dxa"/>
          </w:tcPr>
          <w:p w14:paraId="2A2085CB" w14:textId="77777777" w:rsidR="00DD73D1" w:rsidRPr="00EA1C08" w:rsidRDefault="00DD73D1" w:rsidP="009E1D6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3CB986B4" w14:textId="77777777" w:rsidR="00DD73D1" w:rsidRPr="00EA1C08" w:rsidRDefault="00DD73D1" w:rsidP="009E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4717115" w14:textId="77777777" w:rsidR="00DD73D1" w:rsidRPr="00EA1C08" w:rsidRDefault="00DD73D1" w:rsidP="009E1D6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7F0C11EF" w14:textId="77777777" w:rsidR="00DD73D1" w:rsidRPr="00EA1C08" w:rsidRDefault="00DD73D1" w:rsidP="009E1D6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B0C" w:rsidRPr="00EA1C08" w14:paraId="35B97173" w14:textId="77777777" w:rsidTr="00755808">
        <w:tc>
          <w:tcPr>
            <w:tcW w:w="3227" w:type="dxa"/>
          </w:tcPr>
          <w:p w14:paraId="50474D9D" w14:textId="77777777" w:rsidR="00466B0C" w:rsidRPr="00EA1C08" w:rsidRDefault="00466B0C" w:rsidP="002675BF">
            <w:pPr>
              <w:tabs>
                <w:tab w:val="clear" w:pos="2580"/>
                <w:tab w:val="clear" w:pos="3515"/>
                <w:tab w:val="clear" w:pos="6549"/>
                <w:tab w:val="left" w:pos="2694"/>
                <w:tab w:val="left" w:pos="3116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สมาร์ทคอนกรีต จำกัด </w:t>
            </w:r>
            <w:r w:rsidRPr="00EA1C08">
              <w:rPr>
                <w:rFonts w:ascii="Angsana New" w:hAnsi="Angsana New"/>
                <w:sz w:val="28"/>
                <w:szCs w:val="28"/>
              </w:rPr>
              <w:t>(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83" w:type="dxa"/>
          </w:tcPr>
          <w:p w14:paraId="5A7957A0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C237BEC" w14:textId="77777777"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ผลิตและจำหน่ายคอนกรีตมวลเบา</w:t>
            </w:r>
          </w:p>
        </w:tc>
        <w:tc>
          <w:tcPr>
            <w:tcW w:w="284" w:type="dxa"/>
            <w:vAlign w:val="center"/>
          </w:tcPr>
          <w:p w14:paraId="78561507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197196F8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66B0C" w:rsidRPr="00DD73D1" w14:paraId="53D8C69B" w14:textId="77777777" w:rsidTr="00755808">
        <w:tc>
          <w:tcPr>
            <w:tcW w:w="3227" w:type="dxa"/>
          </w:tcPr>
          <w:p w14:paraId="26421BF3" w14:textId="77777777" w:rsidR="00466B0C" w:rsidRPr="00DD73D1" w:rsidRDefault="00466B0C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3" w:type="dxa"/>
          </w:tcPr>
          <w:p w14:paraId="51370494" w14:textId="77777777" w:rsidR="00466B0C" w:rsidRPr="00DD73D1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119" w:type="dxa"/>
          </w:tcPr>
          <w:p w14:paraId="46B790A9" w14:textId="77777777" w:rsidR="00466B0C" w:rsidRPr="00DD73D1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4" w:type="dxa"/>
            <w:vAlign w:val="center"/>
          </w:tcPr>
          <w:p w14:paraId="0B3576A5" w14:textId="77777777" w:rsidR="00466B0C" w:rsidRPr="00DD73D1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80" w:type="dxa"/>
            <w:vAlign w:val="center"/>
          </w:tcPr>
          <w:p w14:paraId="1D1543DA" w14:textId="77777777" w:rsidR="00466B0C" w:rsidRPr="00DD73D1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466B0C" w:rsidRPr="00EA1C08" w14:paraId="0A4908D3" w14:textId="77777777" w:rsidTr="00755808">
        <w:tc>
          <w:tcPr>
            <w:tcW w:w="3227" w:type="dxa"/>
            <w:vAlign w:val="center"/>
          </w:tcPr>
          <w:p w14:paraId="3E47FBEE" w14:textId="77777777" w:rsidR="00466B0C" w:rsidRPr="00EA1C08" w:rsidRDefault="00466B0C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ซีซีพี เพวิ่ง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สโ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>ตน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A98A835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D79F5C8" w14:textId="77777777"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284" w:type="dxa"/>
            <w:vAlign w:val="center"/>
          </w:tcPr>
          <w:p w14:paraId="4AD6F583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3395862C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66B0C" w:rsidRPr="00EA1C08" w14:paraId="298F246F" w14:textId="77777777" w:rsidTr="00755808">
        <w:tc>
          <w:tcPr>
            <w:tcW w:w="3227" w:type="dxa"/>
          </w:tcPr>
          <w:p w14:paraId="2EE43B07" w14:textId="77777777" w:rsidR="00466B0C" w:rsidRPr="00EA1C08" w:rsidRDefault="00466B0C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4B9541D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4DC8479" w14:textId="77777777"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บล็อกคอนกรีต</w:t>
            </w:r>
          </w:p>
        </w:tc>
        <w:tc>
          <w:tcPr>
            <w:tcW w:w="284" w:type="dxa"/>
            <w:vAlign w:val="center"/>
          </w:tcPr>
          <w:p w14:paraId="2AD2E8AE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78352310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6B0C" w:rsidRPr="00EA1C08" w14:paraId="6425FD09" w14:textId="77777777" w:rsidTr="00755808">
        <w:tc>
          <w:tcPr>
            <w:tcW w:w="3227" w:type="dxa"/>
          </w:tcPr>
          <w:p w14:paraId="73758778" w14:textId="77777777" w:rsidR="00466B0C" w:rsidRPr="00EA1C08" w:rsidRDefault="00466B0C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EDAFBEE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31FFC4AF" w14:textId="77777777"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C2944B7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163E03D7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6B0C" w:rsidRPr="00EA1C08" w14:paraId="3198A126" w14:textId="77777777" w:rsidTr="00755808">
        <w:tc>
          <w:tcPr>
            <w:tcW w:w="3227" w:type="dxa"/>
          </w:tcPr>
          <w:p w14:paraId="20692960" w14:textId="77777777" w:rsidR="00466B0C" w:rsidRPr="00EA1C08" w:rsidRDefault="00466B0C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บริษัท ชาลี 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ท็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อป 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 จำกัด</w:t>
            </w:r>
          </w:p>
        </w:tc>
        <w:tc>
          <w:tcPr>
            <w:tcW w:w="283" w:type="dxa"/>
          </w:tcPr>
          <w:p w14:paraId="7D64F8F3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5AF8182" w14:textId="77777777" w:rsidR="00466B0C" w:rsidRPr="00EA1C08" w:rsidRDefault="00466B0C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4" w:type="dxa"/>
            <w:vAlign w:val="center"/>
          </w:tcPr>
          <w:p w14:paraId="59081C2F" w14:textId="77777777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272E2D9D" w14:textId="30A4C406" w:rsidR="00466B0C" w:rsidRPr="00EA1C08" w:rsidRDefault="00466B0C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การร่วมค้า (ดูหมายเหตุ</w:t>
            </w:r>
            <w:r w:rsidRPr="00EA1C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946" w:rsidRPr="000D6946">
              <w:rPr>
                <w:rFonts w:ascii="Angsana New" w:hAnsi="Angsana New"/>
                <w:sz w:val="28"/>
                <w:szCs w:val="28"/>
              </w:rPr>
              <w:t>9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55EA0" w:rsidRPr="00EA1C08" w14:paraId="5FF04FEE" w14:textId="77777777" w:rsidTr="00755808">
        <w:tc>
          <w:tcPr>
            <w:tcW w:w="3227" w:type="dxa"/>
          </w:tcPr>
          <w:p w14:paraId="476B02B9" w14:textId="6D50F1AD" w:rsidR="00055EA0" w:rsidRPr="00EA1C08" w:rsidRDefault="00B701C7" w:rsidP="002675BF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70FB7">
              <w:rPr>
                <w:rFonts w:ascii="Angsana New" w:hAnsi="Angsana New"/>
                <w:sz w:val="28"/>
                <w:szCs w:val="28"/>
              </w:rPr>
              <w:t>(</w:t>
            </w:r>
            <w:r w:rsidR="00055EA0">
              <w:rPr>
                <w:rFonts w:ascii="Angsana New" w:hAnsi="Angsana New"/>
                <w:sz w:val="28"/>
                <w:szCs w:val="28"/>
                <w:cs/>
              </w:rPr>
              <w:t>“</w:t>
            </w:r>
            <w:r w:rsidR="00055EA0">
              <w:rPr>
                <w:rFonts w:ascii="Angsana New" w:hAnsi="Angsana New"/>
                <w:sz w:val="28"/>
                <w:szCs w:val="28"/>
              </w:rPr>
              <w:t>CTLS”</w:t>
            </w:r>
            <w:r w:rsidR="00C70F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F545DD4" w14:textId="77777777" w:rsidR="00055EA0" w:rsidRPr="00EA1C08" w:rsidRDefault="00055EA0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2A07A11" w14:textId="77777777" w:rsidR="00055EA0" w:rsidRPr="00EA1C08" w:rsidRDefault="00055EA0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31778EF5" w14:textId="77777777" w:rsidR="00055EA0" w:rsidRPr="00EA1C08" w:rsidRDefault="00055EA0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52B409FF" w14:textId="77777777" w:rsidR="00055EA0" w:rsidRPr="00EA1C08" w:rsidRDefault="00055EA0" w:rsidP="004B54CC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3D1" w:rsidRPr="00EA1C08" w14:paraId="32C2B1DD" w14:textId="77777777" w:rsidTr="009E1D64">
        <w:tc>
          <w:tcPr>
            <w:tcW w:w="3227" w:type="dxa"/>
          </w:tcPr>
          <w:p w14:paraId="07994BBE" w14:textId="77777777" w:rsidR="00DD73D1" w:rsidRPr="00EA1C08" w:rsidRDefault="00DD73D1" w:rsidP="009E1D64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1EFB5B64" w14:textId="77777777" w:rsidR="00DD73D1" w:rsidRPr="00EA1C08" w:rsidRDefault="00DD73D1" w:rsidP="009E1D6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2BEDDAFA" w14:textId="77777777" w:rsidR="00DD73D1" w:rsidRPr="00EA1C08" w:rsidRDefault="00DD73D1" w:rsidP="009E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EF685E1" w14:textId="77777777" w:rsidR="00DD73D1" w:rsidRPr="00EA1C08" w:rsidRDefault="00DD73D1" w:rsidP="009E1D6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327AF982" w14:textId="77777777" w:rsidR="00DD73D1" w:rsidRPr="00EA1C08" w:rsidRDefault="00DD73D1" w:rsidP="009E1D6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2A75FFA1" w14:textId="77777777" w:rsidTr="00755808">
        <w:tc>
          <w:tcPr>
            <w:tcW w:w="3227" w:type="dxa"/>
            <w:vAlign w:val="center"/>
          </w:tcPr>
          <w:p w14:paraId="0A9FB97C" w14:textId="2CF099E2" w:rsidR="00DD73D1" w:rsidRPr="00DD73D1" w:rsidRDefault="00DD73D1" w:rsidP="00DD73D1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ดี.เอส.วี.ที คลังสินค้า จำกัด</w:t>
            </w:r>
          </w:p>
        </w:tc>
        <w:tc>
          <w:tcPr>
            <w:tcW w:w="283" w:type="dxa"/>
            <w:vAlign w:val="center"/>
          </w:tcPr>
          <w:p w14:paraId="2C9B70A3" w14:textId="77777777" w:rsidR="00DD73D1" w:rsidRPr="00DD73D1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623CE598" w14:textId="254C4C31" w:rsidR="00DD73D1" w:rsidRPr="00DD73D1" w:rsidRDefault="00DD73D1" w:rsidP="00DD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ให้เช่าคลังสินค้าและพื้นที่ และให้</w:t>
            </w:r>
          </w:p>
        </w:tc>
        <w:tc>
          <w:tcPr>
            <w:tcW w:w="284" w:type="dxa"/>
            <w:vAlign w:val="center"/>
          </w:tcPr>
          <w:p w14:paraId="5540E3E4" w14:textId="77777777" w:rsidR="00DD73D1" w:rsidRPr="00DD73D1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35737C58" w14:textId="3ED8BCCC" w:rsidR="00DD73D1" w:rsidRPr="00DD73D1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2F00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0067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DD73D1" w:rsidRPr="00EA1C08" w14:paraId="3BA02BBE" w14:textId="77777777" w:rsidTr="00D62FA3">
        <w:tc>
          <w:tcPr>
            <w:tcW w:w="3227" w:type="dxa"/>
          </w:tcPr>
          <w:p w14:paraId="0BDC9E28" w14:textId="0EF44E9E" w:rsidR="00DD73D1" w:rsidRPr="00DD73D1" w:rsidRDefault="00DD73D1" w:rsidP="00DD73D1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D73D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DD73D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D73D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ชำระบัญชีเสร็จสิ้นวันที่ </w:t>
            </w:r>
            <w:r w:rsidRPr="00DD73D1">
              <w:rPr>
                <w:rFonts w:ascii="Angsana New" w:hAnsi="Angsana New"/>
                <w:spacing w:val="-4"/>
                <w:sz w:val="28"/>
                <w:szCs w:val="28"/>
              </w:rPr>
              <w:t xml:space="preserve">24 </w:t>
            </w:r>
            <w:r w:rsidRPr="00DD73D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ตุลาคม </w:t>
            </w:r>
            <w:r w:rsidRPr="00DD73D1">
              <w:rPr>
                <w:rFonts w:ascii="Angsana New" w:hAnsi="Angsana New"/>
                <w:spacing w:val="-4"/>
                <w:sz w:val="28"/>
                <w:szCs w:val="28"/>
              </w:rPr>
              <w:t>2568)</w:t>
            </w:r>
          </w:p>
        </w:tc>
        <w:tc>
          <w:tcPr>
            <w:tcW w:w="283" w:type="dxa"/>
            <w:vAlign w:val="center"/>
          </w:tcPr>
          <w:p w14:paraId="29AC0FC4" w14:textId="77777777" w:rsidR="00DD73D1" w:rsidRPr="00DD73D1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8E5A4A0" w14:textId="4199C031" w:rsidR="00DD73D1" w:rsidRPr="00DD73D1" w:rsidRDefault="00DD73D1" w:rsidP="00DD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บริการด้านวัตถุอันตรายทุกประเภท</w:t>
            </w:r>
          </w:p>
        </w:tc>
        <w:tc>
          <w:tcPr>
            <w:tcW w:w="284" w:type="dxa"/>
            <w:vAlign w:val="center"/>
          </w:tcPr>
          <w:p w14:paraId="2CE96079" w14:textId="77777777" w:rsidR="00DD73D1" w:rsidRPr="00DD73D1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1026CD57" w14:textId="77777777" w:rsidR="00DD73D1" w:rsidRPr="00DD73D1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3D1" w:rsidRPr="00EA1C08" w14:paraId="5C20F5BA" w14:textId="77777777" w:rsidTr="00755808">
        <w:tc>
          <w:tcPr>
            <w:tcW w:w="3227" w:type="dxa"/>
            <w:vAlign w:val="center"/>
          </w:tcPr>
          <w:p w14:paraId="21374491" w14:textId="77777777" w:rsidR="00DD73D1" w:rsidRPr="00EA1C08" w:rsidRDefault="00DD73D1" w:rsidP="00DD73D1">
            <w:pPr>
              <w:tabs>
                <w:tab w:val="clear" w:pos="2580"/>
                <w:tab w:val="left" w:pos="2694"/>
              </w:tabs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04E1FC1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302507FB" w14:textId="77777777" w:rsidR="00DD73D1" w:rsidRPr="00EA1C08" w:rsidRDefault="00DD73D1" w:rsidP="00DD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7AFEBFF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52FD57DF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53D3BD2C" w14:textId="77777777" w:rsidTr="00755808">
        <w:tc>
          <w:tcPr>
            <w:tcW w:w="3227" w:type="dxa"/>
            <w:vAlign w:val="center"/>
          </w:tcPr>
          <w:p w14:paraId="5911363A" w14:textId="77777777" w:rsidR="00DD73D1" w:rsidRPr="00EA1C08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4A27E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4A27E6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</w:t>
            </w:r>
            <w:proofErr w:type="spellStart"/>
            <w:r w:rsidRPr="004A27E6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4A27E6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4A27E6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4A27E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center"/>
          </w:tcPr>
          <w:p w14:paraId="045A38CD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1441B45E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A27E6">
              <w:rPr>
                <w:rFonts w:ascii="Angsana New" w:hAnsi="Angsana New"/>
                <w:sz w:val="28"/>
                <w:szCs w:val="28"/>
                <w:cs/>
              </w:rPr>
              <w:t>บริหารจัดการด้าน</w:t>
            </w:r>
            <w:proofErr w:type="spellStart"/>
            <w:r w:rsidRPr="004A27E6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4A27E6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4A27E6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4A27E6">
              <w:rPr>
                <w:rFonts w:ascii="Angsana New" w:hAnsi="Angsana New"/>
                <w:sz w:val="28"/>
                <w:szCs w:val="28"/>
                <w:cs/>
              </w:rPr>
              <w:t>ครบวงจร</w:t>
            </w:r>
          </w:p>
        </w:tc>
        <w:tc>
          <w:tcPr>
            <w:tcW w:w="284" w:type="dxa"/>
          </w:tcPr>
          <w:p w14:paraId="37B12DDA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2338C469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2F00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0067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DD73D1" w:rsidRPr="002F0067" w14:paraId="6D8D31BD" w14:textId="77777777" w:rsidTr="00755808">
        <w:tc>
          <w:tcPr>
            <w:tcW w:w="3227" w:type="dxa"/>
            <w:vAlign w:val="center"/>
          </w:tcPr>
          <w:p w14:paraId="7D0D1054" w14:textId="77777777" w:rsidR="00DD73D1" w:rsidRPr="002F0067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938746D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05D77B01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6967D27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464C05F4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0952130D" w14:textId="77777777" w:rsidTr="00755808">
        <w:tc>
          <w:tcPr>
            <w:tcW w:w="3227" w:type="dxa"/>
          </w:tcPr>
          <w:p w14:paraId="5CBA002B" w14:textId="77777777" w:rsidR="00DD73D1" w:rsidRPr="00EA1C08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บริษัท เอทีซี คอนกรีตชลบุรี จำกัด</w:t>
            </w:r>
          </w:p>
        </w:tc>
        <w:tc>
          <w:tcPr>
            <w:tcW w:w="283" w:type="dxa"/>
          </w:tcPr>
          <w:p w14:paraId="66A549A9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E07C2A4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84" w:type="dxa"/>
          </w:tcPr>
          <w:p w14:paraId="3AC2FD26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6576601D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2F00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F0067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DD73D1" w:rsidRPr="00EA1C08" w14:paraId="235F9516" w14:textId="77777777" w:rsidTr="00755808">
        <w:tc>
          <w:tcPr>
            <w:tcW w:w="3227" w:type="dxa"/>
          </w:tcPr>
          <w:p w14:paraId="2CB19D62" w14:textId="77777777" w:rsidR="00DD73D1" w:rsidRPr="002F0067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4EF9344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5F1694C" w14:textId="77777777" w:rsidR="00DD73D1" w:rsidRPr="002F0067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ทุกชนิด</w:t>
            </w:r>
          </w:p>
        </w:tc>
        <w:tc>
          <w:tcPr>
            <w:tcW w:w="284" w:type="dxa"/>
          </w:tcPr>
          <w:p w14:paraId="79618164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2CADD20A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3D1" w:rsidRPr="00EA1C08" w14:paraId="5F493168" w14:textId="77777777" w:rsidTr="00755808">
        <w:tc>
          <w:tcPr>
            <w:tcW w:w="3227" w:type="dxa"/>
          </w:tcPr>
          <w:p w14:paraId="24E74376" w14:textId="77777777" w:rsidR="00DD73D1" w:rsidRPr="004A27E6" w:rsidRDefault="00DD73D1" w:rsidP="00DD73D1">
            <w:pPr>
              <w:spacing w:line="260" w:lineRule="atLeast"/>
              <w:ind w:right="14" w:hanging="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713D0DF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2E40CE09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72CECA4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</w:tcPr>
          <w:p w14:paraId="617EF9FC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604F3DC7" w14:textId="77777777" w:rsidTr="00755808">
        <w:tc>
          <w:tcPr>
            <w:tcW w:w="3227" w:type="dxa"/>
            <w:vAlign w:val="center"/>
          </w:tcPr>
          <w:p w14:paraId="4010EDA0" w14:textId="2541BDF8" w:rsidR="00DD73D1" w:rsidRPr="00AC06BA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AC06BA">
              <w:rPr>
                <w:rFonts w:ascii="Angsana New" w:hAnsi="Angsana New"/>
                <w:sz w:val="28"/>
                <w:szCs w:val="28"/>
                <w:cs/>
              </w:rPr>
              <w:t xml:space="preserve">บริษัท ดีสินขุมทรัพย์ ไมน์นิ่ง </w:t>
            </w:r>
            <w:proofErr w:type="spellStart"/>
            <w:r w:rsidRPr="00AC06BA">
              <w:rPr>
                <w:rFonts w:ascii="Angsana New" w:hAnsi="Angsana New"/>
                <w:sz w:val="28"/>
                <w:szCs w:val="28"/>
                <w:cs/>
              </w:rPr>
              <w:t>สโ</w:t>
            </w:r>
            <w:proofErr w:type="spellEnd"/>
            <w:r w:rsidRPr="00AC06BA">
              <w:rPr>
                <w:rFonts w:ascii="Angsana New" w:hAnsi="Angsana New"/>
                <w:sz w:val="28"/>
                <w:szCs w:val="28"/>
                <w:cs/>
              </w:rPr>
              <w:t>ตน จำกัด</w:t>
            </w:r>
          </w:p>
        </w:tc>
        <w:tc>
          <w:tcPr>
            <w:tcW w:w="283" w:type="dxa"/>
          </w:tcPr>
          <w:p w14:paraId="6478EDDC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0E4A0FDB" w14:textId="61F7285F" w:rsidR="00DD73D1" w:rsidRPr="00AC06BA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ทำ</w:t>
            </w:r>
            <w:r w:rsidRPr="00AC06BA">
              <w:rPr>
                <w:rFonts w:ascii="Angsana New" w:hAnsi="Angsana New"/>
                <w:sz w:val="28"/>
                <w:szCs w:val="28"/>
                <w:cs/>
              </w:rPr>
              <w:t>เหมืองหินที่ใช้ในการก่อสร้าง</w:t>
            </w:r>
          </w:p>
        </w:tc>
        <w:tc>
          <w:tcPr>
            <w:tcW w:w="284" w:type="dxa"/>
          </w:tcPr>
          <w:p w14:paraId="4A4EEC7F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</w:tcPr>
          <w:p w14:paraId="50D396DB" w14:textId="21F4CE5B" w:rsidR="00DD73D1" w:rsidRPr="00AC06BA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F006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2F00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06BA">
              <w:rPr>
                <w:rFonts w:ascii="Angsana New" w:hAnsi="Angsana New"/>
                <w:sz w:val="28"/>
                <w:szCs w:val="28"/>
              </w:rPr>
              <w:t>CTLS</w:t>
            </w:r>
          </w:p>
        </w:tc>
      </w:tr>
      <w:tr w:rsidR="00DD73D1" w:rsidRPr="00EA1C08" w14:paraId="6F05E2FB" w14:textId="77777777" w:rsidTr="00755808">
        <w:tc>
          <w:tcPr>
            <w:tcW w:w="3227" w:type="dxa"/>
          </w:tcPr>
          <w:p w14:paraId="4377D0A0" w14:textId="77777777" w:rsidR="00DD73D1" w:rsidRPr="004A27E6" w:rsidRDefault="00DD73D1" w:rsidP="00DD73D1">
            <w:pPr>
              <w:spacing w:line="260" w:lineRule="atLeast"/>
              <w:ind w:right="14" w:hanging="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68B67EF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0D1F258D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7EF05102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</w:tcPr>
          <w:p w14:paraId="6460C22B" w14:textId="77777777" w:rsidR="00DD73D1" w:rsidRPr="004A27E6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55E403DC" w14:textId="77777777" w:rsidTr="00755808">
        <w:tc>
          <w:tcPr>
            <w:tcW w:w="3227" w:type="dxa"/>
            <w:vAlign w:val="center"/>
          </w:tcPr>
          <w:p w14:paraId="15F93C19" w14:textId="77777777" w:rsidR="00DD73D1" w:rsidRPr="00EA1C08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14:paraId="15835257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69FAA37A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พัฒนาที่ดิน</w:t>
            </w:r>
          </w:p>
        </w:tc>
        <w:tc>
          <w:tcPr>
            <w:tcW w:w="284" w:type="dxa"/>
            <w:vAlign w:val="center"/>
          </w:tcPr>
          <w:p w14:paraId="4F5E7149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752CE1EC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571BBD04" w14:textId="77777777" w:rsidTr="00755808">
        <w:tc>
          <w:tcPr>
            <w:tcW w:w="3227" w:type="dxa"/>
          </w:tcPr>
          <w:p w14:paraId="2774E2C5" w14:textId="77777777" w:rsidR="00DD73D1" w:rsidRPr="00294727" w:rsidRDefault="00DD73D1" w:rsidP="00DD73D1">
            <w:pPr>
              <w:spacing w:line="260" w:lineRule="atLeast"/>
              <w:ind w:right="14" w:hanging="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4A2C5CDC" w14:textId="77777777" w:rsidR="00DD73D1" w:rsidRPr="00294727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22F32DBA" w14:textId="77777777" w:rsidR="00DD73D1" w:rsidRPr="00294727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62E0F2F" w14:textId="77777777" w:rsidR="00DD73D1" w:rsidRPr="00294727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</w:tcPr>
          <w:p w14:paraId="10097D61" w14:textId="77777777" w:rsidR="00DD73D1" w:rsidRPr="00294727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16735728" w14:textId="77777777" w:rsidTr="00755808">
        <w:tc>
          <w:tcPr>
            <w:tcW w:w="3227" w:type="dxa"/>
            <w:vAlign w:val="center"/>
          </w:tcPr>
          <w:p w14:paraId="5E2F26EE" w14:textId="77777777" w:rsidR="00DD73D1" w:rsidRPr="00EA1C08" w:rsidRDefault="00DD73D1" w:rsidP="00DD73D1">
            <w:pPr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สมายล์ แอส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เสท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center"/>
          </w:tcPr>
          <w:p w14:paraId="51F5688E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4EB8DF3C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2558DDDC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5D440B53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3AAB663E" w14:textId="77777777" w:rsidTr="00755808">
        <w:tc>
          <w:tcPr>
            <w:tcW w:w="3227" w:type="dxa"/>
            <w:vAlign w:val="center"/>
          </w:tcPr>
          <w:p w14:paraId="61E35180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8BA8FA3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58254EE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A5018CF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5DD47578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58D47F08" w14:textId="77777777" w:rsidTr="00755808">
        <w:tc>
          <w:tcPr>
            <w:tcW w:w="3227" w:type="dxa"/>
            <w:vAlign w:val="center"/>
          </w:tcPr>
          <w:p w14:paraId="5C7E36B5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14:paraId="7105A3F4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006FBE8E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ค้าอสังหาริมทรัพย์  </w:t>
            </w:r>
          </w:p>
        </w:tc>
        <w:tc>
          <w:tcPr>
            <w:tcW w:w="284" w:type="dxa"/>
            <w:vAlign w:val="center"/>
          </w:tcPr>
          <w:p w14:paraId="59EE0B40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1C3282E6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1CEFDBB3" w14:textId="77777777" w:rsidTr="00755808">
        <w:tc>
          <w:tcPr>
            <w:tcW w:w="3227" w:type="dxa"/>
            <w:vAlign w:val="center"/>
          </w:tcPr>
          <w:p w14:paraId="6B1A28B3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5985037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1F4A2B1E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B64EF44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6A3C0DF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775A5B49" w14:textId="77777777" w:rsidTr="00755808">
        <w:tc>
          <w:tcPr>
            <w:tcW w:w="3227" w:type="dxa"/>
            <w:vAlign w:val="center"/>
          </w:tcPr>
          <w:p w14:paraId="38CC3340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ทีปกรโฮลด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center"/>
          </w:tcPr>
          <w:p w14:paraId="0CD6F43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2D62E2C1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84" w:type="dxa"/>
            <w:vAlign w:val="center"/>
          </w:tcPr>
          <w:p w14:paraId="45A1CF9E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6BA6C181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458DE73A" w14:textId="77777777" w:rsidTr="00755808">
        <w:tc>
          <w:tcPr>
            <w:tcW w:w="3227" w:type="dxa"/>
            <w:vAlign w:val="center"/>
          </w:tcPr>
          <w:p w14:paraId="606CEF3C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E22CA68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27BBCA0E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A433F7E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30E7BEC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16F3BB80" w14:textId="77777777" w:rsidTr="00755808">
        <w:tc>
          <w:tcPr>
            <w:tcW w:w="3227" w:type="dxa"/>
            <w:vAlign w:val="center"/>
          </w:tcPr>
          <w:p w14:paraId="6FEC723C" w14:textId="77777777" w:rsidR="00DD73D1" w:rsidRPr="00EA1C08" w:rsidRDefault="00DD73D1" w:rsidP="00DD73D1">
            <w:pPr>
              <w:tabs>
                <w:tab w:val="clear" w:pos="2580"/>
                <w:tab w:val="left" w:pos="2835"/>
              </w:tabs>
              <w:spacing w:line="260" w:lineRule="atLeast"/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ทีปกร </w:t>
            </w:r>
            <w:proofErr w:type="spellStart"/>
            <w:r w:rsidRPr="00EA1C08">
              <w:rPr>
                <w:rFonts w:ascii="Angsana New" w:hAnsi="Angsana New"/>
                <w:sz w:val="28"/>
                <w:szCs w:val="28"/>
                <w:cs/>
              </w:rPr>
              <w:t>เล</w:t>
            </w:r>
            <w:proofErr w:type="spellEnd"/>
            <w:r w:rsidRPr="00EA1C08">
              <w:rPr>
                <w:rFonts w:ascii="Angsana New" w:hAnsi="Angsana New"/>
                <w:sz w:val="28"/>
                <w:szCs w:val="28"/>
                <w:cs/>
              </w:rPr>
              <w:t>ค แอนด์ แลนด์ จำกัด</w:t>
            </w:r>
          </w:p>
        </w:tc>
        <w:tc>
          <w:tcPr>
            <w:tcW w:w="283" w:type="dxa"/>
            <w:vAlign w:val="center"/>
          </w:tcPr>
          <w:p w14:paraId="5CE763A7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33E6E140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14:paraId="3B5C1716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56EE81BB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217E94F5" w14:textId="77777777" w:rsidTr="00755808">
        <w:tc>
          <w:tcPr>
            <w:tcW w:w="3227" w:type="dxa"/>
            <w:vAlign w:val="center"/>
          </w:tcPr>
          <w:p w14:paraId="1F6CEBCD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09EEA3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5B8B4805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956C914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616CAEE6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1A0E5237" w14:textId="77777777" w:rsidTr="00755808">
        <w:tc>
          <w:tcPr>
            <w:tcW w:w="3227" w:type="dxa"/>
            <w:vAlign w:val="center"/>
          </w:tcPr>
          <w:p w14:paraId="102547F5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14:paraId="01464A64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00A07D47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27F2C0F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26E0D313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5F118768" w14:textId="77777777" w:rsidTr="00755808">
        <w:tc>
          <w:tcPr>
            <w:tcW w:w="3227" w:type="dxa"/>
            <w:vAlign w:val="center"/>
          </w:tcPr>
          <w:p w14:paraId="3274BCB2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377B70B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2B5EFEE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8C27831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5789DDDF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25A428E8" w14:textId="77777777" w:rsidTr="00755808">
        <w:tc>
          <w:tcPr>
            <w:tcW w:w="3227" w:type="dxa"/>
            <w:vAlign w:val="center"/>
          </w:tcPr>
          <w:p w14:paraId="3E8480FD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14:paraId="7C554C70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6F625F6B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2BF37A18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369FA5B0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03F921D2" w14:textId="77777777" w:rsidTr="00755808">
        <w:tc>
          <w:tcPr>
            <w:tcW w:w="3227" w:type="dxa"/>
            <w:vAlign w:val="center"/>
          </w:tcPr>
          <w:p w14:paraId="25C20933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FE7B6DB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175EB46C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73C43F1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4E072A93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10759672" w14:textId="77777777" w:rsidTr="00755808">
        <w:tc>
          <w:tcPr>
            <w:tcW w:w="3227" w:type="dxa"/>
            <w:vAlign w:val="center"/>
          </w:tcPr>
          <w:p w14:paraId="079335A8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14:paraId="357E22A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430367F5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74B80A4D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5370262E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21746668" w14:textId="77777777" w:rsidTr="00755808">
        <w:tc>
          <w:tcPr>
            <w:tcW w:w="3227" w:type="dxa"/>
            <w:vAlign w:val="center"/>
          </w:tcPr>
          <w:p w14:paraId="0A193DD4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5659A27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25D77D1F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6E7D584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16F71F31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5B51E2B2" w14:textId="77777777" w:rsidTr="00755808">
        <w:tc>
          <w:tcPr>
            <w:tcW w:w="3227" w:type="dxa"/>
            <w:vAlign w:val="center"/>
          </w:tcPr>
          <w:p w14:paraId="098961D3" w14:textId="77777777" w:rsidR="00DD73D1" w:rsidRPr="00EA1C08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อ่างหิน เครื่องดื่ม จำกัด</w:t>
            </w:r>
          </w:p>
        </w:tc>
        <w:tc>
          <w:tcPr>
            <w:tcW w:w="283" w:type="dxa"/>
            <w:vAlign w:val="center"/>
          </w:tcPr>
          <w:p w14:paraId="767A9E69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591C1C47" w14:textId="77777777" w:rsidR="00DD73D1" w:rsidRPr="00EA1C08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ร้านขายปลีกเครื่องดื่มไม่มีแอลกอฮอล์</w:t>
            </w:r>
          </w:p>
        </w:tc>
        <w:tc>
          <w:tcPr>
            <w:tcW w:w="284" w:type="dxa"/>
            <w:vAlign w:val="center"/>
          </w:tcPr>
          <w:p w14:paraId="2675ACA2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0B6C785B" w14:textId="77777777" w:rsidR="00DD73D1" w:rsidRPr="00EA1C08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A1C08" w14:paraId="4E4D5B7F" w14:textId="77777777" w:rsidTr="00755808">
        <w:tc>
          <w:tcPr>
            <w:tcW w:w="3227" w:type="dxa"/>
          </w:tcPr>
          <w:p w14:paraId="6F72A3DF" w14:textId="77777777" w:rsidR="00DD73D1" w:rsidRPr="00EA1C08" w:rsidRDefault="00DD73D1" w:rsidP="00DD73D1">
            <w:pPr>
              <w:spacing w:line="260" w:lineRule="atLeast"/>
              <w:ind w:right="14" w:hanging="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1C05A0B8" w14:textId="77777777" w:rsidR="00DD73D1" w:rsidRPr="00EA1C08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</w:tcPr>
          <w:p w14:paraId="1EF36C51" w14:textId="77777777" w:rsidR="00DD73D1" w:rsidRPr="00EA1C08" w:rsidRDefault="00DD73D1" w:rsidP="00DD73D1">
            <w:pPr>
              <w:spacing w:line="26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7B8F1F1D" w14:textId="77777777" w:rsidR="00DD73D1" w:rsidRPr="00EA1C08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</w:tcPr>
          <w:p w14:paraId="3CA98483" w14:textId="77777777" w:rsidR="00DD73D1" w:rsidRPr="00EA1C08" w:rsidRDefault="00DD73D1" w:rsidP="00DD73D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648580C5" w14:textId="77777777" w:rsidTr="00755808">
        <w:tc>
          <w:tcPr>
            <w:tcW w:w="3227" w:type="dxa"/>
            <w:vAlign w:val="center"/>
          </w:tcPr>
          <w:p w14:paraId="08BC030A" w14:textId="77777777" w:rsidR="00DD73D1" w:rsidRPr="004A27E6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2172D3">
              <w:rPr>
                <w:rFonts w:ascii="Angsana New" w:hAnsi="Angsana New"/>
                <w:sz w:val="28"/>
                <w:szCs w:val="28"/>
                <w:cs/>
              </w:rPr>
              <w:t>บริษัท พีเจเอฟ เทรด</w:t>
            </w:r>
            <w:proofErr w:type="spellStart"/>
            <w:r w:rsidRPr="002172D3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2172D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center"/>
          </w:tcPr>
          <w:p w14:paraId="2FCD3953" w14:textId="77777777" w:rsidR="00DD73D1" w:rsidRPr="004A27E6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6F1D02CF" w14:textId="77777777" w:rsidR="00DD73D1" w:rsidRPr="004A27E6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2295">
              <w:rPr>
                <w:rFonts w:ascii="Angsana New" w:hAnsi="Angsana New"/>
                <w:sz w:val="28"/>
                <w:szCs w:val="28"/>
                <w:cs/>
              </w:rPr>
              <w:t>ผลิตสินค้าประเภทหน้าต่างและประตู</w:t>
            </w:r>
          </w:p>
        </w:tc>
        <w:tc>
          <w:tcPr>
            <w:tcW w:w="284" w:type="dxa"/>
            <w:vAlign w:val="center"/>
          </w:tcPr>
          <w:p w14:paraId="4701C159" w14:textId="77777777" w:rsidR="00DD73D1" w:rsidRPr="004A27E6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14:paraId="296360CE" w14:textId="77777777" w:rsidR="00DD73D1" w:rsidRPr="004A27E6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A27E6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DD73D1" w:rsidRPr="00E5750B" w14:paraId="2AD235FE" w14:textId="77777777" w:rsidTr="00755808">
        <w:tc>
          <w:tcPr>
            <w:tcW w:w="3227" w:type="dxa"/>
            <w:vAlign w:val="center"/>
          </w:tcPr>
          <w:p w14:paraId="39041A64" w14:textId="77777777" w:rsidR="00DD73D1" w:rsidRPr="00E5750B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D754C49" w14:textId="77777777" w:rsidR="00DD73D1" w:rsidRPr="00E5750B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47FC842E" w14:textId="77777777" w:rsidR="00DD73D1" w:rsidRPr="00E5750B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D67B5B3" w14:textId="77777777" w:rsidR="00DD73D1" w:rsidRPr="00E5750B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4EB25776" w14:textId="77777777" w:rsidR="00DD73D1" w:rsidRPr="00E5750B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73D1" w:rsidRPr="00EA1C08" w14:paraId="237596D0" w14:textId="77777777" w:rsidTr="00755808">
        <w:tc>
          <w:tcPr>
            <w:tcW w:w="3227" w:type="dxa"/>
          </w:tcPr>
          <w:p w14:paraId="66AEC329" w14:textId="4FE13A28" w:rsidR="00DD73D1" w:rsidRPr="00E5750B" w:rsidRDefault="00DD73D1" w:rsidP="00DD73D1">
            <w:pPr>
              <w:spacing w:line="260" w:lineRule="atLeast"/>
              <w:ind w:right="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บริษัท ซีแพนเนล จำกัด (มหาชน)</w:t>
            </w:r>
          </w:p>
        </w:tc>
        <w:tc>
          <w:tcPr>
            <w:tcW w:w="283" w:type="dxa"/>
          </w:tcPr>
          <w:p w14:paraId="5981E9F7" w14:textId="77777777" w:rsidR="00DD73D1" w:rsidRPr="00E5750B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7F97C0C" w14:textId="0E80E308" w:rsidR="00DD73D1" w:rsidRPr="00E5750B" w:rsidRDefault="00DD73D1" w:rsidP="00DD73D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ผลิตและจำหน่ายผนังคอนกรีตสำเร็จรูป</w:t>
            </w:r>
          </w:p>
        </w:tc>
        <w:tc>
          <w:tcPr>
            <w:tcW w:w="284" w:type="dxa"/>
          </w:tcPr>
          <w:p w14:paraId="6918D7F6" w14:textId="77777777" w:rsidR="00DD73D1" w:rsidRPr="00E5750B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921DF04" w14:textId="01925CDD" w:rsidR="00DD73D1" w:rsidRPr="00E5750B" w:rsidRDefault="00DD73D1" w:rsidP="00DD73D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</w:tbl>
    <w:p w14:paraId="712774DD" w14:textId="77777777" w:rsidR="004A748C" w:rsidRDefault="004A748C">
      <w:pPr>
        <w:rPr>
          <w:sz w:val="24"/>
          <w:szCs w:val="24"/>
        </w:rPr>
      </w:pPr>
    </w:p>
    <w:tbl>
      <w:tblPr>
        <w:tblW w:w="9613" w:type="dxa"/>
        <w:tblLayout w:type="fixed"/>
        <w:tblLook w:val="01E0" w:firstRow="1" w:lastRow="1" w:firstColumn="1" w:lastColumn="1" w:noHBand="0" w:noVBand="0"/>
      </w:tblPr>
      <w:tblGrid>
        <w:gridCol w:w="2880"/>
        <w:gridCol w:w="283"/>
        <w:gridCol w:w="2765"/>
        <w:gridCol w:w="284"/>
        <w:gridCol w:w="3401"/>
      </w:tblGrid>
      <w:tr w:rsidR="00EA1C08" w:rsidRPr="00EA1C08" w14:paraId="663BEF56" w14:textId="77777777" w:rsidTr="00755808">
        <w:tc>
          <w:tcPr>
            <w:tcW w:w="2880" w:type="dxa"/>
            <w:tcBorders>
              <w:bottom w:val="single" w:sz="4" w:space="0" w:color="auto"/>
            </w:tcBorders>
          </w:tcPr>
          <w:p w14:paraId="11BB312F" w14:textId="77777777"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283" w:type="dxa"/>
          </w:tcPr>
          <w:p w14:paraId="555A84F5" w14:textId="77777777"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0CAB7D47" w14:textId="77777777"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29F1D134" w14:textId="77777777"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14:paraId="3CF38B83" w14:textId="77777777" w:rsidR="00416F97" w:rsidRPr="00EA1C08" w:rsidRDefault="00416F97" w:rsidP="00416F9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616E5" w:rsidRPr="00EA1C08" w14:paraId="654E6E31" w14:textId="77777777" w:rsidTr="00755808">
        <w:tc>
          <w:tcPr>
            <w:tcW w:w="2880" w:type="dxa"/>
          </w:tcPr>
          <w:p w14:paraId="55341D6C" w14:textId="77777777" w:rsidR="004616E5" w:rsidRPr="00EA1C08" w:rsidRDefault="004616E5" w:rsidP="002675BF">
            <w:pPr>
              <w:tabs>
                <w:tab w:val="clear" w:pos="2580"/>
              </w:tabs>
              <w:ind w:hanging="9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283" w:type="dxa"/>
          </w:tcPr>
          <w:p w14:paraId="4B599106" w14:textId="77777777"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5" w:type="dxa"/>
          </w:tcPr>
          <w:p w14:paraId="461D7662" w14:textId="77777777"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73537A52" w14:textId="77777777"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1" w:type="dxa"/>
          </w:tcPr>
          <w:p w14:paraId="64888B21" w14:textId="07264C41" w:rsidR="004616E5" w:rsidRPr="00EA1C0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</w:t>
            </w:r>
            <w:r w:rsidR="006060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 w:rsidR="00AA23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ทั้งนี้</w:t>
            </w:r>
            <w:r w:rsidR="008436EC"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14:paraId="0CE63BA6" w14:textId="77777777" w:rsidR="00416F97" w:rsidRPr="00B701C7" w:rsidRDefault="00416F9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78B0DB8" w14:textId="77777777" w:rsidR="00D12E93" w:rsidRPr="00EA1C08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2C9A3173" w14:textId="77777777" w:rsidR="00D12E93" w:rsidRPr="00B701C7" w:rsidRDefault="00D12E93" w:rsidP="00D12E9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EA1C08" w:rsidRPr="00EA1C08" w14:paraId="155A9081" w14:textId="77777777" w:rsidTr="00755808">
        <w:tc>
          <w:tcPr>
            <w:tcW w:w="3680" w:type="dxa"/>
            <w:tcBorders>
              <w:bottom w:val="single" w:sz="4" w:space="0" w:color="auto"/>
            </w:tcBorders>
          </w:tcPr>
          <w:p w14:paraId="3267C7F1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526E471C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14:paraId="6BAADFDA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A1C08" w:rsidRPr="00EA1C08" w14:paraId="46980DBE" w14:textId="77777777" w:rsidTr="00755808">
        <w:tc>
          <w:tcPr>
            <w:tcW w:w="3680" w:type="dxa"/>
            <w:tcBorders>
              <w:top w:val="single" w:sz="4" w:space="0" w:color="auto"/>
            </w:tcBorders>
          </w:tcPr>
          <w:p w14:paraId="4E666454" w14:textId="3F6031DA" w:rsidR="00D12E93" w:rsidRPr="00EA1C08" w:rsidRDefault="00D12E93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4923BE96" w14:textId="77777777" w:rsidR="00D12E93" w:rsidRPr="00EA1C08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14:paraId="7B5352AF" w14:textId="77777777"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EA1C08" w:rsidRPr="00EA1C08" w14:paraId="61E45950" w14:textId="77777777" w:rsidTr="00755808">
        <w:tc>
          <w:tcPr>
            <w:tcW w:w="3680" w:type="dxa"/>
          </w:tcPr>
          <w:p w14:paraId="525409C4" w14:textId="77777777" w:rsidR="00D12E93" w:rsidRPr="00EA1C08" w:rsidRDefault="00D12E93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077293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21C37175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14:paraId="2EE84735" w14:textId="77777777" w:rsidTr="00755808">
        <w:tc>
          <w:tcPr>
            <w:tcW w:w="3680" w:type="dxa"/>
          </w:tcPr>
          <w:p w14:paraId="10433AAA" w14:textId="77777777" w:rsidR="00D12E93" w:rsidRPr="00EA1C08" w:rsidRDefault="00D12E93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14:paraId="7E2E551C" w14:textId="77777777" w:rsidR="00D12E93" w:rsidRPr="00EA1C08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2840CB4" w14:textId="77777777" w:rsidR="00D12E93" w:rsidRPr="00EA1C0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EE1D19" w:rsidRPr="00EA1C08">
              <w:rPr>
                <w:rFonts w:ascii="Angsana New" w:hAnsi="Angsana New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EA1C08" w:rsidRPr="00EA1C08" w14:paraId="061FEE8B" w14:textId="77777777" w:rsidTr="00755808">
        <w:tc>
          <w:tcPr>
            <w:tcW w:w="3680" w:type="dxa"/>
          </w:tcPr>
          <w:p w14:paraId="61B1DBFC" w14:textId="77777777" w:rsidR="00D12E93" w:rsidRPr="00EA1C08" w:rsidRDefault="00D12E93" w:rsidP="005E2393">
            <w:pPr>
              <w:tabs>
                <w:tab w:val="left" w:pos="540"/>
              </w:tabs>
              <w:ind w:hanging="38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512FE7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8A7BD8E" w14:textId="77777777" w:rsidR="00D12E93" w:rsidRPr="00EA1C08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EA1C08" w14:paraId="21AFEC8B" w14:textId="77777777" w:rsidTr="00755808">
        <w:tc>
          <w:tcPr>
            <w:tcW w:w="3680" w:type="dxa"/>
          </w:tcPr>
          <w:p w14:paraId="120F0AF0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662354C1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74775976" w14:textId="77777777" w:rsidR="00121FBD" w:rsidRPr="00EA1C08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606094" w:rsidRPr="00EA1C08" w14:paraId="4E10B040" w14:textId="77777777" w:rsidTr="00755808">
        <w:tc>
          <w:tcPr>
            <w:tcW w:w="3680" w:type="dxa"/>
          </w:tcPr>
          <w:p w14:paraId="1994433E" w14:textId="77777777" w:rsidR="00606094" w:rsidRPr="00EA1C08" w:rsidRDefault="00606094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7E45B97" w14:textId="77777777" w:rsidR="00606094" w:rsidRPr="00EA1C08" w:rsidRDefault="00606094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3E9AA74B" w14:textId="77777777" w:rsidR="00606094" w:rsidRPr="00EA1C08" w:rsidRDefault="0060609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06094" w:rsidRPr="00EA1C08" w14:paraId="3544B9E3" w14:textId="77777777" w:rsidTr="00755808">
        <w:tc>
          <w:tcPr>
            <w:tcW w:w="3680" w:type="dxa"/>
          </w:tcPr>
          <w:p w14:paraId="7DF3CF89" w14:textId="6351A5D8" w:rsidR="00606094" w:rsidRPr="00EA1C08" w:rsidRDefault="00606094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0D6DAFA9" w14:textId="77777777" w:rsidR="00606094" w:rsidRPr="00EA1C08" w:rsidRDefault="00606094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3F8A7A8" w14:textId="72BBF26B" w:rsidR="00606094" w:rsidRPr="00EA1C08" w:rsidRDefault="0060609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AA23BC" w:rsidRPr="00EA1C08" w14:paraId="4D8EE15E" w14:textId="77777777" w:rsidTr="00755808">
        <w:tc>
          <w:tcPr>
            <w:tcW w:w="3680" w:type="dxa"/>
          </w:tcPr>
          <w:p w14:paraId="68570D4E" w14:textId="77777777" w:rsidR="00AA23BC" w:rsidRPr="00EA1C08" w:rsidRDefault="00AA23BC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EA65B26" w14:textId="77777777" w:rsidR="00AA23BC" w:rsidRPr="00EA1C08" w:rsidRDefault="00AA23BC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F03BDA2" w14:textId="77777777" w:rsidR="00AA23BC" w:rsidRPr="00EA1C08" w:rsidRDefault="00AA23BC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23BC" w:rsidRPr="00EA1C08" w14:paraId="3D8917C0" w14:textId="77777777" w:rsidTr="00755808">
        <w:tc>
          <w:tcPr>
            <w:tcW w:w="3680" w:type="dxa"/>
          </w:tcPr>
          <w:p w14:paraId="7D68B42D" w14:textId="4010D9C1" w:rsidR="00AA23BC" w:rsidRPr="00EA1C08" w:rsidRDefault="00AA23BC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16"/>
                <w:szCs w:val="16"/>
                <w:cs/>
              </w:rPr>
            </w:pPr>
            <w:r w:rsidRPr="00AA23B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 / ซื้อสินทรัพย์</w:t>
            </w:r>
          </w:p>
        </w:tc>
        <w:tc>
          <w:tcPr>
            <w:tcW w:w="270" w:type="dxa"/>
          </w:tcPr>
          <w:p w14:paraId="34D52B2B" w14:textId="77777777" w:rsidR="00AA23BC" w:rsidRPr="00EA1C08" w:rsidRDefault="00AA23BC" w:rsidP="00AA23BC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0E5DE2B" w14:textId="07876563" w:rsidR="00AA23BC" w:rsidRPr="00EA1C08" w:rsidRDefault="00AA23BC" w:rsidP="00AA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ราคาที่ตกลง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EA1C08" w:rsidRPr="00EA1C08" w14:paraId="0FEF05BC" w14:textId="77777777" w:rsidTr="00755808">
        <w:tc>
          <w:tcPr>
            <w:tcW w:w="3680" w:type="dxa"/>
          </w:tcPr>
          <w:p w14:paraId="751260E4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D1C0735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174D6A2D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228C5427" w14:textId="77777777" w:rsidTr="00755808">
        <w:tc>
          <w:tcPr>
            <w:tcW w:w="3680" w:type="dxa"/>
          </w:tcPr>
          <w:p w14:paraId="5FBBB86A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F9EA069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437CB72F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EA1C08" w:rsidRPr="00EA1C08" w14:paraId="2121ADCF" w14:textId="77777777" w:rsidTr="00755808">
        <w:tc>
          <w:tcPr>
            <w:tcW w:w="3680" w:type="dxa"/>
          </w:tcPr>
          <w:p w14:paraId="7C8519FB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942ACC5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2DEABB56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56A19854" w14:textId="77777777" w:rsidTr="00755808">
        <w:tc>
          <w:tcPr>
            <w:tcW w:w="3680" w:type="dxa"/>
          </w:tcPr>
          <w:p w14:paraId="24159054" w14:textId="28DE1C24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  <w:r w:rsidRPr="00EA1C08">
              <w:rPr>
                <w:rFonts w:ascii="Angsana New" w:hAnsi="Angsana New"/>
                <w:sz w:val="30"/>
                <w:szCs w:val="30"/>
              </w:rPr>
              <w:t>/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น้ำมันรถ</w:t>
            </w:r>
          </w:p>
        </w:tc>
        <w:tc>
          <w:tcPr>
            <w:tcW w:w="270" w:type="dxa"/>
          </w:tcPr>
          <w:p w14:paraId="6A4EADD8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677034AC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075C30" w:rsidRPr="00EA1C08" w14:paraId="60591607" w14:textId="77777777" w:rsidTr="00755808">
        <w:tc>
          <w:tcPr>
            <w:tcW w:w="3680" w:type="dxa"/>
          </w:tcPr>
          <w:p w14:paraId="1CAFF242" w14:textId="77777777" w:rsidR="00075C30" w:rsidRPr="00EA1C08" w:rsidRDefault="00075C30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4ED9C21" w14:textId="77777777" w:rsidR="00075C30" w:rsidRPr="00EA1C08" w:rsidRDefault="00075C30" w:rsidP="00075C3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A8B62C6" w14:textId="77777777" w:rsidR="00075C30" w:rsidRPr="00EA1C08" w:rsidRDefault="00075C30" w:rsidP="0007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5C30" w:rsidRPr="00EA1C08" w14:paraId="1A522390" w14:textId="77777777" w:rsidTr="00755808">
        <w:tc>
          <w:tcPr>
            <w:tcW w:w="3680" w:type="dxa"/>
          </w:tcPr>
          <w:p w14:paraId="54AEEB0D" w14:textId="14696AEF" w:rsidR="00075C30" w:rsidRPr="00075C30" w:rsidRDefault="00075C30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14:paraId="557C29C3" w14:textId="77777777" w:rsidR="00075C30" w:rsidRPr="00075C30" w:rsidRDefault="00075C30" w:rsidP="00075C30">
            <w:pPr>
              <w:tabs>
                <w:tab w:val="left" w:pos="540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75B0817" w14:textId="2B380CAC" w:rsidR="00075C30" w:rsidRPr="00075C30" w:rsidRDefault="00075C30" w:rsidP="0007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86448F" w:rsidRPr="00EA1C08" w14:paraId="0EE1E16E" w14:textId="77777777" w:rsidTr="00755808">
        <w:tc>
          <w:tcPr>
            <w:tcW w:w="3680" w:type="dxa"/>
          </w:tcPr>
          <w:p w14:paraId="667502A6" w14:textId="77777777" w:rsidR="0086448F" w:rsidRPr="00EA1C08" w:rsidRDefault="0086448F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8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1F39770" w14:textId="77777777" w:rsidR="0086448F" w:rsidRPr="00EA1C08" w:rsidRDefault="0086448F" w:rsidP="0086448F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9056433" w14:textId="77777777" w:rsidR="0086448F" w:rsidRPr="00EA1C08" w:rsidRDefault="0086448F" w:rsidP="0086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6448F" w:rsidRPr="00EA1C08" w14:paraId="3C0F5B0F" w14:textId="77777777" w:rsidTr="00755808">
        <w:tc>
          <w:tcPr>
            <w:tcW w:w="3680" w:type="dxa"/>
          </w:tcPr>
          <w:p w14:paraId="105DB34C" w14:textId="4A286CB2" w:rsidR="0086448F" w:rsidRPr="00EA1C08" w:rsidRDefault="0086448F" w:rsidP="009A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14:paraId="75B429D9" w14:textId="77777777" w:rsidR="0086448F" w:rsidRPr="00EA1C08" w:rsidRDefault="0086448F" w:rsidP="0086448F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1BB64F5D" w14:textId="0BDEBE63" w:rsidR="0086448F" w:rsidRPr="00EA1C08" w:rsidRDefault="0086448F" w:rsidP="0086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86448F" w:rsidRPr="00EA1C08" w14:paraId="679F78F4" w14:textId="77777777" w:rsidTr="00755808">
        <w:tc>
          <w:tcPr>
            <w:tcW w:w="3680" w:type="dxa"/>
          </w:tcPr>
          <w:p w14:paraId="2D8A7B76" w14:textId="77777777" w:rsidR="0086448F" w:rsidRPr="0086448F" w:rsidRDefault="0086448F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AF365C" w14:textId="77777777" w:rsidR="0086448F" w:rsidRPr="0086448F" w:rsidRDefault="0086448F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0C52EC1" w14:textId="77777777" w:rsidR="0086448F" w:rsidRPr="0086448F" w:rsidRDefault="0086448F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2EA48804" w14:textId="77777777" w:rsidTr="00755808">
        <w:tc>
          <w:tcPr>
            <w:tcW w:w="3680" w:type="dxa"/>
          </w:tcPr>
          <w:p w14:paraId="342511BC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14:paraId="0D26377C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0E2B4FE4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A1C08" w:rsidRPr="00EA1C08" w14:paraId="5B8A17DA" w14:textId="77777777" w:rsidTr="00755808">
        <w:tc>
          <w:tcPr>
            <w:tcW w:w="3680" w:type="dxa"/>
          </w:tcPr>
          <w:p w14:paraId="269D8FE0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5A53E26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2F4DED01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1567A983" w14:textId="77777777" w:rsidTr="00755808">
        <w:tc>
          <w:tcPr>
            <w:tcW w:w="3680" w:type="dxa"/>
          </w:tcPr>
          <w:p w14:paraId="5BC1F3E4" w14:textId="77777777" w:rsidR="00412310" w:rsidRPr="00EA1C08" w:rsidRDefault="00412310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AB648AC" w14:textId="77777777" w:rsidR="00412310" w:rsidRPr="00EA1C08" w:rsidRDefault="00412310" w:rsidP="004123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7E0EB5F6" w14:textId="77777777" w:rsidR="00412310" w:rsidRPr="00EA1C08" w:rsidRDefault="00412310" w:rsidP="0041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EA1C08" w:rsidRPr="00EA1C08" w14:paraId="066B9AF1" w14:textId="77777777" w:rsidTr="00755808">
        <w:tc>
          <w:tcPr>
            <w:tcW w:w="3680" w:type="dxa"/>
          </w:tcPr>
          <w:p w14:paraId="735AF52B" w14:textId="77777777" w:rsidR="002D7D69" w:rsidRPr="00EA1C08" w:rsidRDefault="002D7D69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37C7A18" w14:textId="77777777" w:rsidR="002D7D69" w:rsidRPr="00EA1C08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5964ADC7" w14:textId="77777777" w:rsidR="002D7D69" w:rsidRPr="00EA1C08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0EC17DD6" w14:textId="77777777" w:rsidTr="00755808">
        <w:tc>
          <w:tcPr>
            <w:tcW w:w="3680" w:type="dxa"/>
          </w:tcPr>
          <w:p w14:paraId="6923B563" w14:textId="77777777" w:rsidR="002D7D69" w:rsidRPr="00EA1C08" w:rsidRDefault="002D7D69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14:paraId="19F28CC1" w14:textId="77777777" w:rsidR="002D7D69" w:rsidRPr="00EA1C08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090E9046" w14:textId="77777777" w:rsidR="002D7D69" w:rsidRPr="00EA1C08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EA1C08" w:rsidRPr="00EA1C08" w14:paraId="486965FA" w14:textId="77777777" w:rsidTr="00755808">
        <w:tc>
          <w:tcPr>
            <w:tcW w:w="3680" w:type="dxa"/>
          </w:tcPr>
          <w:p w14:paraId="30053B42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3BF1583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4A927D1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A1C08" w:rsidRPr="00EA1C08" w14:paraId="7C47C8B1" w14:textId="77777777" w:rsidTr="00755808">
        <w:tc>
          <w:tcPr>
            <w:tcW w:w="3680" w:type="dxa"/>
          </w:tcPr>
          <w:p w14:paraId="0E79F4A0" w14:textId="77777777" w:rsidR="00121FBD" w:rsidRPr="00EA1C08" w:rsidRDefault="00121FBD" w:rsidP="005E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3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77AA5891" w14:textId="77777777" w:rsidR="00121FBD" w:rsidRPr="00EA1C08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D14A697" w14:textId="77777777" w:rsidR="00121FBD" w:rsidRPr="00EA1C08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14:paraId="68EB2655" w14:textId="17D8DB88" w:rsidR="00D12E93" w:rsidRPr="00EA1C08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br w:type="page"/>
      </w:r>
      <w:r w:rsidR="00D12E93" w:rsidRPr="00EA1C08">
        <w:rPr>
          <w:rFonts w:ascii="Angsana New" w:hAnsi="Angsana New"/>
          <w:sz w:val="30"/>
          <w:szCs w:val="30"/>
          <w:cs/>
        </w:rPr>
        <w:lastRenderedPageBreak/>
        <w:t xml:space="preserve">รายการบัญชีกับบุคคลและกิจการที่เกี่ยวข้องกันที่เกิดขึ้นสำหรับปีสิ้นสุดวันที่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="00D12E93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14433B">
        <w:rPr>
          <w:rFonts w:ascii="Angsana New" w:hAnsi="Angsana New"/>
          <w:sz w:val="30"/>
          <w:szCs w:val="30"/>
        </w:rPr>
        <w:t>8</w:t>
      </w:r>
      <w:r w:rsidR="00D12E93" w:rsidRPr="00EA1C08">
        <w:rPr>
          <w:rFonts w:ascii="Angsana New" w:hAnsi="Angsana New"/>
          <w:sz w:val="30"/>
          <w:szCs w:val="30"/>
          <w:cs/>
        </w:rPr>
        <w:t xml:space="preserve"> และ</w:t>
      </w:r>
      <w:r w:rsidR="00B85147" w:rsidRPr="00EA1C08">
        <w:rPr>
          <w:rFonts w:ascii="Angsana New" w:hAnsi="Angsana New"/>
          <w:sz w:val="30"/>
          <w:szCs w:val="30"/>
          <w:cs/>
        </w:rPr>
        <w:t xml:space="preserve">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14433B">
        <w:rPr>
          <w:rFonts w:ascii="Angsana New" w:hAnsi="Angsana New"/>
          <w:sz w:val="30"/>
          <w:szCs w:val="30"/>
        </w:rPr>
        <w:t>7</w:t>
      </w:r>
      <w:r w:rsidR="00A94C85" w:rsidRPr="00EA1C08">
        <w:rPr>
          <w:rFonts w:ascii="Angsana New" w:hAnsi="Angsana New"/>
          <w:sz w:val="30"/>
          <w:szCs w:val="30"/>
          <w:cs/>
        </w:rPr>
        <w:t xml:space="preserve"> </w:t>
      </w:r>
      <w:r w:rsidR="00D12E93" w:rsidRPr="00EA1C08">
        <w:rPr>
          <w:rFonts w:ascii="Angsana New" w:hAnsi="Angsana New"/>
          <w:sz w:val="30"/>
          <w:szCs w:val="30"/>
          <w:cs/>
        </w:rPr>
        <w:t>มีดังนี้</w:t>
      </w:r>
    </w:p>
    <w:p w14:paraId="202A8AC9" w14:textId="77777777" w:rsidR="00A94C85" w:rsidRPr="00B701C7" w:rsidRDefault="00A94C8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EA1C08" w:rsidRPr="00EA1C08" w14:paraId="44C81A33" w14:textId="77777777" w:rsidTr="00755808">
        <w:trPr>
          <w:cantSplit/>
        </w:trPr>
        <w:tc>
          <w:tcPr>
            <w:tcW w:w="3776" w:type="dxa"/>
          </w:tcPr>
          <w:p w14:paraId="1B1AF6D2" w14:textId="77777777"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747B99CC" w14:textId="77777777" w:rsidR="00D12E93" w:rsidRPr="00EA1C0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11FF5D71" w14:textId="77777777" w:rsidTr="00755808">
        <w:trPr>
          <w:cantSplit/>
        </w:trPr>
        <w:tc>
          <w:tcPr>
            <w:tcW w:w="3776" w:type="dxa"/>
          </w:tcPr>
          <w:p w14:paraId="4BA1F05E" w14:textId="77777777"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F17D3" w14:textId="77777777"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91ACAD" w14:textId="77777777" w:rsidR="00D12E93" w:rsidRPr="00EA1C0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9A5D6F" w14:textId="77777777" w:rsidR="00D12E93" w:rsidRPr="00EA1C0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C08" w:rsidRPr="00EA1C08" w14:paraId="1D50EB39" w14:textId="77777777" w:rsidTr="00755808">
        <w:trPr>
          <w:cantSplit/>
        </w:trPr>
        <w:tc>
          <w:tcPr>
            <w:tcW w:w="3776" w:type="dxa"/>
          </w:tcPr>
          <w:p w14:paraId="0CB08408" w14:textId="77777777" w:rsidR="00283C9E" w:rsidRPr="00EA1C0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C5E16C" w14:textId="19B02929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465E71E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603F8B" w14:textId="0FD79D52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B728293" w14:textId="77777777" w:rsidR="00283C9E" w:rsidRPr="00EA1C0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081B65" w14:textId="6DD1CF02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90FAAEF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1D8A57" w14:textId="74AE4F50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46CE1EF2" w14:textId="77777777" w:rsidTr="00755808">
        <w:trPr>
          <w:cantSplit/>
        </w:trPr>
        <w:tc>
          <w:tcPr>
            <w:tcW w:w="3776" w:type="dxa"/>
          </w:tcPr>
          <w:p w14:paraId="445CA55A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4037A7" w14:textId="77777777" w:rsidR="00283C9E" w:rsidRPr="00B33EDB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7A3BFDD" w14:textId="77777777" w:rsidR="00283C9E" w:rsidRPr="00EA1C0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0042B9F" w14:textId="77777777"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B0A3E4B" w14:textId="77777777" w:rsidR="00283C9E" w:rsidRPr="00EA1C0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047A52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DD562AC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E3733E2" w14:textId="77777777"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433B" w:rsidRPr="00EA1C08" w14:paraId="25854676" w14:textId="77777777" w:rsidTr="00755808">
        <w:trPr>
          <w:cantSplit/>
        </w:trPr>
        <w:tc>
          <w:tcPr>
            <w:tcW w:w="3776" w:type="dxa"/>
          </w:tcPr>
          <w:p w14:paraId="6C860C71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6D9845C8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5B9F7E1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A672DB5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35150B8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1928620" w14:textId="4116CDB6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149,050</w:t>
            </w:r>
          </w:p>
        </w:tc>
        <w:tc>
          <w:tcPr>
            <w:tcW w:w="284" w:type="dxa"/>
          </w:tcPr>
          <w:p w14:paraId="3D304707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0021A360" w14:textId="4BB77575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148,061</w:t>
            </w:r>
          </w:p>
        </w:tc>
      </w:tr>
      <w:tr w:rsidR="0014433B" w:rsidRPr="00EA1C08" w14:paraId="67153DA5" w14:textId="77777777" w:rsidTr="00755808">
        <w:trPr>
          <w:cantSplit/>
        </w:trPr>
        <w:tc>
          <w:tcPr>
            <w:tcW w:w="3776" w:type="dxa"/>
          </w:tcPr>
          <w:p w14:paraId="04ECD345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C71BAFD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21F22E1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F89B03B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03AC4DD" w14:textId="77777777" w:rsidR="0014433B" w:rsidRPr="00EA1C08" w:rsidRDefault="0014433B" w:rsidP="0014433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99F45C0" w14:textId="387CF615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13,682</w:t>
            </w:r>
          </w:p>
        </w:tc>
        <w:tc>
          <w:tcPr>
            <w:tcW w:w="284" w:type="dxa"/>
          </w:tcPr>
          <w:p w14:paraId="7E43AD10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553489C" w14:textId="29A8124A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13,553</w:t>
            </w:r>
          </w:p>
        </w:tc>
      </w:tr>
      <w:tr w:rsidR="0014433B" w:rsidRPr="00EA1C08" w14:paraId="2DBFC53E" w14:textId="77777777" w:rsidTr="00755808">
        <w:trPr>
          <w:cantSplit/>
        </w:trPr>
        <w:tc>
          <w:tcPr>
            <w:tcW w:w="3776" w:type="dxa"/>
          </w:tcPr>
          <w:p w14:paraId="34EACCE4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2EC31A86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DDD5C67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02E871B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401C651" w14:textId="77777777" w:rsidR="0014433B" w:rsidRPr="00EA1C08" w:rsidRDefault="0014433B" w:rsidP="0014433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321CB0D" w14:textId="3BB23F36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63,796</w:t>
            </w:r>
          </w:p>
        </w:tc>
        <w:tc>
          <w:tcPr>
            <w:tcW w:w="284" w:type="dxa"/>
          </w:tcPr>
          <w:p w14:paraId="6277675A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9C4CB81" w14:textId="351786C8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81,624</w:t>
            </w:r>
          </w:p>
        </w:tc>
      </w:tr>
      <w:tr w:rsidR="0014433B" w:rsidRPr="00EA1C08" w14:paraId="6810F4D8" w14:textId="77777777" w:rsidTr="00755808">
        <w:trPr>
          <w:cantSplit/>
        </w:trPr>
        <w:tc>
          <w:tcPr>
            <w:tcW w:w="3776" w:type="dxa"/>
          </w:tcPr>
          <w:p w14:paraId="30FEA9E6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4C8B63F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30452A0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7E27F65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73E132B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3722B6A" w14:textId="076EED3D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14:paraId="2DF876B2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FEE67CD" w14:textId="5B0FA784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520</w:t>
            </w:r>
          </w:p>
        </w:tc>
      </w:tr>
      <w:tr w:rsidR="0014433B" w:rsidRPr="00EA1C08" w14:paraId="37A28600" w14:textId="77777777" w:rsidTr="00755808">
        <w:trPr>
          <w:cantSplit/>
        </w:trPr>
        <w:tc>
          <w:tcPr>
            <w:tcW w:w="3776" w:type="dxa"/>
          </w:tcPr>
          <w:p w14:paraId="6D8DE659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</w:tcPr>
          <w:p w14:paraId="77CAC30A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8A94740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11F3C63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65C8F83" w14:textId="77777777" w:rsidR="0014433B" w:rsidRPr="00EA1C08" w:rsidRDefault="0014433B" w:rsidP="0014433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7FA5D7F" w14:textId="6B4A0A8E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14:paraId="7AE1A0DB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CE4FBF4" w14:textId="76A8C096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16,580</w:t>
            </w:r>
          </w:p>
        </w:tc>
      </w:tr>
      <w:tr w:rsidR="0014433B" w:rsidRPr="00EA1C08" w14:paraId="536CA530" w14:textId="77777777" w:rsidTr="00755808">
        <w:trPr>
          <w:cantSplit/>
        </w:trPr>
        <w:tc>
          <w:tcPr>
            <w:tcW w:w="3776" w:type="dxa"/>
          </w:tcPr>
          <w:p w14:paraId="70FB76FA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7A1051DF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F21DE5B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5C3D20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AA1B5F7" w14:textId="77777777" w:rsidR="0014433B" w:rsidRPr="00EA1C08" w:rsidRDefault="0014433B" w:rsidP="0014433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8CE8731" w14:textId="35009D5E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6,583</w:t>
            </w:r>
          </w:p>
        </w:tc>
        <w:tc>
          <w:tcPr>
            <w:tcW w:w="284" w:type="dxa"/>
          </w:tcPr>
          <w:p w14:paraId="5625410F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E3DC99E" w14:textId="37BC9180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8,523</w:t>
            </w:r>
          </w:p>
        </w:tc>
      </w:tr>
      <w:tr w:rsidR="0014433B" w:rsidRPr="00EA1C08" w14:paraId="4446EFCC" w14:textId="77777777" w:rsidTr="00755808">
        <w:trPr>
          <w:cantSplit/>
        </w:trPr>
        <w:tc>
          <w:tcPr>
            <w:tcW w:w="3776" w:type="dxa"/>
          </w:tcPr>
          <w:p w14:paraId="0A0A06C5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3DB26F5C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166F451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5B77D5F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B519D53" w14:textId="77777777" w:rsidR="0014433B" w:rsidRPr="00EA1C08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0D491B" w14:textId="4B847EC8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155,841</w:t>
            </w:r>
          </w:p>
        </w:tc>
        <w:tc>
          <w:tcPr>
            <w:tcW w:w="284" w:type="dxa"/>
          </w:tcPr>
          <w:p w14:paraId="39BA3D04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8C3A2BD" w14:textId="5EB74B68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168,277</w:t>
            </w:r>
          </w:p>
        </w:tc>
      </w:tr>
      <w:tr w:rsidR="0001172E" w:rsidRPr="00EA1C08" w14:paraId="0FB724D6" w14:textId="77777777" w:rsidTr="00755808">
        <w:trPr>
          <w:cantSplit/>
        </w:trPr>
        <w:tc>
          <w:tcPr>
            <w:tcW w:w="3776" w:type="dxa"/>
          </w:tcPr>
          <w:p w14:paraId="69B66D47" w14:textId="253424A6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</w:tcPr>
          <w:p w14:paraId="168B3F2C" w14:textId="0BD7BAEC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703308E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06AB2EB" w14:textId="6E2AB351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85EBA9D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529D953" w14:textId="37502B86" w:rsidR="0001172E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84" w:type="dxa"/>
          </w:tcPr>
          <w:p w14:paraId="41831926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689208" w14:textId="48FB8969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01172E" w:rsidRPr="00EA1C08" w14:paraId="22AFC0BA" w14:textId="77777777" w:rsidTr="00755808">
        <w:trPr>
          <w:cantSplit/>
        </w:trPr>
        <w:tc>
          <w:tcPr>
            <w:tcW w:w="3776" w:type="dxa"/>
          </w:tcPr>
          <w:p w14:paraId="55497652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7E4D1050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D77B5CF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486C401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1A334D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52F021D" w14:textId="02BC3748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  <w:tc>
          <w:tcPr>
            <w:tcW w:w="284" w:type="dxa"/>
          </w:tcPr>
          <w:p w14:paraId="3770F704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C11E30" w14:textId="27C3267F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2,607</w:t>
            </w:r>
          </w:p>
        </w:tc>
      </w:tr>
      <w:tr w:rsidR="0001172E" w:rsidRPr="00EA1C08" w14:paraId="617F222B" w14:textId="77777777" w:rsidTr="00755808">
        <w:trPr>
          <w:cantSplit/>
        </w:trPr>
        <w:tc>
          <w:tcPr>
            <w:tcW w:w="3776" w:type="dxa"/>
          </w:tcPr>
          <w:p w14:paraId="4B815645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</w:tcPr>
          <w:p w14:paraId="3BD75F79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0766698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94AB38D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1D71C5C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467E417" w14:textId="39DBE264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  <w:tc>
          <w:tcPr>
            <w:tcW w:w="284" w:type="dxa"/>
          </w:tcPr>
          <w:p w14:paraId="00A62B23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1D19CF5" w14:textId="5368DE8A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</w:tr>
      <w:tr w:rsidR="0001172E" w:rsidRPr="00EA1C08" w14:paraId="4C6E31EF" w14:textId="77777777" w:rsidTr="00755808">
        <w:trPr>
          <w:cantSplit/>
        </w:trPr>
        <w:tc>
          <w:tcPr>
            <w:tcW w:w="3776" w:type="dxa"/>
          </w:tcPr>
          <w:p w14:paraId="654EB5AE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179CAE94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0E2197D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CF8B351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C03FB46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FCB85E5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DC7762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DCD898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72E" w:rsidRPr="00EA1C08" w14:paraId="31629C94" w14:textId="77777777" w:rsidTr="00755808">
        <w:trPr>
          <w:cantSplit/>
        </w:trPr>
        <w:tc>
          <w:tcPr>
            <w:tcW w:w="3776" w:type="dxa"/>
          </w:tcPr>
          <w:p w14:paraId="3A7E7B43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214B8039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882DE1A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F8F6BA6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C21C833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70A20F8" w14:textId="02C496A8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284" w:type="dxa"/>
          </w:tcPr>
          <w:p w14:paraId="5A9FBF21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D744AB3" w14:textId="7C391488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</w:tr>
      <w:tr w:rsidR="0001172E" w:rsidRPr="00EA1C08" w14:paraId="2D87625A" w14:textId="77777777" w:rsidTr="00755808">
        <w:trPr>
          <w:cantSplit/>
        </w:trPr>
        <w:tc>
          <w:tcPr>
            <w:tcW w:w="3776" w:type="dxa"/>
          </w:tcPr>
          <w:p w14:paraId="2F1DB4A8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21A8512C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3ED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13ECB0B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003877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0831468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FB2B844" w14:textId="62938432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2,078</w:t>
            </w:r>
          </w:p>
        </w:tc>
        <w:tc>
          <w:tcPr>
            <w:tcW w:w="284" w:type="dxa"/>
          </w:tcPr>
          <w:p w14:paraId="7653E46A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B6E9CF0" w14:textId="007083C1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2,211</w:t>
            </w:r>
          </w:p>
        </w:tc>
      </w:tr>
      <w:tr w:rsidR="0001172E" w:rsidRPr="00EA1C08" w14:paraId="31672FD9" w14:textId="77777777" w:rsidTr="00755808">
        <w:trPr>
          <w:cantSplit/>
        </w:trPr>
        <w:tc>
          <w:tcPr>
            <w:tcW w:w="3776" w:type="dxa"/>
          </w:tcPr>
          <w:p w14:paraId="3DD4F541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2DD1A14C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E259C8D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63F3B30C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8CDCC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136BB6F2" w14:textId="77777777" w:rsidR="0001172E" w:rsidRPr="00B701C7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561F5B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0FDBDCD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172E" w:rsidRPr="00EA1C08" w14:paraId="02D09601" w14:textId="77777777" w:rsidTr="00755808">
        <w:trPr>
          <w:cantSplit/>
        </w:trPr>
        <w:tc>
          <w:tcPr>
            <w:tcW w:w="3776" w:type="dxa"/>
          </w:tcPr>
          <w:p w14:paraId="5EA37185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3F46E56A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DDBF524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A58338E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BEA162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41FB6D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5761BB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4D3AAB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72E" w:rsidRPr="00EA1C08" w14:paraId="51182D23" w14:textId="77777777" w:rsidTr="00755808">
        <w:trPr>
          <w:cantSplit/>
        </w:trPr>
        <w:tc>
          <w:tcPr>
            <w:tcW w:w="3776" w:type="dxa"/>
          </w:tcPr>
          <w:p w14:paraId="17175CB6" w14:textId="70A333D0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รายได้จากการให้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เช่า</w:t>
            </w:r>
          </w:p>
        </w:tc>
        <w:tc>
          <w:tcPr>
            <w:tcW w:w="1276" w:type="dxa"/>
          </w:tcPr>
          <w:p w14:paraId="764C7C5F" w14:textId="4A223083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84" w:type="dxa"/>
          </w:tcPr>
          <w:p w14:paraId="6F4C3993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49C05A" w14:textId="0685BCF4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3" w:type="dxa"/>
          </w:tcPr>
          <w:p w14:paraId="5A651196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2609FF9" w14:textId="52CACC1D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1,871</w:t>
            </w:r>
          </w:p>
        </w:tc>
        <w:tc>
          <w:tcPr>
            <w:tcW w:w="284" w:type="dxa"/>
          </w:tcPr>
          <w:p w14:paraId="7FE616A7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90006F8" w14:textId="23BED480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</w:tr>
      <w:tr w:rsidR="0001172E" w:rsidRPr="00EA1C08" w14:paraId="7D268005" w14:textId="77777777" w:rsidTr="00755808">
        <w:trPr>
          <w:cantSplit/>
        </w:trPr>
        <w:tc>
          <w:tcPr>
            <w:tcW w:w="3776" w:type="dxa"/>
          </w:tcPr>
          <w:p w14:paraId="278877C6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967BB86" w14:textId="1CABE403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8,951</w:t>
            </w:r>
          </w:p>
        </w:tc>
        <w:tc>
          <w:tcPr>
            <w:tcW w:w="284" w:type="dxa"/>
          </w:tcPr>
          <w:p w14:paraId="5B91E04A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6566435" w14:textId="0BD7B2E8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1,0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14:paraId="3B4EF941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FBD0EB3" w14:textId="05A6ADC4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8,951</w:t>
            </w:r>
          </w:p>
        </w:tc>
        <w:tc>
          <w:tcPr>
            <w:tcW w:w="284" w:type="dxa"/>
          </w:tcPr>
          <w:p w14:paraId="72E9CBEE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E4160AD" w14:textId="5EEB2BC0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1,0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01172E" w:rsidRPr="00EA1C08" w14:paraId="703E4484" w14:textId="77777777" w:rsidTr="00755808">
        <w:trPr>
          <w:cantSplit/>
        </w:trPr>
        <w:tc>
          <w:tcPr>
            <w:tcW w:w="3776" w:type="dxa"/>
          </w:tcPr>
          <w:p w14:paraId="490A4257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99FEDA1" w14:textId="09571971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776C1426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4DEDC5" w14:textId="2922B5DC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83" w:type="dxa"/>
          </w:tcPr>
          <w:p w14:paraId="30A74AB3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CE98E58" w14:textId="26DCC07F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47068D3A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164B9F1" w14:textId="635E326F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01172E" w:rsidRPr="00EA1C08" w14:paraId="78989295" w14:textId="77777777" w:rsidTr="00755808">
        <w:trPr>
          <w:cantSplit/>
        </w:trPr>
        <w:tc>
          <w:tcPr>
            <w:tcW w:w="3776" w:type="dxa"/>
          </w:tcPr>
          <w:p w14:paraId="1FD7605C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24986C2F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67B1AD9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3BC1AD28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01CA576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36044FBF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E742ED9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361A38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7353209" w14:textId="77777777" w:rsidR="0053366F" w:rsidRPr="00EA1C08" w:rsidRDefault="0053366F"/>
    <w:p w14:paraId="4ECD844C" w14:textId="77777777" w:rsidR="0053366F" w:rsidRPr="00EA1C08" w:rsidRDefault="0053366F"/>
    <w:p w14:paraId="3D59295B" w14:textId="77777777" w:rsidR="0053366F" w:rsidRPr="00EA1C08" w:rsidRDefault="0053366F"/>
    <w:p w14:paraId="2094686B" w14:textId="77777777" w:rsidR="0053366F" w:rsidRPr="00EA1C08" w:rsidRDefault="0053366F"/>
    <w:p w14:paraId="78769AF9" w14:textId="77777777" w:rsidR="0053366F" w:rsidRPr="00EA1C08" w:rsidRDefault="0053366F"/>
    <w:p w14:paraId="792434F2" w14:textId="77777777" w:rsidR="0053366F" w:rsidRPr="00EA1C08" w:rsidRDefault="0053366F"/>
    <w:p w14:paraId="7D1016BB" w14:textId="77777777" w:rsidR="00B85147" w:rsidRDefault="00B85147"/>
    <w:p w14:paraId="3D16EC9C" w14:textId="77777777" w:rsidR="00606094" w:rsidRDefault="00606094"/>
    <w:p w14:paraId="4CB9ACF0" w14:textId="77777777" w:rsidR="00606094" w:rsidRDefault="00606094"/>
    <w:p w14:paraId="1B9E0E04" w14:textId="77777777" w:rsidR="00340D87" w:rsidRPr="00EA1C08" w:rsidRDefault="00340D87"/>
    <w:p w14:paraId="6D44F6A5" w14:textId="77777777" w:rsidR="00B85147" w:rsidRPr="00EA1C08" w:rsidRDefault="00B85147"/>
    <w:p w14:paraId="09B71BBE" w14:textId="77777777" w:rsidR="0053366F" w:rsidRPr="00EA1C08" w:rsidRDefault="0053366F"/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EA1C08" w:rsidRPr="00EA1C08" w14:paraId="40B20FF2" w14:textId="77777777" w:rsidTr="0071746E">
        <w:trPr>
          <w:cantSplit/>
        </w:trPr>
        <w:tc>
          <w:tcPr>
            <w:tcW w:w="3776" w:type="dxa"/>
          </w:tcPr>
          <w:p w14:paraId="50B00EFB" w14:textId="77777777"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D3B8D8D" w14:textId="77777777" w:rsidR="008C1A74" w:rsidRPr="00EA1C08" w:rsidRDefault="008C1A74" w:rsidP="008C1A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42E7EEEA" w14:textId="77777777" w:rsidTr="0071746E">
        <w:trPr>
          <w:cantSplit/>
        </w:trPr>
        <w:tc>
          <w:tcPr>
            <w:tcW w:w="3776" w:type="dxa"/>
          </w:tcPr>
          <w:p w14:paraId="0A1A99D3" w14:textId="77777777"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BDE23" w14:textId="77777777"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D5BE2E" w14:textId="77777777"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EDBFE8" w14:textId="77777777" w:rsidR="008C1A74" w:rsidRPr="00EA1C08" w:rsidRDefault="008C1A74" w:rsidP="008C1A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C08" w:rsidRPr="00EA1C08" w14:paraId="23697432" w14:textId="77777777" w:rsidTr="0071746E">
        <w:trPr>
          <w:cantSplit/>
        </w:trPr>
        <w:tc>
          <w:tcPr>
            <w:tcW w:w="3776" w:type="dxa"/>
          </w:tcPr>
          <w:p w14:paraId="56C5535C" w14:textId="77777777"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1BCDC8" w14:textId="34C67BF4"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4B257EF" w14:textId="77777777"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E4436A" w14:textId="0E57C229"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7FB2050" w14:textId="77777777" w:rsidR="008C1A74" w:rsidRPr="00EA1C0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1358A2" w14:textId="0BB9CEEF"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93C01D7" w14:textId="77777777"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1F576B" w14:textId="41AE0023" w:rsidR="008C1A74" w:rsidRPr="00EA1C0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68C562B" w14:textId="77777777" w:rsidTr="00340D87">
        <w:trPr>
          <w:cantSplit/>
        </w:trPr>
        <w:tc>
          <w:tcPr>
            <w:tcW w:w="3776" w:type="dxa"/>
          </w:tcPr>
          <w:p w14:paraId="1F9B7137" w14:textId="77777777"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5316A9" w14:textId="77777777"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3991667" w14:textId="77777777"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2FD526C" w14:textId="77777777"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B4FCD61" w14:textId="77777777" w:rsidR="0053366F" w:rsidRPr="00EA1C08" w:rsidRDefault="0053366F" w:rsidP="0053366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86DB68" w14:textId="77777777"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39BDE1B" w14:textId="77777777"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A4638F" w14:textId="77777777" w:rsidR="0053366F" w:rsidRPr="00EA1C08" w:rsidRDefault="0053366F" w:rsidP="0053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4433B" w:rsidRPr="00EA1C08" w14:paraId="1DF021A4" w14:textId="77777777" w:rsidTr="00340D87">
        <w:trPr>
          <w:cantSplit/>
        </w:trPr>
        <w:tc>
          <w:tcPr>
            <w:tcW w:w="3776" w:type="dxa"/>
          </w:tcPr>
          <w:p w14:paraId="50D274B4" w14:textId="77777777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34D4095D" w14:textId="634F7C82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60,701</w:t>
            </w:r>
          </w:p>
        </w:tc>
        <w:tc>
          <w:tcPr>
            <w:tcW w:w="284" w:type="dxa"/>
          </w:tcPr>
          <w:p w14:paraId="457804CF" w14:textId="77777777" w:rsidR="0014433B" w:rsidRPr="00B33EDB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85D52BE" w14:textId="25791F0D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83" w:type="dxa"/>
          </w:tcPr>
          <w:p w14:paraId="1F3BF8D3" w14:textId="77777777" w:rsidR="0014433B" w:rsidRPr="00B33EDB" w:rsidRDefault="0014433B" w:rsidP="0014433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C57A29" w14:textId="4DDE3582" w:rsidR="0014433B" w:rsidRPr="00B33EDB" w:rsidRDefault="0001172E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57,121</w:t>
            </w:r>
          </w:p>
        </w:tc>
        <w:tc>
          <w:tcPr>
            <w:tcW w:w="284" w:type="dxa"/>
          </w:tcPr>
          <w:p w14:paraId="64EC69FC" w14:textId="77777777" w:rsidR="0014433B" w:rsidRPr="00B33EDB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AAC262" w14:textId="0283A66A" w:rsidR="0014433B" w:rsidRPr="00EA1C08" w:rsidRDefault="0014433B" w:rsidP="0014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01172E" w:rsidRPr="00EA1C08" w14:paraId="05A08D04" w14:textId="77777777" w:rsidTr="00340D87">
        <w:trPr>
          <w:cantSplit/>
        </w:trPr>
        <w:tc>
          <w:tcPr>
            <w:tcW w:w="3776" w:type="dxa"/>
          </w:tcPr>
          <w:p w14:paraId="5F561FFD" w14:textId="7973E3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</w:tcPr>
          <w:p w14:paraId="06162519" w14:textId="6339B224" w:rsidR="0001172E" w:rsidRPr="00B33EDB" w:rsidRDefault="000D6946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1A99F10C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C11F58" w14:textId="7B00CF76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1DC3F78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97BC9E5" w14:textId="78058B26" w:rsidR="0001172E" w:rsidRPr="00EA1C08" w:rsidRDefault="000D6946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0CFD0DDE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309AF8D" w14:textId="6B0D143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01172E" w:rsidRPr="00EA1C08" w14:paraId="24F8FE72" w14:textId="77777777" w:rsidTr="00340D87">
        <w:trPr>
          <w:cantSplit/>
        </w:trPr>
        <w:tc>
          <w:tcPr>
            <w:tcW w:w="3776" w:type="dxa"/>
          </w:tcPr>
          <w:p w14:paraId="2047439B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68F95F88" w14:textId="609F091D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  <w:tc>
          <w:tcPr>
            <w:tcW w:w="284" w:type="dxa"/>
          </w:tcPr>
          <w:p w14:paraId="41D2D686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07C9EA8" w14:textId="1A7EFC38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83" w:type="dxa"/>
          </w:tcPr>
          <w:p w14:paraId="57DF73EA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26EAC87" w14:textId="3CBF6228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ADD8CAF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06B0705" w14:textId="38FF9C51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01172E" w:rsidRPr="00EA1C08" w14:paraId="2D64F02D" w14:textId="77777777" w:rsidTr="00340D87">
        <w:trPr>
          <w:cantSplit/>
        </w:trPr>
        <w:tc>
          <w:tcPr>
            <w:tcW w:w="3776" w:type="dxa"/>
          </w:tcPr>
          <w:p w14:paraId="7F4614A8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E93740B" w14:textId="145D289F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A70B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39D7A7BB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14A93B1" w14:textId="28DF3458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</w:tcPr>
          <w:p w14:paraId="4510B036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C44E953" w14:textId="7F693E8A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84" w:type="dxa"/>
          </w:tcPr>
          <w:p w14:paraId="6AB7E998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896142" w14:textId="7FFE90C1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7D56E4" w:rsidRPr="00EA1C08" w14:paraId="07368B9D" w14:textId="77777777" w:rsidTr="00340D87">
        <w:trPr>
          <w:cantSplit/>
        </w:trPr>
        <w:tc>
          <w:tcPr>
            <w:tcW w:w="3776" w:type="dxa"/>
          </w:tcPr>
          <w:p w14:paraId="18EF6760" w14:textId="5DF4341F" w:rsidR="007D56E4" w:rsidRPr="00EA1C08" w:rsidRDefault="007D56E4" w:rsidP="007D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335D8CAA" w14:textId="35231DAE" w:rsidR="007D56E4" w:rsidRPr="00B33EDB" w:rsidRDefault="007D56E4" w:rsidP="007D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284" w:type="dxa"/>
          </w:tcPr>
          <w:p w14:paraId="26EA37D7" w14:textId="77777777" w:rsidR="007D56E4" w:rsidRPr="00B33EDB" w:rsidRDefault="007D56E4" w:rsidP="007D56E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26D0408" w14:textId="15076878" w:rsidR="007D56E4" w:rsidRPr="00B33EDB" w:rsidRDefault="007D56E4" w:rsidP="007D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B4060FA" w14:textId="77777777" w:rsidR="007D56E4" w:rsidRPr="00B33EDB" w:rsidRDefault="007D56E4" w:rsidP="007D56E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FD527E5" w14:textId="6135A752" w:rsidR="007D56E4" w:rsidRPr="00B33EDB" w:rsidRDefault="007D56E4" w:rsidP="007D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284" w:type="dxa"/>
          </w:tcPr>
          <w:p w14:paraId="0F685B34" w14:textId="77777777" w:rsidR="007D56E4" w:rsidRPr="00B33EDB" w:rsidRDefault="007D56E4" w:rsidP="007D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7F99A8" w14:textId="66AB0586" w:rsidR="007D56E4" w:rsidRPr="00B33EDB" w:rsidRDefault="007D56E4" w:rsidP="007D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01172E" w:rsidRPr="00EA1C08" w14:paraId="446EE342" w14:textId="77777777" w:rsidTr="00340D87">
        <w:trPr>
          <w:cantSplit/>
        </w:trPr>
        <w:tc>
          <w:tcPr>
            <w:tcW w:w="3776" w:type="dxa"/>
          </w:tcPr>
          <w:p w14:paraId="145EC7F7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132A0B80" w14:textId="32FE5E24" w:rsidR="0001172E" w:rsidRPr="00B33EDB" w:rsidRDefault="007D56E4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100,918</w:t>
            </w:r>
          </w:p>
        </w:tc>
        <w:tc>
          <w:tcPr>
            <w:tcW w:w="284" w:type="dxa"/>
          </w:tcPr>
          <w:p w14:paraId="4F07ECE4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E17B3ED" w14:textId="7D3094A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104,350</w:t>
            </w:r>
          </w:p>
        </w:tc>
        <w:tc>
          <w:tcPr>
            <w:tcW w:w="283" w:type="dxa"/>
          </w:tcPr>
          <w:p w14:paraId="6E5E87C7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B8BC0B9" w14:textId="37BDEF62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83,235</w:t>
            </w:r>
          </w:p>
        </w:tc>
        <w:tc>
          <w:tcPr>
            <w:tcW w:w="284" w:type="dxa"/>
          </w:tcPr>
          <w:p w14:paraId="7B6D548B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514272" w14:textId="13A1691F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82,082</w:t>
            </w:r>
          </w:p>
        </w:tc>
      </w:tr>
      <w:tr w:rsidR="0001172E" w:rsidRPr="00EA1C08" w14:paraId="2C06BB7B" w14:textId="77777777" w:rsidTr="00340D87">
        <w:trPr>
          <w:cantSplit/>
        </w:trPr>
        <w:tc>
          <w:tcPr>
            <w:tcW w:w="3776" w:type="dxa"/>
          </w:tcPr>
          <w:p w14:paraId="6D113EA1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499C96A8" w14:textId="7CCEB9FC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17,596</w:t>
            </w:r>
          </w:p>
        </w:tc>
        <w:tc>
          <w:tcPr>
            <w:tcW w:w="284" w:type="dxa"/>
          </w:tcPr>
          <w:p w14:paraId="174C81BA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D19761D" w14:textId="31140124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19,396</w:t>
            </w:r>
          </w:p>
        </w:tc>
        <w:tc>
          <w:tcPr>
            <w:tcW w:w="283" w:type="dxa"/>
          </w:tcPr>
          <w:p w14:paraId="04D5238F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FC1E383" w14:textId="5F1D17FD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4" w:type="dxa"/>
          </w:tcPr>
          <w:p w14:paraId="4C420C21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D82B6D" w14:textId="6FDD60C9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01172E" w:rsidRPr="00EA1C08" w14:paraId="6A9A8D15" w14:textId="77777777" w:rsidTr="00340D87">
        <w:trPr>
          <w:cantSplit/>
        </w:trPr>
        <w:tc>
          <w:tcPr>
            <w:tcW w:w="3776" w:type="dxa"/>
          </w:tcPr>
          <w:p w14:paraId="19533115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78EAC7A" w14:textId="02371E6C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77B807D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FD0FC7" w14:textId="32A1761B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283" w:type="dxa"/>
          </w:tcPr>
          <w:p w14:paraId="5253335D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CE64A1B" w14:textId="50EF1DB1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9B5C70D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DA1FE03" w14:textId="428EBC1C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01172E" w:rsidRPr="00EA1C08" w14:paraId="20843D74" w14:textId="77777777" w:rsidTr="00340D87">
        <w:trPr>
          <w:cantSplit/>
        </w:trPr>
        <w:tc>
          <w:tcPr>
            <w:tcW w:w="3776" w:type="dxa"/>
          </w:tcPr>
          <w:p w14:paraId="46235038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</w:tcPr>
          <w:p w14:paraId="53C95C45" w14:textId="53BDAC4F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84" w:type="dxa"/>
          </w:tcPr>
          <w:p w14:paraId="6EE59A6E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9626638" w14:textId="6D95923B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83" w:type="dxa"/>
          </w:tcPr>
          <w:p w14:paraId="4EF860B6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9A31563" w14:textId="48C1E75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84" w:type="dxa"/>
          </w:tcPr>
          <w:p w14:paraId="707846B0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13CB1F7" w14:textId="5F6B56AF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</w:tr>
      <w:tr w:rsidR="0001172E" w:rsidRPr="00EA1C08" w14:paraId="181115C5" w14:textId="77777777" w:rsidTr="00340D87">
        <w:trPr>
          <w:cantSplit/>
        </w:trPr>
        <w:tc>
          <w:tcPr>
            <w:tcW w:w="3776" w:type="dxa"/>
          </w:tcPr>
          <w:p w14:paraId="0C365420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1B45FFF5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79138C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EFCEE2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E07297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998F76D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58F201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B48EF4C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1172E" w:rsidRPr="00EA1C08" w14:paraId="276007A2" w14:textId="77777777" w:rsidTr="00162943">
        <w:trPr>
          <w:cantSplit/>
        </w:trPr>
        <w:tc>
          <w:tcPr>
            <w:tcW w:w="3776" w:type="dxa"/>
          </w:tcPr>
          <w:p w14:paraId="627CF444" w14:textId="77777777" w:rsidR="0001172E" w:rsidRPr="00EA1C08" w:rsidRDefault="0001172E" w:rsidP="0001172E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6EB3BC67" w14:textId="5AB61542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4" w:type="dxa"/>
          </w:tcPr>
          <w:p w14:paraId="004FA43F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A5CBCDD" w14:textId="10F3AD1C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14:paraId="22C611B3" w14:textId="77777777" w:rsidR="0001172E" w:rsidRPr="00B33EDB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3A1D6B6" w14:textId="6A3A9184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4" w:type="dxa"/>
          </w:tcPr>
          <w:p w14:paraId="12B6D4C8" w14:textId="77777777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B0DB186" w14:textId="188EE510" w:rsidR="0001172E" w:rsidRPr="00B33EDB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01172E" w:rsidRPr="00EA1C08" w14:paraId="5480463C" w14:textId="77777777" w:rsidTr="00340D87">
        <w:trPr>
          <w:cantSplit/>
        </w:trPr>
        <w:tc>
          <w:tcPr>
            <w:tcW w:w="3776" w:type="dxa"/>
          </w:tcPr>
          <w:p w14:paraId="2A11988C" w14:textId="77777777" w:rsidR="0001172E" w:rsidRPr="00EA1C08" w:rsidRDefault="0001172E" w:rsidP="0001172E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0160805" w14:textId="171E5E99" w:rsidR="0001172E" w:rsidRPr="0001172E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72E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84" w:type="dxa"/>
          </w:tcPr>
          <w:p w14:paraId="683E58C8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AE0D241" w14:textId="3B4458A0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83" w:type="dxa"/>
          </w:tcPr>
          <w:p w14:paraId="5DEECC19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D18B5AC" w14:textId="2E1BCB78" w:rsidR="0001172E" w:rsidRPr="0001172E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72E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84" w:type="dxa"/>
          </w:tcPr>
          <w:p w14:paraId="27FE521D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A0F913" w14:textId="50C33C96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01172E" w:rsidRPr="00EA1C08" w14:paraId="0E28890E" w14:textId="77777777" w:rsidTr="0053366F">
        <w:trPr>
          <w:cantSplit/>
        </w:trPr>
        <w:tc>
          <w:tcPr>
            <w:tcW w:w="3776" w:type="dxa"/>
          </w:tcPr>
          <w:p w14:paraId="6377134A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6A2BEAC0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1D9C508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A68925C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8C38DB7" w14:textId="77777777" w:rsidR="0001172E" w:rsidRPr="00EA1C08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1208B76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892E983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715108B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1172E" w:rsidRPr="00EA1C08" w14:paraId="7EE04CA6" w14:textId="77777777" w:rsidTr="00A94C85">
        <w:trPr>
          <w:cantSplit/>
        </w:trPr>
        <w:tc>
          <w:tcPr>
            <w:tcW w:w="3776" w:type="dxa"/>
          </w:tcPr>
          <w:p w14:paraId="441E886C" w14:textId="77777777" w:rsidR="0001172E" w:rsidRPr="00EA1C08" w:rsidRDefault="0001172E" w:rsidP="0001172E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626462C3" w14:textId="24AF9822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46,559</w:t>
            </w:r>
          </w:p>
        </w:tc>
        <w:tc>
          <w:tcPr>
            <w:tcW w:w="284" w:type="dxa"/>
          </w:tcPr>
          <w:p w14:paraId="402DB047" w14:textId="77777777" w:rsidR="0001172E" w:rsidRPr="00521C9E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3D05AAD" w14:textId="11CDF3B4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44,789</w:t>
            </w:r>
          </w:p>
        </w:tc>
        <w:tc>
          <w:tcPr>
            <w:tcW w:w="283" w:type="dxa"/>
          </w:tcPr>
          <w:p w14:paraId="5B33723E" w14:textId="77777777" w:rsidR="0001172E" w:rsidRPr="00521C9E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FB294BB" w14:textId="51D8139E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14,210</w:t>
            </w:r>
          </w:p>
        </w:tc>
        <w:tc>
          <w:tcPr>
            <w:tcW w:w="284" w:type="dxa"/>
          </w:tcPr>
          <w:p w14:paraId="6100AC76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1E52599" w14:textId="083654F3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11,326</w:t>
            </w:r>
          </w:p>
        </w:tc>
      </w:tr>
      <w:tr w:rsidR="0001172E" w:rsidRPr="00EA1C08" w14:paraId="35B2837F" w14:textId="77777777" w:rsidTr="00A94C85">
        <w:trPr>
          <w:cantSplit/>
        </w:trPr>
        <w:tc>
          <w:tcPr>
            <w:tcW w:w="3776" w:type="dxa"/>
          </w:tcPr>
          <w:p w14:paraId="7DE9760F" w14:textId="77777777" w:rsidR="0001172E" w:rsidRPr="00EA1C08" w:rsidRDefault="0001172E" w:rsidP="0001172E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25" w:right="-108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632419" w14:textId="52C89F54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1,856</w:t>
            </w:r>
          </w:p>
        </w:tc>
        <w:tc>
          <w:tcPr>
            <w:tcW w:w="284" w:type="dxa"/>
          </w:tcPr>
          <w:p w14:paraId="766C964A" w14:textId="77777777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CE9277" w14:textId="30235E5B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1,693</w:t>
            </w:r>
          </w:p>
        </w:tc>
        <w:tc>
          <w:tcPr>
            <w:tcW w:w="283" w:type="dxa"/>
          </w:tcPr>
          <w:p w14:paraId="15D5B194" w14:textId="77777777" w:rsidR="0001172E" w:rsidRPr="00521C9E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0A4625" w14:textId="5CFF0EBF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4" w:type="dxa"/>
          </w:tcPr>
          <w:p w14:paraId="1F31C8F1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F694AD" w14:textId="7F5D4D68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01172E" w:rsidRPr="00EA1C08" w14:paraId="14A6E946" w14:textId="77777777" w:rsidTr="00A94C85">
        <w:trPr>
          <w:cantSplit/>
        </w:trPr>
        <w:tc>
          <w:tcPr>
            <w:tcW w:w="3776" w:type="dxa"/>
          </w:tcPr>
          <w:p w14:paraId="1C6B6007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4FAB8E" w14:textId="259ACF00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48,415</w:t>
            </w:r>
          </w:p>
        </w:tc>
        <w:tc>
          <w:tcPr>
            <w:tcW w:w="284" w:type="dxa"/>
          </w:tcPr>
          <w:p w14:paraId="31755D93" w14:textId="77777777" w:rsidR="0001172E" w:rsidRPr="00521C9E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E9394F5" w14:textId="6B80ED50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46,482</w:t>
            </w:r>
          </w:p>
        </w:tc>
        <w:tc>
          <w:tcPr>
            <w:tcW w:w="283" w:type="dxa"/>
          </w:tcPr>
          <w:p w14:paraId="7EC682EC" w14:textId="77777777" w:rsidR="0001172E" w:rsidRPr="00521C9E" w:rsidRDefault="0001172E" w:rsidP="000117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9984C2" w14:textId="274E990F" w:rsidR="0001172E" w:rsidRPr="00EF2AAC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14,926</w:t>
            </w:r>
          </w:p>
        </w:tc>
        <w:tc>
          <w:tcPr>
            <w:tcW w:w="284" w:type="dxa"/>
          </w:tcPr>
          <w:p w14:paraId="3C86C50B" w14:textId="77777777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942042D" w14:textId="04AE0F40" w:rsidR="0001172E" w:rsidRPr="00EA1C08" w:rsidRDefault="0001172E" w:rsidP="000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2AAC">
              <w:rPr>
                <w:rFonts w:ascii="Angsana New" w:hAnsi="Angsana New"/>
                <w:sz w:val="30"/>
                <w:szCs w:val="30"/>
              </w:rPr>
              <w:t>11,876</w:t>
            </w:r>
          </w:p>
        </w:tc>
      </w:tr>
    </w:tbl>
    <w:p w14:paraId="624FDB60" w14:textId="77777777" w:rsidR="002254C6" w:rsidRDefault="002254C6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9FCD84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99BFA0D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7158C4" w14:textId="77777777" w:rsidR="00606094" w:rsidRDefault="00606094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D487EF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76FB30A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3470F4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DE372D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F7A0FA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694C8" w14:textId="77777777" w:rsidR="00FF70E5" w:rsidRDefault="00FF70E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489031" w14:textId="77777777" w:rsidR="0086448F" w:rsidRDefault="0086448F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C68F3B" w14:textId="2AAF822A" w:rsidR="00D12E93" w:rsidRPr="00EA1C08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211056" w:rsidRPr="00EA1C08">
        <w:rPr>
          <w:rFonts w:ascii="Angsana New" w:hAnsi="Angsana New"/>
          <w:sz w:val="30"/>
          <w:szCs w:val="30"/>
          <w:cs/>
        </w:rPr>
        <w:t>กับบุคคลและกิจการที่เกี่ยวข้องกัน</w:t>
      </w:r>
      <w:r w:rsidRPr="00EA1C0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14433B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14433B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A71845B" w14:textId="77777777" w:rsidR="00D12E93" w:rsidRPr="008F08FB" w:rsidRDefault="00D12E93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83"/>
        <w:gridCol w:w="1146"/>
        <w:gridCol w:w="287"/>
        <w:gridCol w:w="1147"/>
        <w:gridCol w:w="287"/>
        <w:gridCol w:w="1146"/>
        <w:gridCol w:w="287"/>
        <w:gridCol w:w="1147"/>
      </w:tblGrid>
      <w:tr w:rsidR="00EA1C08" w:rsidRPr="00EA1C08" w14:paraId="2370AA97" w14:textId="77777777" w:rsidTr="00755808">
        <w:trPr>
          <w:cantSplit/>
          <w:tblHeader/>
        </w:trPr>
        <w:tc>
          <w:tcPr>
            <w:tcW w:w="4583" w:type="dxa"/>
          </w:tcPr>
          <w:p w14:paraId="5FEF5A31" w14:textId="77777777"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7" w:type="dxa"/>
            <w:gridSpan w:val="7"/>
            <w:tcBorders>
              <w:bottom w:val="single" w:sz="4" w:space="0" w:color="auto"/>
            </w:tcBorders>
          </w:tcPr>
          <w:p w14:paraId="7C640069" w14:textId="77777777" w:rsidR="000A7EF9" w:rsidRPr="00EA1C08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1B1F6D50" w14:textId="77777777" w:rsidTr="00755808">
        <w:trPr>
          <w:cantSplit/>
          <w:tblHeader/>
        </w:trPr>
        <w:tc>
          <w:tcPr>
            <w:tcW w:w="4583" w:type="dxa"/>
          </w:tcPr>
          <w:p w14:paraId="344D32CE" w14:textId="77777777"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A2DB69" w14:textId="77777777"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52C80510" w14:textId="77777777" w:rsidR="000A7EF9" w:rsidRPr="00EA1C0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77204F" w14:textId="77777777" w:rsidR="000A7EF9" w:rsidRPr="00EA1C08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655B4E9D" w14:textId="77777777" w:rsidTr="00755808">
        <w:trPr>
          <w:cantSplit/>
          <w:tblHeader/>
        </w:trPr>
        <w:tc>
          <w:tcPr>
            <w:tcW w:w="4583" w:type="dxa"/>
          </w:tcPr>
          <w:p w14:paraId="1FB15E25" w14:textId="77777777" w:rsidR="00283C9E" w:rsidRPr="00EA1C0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275813D" w14:textId="5D5B52FA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7" w:type="dxa"/>
          </w:tcPr>
          <w:p w14:paraId="20EBEC29" w14:textId="77777777" w:rsidR="00283C9E" w:rsidRPr="00EA1C08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5CFA30F" w14:textId="5C84804E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7" w:type="dxa"/>
          </w:tcPr>
          <w:p w14:paraId="59AF38D6" w14:textId="77777777" w:rsidR="00283C9E" w:rsidRPr="00EA1C0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2244109" w14:textId="0E7AEC97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7" w:type="dxa"/>
          </w:tcPr>
          <w:p w14:paraId="33DFC133" w14:textId="77777777" w:rsidR="00283C9E" w:rsidRPr="00EA1C08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A038D95" w14:textId="6AE3BEFE" w:rsidR="00283C9E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4433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49804543" w14:textId="77777777" w:rsidTr="00755808">
        <w:trPr>
          <w:cantSplit/>
          <w:trHeight w:val="51"/>
        </w:trPr>
        <w:tc>
          <w:tcPr>
            <w:tcW w:w="4583" w:type="dxa"/>
          </w:tcPr>
          <w:p w14:paraId="7AE3D3CB" w14:textId="77777777"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6" w:type="dxa"/>
          </w:tcPr>
          <w:p w14:paraId="11410F21" w14:textId="77777777"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07EE2C8C" w14:textId="77777777" w:rsidR="002D1AE7" w:rsidRPr="00EA1C08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72FBC3E" w14:textId="77777777" w:rsidR="002D1AE7" w:rsidRPr="00EA1C08" w:rsidRDefault="002D1AE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" w:type="dxa"/>
          </w:tcPr>
          <w:p w14:paraId="5D557801" w14:textId="77777777" w:rsidR="002D1AE7" w:rsidRPr="00EA1C08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2E9A444" w14:textId="77777777"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484F9FBE" w14:textId="77777777" w:rsidR="002D1AE7" w:rsidRPr="00EA1C08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31B00A1A" w14:textId="77777777" w:rsidR="002D1AE7" w:rsidRPr="00EA1C08" w:rsidRDefault="002D1AE7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3417E1" w:rsidRPr="00EA1C08" w14:paraId="4E577384" w14:textId="77777777" w:rsidTr="00755808">
        <w:trPr>
          <w:cantSplit/>
        </w:trPr>
        <w:tc>
          <w:tcPr>
            <w:tcW w:w="4583" w:type="dxa"/>
          </w:tcPr>
          <w:p w14:paraId="58EDEF8F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3B0C2115" w14:textId="28DEB35C" w:rsidR="003417E1" w:rsidRPr="00D22E52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5B5DFE31" w14:textId="77777777" w:rsidR="003417E1" w:rsidRPr="00D22E52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FED764B" w14:textId="2BD5967A" w:rsidR="003417E1" w:rsidRPr="00D22E52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13DFE295" w14:textId="77777777" w:rsidR="003417E1" w:rsidRPr="00D22E52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F041E9C" w14:textId="1FE4E8D5" w:rsidR="003417E1" w:rsidRPr="0034126A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70,128</w:t>
            </w:r>
          </w:p>
        </w:tc>
        <w:tc>
          <w:tcPr>
            <w:tcW w:w="287" w:type="dxa"/>
          </w:tcPr>
          <w:p w14:paraId="2C170E28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0B86D2F3" w14:textId="0BC8F510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31,756</w:t>
            </w:r>
          </w:p>
        </w:tc>
      </w:tr>
      <w:tr w:rsidR="00CD497C" w:rsidRPr="00EA1C08" w14:paraId="12F70AB8" w14:textId="77777777" w:rsidTr="00755808">
        <w:trPr>
          <w:cantSplit/>
        </w:trPr>
        <w:tc>
          <w:tcPr>
            <w:tcW w:w="4583" w:type="dxa"/>
          </w:tcPr>
          <w:p w14:paraId="0BF7747C" w14:textId="474154DA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</w:tcPr>
          <w:p w14:paraId="2F3C713F" w14:textId="48EDC5B3" w:rsidR="00CD497C" w:rsidRPr="00D22E52" w:rsidRDefault="003417E1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87" w:type="dxa"/>
          </w:tcPr>
          <w:p w14:paraId="3CD13A34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1B2BF32" w14:textId="15B19B2B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7" w:type="dxa"/>
          </w:tcPr>
          <w:p w14:paraId="015DC6FF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5A7D259" w14:textId="6E53BB69" w:rsidR="00CD497C" w:rsidRPr="0034126A" w:rsidRDefault="003417E1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7" w:type="dxa"/>
          </w:tcPr>
          <w:p w14:paraId="123D4C2B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549FD68F" w14:textId="15E4FB34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CD497C" w:rsidRPr="00EA1C08" w14:paraId="49251604" w14:textId="77777777" w:rsidTr="00755808">
        <w:trPr>
          <w:cantSplit/>
        </w:trPr>
        <w:tc>
          <w:tcPr>
            <w:tcW w:w="4583" w:type="dxa"/>
          </w:tcPr>
          <w:p w14:paraId="2A62E792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F5AA4C1" w14:textId="78A4B833" w:rsidR="00CD497C" w:rsidRPr="00D22E52" w:rsidRDefault="0034126A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87" w:type="dxa"/>
          </w:tcPr>
          <w:p w14:paraId="436F5C5A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236B32D" w14:textId="17A0BB05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7" w:type="dxa"/>
          </w:tcPr>
          <w:p w14:paraId="27848DF4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346A3DB" w14:textId="0A3BC1BF" w:rsidR="00CD497C" w:rsidRPr="0034126A" w:rsidRDefault="0034126A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  <w:tc>
          <w:tcPr>
            <w:tcW w:w="287" w:type="dxa"/>
          </w:tcPr>
          <w:p w14:paraId="6808D6B5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3621C8E7" w14:textId="025DFE09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</w:tr>
      <w:tr w:rsidR="00CD497C" w:rsidRPr="00EA1C08" w14:paraId="09989A7E" w14:textId="77777777" w:rsidTr="00755808">
        <w:trPr>
          <w:cantSplit/>
        </w:trPr>
        <w:tc>
          <w:tcPr>
            <w:tcW w:w="4583" w:type="dxa"/>
          </w:tcPr>
          <w:p w14:paraId="2ECA77F6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6" w:type="dxa"/>
          </w:tcPr>
          <w:p w14:paraId="2868F069" w14:textId="77777777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</w:tcPr>
          <w:p w14:paraId="5CDBB007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</w:tcPr>
          <w:p w14:paraId="72FCEC1C" w14:textId="77777777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</w:tcPr>
          <w:p w14:paraId="6BFAD9C4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</w:tcPr>
          <w:p w14:paraId="11812E1D" w14:textId="77777777" w:rsidR="00CD497C" w:rsidRPr="0034126A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23D2D665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14:paraId="6A779B95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D497C" w:rsidRPr="00EA1C08" w14:paraId="68BD0CE5" w14:textId="77777777" w:rsidTr="00755808">
        <w:trPr>
          <w:cantSplit/>
        </w:trPr>
        <w:tc>
          <w:tcPr>
            <w:tcW w:w="4583" w:type="dxa"/>
          </w:tcPr>
          <w:p w14:paraId="3E6B94D0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146" w:type="dxa"/>
          </w:tcPr>
          <w:p w14:paraId="4038BC84" w14:textId="77777777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5BA4DC55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EA5948D" w14:textId="77777777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1140BFBD" w14:textId="77777777" w:rsidR="00CD497C" w:rsidRPr="00D22E52" w:rsidRDefault="00CD497C" w:rsidP="00CD497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C087951" w14:textId="77777777" w:rsidR="00CD497C" w:rsidRPr="0034126A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C231973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199448E4" w14:textId="77777777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D497C" w:rsidRPr="00EA1C08" w14:paraId="4AC7A017" w14:textId="77777777" w:rsidTr="00755808">
        <w:trPr>
          <w:cantSplit/>
        </w:trPr>
        <w:tc>
          <w:tcPr>
            <w:tcW w:w="4583" w:type="dxa"/>
          </w:tcPr>
          <w:p w14:paraId="391D835F" w14:textId="77777777" w:rsidR="00CD497C" w:rsidRPr="00EA1C08" w:rsidRDefault="00CD497C" w:rsidP="00CD497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46" w:type="dxa"/>
          </w:tcPr>
          <w:p w14:paraId="3C459A8B" w14:textId="600312C3" w:rsidR="00CD497C" w:rsidRPr="004502A7" w:rsidRDefault="004502A7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8,992</w:t>
            </w:r>
          </w:p>
        </w:tc>
        <w:tc>
          <w:tcPr>
            <w:tcW w:w="287" w:type="dxa"/>
          </w:tcPr>
          <w:p w14:paraId="5546A7D4" w14:textId="77777777" w:rsidR="00CD497C" w:rsidRPr="00D22E52" w:rsidRDefault="00CD497C" w:rsidP="00CD497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12A147FC" w14:textId="2DD26071" w:rsidR="00CD497C" w:rsidRPr="00D22E52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7" w:type="dxa"/>
          </w:tcPr>
          <w:p w14:paraId="50534B77" w14:textId="77777777" w:rsidR="00CD497C" w:rsidRPr="00D22E52" w:rsidRDefault="00CD497C" w:rsidP="00CD497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682E18F" w14:textId="005F74C1" w:rsidR="00CD497C" w:rsidRPr="009E1641" w:rsidRDefault="009E1641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641">
              <w:rPr>
                <w:rFonts w:ascii="Angsana New" w:hAnsi="Angsana New"/>
                <w:sz w:val="30"/>
                <w:szCs w:val="30"/>
              </w:rPr>
              <w:t>35,862</w:t>
            </w:r>
          </w:p>
        </w:tc>
        <w:tc>
          <w:tcPr>
            <w:tcW w:w="287" w:type="dxa"/>
          </w:tcPr>
          <w:p w14:paraId="0613EFD0" w14:textId="77777777" w:rsidR="00CD497C" w:rsidRPr="00EA1C08" w:rsidRDefault="00CD497C" w:rsidP="00CD497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45E3AF44" w14:textId="47E554FC" w:rsidR="00CD497C" w:rsidRPr="00EA1C08" w:rsidRDefault="00CD497C" w:rsidP="00CD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</w:tr>
      <w:tr w:rsidR="004502A7" w:rsidRPr="00EA1C08" w14:paraId="5A8AF1B6" w14:textId="77777777" w:rsidTr="00755808">
        <w:trPr>
          <w:cantSplit/>
        </w:trPr>
        <w:tc>
          <w:tcPr>
            <w:tcW w:w="4583" w:type="dxa"/>
          </w:tcPr>
          <w:p w14:paraId="67556AC5" w14:textId="77777777" w:rsidR="004502A7" w:rsidRPr="00EA1C08" w:rsidRDefault="004502A7" w:rsidP="004502A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เกินกำหนดชำร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ะ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2EDEE4B" w14:textId="18656C5E" w:rsidR="004502A7" w:rsidRPr="004502A7" w:rsidRDefault="004502A7" w:rsidP="004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287" w:type="dxa"/>
          </w:tcPr>
          <w:p w14:paraId="0CDB8E36" w14:textId="77777777" w:rsidR="004502A7" w:rsidRPr="00D22E52" w:rsidRDefault="004502A7" w:rsidP="004502A7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DEB74B9" w14:textId="4817CE88" w:rsidR="004502A7" w:rsidRPr="00D22E52" w:rsidRDefault="004502A7" w:rsidP="004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2CE9C582" w14:textId="77777777" w:rsidR="004502A7" w:rsidRPr="00D22E52" w:rsidRDefault="004502A7" w:rsidP="004502A7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F4AE013" w14:textId="507F0B48" w:rsidR="004502A7" w:rsidRPr="009E1641" w:rsidRDefault="004502A7" w:rsidP="004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641">
              <w:rPr>
                <w:rFonts w:ascii="Angsana New" w:hAnsi="Angsana New"/>
                <w:sz w:val="30"/>
                <w:szCs w:val="30"/>
              </w:rPr>
              <w:t>48,599</w:t>
            </w:r>
          </w:p>
        </w:tc>
        <w:tc>
          <w:tcPr>
            <w:tcW w:w="287" w:type="dxa"/>
          </w:tcPr>
          <w:p w14:paraId="1682F632" w14:textId="77777777" w:rsidR="004502A7" w:rsidRPr="00EA1C08" w:rsidRDefault="004502A7" w:rsidP="004502A7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92BA5F8" w14:textId="6B394328" w:rsidR="004502A7" w:rsidRPr="00EA1C08" w:rsidRDefault="004502A7" w:rsidP="0045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34126A" w:rsidRPr="00EA1C08" w14:paraId="50025CCD" w14:textId="77777777" w:rsidTr="00755808">
        <w:trPr>
          <w:cantSplit/>
        </w:trPr>
        <w:tc>
          <w:tcPr>
            <w:tcW w:w="4583" w:type="dxa"/>
          </w:tcPr>
          <w:p w14:paraId="1F67AC0F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740863A" w14:textId="3D4B717E" w:rsidR="0034126A" w:rsidRPr="004502A7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2A7">
              <w:rPr>
                <w:rFonts w:ascii="Angsana New" w:hAnsi="Angsana New"/>
                <w:sz w:val="30"/>
                <w:szCs w:val="30"/>
              </w:rPr>
              <w:t>15,122</w:t>
            </w:r>
          </w:p>
        </w:tc>
        <w:tc>
          <w:tcPr>
            <w:tcW w:w="287" w:type="dxa"/>
          </w:tcPr>
          <w:p w14:paraId="316A438D" w14:textId="77777777" w:rsidR="0034126A" w:rsidRPr="00D22E52" w:rsidRDefault="0034126A" w:rsidP="0034126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4AE41F3" w14:textId="4421B606" w:rsidR="0034126A" w:rsidRPr="00D22E52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87" w:type="dxa"/>
          </w:tcPr>
          <w:p w14:paraId="3C24FD4A" w14:textId="77777777" w:rsidR="0034126A" w:rsidRPr="00D22E52" w:rsidRDefault="0034126A" w:rsidP="0034126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215DCF1" w14:textId="77A4B1A2" w:rsidR="0034126A" w:rsidRPr="009E1641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1641"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  <w:tc>
          <w:tcPr>
            <w:tcW w:w="287" w:type="dxa"/>
          </w:tcPr>
          <w:p w14:paraId="4BC9FA51" w14:textId="77777777" w:rsidR="0034126A" w:rsidRPr="00EA1C08" w:rsidRDefault="0034126A" w:rsidP="0034126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E94DD81" w14:textId="32644AC2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2E52">
              <w:rPr>
                <w:rFonts w:ascii="Angsana New" w:hAnsi="Angsana New"/>
                <w:sz w:val="30"/>
                <w:szCs w:val="30"/>
              </w:rPr>
              <w:t>31,920</w:t>
            </w:r>
          </w:p>
        </w:tc>
      </w:tr>
      <w:tr w:rsidR="0034126A" w:rsidRPr="00EA1C08" w14:paraId="6CE5E8E4" w14:textId="77777777" w:rsidTr="00755808">
        <w:trPr>
          <w:cantSplit/>
        </w:trPr>
        <w:tc>
          <w:tcPr>
            <w:tcW w:w="4583" w:type="dxa"/>
          </w:tcPr>
          <w:p w14:paraId="05AF147F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28B1EE75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7" w:type="dxa"/>
          </w:tcPr>
          <w:p w14:paraId="4D15B952" w14:textId="77777777" w:rsidR="0034126A" w:rsidRPr="00EA1C08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55736F2E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7" w:type="dxa"/>
          </w:tcPr>
          <w:p w14:paraId="487D233C" w14:textId="77777777" w:rsidR="0034126A" w:rsidRPr="00EA1C08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03BD8161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14:paraId="18190BC8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3E5AB36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34126A" w:rsidRPr="00EA1C08" w14:paraId="356B4C27" w14:textId="77777777" w:rsidTr="00755808">
        <w:trPr>
          <w:cantSplit/>
        </w:trPr>
        <w:tc>
          <w:tcPr>
            <w:tcW w:w="4583" w:type="dxa"/>
          </w:tcPr>
          <w:p w14:paraId="4B246E76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6" w:type="dxa"/>
          </w:tcPr>
          <w:p w14:paraId="4FAE739E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72964A90" w14:textId="77777777" w:rsidR="0034126A" w:rsidRPr="00EA1C08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AB7722C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3AA3BF34" w14:textId="77777777" w:rsidR="0034126A" w:rsidRPr="00EA1C08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6EAF0BA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6E21EA4E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2626B144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126A" w:rsidRPr="00EA1C08" w14:paraId="0E4EF371" w14:textId="77777777" w:rsidTr="00755808">
        <w:trPr>
          <w:cantSplit/>
        </w:trPr>
        <w:tc>
          <w:tcPr>
            <w:tcW w:w="4583" w:type="dxa"/>
          </w:tcPr>
          <w:p w14:paraId="705554D3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46" w:type="dxa"/>
          </w:tcPr>
          <w:p w14:paraId="14A408A2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73EBEA91" w14:textId="77777777" w:rsidR="0034126A" w:rsidRPr="00EA1C08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C92B3F6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630EC4CC" w14:textId="77777777" w:rsidR="0034126A" w:rsidRPr="00EA1C08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8A0BD8B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59946BDD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2DFAEC7B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446D" w:rsidRPr="00EA1C08" w14:paraId="1883D515" w14:textId="77777777" w:rsidTr="00755808">
        <w:trPr>
          <w:cantSplit/>
        </w:trPr>
        <w:tc>
          <w:tcPr>
            <w:tcW w:w="4583" w:type="dxa"/>
          </w:tcPr>
          <w:p w14:paraId="05DDF7D7" w14:textId="77777777" w:rsidR="0034446D" w:rsidRPr="00EA1C08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2F79B904" w14:textId="03EB2281" w:rsidR="0034446D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6BBB93FC" w14:textId="77777777" w:rsidR="0034446D" w:rsidRPr="00611DFC" w:rsidRDefault="0034446D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62919F8" w14:textId="31A5D3D8" w:rsidR="0034446D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41D5F677" w14:textId="77777777" w:rsidR="0034446D" w:rsidRPr="00611DFC" w:rsidRDefault="0034446D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85D15FC" w14:textId="18FB615F" w:rsidR="0034446D" w:rsidRPr="003417E1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7E1">
              <w:rPr>
                <w:rFonts w:ascii="Angsana New" w:hAnsi="Angsana New"/>
                <w:sz w:val="30"/>
                <w:szCs w:val="30"/>
              </w:rPr>
              <w:t>21,4</w:t>
            </w:r>
            <w:r w:rsidR="003417E1" w:rsidRPr="003417E1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87" w:type="dxa"/>
          </w:tcPr>
          <w:p w14:paraId="36214DD2" w14:textId="77777777" w:rsidR="0034446D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36B352FF" w14:textId="00BC4DA2" w:rsidR="0034446D" w:rsidRPr="00EA1C08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34126A" w:rsidRPr="00EA1C08" w14:paraId="4530187B" w14:textId="77777777" w:rsidTr="00755808">
        <w:trPr>
          <w:cantSplit/>
        </w:trPr>
        <w:tc>
          <w:tcPr>
            <w:tcW w:w="4583" w:type="dxa"/>
          </w:tcPr>
          <w:p w14:paraId="1492554E" w14:textId="554DCB4D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CDF6089" w14:textId="094148CC" w:rsidR="0034126A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7" w:type="dxa"/>
          </w:tcPr>
          <w:p w14:paraId="30874163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FE42FBB" w14:textId="38986324" w:rsidR="0034126A" w:rsidRPr="00611DFC" w:rsidRDefault="000D6946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87" w:type="dxa"/>
          </w:tcPr>
          <w:p w14:paraId="0007FEB1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DC2730A" w14:textId="09D8B066" w:rsidR="0034126A" w:rsidRPr="003417E1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7E1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7" w:type="dxa"/>
          </w:tcPr>
          <w:p w14:paraId="37C41CF4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9978757" w14:textId="7E6FE50B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34126A" w:rsidRPr="00EA1C08" w14:paraId="772A890B" w14:textId="77777777" w:rsidTr="00755808">
        <w:trPr>
          <w:cantSplit/>
        </w:trPr>
        <w:tc>
          <w:tcPr>
            <w:tcW w:w="4583" w:type="dxa"/>
          </w:tcPr>
          <w:p w14:paraId="6127F488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4DCFB0B" w14:textId="119BE1C5" w:rsidR="0034126A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87" w:type="dxa"/>
          </w:tcPr>
          <w:p w14:paraId="3C97B594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31DCDC7" w14:textId="7356EED3" w:rsidR="0034126A" w:rsidRPr="00611DFC" w:rsidRDefault="000D6946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87" w:type="dxa"/>
          </w:tcPr>
          <w:p w14:paraId="496C0B0F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0F10807" w14:textId="31D8B59F" w:rsidR="0034126A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21,488</w:t>
            </w:r>
          </w:p>
        </w:tc>
        <w:tc>
          <w:tcPr>
            <w:tcW w:w="287" w:type="dxa"/>
          </w:tcPr>
          <w:p w14:paraId="49CDDC9E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9957EB3" w14:textId="55C07643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34126A" w:rsidRPr="00EA1C08" w14:paraId="6FA745FA" w14:textId="77777777" w:rsidTr="00755808">
        <w:trPr>
          <w:cantSplit/>
        </w:trPr>
        <w:tc>
          <w:tcPr>
            <w:tcW w:w="4583" w:type="dxa"/>
          </w:tcPr>
          <w:p w14:paraId="35D85A1E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4805F2C3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</w:tcPr>
          <w:p w14:paraId="273EEFB8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47F2742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</w:tcPr>
          <w:p w14:paraId="0D11D869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0A7E7ED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</w:tcPr>
          <w:p w14:paraId="44790FEB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3647346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126A" w:rsidRPr="00EA1C08" w14:paraId="65F6BB35" w14:textId="77777777" w:rsidTr="00755808">
        <w:trPr>
          <w:cantSplit/>
        </w:trPr>
        <w:tc>
          <w:tcPr>
            <w:tcW w:w="4583" w:type="dxa"/>
          </w:tcPr>
          <w:p w14:paraId="7F348A44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46" w:type="dxa"/>
            <w:tcBorders>
              <w:bottom w:val="nil"/>
            </w:tcBorders>
          </w:tcPr>
          <w:p w14:paraId="1DA95C0D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53D1041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12A54391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91DBCC2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34DF4953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750CCFBD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078A76A8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26A" w:rsidRPr="00EA1C08" w14:paraId="5205653C" w14:textId="77777777" w:rsidTr="00755808">
        <w:trPr>
          <w:cantSplit/>
        </w:trPr>
        <w:tc>
          <w:tcPr>
            <w:tcW w:w="4583" w:type="dxa"/>
          </w:tcPr>
          <w:p w14:paraId="4578D897" w14:textId="77777777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6" w:type="dxa"/>
            <w:tcBorders>
              <w:bottom w:val="nil"/>
            </w:tcBorders>
          </w:tcPr>
          <w:p w14:paraId="4819E7C1" w14:textId="5C71A515" w:rsidR="0034126A" w:rsidRPr="00611DFC" w:rsidRDefault="003417E1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87" w:type="dxa"/>
            <w:tcBorders>
              <w:bottom w:val="nil"/>
            </w:tcBorders>
          </w:tcPr>
          <w:p w14:paraId="24DCBB38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43072098" w14:textId="23DA38BE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7" w:type="dxa"/>
            <w:tcBorders>
              <w:bottom w:val="nil"/>
            </w:tcBorders>
          </w:tcPr>
          <w:p w14:paraId="037A4B7A" w14:textId="77777777" w:rsidR="0034126A" w:rsidRPr="00611DFC" w:rsidRDefault="0034126A" w:rsidP="003412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05AE3C26" w14:textId="3224A07D" w:rsidR="0034126A" w:rsidRPr="00611DFC" w:rsidRDefault="0034446D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87" w:type="dxa"/>
            <w:tcBorders>
              <w:bottom w:val="nil"/>
            </w:tcBorders>
          </w:tcPr>
          <w:p w14:paraId="08463375" w14:textId="77777777" w:rsidR="0034126A" w:rsidRPr="00611DFC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0830C515" w14:textId="4CD9177F" w:rsidR="0034126A" w:rsidRPr="00EA1C08" w:rsidRDefault="0034126A" w:rsidP="0034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</w:tr>
      <w:tr w:rsidR="0034446D" w:rsidRPr="00EA1C08" w14:paraId="4C5C2445" w14:textId="77777777" w:rsidTr="00755808">
        <w:trPr>
          <w:cantSplit/>
        </w:trPr>
        <w:tc>
          <w:tcPr>
            <w:tcW w:w="4583" w:type="dxa"/>
          </w:tcPr>
          <w:p w14:paraId="340987E3" w14:textId="0BBA20EC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CAEE82D" w14:textId="31DCBE15" w:rsidR="0034446D" w:rsidRPr="00611DFC" w:rsidRDefault="003417E1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7" w:type="dxa"/>
            <w:tcBorders>
              <w:bottom w:val="nil"/>
            </w:tcBorders>
          </w:tcPr>
          <w:p w14:paraId="0D0E08F3" w14:textId="77777777" w:rsidR="0034446D" w:rsidRPr="00611DFC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E7A1CD4" w14:textId="24A6167C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87" w:type="dxa"/>
            <w:tcBorders>
              <w:bottom w:val="nil"/>
            </w:tcBorders>
          </w:tcPr>
          <w:p w14:paraId="5DB0E6F4" w14:textId="77777777" w:rsidR="0034446D" w:rsidRPr="00611DFC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698F4E2" w14:textId="147F0C3E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  <w:tcBorders>
              <w:bottom w:val="nil"/>
            </w:tcBorders>
          </w:tcPr>
          <w:p w14:paraId="14F75E91" w14:textId="77777777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0F399B2" w14:textId="7602BB58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34446D" w:rsidRPr="00EA1C08" w14:paraId="07AFFC8A" w14:textId="77777777" w:rsidTr="00755808">
        <w:trPr>
          <w:cantSplit/>
        </w:trPr>
        <w:tc>
          <w:tcPr>
            <w:tcW w:w="4583" w:type="dxa"/>
          </w:tcPr>
          <w:p w14:paraId="05E84668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AE1C75E" w14:textId="1F2EF016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287" w:type="dxa"/>
            <w:tcBorders>
              <w:bottom w:val="nil"/>
            </w:tcBorders>
          </w:tcPr>
          <w:p w14:paraId="02AA34D9" w14:textId="77777777" w:rsidR="0034446D" w:rsidRPr="00611DFC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6BA1830" w14:textId="6D2042D1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7" w:type="dxa"/>
            <w:tcBorders>
              <w:bottom w:val="nil"/>
            </w:tcBorders>
          </w:tcPr>
          <w:p w14:paraId="3C3EBB7D" w14:textId="77777777" w:rsidR="0034446D" w:rsidRPr="00611DFC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DAB70EB" w14:textId="47CB9CC7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287" w:type="dxa"/>
            <w:tcBorders>
              <w:bottom w:val="nil"/>
            </w:tcBorders>
          </w:tcPr>
          <w:p w14:paraId="4517BE4A" w14:textId="77777777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AEBEB55" w14:textId="061621BD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</w:tr>
      <w:tr w:rsidR="0034446D" w:rsidRPr="00EA1C08" w14:paraId="78FB1EA6" w14:textId="77777777" w:rsidTr="00755808">
        <w:trPr>
          <w:cantSplit/>
        </w:trPr>
        <w:tc>
          <w:tcPr>
            <w:tcW w:w="4583" w:type="dxa"/>
          </w:tcPr>
          <w:p w14:paraId="0577F9C0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6B4F664" w14:textId="62FDE241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87" w:type="dxa"/>
          </w:tcPr>
          <w:p w14:paraId="475D4AA5" w14:textId="77777777" w:rsidR="0034446D" w:rsidRPr="00611DFC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05807E" w14:textId="4A8249E0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87" w:type="dxa"/>
          </w:tcPr>
          <w:p w14:paraId="2B1F58D6" w14:textId="77777777" w:rsidR="0034446D" w:rsidRPr="00611DFC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C9FD544" w14:textId="580140EB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22,660</w:t>
            </w:r>
          </w:p>
        </w:tc>
        <w:tc>
          <w:tcPr>
            <w:tcW w:w="287" w:type="dxa"/>
          </w:tcPr>
          <w:p w14:paraId="4AC59580" w14:textId="77777777" w:rsidR="0034446D" w:rsidRPr="00611DFC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9053CD3" w14:textId="4F772668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C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34446D" w:rsidRPr="00EA1C08" w14:paraId="64758785" w14:textId="77777777" w:rsidTr="00755808">
        <w:trPr>
          <w:cantSplit/>
          <w:trHeight w:val="144"/>
        </w:trPr>
        <w:tc>
          <w:tcPr>
            <w:tcW w:w="4583" w:type="dxa"/>
          </w:tcPr>
          <w:p w14:paraId="54D3C8C1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</w:tcPr>
          <w:p w14:paraId="5BC97718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5AEAAB89" w14:textId="77777777" w:rsidR="0034446D" w:rsidRPr="00EA1C08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</w:tcPr>
          <w:p w14:paraId="77C37C1C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17D3A1B" w14:textId="77777777" w:rsidR="0034446D" w:rsidRPr="00EA1C08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</w:tcPr>
          <w:p w14:paraId="5C2AE211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742F9238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nil"/>
            </w:tcBorders>
          </w:tcPr>
          <w:p w14:paraId="60096BB2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446D" w:rsidRPr="00EA1C08" w14:paraId="3DCD1C80" w14:textId="77777777" w:rsidTr="00755808">
        <w:trPr>
          <w:cantSplit/>
        </w:trPr>
        <w:tc>
          <w:tcPr>
            <w:tcW w:w="4583" w:type="dxa"/>
          </w:tcPr>
          <w:p w14:paraId="0BDCDCD3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46" w:type="dxa"/>
            <w:tcBorders>
              <w:bottom w:val="nil"/>
            </w:tcBorders>
          </w:tcPr>
          <w:p w14:paraId="33104685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126E3B2E" w14:textId="77777777" w:rsidR="0034446D" w:rsidRPr="00EA1C08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29E1058A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89E50F5" w14:textId="77777777" w:rsidR="0034446D" w:rsidRPr="00EA1C08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2C9487F8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5930FB13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471CFAC4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46D" w:rsidRPr="00EA1C08" w14:paraId="57920E45" w14:textId="77777777" w:rsidTr="00755808">
        <w:trPr>
          <w:cantSplit/>
        </w:trPr>
        <w:tc>
          <w:tcPr>
            <w:tcW w:w="4583" w:type="dxa"/>
          </w:tcPr>
          <w:p w14:paraId="00CB388A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6" w:type="dxa"/>
            <w:tcBorders>
              <w:bottom w:val="nil"/>
            </w:tcBorders>
          </w:tcPr>
          <w:p w14:paraId="0F44B80A" w14:textId="440129D0" w:rsidR="0034446D" w:rsidRPr="00162943" w:rsidRDefault="003417E1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87" w:type="dxa"/>
            <w:tcBorders>
              <w:bottom w:val="nil"/>
            </w:tcBorders>
          </w:tcPr>
          <w:p w14:paraId="5A550A0F" w14:textId="77777777" w:rsidR="0034446D" w:rsidRPr="00162943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0B6FD029" w14:textId="08BEC03B" w:rsidR="0034446D" w:rsidRPr="00162943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87" w:type="dxa"/>
            <w:tcBorders>
              <w:bottom w:val="nil"/>
            </w:tcBorders>
          </w:tcPr>
          <w:p w14:paraId="5B916380" w14:textId="77777777" w:rsidR="0034446D" w:rsidRPr="00162943" w:rsidRDefault="0034446D" w:rsidP="0034446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73A2FE96" w14:textId="4618589C" w:rsidR="0034446D" w:rsidRPr="00162943" w:rsidRDefault="003417E1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87" w:type="dxa"/>
            <w:tcBorders>
              <w:bottom w:val="nil"/>
            </w:tcBorders>
          </w:tcPr>
          <w:p w14:paraId="4F0DBF92" w14:textId="77777777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14:paraId="5D7B2046" w14:textId="65FA86FD" w:rsidR="0034446D" w:rsidRPr="00EA1C08" w:rsidRDefault="0034446D" w:rsidP="003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</w:tr>
      <w:tr w:rsidR="003417E1" w:rsidRPr="00EA1C08" w14:paraId="54E88239" w14:textId="77777777" w:rsidTr="00755808">
        <w:trPr>
          <w:cantSplit/>
        </w:trPr>
        <w:tc>
          <w:tcPr>
            <w:tcW w:w="4583" w:type="dxa"/>
          </w:tcPr>
          <w:p w14:paraId="193A5C0A" w14:textId="7AAC7EBA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EE99F7B" w14:textId="29ECE963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26,500</w:t>
            </w:r>
          </w:p>
        </w:tc>
        <w:tc>
          <w:tcPr>
            <w:tcW w:w="287" w:type="dxa"/>
            <w:tcBorders>
              <w:bottom w:val="nil"/>
            </w:tcBorders>
          </w:tcPr>
          <w:p w14:paraId="13982633" w14:textId="77777777" w:rsidR="003417E1" w:rsidRPr="00162943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EFE3763" w14:textId="155A05F3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36,500</w:t>
            </w:r>
          </w:p>
        </w:tc>
        <w:tc>
          <w:tcPr>
            <w:tcW w:w="287" w:type="dxa"/>
          </w:tcPr>
          <w:p w14:paraId="099FA809" w14:textId="77777777" w:rsidR="003417E1" w:rsidRPr="00162943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CFE174B" w14:textId="26C74BA0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  <w:tcBorders>
              <w:bottom w:val="nil"/>
            </w:tcBorders>
          </w:tcPr>
          <w:p w14:paraId="4AD070A9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97EEA1F" w14:textId="0778358E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3417E1" w:rsidRPr="00EA1C08" w14:paraId="0143E037" w14:textId="77777777" w:rsidTr="00755808">
        <w:trPr>
          <w:cantSplit/>
        </w:trPr>
        <w:tc>
          <w:tcPr>
            <w:tcW w:w="4583" w:type="dxa"/>
          </w:tcPr>
          <w:p w14:paraId="76D8B22D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23850A5" w14:textId="70198258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311,923</w:t>
            </w:r>
          </w:p>
        </w:tc>
        <w:tc>
          <w:tcPr>
            <w:tcW w:w="287" w:type="dxa"/>
          </w:tcPr>
          <w:p w14:paraId="757AC426" w14:textId="77777777" w:rsidR="003417E1" w:rsidRPr="00162943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1C3C98A" w14:textId="3C8E3E30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87" w:type="dxa"/>
          </w:tcPr>
          <w:p w14:paraId="4F175D9E" w14:textId="77777777" w:rsidR="003417E1" w:rsidRPr="00162943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E6F4FDD" w14:textId="13A47C4C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285,423</w:t>
            </w:r>
          </w:p>
        </w:tc>
        <w:tc>
          <w:tcPr>
            <w:tcW w:w="287" w:type="dxa"/>
          </w:tcPr>
          <w:p w14:paraId="1F57BD7C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40CFC9E" w14:textId="27127BAC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</w:tr>
      <w:tr w:rsidR="003417E1" w:rsidRPr="00EA1C08" w14:paraId="28DA099C" w14:textId="77777777" w:rsidTr="00755808">
        <w:trPr>
          <w:cantSplit/>
        </w:trPr>
        <w:tc>
          <w:tcPr>
            <w:tcW w:w="4583" w:type="dxa"/>
          </w:tcPr>
          <w:p w14:paraId="23FD54E8" w14:textId="77777777" w:rsidR="003417E1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48AF013A" w14:textId="77777777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7CCEF535" w14:textId="77777777" w:rsidR="003417E1" w:rsidRPr="00162943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2AA1E066" w14:textId="77777777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1F2A837F" w14:textId="77777777" w:rsidR="003417E1" w:rsidRPr="00162943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D035BD4" w14:textId="77777777" w:rsidR="003417E1" w:rsidRPr="00162943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44E6B2CD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16633B1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7E1" w:rsidRPr="00EA1C08" w14:paraId="44E1D350" w14:textId="77777777" w:rsidTr="00755808">
        <w:trPr>
          <w:cantSplit/>
        </w:trPr>
        <w:tc>
          <w:tcPr>
            <w:tcW w:w="4583" w:type="dxa"/>
          </w:tcPr>
          <w:p w14:paraId="4FAF6642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146" w:type="dxa"/>
          </w:tcPr>
          <w:p w14:paraId="16F2E1D9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7ECEFC93" w14:textId="77777777" w:rsidR="003417E1" w:rsidRPr="00EA1C08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5BC7CD3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" w:type="dxa"/>
          </w:tcPr>
          <w:p w14:paraId="0B0D9A60" w14:textId="77777777" w:rsidR="003417E1" w:rsidRPr="00EA1C08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3E801AF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169561E1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7BD8BD44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3417E1" w:rsidRPr="00EA1C08" w14:paraId="2190F6DE" w14:textId="77777777" w:rsidTr="00755808">
        <w:trPr>
          <w:cantSplit/>
        </w:trPr>
        <w:tc>
          <w:tcPr>
            <w:tcW w:w="4583" w:type="dxa"/>
          </w:tcPr>
          <w:p w14:paraId="26747669" w14:textId="42239B20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24781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5CEF6585" w14:textId="1D32D4C5" w:rsidR="003417E1" w:rsidRPr="00824781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7" w:type="dxa"/>
          </w:tcPr>
          <w:p w14:paraId="6716952D" w14:textId="77777777" w:rsidR="003417E1" w:rsidRPr="00EA1C08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6865D4D5" w14:textId="070891EF" w:rsidR="003417E1" w:rsidRPr="00824781" w:rsidRDefault="000D6946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87" w:type="dxa"/>
          </w:tcPr>
          <w:p w14:paraId="25A2E864" w14:textId="77777777" w:rsidR="003417E1" w:rsidRPr="00EA1C08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75BA0537" w14:textId="256C6F18" w:rsidR="003417E1" w:rsidRPr="00824781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7" w:type="dxa"/>
          </w:tcPr>
          <w:p w14:paraId="7C66F45B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14B93E1F" w14:textId="1A18FEE6" w:rsidR="003417E1" w:rsidRPr="00824781" w:rsidRDefault="000D6946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3417E1" w:rsidRPr="00EA1C08" w14:paraId="6571800B" w14:textId="77777777" w:rsidTr="00755808">
        <w:trPr>
          <w:cantSplit/>
        </w:trPr>
        <w:tc>
          <w:tcPr>
            <w:tcW w:w="4583" w:type="dxa"/>
          </w:tcPr>
          <w:p w14:paraId="515B60B0" w14:textId="77777777" w:rsidR="003417E1" w:rsidRPr="00521C9E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9992910" w14:textId="77777777" w:rsidR="003417E1" w:rsidRPr="00521C9E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7" w:type="dxa"/>
          </w:tcPr>
          <w:p w14:paraId="43C91E95" w14:textId="77777777" w:rsidR="003417E1" w:rsidRPr="00521C9E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5A716D1" w14:textId="77777777" w:rsidR="003417E1" w:rsidRPr="00521C9E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7" w:type="dxa"/>
          </w:tcPr>
          <w:p w14:paraId="46231DDA" w14:textId="77777777" w:rsidR="003417E1" w:rsidRPr="00521C9E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4C3D0A70" w14:textId="77777777" w:rsidR="003417E1" w:rsidRPr="00521C9E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7" w:type="dxa"/>
          </w:tcPr>
          <w:p w14:paraId="5CC64726" w14:textId="77777777" w:rsidR="003417E1" w:rsidRPr="00521C9E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DA45C30" w14:textId="77777777" w:rsidR="003417E1" w:rsidRPr="00521C9E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350A9C" w:rsidRPr="00EA1C08" w14:paraId="19A024FA" w14:textId="77777777" w:rsidTr="00755808">
        <w:trPr>
          <w:cantSplit/>
        </w:trPr>
        <w:tc>
          <w:tcPr>
            <w:tcW w:w="4583" w:type="dxa"/>
          </w:tcPr>
          <w:p w14:paraId="4DE99300" w14:textId="4AAF799B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46" w:type="dxa"/>
          </w:tcPr>
          <w:p w14:paraId="14B95466" w14:textId="77777777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24E78806" w14:textId="77777777" w:rsidR="00350A9C" w:rsidRPr="00EA1C08" w:rsidRDefault="00350A9C" w:rsidP="00350A9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15A2625" w14:textId="77777777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" w:type="dxa"/>
          </w:tcPr>
          <w:p w14:paraId="5A763CB8" w14:textId="77777777" w:rsidR="00350A9C" w:rsidRPr="00EA1C08" w:rsidRDefault="00350A9C" w:rsidP="00350A9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5045289" w14:textId="77777777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11DF16A2" w14:textId="77777777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3673F58E" w14:textId="77777777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350A9C" w:rsidRPr="00EA1C08" w14:paraId="1A600411" w14:textId="77777777" w:rsidTr="00755808">
        <w:trPr>
          <w:cantSplit/>
        </w:trPr>
        <w:tc>
          <w:tcPr>
            <w:tcW w:w="4583" w:type="dxa"/>
          </w:tcPr>
          <w:p w14:paraId="2FB73CE0" w14:textId="48D8FD02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3A71DBE" w14:textId="476F1D6D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625800">
              <w:rPr>
                <w:rFonts w:ascii="Angsana New" w:hAnsi="Angsana New"/>
                <w:bCs/>
                <w:sz w:val="30"/>
                <w:szCs w:val="30"/>
              </w:rPr>
              <w:t>741</w:t>
            </w:r>
          </w:p>
        </w:tc>
        <w:tc>
          <w:tcPr>
            <w:tcW w:w="287" w:type="dxa"/>
          </w:tcPr>
          <w:p w14:paraId="5D2CB69F" w14:textId="77777777" w:rsidR="00350A9C" w:rsidRPr="00EA1C08" w:rsidRDefault="00350A9C" w:rsidP="00350A9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1766DF3C" w14:textId="0CC8C76D" w:rsidR="00350A9C" w:rsidRPr="00EA1C08" w:rsidRDefault="00350A9C" w:rsidP="003D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608EC2BB" w14:textId="77777777" w:rsidR="00350A9C" w:rsidRPr="00EA1C08" w:rsidRDefault="00350A9C" w:rsidP="00350A9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5FD17A24" w14:textId="0D97587F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02479ABD" w14:textId="77777777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1007E81B" w14:textId="022AC6F3" w:rsidR="00350A9C" w:rsidRPr="00EA1C08" w:rsidRDefault="00350A9C" w:rsidP="0035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350A9C" w:rsidRPr="00EA1C08" w14:paraId="4B3BAF43" w14:textId="77777777" w:rsidTr="00755808">
        <w:trPr>
          <w:cantSplit/>
        </w:trPr>
        <w:tc>
          <w:tcPr>
            <w:tcW w:w="4583" w:type="dxa"/>
          </w:tcPr>
          <w:p w14:paraId="7088C9C1" w14:textId="77777777" w:rsidR="00350A9C" w:rsidRPr="00350A9C" w:rsidRDefault="00350A9C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4AB0D930" w14:textId="77777777" w:rsidR="00350A9C" w:rsidRPr="00350A9C" w:rsidRDefault="00350A9C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7D88EBD0" w14:textId="77777777" w:rsidR="00350A9C" w:rsidRPr="00350A9C" w:rsidRDefault="00350A9C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08CB818D" w14:textId="77777777" w:rsidR="00350A9C" w:rsidRPr="00350A9C" w:rsidRDefault="00350A9C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7" w:type="dxa"/>
          </w:tcPr>
          <w:p w14:paraId="0235C2C9" w14:textId="77777777" w:rsidR="00350A9C" w:rsidRPr="00350A9C" w:rsidRDefault="00350A9C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37E5436" w14:textId="77777777" w:rsidR="00350A9C" w:rsidRPr="00350A9C" w:rsidRDefault="00350A9C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0071887F" w14:textId="77777777" w:rsidR="00350A9C" w:rsidRPr="00350A9C" w:rsidRDefault="00350A9C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E8E1155" w14:textId="77777777" w:rsidR="00350A9C" w:rsidRPr="00350A9C" w:rsidRDefault="00350A9C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</w:tr>
      <w:tr w:rsidR="003417E1" w:rsidRPr="00EA1C08" w14:paraId="5D192DF7" w14:textId="77777777" w:rsidTr="00755808">
        <w:trPr>
          <w:cantSplit/>
        </w:trPr>
        <w:tc>
          <w:tcPr>
            <w:tcW w:w="4583" w:type="dxa"/>
          </w:tcPr>
          <w:p w14:paraId="4E4A0155" w14:textId="4F2BC643" w:rsidR="003417E1" w:rsidRPr="00EA1C08" w:rsidRDefault="00625800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6" w:type="dxa"/>
          </w:tcPr>
          <w:p w14:paraId="082203D5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1BF9AFB7" w14:textId="77777777" w:rsidR="003417E1" w:rsidRPr="00EA1C08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4D6AED6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" w:type="dxa"/>
          </w:tcPr>
          <w:p w14:paraId="4AFE19CA" w14:textId="77777777" w:rsidR="003417E1" w:rsidRPr="00EA1C08" w:rsidRDefault="003417E1" w:rsidP="003417E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1303041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00B7E73D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2A2EB66D" w14:textId="77777777" w:rsidR="003417E1" w:rsidRPr="00EA1C08" w:rsidRDefault="003417E1" w:rsidP="0034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A405F" w:rsidRPr="00EA1C08" w14:paraId="62D42058" w14:textId="77777777" w:rsidTr="00755808">
        <w:trPr>
          <w:cantSplit/>
        </w:trPr>
        <w:tc>
          <w:tcPr>
            <w:tcW w:w="4583" w:type="dxa"/>
          </w:tcPr>
          <w:p w14:paraId="2A05552E" w14:textId="77777777" w:rsidR="00EA405F" w:rsidRPr="00EA1C08" w:rsidRDefault="00EA405F" w:rsidP="00EA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29A18BD8" w14:textId="0B046EF8" w:rsidR="00EA405F" w:rsidRPr="00EA1C08" w:rsidRDefault="00EA405F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357EB7E8" w14:textId="77777777" w:rsidR="00EA405F" w:rsidRPr="00EA1C08" w:rsidRDefault="00EA405F" w:rsidP="00EA4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59622256" w14:textId="66CA68C8" w:rsidR="00EA405F" w:rsidRPr="00EA1C08" w:rsidRDefault="00EA405F" w:rsidP="003D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24CC1C07" w14:textId="77777777" w:rsidR="00EA405F" w:rsidRPr="00EA1C08" w:rsidRDefault="00EA405F" w:rsidP="00EA405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455C09C4" w14:textId="7D7393B6" w:rsidR="00EA405F" w:rsidRPr="00824781" w:rsidRDefault="00EA405F" w:rsidP="00EA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9,515</w:t>
            </w:r>
          </w:p>
        </w:tc>
        <w:tc>
          <w:tcPr>
            <w:tcW w:w="287" w:type="dxa"/>
          </w:tcPr>
          <w:p w14:paraId="76EF7A25" w14:textId="77777777" w:rsidR="00EA405F" w:rsidRPr="00EA1C08" w:rsidRDefault="00EA405F" w:rsidP="00EA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C2DC464" w14:textId="7C1353F6" w:rsidR="00EA405F" w:rsidRPr="00EA1C08" w:rsidRDefault="00EA405F" w:rsidP="00EA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25,745</w:t>
            </w:r>
          </w:p>
        </w:tc>
      </w:tr>
      <w:tr w:rsidR="00FA736F" w:rsidRPr="00EA1C08" w14:paraId="6A05E06B" w14:textId="77777777" w:rsidTr="00755808">
        <w:trPr>
          <w:cantSplit/>
        </w:trPr>
        <w:tc>
          <w:tcPr>
            <w:tcW w:w="4583" w:type="dxa"/>
          </w:tcPr>
          <w:p w14:paraId="7EE9BF02" w14:textId="5FF1563B" w:rsidR="00FA736F" w:rsidRPr="00EA1C08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851B745" w14:textId="49AAEC0D" w:rsidR="00FA736F" w:rsidRPr="00824781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87" w:type="dxa"/>
          </w:tcPr>
          <w:p w14:paraId="21F0C289" w14:textId="77777777" w:rsidR="00FA736F" w:rsidRPr="00EA1C08" w:rsidRDefault="00FA736F" w:rsidP="00FA736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C63CDE6" w14:textId="53498F18" w:rsidR="00FA736F" w:rsidRPr="005E6A64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7" w:type="dxa"/>
          </w:tcPr>
          <w:p w14:paraId="0BDEB904" w14:textId="77777777" w:rsidR="00FA736F" w:rsidRPr="00EA1C08" w:rsidRDefault="00FA736F" w:rsidP="00FA736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A6C745D" w14:textId="493F74D2" w:rsidR="00FA736F" w:rsidRPr="00824781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87" w:type="dxa"/>
          </w:tcPr>
          <w:p w14:paraId="2DB9108B" w14:textId="77777777" w:rsidR="00FA736F" w:rsidRPr="00EA1C08" w:rsidRDefault="00FA736F" w:rsidP="00FA736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FBC689B" w14:textId="7CA707A2" w:rsidR="00FA736F" w:rsidRPr="00EA1C08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</w:tr>
      <w:tr w:rsidR="00FA736F" w:rsidRPr="00EA1C08" w14:paraId="36F484EA" w14:textId="77777777" w:rsidTr="00755808">
        <w:trPr>
          <w:cantSplit/>
        </w:trPr>
        <w:tc>
          <w:tcPr>
            <w:tcW w:w="4583" w:type="dxa"/>
          </w:tcPr>
          <w:p w14:paraId="7E7F481A" w14:textId="77777777" w:rsidR="00FA736F" w:rsidRPr="00EA1C08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3FE087A" w14:textId="6CB27655" w:rsidR="00FA736F" w:rsidRPr="00824781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87" w:type="dxa"/>
          </w:tcPr>
          <w:p w14:paraId="7398140C" w14:textId="77777777" w:rsidR="00FA736F" w:rsidRPr="00EA1C08" w:rsidRDefault="00FA736F" w:rsidP="00FA736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C460792" w14:textId="2729C3AE" w:rsidR="00FA736F" w:rsidRPr="005E6A64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7" w:type="dxa"/>
          </w:tcPr>
          <w:p w14:paraId="159D4595" w14:textId="77777777" w:rsidR="00FA736F" w:rsidRPr="00EA1C08" w:rsidRDefault="00FA736F" w:rsidP="00FA736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D831AED" w14:textId="64A42B43" w:rsidR="00FA736F" w:rsidRPr="00824781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11,200</w:t>
            </w:r>
          </w:p>
        </w:tc>
        <w:tc>
          <w:tcPr>
            <w:tcW w:w="287" w:type="dxa"/>
          </w:tcPr>
          <w:p w14:paraId="39ACDFF9" w14:textId="77777777" w:rsidR="00FA736F" w:rsidRPr="00EA1C08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3819202F" w14:textId="655138D6" w:rsidR="00FA736F" w:rsidRPr="00EA1C08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</w:tr>
      <w:tr w:rsidR="00FA736F" w:rsidRPr="00EA1C08" w14:paraId="389D024E" w14:textId="77777777" w:rsidTr="00755808">
        <w:trPr>
          <w:cantSplit/>
        </w:trPr>
        <w:tc>
          <w:tcPr>
            <w:tcW w:w="4583" w:type="dxa"/>
          </w:tcPr>
          <w:p w14:paraId="5D9BD6AE" w14:textId="77777777" w:rsidR="00FA736F" w:rsidRPr="00521C9E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E87AA9A" w14:textId="77777777" w:rsidR="00FA736F" w:rsidRPr="00521C9E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75A8A42B" w14:textId="77777777" w:rsidR="00FA736F" w:rsidRPr="00521C9E" w:rsidRDefault="00FA736F" w:rsidP="00FA7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61AEF7BC" w14:textId="77777777" w:rsidR="00FA736F" w:rsidRPr="00521C9E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1062D9B7" w14:textId="77777777" w:rsidR="00FA736F" w:rsidRPr="00521C9E" w:rsidRDefault="00FA736F" w:rsidP="00FA736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B4702F8" w14:textId="77777777" w:rsidR="00FA736F" w:rsidRPr="00521C9E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2E49B47E" w14:textId="77777777" w:rsidR="00FA736F" w:rsidRPr="00521C9E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5C9E1BCA" w14:textId="77777777" w:rsidR="00FA736F" w:rsidRPr="00521C9E" w:rsidRDefault="00FA736F" w:rsidP="00FA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625800" w:rsidRPr="00EA1C08" w14:paraId="65F890FA" w14:textId="77777777" w:rsidTr="00755808">
        <w:trPr>
          <w:cantSplit/>
        </w:trPr>
        <w:tc>
          <w:tcPr>
            <w:tcW w:w="4583" w:type="dxa"/>
          </w:tcPr>
          <w:p w14:paraId="7A6E2FB7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46" w:type="dxa"/>
          </w:tcPr>
          <w:p w14:paraId="70298753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04396122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8501112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22ABB077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F9D7F4D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48297E0B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D55A5D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25800" w:rsidRPr="00EA1C08" w14:paraId="4C190217" w14:textId="77777777" w:rsidTr="00755808">
        <w:trPr>
          <w:cantSplit/>
        </w:trPr>
        <w:tc>
          <w:tcPr>
            <w:tcW w:w="4583" w:type="dxa"/>
          </w:tcPr>
          <w:p w14:paraId="0BDEB5F1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46" w:type="dxa"/>
          </w:tcPr>
          <w:p w14:paraId="79F6A056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0571EF84" w14:textId="77777777" w:rsidR="00625800" w:rsidRPr="00EA1C08" w:rsidRDefault="00625800" w:rsidP="0062580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7EFE608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7FCB4455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40970C8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693884E4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384F0FAC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25800" w:rsidRPr="00EA1C08" w14:paraId="4B421703" w14:textId="77777777" w:rsidTr="00755808">
        <w:trPr>
          <w:cantSplit/>
        </w:trPr>
        <w:tc>
          <w:tcPr>
            <w:tcW w:w="4583" w:type="dxa"/>
          </w:tcPr>
          <w:p w14:paraId="76720691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0F72DD31" w14:textId="6E3116D2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449C65A9" w14:textId="77777777" w:rsidR="00625800" w:rsidRPr="00EA1C08" w:rsidRDefault="00625800" w:rsidP="0062580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EF4DB76" w14:textId="1C8AA5B1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52941A41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6C00808" w14:textId="33E1AD79" w:rsidR="00625800" w:rsidRPr="0082478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449</w:t>
            </w:r>
          </w:p>
        </w:tc>
        <w:tc>
          <w:tcPr>
            <w:tcW w:w="287" w:type="dxa"/>
          </w:tcPr>
          <w:p w14:paraId="6000DB45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1BE8C108" w14:textId="75F6DD4C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</w:tr>
      <w:tr w:rsidR="00625800" w:rsidRPr="00EA1C08" w14:paraId="7E9113A4" w14:textId="77777777" w:rsidTr="00755808">
        <w:trPr>
          <w:cantSplit/>
        </w:trPr>
        <w:tc>
          <w:tcPr>
            <w:tcW w:w="4583" w:type="dxa"/>
          </w:tcPr>
          <w:p w14:paraId="4901A3A9" w14:textId="78FCA3D0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6" w:type="dxa"/>
          </w:tcPr>
          <w:p w14:paraId="5EF05612" w14:textId="71FF6BD0" w:rsidR="00625800" w:rsidRPr="00EA1C08" w:rsidRDefault="000D6946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7" w:type="dxa"/>
          </w:tcPr>
          <w:p w14:paraId="4522DBE9" w14:textId="77777777" w:rsidR="00625800" w:rsidRPr="00EA1C08" w:rsidRDefault="00625800" w:rsidP="0062580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655B5EA5" w14:textId="34BDF9A1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7D4ADA72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BAB46F1" w14:textId="6EF42C09" w:rsidR="00625800" w:rsidRDefault="000D6946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7" w:type="dxa"/>
          </w:tcPr>
          <w:p w14:paraId="34CD6B63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479D74A7" w14:textId="19F4AC39" w:rsidR="00625800" w:rsidRPr="00824781" w:rsidRDefault="00625800" w:rsidP="00E7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92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625800" w:rsidRPr="00EA1C08" w14:paraId="63D1F5E5" w14:textId="77777777" w:rsidTr="00755808">
        <w:trPr>
          <w:cantSplit/>
        </w:trPr>
        <w:tc>
          <w:tcPr>
            <w:tcW w:w="4583" w:type="dxa"/>
          </w:tcPr>
          <w:p w14:paraId="4179B664" w14:textId="07AB9A20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556EE2C" w14:textId="56583FF6" w:rsidR="00625800" w:rsidRPr="00FA736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9,596</w:t>
            </w:r>
          </w:p>
        </w:tc>
        <w:tc>
          <w:tcPr>
            <w:tcW w:w="287" w:type="dxa"/>
          </w:tcPr>
          <w:p w14:paraId="22FBF1A4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671EA89" w14:textId="11B8C807" w:rsidR="00625800" w:rsidRPr="00EA1C08" w:rsidRDefault="000D6946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6946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625800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0D6946">
              <w:rPr>
                <w:rFonts w:ascii="Angsana New" w:hAnsi="Angsana New"/>
                <w:b/>
                <w:sz w:val="30"/>
                <w:szCs w:val="30"/>
              </w:rPr>
              <w:t>868</w:t>
            </w:r>
          </w:p>
        </w:tc>
        <w:tc>
          <w:tcPr>
            <w:tcW w:w="287" w:type="dxa"/>
          </w:tcPr>
          <w:p w14:paraId="4B3F47F6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5B87910" w14:textId="1DD20F1B" w:rsidR="00625800" w:rsidRPr="0082478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  <w:tc>
          <w:tcPr>
            <w:tcW w:w="287" w:type="dxa"/>
          </w:tcPr>
          <w:p w14:paraId="21094CB5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CD072D3" w14:textId="5620A903" w:rsidR="00625800" w:rsidRPr="00CD497C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28</w:t>
            </w:r>
          </w:p>
        </w:tc>
      </w:tr>
      <w:tr w:rsidR="00625800" w:rsidRPr="00EA1C08" w14:paraId="2A1866EE" w14:textId="77777777" w:rsidTr="00755808">
        <w:trPr>
          <w:cantSplit/>
        </w:trPr>
        <w:tc>
          <w:tcPr>
            <w:tcW w:w="4583" w:type="dxa"/>
          </w:tcPr>
          <w:p w14:paraId="08D34C1A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D1B493A" w14:textId="102D02BA" w:rsidR="00625800" w:rsidRPr="00FA736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Cs/>
                <w:sz w:val="30"/>
                <w:szCs w:val="30"/>
              </w:rPr>
              <w:t>752</w:t>
            </w:r>
          </w:p>
        </w:tc>
        <w:tc>
          <w:tcPr>
            <w:tcW w:w="287" w:type="dxa"/>
          </w:tcPr>
          <w:p w14:paraId="0AD5105D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AE16E8B" w14:textId="695FD129" w:rsidR="00625800" w:rsidRPr="005E6A6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6,868</w:t>
            </w:r>
          </w:p>
        </w:tc>
        <w:tc>
          <w:tcPr>
            <w:tcW w:w="287" w:type="dxa"/>
          </w:tcPr>
          <w:p w14:paraId="255A8B29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D99745F" w14:textId="657019AC" w:rsidR="00625800" w:rsidRPr="0082478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800</w:t>
            </w:r>
          </w:p>
        </w:tc>
        <w:tc>
          <w:tcPr>
            <w:tcW w:w="287" w:type="dxa"/>
          </w:tcPr>
          <w:p w14:paraId="23121723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80E5D27" w14:textId="3F5CFF1A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4781">
              <w:rPr>
                <w:rFonts w:ascii="Angsana New" w:hAnsi="Angsana New"/>
                <w:bCs/>
                <w:sz w:val="30"/>
                <w:szCs w:val="30"/>
              </w:rPr>
              <w:t>461</w:t>
            </w:r>
          </w:p>
        </w:tc>
      </w:tr>
      <w:tr w:rsidR="00625800" w:rsidRPr="00EA1C08" w14:paraId="3E3025A6" w14:textId="77777777" w:rsidTr="00755808">
        <w:trPr>
          <w:cantSplit/>
        </w:trPr>
        <w:tc>
          <w:tcPr>
            <w:tcW w:w="4583" w:type="dxa"/>
          </w:tcPr>
          <w:p w14:paraId="05317010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4A4C0BF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7" w:type="dxa"/>
          </w:tcPr>
          <w:p w14:paraId="4F833C4C" w14:textId="77777777" w:rsidR="00625800" w:rsidRPr="00521C9E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8AD1270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7" w:type="dxa"/>
          </w:tcPr>
          <w:p w14:paraId="22A942EF" w14:textId="77777777" w:rsidR="00625800" w:rsidRPr="00521C9E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2798232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1A849AEC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C3812A5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625800" w:rsidRPr="00EA1C08" w14:paraId="54975108" w14:textId="77777777" w:rsidTr="00755808">
        <w:trPr>
          <w:cantSplit/>
        </w:trPr>
        <w:tc>
          <w:tcPr>
            <w:tcW w:w="4583" w:type="dxa"/>
          </w:tcPr>
          <w:p w14:paraId="582125B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46" w:type="dxa"/>
          </w:tcPr>
          <w:p w14:paraId="0AB2056E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6A86F5CB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6906CB9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7DA7D855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B2340F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028143E4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34163FB8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25800" w:rsidRPr="00EA1C08" w14:paraId="137DED66" w14:textId="77777777" w:rsidTr="00755808">
        <w:trPr>
          <w:cantSplit/>
        </w:trPr>
        <w:tc>
          <w:tcPr>
            <w:tcW w:w="4583" w:type="dxa"/>
          </w:tcPr>
          <w:p w14:paraId="4C0C92EC" w14:textId="77777777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196D3A9C" w14:textId="4E41E8C5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0E6E221B" w14:textId="77777777" w:rsidR="00625800" w:rsidRPr="00162943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21F1876" w14:textId="4BD2A6E9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6DFA389D" w14:textId="77777777" w:rsidR="00625800" w:rsidRPr="00162943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35ABF65" w14:textId="3048B28D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865</w:t>
            </w:r>
          </w:p>
        </w:tc>
        <w:tc>
          <w:tcPr>
            <w:tcW w:w="287" w:type="dxa"/>
          </w:tcPr>
          <w:p w14:paraId="3B6D4FF2" w14:textId="77777777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6BA0D0FA" w14:textId="163E7727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1,266</w:t>
            </w:r>
          </w:p>
        </w:tc>
      </w:tr>
      <w:tr w:rsidR="00625800" w:rsidRPr="00EA1C08" w14:paraId="1F4F0DD1" w14:textId="77777777" w:rsidTr="00755808">
        <w:trPr>
          <w:cantSplit/>
        </w:trPr>
        <w:tc>
          <w:tcPr>
            <w:tcW w:w="4583" w:type="dxa"/>
          </w:tcPr>
          <w:p w14:paraId="61092F27" w14:textId="4B382A46" w:rsidR="00625800" w:rsidRPr="0082478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862E7D9" w14:textId="452A1777" w:rsidR="00625800" w:rsidRPr="00FA736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A736F"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  <w:tc>
          <w:tcPr>
            <w:tcW w:w="287" w:type="dxa"/>
          </w:tcPr>
          <w:p w14:paraId="45655343" w14:textId="77777777" w:rsidR="00625800" w:rsidRPr="00824781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B380C9A" w14:textId="09742088" w:rsidR="00625800" w:rsidRPr="00CD497C" w:rsidRDefault="000D6946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6946">
              <w:rPr>
                <w:rFonts w:ascii="Angsana New" w:hAnsi="Angsana New"/>
                <w:b/>
                <w:sz w:val="30"/>
                <w:szCs w:val="30"/>
              </w:rPr>
              <w:t>18</w:t>
            </w:r>
          </w:p>
        </w:tc>
        <w:tc>
          <w:tcPr>
            <w:tcW w:w="287" w:type="dxa"/>
          </w:tcPr>
          <w:p w14:paraId="104852EE" w14:textId="77777777" w:rsidR="00625800" w:rsidRPr="00824781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1A225EA" w14:textId="56AA682D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  <w:tc>
          <w:tcPr>
            <w:tcW w:w="287" w:type="dxa"/>
          </w:tcPr>
          <w:p w14:paraId="0495575B" w14:textId="77777777" w:rsidR="00625800" w:rsidRPr="0082478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044ED43" w14:textId="0E4546CF" w:rsidR="00625800" w:rsidRPr="00CD497C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</w:tr>
      <w:tr w:rsidR="00625800" w:rsidRPr="00EA1C08" w14:paraId="10757B7B" w14:textId="77777777" w:rsidTr="00755808">
        <w:trPr>
          <w:cantSplit/>
        </w:trPr>
        <w:tc>
          <w:tcPr>
            <w:tcW w:w="4583" w:type="dxa"/>
          </w:tcPr>
          <w:p w14:paraId="36D1C2C0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828FF97" w14:textId="0B533BF1" w:rsidR="00625800" w:rsidRPr="0095758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  <w:tc>
          <w:tcPr>
            <w:tcW w:w="287" w:type="dxa"/>
          </w:tcPr>
          <w:p w14:paraId="47E21467" w14:textId="77777777" w:rsidR="00625800" w:rsidRPr="00824781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735975F" w14:textId="13B76BAD" w:rsidR="00625800" w:rsidRPr="00CD497C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97C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87" w:type="dxa"/>
          </w:tcPr>
          <w:p w14:paraId="6DFCFD30" w14:textId="77777777" w:rsidR="00625800" w:rsidRPr="00824781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D8A06F0" w14:textId="4F102A20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938</w:t>
            </w:r>
          </w:p>
        </w:tc>
        <w:tc>
          <w:tcPr>
            <w:tcW w:w="287" w:type="dxa"/>
          </w:tcPr>
          <w:p w14:paraId="5338D943" w14:textId="77777777" w:rsidR="00625800" w:rsidRPr="0082478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6F3C265" w14:textId="0A1A1025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1,284</w:t>
            </w:r>
          </w:p>
        </w:tc>
      </w:tr>
      <w:tr w:rsidR="00625800" w:rsidRPr="00EA1C08" w14:paraId="72FE334E" w14:textId="77777777" w:rsidTr="00755808">
        <w:trPr>
          <w:cantSplit/>
        </w:trPr>
        <w:tc>
          <w:tcPr>
            <w:tcW w:w="4583" w:type="dxa"/>
          </w:tcPr>
          <w:p w14:paraId="060EC88C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0305271" w14:textId="1F15C883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</w:t>
            </w:r>
            <w:r w:rsidR="00350A9C">
              <w:rPr>
                <w:rFonts w:ascii="Angsana New" w:hAnsi="Angsana New"/>
                <w:bCs/>
                <w:sz w:val="30"/>
                <w:szCs w:val="30"/>
              </w:rPr>
              <w:t>825</w:t>
            </w:r>
          </w:p>
        </w:tc>
        <w:tc>
          <w:tcPr>
            <w:tcW w:w="287" w:type="dxa"/>
          </w:tcPr>
          <w:p w14:paraId="58D779A3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D625215" w14:textId="6E845D94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87" w:type="dxa"/>
          </w:tcPr>
          <w:p w14:paraId="1FF3DF20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9C38CE3" w14:textId="4C317C86" w:rsidR="00625800" w:rsidRPr="00162943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350A9C">
              <w:rPr>
                <w:rFonts w:ascii="Angsana New" w:hAnsi="Angsana New"/>
                <w:bCs/>
                <w:sz w:val="30"/>
                <w:szCs w:val="30"/>
              </w:rPr>
              <w:t>738</w:t>
            </w:r>
          </w:p>
        </w:tc>
        <w:tc>
          <w:tcPr>
            <w:tcW w:w="287" w:type="dxa"/>
          </w:tcPr>
          <w:p w14:paraId="0E00DE7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264758B" w14:textId="42455F4D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943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745</w:t>
            </w:r>
          </w:p>
        </w:tc>
      </w:tr>
      <w:tr w:rsidR="00625800" w:rsidRPr="00EA1C08" w14:paraId="2940B303" w14:textId="77777777" w:rsidTr="00755808">
        <w:trPr>
          <w:cantSplit/>
        </w:trPr>
        <w:tc>
          <w:tcPr>
            <w:tcW w:w="4583" w:type="dxa"/>
          </w:tcPr>
          <w:p w14:paraId="1D032110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C1821AE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7" w:type="dxa"/>
          </w:tcPr>
          <w:p w14:paraId="64D0D2E5" w14:textId="77777777" w:rsidR="00625800" w:rsidRPr="00521C9E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3A378E5B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7" w:type="dxa"/>
          </w:tcPr>
          <w:p w14:paraId="005D19DF" w14:textId="77777777" w:rsidR="00625800" w:rsidRPr="00521C9E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0EB62734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7D0AA94A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1D0D7B52" w14:textId="77777777" w:rsidR="00625800" w:rsidRPr="00521C9E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625800" w:rsidRPr="00EA1C08" w14:paraId="18CD8C0A" w14:textId="77777777" w:rsidTr="00755808">
        <w:trPr>
          <w:cantSplit/>
        </w:trPr>
        <w:tc>
          <w:tcPr>
            <w:tcW w:w="4583" w:type="dxa"/>
          </w:tcPr>
          <w:p w14:paraId="322032BD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46" w:type="dxa"/>
          </w:tcPr>
          <w:p w14:paraId="18473C6D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7FE5EB2C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27C056D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5AE8E59C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3BD88A9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09307FF5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24A99533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25800" w:rsidRPr="00EA1C08" w14:paraId="0B2AE2FF" w14:textId="77777777" w:rsidTr="00755808">
        <w:trPr>
          <w:cantSplit/>
        </w:trPr>
        <w:tc>
          <w:tcPr>
            <w:tcW w:w="4583" w:type="dxa"/>
          </w:tcPr>
          <w:p w14:paraId="20820C30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381A5BE3" w14:textId="3FE0A23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6643F41F" w14:textId="77777777" w:rsidR="00625800" w:rsidRPr="00EA1C08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57F92F3D" w14:textId="111ADB65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943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0D96192B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2505093" w14:textId="65F6A57E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203,900</w:t>
            </w:r>
          </w:p>
        </w:tc>
        <w:tc>
          <w:tcPr>
            <w:tcW w:w="287" w:type="dxa"/>
          </w:tcPr>
          <w:p w14:paraId="6E2FFBF4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1E1B6B4" w14:textId="337F7DC9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89,000</w:t>
            </w:r>
          </w:p>
        </w:tc>
      </w:tr>
      <w:tr w:rsidR="00625800" w:rsidRPr="00EA1C08" w14:paraId="5F3ECE0C" w14:textId="77777777" w:rsidTr="00755808">
        <w:trPr>
          <w:cantSplit/>
        </w:trPr>
        <w:tc>
          <w:tcPr>
            <w:tcW w:w="4583" w:type="dxa"/>
          </w:tcPr>
          <w:p w14:paraId="07530EAE" w14:textId="5E2DBA51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866EBFA" w14:textId="61344929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87" w:type="dxa"/>
          </w:tcPr>
          <w:p w14:paraId="3F77833A" w14:textId="77777777" w:rsidR="00625800" w:rsidRPr="00EA1C08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6F224C1" w14:textId="3F5C75E7" w:rsidR="00625800" w:rsidRPr="00CD497C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7" w:type="dxa"/>
          </w:tcPr>
          <w:p w14:paraId="7278F466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544E9AA" w14:textId="50120223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87" w:type="dxa"/>
          </w:tcPr>
          <w:p w14:paraId="5FC4D4EE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D2994D1" w14:textId="2AF3927E" w:rsidR="00625800" w:rsidRPr="00CD497C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</w:tr>
      <w:tr w:rsidR="00625800" w:rsidRPr="00EA1C08" w14:paraId="5B10DF55" w14:textId="77777777" w:rsidTr="00755808">
        <w:trPr>
          <w:cantSplit/>
        </w:trPr>
        <w:tc>
          <w:tcPr>
            <w:tcW w:w="4583" w:type="dxa"/>
          </w:tcPr>
          <w:p w14:paraId="07737E13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4B85EF7" w14:textId="4D8D36E2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87" w:type="dxa"/>
          </w:tcPr>
          <w:p w14:paraId="60200F2F" w14:textId="77777777" w:rsidR="00625800" w:rsidRPr="00EA1C08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8F355D1" w14:textId="52926D17" w:rsidR="00625800" w:rsidRPr="00CD497C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326BF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7" w:type="dxa"/>
          </w:tcPr>
          <w:p w14:paraId="3A30014D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EAEC0A9" w14:textId="1452EE8E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205,850</w:t>
            </w:r>
          </w:p>
        </w:tc>
        <w:tc>
          <w:tcPr>
            <w:tcW w:w="287" w:type="dxa"/>
          </w:tcPr>
          <w:p w14:paraId="7121FD7E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006AC68" w14:textId="24B7323F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97,000</w:t>
            </w:r>
          </w:p>
        </w:tc>
      </w:tr>
      <w:tr w:rsidR="00625800" w:rsidRPr="00EA1C08" w14:paraId="0EEDB116" w14:textId="77777777" w:rsidTr="00755808">
        <w:trPr>
          <w:cantSplit/>
        </w:trPr>
        <w:tc>
          <w:tcPr>
            <w:tcW w:w="4583" w:type="dxa"/>
          </w:tcPr>
          <w:p w14:paraId="143B2172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B7ECB0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7" w:type="dxa"/>
          </w:tcPr>
          <w:p w14:paraId="0A40E495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68DCB58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38BED70C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C4CA661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7" w:type="dxa"/>
          </w:tcPr>
          <w:p w14:paraId="7397817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164FD010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25800" w:rsidRPr="00EA1C08" w14:paraId="1D27B9FF" w14:textId="77777777" w:rsidTr="00755808">
        <w:trPr>
          <w:cantSplit/>
        </w:trPr>
        <w:tc>
          <w:tcPr>
            <w:tcW w:w="4583" w:type="dxa"/>
          </w:tcPr>
          <w:p w14:paraId="6DE77107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46" w:type="dxa"/>
          </w:tcPr>
          <w:p w14:paraId="62E80969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</w:tcPr>
          <w:p w14:paraId="7ABDE253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1A07A8B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648A1204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FE21665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3F81EC98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65E5D21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25800" w:rsidRPr="00EA1C08" w14:paraId="3524F1CB" w14:textId="77777777" w:rsidTr="00755808">
        <w:trPr>
          <w:cantSplit/>
        </w:trPr>
        <w:tc>
          <w:tcPr>
            <w:tcW w:w="4583" w:type="dxa"/>
          </w:tcPr>
          <w:p w14:paraId="18171A9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146" w:type="dxa"/>
          </w:tcPr>
          <w:p w14:paraId="4964F4F7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41169234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9F3B301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3526E63C" w14:textId="77777777" w:rsidR="00625800" w:rsidRPr="00EA1C08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05B6078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3C9098D0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12432667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25800" w:rsidRPr="00EA1C08" w14:paraId="2F5AEC17" w14:textId="77777777" w:rsidTr="00755808">
        <w:trPr>
          <w:cantSplit/>
        </w:trPr>
        <w:tc>
          <w:tcPr>
            <w:tcW w:w="4583" w:type="dxa"/>
          </w:tcPr>
          <w:p w14:paraId="655CD14F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34D6B85D" w14:textId="6A091EDE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2C6B9A82" w14:textId="77777777" w:rsidR="00625800" w:rsidRPr="008669C4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7133515" w14:textId="0807E4B6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76E847E2" w14:textId="77777777" w:rsidR="00625800" w:rsidRPr="008669C4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481AA076" w14:textId="236E0B76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2,953</w:t>
            </w:r>
          </w:p>
        </w:tc>
        <w:tc>
          <w:tcPr>
            <w:tcW w:w="287" w:type="dxa"/>
          </w:tcPr>
          <w:p w14:paraId="408AB658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248221E4" w14:textId="5E901C3D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2,814</w:t>
            </w:r>
          </w:p>
        </w:tc>
      </w:tr>
      <w:tr w:rsidR="00625800" w:rsidRPr="00EA1C08" w14:paraId="64DEA440" w14:textId="77777777" w:rsidTr="00755808">
        <w:trPr>
          <w:cantSplit/>
        </w:trPr>
        <w:tc>
          <w:tcPr>
            <w:tcW w:w="4583" w:type="dxa"/>
          </w:tcPr>
          <w:p w14:paraId="4E1FF40A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AE1FAA0" w14:textId="6B795EF2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87" w:type="dxa"/>
          </w:tcPr>
          <w:p w14:paraId="0A58A18C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53A2E09" w14:textId="23FA1F58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87" w:type="dxa"/>
          </w:tcPr>
          <w:p w14:paraId="2404CF43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78FF576" w14:textId="3C081BD3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87" w:type="dxa"/>
          </w:tcPr>
          <w:p w14:paraId="18C88B95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09F9331" w14:textId="424A3D3A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</w:tr>
      <w:tr w:rsidR="00625800" w:rsidRPr="00EA1C08" w14:paraId="5D910A71" w14:textId="77777777" w:rsidTr="00755808">
        <w:trPr>
          <w:cantSplit/>
        </w:trPr>
        <w:tc>
          <w:tcPr>
            <w:tcW w:w="4583" w:type="dxa"/>
          </w:tcPr>
          <w:p w14:paraId="4C502934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A4996B1" w14:textId="0972A9E6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87" w:type="dxa"/>
          </w:tcPr>
          <w:p w14:paraId="3426E63C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35B4EC8" w14:textId="55686A7B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69C4">
              <w:rPr>
                <w:rFonts w:ascii="Angsana New" w:hAnsi="Angsana New"/>
                <w:bCs/>
                <w:sz w:val="30"/>
                <w:szCs w:val="30"/>
              </w:rPr>
              <w:t>869</w:t>
            </w:r>
          </w:p>
        </w:tc>
        <w:tc>
          <w:tcPr>
            <w:tcW w:w="287" w:type="dxa"/>
          </w:tcPr>
          <w:p w14:paraId="70EA3754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4598833" w14:textId="4ED00D35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3,973</w:t>
            </w:r>
          </w:p>
        </w:tc>
        <w:tc>
          <w:tcPr>
            <w:tcW w:w="287" w:type="dxa"/>
          </w:tcPr>
          <w:p w14:paraId="59CB01F0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C16463A" w14:textId="0175F2F8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3,683</w:t>
            </w:r>
          </w:p>
        </w:tc>
      </w:tr>
      <w:tr w:rsidR="00625800" w:rsidRPr="00EA1C08" w14:paraId="68A48794" w14:textId="77777777" w:rsidTr="00755808">
        <w:trPr>
          <w:cantSplit/>
        </w:trPr>
        <w:tc>
          <w:tcPr>
            <w:tcW w:w="4583" w:type="dxa"/>
          </w:tcPr>
          <w:p w14:paraId="204A760E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9FCB3B" w14:textId="77777777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04446F9A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07A2044" w14:textId="77777777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7834A8D1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173D4B25" w14:textId="77777777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25788F9A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1D29D386" w14:textId="77777777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625800" w:rsidRPr="00EA1C08" w14:paraId="1F06BE31" w14:textId="77777777" w:rsidTr="00755808">
        <w:trPr>
          <w:cantSplit/>
        </w:trPr>
        <w:tc>
          <w:tcPr>
            <w:tcW w:w="4583" w:type="dxa"/>
          </w:tcPr>
          <w:p w14:paraId="0AF2390C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6" w:type="dxa"/>
          </w:tcPr>
          <w:p w14:paraId="098333A4" w14:textId="16952B6B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0960C97D" w14:textId="77777777" w:rsidR="00625800" w:rsidRPr="008669C4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611E68A5" w14:textId="5673BC74" w:rsidR="00625800" w:rsidRPr="008669C4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9C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7" w:type="dxa"/>
          </w:tcPr>
          <w:p w14:paraId="66A17089" w14:textId="77777777" w:rsidR="00625800" w:rsidRPr="008669C4" w:rsidRDefault="00625800" w:rsidP="006258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5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5A671581" w14:textId="6DF0EB37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38,883</w:t>
            </w:r>
          </w:p>
        </w:tc>
        <w:tc>
          <w:tcPr>
            <w:tcW w:w="287" w:type="dxa"/>
          </w:tcPr>
          <w:p w14:paraId="3FB0D89E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30EAB" w14:textId="2A3EDE9E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41,837</w:t>
            </w:r>
          </w:p>
        </w:tc>
      </w:tr>
      <w:tr w:rsidR="00625800" w:rsidRPr="00EA1C08" w14:paraId="149E8F83" w14:textId="77777777" w:rsidTr="00755808">
        <w:trPr>
          <w:cantSplit/>
        </w:trPr>
        <w:tc>
          <w:tcPr>
            <w:tcW w:w="4583" w:type="dxa"/>
          </w:tcPr>
          <w:p w14:paraId="60BB323E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8836991" w14:textId="1AEDF634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11,612</w:t>
            </w:r>
          </w:p>
        </w:tc>
        <w:tc>
          <w:tcPr>
            <w:tcW w:w="287" w:type="dxa"/>
          </w:tcPr>
          <w:p w14:paraId="34758883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C02E335" w14:textId="0935B2E0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87" w:type="dxa"/>
          </w:tcPr>
          <w:p w14:paraId="35D32506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0401693" w14:textId="4DC8B695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11,612</w:t>
            </w:r>
          </w:p>
        </w:tc>
        <w:tc>
          <w:tcPr>
            <w:tcW w:w="287" w:type="dxa"/>
          </w:tcPr>
          <w:p w14:paraId="35AEAC24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90EB767" w14:textId="1AE23C2F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</w:tr>
      <w:tr w:rsidR="00625800" w:rsidRPr="00EA1C08" w14:paraId="40A7AA9F" w14:textId="77777777" w:rsidTr="00755808">
        <w:trPr>
          <w:cantSplit/>
        </w:trPr>
        <w:tc>
          <w:tcPr>
            <w:tcW w:w="4583" w:type="dxa"/>
          </w:tcPr>
          <w:p w14:paraId="21F444B2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2FC2BAB" w14:textId="5FF9EC02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11,612</w:t>
            </w:r>
          </w:p>
        </w:tc>
        <w:tc>
          <w:tcPr>
            <w:tcW w:w="287" w:type="dxa"/>
          </w:tcPr>
          <w:p w14:paraId="0F241225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5D8D2CE" w14:textId="07BAE675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11,038</w:t>
            </w:r>
          </w:p>
        </w:tc>
        <w:tc>
          <w:tcPr>
            <w:tcW w:w="287" w:type="dxa"/>
          </w:tcPr>
          <w:p w14:paraId="1A1C1FF9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403661A" w14:textId="5E75FD78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50,495</w:t>
            </w:r>
          </w:p>
        </w:tc>
        <w:tc>
          <w:tcPr>
            <w:tcW w:w="287" w:type="dxa"/>
          </w:tcPr>
          <w:p w14:paraId="5170DAB2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182C40A" w14:textId="4715A1E2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52,875</w:t>
            </w:r>
          </w:p>
        </w:tc>
      </w:tr>
      <w:tr w:rsidR="00625800" w:rsidRPr="00EA1C08" w14:paraId="4F087600" w14:textId="77777777" w:rsidTr="00755808">
        <w:trPr>
          <w:cantSplit/>
        </w:trPr>
        <w:tc>
          <w:tcPr>
            <w:tcW w:w="4583" w:type="dxa"/>
          </w:tcPr>
          <w:p w14:paraId="7B495A51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81ADD58" w14:textId="17F8D716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12,632</w:t>
            </w:r>
          </w:p>
        </w:tc>
        <w:tc>
          <w:tcPr>
            <w:tcW w:w="287" w:type="dxa"/>
          </w:tcPr>
          <w:p w14:paraId="49AA65FD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9177FC4" w14:textId="17A50911" w:rsidR="00625800" w:rsidRPr="00B326BF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11,907</w:t>
            </w:r>
          </w:p>
        </w:tc>
        <w:tc>
          <w:tcPr>
            <w:tcW w:w="287" w:type="dxa"/>
          </w:tcPr>
          <w:p w14:paraId="058D486A" w14:textId="77777777" w:rsidR="00625800" w:rsidRPr="008669C4" w:rsidRDefault="00625800" w:rsidP="00625800">
            <w:pPr>
              <w:pStyle w:val="a1"/>
              <w:tabs>
                <w:tab w:val="decimal" w:pos="792"/>
              </w:tabs>
              <w:spacing w:line="240" w:lineRule="atLeast"/>
              <w:ind w:left="-108" w:right="54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81FC58E" w14:textId="1AD0C98C" w:rsidR="00625800" w:rsidRPr="00B03EB1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54,468</w:t>
            </w:r>
          </w:p>
        </w:tc>
        <w:tc>
          <w:tcPr>
            <w:tcW w:w="287" w:type="dxa"/>
          </w:tcPr>
          <w:p w14:paraId="15EA9129" w14:textId="77777777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5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2CF8AB0" w14:textId="52510608" w:rsidR="00625800" w:rsidRPr="00EA1C08" w:rsidRDefault="00625800" w:rsidP="0062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26BF">
              <w:rPr>
                <w:rFonts w:ascii="Angsana New" w:hAnsi="Angsana New"/>
                <w:bCs/>
                <w:sz w:val="30"/>
                <w:szCs w:val="30"/>
              </w:rPr>
              <w:t>56,558</w:t>
            </w:r>
          </w:p>
        </w:tc>
      </w:tr>
    </w:tbl>
    <w:p w14:paraId="12A3C5B4" w14:textId="77777777" w:rsidR="00D042CE" w:rsidRPr="008669C4" w:rsidRDefault="00D042C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24"/>
          <w:szCs w:val="24"/>
        </w:rPr>
      </w:pPr>
    </w:p>
    <w:p w14:paraId="2FE44CDA" w14:textId="0E9321DE" w:rsidR="00C377F5" w:rsidRPr="00EA1C08" w:rsidRDefault="00D12E93" w:rsidP="00C3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รายการเคลื่อนไหวระหว่างปีสิ้นสุดวันที่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D497C">
        <w:rPr>
          <w:rFonts w:ascii="Angsana New" w:hAnsi="Angsana New"/>
          <w:sz w:val="30"/>
          <w:szCs w:val="30"/>
        </w:rPr>
        <w:t>8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CD497C">
        <w:rPr>
          <w:rFonts w:ascii="Angsana New" w:hAnsi="Angsana New"/>
          <w:sz w:val="30"/>
          <w:szCs w:val="30"/>
        </w:rPr>
        <w:t>7</w:t>
      </w:r>
      <w:r w:rsidR="0071746E" w:rsidRPr="00EA1C08">
        <w:rPr>
          <w:rFonts w:ascii="Angsana New" w:hAnsi="Angsana New"/>
          <w:sz w:val="30"/>
          <w:szCs w:val="30"/>
        </w:rPr>
        <w:t xml:space="preserve"> </w:t>
      </w:r>
      <w:r w:rsidR="00C377F5" w:rsidRPr="00EA1C08">
        <w:rPr>
          <w:rFonts w:ascii="Angsana New" w:hAnsi="Angsana New"/>
          <w:sz w:val="30"/>
          <w:szCs w:val="30"/>
          <w:cs/>
        </w:rPr>
        <w:t>สำหรับเงินให้กู้ยืมระยะสั้นแก่และเงินกู้ยืมระยะสั้นจากกิจการที่เกี่ยวข้องกันมีดังนี้</w:t>
      </w:r>
    </w:p>
    <w:p w14:paraId="64652574" w14:textId="77777777" w:rsidR="00D12E93" w:rsidRPr="008669C4" w:rsidRDefault="00D12E93" w:rsidP="00C3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91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27"/>
        <w:gridCol w:w="1134"/>
        <w:gridCol w:w="283"/>
        <w:gridCol w:w="1134"/>
        <w:gridCol w:w="284"/>
        <w:gridCol w:w="1134"/>
        <w:gridCol w:w="286"/>
        <w:gridCol w:w="1134"/>
      </w:tblGrid>
      <w:tr w:rsidR="00EA1C08" w:rsidRPr="00EA1C08" w14:paraId="36F764BD" w14:textId="77777777" w:rsidTr="00755808">
        <w:trPr>
          <w:cantSplit/>
        </w:trPr>
        <w:tc>
          <w:tcPr>
            <w:tcW w:w="4527" w:type="dxa"/>
          </w:tcPr>
          <w:p w14:paraId="175AC050" w14:textId="77777777" w:rsidR="006102F4" w:rsidRPr="00EA1C08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</w:tcPr>
          <w:p w14:paraId="0F90897E" w14:textId="77777777" w:rsidR="006102F4" w:rsidRPr="00EA1C08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160E1929" w14:textId="77777777" w:rsidTr="00755808">
        <w:trPr>
          <w:cantSplit/>
        </w:trPr>
        <w:tc>
          <w:tcPr>
            <w:tcW w:w="4527" w:type="dxa"/>
          </w:tcPr>
          <w:p w14:paraId="4BE088D1" w14:textId="77777777" w:rsidR="006102F4" w:rsidRPr="00EA1C08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FED91D0" w14:textId="77777777" w:rsidR="006102F4" w:rsidRPr="00EA1C08" w:rsidRDefault="006102F4" w:rsidP="001019B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7FFDB3C" w14:textId="77777777" w:rsidR="006102F4" w:rsidRPr="00EA1C08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0D8A849C" w14:textId="77777777" w:rsidR="006102F4" w:rsidRPr="00EA1C08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7FD72F25" w14:textId="77777777" w:rsidTr="00755808">
        <w:trPr>
          <w:cantSplit/>
        </w:trPr>
        <w:tc>
          <w:tcPr>
            <w:tcW w:w="4527" w:type="dxa"/>
          </w:tcPr>
          <w:p w14:paraId="35E7EE1F" w14:textId="77777777" w:rsidR="00F44271" w:rsidRPr="00EA1C08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A6E5E5" w14:textId="0108B52D" w:rsidR="00F44271" w:rsidRPr="00EA1C0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D49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6CE325F" w14:textId="77777777" w:rsidR="00F44271" w:rsidRPr="00EA1C08" w:rsidRDefault="00F4427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6F387C" w14:textId="1B7CA5B5" w:rsidR="00F44271" w:rsidRPr="00EA1C08" w:rsidRDefault="00DB12AA" w:rsidP="00A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D497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8D6BBF1" w14:textId="77777777" w:rsidR="00F44271" w:rsidRPr="00EA1C08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F51704" w14:textId="1BCF4C18" w:rsidR="00F44271" w:rsidRPr="00EA1C08" w:rsidRDefault="00DB12AA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D49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3580E812" w14:textId="77777777" w:rsidR="00F44271" w:rsidRPr="00EA1C08" w:rsidRDefault="00F4427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53B86E" w14:textId="71BBE599" w:rsidR="00F44271" w:rsidRPr="00EA1C08" w:rsidRDefault="00DB12AA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CD497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F90D5BB" w14:textId="77777777" w:rsidTr="00755808">
        <w:trPr>
          <w:cantSplit/>
        </w:trPr>
        <w:tc>
          <w:tcPr>
            <w:tcW w:w="4527" w:type="dxa"/>
          </w:tcPr>
          <w:p w14:paraId="7D38A0D0" w14:textId="7400A8BB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5F500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5F50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(ตั๋วสัญญาใช้เงินที่ไม่มี</w:t>
            </w:r>
            <w:r w:rsidR="009016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7E4DDE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87DEC55" w14:textId="77777777" w:rsidR="00283C9E" w:rsidRPr="00EA1C08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E03293" w14:textId="77777777"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7101117F" w14:textId="77777777" w:rsidR="00283C9E" w:rsidRPr="00EA1C08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09206F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14:paraId="662E205B" w14:textId="77777777" w:rsidR="00283C9E" w:rsidRPr="00EA1C0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9C41B1" w14:textId="77777777" w:rsidR="00283C9E" w:rsidRPr="00EA1C0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F500F" w:rsidRPr="00EA1C08" w14:paraId="7555C6F0" w14:textId="77777777" w:rsidTr="00755808">
        <w:trPr>
          <w:cantSplit/>
        </w:trPr>
        <w:tc>
          <w:tcPr>
            <w:tcW w:w="4527" w:type="dxa"/>
          </w:tcPr>
          <w:p w14:paraId="43710448" w14:textId="1A84CEDD" w:rsidR="005F500F" w:rsidRPr="00EA1C08" w:rsidRDefault="005F500F" w:rsidP="005F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134" w:type="dxa"/>
          </w:tcPr>
          <w:p w14:paraId="61BE1A51" w14:textId="77777777" w:rsidR="005F500F" w:rsidRPr="00EA1C08" w:rsidRDefault="005F500F" w:rsidP="005F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5047F4C" w14:textId="77777777" w:rsidR="005F500F" w:rsidRPr="00EA1C08" w:rsidRDefault="005F500F" w:rsidP="005F5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89479B3" w14:textId="77777777" w:rsidR="005F500F" w:rsidRPr="00EA1C08" w:rsidRDefault="005F500F" w:rsidP="005F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30DA1DD" w14:textId="77777777" w:rsidR="005F500F" w:rsidRPr="00EA1C08" w:rsidRDefault="005F500F" w:rsidP="005F5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079353" w14:textId="77777777" w:rsidR="005F500F" w:rsidRPr="00EA1C08" w:rsidRDefault="005F500F" w:rsidP="005F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14:paraId="46AB8A2E" w14:textId="77777777" w:rsidR="005F500F" w:rsidRPr="00EA1C08" w:rsidRDefault="005F500F" w:rsidP="005F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E0D4F0" w14:textId="77777777" w:rsidR="005F500F" w:rsidRPr="00EA1C08" w:rsidRDefault="005F500F" w:rsidP="005F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17580" w:rsidRPr="00EA1C08" w14:paraId="76C6048E" w14:textId="77777777" w:rsidTr="00755808">
        <w:trPr>
          <w:cantSplit/>
        </w:trPr>
        <w:tc>
          <w:tcPr>
            <w:tcW w:w="4527" w:type="dxa"/>
          </w:tcPr>
          <w:p w14:paraId="426423C7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16BD4FA7" w14:textId="3A783CAC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92,220</w:t>
            </w:r>
          </w:p>
        </w:tc>
        <w:tc>
          <w:tcPr>
            <w:tcW w:w="283" w:type="dxa"/>
          </w:tcPr>
          <w:p w14:paraId="77A582A5" w14:textId="77777777" w:rsidR="00917580" w:rsidRPr="00EA1C08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391F100" w14:textId="590C63D4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30D7469F" w14:textId="77777777" w:rsidR="00917580" w:rsidRPr="00EA1C08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DBD0F63" w14:textId="2303DB1F" w:rsidR="00917580" w:rsidRPr="00F3768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55,720</w:t>
            </w:r>
          </w:p>
        </w:tc>
        <w:tc>
          <w:tcPr>
            <w:tcW w:w="286" w:type="dxa"/>
          </w:tcPr>
          <w:p w14:paraId="690429B2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C07E9C" w14:textId="370C6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917580" w:rsidRPr="00EA1C08" w14:paraId="7125041F" w14:textId="77777777" w:rsidTr="00755808">
        <w:trPr>
          <w:cantSplit/>
        </w:trPr>
        <w:tc>
          <w:tcPr>
            <w:tcW w:w="4527" w:type="dxa"/>
          </w:tcPr>
          <w:p w14:paraId="25A9AC48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94300D2" w14:textId="429089BE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331,372</w:t>
            </w:r>
          </w:p>
        </w:tc>
        <w:tc>
          <w:tcPr>
            <w:tcW w:w="283" w:type="dxa"/>
          </w:tcPr>
          <w:p w14:paraId="1A83811C" w14:textId="77777777" w:rsidR="00917580" w:rsidRPr="00FF70E5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FCDCB9" w14:textId="0AC0F508" w:rsidR="00917580" w:rsidRPr="00CD497C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295,720</w:t>
            </w:r>
          </w:p>
        </w:tc>
        <w:tc>
          <w:tcPr>
            <w:tcW w:w="284" w:type="dxa"/>
          </w:tcPr>
          <w:p w14:paraId="1CAC7EF9" w14:textId="77777777" w:rsidR="00917580" w:rsidRPr="00FF70E5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8FE12A" w14:textId="6C061301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331,372</w:t>
            </w:r>
          </w:p>
        </w:tc>
        <w:tc>
          <w:tcPr>
            <w:tcW w:w="286" w:type="dxa"/>
          </w:tcPr>
          <w:p w14:paraId="4ABDBF68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64C6A1" w14:textId="3B5BE8B5" w:rsidR="00917580" w:rsidRPr="00CD497C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295,720</w:t>
            </w:r>
          </w:p>
        </w:tc>
      </w:tr>
      <w:tr w:rsidR="00917580" w:rsidRPr="00EA1C08" w14:paraId="3138040D" w14:textId="77777777" w:rsidTr="00755808">
        <w:trPr>
          <w:cantSplit/>
        </w:trPr>
        <w:tc>
          <w:tcPr>
            <w:tcW w:w="4527" w:type="dxa"/>
          </w:tcPr>
          <w:p w14:paraId="341C205C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123015" w14:textId="297ED272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111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669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2CB541E" w14:textId="77777777" w:rsidR="00917580" w:rsidRPr="00FF70E5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66EF77" w14:textId="2F689AE3" w:rsidR="00917580" w:rsidRPr="00CD497C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(241,000)</w:t>
            </w:r>
          </w:p>
        </w:tc>
        <w:tc>
          <w:tcPr>
            <w:tcW w:w="284" w:type="dxa"/>
          </w:tcPr>
          <w:p w14:paraId="70FDB013" w14:textId="77777777" w:rsidR="00917580" w:rsidRPr="00FF70E5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58AEE1" w14:textId="5C55D6EB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101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669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1839CFD2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E67C35" w14:textId="7155E0D3" w:rsidR="00917580" w:rsidRPr="00CD497C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,000)</w:t>
            </w:r>
          </w:p>
        </w:tc>
      </w:tr>
      <w:tr w:rsidR="00917580" w:rsidRPr="00EA1C08" w14:paraId="165F04A3" w14:textId="77777777" w:rsidTr="00755808">
        <w:trPr>
          <w:cantSplit/>
        </w:trPr>
        <w:tc>
          <w:tcPr>
            <w:tcW w:w="4527" w:type="dxa"/>
          </w:tcPr>
          <w:p w14:paraId="4D0037DF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6C34FD" w14:textId="23A65C19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311,923</w:t>
            </w:r>
          </w:p>
        </w:tc>
        <w:tc>
          <w:tcPr>
            <w:tcW w:w="283" w:type="dxa"/>
          </w:tcPr>
          <w:p w14:paraId="7E39929E" w14:textId="77777777" w:rsidR="00917580" w:rsidRPr="00FF70E5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BAA6E5" w14:textId="49A0E99A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92,220</w:t>
            </w:r>
          </w:p>
        </w:tc>
        <w:tc>
          <w:tcPr>
            <w:tcW w:w="284" w:type="dxa"/>
          </w:tcPr>
          <w:p w14:paraId="70A15D74" w14:textId="77777777" w:rsidR="00917580" w:rsidRPr="00FF70E5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8B292B" w14:textId="677A972A" w:rsidR="00917580" w:rsidRPr="00FF70E5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285,423</w:t>
            </w:r>
          </w:p>
        </w:tc>
        <w:tc>
          <w:tcPr>
            <w:tcW w:w="286" w:type="dxa"/>
          </w:tcPr>
          <w:p w14:paraId="6AB75B77" w14:textId="77777777" w:rsidR="00917580" w:rsidRPr="00EA1C08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3CE662" w14:textId="1AA44054" w:rsidR="00917580" w:rsidRPr="00CD497C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55,720</w:t>
            </w:r>
          </w:p>
        </w:tc>
      </w:tr>
      <w:tr w:rsidR="00917580" w:rsidRPr="00EA1C08" w14:paraId="27916386" w14:textId="77777777" w:rsidTr="00755808">
        <w:trPr>
          <w:cantSplit/>
        </w:trPr>
        <w:tc>
          <w:tcPr>
            <w:tcW w:w="4527" w:type="dxa"/>
          </w:tcPr>
          <w:p w14:paraId="56419C2F" w14:textId="77777777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118F0B" w14:textId="77777777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2A955E9" w14:textId="77777777" w:rsidR="00917580" w:rsidRPr="005F500F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51BF55" w14:textId="77777777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C260B1B" w14:textId="77777777" w:rsidR="00917580" w:rsidRPr="005F500F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84BB83" w14:textId="77777777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6" w:type="dxa"/>
          </w:tcPr>
          <w:p w14:paraId="411A6CFA" w14:textId="77777777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D38B3D" w14:textId="77777777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</w:tr>
      <w:tr w:rsidR="00917580" w:rsidRPr="00EA1C08" w14:paraId="5C5A91F9" w14:textId="77777777" w:rsidTr="00755808">
        <w:trPr>
          <w:cantSplit/>
        </w:trPr>
        <w:tc>
          <w:tcPr>
            <w:tcW w:w="4527" w:type="dxa"/>
          </w:tcPr>
          <w:p w14:paraId="186A0BC7" w14:textId="20CE16CB" w:rsidR="00917580" w:rsidRPr="005F500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134" w:type="dxa"/>
          </w:tcPr>
          <w:p w14:paraId="37528631" w14:textId="5A13F37E" w:rsidR="00917580" w:rsidRPr="005E6A64" w:rsidRDefault="00D46AC1" w:rsidP="0014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4.5</w:t>
            </w:r>
            <w:r w:rsidR="00917580" w:rsidRPr="00F376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B0DC1">
              <w:rPr>
                <w:rFonts w:ascii="Angsana New" w:hAnsi="Angsana New"/>
                <w:b/>
                <w:sz w:val="30"/>
                <w:szCs w:val="30"/>
                <w:cs/>
              </w:rPr>
              <w:t>และ</w:t>
            </w:r>
            <w:r w:rsidR="00917580" w:rsidRPr="00F3768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917580" w:rsidRPr="00F3768F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  <w:tc>
          <w:tcPr>
            <w:tcW w:w="283" w:type="dxa"/>
          </w:tcPr>
          <w:p w14:paraId="73F2E8C7" w14:textId="77777777" w:rsidR="00917580" w:rsidRPr="005E6A64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</w:tcPr>
          <w:p w14:paraId="48D91879" w14:textId="545ABD57" w:rsidR="00917580" w:rsidRPr="005E6A64" w:rsidRDefault="00D46AC1" w:rsidP="00147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4.5</w:t>
            </w:r>
            <w:r w:rsidR="00917580" w:rsidRPr="00F376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B0DC1">
              <w:rPr>
                <w:rFonts w:ascii="Angsana New" w:hAnsi="Angsana New"/>
                <w:b/>
                <w:sz w:val="30"/>
                <w:szCs w:val="30"/>
                <w:cs/>
              </w:rPr>
              <w:t>และ</w:t>
            </w:r>
            <w:r w:rsidR="00917580" w:rsidRPr="00F3768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917580" w:rsidRPr="00F3768F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  <w:tc>
          <w:tcPr>
            <w:tcW w:w="284" w:type="dxa"/>
          </w:tcPr>
          <w:p w14:paraId="4B8CAF4D" w14:textId="77777777" w:rsidR="00917580" w:rsidRPr="005E6A64" w:rsidRDefault="00917580" w:rsidP="009175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</w:tcPr>
          <w:p w14:paraId="6F2DF28A" w14:textId="34B6E47D" w:rsidR="00917580" w:rsidRPr="00F3768F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3768F">
              <w:rPr>
                <w:rFonts w:ascii="Angsana New" w:hAnsi="Angsana New"/>
                <w:bCs/>
                <w:sz w:val="30"/>
                <w:szCs w:val="30"/>
              </w:rPr>
              <w:t>2.</w:t>
            </w:r>
            <w:r w:rsidR="00AA23B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3768F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F3768F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F3768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3768F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  <w:tc>
          <w:tcPr>
            <w:tcW w:w="286" w:type="dxa"/>
          </w:tcPr>
          <w:p w14:paraId="50BE829B" w14:textId="77777777" w:rsidR="00917580" w:rsidRPr="005E6A64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14:paraId="37A5527F" w14:textId="75DBDE60" w:rsidR="00917580" w:rsidRPr="005E6A64" w:rsidRDefault="00917580" w:rsidP="0091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F3768F">
              <w:rPr>
                <w:rFonts w:ascii="Angsana New" w:hAnsi="Angsana New"/>
                <w:bCs/>
                <w:sz w:val="30"/>
                <w:szCs w:val="30"/>
              </w:rPr>
              <w:t xml:space="preserve">2.0 </w:t>
            </w:r>
            <w:r w:rsidRPr="00F3768F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F3768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3768F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</w:tr>
    </w:tbl>
    <w:p w14:paraId="6BA102D1" w14:textId="77777777" w:rsidR="00242291" w:rsidRPr="00A4612C" w:rsidRDefault="00242291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24"/>
          <w:szCs w:val="24"/>
        </w:rPr>
      </w:pPr>
    </w:p>
    <w:p w14:paraId="1770B7AF" w14:textId="77777777" w:rsidR="00607CEE" w:rsidRDefault="00607CEE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p w14:paraId="5E390D1C" w14:textId="77777777" w:rsidR="001B41CE" w:rsidRDefault="001B41CE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p w14:paraId="46B25B82" w14:textId="77777777" w:rsidR="001B41CE" w:rsidRDefault="001B41CE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p w14:paraId="57B005D2" w14:textId="77777777" w:rsidR="001B41CE" w:rsidRDefault="001B41CE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27"/>
        <w:gridCol w:w="1134"/>
        <w:gridCol w:w="283"/>
        <w:gridCol w:w="1134"/>
        <w:gridCol w:w="284"/>
        <w:gridCol w:w="1134"/>
        <w:gridCol w:w="286"/>
        <w:gridCol w:w="1134"/>
      </w:tblGrid>
      <w:tr w:rsidR="00607CEE" w:rsidRPr="00EA1C08" w14:paraId="1FCFF0BA" w14:textId="77777777" w:rsidTr="0049416A">
        <w:trPr>
          <w:cantSplit/>
          <w:trHeight w:val="227"/>
        </w:trPr>
        <w:tc>
          <w:tcPr>
            <w:tcW w:w="4527" w:type="dxa"/>
          </w:tcPr>
          <w:p w14:paraId="573C613C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</w:tcPr>
          <w:p w14:paraId="426B0C9E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07CEE" w:rsidRPr="00EA1C08" w14:paraId="540F2BA3" w14:textId="77777777" w:rsidTr="00D14CFE">
        <w:trPr>
          <w:cantSplit/>
        </w:trPr>
        <w:tc>
          <w:tcPr>
            <w:tcW w:w="4527" w:type="dxa"/>
          </w:tcPr>
          <w:p w14:paraId="0752D58F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0FD77517" w14:textId="77777777" w:rsidR="00607CEE" w:rsidRPr="00242291" w:rsidRDefault="00607CEE" w:rsidP="00D14C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7B3B84A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24B1CCEB" w14:textId="77777777" w:rsidR="00607CEE" w:rsidRPr="00242291" w:rsidRDefault="00607CEE" w:rsidP="00D14C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42291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607CEE" w:rsidRPr="00EA1C08" w14:paraId="2B29B210" w14:textId="77777777" w:rsidTr="00595E34">
        <w:trPr>
          <w:cantSplit/>
        </w:trPr>
        <w:tc>
          <w:tcPr>
            <w:tcW w:w="4527" w:type="dxa"/>
          </w:tcPr>
          <w:p w14:paraId="6509E501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A33A91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C0AB965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774709" w14:textId="77777777" w:rsidR="00607CEE" w:rsidRPr="00242291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54ECFAF6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648F47" w14:textId="77777777" w:rsidR="00607CEE" w:rsidRPr="00242291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06D95D74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E2E9A1" w14:textId="77777777" w:rsidR="00607CEE" w:rsidRPr="00242291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07CEE" w:rsidRPr="00EA1C08" w14:paraId="03616FB4" w14:textId="77777777" w:rsidTr="0049416A">
        <w:trPr>
          <w:cantSplit/>
          <w:trHeight w:val="283"/>
        </w:trPr>
        <w:tc>
          <w:tcPr>
            <w:tcW w:w="4527" w:type="dxa"/>
          </w:tcPr>
          <w:p w14:paraId="79A0CADA" w14:textId="77777777" w:rsidR="00607CEE" w:rsidRPr="00EA1C08" w:rsidRDefault="00607CEE" w:rsidP="00595E34">
            <w:pPr>
              <w:tabs>
                <w:tab w:val="left" w:pos="342"/>
                <w:tab w:val="left" w:pos="4200"/>
              </w:tabs>
              <w:ind w:left="-108" w:right="-108" w:hanging="6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Cs/>
                <w:sz w:val="30"/>
                <w:szCs w:val="30"/>
                <w:cs/>
              </w:rPr>
              <w:t>เงินกู้ยืมระยะ</w:t>
            </w:r>
            <w:r w:rsidRPr="00595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สั้น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(ตั๋วสัญญาใช้เงินที่ไม่มีหลักประกัน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93127F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D394B02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FF6066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521E646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BCE45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6" w:type="dxa"/>
          </w:tcPr>
          <w:p w14:paraId="2E74E171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F9849D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607CEE" w:rsidRPr="00EA1C08" w14:paraId="668DE67F" w14:textId="77777777" w:rsidTr="00D14CFE">
        <w:trPr>
          <w:cantSplit/>
        </w:trPr>
        <w:tc>
          <w:tcPr>
            <w:tcW w:w="4527" w:type="dxa"/>
          </w:tcPr>
          <w:p w14:paraId="4C06F8BF" w14:textId="77777777" w:rsidR="00607CEE" w:rsidRDefault="00607CEE" w:rsidP="0059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ind w:right="-108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134" w:type="dxa"/>
          </w:tcPr>
          <w:p w14:paraId="4281A59B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2BB0C92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CDDE7AC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80D98E3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AF206B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6" w:type="dxa"/>
          </w:tcPr>
          <w:p w14:paraId="757B8E8C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187D5C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607CEE" w:rsidRPr="00EA1C08" w14:paraId="1F3D49F1" w14:textId="77777777" w:rsidTr="00D14CFE">
        <w:trPr>
          <w:cantSplit/>
        </w:trPr>
        <w:tc>
          <w:tcPr>
            <w:tcW w:w="4527" w:type="dxa"/>
          </w:tcPr>
          <w:p w14:paraId="6CD07931" w14:textId="77777777" w:rsidR="00607CEE" w:rsidRPr="00EA1C08" w:rsidRDefault="00607CEE" w:rsidP="00595E34">
            <w:pPr>
              <w:tabs>
                <w:tab w:val="left" w:pos="342"/>
                <w:tab w:val="left" w:pos="4200"/>
              </w:tabs>
              <w:ind w:left="-108" w:right="-108" w:hanging="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5E34">
              <w:rPr>
                <w:rFonts w:ascii="Angsana New" w:hAnsi="Angsana New"/>
                <w:b/>
                <w:sz w:val="30"/>
                <w:szCs w:val="30"/>
                <w:cs/>
              </w:rPr>
              <w:t>ยอดคงเหลือ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14C62B97" w14:textId="77777777" w:rsidR="00607CEE" w:rsidRPr="00D654DD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3" w:type="dxa"/>
          </w:tcPr>
          <w:p w14:paraId="1182EACB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676244B" w14:textId="77777777" w:rsidR="00607CEE" w:rsidRPr="008B0DC1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84" w:type="dxa"/>
          </w:tcPr>
          <w:p w14:paraId="5D5B3413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EE9AD26" w14:textId="77777777" w:rsidR="00607CEE" w:rsidRPr="00F3768F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97,000</w:t>
            </w:r>
          </w:p>
        </w:tc>
        <w:tc>
          <w:tcPr>
            <w:tcW w:w="286" w:type="dxa"/>
          </w:tcPr>
          <w:p w14:paraId="35A44207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85DB5C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  <w:tr w:rsidR="00607CEE" w:rsidRPr="00EA1C08" w14:paraId="2F0C3653" w14:textId="77777777" w:rsidTr="00D14CFE">
        <w:trPr>
          <w:cantSplit/>
        </w:trPr>
        <w:tc>
          <w:tcPr>
            <w:tcW w:w="4527" w:type="dxa"/>
          </w:tcPr>
          <w:p w14:paraId="0D4A5D39" w14:textId="77777777" w:rsidR="00607CEE" w:rsidRPr="00EA1C08" w:rsidRDefault="00607CEE" w:rsidP="00595E34">
            <w:pPr>
              <w:tabs>
                <w:tab w:val="left" w:pos="342"/>
                <w:tab w:val="left" w:pos="4200"/>
              </w:tabs>
              <w:ind w:left="-108" w:right="-108" w:hanging="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8E70FCC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8,25</w:t>
            </w:r>
            <w:r w:rsidRPr="00FF70E5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355F8DF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4397548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FF70E5">
              <w:rPr>
                <w:rFonts w:ascii="Angsana New" w:hAnsi="Angsana New"/>
                <w:bCs/>
                <w:sz w:val="30"/>
                <w:szCs w:val="30"/>
              </w:rPr>
              <w:t>37,800</w:t>
            </w:r>
          </w:p>
        </w:tc>
        <w:tc>
          <w:tcPr>
            <w:tcW w:w="284" w:type="dxa"/>
          </w:tcPr>
          <w:p w14:paraId="4B54FEB5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BC3E66" w14:textId="77777777" w:rsidR="00607CEE" w:rsidRPr="00F3768F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447,700</w:t>
            </w:r>
          </w:p>
        </w:tc>
        <w:tc>
          <w:tcPr>
            <w:tcW w:w="286" w:type="dxa"/>
          </w:tcPr>
          <w:p w14:paraId="4EB27DF6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9714F8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377,500</w:t>
            </w:r>
          </w:p>
        </w:tc>
      </w:tr>
      <w:tr w:rsidR="00607CEE" w:rsidRPr="00EA1C08" w14:paraId="1B35E4EF" w14:textId="77777777" w:rsidTr="00D14CFE">
        <w:trPr>
          <w:cantSplit/>
        </w:trPr>
        <w:tc>
          <w:tcPr>
            <w:tcW w:w="4527" w:type="dxa"/>
          </w:tcPr>
          <w:p w14:paraId="028CEBE4" w14:textId="77777777" w:rsidR="00607CEE" w:rsidRPr="00EA1C08" w:rsidRDefault="00607CEE" w:rsidP="00595E34">
            <w:pPr>
              <w:tabs>
                <w:tab w:val="left" w:pos="342"/>
                <w:tab w:val="left" w:pos="4200"/>
              </w:tabs>
              <w:ind w:left="-108" w:right="-108" w:hanging="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424638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Pr="00FF70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F70E5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3" w:type="dxa"/>
          </w:tcPr>
          <w:p w14:paraId="508CBB9F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06951C" w14:textId="77777777" w:rsidR="00607CEE" w:rsidRPr="00CD497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(29,800)</w:t>
            </w:r>
          </w:p>
        </w:tc>
        <w:tc>
          <w:tcPr>
            <w:tcW w:w="284" w:type="dxa"/>
          </w:tcPr>
          <w:p w14:paraId="11931E8E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07D6B8" w14:textId="77777777" w:rsidR="00607CEE" w:rsidRPr="00F3768F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338,850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4BC54655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27FD86" w14:textId="77777777" w:rsidR="00607CEE" w:rsidRPr="009B4A01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B4A0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318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238</w:t>
            </w:r>
            <w:r w:rsidRPr="009B4A0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607CEE" w:rsidRPr="00EA1C08" w14:paraId="3C332E83" w14:textId="77777777" w:rsidTr="00D14CFE">
        <w:trPr>
          <w:cantSplit/>
        </w:trPr>
        <w:tc>
          <w:tcPr>
            <w:tcW w:w="4527" w:type="dxa"/>
          </w:tcPr>
          <w:p w14:paraId="7D9C63D6" w14:textId="77777777" w:rsidR="00607CEE" w:rsidRPr="00EA1C08" w:rsidRDefault="00607CEE" w:rsidP="00595E34">
            <w:pPr>
              <w:tabs>
                <w:tab w:val="left" w:pos="342"/>
                <w:tab w:val="left" w:pos="4200"/>
              </w:tabs>
              <w:ind w:left="-108" w:right="-108" w:hanging="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AEFFBA" w14:textId="77777777" w:rsidR="00607CEE" w:rsidRPr="00FF70E5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1,950</w:t>
            </w:r>
          </w:p>
        </w:tc>
        <w:tc>
          <w:tcPr>
            <w:tcW w:w="283" w:type="dxa"/>
          </w:tcPr>
          <w:p w14:paraId="1B956D7F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E965C68" w14:textId="77777777" w:rsidR="00607CEE" w:rsidRPr="00CD497C" w:rsidRDefault="00607CEE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70E5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4" w:type="dxa"/>
          </w:tcPr>
          <w:p w14:paraId="7963CF41" w14:textId="77777777" w:rsidR="00607CEE" w:rsidRPr="00FF70E5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12E9C7" w14:textId="77777777" w:rsidR="00607CEE" w:rsidRPr="00F3768F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205,850</w:t>
            </w:r>
          </w:p>
        </w:tc>
        <w:tc>
          <w:tcPr>
            <w:tcW w:w="286" w:type="dxa"/>
          </w:tcPr>
          <w:p w14:paraId="419F1FD4" w14:textId="77777777" w:rsidR="00607CEE" w:rsidRPr="00EA1C08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094EC1F" w14:textId="77777777" w:rsidR="00607CEE" w:rsidRPr="00EA1C08" w:rsidRDefault="00607CEE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97,000</w:t>
            </w:r>
          </w:p>
        </w:tc>
      </w:tr>
      <w:tr w:rsidR="00607CEE" w:rsidRPr="00EA1C08" w14:paraId="0BDFDA65" w14:textId="77777777" w:rsidTr="00D14CFE">
        <w:trPr>
          <w:cantSplit/>
        </w:trPr>
        <w:tc>
          <w:tcPr>
            <w:tcW w:w="4527" w:type="dxa"/>
          </w:tcPr>
          <w:p w14:paraId="128C3BD9" w14:textId="77777777" w:rsidR="00607CEE" w:rsidRPr="009016B4" w:rsidRDefault="00607CEE" w:rsidP="00595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ind w:right="-108" w:hanging="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8E0A8A9" w14:textId="77777777" w:rsidR="00607CEE" w:rsidRPr="009016B4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4DB3110B" w14:textId="77777777" w:rsidR="00607CEE" w:rsidRPr="009016B4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9A1AEEE" w14:textId="77777777" w:rsidR="00607CEE" w:rsidRPr="009016B4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7AC0DBCA" w14:textId="77777777" w:rsidR="00607CEE" w:rsidRPr="009016B4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3BCD3D6" w14:textId="77777777" w:rsidR="00607CEE" w:rsidRPr="009859A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6" w:type="dxa"/>
          </w:tcPr>
          <w:p w14:paraId="0E179189" w14:textId="77777777" w:rsidR="00607CEE" w:rsidRPr="009016B4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36F19D" w14:textId="77777777" w:rsidR="00607CEE" w:rsidRPr="009016B4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07CEE" w:rsidRPr="00EA1C08" w14:paraId="0516CF73" w14:textId="77777777" w:rsidTr="00595E34">
        <w:trPr>
          <w:cantSplit/>
        </w:trPr>
        <w:tc>
          <w:tcPr>
            <w:tcW w:w="4527" w:type="dxa"/>
            <w:tcBorders>
              <w:bottom w:val="single" w:sz="4" w:space="0" w:color="auto"/>
            </w:tcBorders>
          </w:tcPr>
          <w:p w14:paraId="25CA1DAC" w14:textId="77777777" w:rsidR="00607CEE" w:rsidRPr="00EA1C08" w:rsidRDefault="00607CEE" w:rsidP="00595E34">
            <w:pPr>
              <w:tabs>
                <w:tab w:val="left" w:pos="342"/>
                <w:tab w:val="left" w:pos="4200"/>
              </w:tabs>
              <w:ind w:left="-108" w:right="-108" w:hanging="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134" w:type="dxa"/>
          </w:tcPr>
          <w:p w14:paraId="55E1262D" w14:textId="77777777" w:rsidR="00607CEE" w:rsidRPr="009859A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D654DD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D654DD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D654D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D654DD">
              <w:rPr>
                <w:rFonts w:ascii="Angsana New" w:hAnsi="Angsana New"/>
                <w:bCs/>
                <w:sz w:val="30"/>
                <w:szCs w:val="30"/>
              </w:rPr>
              <w:t>8.0</w:t>
            </w:r>
          </w:p>
        </w:tc>
        <w:tc>
          <w:tcPr>
            <w:tcW w:w="283" w:type="dxa"/>
          </w:tcPr>
          <w:p w14:paraId="39826C42" w14:textId="77777777" w:rsidR="00607CEE" w:rsidRPr="005E6A64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B7FE6A2" w14:textId="77777777" w:rsidR="00607CEE" w:rsidRPr="009859A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59AC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และ</w:t>
            </w:r>
            <w:r w:rsidRPr="009859A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9859AC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  <w:tc>
          <w:tcPr>
            <w:tcW w:w="284" w:type="dxa"/>
          </w:tcPr>
          <w:p w14:paraId="54BFB9B4" w14:textId="77777777" w:rsidR="00607CEE" w:rsidRPr="005E6A64" w:rsidRDefault="00607CEE" w:rsidP="00D14C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A441AF6" w14:textId="77777777" w:rsidR="00607CEE" w:rsidRPr="009859AC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59AC">
              <w:rPr>
                <w:rFonts w:ascii="Angsana New" w:hAnsi="Angsana New"/>
                <w:bCs/>
                <w:sz w:val="30"/>
                <w:szCs w:val="30"/>
              </w:rPr>
              <w:t xml:space="preserve">1.9 </w:t>
            </w:r>
            <w:r w:rsidRPr="009859AC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9859A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9859AC">
              <w:rPr>
                <w:rFonts w:ascii="Angsana New" w:hAnsi="Angsana New"/>
                <w:bCs/>
                <w:sz w:val="30"/>
                <w:szCs w:val="30"/>
              </w:rPr>
              <w:t>8.0</w:t>
            </w:r>
          </w:p>
        </w:tc>
        <w:tc>
          <w:tcPr>
            <w:tcW w:w="286" w:type="dxa"/>
          </w:tcPr>
          <w:p w14:paraId="01CB30C7" w14:textId="77777777" w:rsidR="00607CEE" w:rsidRPr="005E6A64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6B1AFADD" w14:textId="77777777" w:rsidR="00607CEE" w:rsidRPr="005E6A64" w:rsidRDefault="00607CEE" w:rsidP="00D1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1.9</w:t>
            </w:r>
            <w:r w:rsidRPr="009859A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9859AC">
              <w:rPr>
                <w:rFonts w:ascii="Angsana New" w:hAnsi="Angsana New"/>
                <w:b/>
                <w:sz w:val="30"/>
                <w:szCs w:val="30"/>
                <w:cs/>
              </w:rPr>
              <w:t>ถึง</w:t>
            </w:r>
            <w:r w:rsidRPr="009859A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9859AC">
              <w:rPr>
                <w:rFonts w:ascii="Angsana New" w:hAnsi="Angsana New"/>
                <w:bCs/>
                <w:sz w:val="30"/>
                <w:szCs w:val="30"/>
              </w:rPr>
              <w:t>6.8</w:t>
            </w:r>
          </w:p>
        </w:tc>
      </w:tr>
    </w:tbl>
    <w:p w14:paraId="73F1A249" w14:textId="77777777" w:rsidR="00607CEE" w:rsidRPr="00A4612C" w:rsidRDefault="00607CEE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24"/>
          <w:szCs w:val="24"/>
        </w:rPr>
      </w:pPr>
    </w:p>
    <w:p w14:paraId="5FF3D9A0" w14:textId="6DAB9C88" w:rsidR="00D12E93" w:rsidRPr="00EA1C08" w:rsidRDefault="00D56E1A" w:rsidP="00FF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5</w:t>
      </w:r>
      <w:r w:rsidR="00090C2E" w:rsidRPr="00EA1C08">
        <w:rPr>
          <w:rFonts w:ascii="Angsana New" w:hAnsi="Angsana New"/>
          <w:b/>
          <w:bCs/>
          <w:sz w:val="30"/>
          <w:szCs w:val="30"/>
        </w:rPr>
        <w:t>.</w:t>
      </w:r>
      <w:r w:rsidR="00D12E93" w:rsidRPr="00EA1C08">
        <w:rPr>
          <w:rFonts w:ascii="Angsana New" w:hAnsi="Angsana New"/>
          <w:b/>
          <w:bCs/>
          <w:sz w:val="30"/>
          <w:szCs w:val="30"/>
        </w:rPr>
        <w:tab/>
      </w:r>
      <w:r w:rsidR="00D12E93" w:rsidRPr="00EA1C0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81807" w:rsidRPr="00EA1C08">
        <w:rPr>
          <w:rFonts w:ascii="Angsana New" w:hAnsi="Angsana New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D12E93" w:rsidRPr="00EA1C08">
        <w:rPr>
          <w:rFonts w:ascii="Angsana New" w:hAnsi="Angsana New"/>
          <w:b/>
          <w:bCs/>
          <w:sz w:val="30"/>
          <w:szCs w:val="30"/>
          <w:cs/>
        </w:rPr>
        <w:t>- สุทธิ</w:t>
      </w:r>
    </w:p>
    <w:p w14:paraId="28F0C36A" w14:textId="77777777" w:rsidR="00D12E93" w:rsidRPr="00A4612C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536"/>
        <w:gridCol w:w="1147"/>
        <w:gridCol w:w="280"/>
        <w:gridCol w:w="1134"/>
        <w:gridCol w:w="294"/>
        <w:gridCol w:w="1114"/>
        <w:gridCol w:w="284"/>
        <w:gridCol w:w="1134"/>
      </w:tblGrid>
      <w:tr w:rsidR="00EA1C08" w:rsidRPr="00EA1C08" w14:paraId="0AB11801" w14:textId="77777777" w:rsidTr="00481D4E">
        <w:trPr>
          <w:cantSplit/>
        </w:trPr>
        <w:tc>
          <w:tcPr>
            <w:tcW w:w="4536" w:type="dxa"/>
          </w:tcPr>
          <w:p w14:paraId="37858FC0" w14:textId="77777777" w:rsidR="00A81807" w:rsidRPr="00EA1C08" w:rsidRDefault="00A81807" w:rsidP="0021599D">
            <w:pPr>
              <w:pStyle w:val="3"/>
              <w:tabs>
                <w:tab w:val="clear" w:pos="360"/>
                <w:tab w:val="clear" w:pos="720"/>
                <w:tab w:val="left" w:pos="0"/>
                <w:tab w:val="left" w:pos="420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19E89537" w14:textId="77777777" w:rsidR="00A81807" w:rsidRPr="00EA1C0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7AED4E65" w14:textId="77777777" w:rsidTr="00481D4E">
        <w:trPr>
          <w:cantSplit/>
        </w:trPr>
        <w:tc>
          <w:tcPr>
            <w:tcW w:w="4536" w:type="dxa"/>
          </w:tcPr>
          <w:p w14:paraId="46F29A9B" w14:textId="77777777" w:rsidR="00A81807" w:rsidRPr="00EA1C08" w:rsidRDefault="00A81807" w:rsidP="0021599D">
            <w:pPr>
              <w:pStyle w:val="3"/>
              <w:tabs>
                <w:tab w:val="clear" w:pos="360"/>
                <w:tab w:val="clear" w:pos="720"/>
                <w:tab w:val="left" w:pos="0"/>
                <w:tab w:val="left" w:pos="420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2207A5" w14:textId="77777777"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088C2EE5" w14:textId="77777777"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EFB487" w14:textId="77777777" w:rsidR="00A81807" w:rsidRPr="00EA1C0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3B63F66B" w14:textId="77777777" w:rsidTr="00481D4E">
        <w:trPr>
          <w:cantSplit/>
        </w:trPr>
        <w:tc>
          <w:tcPr>
            <w:tcW w:w="4536" w:type="dxa"/>
          </w:tcPr>
          <w:p w14:paraId="7CE57119" w14:textId="77777777" w:rsidR="00A81807" w:rsidRPr="00EA1C08" w:rsidRDefault="00A81807" w:rsidP="0021599D">
            <w:pPr>
              <w:pStyle w:val="3"/>
              <w:tabs>
                <w:tab w:val="clear" w:pos="360"/>
                <w:tab w:val="clear" w:pos="720"/>
                <w:tab w:val="left" w:pos="0"/>
                <w:tab w:val="left" w:pos="420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930C864" w14:textId="719B2AA3"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2F8464FE" w14:textId="77777777"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2334C0" w14:textId="18EAF963"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4" w:type="dxa"/>
          </w:tcPr>
          <w:p w14:paraId="32AB6060" w14:textId="77777777" w:rsidR="00A81807" w:rsidRPr="00EA1C0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39D064F" w14:textId="5E1A0BF3"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A07F0D2" w14:textId="77777777"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AE8653" w14:textId="21F355C8" w:rsidR="00A81807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4C8F75B7" w14:textId="77777777" w:rsidTr="00481D4E">
        <w:trPr>
          <w:cantSplit/>
        </w:trPr>
        <w:tc>
          <w:tcPr>
            <w:tcW w:w="4536" w:type="dxa"/>
          </w:tcPr>
          <w:p w14:paraId="04F13FAA" w14:textId="77777777" w:rsidR="00A81807" w:rsidRPr="00EA1C08" w:rsidRDefault="00A81807" w:rsidP="0021599D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624199A" w14:textId="77777777"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0" w:type="dxa"/>
          </w:tcPr>
          <w:p w14:paraId="21F6EF4E" w14:textId="77777777" w:rsidR="00A81807" w:rsidRPr="00EA1C08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474C52" w14:textId="77777777"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" w:type="dxa"/>
          </w:tcPr>
          <w:p w14:paraId="5F47961E" w14:textId="77777777" w:rsidR="00A81807" w:rsidRPr="00EA1C08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856DCCE" w14:textId="77777777"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761B7DC" w14:textId="77777777" w:rsidR="00A81807" w:rsidRPr="00EA1C08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D7316A" w14:textId="77777777" w:rsidR="00A81807" w:rsidRPr="00EA1C08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D7180" w:rsidRPr="00EA1C08" w14:paraId="5B744851" w14:textId="77777777" w:rsidTr="00481D4E">
        <w:trPr>
          <w:cantSplit/>
        </w:trPr>
        <w:tc>
          <w:tcPr>
            <w:tcW w:w="4536" w:type="dxa"/>
          </w:tcPr>
          <w:p w14:paraId="36A3CEE3" w14:textId="77777777" w:rsidR="00BD7180" w:rsidRPr="00A04CD9" w:rsidRDefault="00BD7180" w:rsidP="0021599D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4CD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4CD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14:paraId="4544B966" w14:textId="2A4DA178" w:rsidR="00BD7180" w:rsidRPr="00C05B85" w:rsidRDefault="004502A7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15,122</w:t>
            </w:r>
          </w:p>
        </w:tc>
        <w:tc>
          <w:tcPr>
            <w:tcW w:w="280" w:type="dxa"/>
          </w:tcPr>
          <w:p w14:paraId="78895D36" w14:textId="77777777" w:rsidR="00BD7180" w:rsidRPr="00EA1C08" w:rsidRDefault="00BD7180" w:rsidP="00BD7180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C9D4AE" w14:textId="0B656BD8" w:rsidR="00BD7180" w:rsidRPr="00EA1C08" w:rsidRDefault="00BD7180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5B85">
              <w:rPr>
                <w:rFonts w:ascii="Angsana New" w:hAnsi="Angsana New"/>
                <w:bCs/>
                <w:sz w:val="30"/>
                <w:szCs w:val="30"/>
              </w:rPr>
              <w:t>223</w:t>
            </w:r>
          </w:p>
        </w:tc>
        <w:tc>
          <w:tcPr>
            <w:tcW w:w="294" w:type="dxa"/>
          </w:tcPr>
          <w:p w14:paraId="01F0FEFE" w14:textId="77777777" w:rsidR="00BD7180" w:rsidRPr="00EA1C08" w:rsidRDefault="00BD7180" w:rsidP="00BD7180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572F958" w14:textId="2B427E91" w:rsidR="00BD7180" w:rsidRPr="00C05B85" w:rsidRDefault="009E1641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84,461</w:t>
            </w:r>
          </w:p>
        </w:tc>
        <w:tc>
          <w:tcPr>
            <w:tcW w:w="284" w:type="dxa"/>
          </w:tcPr>
          <w:p w14:paraId="76D458BE" w14:textId="77777777" w:rsidR="00BD7180" w:rsidRPr="00EA1C08" w:rsidRDefault="00BD7180" w:rsidP="00BD7180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5D7592" w14:textId="5C598A6A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5B8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Cs/>
                <w:sz w:val="30"/>
                <w:szCs w:val="30"/>
              </w:rPr>
              <w:t>,920</w:t>
            </w:r>
          </w:p>
        </w:tc>
      </w:tr>
      <w:tr w:rsidR="00BD7180" w:rsidRPr="00EA1C08" w14:paraId="34FF97D4" w14:textId="77777777" w:rsidTr="00481D4E">
        <w:trPr>
          <w:cantSplit/>
        </w:trPr>
        <w:tc>
          <w:tcPr>
            <w:tcW w:w="4536" w:type="dxa"/>
          </w:tcPr>
          <w:p w14:paraId="170722F2" w14:textId="77777777" w:rsidR="00BD7180" w:rsidRPr="00EA1C08" w:rsidRDefault="00BD7180" w:rsidP="0021599D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- สุทธิ 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7D45763" w14:textId="0727B4CF" w:rsidR="00BD7180" w:rsidRPr="00C05B85" w:rsidRDefault="004502A7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345,486</w:t>
            </w:r>
          </w:p>
        </w:tc>
        <w:tc>
          <w:tcPr>
            <w:tcW w:w="280" w:type="dxa"/>
          </w:tcPr>
          <w:p w14:paraId="782930A7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3C5FA4" w14:textId="54D86D03" w:rsidR="00BD7180" w:rsidRPr="00EA1C08" w:rsidRDefault="00BD7180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94" w:type="dxa"/>
          </w:tcPr>
          <w:p w14:paraId="2A2E02DA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302ABB" w14:textId="0F0F812D" w:rsidR="00BD7180" w:rsidRPr="00C05B85" w:rsidRDefault="009E1641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191,022</w:t>
            </w:r>
          </w:p>
        </w:tc>
        <w:tc>
          <w:tcPr>
            <w:tcW w:w="284" w:type="dxa"/>
          </w:tcPr>
          <w:p w14:paraId="4CE410FD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6C9792" w14:textId="5005BB70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  <w:tr w:rsidR="00BD7180" w:rsidRPr="00EA1C08" w14:paraId="6D46B744" w14:textId="77777777" w:rsidTr="00481D4E">
        <w:trPr>
          <w:cantSplit/>
        </w:trPr>
        <w:tc>
          <w:tcPr>
            <w:tcW w:w="4536" w:type="dxa"/>
          </w:tcPr>
          <w:p w14:paraId="4C70670C" w14:textId="77777777" w:rsidR="00BD7180" w:rsidRPr="00EA1C08" w:rsidRDefault="00BD7180" w:rsidP="0021599D">
            <w:pPr>
              <w:tabs>
                <w:tab w:val="left" w:pos="342"/>
                <w:tab w:val="left" w:pos="4200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F2E18B2" w14:textId="09E6A742" w:rsidR="00BD7180" w:rsidRPr="00C05B85" w:rsidRDefault="004502A7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360,608</w:t>
            </w:r>
          </w:p>
        </w:tc>
        <w:tc>
          <w:tcPr>
            <w:tcW w:w="280" w:type="dxa"/>
          </w:tcPr>
          <w:p w14:paraId="76761643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4111FC" w14:textId="250686DB" w:rsidR="00BD7180" w:rsidRPr="00EA1C08" w:rsidRDefault="00BD7180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317,157</w:t>
            </w:r>
          </w:p>
        </w:tc>
        <w:tc>
          <w:tcPr>
            <w:tcW w:w="294" w:type="dxa"/>
          </w:tcPr>
          <w:p w14:paraId="7A5BBDF2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C92DF1B" w14:textId="59EF6348" w:rsidR="00BD7180" w:rsidRPr="00C05B85" w:rsidRDefault="009E1641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275,483</w:t>
            </w:r>
          </w:p>
        </w:tc>
        <w:tc>
          <w:tcPr>
            <w:tcW w:w="284" w:type="dxa"/>
          </w:tcPr>
          <w:p w14:paraId="1985E1C2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3285E0" w14:textId="6F6E7A7D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197,319</w:t>
            </w:r>
          </w:p>
        </w:tc>
      </w:tr>
      <w:tr w:rsidR="00BD7180" w:rsidRPr="00EA1C08" w14:paraId="5A27B1F7" w14:textId="77777777" w:rsidTr="00481D4E">
        <w:trPr>
          <w:cantSplit/>
        </w:trPr>
        <w:tc>
          <w:tcPr>
            <w:tcW w:w="4536" w:type="dxa"/>
          </w:tcPr>
          <w:p w14:paraId="4CF1A430" w14:textId="77777777" w:rsidR="00BD7180" w:rsidRPr="00EA1C08" w:rsidRDefault="00BD7180" w:rsidP="0021599D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D34A245" w14:textId="77777777" w:rsidR="00BD7180" w:rsidRPr="00C05B85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1742334B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1B69265" w14:textId="77777777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" w:type="dxa"/>
          </w:tcPr>
          <w:p w14:paraId="341B17D7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6E6335" w14:textId="77777777" w:rsidR="00BD7180" w:rsidRPr="00481D4E" w:rsidRDefault="00BD7180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BE0A266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C2FB19" w14:textId="77777777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D7180" w:rsidRPr="00EA1C08" w14:paraId="5BD20B9D" w14:textId="77777777" w:rsidTr="00481D4E">
        <w:trPr>
          <w:cantSplit/>
        </w:trPr>
        <w:tc>
          <w:tcPr>
            <w:tcW w:w="4536" w:type="dxa"/>
          </w:tcPr>
          <w:p w14:paraId="3FE3404D" w14:textId="77777777" w:rsidR="00BD7180" w:rsidRPr="00EA1C08" w:rsidRDefault="00BD7180" w:rsidP="0021599D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47" w:type="dxa"/>
          </w:tcPr>
          <w:p w14:paraId="0C268F36" w14:textId="7903C04F" w:rsidR="00BD7180" w:rsidRPr="00C05B85" w:rsidRDefault="004502A7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1,337</w:t>
            </w:r>
          </w:p>
        </w:tc>
        <w:tc>
          <w:tcPr>
            <w:tcW w:w="280" w:type="dxa"/>
          </w:tcPr>
          <w:p w14:paraId="3E50B7CD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9A7FB41" w14:textId="1A7C6545" w:rsidR="00BD7180" w:rsidRPr="00EA1C08" w:rsidRDefault="00BD7180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1,952</w:t>
            </w:r>
          </w:p>
        </w:tc>
        <w:tc>
          <w:tcPr>
            <w:tcW w:w="294" w:type="dxa"/>
          </w:tcPr>
          <w:p w14:paraId="7C5EC6E6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5B016109" w14:textId="24B7C23D" w:rsidR="00BD7180" w:rsidRPr="00C05B85" w:rsidRDefault="009E1641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22,660</w:t>
            </w:r>
          </w:p>
        </w:tc>
        <w:tc>
          <w:tcPr>
            <w:tcW w:w="284" w:type="dxa"/>
          </w:tcPr>
          <w:p w14:paraId="5EF47D4B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4779D15" w14:textId="3D20AA18" w:rsidR="00BD7180" w:rsidRPr="0015003A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1,839</w:t>
            </w:r>
          </w:p>
        </w:tc>
      </w:tr>
      <w:tr w:rsidR="00BD7180" w:rsidRPr="00EA1C08" w14:paraId="09EB5A3E" w14:textId="77777777" w:rsidTr="00481D4E">
        <w:trPr>
          <w:cantSplit/>
        </w:trPr>
        <w:tc>
          <w:tcPr>
            <w:tcW w:w="4536" w:type="dxa"/>
          </w:tcPr>
          <w:p w14:paraId="24146FD6" w14:textId="571F5969" w:rsidR="00BD7180" w:rsidRPr="00EA1C08" w:rsidRDefault="00BD7180" w:rsidP="0021599D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  <w:r w:rsidR="00E74B29">
              <w:rPr>
                <w:rFonts w:ascii="Angsana New" w:hAnsi="Angsana New"/>
                <w:sz w:val="30"/>
                <w:szCs w:val="30"/>
                <w:cs/>
              </w:rPr>
              <w:t>ค่าสินค้าและอื่น ๆ</w:t>
            </w:r>
          </w:p>
        </w:tc>
        <w:tc>
          <w:tcPr>
            <w:tcW w:w="1147" w:type="dxa"/>
          </w:tcPr>
          <w:p w14:paraId="3F132A80" w14:textId="0EE795A8" w:rsidR="00BD7180" w:rsidRPr="00C05B85" w:rsidRDefault="00E136A5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9,912</w:t>
            </w:r>
          </w:p>
        </w:tc>
        <w:tc>
          <w:tcPr>
            <w:tcW w:w="280" w:type="dxa"/>
          </w:tcPr>
          <w:p w14:paraId="5D524E75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998D62A" w14:textId="5DDEF6A5" w:rsidR="00BD7180" w:rsidRPr="00EA1C08" w:rsidRDefault="00BD7180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  <w:tc>
          <w:tcPr>
            <w:tcW w:w="294" w:type="dxa"/>
          </w:tcPr>
          <w:p w14:paraId="375CE62B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01F6E275" w14:textId="46485F7A" w:rsidR="00BD7180" w:rsidRPr="00C05B85" w:rsidRDefault="009E1641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9,696</w:t>
            </w:r>
          </w:p>
        </w:tc>
        <w:tc>
          <w:tcPr>
            <w:tcW w:w="284" w:type="dxa"/>
          </w:tcPr>
          <w:p w14:paraId="775A4604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D3D0B67" w14:textId="554B8B4F" w:rsidR="00BD7180" w:rsidRPr="0015003A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</w:tr>
      <w:tr w:rsidR="0049416A" w:rsidRPr="00EA1C08" w14:paraId="1AA9FF83" w14:textId="77777777" w:rsidTr="00481D4E">
        <w:trPr>
          <w:cantSplit/>
        </w:trPr>
        <w:tc>
          <w:tcPr>
            <w:tcW w:w="4536" w:type="dxa"/>
          </w:tcPr>
          <w:p w14:paraId="73CC4528" w14:textId="035E5EA5" w:rsidR="0049416A" w:rsidRDefault="0049416A" w:rsidP="0049416A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147" w:type="dxa"/>
          </w:tcPr>
          <w:p w14:paraId="7E8601DE" w14:textId="099E23C4" w:rsidR="0049416A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9,262</w:t>
            </w:r>
          </w:p>
        </w:tc>
        <w:tc>
          <w:tcPr>
            <w:tcW w:w="280" w:type="dxa"/>
          </w:tcPr>
          <w:p w14:paraId="7602A90A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F1BED86" w14:textId="0A101432" w:rsidR="0049416A" w:rsidRPr="00DF02F9" w:rsidRDefault="0049416A" w:rsidP="00DF0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448"/>
                <w:tab w:val="left" w:pos="558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2F9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DF02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2F9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94" w:type="dxa"/>
          </w:tcPr>
          <w:p w14:paraId="4D74287D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7C421215" w14:textId="3C1B03D1" w:rsidR="0049416A" w:rsidRDefault="0049416A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9,262</w:t>
            </w:r>
          </w:p>
        </w:tc>
        <w:tc>
          <w:tcPr>
            <w:tcW w:w="284" w:type="dxa"/>
          </w:tcPr>
          <w:p w14:paraId="0DBCA532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91A227E" w14:textId="4E2DE094" w:rsidR="0049416A" w:rsidRPr="0049416A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448"/>
                <w:tab w:val="left" w:pos="558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9416A" w:rsidRPr="00EA1C08" w14:paraId="5BE61F68" w14:textId="77777777" w:rsidTr="00481D4E">
        <w:trPr>
          <w:cantSplit/>
        </w:trPr>
        <w:tc>
          <w:tcPr>
            <w:tcW w:w="4536" w:type="dxa"/>
          </w:tcPr>
          <w:p w14:paraId="24F1BE9D" w14:textId="6E417F23" w:rsidR="0049416A" w:rsidRPr="00EA1C08" w:rsidRDefault="0049416A" w:rsidP="0049416A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สินทรัพย์ตามสัญญา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</w:tcPr>
          <w:p w14:paraId="692A4873" w14:textId="09747EDF" w:rsidR="0049416A" w:rsidRPr="00C05B85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8,972</w:t>
            </w:r>
          </w:p>
        </w:tc>
        <w:tc>
          <w:tcPr>
            <w:tcW w:w="280" w:type="dxa"/>
          </w:tcPr>
          <w:p w14:paraId="162A658E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386C323" w14:textId="68F96D2A" w:rsidR="0049416A" w:rsidRPr="00EA1C08" w:rsidRDefault="0049416A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94" w:type="dxa"/>
          </w:tcPr>
          <w:p w14:paraId="13F90BA8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5440DBE9" w14:textId="013ABF26" w:rsidR="0049416A" w:rsidRPr="00C05B85" w:rsidRDefault="0049416A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8,139</w:t>
            </w:r>
          </w:p>
        </w:tc>
        <w:tc>
          <w:tcPr>
            <w:tcW w:w="284" w:type="dxa"/>
          </w:tcPr>
          <w:p w14:paraId="5741561B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0912932" w14:textId="484E6AD0" w:rsidR="0049416A" w:rsidRPr="0021599D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448"/>
                <w:tab w:val="left" w:pos="546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9416A" w:rsidRPr="00EA1C08" w14:paraId="647F5BD3" w14:textId="77777777" w:rsidTr="00481D4E">
        <w:trPr>
          <w:cantSplit/>
        </w:trPr>
        <w:tc>
          <w:tcPr>
            <w:tcW w:w="4536" w:type="dxa"/>
          </w:tcPr>
          <w:p w14:paraId="264FB41F" w14:textId="77777777" w:rsidR="0049416A" w:rsidRPr="00EA1C08" w:rsidRDefault="0049416A" w:rsidP="0049416A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ABDD84F" w14:textId="2D2B9A2E" w:rsidR="0049416A" w:rsidRPr="00C05B85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8,984</w:t>
            </w:r>
          </w:p>
        </w:tc>
        <w:tc>
          <w:tcPr>
            <w:tcW w:w="280" w:type="dxa"/>
          </w:tcPr>
          <w:p w14:paraId="402040BE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607E09" w14:textId="3264569C" w:rsidR="0049416A" w:rsidRPr="00EA1C08" w:rsidRDefault="0049416A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9,772</w:t>
            </w:r>
          </w:p>
        </w:tc>
        <w:tc>
          <w:tcPr>
            <w:tcW w:w="294" w:type="dxa"/>
          </w:tcPr>
          <w:p w14:paraId="00CFDDEA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18107CA" w14:textId="03707F44" w:rsidR="0049416A" w:rsidRPr="00C05B85" w:rsidRDefault="0049416A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5,106</w:t>
            </w:r>
          </w:p>
        </w:tc>
        <w:tc>
          <w:tcPr>
            <w:tcW w:w="284" w:type="dxa"/>
          </w:tcPr>
          <w:p w14:paraId="0E14A98D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B94B02" w14:textId="2B52C3CE" w:rsidR="0049416A" w:rsidRPr="0015003A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6,953</w:t>
            </w:r>
          </w:p>
        </w:tc>
      </w:tr>
      <w:tr w:rsidR="0049416A" w:rsidRPr="00EA1C08" w14:paraId="01FE2EAD" w14:textId="77777777" w:rsidTr="00481D4E">
        <w:trPr>
          <w:cantSplit/>
        </w:trPr>
        <w:tc>
          <w:tcPr>
            <w:tcW w:w="4536" w:type="dxa"/>
          </w:tcPr>
          <w:p w14:paraId="04F28E2A" w14:textId="77777777" w:rsidR="0049416A" w:rsidRPr="00EA1C08" w:rsidRDefault="0049416A" w:rsidP="0049416A">
            <w:pPr>
              <w:tabs>
                <w:tab w:val="left" w:pos="342"/>
                <w:tab w:val="left" w:pos="4200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84492EF" w14:textId="26A1AE0D" w:rsidR="0049416A" w:rsidRPr="00C05B85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38,467</w:t>
            </w:r>
          </w:p>
        </w:tc>
        <w:tc>
          <w:tcPr>
            <w:tcW w:w="280" w:type="dxa"/>
          </w:tcPr>
          <w:p w14:paraId="29C5C513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26331C" w14:textId="247BDEAA" w:rsidR="0049416A" w:rsidRPr="00EA1C08" w:rsidRDefault="0049416A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24,911</w:t>
            </w:r>
          </w:p>
        </w:tc>
        <w:tc>
          <w:tcPr>
            <w:tcW w:w="294" w:type="dxa"/>
          </w:tcPr>
          <w:p w14:paraId="0B837E69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E952F53" w14:textId="65D5D21E" w:rsidR="0049416A" w:rsidRPr="00C05B85" w:rsidRDefault="0049416A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54,863</w:t>
            </w:r>
          </w:p>
        </w:tc>
        <w:tc>
          <w:tcPr>
            <w:tcW w:w="284" w:type="dxa"/>
          </w:tcPr>
          <w:p w14:paraId="4C45714C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184AE6" w14:textId="0EA19BAF" w:rsidR="0049416A" w:rsidRPr="0015003A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21,177</w:t>
            </w:r>
          </w:p>
        </w:tc>
      </w:tr>
      <w:tr w:rsidR="0049416A" w:rsidRPr="00EA1C08" w14:paraId="02B8CBBC" w14:textId="77777777" w:rsidTr="00481D4E">
        <w:trPr>
          <w:cantSplit/>
        </w:trPr>
        <w:tc>
          <w:tcPr>
            <w:tcW w:w="4536" w:type="dxa"/>
          </w:tcPr>
          <w:p w14:paraId="0F516384" w14:textId="77777777" w:rsidR="0049416A" w:rsidRPr="00EA1C08" w:rsidRDefault="0049416A" w:rsidP="0049416A">
            <w:pPr>
              <w:tabs>
                <w:tab w:val="left" w:pos="342"/>
                <w:tab w:val="left" w:pos="420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0636911" w14:textId="5F58A0D8" w:rsidR="0049416A" w:rsidRPr="00C05B85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399,075</w:t>
            </w:r>
          </w:p>
        </w:tc>
        <w:tc>
          <w:tcPr>
            <w:tcW w:w="280" w:type="dxa"/>
          </w:tcPr>
          <w:p w14:paraId="40C27ECD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875F36" w14:textId="5D5EEFBE" w:rsidR="0049416A" w:rsidRPr="00EA1C08" w:rsidRDefault="0049416A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342,068</w:t>
            </w:r>
          </w:p>
        </w:tc>
        <w:tc>
          <w:tcPr>
            <w:tcW w:w="294" w:type="dxa"/>
          </w:tcPr>
          <w:p w14:paraId="645C3AD6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14A01A1" w14:textId="6658F402" w:rsidR="0049416A" w:rsidRPr="00C05B85" w:rsidRDefault="0049416A" w:rsidP="00481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330,346</w:t>
            </w:r>
          </w:p>
        </w:tc>
        <w:tc>
          <w:tcPr>
            <w:tcW w:w="284" w:type="dxa"/>
          </w:tcPr>
          <w:p w14:paraId="4F2D5348" w14:textId="77777777" w:rsidR="0049416A" w:rsidRPr="00EA1C08" w:rsidRDefault="0049416A" w:rsidP="0049416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E0CA2C" w14:textId="30BE0FE1" w:rsidR="0049416A" w:rsidRPr="00EA1C08" w:rsidRDefault="0049416A" w:rsidP="00494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218,496</w:t>
            </w:r>
          </w:p>
        </w:tc>
      </w:tr>
    </w:tbl>
    <w:p w14:paraId="08410195" w14:textId="77777777" w:rsidR="0049416A" w:rsidRDefault="0049416A" w:rsidP="0090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41E23EA" w14:textId="77777777" w:rsidR="0049416A" w:rsidRDefault="0049416A" w:rsidP="0090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10DF85B" w14:textId="40E674DD" w:rsidR="00E42BC3" w:rsidRDefault="0021599D" w:rsidP="0090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8F384E">
        <w:rPr>
          <w:rFonts w:ascii="Angsana New" w:hAnsi="Angsana New"/>
          <w:spacing w:val="2"/>
          <w:sz w:val="30"/>
          <w:szCs w:val="30"/>
          <w:cs/>
        </w:rPr>
        <w:lastRenderedPageBreak/>
        <w:t>สินทรัพย์ตามสัญญาเป็นส่วนลด</w:t>
      </w:r>
      <w:r>
        <w:rPr>
          <w:rFonts w:ascii="Angsana New" w:hAnsi="Angsana New"/>
          <w:spacing w:val="2"/>
          <w:sz w:val="30"/>
          <w:szCs w:val="30"/>
          <w:cs/>
        </w:rPr>
        <w:t>ค้างรับ</w:t>
      </w:r>
      <w:r w:rsidRPr="008F384E">
        <w:rPr>
          <w:rFonts w:ascii="Angsana New" w:hAnsi="Angsana New"/>
          <w:spacing w:val="2"/>
          <w:sz w:val="30"/>
          <w:szCs w:val="30"/>
          <w:cs/>
        </w:rPr>
        <w:t>ที่</w:t>
      </w:r>
      <w:r>
        <w:rPr>
          <w:rFonts w:ascii="Angsana New" w:hAnsi="Angsana New"/>
          <w:spacing w:val="2"/>
          <w:sz w:val="30"/>
          <w:szCs w:val="30"/>
          <w:cs/>
        </w:rPr>
        <w:t>เกิดจากการสะสมปริมาณ</w:t>
      </w:r>
      <w:r w:rsidRPr="008F384E">
        <w:rPr>
          <w:rFonts w:ascii="Angsana New" w:hAnsi="Angsana New"/>
          <w:spacing w:val="2"/>
          <w:sz w:val="30"/>
          <w:szCs w:val="30"/>
          <w:cs/>
        </w:rPr>
        <w:t>การซื้อสินค้าหรือวัตถุดิบที่ตกลงกันไว้ตามสัญญากับผู้ขายแต่ละราย ซึ่งไม่ต้องมีขั้นตอนของการออกบิล</w:t>
      </w:r>
      <w:r>
        <w:rPr>
          <w:rFonts w:ascii="Angsana New" w:hAnsi="Angsana New"/>
          <w:spacing w:val="2"/>
          <w:sz w:val="30"/>
          <w:szCs w:val="30"/>
          <w:cs/>
        </w:rPr>
        <w:t>เรียกเก็บ</w:t>
      </w:r>
      <w:r w:rsidRPr="008F384E">
        <w:rPr>
          <w:rFonts w:ascii="Angsana New" w:hAnsi="Angsana New"/>
          <w:spacing w:val="2"/>
          <w:sz w:val="30"/>
          <w:szCs w:val="30"/>
          <w:cs/>
        </w:rPr>
        <w:t>โดยกลุ่มบริษัทจะได้รับชำระในลักษณะของใบลดหนี้</w:t>
      </w:r>
      <w:r>
        <w:rPr>
          <w:rFonts w:ascii="Angsana New" w:hAnsi="Angsana New"/>
          <w:spacing w:val="2"/>
          <w:sz w:val="30"/>
          <w:szCs w:val="30"/>
          <w:cs/>
        </w:rPr>
        <w:t>ซึ่งจะได้รับจากผู้ขายแตกต่างกันไประหว่างรายเดือนจนถึงรายปี</w:t>
      </w:r>
    </w:p>
    <w:p w14:paraId="14B746A1" w14:textId="77777777" w:rsidR="0049416A" w:rsidRPr="002517C8" w:rsidRDefault="0049416A" w:rsidP="0090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  <w:cs/>
        </w:rPr>
      </w:pPr>
    </w:p>
    <w:p w14:paraId="5FFD77D0" w14:textId="77777777" w:rsidR="00D56E1A" w:rsidRPr="00EA1C08" w:rsidRDefault="00D56E1A" w:rsidP="00D5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ยอดคงเหลือของลูกหนี้การค้า - กิจการอื่นแยกตามอายุหนี้ที่ค้างชำระได้ดังนี้</w:t>
      </w:r>
    </w:p>
    <w:p w14:paraId="19EA636F" w14:textId="77777777" w:rsidR="00E42BC3" w:rsidRPr="002517C8" w:rsidRDefault="00E42BC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102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270"/>
        <w:gridCol w:w="1289"/>
        <w:gridCol w:w="288"/>
        <w:gridCol w:w="1271"/>
        <w:gridCol w:w="284"/>
        <w:gridCol w:w="1275"/>
      </w:tblGrid>
      <w:tr w:rsidR="00EA1C08" w:rsidRPr="00EA1C08" w14:paraId="3FF5A15A" w14:textId="77777777" w:rsidTr="00755808">
        <w:trPr>
          <w:cantSplit/>
        </w:trPr>
        <w:tc>
          <w:tcPr>
            <w:tcW w:w="4252" w:type="dxa"/>
          </w:tcPr>
          <w:p w14:paraId="4FF554AB" w14:textId="77777777" w:rsidR="00484D48" w:rsidRPr="00EA1C08" w:rsidRDefault="00484D48" w:rsidP="004477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1BDF892" w14:textId="77777777" w:rsidR="00484D48" w:rsidRPr="00EA1C0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20B0AA4D" w14:textId="77777777" w:rsidTr="00755808">
        <w:trPr>
          <w:cantSplit/>
        </w:trPr>
        <w:tc>
          <w:tcPr>
            <w:tcW w:w="4252" w:type="dxa"/>
          </w:tcPr>
          <w:p w14:paraId="4D3BC8E5" w14:textId="77777777" w:rsidR="00484D48" w:rsidRPr="00EA1C08" w:rsidRDefault="00484D48" w:rsidP="004477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96D2CF" w14:textId="77777777" w:rsidR="00484D48" w:rsidRPr="00EA1C0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A220BF6" w14:textId="77777777" w:rsidR="00484D48" w:rsidRPr="00EA1C0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1E87D" w14:textId="77777777" w:rsidR="00484D48" w:rsidRPr="00EA1C0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19C139A6" w14:textId="77777777" w:rsidTr="00755808">
        <w:trPr>
          <w:cantSplit/>
        </w:trPr>
        <w:tc>
          <w:tcPr>
            <w:tcW w:w="4252" w:type="dxa"/>
          </w:tcPr>
          <w:p w14:paraId="348209DD" w14:textId="77777777" w:rsidR="00484D48" w:rsidRPr="00EA1C08" w:rsidRDefault="00484D48" w:rsidP="004477B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C13E78" w14:textId="39F55E58"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8683F8" w14:textId="77777777" w:rsidR="00484D48" w:rsidRPr="00EA1C08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819D08" w14:textId="65134568"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557210E0" w14:textId="77777777" w:rsidR="00484D48" w:rsidRPr="00EA1C0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3FE3A78" w14:textId="40104DE6"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B15BFF3" w14:textId="77777777" w:rsidR="00484D48" w:rsidRPr="00EA1C08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718327" w14:textId="46BBFB9C" w:rsidR="00484D48" w:rsidRPr="00EA1C08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D718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7180" w:rsidRPr="00EA1C08" w14:paraId="76BED7AB" w14:textId="77777777" w:rsidTr="00755808">
        <w:trPr>
          <w:cantSplit/>
        </w:trPr>
        <w:tc>
          <w:tcPr>
            <w:tcW w:w="4252" w:type="dxa"/>
          </w:tcPr>
          <w:p w14:paraId="24CD5DEA" w14:textId="77777777" w:rsidR="00BD7180" w:rsidRPr="00EA1C08" w:rsidRDefault="00BD7180" w:rsidP="00755808">
            <w:pPr>
              <w:tabs>
                <w:tab w:val="left" w:pos="40"/>
                <w:tab w:val="left" w:pos="342"/>
              </w:tabs>
              <w:ind w:right="-108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75988DDB" w14:textId="6926DF86" w:rsidR="00BD7180" w:rsidRPr="00714C6C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244,247</w:t>
            </w:r>
          </w:p>
        </w:tc>
        <w:tc>
          <w:tcPr>
            <w:tcW w:w="270" w:type="dxa"/>
          </w:tcPr>
          <w:p w14:paraId="7886FF12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6DF440C2" w14:textId="73277F28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45,227</w:t>
            </w:r>
          </w:p>
        </w:tc>
        <w:tc>
          <w:tcPr>
            <w:tcW w:w="288" w:type="dxa"/>
          </w:tcPr>
          <w:p w14:paraId="4E654FFB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FBA339E" w14:textId="4ED67CBF" w:rsidR="00BD7180" w:rsidRPr="00423DC1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120,533</w:t>
            </w:r>
          </w:p>
        </w:tc>
        <w:tc>
          <w:tcPr>
            <w:tcW w:w="284" w:type="dxa"/>
          </w:tcPr>
          <w:p w14:paraId="455AE94C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BB4EB97" w14:textId="6DEE32DD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119,099</w:t>
            </w:r>
          </w:p>
        </w:tc>
      </w:tr>
      <w:tr w:rsidR="00BD7180" w:rsidRPr="00EA1C08" w14:paraId="2DDDD692" w14:textId="77777777" w:rsidTr="00755808">
        <w:trPr>
          <w:cantSplit/>
        </w:trPr>
        <w:tc>
          <w:tcPr>
            <w:tcW w:w="4252" w:type="dxa"/>
          </w:tcPr>
          <w:p w14:paraId="1264B6D5" w14:textId="77777777" w:rsidR="00BD7180" w:rsidRPr="00EA1C08" w:rsidRDefault="00BD7180" w:rsidP="00755808">
            <w:pPr>
              <w:tabs>
                <w:tab w:val="left" w:pos="40"/>
                <w:tab w:val="left" w:pos="342"/>
              </w:tabs>
              <w:ind w:right="-108" w:hanging="2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EA1C0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14:paraId="3CC6B8A9" w14:textId="77777777" w:rsidR="00BD7180" w:rsidRPr="00714C6C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6F679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564A59F2" w14:textId="77777777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D697885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2417DD4" w14:textId="77777777" w:rsidR="00BD7180" w:rsidRPr="00423DC1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584FD11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9ED40DA" w14:textId="77777777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D7180" w:rsidRPr="00EA1C08" w14:paraId="4670C951" w14:textId="77777777" w:rsidTr="00755808">
        <w:trPr>
          <w:cantSplit/>
        </w:trPr>
        <w:tc>
          <w:tcPr>
            <w:tcW w:w="4252" w:type="dxa"/>
          </w:tcPr>
          <w:p w14:paraId="327D5DAE" w14:textId="77777777" w:rsidR="00BD7180" w:rsidRPr="00EA1C08" w:rsidRDefault="00BD7180" w:rsidP="00755808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left="250" w:right="-108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E7FB05C" w14:textId="7BB8ADF2" w:rsidR="00BD7180" w:rsidRPr="00714C6C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71,959</w:t>
            </w:r>
          </w:p>
        </w:tc>
        <w:tc>
          <w:tcPr>
            <w:tcW w:w="270" w:type="dxa"/>
          </w:tcPr>
          <w:p w14:paraId="539D6C39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594DA664" w14:textId="12D185C7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59,146</w:t>
            </w:r>
          </w:p>
        </w:tc>
        <w:tc>
          <w:tcPr>
            <w:tcW w:w="288" w:type="dxa"/>
          </w:tcPr>
          <w:p w14:paraId="12F52272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1373A44" w14:textId="3A5B9478" w:rsidR="00BD7180" w:rsidRPr="00423DC1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38,815</w:t>
            </w:r>
          </w:p>
        </w:tc>
        <w:tc>
          <w:tcPr>
            <w:tcW w:w="284" w:type="dxa"/>
          </w:tcPr>
          <w:p w14:paraId="1EC32E27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0CE53C7" w14:textId="48A8FEBF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36,924</w:t>
            </w:r>
          </w:p>
        </w:tc>
      </w:tr>
      <w:tr w:rsidR="00BD7180" w:rsidRPr="00EA1C08" w14:paraId="2B377A4F" w14:textId="77777777" w:rsidTr="00755808">
        <w:trPr>
          <w:cantSplit/>
        </w:trPr>
        <w:tc>
          <w:tcPr>
            <w:tcW w:w="4252" w:type="dxa"/>
          </w:tcPr>
          <w:p w14:paraId="6FE801F6" w14:textId="660B32C5" w:rsidR="00BD7180" w:rsidRPr="00EA1C08" w:rsidRDefault="00E74B29" w:rsidP="00755808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left="250" w:right="-108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BD7180"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7180" w:rsidRPr="00EA1C08">
              <w:rPr>
                <w:rFonts w:ascii="Angsana New" w:hAnsi="Angsana New"/>
                <w:sz w:val="30"/>
                <w:szCs w:val="30"/>
              </w:rPr>
              <w:t>3</w:t>
            </w:r>
            <w:r w:rsidR="00BD7180"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="00BD7180"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="00BD7180"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2A03CE5" w14:textId="686DBBE0" w:rsidR="00BD7180" w:rsidRPr="00714C6C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33,640</w:t>
            </w:r>
          </w:p>
        </w:tc>
        <w:tc>
          <w:tcPr>
            <w:tcW w:w="270" w:type="dxa"/>
          </w:tcPr>
          <w:p w14:paraId="484CE0DA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485AE5DC" w14:textId="7D2F1127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10,295</w:t>
            </w:r>
          </w:p>
        </w:tc>
        <w:tc>
          <w:tcPr>
            <w:tcW w:w="288" w:type="dxa"/>
          </w:tcPr>
          <w:p w14:paraId="6230FA84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C0792BE" w14:textId="428AA7DA" w:rsidR="00BD7180" w:rsidRPr="00423DC1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32,605</w:t>
            </w:r>
          </w:p>
        </w:tc>
        <w:tc>
          <w:tcPr>
            <w:tcW w:w="284" w:type="dxa"/>
          </w:tcPr>
          <w:p w14:paraId="19952F02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B392B1C" w14:textId="725D90BB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6,630</w:t>
            </w:r>
          </w:p>
        </w:tc>
      </w:tr>
      <w:tr w:rsidR="00BD7180" w:rsidRPr="00EA1C08" w14:paraId="7E68DA29" w14:textId="77777777" w:rsidTr="00755808">
        <w:trPr>
          <w:cantSplit/>
        </w:trPr>
        <w:tc>
          <w:tcPr>
            <w:tcW w:w="4252" w:type="dxa"/>
          </w:tcPr>
          <w:p w14:paraId="0A5BF7D4" w14:textId="7E47AA82" w:rsidR="00BD7180" w:rsidRPr="00EA1C08" w:rsidRDefault="00E74B29" w:rsidP="00755808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left="250" w:right="-108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BD7180" w:rsidRPr="00EA1C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7180"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="00BD7180"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="00BD7180" w:rsidRPr="00EA1C08">
              <w:rPr>
                <w:rFonts w:ascii="Angsana New" w:hAnsi="Angsana New"/>
                <w:sz w:val="30"/>
                <w:szCs w:val="30"/>
              </w:rPr>
              <w:t>12</w:t>
            </w:r>
            <w:r w:rsidR="00BD7180"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53F2C4D" w14:textId="4A23794C" w:rsidR="00BD7180" w:rsidRPr="00714C6C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4,107</w:t>
            </w:r>
          </w:p>
        </w:tc>
        <w:tc>
          <w:tcPr>
            <w:tcW w:w="270" w:type="dxa"/>
          </w:tcPr>
          <w:p w14:paraId="639346DC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24124B4D" w14:textId="759EBE04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11,019</w:t>
            </w:r>
          </w:p>
        </w:tc>
        <w:tc>
          <w:tcPr>
            <w:tcW w:w="288" w:type="dxa"/>
          </w:tcPr>
          <w:p w14:paraId="6CDF9998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9144724" w14:textId="220DFA65" w:rsidR="00BD7180" w:rsidRPr="00423DC1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470</w:t>
            </w:r>
          </w:p>
        </w:tc>
        <w:tc>
          <w:tcPr>
            <w:tcW w:w="284" w:type="dxa"/>
          </w:tcPr>
          <w:p w14:paraId="79FA11B5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9864099" w14:textId="5F52A67F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5,844</w:t>
            </w:r>
          </w:p>
        </w:tc>
      </w:tr>
      <w:tr w:rsidR="00BD7180" w:rsidRPr="00EA1C08" w14:paraId="2E01BEDA" w14:textId="77777777" w:rsidTr="00755808">
        <w:trPr>
          <w:cantSplit/>
        </w:trPr>
        <w:tc>
          <w:tcPr>
            <w:tcW w:w="4252" w:type="dxa"/>
          </w:tcPr>
          <w:p w14:paraId="17865A06" w14:textId="1E6546CC" w:rsidR="00BD7180" w:rsidRPr="00EA1C08" w:rsidRDefault="00BD7180" w:rsidP="00755808">
            <w:pPr>
              <w:numPr>
                <w:ilvl w:val="0"/>
                <w:numId w:val="17"/>
              </w:numPr>
              <w:tabs>
                <w:tab w:val="clear" w:pos="680"/>
                <w:tab w:val="left" w:pos="40"/>
                <w:tab w:val="left" w:pos="342"/>
              </w:tabs>
              <w:ind w:left="250" w:right="-108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A1C08">
              <w:rPr>
                <w:rFonts w:ascii="Angsana New" w:hAnsi="Angsana New"/>
                <w:sz w:val="30"/>
                <w:szCs w:val="30"/>
              </w:rPr>
              <w:t>12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3846DD" w14:textId="6353CE3C" w:rsidR="00BD7180" w:rsidRPr="00714C6C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27,234</w:t>
            </w:r>
          </w:p>
        </w:tc>
        <w:tc>
          <w:tcPr>
            <w:tcW w:w="270" w:type="dxa"/>
          </w:tcPr>
          <w:p w14:paraId="420345FB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A082C8" w14:textId="41D5606E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20,749</w:t>
            </w:r>
          </w:p>
        </w:tc>
        <w:tc>
          <w:tcPr>
            <w:tcW w:w="288" w:type="dxa"/>
          </w:tcPr>
          <w:p w14:paraId="32C5E8E8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D84D33C" w14:textId="0D8494E4" w:rsidR="00BD7180" w:rsidRPr="00423DC1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15,734</w:t>
            </w:r>
          </w:p>
        </w:tc>
        <w:tc>
          <w:tcPr>
            <w:tcW w:w="284" w:type="dxa"/>
          </w:tcPr>
          <w:p w14:paraId="1BA8A587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E2E1EB" w14:textId="6A205EA6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14,439</w:t>
            </w:r>
          </w:p>
        </w:tc>
      </w:tr>
      <w:tr w:rsidR="00BD7180" w:rsidRPr="00EA1C08" w14:paraId="18810653" w14:textId="77777777" w:rsidTr="00755808">
        <w:trPr>
          <w:cantSplit/>
        </w:trPr>
        <w:tc>
          <w:tcPr>
            <w:tcW w:w="4252" w:type="dxa"/>
          </w:tcPr>
          <w:p w14:paraId="140379CE" w14:textId="77777777" w:rsidR="00BD7180" w:rsidRPr="00EA1C08" w:rsidRDefault="00BD7180" w:rsidP="00755808">
            <w:pPr>
              <w:tabs>
                <w:tab w:val="left" w:pos="40"/>
                <w:tab w:val="left" w:pos="342"/>
              </w:tabs>
              <w:ind w:right="-108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6487AF" w14:textId="53BD6ECF" w:rsidR="00BD7180" w:rsidRPr="00714C6C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381,187</w:t>
            </w:r>
          </w:p>
        </w:tc>
        <w:tc>
          <w:tcPr>
            <w:tcW w:w="270" w:type="dxa"/>
          </w:tcPr>
          <w:p w14:paraId="7FB63916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CB8EC25" w14:textId="28D3DFE5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46,436</w:t>
            </w:r>
          </w:p>
        </w:tc>
        <w:tc>
          <w:tcPr>
            <w:tcW w:w="288" w:type="dxa"/>
          </w:tcPr>
          <w:p w14:paraId="2D47F154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C01EB99" w14:textId="31803CEC" w:rsidR="00BD7180" w:rsidRPr="00423DC1" w:rsidRDefault="00423DC1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208,157</w:t>
            </w:r>
          </w:p>
        </w:tc>
        <w:tc>
          <w:tcPr>
            <w:tcW w:w="284" w:type="dxa"/>
          </w:tcPr>
          <w:p w14:paraId="30B81C62" w14:textId="77777777" w:rsidR="00BD7180" w:rsidRPr="00EA1C08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25A03D" w14:textId="72236429" w:rsidR="00BD7180" w:rsidRPr="00EA1C08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182,936</w:t>
            </w:r>
          </w:p>
        </w:tc>
      </w:tr>
      <w:tr w:rsidR="00423DC1" w:rsidRPr="00EA1C08" w14:paraId="65C8900D" w14:textId="77777777" w:rsidTr="00755808">
        <w:trPr>
          <w:cantSplit/>
        </w:trPr>
        <w:tc>
          <w:tcPr>
            <w:tcW w:w="4252" w:type="dxa"/>
          </w:tcPr>
          <w:p w14:paraId="65B0BAE5" w14:textId="58937AD0" w:rsidR="00423DC1" w:rsidRPr="00EA1C08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</w:tabs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 </w:t>
            </w:r>
          </w:p>
        </w:tc>
        <w:tc>
          <w:tcPr>
            <w:tcW w:w="1276" w:type="dxa"/>
          </w:tcPr>
          <w:p w14:paraId="47FEC918" w14:textId="5CE757DA" w:rsidR="00423DC1" w:rsidRPr="00714C6C" w:rsidRDefault="00423DC1" w:rsidP="008B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20"/>
                <w:tab w:val="left" w:pos="93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95F30">
              <w:rPr>
                <w:rFonts w:ascii="Angsana New" w:hAnsi="Angsana New"/>
                <w:bCs/>
                <w:sz w:val="30"/>
                <w:szCs w:val="30"/>
              </w:rPr>
              <w:t>35,701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7578C2" w14:textId="77777777" w:rsidR="00423DC1" w:rsidRPr="00EA1C08" w:rsidRDefault="00423DC1" w:rsidP="00423D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79A6788C" w14:textId="5481B23E" w:rsidR="00423DC1" w:rsidRPr="00EA1C08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502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26B9D68" w14:textId="77777777" w:rsidR="00423DC1" w:rsidRPr="00EA1C08" w:rsidRDefault="00423DC1" w:rsidP="00423D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5824CB6" w14:textId="022B292D" w:rsidR="00423DC1" w:rsidRPr="00423DC1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95F30">
              <w:rPr>
                <w:rFonts w:ascii="Angsana New" w:hAnsi="Angsana New"/>
                <w:bCs/>
                <w:sz w:val="30"/>
                <w:szCs w:val="30"/>
              </w:rPr>
              <w:t>17,135</w:t>
            </w:r>
            <w:r w:rsidRPr="00714C6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2C5C939" w14:textId="77777777" w:rsidR="00423DC1" w:rsidRPr="00EA1C08" w:rsidRDefault="00423DC1" w:rsidP="00423D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8C557DE" w14:textId="22DB88EF" w:rsidR="00423DC1" w:rsidRPr="00EA1C08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</w:tr>
      <w:tr w:rsidR="00423DC1" w:rsidRPr="00EA1C08" w14:paraId="04956BD0" w14:textId="77777777" w:rsidTr="00755808">
        <w:trPr>
          <w:cantSplit/>
        </w:trPr>
        <w:tc>
          <w:tcPr>
            <w:tcW w:w="4252" w:type="dxa"/>
          </w:tcPr>
          <w:p w14:paraId="5A4B2999" w14:textId="77777777" w:rsidR="00423DC1" w:rsidRPr="00EA1C08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</w:tabs>
              <w:ind w:hanging="2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087BB7C" w14:textId="2396C609" w:rsidR="00423DC1" w:rsidRPr="00714C6C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345,486</w:t>
            </w:r>
          </w:p>
        </w:tc>
        <w:tc>
          <w:tcPr>
            <w:tcW w:w="270" w:type="dxa"/>
          </w:tcPr>
          <w:p w14:paraId="423042E9" w14:textId="77777777" w:rsidR="00423DC1" w:rsidRPr="00EA1C08" w:rsidRDefault="00423DC1" w:rsidP="00423D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5083CDB1" w14:textId="27740CA7" w:rsidR="00423DC1" w:rsidRPr="00EA1C08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16,934</w:t>
            </w:r>
          </w:p>
        </w:tc>
        <w:tc>
          <w:tcPr>
            <w:tcW w:w="288" w:type="dxa"/>
          </w:tcPr>
          <w:p w14:paraId="6B76F277" w14:textId="77777777" w:rsidR="00423DC1" w:rsidRPr="00EA1C08" w:rsidRDefault="00423DC1" w:rsidP="00423D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D40A00A" w14:textId="1CF70E54" w:rsidR="00423DC1" w:rsidRPr="00423DC1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191,022</w:t>
            </w:r>
          </w:p>
        </w:tc>
        <w:tc>
          <w:tcPr>
            <w:tcW w:w="284" w:type="dxa"/>
          </w:tcPr>
          <w:p w14:paraId="43486D2F" w14:textId="77777777" w:rsidR="00423DC1" w:rsidRPr="00EA1C08" w:rsidRDefault="00423DC1" w:rsidP="00423D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C917DD6" w14:textId="1D63061D" w:rsidR="00423DC1" w:rsidRPr="00EA1C08" w:rsidRDefault="00423DC1" w:rsidP="00423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4C6C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</w:tbl>
    <w:p w14:paraId="7355C1B5" w14:textId="77777777" w:rsidR="000521AC" w:rsidRPr="002517C8" w:rsidRDefault="000521A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</w:rPr>
      </w:pPr>
    </w:p>
    <w:p w14:paraId="46806728" w14:textId="52831E12" w:rsidR="0049416A" w:rsidRPr="0049416A" w:rsidRDefault="000521AC" w:rsidP="00494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รายการเคลื่อนไหวระหว่างปีสิ้นสุดวันที่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BD7180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BD718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ของบัญชีค่าเผื่อผลขาดทุนด้านเครดิตที่คาดว่าจะเกิดขึ้นของลูกหนี้การค้า</w:t>
      </w:r>
      <w:r w:rsidR="0097677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-</w:t>
      </w:r>
      <w:r w:rsidR="0097677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กิจการอื่น มีรายละเอียดดังนี้</w:t>
      </w:r>
    </w:p>
    <w:p w14:paraId="4F2DFB9A" w14:textId="77777777" w:rsidR="000521AC" w:rsidRPr="0015003A" w:rsidRDefault="000521A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90" w:tblpY="-37"/>
        <w:tblW w:w="10177" w:type="dxa"/>
        <w:tblLayout w:type="fixed"/>
        <w:tblLook w:val="0000" w:firstRow="0" w:lastRow="0" w:firstColumn="0" w:lastColumn="0" w:noHBand="0" w:noVBand="0"/>
      </w:tblPr>
      <w:tblGrid>
        <w:gridCol w:w="4224"/>
        <w:gridCol w:w="1276"/>
        <w:gridCol w:w="270"/>
        <w:gridCol w:w="1289"/>
        <w:gridCol w:w="288"/>
        <w:gridCol w:w="1271"/>
        <w:gridCol w:w="284"/>
        <w:gridCol w:w="1275"/>
      </w:tblGrid>
      <w:tr w:rsidR="000521AC" w:rsidRPr="00F10296" w14:paraId="62665628" w14:textId="77777777" w:rsidTr="00755808">
        <w:trPr>
          <w:cantSplit/>
        </w:trPr>
        <w:tc>
          <w:tcPr>
            <w:tcW w:w="4224" w:type="dxa"/>
          </w:tcPr>
          <w:p w14:paraId="321A1DD6" w14:textId="77777777" w:rsidR="000521AC" w:rsidRPr="000521AC" w:rsidRDefault="000521AC" w:rsidP="007558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EF75AE2" w14:textId="77777777" w:rsidR="000521AC" w:rsidRPr="00F10296" w:rsidRDefault="000521AC" w:rsidP="0075580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521AC" w:rsidRPr="00F10296" w14:paraId="355205E5" w14:textId="77777777" w:rsidTr="00755808">
        <w:trPr>
          <w:cantSplit/>
        </w:trPr>
        <w:tc>
          <w:tcPr>
            <w:tcW w:w="4224" w:type="dxa"/>
          </w:tcPr>
          <w:p w14:paraId="0B04365E" w14:textId="77777777" w:rsidR="000521AC" w:rsidRPr="00F10296" w:rsidRDefault="000521AC" w:rsidP="007558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A674F6" w14:textId="77777777" w:rsidR="000521AC" w:rsidRPr="00F10296" w:rsidRDefault="000521AC" w:rsidP="007558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BE1DFC6" w14:textId="77777777" w:rsidR="000521AC" w:rsidRPr="00F10296" w:rsidRDefault="000521AC" w:rsidP="007558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52AA0A" w14:textId="77777777" w:rsidR="000521AC" w:rsidRPr="00F10296" w:rsidRDefault="000521AC" w:rsidP="0075580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1029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21AC" w:rsidRPr="00F10296" w14:paraId="4878F7BB" w14:textId="77777777" w:rsidTr="00755808">
        <w:trPr>
          <w:cantSplit/>
        </w:trPr>
        <w:tc>
          <w:tcPr>
            <w:tcW w:w="4224" w:type="dxa"/>
          </w:tcPr>
          <w:p w14:paraId="26B8E7E0" w14:textId="77777777" w:rsidR="000521AC" w:rsidRPr="00F10296" w:rsidRDefault="000521AC" w:rsidP="007558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A4535E" w14:textId="5B4C52BA" w:rsidR="000521AC" w:rsidRPr="00F10296" w:rsidRDefault="000521AC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>256</w:t>
            </w:r>
            <w:r w:rsidR="00BD7180" w:rsidRPr="00F102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1F1292" w14:textId="77777777" w:rsidR="000521AC" w:rsidRPr="00F10296" w:rsidRDefault="000521AC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182136" w14:textId="3BC56E72" w:rsidR="000521AC" w:rsidRPr="00F10296" w:rsidRDefault="000521AC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>256</w:t>
            </w:r>
            <w:r w:rsidR="00BD7180" w:rsidRPr="00F102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78BEFAF7" w14:textId="77777777" w:rsidR="000521AC" w:rsidRPr="00F10296" w:rsidRDefault="000521AC" w:rsidP="0075580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1AEDA94" w14:textId="253D07BB" w:rsidR="000521AC" w:rsidRPr="00F10296" w:rsidRDefault="000521AC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>256</w:t>
            </w:r>
            <w:r w:rsidR="00BD7180" w:rsidRPr="00F102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C043B8E" w14:textId="77777777" w:rsidR="000521AC" w:rsidRPr="00F10296" w:rsidRDefault="000521AC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6D7D9F" w14:textId="0CC5F008" w:rsidR="000521AC" w:rsidRPr="00F10296" w:rsidRDefault="000521AC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0296">
              <w:rPr>
                <w:rFonts w:ascii="Angsana New" w:hAnsi="Angsana New"/>
                <w:sz w:val="30"/>
                <w:szCs w:val="30"/>
              </w:rPr>
              <w:t>256</w:t>
            </w:r>
            <w:r w:rsidR="00BD7180" w:rsidRPr="00F102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7180" w:rsidRPr="00F10296" w14:paraId="770AD101" w14:textId="77777777" w:rsidTr="00755808">
        <w:trPr>
          <w:cantSplit/>
        </w:trPr>
        <w:tc>
          <w:tcPr>
            <w:tcW w:w="4224" w:type="dxa"/>
          </w:tcPr>
          <w:p w14:paraId="63C498E6" w14:textId="77777777" w:rsidR="00BD7180" w:rsidRPr="00F10296" w:rsidRDefault="00BD7180" w:rsidP="00755808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10296">
              <w:rPr>
                <w:rFonts w:ascii="Angsana New" w:hAnsi="Angsana New"/>
                <w:sz w:val="30"/>
                <w:szCs w:val="30"/>
              </w:rPr>
              <w:t>1</w:t>
            </w:r>
            <w:r w:rsidRPr="00F1029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082A92D7" w14:textId="17847C75" w:rsidR="00BD7180" w:rsidRPr="00423DC1" w:rsidRDefault="00E74B29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20"/>
                <w:tab w:val="left" w:pos="93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23DC1">
              <w:rPr>
                <w:rFonts w:ascii="Angsana New" w:hAnsi="Angsana New"/>
                <w:bCs/>
                <w:sz w:val="30"/>
                <w:szCs w:val="30"/>
              </w:rPr>
              <w:t>(29,502)</w:t>
            </w:r>
          </w:p>
        </w:tc>
        <w:tc>
          <w:tcPr>
            <w:tcW w:w="270" w:type="dxa"/>
          </w:tcPr>
          <w:p w14:paraId="644FE911" w14:textId="77777777" w:rsidR="00BD7180" w:rsidRPr="00F10296" w:rsidRDefault="00BD7180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68AD1C65" w14:textId="24A91EF9" w:rsidR="00BD7180" w:rsidRPr="00F10296" w:rsidRDefault="00BD7180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(31,310)</w:t>
            </w:r>
          </w:p>
        </w:tc>
        <w:tc>
          <w:tcPr>
            <w:tcW w:w="288" w:type="dxa"/>
          </w:tcPr>
          <w:p w14:paraId="54274C1F" w14:textId="77777777" w:rsidR="00BD7180" w:rsidRPr="00F10296" w:rsidRDefault="00BD7180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2A01DA7" w14:textId="2B0928E8" w:rsidR="00BD7180" w:rsidRPr="00F10296" w:rsidRDefault="00BD7180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94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E74B29" w:rsidRPr="00F10296">
              <w:rPr>
                <w:rFonts w:ascii="Angsana New" w:hAnsi="Angsana New"/>
                <w:bCs/>
                <w:sz w:val="30"/>
                <w:szCs w:val="30"/>
              </w:rPr>
              <w:t>17,537</w:t>
            </w:r>
            <w:r w:rsidRPr="00F1029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39E41B8" w14:textId="77777777" w:rsidR="00BD7180" w:rsidRPr="00F10296" w:rsidRDefault="00BD7180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794C1692" w14:textId="39328067" w:rsidR="00BD7180" w:rsidRPr="00F10296" w:rsidRDefault="00BD7180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(21,465)</w:t>
            </w:r>
          </w:p>
        </w:tc>
      </w:tr>
      <w:tr w:rsidR="00423DC1" w:rsidRPr="00F10296" w14:paraId="5886965E" w14:textId="77777777" w:rsidTr="00755808">
        <w:trPr>
          <w:cantSplit/>
        </w:trPr>
        <w:tc>
          <w:tcPr>
            <w:tcW w:w="4224" w:type="dxa"/>
          </w:tcPr>
          <w:p w14:paraId="7500F7D7" w14:textId="5392091C" w:rsidR="00423DC1" w:rsidRPr="00F10296" w:rsidRDefault="00423DC1" w:rsidP="00755808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>ลดลง (เพิ่มขึ้น)</w:t>
            </w:r>
            <w:r w:rsidR="005F222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F2225">
              <w:rPr>
                <w:rFonts w:ascii="Angsana New" w:hAnsi="Angsana New"/>
                <w:sz w:val="30"/>
                <w:szCs w:val="30"/>
                <w:cs/>
              </w:rPr>
              <w:t>แสดงเป็นค่าใช้จ่ายในการบริหาร</w:t>
            </w:r>
          </w:p>
        </w:tc>
        <w:tc>
          <w:tcPr>
            <w:tcW w:w="1276" w:type="dxa"/>
          </w:tcPr>
          <w:p w14:paraId="4130E346" w14:textId="7A234165" w:rsidR="00423DC1" w:rsidRPr="00423DC1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6,549</w:t>
            </w:r>
            <w:r w:rsidRPr="00F1029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8BCB20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0CFC442C" w14:textId="72489EA0" w:rsidR="00423DC1" w:rsidRPr="00F10296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1,492</w:t>
            </w:r>
          </w:p>
        </w:tc>
        <w:tc>
          <w:tcPr>
            <w:tcW w:w="288" w:type="dxa"/>
          </w:tcPr>
          <w:p w14:paraId="44D012A4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7D68026E" w14:textId="459AFD5C" w:rsidR="00423DC1" w:rsidRPr="004502A7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2A7"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84" w:type="dxa"/>
          </w:tcPr>
          <w:p w14:paraId="1A322289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0639CE4" w14:textId="57EF5F6F" w:rsidR="00423DC1" w:rsidRPr="00F10296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3,928</w:t>
            </w:r>
          </w:p>
        </w:tc>
      </w:tr>
      <w:tr w:rsidR="00423DC1" w:rsidRPr="00F10296" w14:paraId="52967F8C" w14:textId="77777777" w:rsidTr="00755808">
        <w:trPr>
          <w:cantSplit/>
        </w:trPr>
        <w:tc>
          <w:tcPr>
            <w:tcW w:w="4224" w:type="dxa"/>
          </w:tcPr>
          <w:p w14:paraId="3E436F30" w14:textId="15ACB013" w:rsidR="00423DC1" w:rsidRPr="00F10296" w:rsidRDefault="00423DC1" w:rsidP="00755808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>ลดลงจากการตัดบัญชีเป็นหนี้สูญ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0D5283" w14:textId="52D210FE" w:rsidR="00423DC1" w:rsidRPr="00423DC1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23DC1">
              <w:rPr>
                <w:rFonts w:ascii="Angsana New" w:hAnsi="Angsana New"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66234FC4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B80CC8" w14:textId="176C476E" w:rsidR="00423DC1" w:rsidRPr="00F10296" w:rsidRDefault="008B0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  <w:tc>
          <w:tcPr>
            <w:tcW w:w="288" w:type="dxa"/>
          </w:tcPr>
          <w:p w14:paraId="76CF5B26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BE8C2CF" w14:textId="1882D4F2" w:rsidR="00423DC1" w:rsidRPr="004502A7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350</w:t>
            </w:r>
          </w:p>
        </w:tc>
        <w:tc>
          <w:tcPr>
            <w:tcW w:w="284" w:type="dxa"/>
          </w:tcPr>
          <w:p w14:paraId="7B86385E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2D5EB0" w14:textId="7A0F2262" w:rsidR="00423DC1" w:rsidRPr="00F10296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423DC1" w:rsidRPr="00F10296" w14:paraId="6B55AA92" w14:textId="77777777" w:rsidTr="00755808">
        <w:trPr>
          <w:cantSplit/>
        </w:trPr>
        <w:tc>
          <w:tcPr>
            <w:tcW w:w="4224" w:type="dxa"/>
          </w:tcPr>
          <w:p w14:paraId="72A7F021" w14:textId="77777777" w:rsidR="00423DC1" w:rsidRPr="00F10296" w:rsidRDefault="00423DC1" w:rsidP="00755808">
            <w:pPr>
              <w:tabs>
                <w:tab w:val="clear" w:pos="680"/>
                <w:tab w:val="left" w:pos="4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1029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10296">
              <w:rPr>
                <w:rFonts w:ascii="Angsana New" w:hAnsi="Angsana New"/>
                <w:sz w:val="30"/>
                <w:szCs w:val="30"/>
              </w:rPr>
              <w:t>31</w:t>
            </w:r>
            <w:r w:rsidRPr="00F102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FB40CC3" w14:textId="3A93E618" w:rsidR="00423DC1" w:rsidRPr="00423DC1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35,701</w:t>
            </w:r>
            <w:r w:rsidRPr="00F1029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5A6889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C69257E" w14:textId="00640B99" w:rsidR="00423DC1" w:rsidRPr="00F10296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(29,502)</w:t>
            </w:r>
          </w:p>
        </w:tc>
        <w:tc>
          <w:tcPr>
            <w:tcW w:w="288" w:type="dxa"/>
          </w:tcPr>
          <w:p w14:paraId="38CFFE75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E61A460" w14:textId="28AF3DDD" w:rsidR="00423DC1" w:rsidRPr="004502A7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2A7">
              <w:rPr>
                <w:rFonts w:ascii="Angsana New" w:hAnsi="Angsana New"/>
                <w:bCs/>
                <w:sz w:val="30"/>
                <w:szCs w:val="30"/>
              </w:rPr>
              <w:t>(17,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135</w:t>
            </w:r>
            <w:r w:rsidRPr="004502A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2EBB07F" w14:textId="77777777" w:rsidR="00423DC1" w:rsidRPr="00F10296" w:rsidRDefault="00423DC1" w:rsidP="007558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DEC5C3" w14:textId="705B13B7" w:rsidR="00423DC1" w:rsidRPr="00F10296" w:rsidRDefault="00423DC1" w:rsidP="0075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0296"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</w:tr>
    </w:tbl>
    <w:p w14:paraId="507D8FFC" w14:textId="56070531" w:rsidR="006E6C1A" w:rsidRPr="00EA1C08" w:rsidRDefault="006E6C1A" w:rsidP="006E6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10296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แก่ลูกค้าตามนโยบายของกลุ่มบริษัทคือ </w:t>
      </w:r>
      <w:r w:rsidRPr="00F10296">
        <w:rPr>
          <w:rFonts w:ascii="Angsana New" w:hAnsi="Angsana New"/>
          <w:sz w:val="30"/>
          <w:szCs w:val="30"/>
        </w:rPr>
        <w:t xml:space="preserve">7 - </w:t>
      </w:r>
      <w:r w:rsidR="00714C6C" w:rsidRPr="00F10296">
        <w:rPr>
          <w:rFonts w:ascii="Angsana New" w:hAnsi="Angsana New"/>
          <w:sz w:val="30"/>
          <w:szCs w:val="30"/>
        </w:rPr>
        <w:t>120</w:t>
      </w:r>
      <w:r w:rsidRPr="00F10296">
        <w:rPr>
          <w:rFonts w:ascii="Angsana New" w:hAnsi="Angsana New"/>
          <w:sz w:val="30"/>
          <w:szCs w:val="30"/>
          <w:cs/>
        </w:rPr>
        <w:t xml:space="preserve"> วัน</w:t>
      </w:r>
      <w:r w:rsidRPr="00714C6C">
        <w:rPr>
          <w:rFonts w:ascii="Angsana New" w:hAnsi="Angsana New"/>
          <w:sz w:val="30"/>
          <w:szCs w:val="30"/>
          <w:cs/>
        </w:rPr>
        <w:t xml:space="preserve">ในปี </w:t>
      </w:r>
      <w:r w:rsidR="004B3F29">
        <w:rPr>
          <w:rFonts w:ascii="Angsana New" w:hAnsi="Angsana New"/>
          <w:sz w:val="30"/>
          <w:szCs w:val="30"/>
        </w:rPr>
        <w:t>256</w:t>
      </w:r>
      <w:r w:rsidR="00BD7180">
        <w:rPr>
          <w:rFonts w:ascii="Angsana New" w:hAnsi="Angsana New"/>
          <w:sz w:val="30"/>
          <w:szCs w:val="30"/>
        </w:rPr>
        <w:t>8</w:t>
      </w:r>
      <w:r w:rsidRPr="00714C6C">
        <w:rPr>
          <w:rFonts w:ascii="Angsana New" w:hAnsi="Angsana New"/>
          <w:sz w:val="30"/>
          <w:szCs w:val="30"/>
        </w:rPr>
        <w:t xml:space="preserve"> </w:t>
      </w:r>
      <w:r w:rsidRPr="00714C6C">
        <w:rPr>
          <w:rFonts w:ascii="Angsana New" w:hAnsi="Angsana New"/>
          <w:sz w:val="30"/>
          <w:szCs w:val="30"/>
          <w:cs/>
        </w:rPr>
        <w:t xml:space="preserve">และ </w:t>
      </w:r>
      <w:r w:rsidR="004B3F29">
        <w:rPr>
          <w:rFonts w:ascii="Angsana New" w:hAnsi="Angsana New"/>
          <w:sz w:val="30"/>
          <w:szCs w:val="30"/>
        </w:rPr>
        <w:t>256</w:t>
      </w:r>
      <w:r w:rsidR="00BD7180">
        <w:rPr>
          <w:rFonts w:ascii="Angsana New" w:hAnsi="Angsana New"/>
          <w:sz w:val="30"/>
          <w:szCs w:val="30"/>
        </w:rPr>
        <w:t>7</w:t>
      </w:r>
    </w:p>
    <w:p w14:paraId="7C099494" w14:textId="77777777" w:rsidR="007478E5" w:rsidRPr="00EA1C08" w:rsidRDefault="00747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97AB0A2" w14:textId="77777777" w:rsidR="00D12E93" w:rsidRPr="00E94004" w:rsidRDefault="00D56E1A" w:rsidP="00FC71E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29"/>
          <w:szCs w:val="29"/>
        </w:rPr>
      </w:pPr>
      <w:r w:rsidRPr="00E94004">
        <w:rPr>
          <w:rFonts w:ascii="Angsana New" w:hAnsi="Angsana New"/>
          <w:b/>
          <w:bCs/>
          <w:sz w:val="29"/>
          <w:szCs w:val="29"/>
        </w:rPr>
        <w:lastRenderedPageBreak/>
        <w:t>6</w:t>
      </w:r>
      <w:r w:rsidR="00D12E93" w:rsidRPr="00E94004">
        <w:rPr>
          <w:rFonts w:ascii="Angsana New" w:hAnsi="Angsana New"/>
          <w:b/>
          <w:bCs/>
          <w:sz w:val="29"/>
          <w:szCs w:val="29"/>
        </w:rPr>
        <w:t>.</w:t>
      </w:r>
      <w:r w:rsidR="00D12E93" w:rsidRPr="00E94004">
        <w:rPr>
          <w:rFonts w:ascii="Angsana New" w:hAnsi="Angsana New"/>
          <w:b/>
          <w:bCs/>
          <w:sz w:val="29"/>
          <w:szCs w:val="29"/>
        </w:rPr>
        <w:tab/>
      </w:r>
      <w:r w:rsidR="00D12E93" w:rsidRPr="00E94004">
        <w:rPr>
          <w:rFonts w:ascii="Angsana New" w:hAnsi="Angsana New"/>
          <w:b/>
          <w:bCs/>
          <w:sz w:val="29"/>
          <w:szCs w:val="29"/>
          <w:cs/>
        </w:rPr>
        <w:t>สินค้าคงเหลือ</w:t>
      </w:r>
      <w:r w:rsidR="009C46C6" w:rsidRPr="00E94004">
        <w:rPr>
          <w:rFonts w:ascii="Angsana New" w:hAnsi="Angsana New"/>
          <w:b/>
          <w:bCs/>
          <w:sz w:val="29"/>
          <w:szCs w:val="29"/>
        </w:rPr>
        <w:t xml:space="preserve"> </w:t>
      </w:r>
      <w:r w:rsidR="00B30DF5" w:rsidRPr="00E94004">
        <w:rPr>
          <w:rFonts w:ascii="Angsana New" w:hAnsi="Angsana New"/>
          <w:b/>
          <w:bCs/>
          <w:sz w:val="29"/>
          <w:szCs w:val="29"/>
        </w:rPr>
        <w:t>-</w:t>
      </w:r>
      <w:r w:rsidR="00D12E93" w:rsidRPr="00E94004">
        <w:rPr>
          <w:rFonts w:ascii="Angsana New" w:hAnsi="Angsana New"/>
          <w:b/>
          <w:bCs/>
          <w:sz w:val="29"/>
          <w:szCs w:val="29"/>
          <w:cs/>
        </w:rPr>
        <w:t xml:space="preserve"> สุทธิ</w:t>
      </w:r>
    </w:p>
    <w:p w14:paraId="12D6F4F8" w14:textId="77777777" w:rsidR="00920DE6" w:rsidRPr="00E94004" w:rsidRDefault="00920DE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10193" w:type="dxa"/>
        <w:tblLayout w:type="fixed"/>
        <w:tblLook w:val="0000" w:firstRow="0" w:lastRow="0" w:firstColumn="0" w:lastColumn="0" w:noHBand="0" w:noVBand="0"/>
      </w:tblPr>
      <w:tblGrid>
        <w:gridCol w:w="4733"/>
        <w:gridCol w:w="19"/>
        <w:gridCol w:w="16"/>
        <w:gridCol w:w="1158"/>
        <w:gridCol w:w="270"/>
        <w:gridCol w:w="1148"/>
        <w:gridCol w:w="284"/>
        <w:gridCol w:w="1138"/>
        <w:gridCol w:w="283"/>
        <w:gridCol w:w="1125"/>
        <w:gridCol w:w="13"/>
        <w:gridCol w:w="6"/>
      </w:tblGrid>
      <w:tr w:rsidR="00EA1C08" w:rsidRPr="00E94004" w14:paraId="0301EC0A" w14:textId="77777777" w:rsidTr="008D77C6">
        <w:trPr>
          <w:gridAfter w:val="2"/>
          <w:wAfter w:w="19" w:type="dxa"/>
          <w:cantSplit/>
        </w:trPr>
        <w:tc>
          <w:tcPr>
            <w:tcW w:w="4733" w:type="dxa"/>
          </w:tcPr>
          <w:p w14:paraId="5B8097D2" w14:textId="77777777" w:rsidR="00D12E93" w:rsidRPr="00E94004" w:rsidRDefault="00A20CF3" w:rsidP="00492F62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 w:hanging="120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ab/>
            </w:r>
          </w:p>
        </w:tc>
        <w:tc>
          <w:tcPr>
            <w:tcW w:w="5441" w:type="dxa"/>
            <w:gridSpan w:val="9"/>
            <w:tcBorders>
              <w:bottom w:val="single" w:sz="4" w:space="0" w:color="auto"/>
            </w:tcBorders>
          </w:tcPr>
          <w:p w14:paraId="6F4D494C" w14:textId="77777777" w:rsidR="00D12E93" w:rsidRPr="00E94004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A1C08" w:rsidRPr="00E94004" w14:paraId="7D9F8F9A" w14:textId="77777777" w:rsidTr="008D77C6">
        <w:trPr>
          <w:cantSplit/>
        </w:trPr>
        <w:tc>
          <w:tcPr>
            <w:tcW w:w="4752" w:type="dxa"/>
            <w:gridSpan w:val="2"/>
          </w:tcPr>
          <w:p w14:paraId="7BC8DFD2" w14:textId="77777777" w:rsidR="00D12E93" w:rsidRPr="00E94004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3F713A" w14:textId="77777777" w:rsidR="00D12E93" w:rsidRPr="00E94004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0E7AB3D" w14:textId="77777777" w:rsidR="00D12E93" w:rsidRPr="00E94004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A135F4" w14:textId="77777777" w:rsidR="00D12E93" w:rsidRPr="00E94004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E94004">
              <w:rPr>
                <w:rFonts w:ascii="Angsana New" w:hAnsi="Angsana New"/>
                <w:sz w:val="29"/>
                <w:szCs w:val="29"/>
                <w:cs/>
                <w:lang w:val="en-US"/>
              </w:rPr>
              <w:t>กิจการ</w:t>
            </w:r>
          </w:p>
        </w:tc>
      </w:tr>
      <w:tr w:rsidR="00EA1C08" w:rsidRPr="00E94004" w14:paraId="27610656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6D550F77" w14:textId="77777777" w:rsidR="00D853C6" w:rsidRPr="00E94004" w:rsidRDefault="00D853C6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33F3732" w14:textId="533B06E8" w:rsidR="00D853C6" w:rsidRPr="00E94004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BD7180" w:rsidRPr="00E9400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5B3579D1" w14:textId="77777777" w:rsidR="00D853C6" w:rsidRPr="00E94004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D8F1C1F" w14:textId="773DC8E6" w:rsidR="00D853C6" w:rsidRPr="00E94004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BD7180" w:rsidRPr="00E94004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84" w:type="dxa"/>
          </w:tcPr>
          <w:p w14:paraId="663698E4" w14:textId="77777777" w:rsidR="00D853C6" w:rsidRPr="00E94004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794558B" w14:textId="7BAC4240" w:rsidR="00D853C6" w:rsidRPr="00E94004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BD7180" w:rsidRPr="00E9400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3" w:type="dxa"/>
          </w:tcPr>
          <w:p w14:paraId="70A292DB" w14:textId="77777777" w:rsidR="00D853C6" w:rsidRPr="00E94004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27E8C1D6" w14:textId="52A5763A" w:rsidR="00D853C6" w:rsidRPr="00E94004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BD7180" w:rsidRPr="00E94004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BD7180" w:rsidRPr="00E94004" w14:paraId="4CFD072B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503CD1AE" w14:textId="77777777" w:rsidR="00BD7180" w:rsidRPr="00E94004" w:rsidRDefault="00BD7180" w:rsidP="008D77C6">
            <w:pPr>
              <w:tabs>
                <w:tab w:val="left" w:pos="342"/>
              </w:tabs>
              <w:ind w:left="80" w:right="-108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844E224" w14:textId="0E28CB48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156,17</w:t>
            </w:r>
            <w:r w:rsidR="00FC71E2">
              <w:rPr>
                <w:rFonts w:ascii="Angsana New" w:hAnsi="Angsana New"/>
                <w:bCs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5A4686E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F470645" w14:textId="07A7F9A5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186,419</w:t>
            </w:r>
          </w:p>
        </w:tc>
        <w:tc>
          <w:tcPr>
            <w:tcW w:w="284" w:type="dxa"/>
          </w:tcPr>
          <w:p w14:paraId="42C87BC1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0406A2A" w14:textId="51CB0E22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78,924</w:t>
            </w:r>
          </w:p>
        </w:tc>
        <w:tc>
          <w:tcPr>
            <w:tcW w:w="283" w:type="dxa"/>
          </w:tcPr>
          <w:p w14:paraId="623598EF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3D38F432" w14:textId="53B13349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102,022</w:t>
            </w:r>
          </w:p>
        </w:tc>
      </w:tr>
      <w:tr w:rsidR="00BD7180" w:rsidRPr="00E94004" w14:paraId="67FEFC00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2208D0C5" w14:textId="77777777" w:rsidR="00BD7180" w:rsidRPr="00E94004" w:rsidRDefault="00BD7180" w:rsidP="008D77C6">
            <w:pPr>
              <w:tabs>
                <w:tab w:val="left" w:pos="342"/>
              </w:tabs>
              <w:ind w:left="80" w:right="-108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158" w:type="dxa"/>
          </w:tcPr>
          <w:p w14:paraId="473DC85E" w14:textId="377D4B07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3,919</w:t>
            </w:r>
          </w:p>
        </w:tc>
        <w:tc>
          <w:tcPr>
            <w:tcW w:w="270" w:type="dxa"/>
          </w:tcPr>
          <w:p w14:paraId="283C9DD5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</w:tcPr>
          <w:p w14:paraId="387FCC7F" w14:textId="536CCB1A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5,180</w:t>
            </w:r>
          </w:p>
        </w:tc>
        <w:tc>
          <w:tcPr>
            <w:tcW w:w="284" w:type="dxa"/>
          </w:tcPr>
          <w:p w14:paraId="19D4EEFE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</w:tcPr>
          <w:p w14:paraId="18E14B5C" w14:textId="2B857CD3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3,625</w:t>
            </w:r>
          </w:p>
        </w:tc>
        <w:tc>
          <w:tcPr>
            <w:tcW w:w="283" w:type="dxa"/>
          </w:tcPr>
          <w:p w14:paraId="1614CE08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</w:tcPr>
          <w:p w14:paraId="3730D8EE" w14:textId="141ADEB6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3,771</w:t>
            </w:r>
          </w:p>
        </w:tc>
      </w:tr>
      <w:tr w:rsidR="00BD7180" w:rsidRPr="00E94004" w14:paraId="08A5ACC8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3C16682A" w14:textId="77777777" w:rsidR="00BD7180" w:rsidRPr="00E94004" w:rsidRDefault="00BD7180" w:rsidP="008D77C6">
            <w:pPr>
              <w:tabs>
                <w:tab w:val="left" w:pos="342"/>
              </w:tabs>
              <w:ind w:left="80" w:right="-108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158" w:type="dxa"/>
          </w:tcPr>
          <w:p w14:paraId="42A6D6C5" w14:textId="08377D02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84,497</w:t>
            </w:r>
          </w:p>
        </w:tc>
        <w:tc>
          <w:tcPr>
            <w:tcW w:w="270" w:type="dxa"/>
          </w:tcPr>
          <w:p w14:paraId="158A104C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</w:tcPr>
          <w:p w14:paraId="6C9FE715" w14:textId="34A91E7E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83,864</w:t>
            </w:r>
          </w:p>
        </w:tc>
        <w:tc>
          <w:tcPr>
            <w:tcW w:w="284" w:type="dxa"/>
          </w:tcPr>
          <w:p w14:paraId="4D7108AA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</w:tcPr>
          <w:p w14:paraId="04663B4D" w14:textId="53068C5E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62,968</w:t>
            </w:r>
          </w:p>
        </w:tc>
        <w:tc>
          <w:tcPr>
            <w:tcW w:w="283" w:type="dxa"/>
          </w:tcPr>
          <w:p w14:paraId="60FDAEC5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</w:tcPr>
          <w:p w14:paraId="7F26A570" w14:textId="2C23F349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65,567</w:t>
            </w:r>
          </w:p>
        </w:tc>
      </w:tr>
      <w:tr w:rsidR="00BD7180" w:rsidRPr="00E94004" w14:paraId="75F4B1CE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56E22822" w14:textId="77777777" w:rsidR="00BD7180" w:rsidRPr="00E94004" w:rsidRDefault="00BD7180" w:rsidP="008D77C6">
            <w:pPr>
              <w:tabs>
                <w:tab w:val="left" w:pos="342"/>
              </w:tabs>
              <w:ind w:left="80" w:right="-108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อะไหล่และวัสดุโรงงาน</w:t>
            </w:r>
          </w:p>
        </w:tc>
        <w:tc>
          <w:tcPr>
            <w:tcW w:w="1158" w:type="dxa"/>
          </w:tcPr>
          <w:p w14:paraId="3D2A7206" w14:textId="662C89AD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51,270</w:t>
            </w:r>
          </w:p>
        </w:tc>
        <w:tc>
          <w:tcPr>
            <w:tcW w:w="270" w:type="dxa"/>
          </w:tcPr>
          <w:p w14:paraId="20652992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</w:tcPr>
          <w:p w14:paraId="63F89443" w14:textId="40F73A3C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47,356</w:t>
            </w:r>
          </w:p>
        </w:tc>
        <w:tc>
          <w:tcPr>
            <w:tcW w:w="284" w:type="dxa"/>
          </w:tcPr>
          <w:p w14:paraId="525CC074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</w:tcPr>
          <w:p w14:paraId="4B50147B" w14:textId="1AEA0503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32,621</w:t>
            </w:r>
          </w:p>
        </w:tc>
        <w:tc>
          <w:tcPr>
            <w:tcW w:w="283" w:type="dxa"/>
          </w:tcPr>
          <w:p w14:paraId="5A2E9391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</w:tcPr>
          <w:p w14:paraId="47DFF632" w14:textId="7617793C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30,290</w:t>
            </w:r>
          </w:p>
        </w:tc>
      </w:tr>
      <w:tr w:rsidR="00BD7180" w:rsidRPr="00E94004" w14:paraId="372E09F0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5D6DF197" w14:textId="77777777" w:rsidR="00BD7180" w:rsidRPr="00E94004" w:rsidRDefault="00BD7180" w:rsidP="008D77C6">
            <w:pPr>
              <w:tabs>
                <w:tab w:val="left" w:pos="342"/>
              </w:tabs>
              <w:ind w:left="80" w:right="-108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DDA1B40" w14:textId="1FE5873E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295,85</w:t>
            </w:r>
            <w:r w:rsidR="00FC71E2">
              <w:rPr>
                <w:rFonts w:ascii="Angsana New" w:hAnsi="Angsana New"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13544796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34AF719" w14:textId="6622B9A0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322,819</w:t>
            </w:r>
          </w:p>
        </w:tc>
        <w:tc>
          <w:tcPr>
            <w:tcW w:w="284" w:type="dxa"/>
          </w:tcPr>
          <w:p w14:paraId="0DF63701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9A8C854" w14:textId="6DBB8201" w:rsidR="00BD7180" w:rsidRPr="00E94004" w:rsidRDefault="00967EE2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178,138</w:t>
            </w:r>
          </w:p>
        </w:tc>
        <w:tc>
          <w:tcPr>
            <w:tcW w:w="283" w:type="dxa"/>
          </w:tcPr>
          <w:p w14:paraId="1B1A0361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500050F1" w14:textId="128F30E6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201,650</w:t>
            </w:r>
          </w:p>
        </w:tc>
      </w:tr>
      <w:tr w:rsidR="00BD7180" w:rsidRPr="00E94004" w14:paraId="528D38D2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7C401499" w14:textId="77777777" w:rsidR="00BD7180" w:rsidRPr="00E94004" w:rsidRDefault="00BD7180" w:rsidP="008D77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หัก ค่าเผื่อการลดลงของมูลค่าสินค้าที่</w:t>
            </w:r>
          </w:p>
        </w:tc>
        <w:tc>
          <w:tcPr>
            <w:tcW w:w="1158" w:type="dxa"/>
          </w:tcPr>
          <w:p w14:paraId="41633EAC" w14:textId="77777777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7682786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</w:tcPr>
          <w:p w14:paraId="11C10DC2" w14:textId="77777777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4" w:type="dxa"/>
          </w:tcPr>
          <w:p w14:paraId="3639894B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</w:tcPr>
          <w:p w14:paraId="5854D677" w14:textId="77777777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49B4735D" w14:textId="77777777" w:rsidR="00BD7180" w:rsidRPr="00E94004" w:rsidRDefault="00BD7180" w:rsidP="00BD71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</w:tcPr>
          <w:p w14:paraId="2ABA9259" w14:textId="77777777" w:rsidR="00BD7180" w:rsidRPr="00E94004" w:rsidRDefault="00BD7180" w:rsidP="00BD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967EE2" w:rsidRPr="00E94004" w14:paraId="4FDA016A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0EC9BDFD" w14:textId="4A1B12D9" w:rsidR="00967EE2" w:rsidRPr="00E94004" w:rsidRDefault="00967EE2" w:rsidP="008D77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 w:hanging="189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 เสื่อมสภาพและเคลื่อนไหวช้า</w:t>
            </w:r>
          </w:p>
        </w:tc>
        <w:tc>
          <w:tcPr>
            <w:tcW w:w="1158" w:type="dxa"/>
          </w:tcPr>
          <w:p w14:paraId="6C8A4363" w14:textId="70076681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(21,17</w:t>
            </w:r>
            <w:r w:rsidR="00FC71E2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E94004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F481AD0" w14:textId="77777777" w:rsidR="00967EE2" w:rsidRPr="00E94004" w:rsidRDefault="00967EE2" w:rsidP="00967E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</w:tcPr>
          <w:p w14:paraId="5C395C20" w14:textId="4C7A1DD9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(22,937)</w:t>
            </w:r>
          </w:p>
        </w:tc>
        <w:tc>
          <w:tcPr>
            <w:tcW w:w="284" w:type="dxa"/>
          </w:tcPr>
          <w:p w14:paraId="1F902B2B" w14:textId="77777777" w:rsidR="00967EE2" w:rsidRPr="00E94004" w:rsidRDefault="00967EE2" w:rsidP="00967E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</w:tcPr>
          <w:p w14:paraId="78D4C78A" w14:textId="2BF3AB5C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(7,384)</w:t>
            </w:r>
          </w:p>
        </w:tc>
        <w:tc>
          <w:tcPr>
            <w:tcW w:w="283" w:type="dxa"/>
          </w:tcPr>
          <w:p w14:paraId="15F7FECF" w14:textId="77777777" w:rsidR="00967EE2" w:rsidRPr="00E94004" w:rsidRDefault="00967EE2" w:rsidP="00967E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</w:tcPr>
          <w:p w14:paraId="65F70079" w14:textId="166EFC90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(8,496)</w:t>
            </w:r>
          </w:p>
        </w:tc>
      </w:tr>
      <w:tr w:rsidR="00967EE2" w:rsidRPr="00E94004" w14:paraId="34849F25" w14:textId="77777777" w:rsidTr="008D77C6">
        <w:trPr>
          <w:gridAfter w:val="1"/>
          <w:wAfter w:w="6" w:type="dxa"/>
          <w:cantSplit/>
        </w:trPr>
        <w:tc>
          <w:tcPr>
            <w:tcW w:w="4768" w:type="dxa"/>
            <w:gridSpan w:val="3"/>
          </w:tcPr>
          <w:p w14:paraId="79752914" w14:textId="77777777" w:rsidR="00967EE2" w:rsidRPr="00E94004" w:rsidRDefault="00967EE2" w:rsidP="008D77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0" w:hanging="189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EB5E1D9" w14:textId="0E92FED7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274,687</w:t>
            </w:r>
          </w:p>
        </w:tc>
        <w:tc>
          <w:tcPr>
            <w:tcW w:w="270" w:type="dxa"/>
          </w:tcPr>
          <w:p w14:paraId="42A605CB" w14:textId="77777777" w:rsidR="00967EE2" w:rsidRPr="00E94004" w:rsidRDefault="00967EE2" w:rsidP="00967E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6390CEB" w14:textId="0B97D1E7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299,882</w:t>
            </w:r>
          </w:p>
        </w:tc>
        <w:tc>
          <w:tcPr>
            <w:tcW w:w="284" w:type="dxa"/>
          </w:tcPr>
          <w:p w14:paraId="05B17ADA" w14:textId="77777777" w:rsidR="00967EE2" w:rsidRPr="00E94004" w:rsidRDefault="00967EE2" w:rsidP="00967E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04C2AAD5" w14:textId="70F7A961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170,754</w:t>
            </w:r>
          </w:p>
        </w:tc>
        <w:tc>
          <w:tcPr>
            <w:tcW w:w="283" w:type="dxa"/>
          </w:tcPr>
          <w:p w14:paraId="3B20523F" w14:textId="77777777" w:rsidR="00967EE2" w:rsidRPr="00E94004" w:rsidRDefault="00967EE2" w:rsidP="00967E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FFFC72" w14:textId="1D9546DA" w:rsidR="00967EE2" w:rsidRPr="00E94004" w:rsidRDefault="00967EE2" w:rsidP="00967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193,154</w:t>
            </w:r>
          </w:p>
        </w:tc>
      </w:tr>
    </w:tbl>
    <w:p w14:paraId="45559956" w14:textId="77777777" w:rsidR="00E94004" w:rsidRPr="00E94004" w:rsidRDefault="00E94004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BA5C875" w14:textId="559A79ED" w:rsidR="00EA7793" w:rsidRPr="00E94004" w:rsidRDefault="000D6946" w:rsidP="00EA7793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sz w:val="29"/>
          <w:szCs w:val="29"/>
        </w:rPr>
      </w:pPr>
      <w:r w:rsidRPr="000D6946">
        <w:rPr>
          <w:rFonts w:ascii="Angsana New" w:hAnsi="Angsana New"/>
          <w:b/>
          <w:bCs/>
          <w:sz w:val="29"/>
          <w:szCs w:val="29"/>
        </w:rPr>
        <w:t>7</w:t>
      </w:r>
      <w:r w:rsidR="00E75163" w:rsidRPr="00E94004">
        <w:rPr>
          <w:rFonts w:ascii="Angsana New" w:hAnsi="Angsana New"/>
          <w:b/>
          <w:bCs/>
          <w:sz w:val="29"/>
          <w:szCs w:val="29"/>
        </w:rPr>
        <w:t>.</w:t>
      </w:r>
      <w:r w:rsidR="00EA7793" w:rsidRPr="00E94004">
        <w:rPr>
          <w:rFonts w:ascii="Angsana New" w:hAnsi="Angsana New"/>
          <w:b/>
          <w:bCs/>
          <w:sz w:val="29"/>
          <w:szCs w:val="29"/>
        </w:rPr>
        <w:tab/>
      </w:r>
      <w:r w:rsidR="00E75163" w:rsidRPr="00E94004">
        <w:rPr>
          <w:rFonts w:ascii="Angsana New" w:hAnsi="Angsana New"/>
          <w:b/>
          <w:bCs/>
          <w:sz w:val="29"/>
          <w:szCs w:val="29"/>
          <w:cs/>
        </w:rPr>
        <w:t>สินทรัพย์ทางการเงินหมุนเวียนอื่น</w:t>
      </w:r>
    </w:p>
    <w:p w14:paraId="5208282A" w14:textId="77777777" w:rsidR="00107352" w:rsidRPr="00E94004" w:rsidRDefault="00107352" w:rsidP="0010735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070" w:type="dxa"/>
        <w:tblLayout w:type="fixed"/>
        <w:tblLook w:val="0000" w:firstRow="0" w:lastRow="0" w:firstColumn="0" w:lastColumn="0" w:noHBand="0" w:noVBand="0"/>
      </w:tblPr>
      <w:tblGrid>
        <w:gridCol w:w="1843"/>
        <w:gridCol w:w="1139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EA1C08" w:rsidRPr="00E94004" w14:paraId="2BD304C2" w14:textId="77777777" w:rsidTr="00492F62">
        <w:trPr>
          <w:cantSplit/>
        </w:trPr>
        <w:tc>
          <w:tcPr>
            <w:tcW w:w="1843" w:type="dxa"/>
          </w:tcPr>
          <w:p w14:paraId="1DF9B03F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7" w:type="dxa"/>
            <w:gridSpan w:val="3"/>
          </w:tcPr>
          <w:p w14:paraId="0EEB2453" w14:textId="77777777" w:rsidR="00774E35" w:rsidRPr="00E94004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6DDD49E8" w14:textId="77777777" w:rsidR="00774E35" w:rsidRPr="00E94004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D694D9A" w14:textId="77777777" w:rsidR="00774E35" w:rsidRPr="00E94004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EA1C08" w:rsidRPr="00E94004" w14:paraId="65735422" w14:textId="77777777" w:rsidTr="00492F62">
        <w:trPr>
          <w:cantSplit/>
        </w:trPr>
        <w:tc>
          <w:tcPr>
            <w:tcW w:w="1843" w:type="dxa"/>
          </w:tcPr>
          <w:p w14:paraId="596A4AF6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5DCA99F4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83" w:type="dxa"/>
          </w:tcPr>
          <w:p w14:paraId="408116A2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4E1B65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67DC3A9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C81FA9" w14:textId="77777777" w:rsidR="00774E35" w:rsidRPr="00E94004" w:rsidRDefault="00774E3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E94004">
              <w:rPr>
                <w:rFonts w:ascii="Angsana New" w:hAnsi="Angsana New"/>
                <w:sz w:val="29"/>
                <w:szCs w:val="29"/>
                <w:cs/>
                <w:lang w:val="en-US"/>
              </w:rPr>
              <w:t>กิจการ</w:t>
            </w:r>
          </w:p>
        </w:tc>
      </w:tr>
      <w:tr w:rsidR="00EA1C08" w:rsidRPr="00E94004" w14:paraId="11E6427B" w14:textId="77777777" w:rsidTr="00492F62">
        <w:trPr>
          <w:cantSplit/>
        </w:trPr>
        <w:tc>
          <w:tcPr>
            <w:tcW w:w="1843" w:type="dxa"/>
          </w:tcPr>
          <w:p w14:paraId="146F8FF8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6F2DAFD" w14:textId="61339A1D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9B496B" w:rsidRPr="00E9400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DC7D0BB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59F984E" w14:textId="4EE51E12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9B496B" w:rsidRPr="00E94004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83" w:type="dxa"/>
          </w:tcPr>
          <w:p w14:paraId="06A2EAA4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104442" w14:textId="3B3A51E6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9B496B" w:rsidRPr="00E9400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1217780A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964C5DE" w14:textId="000B4D4E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9B496B" w:rsidRPr="00E94004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84" w:type="dxa"/>
          </w:tcPr>
          <w:p w14:paraId="1A078BE6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8EBD83" w14:textId="663E800D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9B496B" w:rsidRPr="00E94004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4" w:type="dxa"/>
          </w:tcPr>
          <w:p w14:paraId="350924F4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DB80BA" w14:textId="117BF286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256</w:t>
            </w:r>
            <w:r w:rsidR="009B496B" w:rsidRPr="00E94004">
              <w:rPr>
                <w:rFonts w:ascii="Angsana New" w:hAnsi="Angsana New"/>
                <w:sz w:val="29"/>
                <w:szCs w:val="29"/>
              </w:rPr>
              <w:t>7</w:t>
            </w:r>
          </w:p>
        </w:tc>
      </w:tr>
      <w:tr w:rsidR="00EA1C08" w:rsidRPr="00E94004" w14:paraId="787B7DBF" w14:textId="77777777" w:rsidTr="00492F62">
        <w:trPr>
          <w:cantSplit/>
        </w:trPr>
        <w:tc>
          <w:tcPr>
            <w:tcW w:w="1843" w:type="dxa"/>
          </w:tcPr>
          <w:p w14:paraId="4991132B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เงินลงทุนในหุ้นกู้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D993216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9234B2F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A083812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685BD6E4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64FC631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7305B7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7" w:type="dxa"/>
          </w:tcPr>
          <w:p w14:paraId="20AF1500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77C55A78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" w:type="dxa"/>
          </w:tcPr>
          <w:p w14:paraId="692C93A5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6E290A10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377401F2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A1C08" w:rsidRPr="00E94004" w14:paraId="1BE8279A" w14:textId="77777777" w:rsidTr="00492F62">
        <w:trPr>
          <w:cantSplit/>
        </w:trPr>
        <w:tc>
          <w:tcPr>
            <w:tcW w:w="1843" w:type="dxa"/>
          </w:tcPr>
          <w:p w14:paraId="34940A9D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ส่วนที่ครบกำหนด </w:t>
            </w:r>
          </w:p>
        </w:tc>
        <w:tc>
          <w:tcPr>
            <w:tcW w:w="1139" w:type="dxa"/>
          </w:tcPr>
          <w:p w14:paraId="2E67F730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6582B138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5" w:type="dxa"/>
          </w:tcPr>
          <w:p w14:paraId="61D5A7CE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C936A58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1E638A03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BB258F9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7" w:type="dxa"/>
          </w:tcPr>
          <w:p w14:paraId="340C3807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53CE29DA" w14:textId="77777777" w:rsidR="00774E35" w:rsidRPr="00E94004" w:rsidRDefault="00774E3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" w:type="dxa"/>
          </w:tcPr>
          <w:p w14:paraId="27286AB6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</w:tcPr>
          <w:p w14:paraId="54928BC7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15092BF6" w14:textId="77777777" w:rsidR="00774E35" w:rsidRPr="00E94004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63DA3" w:rsidRPr="00E94004" w14:paraId="2CFBAB99" w14:textId="77777777" w:rsidTr="00492F62">
        <w:trPr>
          <w:cantSplit/>
        </w:trPr>
        <w:tc>
          <w:tcPr>
            <w:tcW w:w="1843" w:type="dxa"/>
          </w:tcPr>
          <w:p w14:paraId="3444115E" w14:textId="77777777" w:rsidR="00B63DA3" w:rsidRPr="00E94004" w:rsidRDefault="00B63DA3" w:rsidP="00B63DA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E94004">
              <w:rPr>
                <w:rFonts w:ascii="Angsana New" w:hAnsi="Angsana New"/>
                <w:sz w:val="29"/>
                <w:szCs w:val="29"/>
                <w:lang w:val="en-US"/>
              </w:rPr>
              <w:t xml:space="preserve">   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>ไถ่ถอนในหนึ่งปี</w:t>
            </w:r>
          </w:p>
        </w:tc>
        <w:tc>
          <w:tcPr>
            <w:tcW w:w="1139" w:type="dxa"/>
          </w:tcPr>
          <w:p w14:paraId="325B157F" w14:textId="58FEF8D4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6B547483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5" w:type="dxa"/>
          </w:tcPr>
          <w:p w14:paraId="2206BB74" w14:textId="31865533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3.25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และ </w:t>
            </w:r>
            <w:r w:rsidRPr="00E94004">
              <w:rPr>
                <w:rFonts w:ascii="Angsana New" w:hAnsi="Angsana New"/>
                <w:sz w:val="29"/>
                <w:szCs w:val="29"/>
              </w:rPr>
              <w:t>3.75</w:t>
            </w:r>
          </w:p>
        </w:tc>
        <w:tc>
          <w:tcPr>
            <w:tcW w:w="283" w:type="dxa"/>
          </w:tcPr>
          <w:p w14:paraId="77522056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AF8339" w14:textId="7D15C5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 xml:space="preserve">      -</w:t>
            </w:r>
          </w:p>
        </w:tc>
        <w:tc>
          <w:tcPr>
            <w:tcW w:w="270" w:type="dxa"/>
          </w:tcPr>
          <w:p w14:paraId="7C49DE78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7" w:type="dxa"/>
          </w:tcPr>
          <w:p w14:paraId="38E8ADB6" w14:textId="1B9343E4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15,000</w:t>
            </w:r>
          </w:p>
        </w:tc>
        <w:tc>
          <w:tcPr>
            <w:tcW w:w="284" w:type="dxa"/>
          </w:tcPr>
          <w:p w14:paraId="515CEC5E" w14:textId="77777777" w:rsidR="00B63DA3" w:rsidRPr="00E94004" w:rsidRDefault="00B63DA3" w:rsidP="00B63D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74E4B666" w14:textId="0007C0A1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14:paraId="0536689C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1357DE66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</w:tr>
      <w:tr w:rsidR="00B63DA3" w:rsidRPr="00E94004" w14:paraId="7926BB4B" w14:textId="77777777" w:rsidTr="00492F62">
        <w:trPr>
          <w:cantSplit/>
        </w:trPr>
        <w:tc>
          <w:tcPr>
            <w:tcW w:w="2982" w:type="dxa"/>
            <w:gridSpan w:val="2"/>
            <w:vAlign w:val="center"/>
          </w:tcPr>
          <w:p w14:paraId="4DF2DD6E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29"/>
                <w:szCs w:val="29"/>
                <w:highlight w:val="yellow"/>
              </w:rPr>
            </w:pPr>
            <w:r w:rsidRPr="00E94004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 xml:space="preserve">เงินฝากประจำกับธนาคาร </w:t>
            </w:r>
          </w:p>
        </w:tc>
        <w:tc>
          <w:tcPr>
            <w:tcW w:w="283" w:type="dxa"/>
          </w:tcPr>
          <w:p w14:paraId="79259E6C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5" w:type="dxa"/>
          </w:tcPr>
          <w:p w14:paraId="333B90CB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0F2E8375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0675CC77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031A41B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  <w:vAlign w:val="bottom"/>
          </w:tcPr>
          <w:p w14:paraId="3B718676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4" w:type="dxa"/>
          </w:tcPr>
          <w:p w14:paraId="0D403104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72A51940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42C6B24C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5BB2E5CC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B63DA3" w:rsidRPr="00E94004" w14:paraId="41BF3058" w14:textId="77777777" w:rsidTr="00492F62">
        <w:trPr>
          <w:cantSplit/>
        </w:trPr>
        <w:tc>
          <w:tcPr>
            <w:tcW w:w="1843" w:type="dxa"/>
          </w:tcPr>
          <w:p w14:paraId="19C8C86B" w14:textId="77777777" w:rsidR="00B63DA3" w:rsidRPr="00E94004" w:rsidRDefault="00B63DA3" w:rsidP="00B63DA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-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E94004">
              <w:rPr>
                <w:rFonts w:ascii="Angsana New" w:hAnsi="Angsana New"/>
                <w:sz w:val="29"/>
                <w:szCs w:val="29"/>
              </w:rPr>
              <w:t>6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46BD60C0" w14:textId="6DCE1F7B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1.00</w:t>
            </w:r>
          </w:p>
        </w:tc>
        <w:tc>
          <w:tcPr>
            <w:tcW w:w="283" w:type="dxa"/>
          </w:tcPr>
          <w:p w14:paraId="6A358236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5" w:type="dxa"/>
          </w:tcPr>
          <w:p w14:paraId="21D13101" w14:textId="25435B0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1.00</w:t>
            </w:r>
          </w:p>
        </w:tc>
        <w:tc>
          <w:tcPr>
            <w:tcW w:w="283" w:type="dxa"/>
          </w:tcPr>
          <w:p w14:paraId="7151AF9A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4" w:type="dxa"/>
          </w:tcPr>
          <w:p w14:paraId="65CAA8A5" w14:textId="57356A5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2AB4ABF7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</w:tcPr>
          <w:p w14:paraId="7035FD64" w14:textId="608EBA8C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</w:t>
            </w:r>
          </w:p>
        </w:tc>
        <w:tc>
          <w:tcPr>
            <w:tcW w:w="284" w:type="dxa"/>
          </w:tcPr>
          <w:p w14:paraId="6246DD49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53A43261" w14:textId="6BE2D19C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14:paraId="5D2D8C8D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3775EAD8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</w:tr>
      <w:tr w:rsidR="00B63DA3" w:rsidRPr="00E94004" w14:paraId="70DEBD9A" w14:textId="77777777" w:rsidTr="00492F62">
        <w:trPr>
          <w:cantSplit/>
        </w:trPr>
        <w:tc>
          <w:tcPr>
            <w:tcW w:w="1843" w:type="dxa"/>
          </w:tcPr>
          <w:p w14:paraId="5EAE6B92" w14:textId="77777777" w:rsidR="00B63DA3" w:rsidRPr="00E94004" w:rsidRDefault="00B63DA3" w:rsidP="00B63DA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</w:rPr>
              <w:t>-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E94004">
              <w:rPr>
                <w:rFonts w:ascii="Angsana New" w:hAnsi="Angsana New"/>
                <w:sz w:val="29"/>
                <w:szCs w:val="29"/>
              </w:rPr>
              <w:t>12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139" w:type="dxa"/>
          </w:tcPr>
          <w:p w14:paraId="6461A471" w14:textId="0F3BACF5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0.</w:t>
            </w:r>
            <w:r w:rsidR="00CF4401">
              <w:rPr>
                <w:rFonts w:ascii="Angsana New" w:hAnsi="Angsana New"/>
                <w:bCs/>
                <w:sz w:val="29"/>
                <w:szCs w:val="29"/>
              </w:rPr>
              <w:t>4</w:t>
            </w:r>
            <w:r w:rsidRPr="00E94004">
              <w:rPr>
                <w:rFonts w:ascii="Angsana New" w:hAnsi="Angsana New"/>
                <w:bCs/>
                <w:sz w:val="29"/>
                <w:szCs w:val="29"/>
              </w:rPr>
              <w:t xml:space="preserve">0 </w:t>
            </w:r>
            <w:r w:rsidR="00CF4401">
              <w:rPr>
                <w:rFonts w:ascii="Angsana New" w:hAnsi="Angsana New"/>
                <w:b/>
                <w:sz w:val="29"/>
                <w:szCs w:val="29"/>
                <w:cs/>
              </w:rPr>
              <w:t>ถึง</w:t>
            </w:r>
            <w:r w:rsidRPr="00E94004">
              <w:rPr>
                <w:rFonts w:ascii="Angsana New" w:hAnsi="Angsana New"/>
                <w:b/>
                <w:sz w:val="29"/>
                <w:szCs w:val="29"/>
                <w:cs/>
              </w:rPr>
              <w:t xml:space="preserve"> </w:t>
            </w:r>
            <w:r w:rsidRPr="00E94004">
              <w:rPr>
                <w:rFonts w:ascii="Angsana New" w:hAnsi="Angsana New"/>
                <w:bCs/>
                <w:sz w:val="29"/>
                <w:szCs w:val="29"/>
              </w:rPr>
              <w:t>1.15</w:t>
            </w:r>
          </w:p>
        </w:tc>
        <w:tc>
          <w:tcPr>
            <w:tcW w:w="283" w:type="dxa"/>
          </w:tcPr>
          <w:p w14:paraId="10EE6C2E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5" w:type="dxa"/>
          </w:tcPr>
          <w:p w14:paraId="25B8CE1F" w14:textId="5F6C0D23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 xml:space="preserve">0.90 </w:t>
            </w:r>
            <w:r w:rsidRPr="00E94004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และ </w:t>
            </w:r>
            <w:r w:rsidRPr="00E94004">
              <w:rPr>
                <w:rFonts w:ascii="Angsana New" w:hAnsi="Angsana New"/>
                <w:bCs/>
                <w:sz w:val="29"/>
                <w:szCs w:val="29"/>
              </w:rPr>
              <w:t>1.15</w:t>
            </w:r>
          </w:p>
        </w:tc>
        <w:tc>
          <w:tcPr>
            <w:tcW w:w="283" w:type="dxa"/>
          </w:tcPr>
          <w:p w14:paraId="3DC83196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23156B" w14:textId="72517B43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50</w:t>
            </w:r>
            <w:r w:rsidR="00BD4031" w:rsidRPr="00E94004">
              <w:rPr>
                <w:rFonts w:ascii="Angsana New" w:hAnsi="Angsana New"/>
                <w:bCs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10F9801E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EB4B4FF" w14:textId="72B5E26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502</w:t>
            </w:r>
          </w:p>
        </w:tc>
        <w:tc>
          <w:tcPr>
            <w:tcW w:w="284" w:type="dxa"/>
          </w:tcPr>
          <w:p w14:paraId="05907A06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A5F46D" w14:textId="75CEDEB5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14:paraId="039EAE93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9C00FC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</w:tr>
      <w:tr w:rsidR="00B63DA3" w:rsidRPr="00E94004" w14:paraId="3744B99F" w14:textId="77777777" w:rsidTr="00492F62">
        <w:trPr>
          <w:cantSplit/>
        </w:trPr>
        <w:tc>
          <w:tcPr>
            <w:tcW w:w="1843" w:type="dxa"/>
          </w:tcPr>
          <w:p w14:paraId="2C1CB91A" w14:textId="77777777" w:rsidR="00B63DA3" w:rsidRPr="00E94004" w:rsidRDefault="00B63DA3" w:rsidP="00B63DA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9" w:type="dxa"/>
          </w:tcPr>
          <w:p w14:paraId="64F5F388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4A8CA77C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5" w:type="dxa"/>
          </w:tcPr>
          <w:p w14:paraId="11021C49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1903E700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C1B39B" w14:textId="22D8C9E0" w:rsidR="00B63DA3" w:rsidRPr="00E94004" w:rsidRDefault="00BD4031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512</w:t>
            </w:r>
          </w:p>
        </w:tc>
        <w:tc>
          <w:tcPr>
            <w:tcW w:w="270" w:type="dxa"/>
          </w:tcPr>
          <w:p w14:paraId="33141B86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570B1D5" w14:textId="20768EB9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15,507</w:t>
            </w:r>
          </w:p>
        </w:tc>
        <w:tc>
          <w:tcPr>
            <w:tcW w:w="284" w:type="dxa"/>
          </w:tcPr>
          <w:p w14:paraId="6F62FD29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97045B" w14:textId="44C8C6C2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14:paraId="138EF7A5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BF2D96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</w:tr>
      <w:tr w:rsidR="00B63DA3" w:rsidRPr="00E94004" w14:paraId="6570A338" w14:textId="77777777" w:rsidTr="00492F62">
        <w:trPr>
          <w:cantSplit/>
        </w:trPr>
        <w:tc>
          <w:tcPr>
            <w:tcW w:w="4683" w:type="dxa"/>
            <w:gridSpan w:val="5"/>
          </w:tcPr>
          <w:p w14:paraId="6291D26A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เงินลงทุนในตราสารทุน </w:t>
            </w:r>
            <w:r w:rsidRPr="00E94004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วัดมูลค่ายุติธรรมผ่านกำไร </w:t>
            </w:r>
          </w:p>
        </w:tc>
        <w:tc>
          <w:tcPr>
            <w:tcW w:w="1134" w:type="dxa"/>
          </w:tcPr>
          <w:p w14:paraId="0F421B8E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7627D167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</w:tcPr>
          <w:p w14:paraId="70994CCF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4" w:type="dxa"/>
          </w:tcPr>
          <w:p w14:paraId="44248CB9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</w:tcPr>
          <w:p w14:paraId="493761DC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</w:p>
        </w:tc>
        <w:tc>
          <w:tcPr>
            <w:tcW w:w="284" w:type="dxa"/>
          </w:tcPr>
          <w:p w14:paraId="6CB207CA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</w:tcPr>
          <w:p w14:paraId="04E1CC8B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B63DA3" w:rsidRPr="00E94004" w14:paraId="1CDB6EC1" w14:textId="77777777" w:rsidTr="00492F62">
        <w:trPr>
          <w:cantSplit/>
        </w:trPr>
        <w:tc>
          <w:tcPr>
            <w:tcW w:w="4683" w:type="dxa"/>
            <w:gridSpan w:val="5"/>
          </w:tcPr>
          <w:p w14:paraId="2D329A6C" w14:textId="77777777" w:rsidR="00B63DA3" w:rsidRPr="00E94004" w:rsidRDefault="00B63DA3" w:rsidP="008B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"/>
                <w:tab w:val="left" w:pos="558"/>
              </w:tabs>
              <w:ind w:left="-111" w:right="-101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 หรือขาดทุน (ข้อมูลระดับ </w:t>
            </w:r>
            <w:r w:rsidRPr="00E94004">
              <w:rPr>
                <w:rFonts w:ascii="Angsana New" w:hAnsi="Angsana New"/>
                <w:sz w:val="29"/>
                <w:szCs w:val="29"/>
              </w:rPr>
              <w:t>1</w:t>
            </w:r>
            <w:r w:rsidRPr="00E94004">
              <w:rPr>
                <w:rFonts w:ascii="Angsana New" w:hAnsi="Angsana New"/>
                <w:sz w:val="29"/>
                <w:szCs w:val="29"/>
                <w:cs/>
              </w:rPr>
              <w:t xml:space="preserve"> ของลำดับชั้นมูลค่ายุติธรรม)</w:t>
            </w:r>
          </w:p>
        </w:tc>
        <w:tc>
          <w:tcPr>
            <w:tcW w:w="1134" w:type="dxa"/>
          </w:tcPr>
          <w:p w14:paraId="095AFD7A" w14:textId="3E1F1AAE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645</w:t>
            </w:r>
          </w:p>
        </w:tc>
        <w:tc>
          <w:tcPr>
            <w:tcW w:w="270" w:type="dxa"/>
          </w:tcPr>
          <w:p w14:paraId="02BAD571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</w:tcPr>
          <w:p w14:paraId="549AF24B" w14:textId="03DAFE36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740</w:t>
            </w:r>
          </w:p>
        </w:tc>
        <w:tc>
          <w:tcPr>
            <w:tcW w:w="284" w:type="dxa"/>
          </w:tcPr>
          <w:p w14:paraId="574E0176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669AF105" w14:textId="0C024ED4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14:paraId="611D2EE5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vAlign w:val="bottom"/>
          </w:tcPr>
          <w:p w14:paraId="379CFE7A" w14:textId="76DEBDC3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-</w:t>
            </w:r>
          </w:p>
        </w:tc>
      </w:tr>
      <w:tr w:rsidR="00B63DA3" w:rsidRPr="00E94004" w14:paraId="406C332E" w14:textId="77777777" w:rsidTr="00492F62">
        <w:trPr>
          <w:cantSplit/>
        </w:trPr>
        <w:tc>
          <w:tcPr>
            <w:tcW w:w="1843" w:type="dxa"/>
          </w:tcPr>
          <w:p w14:paraId="2934B330" w14:textId="77777777" w:rsidR="00B63DA3" w:rsidRPr="00E94004" w:rsidRDefault="00B63DA3" w:rsidP="00B63DA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139" w:type="dxa"/>
          </w:tcPr>
          <w:p w14:paraId="65CB0071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37DCDE3F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5" w:type="dxa"/>
          </w:tcPr>
          <w:p w14:paraId="2F46DFA5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4CFE7EBA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5091D7" w14:textId="00DFEE63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5FF7D100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119DC6B" w14:textId="7DED79BA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</w:t>
            </w:r>
          </w:p>
        </w:tc>
        <w:tc>
          <w:tcPr>
            <w:tcW w:w="284" w:type="dxa"/>
          </w:tcPr>
          <w:p w14:paraId="1829D289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7E8732" w14:textId="259AE4B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</w:t>
            </w:r>
          </w:p>
        </w:tc>
        <w:tc>
          <w:tcPr>
            <w:tcW w:w="284" w:type="dxa"/>
          </w:tcPr>
          <w:p w14:paraId="6C155032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B26F80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</w:t>
            </w:r>
          </w:p>
        </w:tc>
      </w:tr>
      <w:tr w:rsidR="00B63DA3" w:rsidRPr="00E94004" w14:paraId="3077A487" w14:textId="77777777" w:rsidTr="00492F62">
        <w:trPr>
          <w:cantSplit/>
        </w:trPr>
        <w:tc>
          <w:tcPr>
            <w:tcW w:w="1843" w:type="dxa"/>
          </w:tcPr>
          <w:p w14:paraId="11F42F99" w14:textId="77777777" w:rsidR="00B63DA3" w:rsidRPr="00E94004" w:rsidRDefault="00B63DA3" w:rsidP="00B63DA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39" w:type="dxa"/>
          </w:tcPr>
          <w:p w14:paraId="5FD2C9C9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34940F9E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5" w:type="dxa"/>
          </w:tcPr>
          <w:p w14:paraId="2F27F3F2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2AC652B2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55F50F5" w14:textId="107EB759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1,172</w:t>
            </w:r>
          </w:p>
        </w:tc>
        <w:tc>
          <w:tcPr>
            <w:tcW w:w="270" w:type="dxa"/>
          </w:tcPr>
          <w:p w14:paraId="04B175C3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6FF7A81" w14:textId="03006071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16,262</w:t>
            </w:r>
          </w:p>
        </w:tc>
        <w:tc>
          <w:tcPr>
            <w:tcW w:w="284" w:type="dxa"/>
          </w:tcPr>
          <w:p w14:paraId="320B7756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EDFB3A" w14:textId="6DB108BF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</w:t>
            </w:r>
          </w:p>
        </w:tc>
        <w:tc>
          <w:tcPr>
            <w:tcW w:w="284" w:type="dxa"/>
          </w:tcPr>
          <w:p w14:paraId="50CBC9DE" w14:textId="77777777" w:rsidR="00B63DA3" w:rsidRPr="00E94004" w:rsidRDefault="00B63DA3" w:rsidP="00B63DA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0C35C5" w14:textId="77777777" w:rsidR="00B63DA3" w:rsidRPr="00E94004" w:rsidRDefault="00B63DA3" w:rsidP="00B6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E94004">
              <w:rPr>
                <w:rFonts w:ascii="Angsana New" w:hAnsi="Angsana New"/>
                <w:bCs/>
                <w:sz w:val="29"/>
                <w:szCs w:val="29"/>
              </w:rPr>
              <w:t>15</w:t>
            </w:r>
          </w:p>
        </w:tc>
      </w:tr>
    </w:tbl>
    <w:p w14:paraId="78EFA056" w14:textId="77777777" w:rsidR="00107352" w:rsidRPr="00E94004" w:rsidRDefault="00107352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5B28C7A9" w14:textId="77777777" w:rsidR="008D77C6" w:rsidRDefault="008D77C6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E291293" w14:textId="77777777" w:rsidR="008D77C6" w:rsidRDefault="008D77C6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6B0E8D8" w14:textId="468096E1" w:rsidR="00FC34AF" w:rsidRPr="00EA1C08" w:rsidRDefault="00512D0B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C34AF" w:rsidRPr="00EA1C08">
        <w:rPr>
          <w:rFonts w:ascii="Angsana New" w:hAnsi="Angsana New"/>
          <w:b/>
          <w:bCs/>
          <w:sz w:val="30"/>
          <w:szCs w:val="30"/>
        </w:rPr>
        <w:t xml:space="preserve">. </w:t>
      </w:r>
      <w:r w:rsidR="00FC34AF" w:rsidRPr="00EA1C08">
        <w:rPr>
          <w:rFonts w:ascii="Angsana New" w:hAnsi="Angsana New"/>
          <w:b/>
          <w:bCs/>
          <w:sz w:val="30"/>
          <w:szCs w:val="30"/>
          <w:cs/>
        </w:rPr>
        <w:tab/>
      </w:r>
      <w:r w:rsidR="006778FE" w:rsidRPr="00EA1C08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774E35" w:rsidRPr="00EA1C08">
        <w:rPr>
          <w:rFonts w:ascii="Angsana New" w:hAnsi="Angsana New"/>
          <w:b/>
          <w:bCs/>
          <w:sz w:val="30"/>
          <w:szCs w:val="30"/>
          <w:cs/>
        </w:rPr>
        <w:t xml:space="preserve"> - สุทธิ</w:t>
      </w:r>
    </w:p>
    <w:p w14:paraId="5BE18ADF" w14:textId="77777777" w:rsidR="00107352" w:rsidRPr="00B30DF5" w:rsidRDefault="00107352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14:paraId="76997622" w14:textId="3809E502" w:rsidR="00107352" w:rsidRPr="00EA1C08" w:rsidRDefault="00107352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9B496B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9B496B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เงินลงทุนในหุ้นกู้ที่จะถือจนครบกำหนดไถ่ถอนในงบการเงินรวมมีรายละเอียดดังต่อไปนี้</w:t>
      </w:r>
    </w:p>
    <w:p w14:paraId="7855F07B" w14:textId="77777777" w:rsidR="00107352" w:rsidRPr="00B30DF5" w:rsidRDefault="00107352" w:rsidP="00107352">
      <w:pPr>
        <w:rPr>
          <w:sz w:val="24"/>
          <w:szCs w:val="24"/>
        </w:rPr>
      </w:pPr>
    </w:p>
    <w:tbl>
      <w:tblPr>
        <w:tblW w:w="10037" w:type="dxa"/>
        <w:tblLook w:val="01E0" w:firstRow="1" w:lastRow="1" w:firstColumn="1" w:lastColumn="1" w:noHBand="0" w:noVBand="0"/>
      </w:tblPr>
      <w:tblGrid>
        <w:gridCol w:w="2039"/>
        <w:gridCol w:w="239"/>
        <w:gridCol w:w="1592"/>
        <w:gridCol w:w="240"/>
        <w:gridCol w:w="1481"/>
        <w:gridCol w:w="239"/>
        <w:gridCol w:w="1169"/>
        <w:gridCol w:w="238"/>
        <w:gridCol w:w="1282"/>
        <w:gridCol w:w="239"/>
        <w:gridCol w:w="1279"/>
      </w:tblGrid>
      <w:tr w:rsidR="00EA1C08" w:rsidRPr="00EA1C08" w14:paraId="30138A55" w14:textId="77777777" w:rsidTr="00492F62">
        <w:tc>
          <w:tcPr>
            <w:tcW w:w="2039" w:type="dxa"/>
          </w:tcPr>
          <w:p w14:paraId="13F7A1E3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1E0A370A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2" w:type="dxa"/>
          </w:tcPr>
          <w:p w14:paraId="08EE4F9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3970A00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0" w:type="dxa"/>
          </w:tcPr>
          <w:p w14:paraId="30B851FC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9" w:type="dxa"/>
          </w:tcPr>
          <w:p w14:paraId="2A2E0CC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3AD458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6950081A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</w:tcPr>
          <w:p w14:paraId="3E53CE0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C08" w:rsidRPr="00EA1C08" w14:paraId="6FDE1702" w14:textId="77777777" w:rsidTr="00492F62">
        <w:tc>
          <w:tcPr>
            <w:tcW w:w="2043" w:type="dxa"/>
            <w:tcBorders>
              <w:bottom w:val="single" w:sz="4" w:space="0" w:color="auto"/>
            </w:tcBorders>
          </w:tcPr>
          <w:p w14:paraId="78AEA3A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ชื่อผู้ออกหุ้นกู้</w:t>
            </w:r>
          </w:p>
        </w:tc>
        <w:tc>
          <w:tcPr>
            <w:tcW w:w="239" w:type="dxa"/>
          </w:tcPr>
          <w:p w14:paraId="5EC980D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3613223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40" w:type="dxa"/>
          </w:tcPr>
          <w:p w14:paraId="72CD6E1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E05281E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9" w:type="dxa"/>
          </w:tcPr>
          <w:p w14:paraId="36E0F6E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F6D5E0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8" w:type="dxa"/>
          </w:tcPr>
          <w:p w14:paraId="51BDF9E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0290364" w14:textId="091301FE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 w:rsidR="009B496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73B918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290962D" w14:textId="6CE1AFA9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 w:rsidR="009B496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15DD6" w:rsidRPr="00EA1C08" w14:paraId="1B5ECADC" w14:textId="77777777" w:rsidTr="00492F62">
        <w:tc>
          <w:tcPr>
            <w:tcW w:w="2043" w:type="dxa"/>
          </w:tcPr>
          <w:p w14:paraId="36259FB0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บริษัท เอก</w:t>
            </w:r>
            <w:r w:rsidRPr="00EA1C08">
              <w:rPr>
                <w:rFonts w:ascii="Angsana New" w:hAnsi="Angsana New"/>
                <w:sz w:val="26"/>
                <w:szCs w:val="26"/>
              </w:rPr>
              <w:t>-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ชัย ดี</w:t>
            </w:r>
            <w:proofErr w:type="spellStart"/>
            <w:r w:rsidRPr="00EA1C08">
              <w:rPr>
                <w:rFonts w:ascii="Angsana New" w:hAnsi="Angsana New"/>
                <w:sz w:val="26"/>
                <w:szCs w:val="26"/>
                <w:cs/>
              </w:rPr>
              <w:t>สท</w:t>
            </w:r>
            <w:proofErr w:type="spellEnd"/>
            <w:r w:rsidRPr="00EA1C08">
              <w:rPr>
                <w:rFonts w:ascii="Angsana New" w:hAnsi="Angsana New"/>
                <w:sz w:val="26"/>
                <w:szCs w:val="26"/>
                <w:cs/>
              </w:rPr>
              <w:t>ริบิว</w:t>
            </w:r>
            <w:proofErr w:type="spellStart"/>
            <w:r w:rsidRPr="00EA1C08">
              <w:rPr>
                <w:rFonts w:ascii="Angsana New" w:hAnsi="Angsana New"/>
                <w:sz w:val="26"/>
                <w:szCs w:val="26"/>
                <w:cs/>
              </w:rPr>
              <w:t>ชั่น</w:t>
            </w:r>
            <w:proofErr w:type="spellEnd"/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9" w:type="dxa"/>
          </w:tcPr>
          <w:p w14:paraId="5C6BF56F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4B37CA4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20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40" w:type="dxa"/>
          </w:tcPr>
          <w:p w14:paraId="64C166D5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6A92EF9D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20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9" w:type="dxa"/>
          </w:tcPr>
          <w:p w14:paraId="21FF4C01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A138067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8" w:type="dxa"/>
          </w:tcPr>
          <w:p w14:paraId="3931D88B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84D2044" w14:textId="3062F1C3" w:rsidR="00A15DD6" w:rsidRPr="00B63DA3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51DBAD63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397A340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A1C08" w:rsidRPr="00EA1C08" w14:paraId="53334A50" w14:textId="77777777" w:rsidTr="00492F62">
        <w:tc>
          <w:tcPr>
            <w:tcW w:w="2043" w:type="dxa"/>
          </w:tcPr>
          <w:p w14:paraId="45EBBB31" w14:textId="77777777" w:rsidR="00D2337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  <w:r w:rsidR="00D2337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23378" w:rsidRPr="00D23378">
              <w:rPr>
                <w:rFonts w:ascii="Angsana New" w:hAnsi="Angsana New"/>
                <w:sz w:val="26"/>
                <w:szCs w:val="26"/>
                <w:cs/>
              </w:rPr>
              <w:t>(ภายหลัง</w:t>
            </w:r>
          </w:p>
          <w:p w14:paraId="6ED7414F" w14:textId="77777777" w:rsidR="00D23378" w:rsidRDefault="00D2337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D23378">
              <w:rPr>
                <w:rFonts w:ascii="Angsana New" w:hAnsi="Angsana New"/>
                <w:sz w:val="26"/>
                <w:szCs w:val="26"/>
                <w:cs/>
              </w:rPr>
              <w:t xml:space="preserve">ควบรวมกิจการเป็นบริษัท </w:t>
            </w:r>
          </w:p>
          <w:p w14:paraId="6B19EDB0" w14:textId="77777777" w:rsidR="00D23378" w:rsidRDefault="00D2337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D23378">
              <w:rPr>
                <w:rFonts w:ascii="Angsana New" w:hAnsi="Angsana New"/>
                <w:sz w:val="26"/>
                <w:szCs w:val="26"/>
                <w:cs/>
              </w:rPr>
              <w:t>ซีพี แอ</w:t>
            </w:r>
            <w:proofErr w:type="spellStart"/>
            <w:r w:rsidRPr="00D23378">
              <w:rPr>
                <w:rFonts w:ascii="Angsana New" w:hAnsi="Angsana New"/>
                <w:sz w:val="26"/>
                <w:szCs w:val="26"/>
                <w:cs/>
              </w:rPr>
              <w:t>็กซ์ต</w:t>
            </w:r>
            <w:proofErr w:type="spellEnd"/>
            <w:r w:rsidRPr="00D23378">
              <w:rPr>
                <w:rFonts w:ascii="Angsana New" w:hAnsi="Angsana New"/>
                <w:sz w:val="26"/>
                <w:szCs w:val="26"/>
                <w:cs/>
              </w:rPr>
              <w:t xml:space="preserve">ร้า จำกัด </w:t>
            </w:r>
          </w:p>
          <w:p w14:paraId="1E991019" w14:textId="73DB7FC2" w:rsidR="00774E35" w:rsidRPr="00EA1C08" w:rsidRDefault="00D2337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D23378">
              <w:rPr>
                <w:rFonts w:ascii="Angsana New" w:hAnsi="Angsana New"/>
                <w:sz w:val="26"/>
                <w:szCs w:val="26"/>
                <w:cs/>
              </w:rPr>
              <w:t>(มหาชน))</w:t>
            </w:r>
          </w:p>
        </w:tc>
        <w:tc>
          <w:tcPr>
            <w:tcW w:w="239" w:type="dxa"/>
          </w:tcPr>
          <w:p w14:paraId="710B4F11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59E5440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6F75F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0E0D7221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4E016F5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13DD8CF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575E96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center"/>
          </w:tcPr>
          <w:p w14:paraId="0786D534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ADF0C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5DF9CCD1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C08" w:rsidRPr="00EA1C08" w14:paraId="6D16452F" w14:textId="77777777" w:rsidTr="00492F62">
        <w:tc>
          <w:tcPr>
            <w:tcW w:w="2043" w:type="dxa"/>
          </w:tcPr>
          <w:p w14:paraId="71B6B77A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บริษัท สตาร์ค คอร์เปอเรชั่น</w:t>
            </w:r>
          </w:p>
        </w:tc>
        <w:tc>
          <w:tcPr>
            <w:tcW w:w="239" w:type="dxa"/>
          </w:tcPr>
          <w:p w14:paraId="09A9AA0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4CED696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17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40" w:type="dxa"/>
          </w:tcPr>
          <w:p w14:paraId="4AF13C21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239CA22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17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9" w:type="dxa"/>
          </w:tcPr>
          <w:p w14:paraId="4B061FD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45005B3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8" w:type="dxa"/>
          </w:tcPr>
          <w:p w14:paraId="39B90EB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center"/>
          </w:tcPr>
          <w:p w14:paraId="0B76A7B3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20C455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0BCDB144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EA1C08" w:rsidRPr="00EA1C08" w14:paraId="2F7E3EB3" w14:textId="77777777" w:rsidTr="00492F62">
        <w:tc>
          <w:tcPr>
            <w:tcW w:w="2043" w:type="dxa"/>
          </w:tcPr>
          <w:p w14:paraId="0A6900D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(มหาชน)*</w:t>
            </w:r>
          </w:p>
        </w:tc>
        <w:tc>
          <w:tcPr>
            <w:tcW w:w="239" w:type="dxa"/>
          </w:tcPr>
          <w:p w14:paraId="795290DF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6F8CA781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20300A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83D5CE3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5215638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1AF58673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833B70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center"/>
          </w:tcPr>
          <w:p w14:paraId="53016BCC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914C4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928DB9E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DD6" w:rsidRPr="00EA1C08" w14:paraId="5670DD05" w14:textId="77777777" w:rsidTr="00492F62">
        <w:tc>
          <w:tcPr>
            <w:tcW w:w="2043" w:type="dxa"/>
          </w:tcPr>
          <w:p w14:paraId="19382E13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 คอร์ปอเรชั่น</w:t>
            </w:r>
          </w:p>
        </w:tc>
        <w:tc>
          <w:tcPr>
            <w:tcW w:w="239" w:type="dxa"/>
          </w:tcPr>
          <w:p w14:paraId="1B4C489A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5889EA2D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16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40" w:type="dxa"/>
          </w:tcPr>
          <w:p w14:paraId="3DE99CF6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46375053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16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EA1C0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9" w:type="dxa"/>
          </w:tcPr>
          <w:p w14:paraId="53115A84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BCA560A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8" w:type="dxa"/>
          </w:tcPr>
          <w:p w14:paraId="7C53A089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2F429EFB" w14:textId="265AE8B9" w:rsidR="00A15DD6" w:rsidRPr="00B63DA3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29D9DCB9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5F5815F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EA1C08" w:rsidRPr="00EA1C08" w14:paraId="43D7D5FC" w14:textId="77777777" w:rsidTr="00492F62">
        <w:tc>
          <w:tcPr>
            <w:tcW w:w="2043" w:type="dxa"/>
          </w:tcPr>
          <w:p w14:paraId="42DBFBE8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9" w:type="dxa"/>
          </w:tcPr>
          <w:p w14:paraId="0C5BCD2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38D8EFEF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5797D3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50C57534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22E3E02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030D9EB5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8E404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384491F4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A003E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AC35D1C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1C08" w:rsidRPr="00EA1C08" w14:paraId="4FF0BC24" w14:textId="77777777" w:rsidTr="00492F62">
        <w:tc>
          <w:tcPr>
            <w:tcW w:w="2043" w:type="dxa"/>
          </w:tcPr>
          <w:p w14:paraId="4A390415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085E63D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2827CF4C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485AF2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64D5C29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796078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1AC5BA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C44EEC2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5B886131" w14:textId="5A53E53F" w:rsidR="00774E35" w:rsidRPr="00B63DA3" w:rsidRDefault="00A15DD6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>10</w:t>
            </w:r>
            <w:r w:rsidR="00774E35" w:rsidRPr="00B63DA3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1A05710A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5DCE571C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EA1C08" w:rsidRPr="00EA1C08" w14:paraId="69CF7EE6" w14:textId="77777777" w:rsidTr="00492F62">
        <w:tc>
          <w:tcPr>
            <w:tcW w:w="2043" w:type="dxa"/>
          </w:tcPr>
          <w:p w14:paraId="616E8B4A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9" w:type="dxa"/>
          </w:tcPr>
          <w:p w14:paraId="68E28A65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55E42FD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E0C1B35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17C7A6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F70731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57FC49F7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AE784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center"/>
          </w:tcPr>
          <w:p w14:paraId="3449E735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37AFC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7D601340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5DD6" w:rsidRPr="00EA1C08" w14:paraId="3B923E9C" w14:textId="77777777" w:rsidTr="00492F62">
        <w:tc>
          <w:tcPr>
            <w:tcW w:w="2043" w:type="dxa"/>
          </w:tcPr>
          <w:p w14:paraId="5844391C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     ไถ่ถอนภายในหนึ่งปี</w:t>
            </w:r>
          </w:p>
        </w:tc>
        <w:tc>
          <w:tcPr>
            <w:tcW w:w="239" w:type="dxa"/>
          </w:tcPr>
          <w:p w14:paraId="4C4FD52B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2DB19EF9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22C93D2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32F9F34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FB6568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1B6E269E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BCC3B16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1503A3F8" w14:textId="5584B58F" w:rsidR="00A15DD6" w:rsidRPr="00B63DA3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7B62700" w14:textId="77777777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320316E6" w14:textId="57E865C3" w:rsidR="00A15DD6" w:rsidRPr="00EA1C08" w:rsidRDefault="00A15DD6" w:rsidP="00A1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5</w:t>
            </w:r>
            <w:r w:rsidRPr="000430AA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</w:tr>
      <w:tr w:rsidR="00EA1C08" w:rsidRPr="00EA1C08" w14:paraId="6B5AAF18" w14:textId="77777777" w:rsidTr="00492F62">
        <w:tc>
          <w:tcPr>
            <w:tcW w:w="2043" w:type="dxa"/>
          </w:tcPr>
          <w:p w14:paraId="7478C454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ค่าเผื่อการด้อยค่า*</w:t>
            </w:r>
          </w:p>
        </w:tc>
        <w:tc>
          <w:tcPr>
            <w:tcW w:w="239" w:type="dxa"/>
          </w:tcPr>
          <w:p w14:paraId="5810CCAA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1788833B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B1F305E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68F805C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3C06C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1BDD4428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8C8508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33D836DC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3DA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63DA3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08BD5D2F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63AC7D95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A1C08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9B496B" w:rsidRPr="00EA1C08" w14:paraId="2DD59AA9" w14:textId="77777777" w:rsidTr="00492F62">
        <w:tc>
          <w:tcPr>
            <w:tcW w:w="2043" w:type="dxa"/>
          </w:tcPr>
          <w:p w14:paraId="10FC1020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9" w:type="dxa"/>
          </w:tcPr>
          <w:p w14:paraId="31035E63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5" w:type="dxa"/>
          </w:tcPr>
          <w:p w14:paraId="6948CFBC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9563BFC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6C480078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146F834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3AAC9910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A78E12B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A62E6BE" w14:textId="77777777" w:rsidR="009B496B" w:rsidRPr="00B63DA3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1F3AE2BD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1192CBA" w14:textId="639DD4C8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EA1C08" w:rsidRPr="00EA1C08" w14:paraId="05AA1FA8" w14:textId="77777777" w:rsidTr="00492F62">
        <w:tc>
          <w:tcPr>
            <w:tcW w:w="2043" w:type="dxa"/>
          </w:tcPr>
          <w:p w14:paraId="769B1CFC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37B3D65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95" w:type="dxa"/>
          </w:tcPr>
          <w:p w14:paraId="0932F644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031E51B1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3" w:type="dxa"/>
            <w:vAlign w:val="center"/>
          </w:tcPr>
          <w:p w14:paraId="3D30B59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10B4185D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  <w:vAlign w:val="center"/>
          </w:tcPr>
          <w:p w14:paraId="68176779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4E975EE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14:paraId="6B5E17A8" w14:textId="77777777" w:rsidR="00774E35" w:rsidRPr="00B63DA3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BE6CF6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0B66E69F" w14:textId="77777777" w:rsidR="00774E35" w:rsidRPr="00EA1C08" w:rsidRDefault="00774E3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496B" w:rsidRPr="00EA1C08" w14:paraId="062BFE18" w14:textId="77777777" w:rsidTr="00492F62">
        <w:tc>
          <w:tcPr>
            <w:tcW w:w="5589" w:type="dxa"/>
            <w:gridSpan w:val="5"/>
          </w:tcPr>
          <w:p w14:paraId="6A8D24DA" w14:textId="24191CDC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EA1C08">
              <w:rPr>
                <w:rFonts w:ascii="Angsana New" w:hAnsi="Angsana New"/>
                <w:sz w:val="26"/>
                <w:szCs w:val="26"/>
              </w:rPr>
              <w:t>2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EA1C08">
              <w:rPr>
                <w:rFonts w:ascii="Angsana New" w:hAnsi="Angsana New"/>
                <w:sz w:val="26"/>
                <w:szCs w:val="26"/>
              </w:rPr>
              <w:t>)</w:t>
            </w:r>
            <w:r w:rsidR="00B63DA3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9" w:type="dxa"/>
          </w:tcPr>
          <w:p w14:paraId="43CBC192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ACDD9F9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63020CA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3F66BE9F" w14:textId="77777777" w:rsidR="009B496B" w:rsidRPr="00B63DA3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63DA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9" w:type="dxa"/>
          </w:tcPr>
          <w:p w14:paraId="63ABC069" w14:textId="77777777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4F017680" w14:textId="5AF0F64D" w:rsidR="009B496B" w:rsidRPr="00EA1C08" w:rsidRDefault="009B496B" w:rsidP="009B4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30A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60BFA048" w14:textId="77777777" w:rsidR="002104BE" w:rsidRPr="00EA1C08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274C186" w14:textId="77777777" w:rsidR="00167895" w:rsidRPr="00EA1C08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310394" w14:textId="77777777" w:rsidR="00167895" w:rsidRPr="00EA1C08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167895" w:rsidRPr="00EA1C08" w:rsidSect="00B05AE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332" w:gutter="0"/>
          <w:pgNumType w:start="17"/>
          <w:cols w:space="720"/>
          <w:titlePg/>
          <w:docGrid w:linePitch="245"/>
        </w:sectPr>
      </w:pPr>
    </w:p>
    <w:p w14:paraId="27630CB3" w14:textId="65D4C3C3" w:rsidR="006D2E04" w:rsidRPr="00EA1C08" w:rsidRDefault="000D6946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D6946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6D2E04" w:rsidRPr="00EA1C08">
        <w:rPr>
          <w:rFonts w:ascii="Angsana New" w:hAnsi="Angsana New"/>
          <w:b/>
          <w:bCs/>
          <w:sz w:val="30"/>
          <w:szCs w:val="30"/>
        </w:rPr>
        <w:t>.</w:t>
      </w:r>
      <w:r w:rsidR="00A13B2C" w:rsidRPr="00EA1C08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  <w:r w:rsidR="008905D6" w:rsidRPr="00EA1C08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1DEAF0E4" w14:textId="77777777" w:rsidR="006D2E04" w:rsidRPr="00567423" w:rsidRDefault="006D2E04" w:rsidP="006D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24"/>
          <w:szCs w:val="24"/>
        </w:rPr>
      </w:pPr>
    </w:p>
    <w:p w14:paraId="592827B4" w14:textId="395040EE" w:rsidR="006D2E04" w:rsidRPr="00EA1C08" w:rsidRDefault="006D2E04" w:rsidP="00536FE3">
      <w:pPr>
        <w:tabs>
          <w:tab w:val="clear" w:pos="227"/>
          <w:tab w:val="left" w:pos="0"/>
        </w:tabs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เงินลงทุน</w:t>
      </w:r>
      <w:r w:rsidR="002A3462" w:rsidRPr="00EA1C08">
        <w:rPr>
          <w:rFonts w:ascii="Angsana New" w:hAnsi="Angsana New"/>
          <w:sz w:val="30"/>
          <w:szCs w:val="30"/>
          <w:cs/>
        </w:rPr>
        <w:t>ในบริษัทย่อย</w:t>
      </w:r>
      <w:r w:rsidRPr="00EA1C08">
        <w:rPr>
          <w:rFonts w:ascii="Angsana New" w:hAnsi="Angsana New"/>
          <w:sz w:val="30"/>
          <w:szCs w:val="30"/>
          <w:cs/>
        </w:rPr>
        <w:t xml:space="preserve">ในงบการเงินเฉพาะกิจการ 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="0010142B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B496B">
        <w:rPr>
          <w:rFonts w:ascii="Angsana New" w:hAnsi="Angsana New"/>
          <w:sz w:val="30"/>
          <w:szCs w:val="30"/>
        </w:rPr>
        <w:t>8</w:t>
      </w:r>
      <w:r w:rsidR="00467EB2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B496B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มี</w:t>
      </w:r>
      <w:r w:rsidR="008905D6" w:rsidRPr="00EA1C08">
        <w:rPr>
          <w:rFonts w:ascii="Angsana New" w:hAnsi="Angsana New"/>
          <w:sz w:val="30"/>
          <w:szCs w:val="30"/>
          <w:cs/>
        </w:rPr>
        <w:t>รายละเอียด</w:t>
      </w:r>
      <w:r w:rsidR="002A58FF" w:rsidRPr="00EA1C08">
        <w:rPr>
          <w:rFonts w:ascii="Angsana New" w:hAnsi="Angsana New"/>
          <w:sz w:val="30"/>
          <w:szCs w:val="30"/>
          <w:cs/>
        </w:rPr>
        <w:t>ดังนี้</w:t>
      </w:r>
    </w:p>
    <w:p w14:paraId="74880C2A" w14:textId="77777777" w:rsidR="00104BB9" w:rsidRPr="00567423" w:rsidRDefault="00104BB9" w:rsidP="006D2E04">
      <w:pPr>
        <w:ind w:hanging="90"/>
        <w:rPr>
          <w:rFonts w:ascii="Angsana New" w:hAnsi="Angsana New"/>
          <w:sz w:val="24"/>
          <w:szCs w:val="24"/>
        </w:rPr>
      </w:pPr>
    </w:p>
    <w:tbl>
      <w:tblPr>
        <w:tblW w:w="14522" w:type="dxa"/>
        <w:tblLayout w:type="fixed"/>
        <w:tblLook w:val="0000" w:firstRow="0" w:lastRow="0" w:firstColumn="0" w:lastColumn="0" w:noHBand="0" w:noVBand="0"/>
      </w:tblPr>
      <w:tblGrid>
        <w:gridCol w:w="3581"/>
        <w:gridCol w:w="10"/>
        <w:gridCol w:w="1074"/>
        <w:gridCol w:w="286"/>
        <w:gridCol w:w="1051"/>
        <w:gridCol w:w="14"/>
        <w:gridCol w:w="271"/>
        <w:gridCol w:w="15"/>
        <w:gridCol w:w="1274"/>
        <w:gridCol w:w="284"/>
        <w:gridCol w:w="1187"/>
        <w:gridCol w:w="12"/>
        <w:gridCol w:w="289"/>
        <w:gridCol w:w="11"/>
        <w:gridCol w:w="1137"/>
        <w:gridCol w:w="236"/>
        <w:gridCol w:w="1113"/>
        <w:gridCol w:w="236"/>
        <w:gridCol w:w="1084"/>
        <w:gridCol w:w="236"/>
        <w:gridCol w:w="1121"/>
      </w:tblGrid>
      <w:tr w:rsidR="00EA1C08" w:rsidRPr="00EA1C08" w14:paraId="7A6FE104" w14:textId="77777777" w:rsidTr="00492F62">
        <w:trPr>
          <w:cantSplit/>
        </w:trPr>
        <w:tc>
          <w:tcPr>
            <w:tcW w:w="3579" w:type="dxa"/>
          </w:tcPr>
          <w:p w14:paraId="2247970E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</w:tcPr>
          <w:p w14:paraId="2F7AA7DD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85" w:type="dxa"/>
            <w:gridSpan w:val="2"/>
          </w:tcPr>
          <w:p w14:paraId="0F869078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0" w:type="dxa"/>
            <w:gridSpan w:val="4"/>
          </w:tcPr>
          <w:p w14:paraId="38611480" w14:textId="35568F83" w:rsidR="00104BB9" w:rsidRPr="00EA1C08" w:rsidRDefault="00104BB9" w:rsidP="00D2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  <w:gridSpan w:val="2"/>
          </w:tcPr>
          <w:p w14:paraId="7F5C4238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8" w:type="dxa"/>
            <w:gridSpan w:val="8"/>
            <w:tcBorders>
              <w:bottom w:val="single" w:sz="4" w:space="0" w:color="auto"/>
            </w:tcBorders>
          </w:tcPr>
          <w:p w14:paraId="116568BD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7C586569" w14:textId="77777777" w:rsidTr="00492F62">
        <w:trPr>
          <w:cantSplit/>
        </w:trPr>
        <w:tc>
          <w:tcPr>
            <w:tcW w:w="3582" w:type="dxa"/>
          </w:tcPr>
          <w:p w14:paraId="311845CC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21" w:type="dxa"/>
            <w:gridSpan w:val="4"/>
            <w:tcBorders>
              <w:bottom w:val="single" w:sz="4" w:space="0" w:color="auto"/>
            </w:tcBorders>
          </w:tcPr>
          <w:p w14:paraId="0B3A79F4" w14:textId="77777777"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5" w:type="dxa"/>
            <w:gridSpan w:val="2"/>
          </w:tcPr>
          <w:p w14:paraId="5D654D1F" w14:textId="77777777"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2" w:type="dxa"/>
            <w:gridSpan w:val="4"/>
            <w:tcBorders>
              <w:bottom w:val="single" w:sz="4" w:space="0" w:color="auto"/>
            </w:tcBorders>
          </w:tcPr>
          <w:p w14:paraId="124C830B" w14:textId="7E827AF1" w:rsidR="00104BB9" w:rsidRPr="00EA1C08" w:rsidRDefault="00D23378" w:rsidP="00D2337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สัดส่วนการถือหุ้นทางตรง</w:t>
            </w:r>
            <w:r w:rsidR="00AA5F08" w:rsidRPr="00EA1C0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301" w:type="dxa"/>
            <w:gridSpan w:val="2"/>
          </w:tcPr>
          <w:p w14:paraId="1C4BFC3D" w14:textId="77777777" w:rsidR="00104BB9" w:rsidRPr="00EA1C08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9" w:type="dxa"/>
            <w:gridSpan w:val="4"/>
            <w:tcBorders>
              <w:bottom w:val="single" w:sz="4" w:space="0" w:color="auto"/>
            </w:tcBorders>
          </w:tcPr>
          <w:p w14:paraId="2A186F54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0673A1B7" w14:textId="77777777" w:rsidR="00104BB9" w:rsidRPr="00EA1C08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1D0FA5CD" w14:textId="3A94E0DE" w:rsidR="00104BB9" w:rsidRPr="00EA1C08" w:rsidRDefault="00A15DD6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EA1C08" w:rsidRPr="00EA1C08" w14:paraId="03E5038E" w14:textId="77777777" w:rsidTr="00492F62">
        <w:trPr>
          <w:cantSplit/>
        </w:trPr>
        <w:tc>
          <w:tcPr>
            <w:tcW w:w="3591" w:type="dxa"/>
            <w:gridSpan w:val="2"/>
          </w:tcPr>
          <w:p w14:paraId="66377955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7936AC62" w14:textId="5B7014E4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41802B21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6D0370D2" w14:textId="6E6AF933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6" w:type="dxa"/>
            <w:gridSpan w:val="2"/>
          </w:tcPr>
          <w:p w14:paraId="380C0E58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8F08BB" w14:textId="745FF1DA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74EC1B5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14:paraId="1369F314" w14:textId="4245B62F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0" w:type="dxa"/>
            <w:gridSpan w:val="2"/>
          </w:tcPr>
          <w:p w14:paraId="629F1430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BD6720C" w14:textId="2D815205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CE1EC75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3923E3" w14:textId="543968B7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229E13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C16F3E1" w14:textId="0CB46014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796C253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A9BDD9" w14:textId="09832C4B" w:rsidR="00754CD2" w:rsidRPr="00EA1C08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15DD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17F02AF8" w14:textId="77777777" w:rsidTr="00492F62">
        <w:trPr>
          <w:cantSplit/>
        </w:trPr>
        <w:tc>
          <w:tcPr>
            <w:tcW w:w="3591" w:type="dxa"/>
            <w:gridSpan w:val="2"/>
          </w:tcPr>
          <w:p w14:paraId="03C60A46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5F84CEEF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050386D0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</w:tcPr>
          <w:p w14:paraId="735780D2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14:paraId="7EF5FF62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533F9F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ABC9BB1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14:paraId="50ADA27A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  <w:gridSpan w:val="2"/>
          </w:tcPr>
          <w:p w14:paraId="303EFF9B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BE0BC9D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0D508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E999CD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BE3E16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60D26C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753999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2F7D8B" w14:textId="77777777" w:rsidR="00754CD2" w:rsidRPr="00EA1C08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C08" w:rsidRPr="00EA1C08" w14:paraId="14488B5E" w14:textId="77777777" w:rsidTr="00492F62">
        <w:trPr>
          <w:cantSplit/>
        </w:trPr>
        <w:tc>
          <w:tcPr>
            <w:tcW w:w="3591" w:type="dxa"/>
            <w:gridSpan w:val="2"/>
            <w:vAlign w:val="center"/>
          </w:tcPr>
          <w:p w14:paraId="73AD2E1A" w14:textId="77777777" w:rsidR="008905D6" w:rsidRPr="00EA1C08" w:rsidRDefault="008905D6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 w:hanging="62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74" w:type="dxa"/>
          </w:tcPr>
          <w:p w14:paraId="55CE9C9F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6" w:type="dxa"/>
          </w:tcPr>
          <w:p w14:paraId="725B5F4B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3663B0CA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6" w:type="dxa"/>
            <w:gridSpan w:val="2"/>
          </w:tcPr>
          <w:p w14:paraId="298208A1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C91DAC2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02822F41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575B7DF2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  <w:gridSpan w:val="2"/>
          </w:tcPr>
          <w:p w14:paraId="6BFB82A2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ACF69E7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721E8FDE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822665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3107B627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FE3B842" w14:textId="0F2653F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A15DD6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2E207765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91391B" w14:textId="6264F62D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5DD6">
              <w:rPr>
                <w:rFonts w:asciiTheme="majorBidi" w:hAnsiTheme="majorBidi" w:cstheme="majorBidi"/>
                <w:sz w:val="30"/>
                <w:szCs w:val="30"/>
              </w:rPr>
              <w:t>7,962</w:t>
            </w:r>
          </w:p>
        </w:tc>
      </w:tr>
      <w:tr w:rsidR="00E16DE2" w:rsidRPr="00EA1C08" w14:paraId="78BE29EB" w14:textId="77777777" w:rsidTr="00492F62">
        <w:trPr>
          <w:cantSplit/>
        </w:trPr>
        <w:tc>
          <w:tcPr>
            <w:tcW w:w="3591" w:type="dxa"/>
            <w:gridSpan w:val="2"/>
            <w:vAlign w:val="center"/>
          </w:tcPr>
          <w:p w14:paraId="3E173E5C" w14:textId="77777777" w:rsidR="00E16DE2" w:rsidRPr="00EA1C08" w:rsidRDefault="00E16DE2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 w:hanging="6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74" w:type="dxa"/>
          </w:tcPr>
          <w:p w14:paraId="1CC02584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6" w:type="dxa"/>
          </w:tcPr>
          <w:p w14:paraId="126C077B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567BAF2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6" w:type="dxa"/>
            <w:gridSpan w:val="2"/>
          </w:tcPr>
          <w:p w14:paraId="077BB7C6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045E2F3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04204AB7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65DEF810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  <w:gridSpan w:val="2"/>
          </w:tcPr>
          <w:p w14:paraId="35DF76BF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8DB5DAB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72A5529E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5F6E02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270C313F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CA14A8" w14:textId="33310FCE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3BAD">
              <w:rPr>
                <w:rFonts w:asciiTheme="majorBidi" w:hAnsiTheme="majorBidi" w:cstheme="majorBidi"/>
                <w:sz w:val="30"/>
                <w:szCs w:val="30"/>
              </w:rPr>
              <w:t>33,500</w:t>
            </w:r>
          </w:p>
        </w:tc>
        <w:tc>
          <w:tcPr>
            <w:tcW w:w="236" w:type="dxa"/>
          </w:tcPr>
          <w:p w14:paraId="7887318B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848A65" w14:textId="662B72A8" w:rsidR="00E16DE2" w:rsidRPr="00EA1C08" w:rsidRDefault="00AC3BAD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39,530</w:t>
            </w:r>
          </w:p>
        </w:tc>
      </w:tr>
      <w:tr w:rsidR="00E16DE2" w:rsidRPr="00EA1C08" w14:paraId="60F64C15" w14:textId="77777777" w:rsidTr="00492F62">
        <w:trPr>
          <w:cantSplit/>
        </w:trPr>
        <w:tc>
          <w:tcPr>
            <w:tcW w:w="3591" w:type="dxa"/>
            <w:gridSpan w:val="2"/>
            <w:vAlign w:val="center"/>
          </w:tcPr>
          <w:p w14:paraId="325B057F" w14:textId="77777777" w:rsidR="00E16DE2" w:rsidRPr="00EA1C08" w:rsidRDefault="00E16DE2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 w:hanging="6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 ซีซีพี เพวิ่ง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สโ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>ตน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ส์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4" w:type="dxa"/>
          </w:tcPr>
          <w:p w14:paraId="68EEACFB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6" w:type="dxa"/>
          </w:tcPr>
          <w:p w14:paraId="276EFCD7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67E68DE8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6" w:type="dxa"/>
            <w:gridSpan w:val="2"/>
          </w:tcPr>
          <w:p w14:paraId="12DEFA44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F33B548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4DBE55EF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19F3964E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  <w:gridSpan w:val="2"/>
          </w:tcPr>
          <w:p w14:paraId="30D9F811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350E73D3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067E42B8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D230E3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7EAA3619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EA61C7" w14:textId="77777777" w:rsidR="00E16DE2" w:rsidRPr="00E16DE2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54B60381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B16180" w14:textId="77777777" w:rsidR="00E16DE2" w:rsidRPr="00EA1C08" w:rsidRDefault="00E16DE2" w:rsidP="00E1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A1C08" w:rsidRPr="00EA1C08" w14:paraId="1E842007" w14:textId="77777777" w:rsidTr="00492F62">
        <w:trPr>
          <w:cantSplit/>
        </w:trPr>
        <w:tc>
          <w:tcPr>
            <w:tcW w:w="3591" w:type="dxa"/>
            <w:gridSpan w:val="2"/>
            <w:vAlign w:val="center"/>
          </w:tcPr>
          <w:p w14:paraId="63D1A0A3" w14:textId="77777777" w:rsidR="008905D6" w:rsidRPr="00EA1C08" w:rsidRDefault="008905D6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 w:hanging="62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74" w:type="dxa"/>
          </w:tcPr>
          <w:p w14:paraId="7C0C7357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6" w:type="dxa"/>
          </w:tcPr>
          <w:p w14:paraId="04B1C08D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3234A316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6" w:type="dxa"/>
            <w:gridSpan w:val="2"/>
          </w:tcPr>
          <w:p w14:paraId="28614FDF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841DF6D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84" w:type="dxa"/>
          </w:tcPr>
          <w:p w14:paraId="52252207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759740AE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300" w:type="dxa"/>
            <w:gridSpan w:val="2"/>
          </w:tcPr>
          <w:p w14:paraId="469940C2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0561B89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153,707</w:t>
            </w:r>
          </w:p>
        </w:tc>
        <w:tc>
          <w:tcPr>
            <w:tcW w:w="236" w:type="dxa"/>
          </w:tcPr>
          <w:p w14:paraId="026B0E12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0077DF6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153,707</w:t>
            </w:r>
          </w:p>
        </w:tc>
        <w:tc>
          <w:tcPr>
            <w:tcW w:w="236" w:type="dxa"/>
          </w:tcPr>
          <w:p w14:paraId="1A784224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8E1554" w14:textId="54D15C41" w:rsidR="008905D6" w:rsidRPr="00E16DE2" w:rsidRDefault="00A15D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12,833</w:t>
            </w:r>
          </w:p>
        </w:tc>
        <w:tc>
          <w:tcPr>
            <w:tcW w:w="236" w:type="dxa"/>
          </w:tcPr>
          <w:p w14:paraId="6FD4FE78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334252" w14:textId="697954EB" w:rsidR="008905D6" w:rsidRPr="00EA1C08" w:rsidRDefault="00A15D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24,132</w:t>
            </w:r>
          </w:p>
        </w:tc>
      </w:tr>
      <w:tr w:rsidR="00EA1C08" w:rsidRPr="00EA1C08" w14:paraId="104BF4D3" w14:textId="77777777" w:rsidTr="00492F62">
        <w:trPr>
          <w:cantSplit/>
        </w:trPr>
        <w:tc>
          <w:tcPr>
            <w:tcW w:w="3591" w:type="dxa"/>
            <w:gridSpan w:val="2"/>
          </w:tcPr>
          <w:p w14:paraId="41192F1B" w14:textId="77777777" w:rsidR="008905D6" w:rsidRPr="00EA1C08" w:rsidRDefault="008905D6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48" w:right="-108" w:hanging="6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</w:tcPr>
          <w:p w14:paraId="7E30F4F9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732F050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383A10A5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14:paraId="269D4CC8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74907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D99078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36884068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  <w:gridSpan w:val="2"/>
          </w:tcPr>
          <w:p w14:paraId="241BB684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635AC89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673,497</w:t>
            </w:r>
          </w:p>
        </w:tc>
        <w:tc>
          <w:tcPr>
            <w:tcW w:w="236" w:type="dxa"/>
          </w:tcPr>
          <w:p w14:paraId="6428E1A7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F65B45D" w14:textId="2669A6B1" w:rsidR="008905D6" w:rsidRPr="00EA1C08" w:rsidRDefault="00A15D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673,497</w:t>
            </w:r>
          </w:p>
        </w:tc>
        <w:tc>
          <w:tcPr>
            <w:tcW w:w="236" w:type="dxa"/>
          </w:tcPr>
          <w:p w14:paraId="4BC50E74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1C85A98" w14:textId="7F4C628E" w:rsidR="008905D6" w:rsidRPr="00EA1C08" w:rsidRDefault="00AC3BAD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63,796</w:t>
            </w:r>
          </w:p>
        </w:tc>
        <w:tc>
          <w:tcPr>
            <w:tcW w:w="236" w:type="dxa"/>
          </w:tcPr>
          <w:p w14:paraId="5E486CFB" w14:textId="77777777" w:rsidR="008905D6" w:rsidRPr="00EA1C08" w:rsidRDefault="008905D6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B89CB60" w14:textId="5CD2DF51" w:rsidR="008905D6" w:rsidRPr="00EA1C08" w:rsidRDefault="00AC3BAD" w:rsidP="0089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81,624</w:t>
            </w:r>
          </w:p>
        </w:tc>
      </w:tr>
    </w:tbl>
    <w:p w14:paraId="4CFBF90D" w14:textId="77777777" w:rsidR="003B6680" w:rsidRPr="00EA1C08" w:rsidRDefault="003B6680" w:rsidP="00C16D5C">
      <w:pPr>
        <w:rPr>
          <w:rFonts w:ascii="Angsana New" w:hAnsi="Angsana New"/>
          <w:sz w:val="30"/>
          <w:szCs w:val="30"/>
        </w:rPr>
      </w:pPr>
    </w:p>
    <w:p w14:paraId="798E3C9D" w14:textId="77777777" w:rsidR="00124F94" w:rsidRPr="00EA1C08" w:rsidRDefault="00124F94" w:rsidP="00C16D5C">
      <w:pPr>
        <w:rPr>
          <w:rFonts w:ascii="Angsana New" w:hAnsi="Angsana New"/>
          <w:sz w:val="16"/>
          <w:szCs w:val="16"/>
        </w:rPr>
      </w:pPr>
    </w:p>
    <w:p w14:paraId="60B84B85" w14:textId="77777777" w:rsidR="00125AFE" w:rsidRPr="00EA1C08" w:rsidRDefault="00125AFE" w:rsidP="00125AFE">
      <w:pPr>
        <w:rPr>
          <w:rFonts w:ascii="Angsana New" w:hAnsi="Angsana New"/>
          <w:sz w:val="30"/>
          <w:szCs w:val="30"/>
        </w:rPr>
      </w:pPr>
    </w:p>
    <w:p w14:paraId="19360A28" w14:textId="77777777" w:rsidR="00124F94" w:rsidRPr="00EA1C08" w:rsidRDefault="00124F94" w:rsidP="00C16D5C">
      <w:pPr>
        <w:rPr>
          <w:rFonts w:ascii="Angsana New" w:hAnsi="Angsana New"/>
          <w:sz w:val="16"/>
          <w:szCs w:val="16"/>
        </w:rPr>
        <w:sectPr w:rsidR="00124F94" w:rsidRPr="00EA1C08" w:rsidSect="00B05AE5">
          <w:footerReference w:type="first" r:id="rId13"/>
          <w:pgSz w:w="16834" w:h="11909" w:orient="landscape" w:code="9"/>
          <w:pgMar w:top="1151" w:right="261" w:bottom="1440" w:left="1440" w:header="476" w:footer="468" w:gutter="0"/>
          <w:cols w:space="720"/>
          <w:docGrid w:linePitch="245"/>
        </w:sectPr>
      </w:pPr>
    </w:p>
    <w:p w14:paraId="49305608" w14:textId="6B31FE4F" w:rsidR="009A1D39" w:rsidRPr="00EA1C08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 xml:space="preserve">ในช่วงไตรมาสที่ </w:t>
      </w:r>
      <w:r w:rsidRPr="00EA1C08">
        <w:rPr>
          <w:rFonts w:ascii="Angsana New" w:hAnsi="Angsana New"/>
          <w:sz w:val="30"/>
          <w:szCs w:val="30"/>
        </w:rPr>
        <w:t xml:space="preserve">2 </w:t>
      </w:r>
      <w:r w:rsidRPr="00EA1C08">
        <w:rPr>
          <w:rFonts w:ascii="Angsana New" w:hAnsi="Angsana New"/>
          <w:sz w:val="30"/>
          <w:szCs w:val="30"/>
          <w:cs/>
        </w:rPr>
        <w:t>ของปี</w:t>
      </w:r>
      <w:r w:rsidRPr="00EA1C08">
        <w:rPr>
          <w:rFonts w:ascii="Angsana New" w:hAnsi="Angsana New"/>
          <w:sz w:val="30"/>
          <w:szCs w:val="30"/>
        </w:rPr>
        <w:t xml:space="preserve"> 2567</w:t>
      </w:r>
      <w:r w:rsidRPr="00EA1C08">
        <w:rPr>
          <w:rFonts w:ascii="Angsana New" w:hAnsi="Angsana New"/>
          <w:sz w:val="30"/>
          <w:szCs w:val="30"/>
          <w:cs/>
        </w:rPr>
        <w:t xml:space="preserve"> บริษัท ชาลี </w:t>
      </w:r>
      <w:proofErr w:type="spellStart"/>
      <w:r w:rsidRPr="00EA1C08">
        <w:rPr>
          <w:rFonts w:ascii="Angsana New" w:hAnsi="Angsana New"/>
          <w:sz w:val="30"/>
          <w:szCs w:val="30"/>
          <w:cs/>
        </w:rPr>
        <w:t>ท็</w:t>
      </w:r>
      <w:proofErr w:type="spellEnd"/>
      <w:r w:rsidRPr="00EA1C08">
        <w:rPr>
          <w:rFonts w:ascii="Angsana New" w:hAnsi="Angsana New"/>
          <w:sz w:val="30"/>
          <w:szCs w:val="30"/>
          <w:cs/>
        </w:rPr>
        <w:t xml:space="preserve">อป </w:t>
      </w:r>
      <w:proofErr w:type="spellStart"/>
      <w:r w:rsidRPr="00EA1C08">
        <w:rPr>
          <w:rFonts w:ascii="Angsana New" w:hAnsi="Angsana New"/>
          <w:sz w:val="30"/>
          <w:szCs w:val="30"/>
          <w:cs/>
        </w:rPr>
        <w:t>โล</w:t>
      </w:r>
      <w:proofErr w:type="spellEnd"/>
      <w:r w:rsidRPr="00EA1C08">
        <w:rPr>
          <w:rFonts w:ascii="Angsana New" w:hAnsi="Angsana New"/>
          <w:sz w:val="30"/>
          <w:szCs w:val="30"/>
          <w:cs/>
        </w:rPr>
        <w:t>จิสติ</w:t>
      </w:r>
      <w:proofErr w:type="spellStart"/>
      <w:r w:rsidRPr="00EA1C08">
        <w:rPr>
          <w:rFonts w:ascii="Angsana New" w:hAnsi="Angsana New"/>
          <w:sz w:val="30"/>
          <w:szCs w:val="30"/>
          <w:cs/>
        </w:rPr>
        <w:t>กส์</w:t>
      </w:r>
      <w:proofErr w:type="spellEnd"/>
      <w:r w:rsidRPr="00EA1C08">
        <w:rPr>
          <w:rFonts w:ascii="Angsana New" w:hAnsi="Angsana New"/>
          <w:sz w:val="30"/>
          <w:szCs w:val="30"/>
          <w:cs/>
        </w:rPr>
        <w:t xml:space="preserve"> โซลูชั่น จำกัด (“</w:t>
      </w:r>
      <w:r w:rsidRPr="00EA1C08">
        <w:rPr>
          <w:rFonts w:ascii="Angsana New" w:hAnsi="Angsana New"/>
          <w:sz w:val="30"/>
          <w:szCs w:val="30"/>
        </w:rPr>
        <w:t>CTLS</w:t>
      </w:r>
      <w:r w:rsidRPr="00EA1C08">
        <w:rPr>
          <w:rFonts w:ascii="Angsana New" w:hAnsi="Angsana New"/>
          <w:sz w:val="30"/>
          <w:szCs w:val="30"/>
          <w:cs/>
        </w:rPr>
        <w:t xml:space="preserve">”) ได้เริ่มดำเนินการจดทะเบียนเปลี่ยนแปลงข้อบังคับบริษัทในส่วนที่เกี่ยวข้องกับการมีสิทธิออกเสียงในการประชุมคณะกรรมการบริษัทและการประชุมผู้ถือหุ้นจากเดิมที่ใช้เสียงข้างมากในการลงมติ (ซึ่งบริษัทมีการควบคุมแบบเบ็ดเสร็จเด็ดขาดใน </w:t>
      </w:r>
      <w:r w:rsidRPr="00EA1C08">
        <w:rPr>
          <w:rFonts w:ascii="Angsana New" w:hAnsi="Angsana New"/>
          <w:sz w:val="30"/>
          <w:szCs w:val="30"/>
        </w:rPr>
        <w:t>CTLS</w:t>
      </w:r>
      <w:r w:rsidRPr="00EA1C08">
        <w:rPr>
          <w:rFonts w:ascii="Angsana New" w:hAnsi="Angsana New"/>
          <w:sz w:val="30"/>
          <w:szCs w:val="30"/>
          <w:cs/>
        </w:rPr>
        <w:t xml:space="preserve">) เป็นการลงคะแนนเสียงแบบเป็นเอกฉันท์ในการลงมติ (ซึ่งก่อให้เกิดการควบคุมร่วมของผู้ถือหุ้นทุกฝ่าย ดังนั้น การควบคุมใน </w:t>
      </w:r>
      <w:r w:rsidRPr="00EA1C08">
        <w:rPr>
          <w:rFonts w:ascii="Angsana New" w:hAnsi="Angsana New"/>
          <w:spacing w:val="4"/>
          <w:sz w:val="30"/>
          <w:szCs w:val="30"/>
        </w:rPr>
        <w:t xml:space="preserve">CTLS </w:t>
      </w:r>
      <w:r w:rsidRPr="00EA1C08">
        <w:rPr>
          <w:rFonts w:ascii="Angsana New" w:hAnsi="Angsana New"/>
          <w:spacing w:val="4"/>
          <w:sz w:val="30"/>
          <w:szCs w:val="30"/>
          <w:cs/>
        </w:rPr>
        <w:t>จึงสิ้นสุดลงในช่วงเวลาดังกล่าวและก่อเกิดการร่วมค้าขึ้นนับแต่นั้น) ทั้งนี้ การเปลี่ยนแปลงข้อบังคับดังกล่าว</w:t>
      </w:r>
      <w:r w:rsidRPr="00EA1C08">
        <w:rPr>
          <w:rFonts w:ascii="Angsana New" w:hAnsi="Angsana New"/>
          <w:sz w:val="30"/>
          <w:szCs w:val="30"/>
          <w:cs/>
        </w:rPr>
        <w:t xml:space="preserve">เป็นไปตามมติที่ประชุมวิสามัญผู้ถือหุ้นของ </w:t>
      </w:r>
      <w:r w:rsidRPr="00EA1C08">
        <w:rPr>
          <w:rFonts w:ascii="Angsana New" w:hAnsi="Angsana New"/>
          <w:sz w:val="30"/>
          <w:szCs w:val="30"/>
        </w:rPr>
        <w:t xml:space="preserve">CTLS </w:t>
      </w:r>
      <w:r w:rsidRPr="00EA1C08">
        <w:rPr>
          <w:rFonts w:ascii="Angsana New" w:hAnsi="Angsana New"/>
          <w:sz w:val="30"/>
          <w:szCs w:val="30"/>
          <w:cs/>
        </w:rPr>
        <w:t xml:space="preserve">ในเดือนมิถุนายน </w:t>
      </w:r>
      <w:r w:rsidRPr="00EA1C08">
        <w:rPr>
          <w:rFonts w:ascii="Angsana New" w:hAnsi="Angsana New"/>
          <w:sz w:val="30"/>
          <w:szCs w:val="30"/>
        </w:rPr>
        <w:t>2567</w:t>
      </w:r>
      <w:r w:rsidRPr="00EA1C08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ในงบการเงินเฉพาะกิจการบริษัทได้โอนยอด</w:t>
      </w:r>
      <w:r w:rsidRPr="00EA1C08">
        <w:rPr>
          <w:rFonts w:ascii="Angsana New" w:hAnsi="Angsana New"/>
          <w:spacing w:val="6"/>
          <w:sz w:val="30"/>
          <w:szCs w:val="30"/>
          <w:cs/>
        </w:rPr>
        <w:t xml:space="preserve">มูลค่าตามบัญชีของเงินลงทุนใน </w:t>
      </w:r>
      <w:r w:rsidRPr="00EA1C08">
        <w:rPr>
          <w:rFonts w:ascii="Angsana New" w:hAnsi="Angsana New"/>
          <w:spacing w:val="6"/>
          <w:sz w:val="30"/>
          <w:szCs w:val="30"/>
        </w:rPr>
        <w:t xml:space="preserve">CTLS </w:t>
      </w:r>
      <w:r w:rsidRPr="00EA1C08">
        <w:rPr>
          <w:rFonts w:ascii="Angsana New" w:hAnsi="Angsana New"/>
          <w:spacing w:val="6"/>
          <w:sz w:val="30"/>
          <w:szCs w:val="30"/>
          <w:cs/>
        </w:rPr>
        <w:t>ในช่วงดังกล่าวจากเงินลงทุนในบริษัทย่อยมาเป็นการร่วม</w:t>
      </w:r>
      <w:r w:rsidRPr="00392EB7">
        <w:rPr>
          <w:rFonts w:ascii="Angsana New" w:hAnsi="Angsana New"/>
          <w:spacing w:val="6"/>
          <w:sz w:val="30"/>
          <w:szCs w:val="30"/>
          <w:cs/>
        </w:rPr>
        <w:t>ค้า ส่วนงบฐานะ</w:t>
      </w:r>
      <w:r w:rsidRPr="00392EB7">
        <w:rPr>
          <w:rFonts w:ascii="Angsana New" w:hAnsi="Angsana New"/>
          <w:sz w:val="30"/>
          <w:szCs w:val="30"/>
          <w:cs/>
        </w:rPr>
        <w:t xml:space="preserve">การเงินรวมในปี </w:t>
      </w:r>
      <w:r w:rsidRPr="00392EB7">
        <w:rPr>
          <w:rFonts w:ascii="Angsana New" w:hAnsi="Angsana New"/>
          <w:sz w:val="30"/>
          <w:szCs w:val="30"/>
        </w:rPr>
        <w:t>2567</w:t>
      </w:r>
      <w:r w:rsidRPr="00392EB7">
        <w:rPr>
          <w:rFonts w:ascii="Angsana New" w:hAnsi="Angsana New"/>
          <w:sz w:val="30"/>
          <w:szCs w:val="30"/>
          <w:cs/>
        </w:rPr>
        <w:t xml:space="preserve"> ไม่ได้มีการนำสินทรัพย์และหนี้สินของ </w:t>
      </w:r>
      <w:r w:rsidRPr="00392EB7">
        <w:rPr>
          <w:rFonts w:ascii="Angsana New" w:hAnsi="Angsana New"/>
          <w:sz w:val="30"/>
          <w:szCs w:val="30"/>
        </w:rPr>
        <w:t xml:space="preserve">CTLS </w:t>
      </w:r>
      <w:r w:rsidRPr="00392EB7">
        <w:rPr>
          <w:rFonts w:ascii="Angsana New" w:hAnsi="Angsana New"/>
          <w:sz w:val="30"/>
          <w:szCs w:val="30"/>
          <w:cs/>
        </w:rPr>
        <w:t xml:space="preserve">มารวมในการจัดทำ ส่วนงบกำไรขาดทุนเบ็ดเสร็จรวมได้รวมผลการดำเนินงานเฉพาะในช่วงที่บริษัทยังมีการควบคุมใน </w:t>
      </w:r>
      <w:r w:rsidRPr="00392EB7">
        <w:rPr>
          <w:rFonts w:ascii="Angsana New" w:hAnsi="Angsana New"/>
          <w:sz w:val="30"/>
          <w:szCs w:val="30"/>
        </w:rPr>
        <w:t>CTLS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โดยหลังจากที่การควบคุมได้สิ้นสุดลงและเกิดเป็นการควบคุมร่วมบริษัทบันทึกเพียงส่วนแบ่งขาดทุนในการร่วมค้าจาก </w:t>
      </w:r>
      <w:r w:rsidRPr="00EA1C08">
        <w:rPr>
          <w:rFonts w:ascii="Angsana New" w:hAnsi="Angsana New"/>
          <w:sz w:val="30"/>
          <w:szCs w:val="30"/>
        </w:rPr>
        <w:t>CTLS</w:t>
      </w:r>
    </w:p>
    <w:p w14:paraId="5E613EE8" w14:textId="77777777" w:rsidR="009A1D39" w:rsidRPr="00567423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53B7277E" w14:textId="08A436C9" w:rsidR="009A1D39" w:rsidRPr="00EA1C08" w:rsidRDefault="009A1D39" w:rsidP="009A1D39">
      <w:pPr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537724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537724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3472E51D" w14:textId="77777777" w:rsidR="009A1D39" w:rsidRPr="00567423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004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2"/>
        <w:gridCol w:w="805"/>
        <w:gridCol w:w="267"/>
        <w:gridCol w:w="799"/>
        <w:gridCol w:w="7"/>
        <w:gridCol w:w="252"/>
        <w:gridCol w:w="7"/>
        <w:gridCol w:w="708"/>
        <w:gridCol w:w="284"/>
        <w:gridCol w:w="701"/>
        <w:gridCol w:w="7"/>
        <w:gridCol w:w="252"/>
        <w:gridCol w:w="7"/>
        <w:gridCol w:w="778"/>
        <w:gridCol w:w="287"/>
        <w:gridCol w:w="771"/>
        <w:gridCol w:w="7"/>
        <w:gridCol w:w="276"/>
        <w:gridCol w:w="7"/>
        <w:gridCol w:w="778"/>
        <w:gridCol w:w="283"/>
        <w:gridCol w:w="780"/>
      </w:tblGrid>
      <w:tr w:rsidR="00EA1C08" w:rsidRPr="00EA1C08" w14:paraId="32CE1FD4" w14:textId="77777777" w:rsidTr="00361078">
        <w:trPr>
          <w:cantSplit/>
        </w:trPr>
        <w:tc>
          <w:tcPr>
            <w:tcW w:w="1982" w:type="dxa"/>
          </w:tcPr>
          <w:p w14:paraId="36CC694B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</w:tcPr>
          <w:p w14:paraId="5AF04154" w14:textId="77777777"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59" w:type="dxa"/>
            <w:gridSpan w:val="2"/>
          </w:tcPr>
          <w:p w14:paraId="4E07209C" w14:textId="77777777"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4"/>
          </w:tcPr>
          <w:p w14:paraId="027AEC7F" w14:textId="3F79469E"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9" w:type="dxa"/>
            <w:gridSpan w:val="2"/>
          </w:tcPr>
          <w:p w14:paraId="40CF8639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4" w:type="dxa"/>
            <w:gridSpan w:val="10"/>
          </w:tcPr>
          <w:p w14:paraId="745D1A7D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EA1C08" w:rsidRPr="00EA1C08" w14:paraId="5AC0C0A8" w14:textId="77777777" w:rsidTr="00361078">
        <w:trPr>
          <w:cantSplit/>
        </w:trPr>
        <w:tc>
          <w:tcPr>
            <w:tcW w:w="1982" w:type="dxa"/>
          </w:tcPr>
          <w:p w14:paraId="28A7C994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</w:tcPr>
          <w:p w14:paraId="47ED0A22" w14:textId="77777777"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59" w:type="dxa"/>
            <w:gridSpan w:val="2"/>
          </w:tcPr>
          <w:p w14:paraId="6BAA8C3F" w14:textId="77777777" w:rsidR="009A1D39" w:rsidRPr="00EA1C08" w:rsidRDefault="009A1D39" w:rsidP="004B54CC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00" w:type="dxa"/>
            <w:gridSpan w:val="4"/>
            <w:tcBorders>
              <w:bottom w:val="single" w:sz="4" w:space="0" w:color="auto"/>
            </w:tcBorders>
          </w:tcPr>
          <w:p w14:paraId="08D33B2F" w14:textId="7DCD13B0" w:rsidR="009A1D39" w:rsidRPr="00EA1C08" w:rsidRDefault="005A0AB8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  <w:r w:rsidR="009B3477" w:rsidRPr="00EA1C0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59" w:type="dxa"/>
            <w:gridSpan w:val="2"/>
          </w:tcPr>
          <w:p w14:paraId="2A923BF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12331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203DD497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</w:tcBorders>
          </w:tcPr>
          <w:p w14:paraId="7F116E48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A1C08" w:rsidRPr="00EA1C08" w14:paraId="65A868DF" w14:textId="77777777" w:rsidTr="00361078">
        <w:trPr>
          <w:cantSplit/>
        </w:trPr>
        <w:tc>
          <w:tcPr>
            <w:tcW w:w="1982" w:type="dxa"/>
          </w:tcPr>
          <w:p w14:paraId="2FABDAA7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6EF0088A" w14:textId="237B6BC0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984881A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60B90" w14:textId="7374F309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9" w:type="dxa"/>
            <w:gridSpan w:val="2"/>
          </w:tcPr>
          <w:p w14:paraId="31D65D0B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7BC3EA6" w14:textId="5BD372FB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BC1D0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179C4" w14:textId="3ED376FA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9" w:type="dxa"/>
            <w:gridSpan w:val="2"/>
          </w:tcPr>
          <w:p w14:paraId="65993C34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42A7753A" w14:textId="7172AF8E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2D48FFD9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BF023" w14:textId="591D0F19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gridSpan w:val="2"/>
          </w:tcPr>
          <w:p w14:paraId="6788536B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73F50E81" w14:textId="02AB59EC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3A5484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14:paraId="27C903ED" w14:textId="1BB6F52B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256</w:t>
            </w:r>
            <w:r w:rsidR="0053772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537724" w:rsidRPr="00EA1C08" w14:paraId="271ACADD" w14:textId="77777777" w:rsidTr="00361078">
        <w:trPr>
          <w:cantSplit/>
        </w:trPr>
        <w:tc>
          <w:tcPr>
            <w:tcW w:w="1982" w:type="dxa"/>
          </w:tcPr>
          <w:p w14:paraId="08CC21AF" w14:textId="77777777" w:rsidR="00537724" w:rsidRPr="00EA1C08" w:rsidRDefault="00537724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106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</w:t>
            </w:r>
            <w:proofErr w:type="spellStart"/>
            <w:r w:rsidRPr="00EA1C08">
              <w:rPr>
                <w:rFonts w:ascii="Angsana New" w:hAnsi="Angsana New"/>
                <w:sz w:val="24"/>
                <w:szCs w:val="24"/>
                <w:cs/>
              </w:rPr>
              <w:t>ท็</w:t>
            </w:r>
            <w:proofErr w:type="spellEnd"/>
            <w:r w:rsidRPr="00EA1C08">
              <w:rPr>
                <w:rFonts w:ascii="Angsana New" w:hAnsi="Angsana New"/>
                <w:sz w:val="24"/>
                <w:szCs w:val="24"/>
                <w:cs/>
              </w:rPr>
              <w:t xml:space="preserve">อป </w:t>
            </w:r>
            <w:proofErr w:type="spellStart"/>
            <w:r w:rsidRPr="00EA1C08">
              <w:rPr>
                <w:rFonts w:ascii="Angsana New" w:hAnsi="Angsana New"/>
                <w:sz w:val="24"/>
                <w:szCs w:val="24"/>
                <w:cs/>
              </w:rPr>
              <w:t>โล</w:t>
            </w:r>
            <w:proofErr w:type="spellEnd"/>
            <w:r w:rsidRPr="00EA1C08">
              <w:rPr>
                <w:rFonts w:ascii="Angsana New" w:hAnsi="Angsana New"/>
                <w:sz w:val="24"/>
                <w:szCs w:val="24"/>
                <w:cs/>
              </w:rPr>
              <w:t>จิสติ</w:t>
            </w:r>
            <w:proofErr w:type="spellStart"/>
            <w:r w:rsidRPr="00EA1C08">
              <w:rPr>
                <w:rFonts w:ascii="Angsana New" w:hAnsi="Angsana New"/>
                <w:sz w:val="24"/>
                <w:szCs w:val="24"/>
                <w:cs/>
              </w:rPr>
              <w:t>กส์</w:t>
            </w:r>
            <w:proofErr w:type="spellEnd"/>
            <w:r w:rsidRPr="00EA1C0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05" w:type="dxa"/>
          </w:tcPr>
          <w:p w14:paraId="1A34F4EB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7" w:type="dxa"/>
          </w:tcPr>
          <w:p w14:paraId="7CA493A4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14:paraId="50C0E43A" w14:textId="52124120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59" w:type="dxa"/>
            <w:gridSpan w:val="2"/>
          </w:tcPr>
          <w:p w14:paraId="13006368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0F25A8F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84" w:type="dxa"/>
          </w:tcPr>
          <w:p w14:paraId="3C88E841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14:paraId="6B42EA51" w14:textId="19B5C98C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C08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59" w:type="dxa"/>
            <w:gridSpan w:val="2"/>
          </w:tcPr>
          <w:p w14:paraId="01240410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</w:tcPr>
          <w:p w14:paraId="5DBC9D2C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1C08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7" w:type="dxa"/>
          </w:tcPr>
          <w:p w14:paraId="27E68624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bottom w:val="double" w:sz="4" w:space="0" w:color="auto"/>
            </w:tcBorders>
          </w:tcPr>
          <w:p w14:paraId="51B4DA42" w14:textId="6EF963AA" w:rsidR="00537724" w:rsidRPr="00537724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A1C08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83" w:type="dxa"/>
            <w:gridSpan w:val="2"/>
          </w:tcPr>
          <w:p w14:paraId="2226053F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</w:tcPr>
          <w:p w14:paraId="27A4119D" w14:textId="2E5DA360" w:rsidR="00537724" w:rsidRPr="00392EB7" w:rsidRDefault="00AC3BAD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18,949</w:t>
            </w:r>
          </w:p>
        </w:tc>
        <w:tc>
          <w:tcPr>
            <w:tcW w:w="283" w:type="dxa"/>
          </w:tcPr>
          <w:p w14:paraId="5C4471B3" w14:textId="77777777" w:rsidR="00537724" w:rsidRPr="00EA1C08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</w:tcPr>
          <w:p w14:paraId="48CACCAC" w14:textId="7ECF325C" w:rsidR="00537724" w:rsidRPr="00537724" w:rsidRDefault="00537724" w:rsidP="0053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957B1">
              <w:rPr>
                <w:rFonts w:ascii="Angsana New" w:hAnsi="Angsana New"/>
                <w:bCs/>
                <w:sz w:val="24"/>
                <w:szCs w:val="24"/>
              </w:rPr>
              <w:t>3,198</w:t>
            </w:r>
          </w:p>
        </w:tc>
      </w:tr>
      <w:tr w:rsidR="00EA1C08" w:rsidRPr="00EA1C08" w14:paraId="6F345982" w14:textId="77777777" w:rsidTr="00361078">
        <w:trPr>
          <w:cantSplit/>
        </w:trPr>
        <w:tc>
          <w:tcPr>
            <w:tcW w:w="1982" w:type="dxa"/>
          </w:tcPr>
          <w:p w14:paraId="49E534BC" w14:textId="77777777" w:rsidR="009A1D39" w:rsidRPr="00EA1C08" w:rsidRDefault="009A1D39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106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805" w:type="dxa"/>
          </w:tcPr>
          <w:p w14:paraId="7924EFD4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14:paraId="1911889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gridSpan w:val="2"/>
          </w:tcPr>
          <w:p w14:paraId="50B0A932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gridSpan w:val="2"/>
          </w:tcPr>
          <w:p w14:paraId="2457B57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53D84E19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2C38E8B4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gridSpan w:val="2"/>
          </w:tcPr>
          <w:p w14:paraId="1E441025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gridSpan w:val="2"/>
          </w:tcPr>
          <w:p w14:paraId="342C0B3F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8B84562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704A7DBE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  <w:gridSpan w:val="2"/>
          </w:tcPr>
          <w:p w14:paraId="74C6C44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0863D08D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</w:tcPr>
          <w:p w14:paraId="78446A17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73A6EF63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</w:tcPr>
          <w:p w14:paraId="663A8CB1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14:paraId="1296CC01" w14:textId="77777777" w:rsidTr="00361078">
        <w:trPr>
          <w:cantSplit/>
        </w:trPr>
        <w:tc>
          <w:tcPr>
            <w:tcW w:w="1982" w:type="dxa"/>
          </w:tcPr>
          <w:p w14:paraId="465AD00E" w14:textId="77777777" w:rsidR="009A1D39" w:rsidRPr="00EA1C08" w:rsidRDefault="009A1D39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106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805" w:type="dxa"/>
          </w:tcPr>
          <w:p w14:paraId="24EC7E6E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7" w:type="dxa"/>
          </w:tcPr>
          <w:p w14:paraId="1FBB1788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gridSpan w:val="2"/>
          </w:tcPr>
          <w:p w14:paraId="67828084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gridSpan w:val="2"/>
          </w:tcPr>
          <w:p w14:paraId="14892611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6C86130B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E958807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gridSpan w:val="2"/>
          </w:tcPr>
          <w:p w14:paraId="79905845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gridSpan w:val="2"/>
          </w:tcPr>
          <w:p w14:paraId="31974647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36FEB56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7" w:type="dxa"/>
          </w:tcPr>
          <w:p w14:paraId="47A3F80A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  <w:gridSpan w:val="2"/>
          </w:tcPr>
          <w:p w14:paraId="786F8181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</w:tcPr>
          <w:p w14:paraId="68C824F3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</w:tcPr>
          <w:p w14:paraId="613E7E7A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3587065B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78" w:type="dxa"/>
          </w:tcPr>
          <w:p w14:paraId="180BAA73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14:paraId="3A9EC730" w14:textId="77777777" w:rsidTr="00361078">
        <w:trPr>
          <w:cantSplit/>
        </w:trPr>
        <w:tc>
          <w:tcPr>
            <w:tcW w:w="1982" w:type="dxa"/>
          </w:tcPr>
          <w:p w14:paraId="3E1D0E1E" w14:textId="77777777" w:rsidR="009A1D39" w:rsidRPr="00EA1C08" w:rsidRDefault="009A1D39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106"/>
              <w:rPr>
                <w:rFonts w:ascii="Angsana New" w:hAnsi="Angsana New"/>
                <w:sz w:val="24"/>
                <w:szCs w:val="24"/>
                <w:cs/>
              </w:rPr>
            </w:pPr>
            <w:r w:rsidRPr="00EA1C08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805" w:type="dxa"/>
          </w:tcPr>
          <w:p w14:paraId="7BB360DF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B985242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6" w:type="dxa"/>
            <w:gridSpan w:val="2"/>
          </w:tcPr>
          <w:p w14:paraId="0D988293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2ED5F7A7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8A88A0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AA83C7E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14:paraId="4325637F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0C66E20C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1FA90D8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7" w:type="dxa"/>
          </w:tcPr>
          <w:p w14:paraId="649387EE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gridSpan w:val="2"/>
          </w:tcPr>
          <w:p w14:paraId="0AD2B105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14:paraId="4FDDD472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C2C0C22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DA2B5A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CBDDB9D" w14:textId="77777777" w:rsidR="009A1D39" w:rsidRPr="00EA1C08" w:rsidRDefault="009A1D39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84C5C45" w14:textId="77777777" w:rsidR="009A1D39" w:rsidRPr="00567423" w:rsidRDefault="009A1D39" w:rsidP="009A1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B6CE802" w14:textId="7A904D44" w:rsidR="00537724" w:rsidRPr="008D7C71" w:rsidRDefault="00537724" w:rsidP="0053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จากเงินลงทุนในบริษัทร่วมและการร่วมค้า</w:t>
      </w:r>
      <w:r w:rsidRPr="00950FDD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/>
          <w:sz w:val="30"/>
          <w:szCs w:val="30"/>
          <w:cs/>
        </w:rPr>
        <w:t>ปี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/>
          <w:sz w:val="30"/>
          <w:szCs w:val="30"/>
          <w:cs/>
        </w:rPr>
        <w:t>รายละเอียด</w:t>
      </w:r>
      <w:r w:rsidRPr="00950FDD">
        <w:rPr>
          <w:rFonts w:ascii="Angsana New" w:hAnsi="Angsana New"/>
          <w:sz w:val="30"/>
          <w:szCs w:val="30"/>
          <w:cs/>
        </w:rPr>
        <w:t>ดังนี้</w:t>
      </w:r>
    </w:p>
    <w:p w14:paraId="76DEB2E6" w14:textId="77777777" w:rsidR="00361078" w:rsidRPr="000C348D" w:rsidRDefault="00361078" w:rsidP="0053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9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66"/>
        <w:gridCol w:w="1150"/>
        <w:gridCol w:w="287"/>
        <w:gridCol w:w="1141"/>
        <w:gridCol w:w="9"/>
        <w:gridCol w:w="277"/>
        <w:gridCol w:w="9"/>
        <w:gridCol w:w="1134"/>
        <w:gridCol w:w="283"/>
        <w:gridCol w:w="1140"/>
      </w:tblGrid>
      <w:tr w:rsidR="00511FBF" w:rsidRPr="009B3477" w14:paraId="4B2144CD" w14:textId="77777777" w:rsidTr="00361078">
        <w:trPr>
          <w:cantSplit/>
        </w:trPr>
        <w:tc>
          <w:tcPr>
            <w:tcW w:w="4666" w:type="dxa"/>
          </w:tcPr>
          <w:p w14:paraId="4C0D983A" w14:textId="77777777" w:rsidR="00511FBF" w:rsidRPr="009B3477" w:rsidRDefault="00511FBF" w:rsidP="00114EF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</w:tcPr>
          <w:p w14:paraId="40821095" w14:textId="18174C7D" w:rsidR="00511FBF" w:rsidRPr="00655B45" w:rsidRDefault="00511FBF" w:rsidP="00511FBF">
            <w:pPr>
              <w:pStyle w:val="a1"/>
              <w:tabs>
                <w:tab w:val="left" w:pos="0"/>
              </w:tabs>
              <w:spacing w:line="240" w:lineRule="atLeast"/>
              <w:ind w:right="-108" w:hanging="4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สัดส่วนการถือหุ้นทางตรง</w:t>
            </w:r>
            <w:r w:rsidR="008D77C6">
              <w:rPr>
                <w:rFonts w:ascii="Angsana New" w:hAnsi="Angsana New"/>
                <w:sz w:val="24"/>
                <w:szCs w:val="24"/>
                <w:cs/>
              </w:rPr>
              <w:t>หรือทางอ้อม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>โดยบริษัทร้อยละ</w:t>
            </w:r>
          </w:p>
        </w:tc>
        <w:tc>
          <w:tcPr>
            <w:tcW w:w="286" w:type="dxa"/>
            <w:gridSpan w:val="2"/>
          </w:tcPr>
          <w:p w14:paraId="523CA45A" w14:textId="77777777" w:rsidR="00511FBF" w:rsidRPr="009B3477" w:rsidRDefault="00511FBF" w:rsidP="00114EF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66" w:type="dxa"/>
            <w:gridSpan w:val="4"/>
            <w:tcBorders>
              <w:bottom w:val="single" w:sz="4" w:space="0" w:color="auto"/>
            </w:tcBorders>
          </w:tcPr>
          <w:p w14:paraId="0EB58DE3" w14:textId="77777777" w:rsidR="005A0AB8" w:rsidRDefault="005A0AB8" w:rsidP="00114EF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F011171" w14:textId="798216E7" w:rsidR="00511FBF" w:rsidRPr="009B3477" w:rsidRDefault="00511FBF" w:rsidP="00114EF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11FBF" w:rsidRPr="009B3477" w14:paraId="3EC94FB3" w14:textId="77777777" w:rsidTr="00361078">
        <w:trPr>
          <w:cantSplit/>
        </w:trPr>
        <w:tc>
          <w:tcPr>
            <w:tcW w:w="4666" w:type="dxa"/>
          </w:tcPr>
          <w:p w14:paraId="5659470F" w14:textId="77777777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BC250BA" w14:textId="39B3E1F1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3DB6405E" w14:textId="77777777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05089" w14:textId="5FB2AB99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86" w:type="dxa"/>
            <w:gridSpan w:val="2"/>
          </w:tcPr>
          <w:p w14:paraId="10832BCC" w14:textId="77777777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77CFF4" w14:textId="7B79F399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83" w:type="dxa"/>
          </w:tcPr>
          <w:p w14:paraId="799C3CD8" w14:textId="77777777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5F67C53" w14:textId="09C0E380" w:rsidR="00511FBF" w:rsidRPr="009B3477" w:rsidRDefault="00511FBF" w:rsidP="00511F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B3477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AC3BAD" w:rsidRPr="009B3477" w14:paraId="3B25C85B" w14:textId="77777777" w:rsidTr="00361078">
        <w:trPr>
          <w:cantSplit/>
        </w:trPr>
        <w:tc>
          <w:tcPr>
            <w:tcW w:w="4666" w:type="dxa"/>
          </w:tcPr>
          <w:p w14:paraId="4CE734FD" w14:textId="77777777" w:rsidR="00AC3BAD" w:rsidRPr="009B3477" w:rsidRDefault="00AC3BAD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</w:t>
            </w:r>
            <w:proofErr w:type="spellStart"/>
            <w:r w:rsidRPr="009B3477">
              <w:rPr>
                <w:rFonts w:ascii="Angsana New" w:hAnsi="Angsana New"/>
                <w:sz w:val="24"/>
                <w:szCs w:val="24"/>
                <w:cs/>
              </w:rPr>
              <w:t>ท็</w:t>
            </w:r>
            <w:proofErr w:type="spellEnd"/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อป </w:t>
            </w:r>
            <w:proofErr w:type="spellStart"/>
            <w:r w:rsidRPr="009B3477">
              <w:rPr>
                <w:rFonts w:ascii="Angsana New" w:hAnsi="Angsana New"/>
                <w:sz w:val="24"/>
                <w:szCs w:val="24"/>
                <w:cs/>
              </w:rPr>
              <w:t>โล</w:t>
            </w:r>
            <w:proofErr w:type="spellEnd"/>
            <w:r w:rsidRPr="009B3477">
              <w:rPr>
                <w:rFonts w:ascii="Angsana New" w:hAnsi="Angsana New"/>
                <w:sz w:val="24"/>
                <w:szCs w:val="24"/>
                <w:cs/>
              </w:rPr>
              <w:t>จิสติ</w:t>
            </w:r>
            <w:proofErr w:type="spellStart"/>
            <w:r w:rsidRPr="009B3477">
              <w:rPr>
                <w:rFonts w:ascii="Angsana New" w:hAnsi="Angsana New"/>
                <w:sz w:val="24"/>
                <w:szCs w:val="24"/>
                <w:cs/>
              </w:rPr>
              <w:t>กส์</w:t>
            </w:r>
            <w:proofErr w:type="spellEnd"/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 โซลูชั่น จำกัด (การร่วมค้า) </w:t>
            </w: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6F5BD1" w14:textId="2E8AB4B3" w:rsidR="00AC3BAD" w:rsidRPr="009B3477" w:rsidRDefault="000D6946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0D6946">
              <w:rPr>
                <w:rFonts w:ascii="Angsana New" w:hAnsi="Angsana New"/>
                <w:sz w:val="24"/>
                <w:szCs w:val="24"/>
              </w:rPr>
              <w:t>51</w:t>
            </w:r>
            <w:r w:rsidR="00AC3BAD" w:rsidRPr="009B34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6946">
              <w:rPr>
                <w:rFonts w:ascii="Angsana New" w:hAnsi="Angsana New"/>
                <w:sz w:val="24"/>
                <w:szCs w:val="24"/>
              </w:rPr>
              <w:t>0</w:t>
            </w:r>
            <w:r w:rsidR="00AC3BAD" w:rsidRPr="009B347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7" w:type="dxa"/>
          </w:tcPr>
          <w:p w14:paraId="35C50376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2FAD6EFE" w14:textId="16B1EB71" w:rsidR="00AC3BAD" w:rsidRPr="009B3477" w:rsidRDefault="000D6946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946">
              <w:rPr>
                <w:rFonts w:ascii="Angsana New" w:hAnsi="Angsana New"/>
                <w:sz w:val="24"/>
                <w:szCs w:val="24"/>
              </w:rPr>
              <w:t>51</w:t>
            </w:r>
            <w:r w:rsidR="00AC3BAD" w:rsidRPr="009B34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6946">
              <w:rPr>
                <w:rFonts w:ascii="Angsana New" w:hAnsi="Angsana New"/>
                <w:sz w:val="24"/>
                <w:szCs w:val="24"/>
              </w:rPr>
              <w:t>0</w:t>
            </w:r>
            <w:r w:rsidR="00AC3BAD" w:rsidRPr="009B3477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6" w:type="dxa"/>
            <w:gridSpan w:val="2"/>
          </w:tcPr>
          <w:p w14:paraId="48C9A0AE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4684F4" w14:textId="561522F7" w:rsidR="00AC3BAD" w:rsidRPr="00AC3BAD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C3BAD">
              <w:rPr>
                <w:rFonts w:ascii="Angsana New" w:hAnsi="Angsana New"/>
                <w:bCs/>
                <w:sz w:val="24"/>
                <w:szCs w:val="24"/>
              </w:rPr>
              <w:t>5,928</w:t>
            </w:r>
          </w:p>
        </w:tc>
        <w:tc>
          <w:tcPr>
            <w:tcW w:w="283" w:type="dxa"/>
          </w:tcPr>
          <w:p w14:paraId="588D9399" w14:textId="77777777" w:rsidR="00AC3BAD" w:rsidRPr="00AC3BAD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5F9FD72F" w14:textId="313ADB7B" w:rsidR="00AC3BAD" w:rsidRPr="00AC3BAD" w:rsidRDefault="00AC3BAD" w:rsidP="0006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E968D7">
              <w:rPr>
                <w:rFonts w:ascii="Angsana New" w:hAnsi="Angsana New"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</w:tr>
      <w:tr w:rsidR="00511FBF" w:rsidRPr="009B3477" w14:paraId="791D85C1" w14:textId="77777777" w:rsidTr="00361078">
        <w:trPr>
          <w:cantSplit/>
        </w:trPr>
        <w:tc>
          <w:tcPr>
            <w:tcW w:w="4666" w:type="dxa"/>
          </w:tcPr>
          <w:p w14:paraId="338410F8" w14:textId="77777777" w:rsidR="00511FBF" w:rsidRPr="009B3477" w:rsidRDefault="00511FBF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56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B3477">
              <w:rPr>
                <w:rFonts w:ascii="Angsana New" w:hAnsi="Angsana New"/>
                <w:sz w:val="24"/>
                <w:szCs w:val="24"/>
              </w:rPr>
              <w:t>9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 อินเตอร์ </w:t>
            </w:r>
            <w:proofErr w:type="spellStart"/>
            <w:r w:rsidRPr="009B3477">
              <w:rPr>
                <w:rFonts w:ascii="Angsana New" w:hAnsi="Angsana New"/>
                <w:sz w:val="24"/>
                <w:szCs w:val="24"/>
                <w:cs/>
              </w:rPr>
              <w:t>โล</w:t>
            </w:r>
            <w:proofErr w:type="spellEnd"/>
            <w:r w:rsidRPr="009B3477">
              <w:rPr>
                <w:rFonts w:ascii="Angsana New" w:hAnsi="Angsana New"/>
                <w:sz w:val="24"/>
                <w:szCs w:val="24"/>
                <w:cs/>
              </w:rPr>
              <w:t>จิสติ</w:t>
            </w:r>
            <w:proofErr w:type="spellStart"/>
            <w:r w:rsidRPr="009B3477">
              <w:rPr>
                <w:rFonts w:ascii="Angsana New" w:hAnsi="Angsana New"/>
                <w:sz w:val="24"/>
                <w:szCs w:val="24"/>
                <w:cs/>
              </w:rPr>
              <w:t>กส์</w:t>
            </w:r>
            <w:proofErr w:type="spellEnd"/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 จำกัด (การร่วมค้าของชาลีฯ) </w:t>
            </w:r>
          </w:p>
        </w:tc>
        <w:tc>
          <w:tcPr>
            <w:tcW w:w="1150" w:type="dxa"/>
          </w:tcPr>
          <w:p w14:paraId="3EB1E260" w14:textId="2679F226" w:rsidR="00511FBF" w:rsidRPr="009B3477" w:rsidRDefault="00F512C9" w:rsidP="0051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B3477">
              <w:rPr>
                <w:rFonts w:ascii="Angsana New" w:hAnsi="Angsana New"/>
                <w:bCs/>
                <w:sz w:val="24"/>
                <w:szCs w:val="24"/>
              </w:rPr>
              <w:t>26.01</w:t>
            </w:r>
          </w:p>
        </w:tc>
        <w:tc>
          <w:tcPr>
            <w:tcW w:w="287" w:type="dxa"/>
          </w:tcPr>
          <w:p w14:paraId="63E5C4FA" w14:textId="77777777" w:rsidR="00511FBF" w:rsidRPr="009B3477" w:rsidRDefault="00511FBF" w:rsidP="0051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6996B1D" w14:textId="4950907E" w:rsidR="00511FBF" w:rsidRPr="009B3477" w:rsidRDefault="00F512C9" w:rsidP="0051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B3477">
              <w:rPr>
                <w:rFonts w:ascii="Angsana New" w:hAnsi="Angsana New"/>
                <w:bCs/>
                <w:sz w:val="24"/>
                <w:szCs w:val="24"/>
              </w:rPr>
              <w:t>26.01</w:t>
            </w:r>
          </w:p>
        </w:tc>
        <w:tc>
          <w:tcPr>
            <w:tcW w:w="286" w:type="dxa"/>
            <w:gridSpan w:val="2"/>
          </w:tcPr>
          <w:p w14:paraId="2336A1B9" w14:textId="77777777" w:rsidR="00511FBF" w:rsidRPr="009B3477" w:rsidRDefault="00511FBF" w:rsidP="0051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DD15B" w14:textId="36B7376D" w:rsidR="00511FBF" w:rsidRPr="00AC3BAD" w:rsidRDefault="00511FBF" w:rsidP="0051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C3BAD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AC3BAD">
              <w:rPr>
                <w:rFonts w:ascii="Angsana New" w:hAnsi="Angsana New"/>
                <w:bCs/>
                <w:sz w:val="24"/>
                <w:szCs w:val="24"/>
              </w:rPr>
              <w:t>53</w:t>
            </w:r>
          </w:p>
        </w:tc>
        <w:tc>
          <w:tcPr>
            <w:tcW w:w="283" w:type="dxa"/>
          </w:tcPr>
          <w:p w14:paraId="005B76A7" w14:textId="77777777" w:rsidR="00511FBF" w:rsidRPr="00AC3BAD" w:rsidRDefault="00511FBF" w:rsidP="00511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68A8E03" w14:textId="5C4A8327" w:rsidR="00511FBF" w:rsidRPr="00AC3BAD" w:rsidRDefault="00AC3BAD" w:rsidP="0006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88</w:t>
            </w:r>
          </w:p>
        </w:tc>
      </w:tr>
      <w:tr w:rsidR="00B9640D" w:rsidRPr="009B3477" w14:paraId="1A8175EF" w14:textId="77777777" w:rsidTr="00361078">
        <w:trPr>
          <w:cantSplit/>
        </w:trPr>
        <w:tc>
          <w:tcPr>
            <w:tcW w:w="4666" w:type="dxa"/>
          </w:tcPr>
          <w:p w14:paraId="7CA132AC" w14:textId="77777777" w:rsidR="00B9640D" w:rsidRPr="009B3477" w:rsidRDefault="00B9640D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บริษัท เอทีซี คอนกรีตชลบุรี จำกัด (การร่วมค้าของชาลีฯ)</w:t>
            </w:r>
          </w:p>
        </w:tc>
        <w:tc>
          <w:tcPr>
            <w:tcW w:w="1150" w:type="dxa"/>
          </w:tcPr>
          <w:p w14:paraId="2AA8E9FC" w14:textId="7F63DC55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</w:rPr>
              <w:t>40.79</w:t>
            </w:r>
          </w:p>
        </w:tc>
        <w:tc>
          <w:tcPr>
            <w:tcW w:w="287" w:type="dxa"/>
          </w:tcPr>
          <w:p w14:paraId="45A6A82E" w14:textId="77777777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53BC12BF" w14:textId="35AC9123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</w:rPr>
              <w:t>40.79</w:t>
            </w:r>
          </w:p>
        </w:tc>
        <w:tc>
          <w:tcPr>
            <w:tcW w:w="286" w:type="dxa"/>
            <w:gridSpan w:val="2"/>
          </w:tcPr>
          <w:p w14:paraId="129FB040" w14:textId="77777777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4C320" w14:textId="1C7F6B15" w:rsidR="00B9640D" w:rsidRPr="00AC3BAD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AC3BAD">
              <w:rPr>
                <w:rFonts w:ascii="Angsana New" w:hAnsi="Angsana New"/>
                <w:bCs/>
                <w:sz w:val="24"/>
                <w:szCs w:val="24"/>
              </w:rPr>
              <w:t>9,675</w:t>
            </w:r>
          </w:p>
        </w:tc>
        <w:tc>
          <w:tcPr>
            <w:tcW w:w="283" w:type="dxa"/>
          </w:tcPr>
          <w:p w14:paraId="6803241D" w14:textId="77777777" w:rsidR="00B9640D" w:rsidRPr="00AC3BAD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9D26047" w14:textId="0BB7562B" w:rsidR="00B9640D" w:rsidRPr="00AC3BAD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7E7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408</w:t>
            </w:r>
            <w:r w:rsidRPr="00297E7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9640D" w:rsidRPr="009B3477" w14:paraId="6A7CBAE3" w14:textId="77777777" w:rsidTr="00361078">
        <w:trPr>
          <w:cantSplit/>
        </w:trPr>
        <w:tc>
          <w:tcPr>
            <w:tcW w:w="4666" w:type="dxa"/>
          </w:tcPr>
          <w:p w14:paraId="739624D8" w14:textId="77777777" w:rsidR="00B9640D" w:rsidRPr="009B3477" w:rsidRDefault="00B9640D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บริษัท ดี.เอส.วี.ที. คลังสินค้า จำกัด (บริษัทร่วมของชาลีฯ)</w:t>
            </w:r>
            <w:r w:rsidRPr="009B3477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1150" w:type="dxa"/>
          </w:tcPr>
          <w:p w14:paraId="0468DB94" w14:textId="03C3E95D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9B3477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87" w:type="dxa"/>
          </w:tcPr>
          <w:p w14:paraId="73975302" w14:textId="77777777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28A5E782" w14:textId="5AE57637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77">
              <w:rPr>
                <w:rFonts w:ascii="Angsana New" w:hAnsi="Angsana New"/>
                <w:sz w:val="24"/>
                <w:szCs w:val="24"/>
              </w:rPr>
              <w:t>15.30</w:t>
            </w:r>
          </w:p>
        </w:tc>
        <w:tc>
          <w:tcPr>
            <w:tcW w:w="286" w:type="dxa"/>
            <w:gridSpan w:val="2"/>
          </w:tcPr>
          <w:p w14:paraId="157D9B06" w14:textId="77777777" w:rsidR="00B9640D" w:rsidRPr="009B3477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9DA29" w14:textId="13393A48" w:rsidR="00B9640D" w:rsidRPr="00AC3BAD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BAD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AC3B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5A8EABF8" w14:textId="77777777" w:rsidR="00B9640D" w:rsidRPr="00AC3BAD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5576C63" w14:textId="3A33718A" w:rsidR="00B9640D" w:rsidRPr="00AC3BAD" w:rsidRDefault="00B9640D" w:rsidP="00B96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7E7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146</w:t>
            </w:r>
            <w:r w:rsidRPr="00297E7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C3BAD" w:rsidRPr="009B3477" w14:paraId="0CC1707F" w14:textId="77777777" w:rsidTr="00361078">
        <w:trPr>
          <w:cantSplit/>
        </w:trPr>
        <w:tc>
          <w:tcPr>
            <w:tcW w:w="4666" w:type="dxa"/>
          </w:tcPr>
          <w:p w14:paraId="70288A2B" w14:textId="30A279C3" w:rsidR="00AC3BAD" w:rsidRPr="009B3477" w:rsidRDefault="00AC3BAD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 xml:space="preserve">บริษัท ดีสินขุมทรัพย์ ไมน์นิ่ง </w:t>
            </w:r>
            <w:proofErr w:type="spellStart"/>
            <w:r w:rsidRPr="009B3477">
              <w:rPr>
                <w:rFonts w:ascii="Angsana New" w:hAnsi="Angsana New"/>
                <w:sz w:val="24"/>
                <w:szCs w:val="24"/>
                <w:cs/>
              </w:rPr>
              <w:t>สโ</w:t>
            </w:r>
            <w:proofErr w:type="spellEnd"/>
            <w:r w:rsidRPr="009B3477">
              <w:rPr>
                <w:rFonts w:ascii="Angsana New" w:hAnsi="Angsana New"/>
                <w:sz w:val="24"/>
                <w:szCs w:val="24"/>
                <w:cs/>
              </w:rPr>
              <w:t>ตน จำกัด (การร่วม</w:t>
            </w:r>
            <w:r w:rsidR="009349FF">
              <w:rPr>
                <w:rFonts w:ascii="Angsana New" w:hAnsi="Angsana New"/>
                <w:sz w:val="24"/>
                <w:szCs w:val="24"/>
                <w:cs/>
              </w:rPr>
              <w:t>ค้า</w:t>
            </w:r>
            <w:r w:rsidRPr="009B3477">
              <w:rPr>
                <w:rFonts w:ascii="Angsana New" w:hAnsi="Angsana New"/>
                <w:sz w:val="24"/>
                <w:szCs w:val="24"/>
                <w:cs/>
              </w:rPr>
              <w:t>ของชาลีฯ)***</w:t>
            </w:r>
          </w:p>
        </w:tc>
        <w:tc>
          <w:tcPr>
            <w:tcW w:w="1150" w:type="dxa"/>
          </w:tcPr>
          <w:p w14:paraId="69D184B1" w14:textId="3E10FF05" w:rsidR="00AC3BAD" w:rsidRPr="009B3477" w:rsidRDefault="000D6946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6946">
              <w:rPr>
                <w:rFonts w:ascii="Angsana New" w:hAnsi="Angsana New"/>
                <w:sz w:val="24"/>
                <w:szCs w:val="24"/>
              </w:rPr>
              <w:t>30</w:t>
            </w:r>
            <w:r w:rsidR="00AC3BAD" w:rsidRPr="009B347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D6946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87" w:type="dxa"/>
          </w:tcPr>
          <w:p w14:paraId="4DCEF584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0053A833" w14:textId="543F81C4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9B3477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  <w:tc>
          <w:tcPr>
            <w:tcW w:w="286" w:type="dxa"/>
            <w:gridSpan w:val="2"/>
          </w:tcPr>
          <w:p w14:paraId="3621CC73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497879" w14:textId="6A335F79" w:rsidR="00AC3BAD" w:rsidRPr="00AC3BAD" w:rsidRDefault="00AC3BAD" w:rsidP="008B0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764"/>
              </w:tabs>
              <w:ind w:right="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3B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AC3B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39FA6AE" w14:textId="77777777" w:rsidR="00AC3BAD" w:rsidRPr="00AC3BAD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ECA2A31" w14:textId="12DCB9F5" w:rsidR="00AC3BAD" w:rsidRPr="00AC3BAD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AC3BAD">
              <w:rPr>
                <w:rFonts w:ascii="Angsana New" w:hAnsi="Angsana New"/>
                <w:b/>
                <w:sz w:val="24"/>
                <w:szCs w:val="24"/>
                <w:cs/>
              </w:rPr>
              <w:t>-</w:t>
            </w:r>
          </w:p>
        </w:tc>
      </w:tr>
      <w:tr w:rsidR="00AC3BAD" w:rsidRPr="009B3477" w14:paraId="24C28A58" w14:textId="77777777" w:rsidTr="00361078">
        <w:trPr>
          <w:cantSplit/>
        </w:trPr>
        <w:tc>
          <w:tcPr>
            <w:tcW w:w="4666" w:type="dxa"/>
          </w:tcPr>
          <w:p w14:paraId="4E1A9458" w14:textId="77777777" w:rsidR="00AC3BAD" w:rsidRPr="009B3477" w:rsidRDefault="00AC3BAD" w:rsidP="00DB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 w:right="-108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9B347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0" w:type="dxa"/>
          </w:tcPr>
          <w:p w14:paraId="14F00893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7" w:type="dxa"/>
          </w:tcPr>
          <w:p w14:paraId="7E281670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50D67374" w14:textId="17ADB5E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6" w:type="dxa"/>
            <w:gridSpan w:val="2"/>
          </w:tcPr>
          <w:p w14:paraId="1560A00C" w14:textId="77777777" w:rsidR="00AC3BAD" w:rsidRPr="009B3477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670259" w14:textId="7194306E" w:rsidR="00AC3BAD" w:rsidRPr="00AC3BAD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3BAD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5,751</w:t>
            </w:r>
          </w:p>
        </w:tc>
        <w:tc>
          <w:tcPr>
            <w:tcW w:w="283" w:type="dxa"/>
          </w:tcPr>
          <w:p w14:paraId="6FD6D10A" w14:textId="77777777" w:rsidR="00AC3BAD" w:rsidRPr="00AC3BAD" w:rsidRDefault="00AC3BAD" w:rsidP="00AC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10A54EBC" w14:textId="0389933A" w:rsidR="00AC3BAD" w:rsidRPr="00AC3BAD" w:rsidRDefault="00AC3BAD" w:rsidP="00FC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C3BAD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352</w:t>
            </w:r>
            <w:r w:rsidRPr="00AC3BAD">
              <w:rPr>
                <w:rFonts w:ascii="Angsana New" w:hAnsi="Angsana New"/>
                <w:sz w:val="24"/>
                <w:szCs w:val="24"/>
              </w:rPr>
              <w:t>)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</w:tbl>
    <w:p w14:paraId="436C6ED0" w14:textId="77777777" w:rsidR="00537724" w:rsidRPr="00ED76DA" w:rsidRDefault="00537724" w:rsidP="0053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*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D76DA">
        <w:rPr>
          <w:rFonts w:ascii="Angsana New" w:hAnsi="Angsana New"/>
          <w:sz w:val="30"/>
          <w:szCs w:val="30"/>
          <w:cs/>
        </w:rPr>
        <w:t xml:space="preserve">ตัวเลขนี้ไม่ได้รวมผลขาดทุนของบริษัทดังกล่าวจำนวน </w:t>
      </w:r>
      <w:r w:rsidRPr="00ED76DA">
        <w:rPr>
          <w:rFonts w:ascii="Angsana New" w:hAnsi="Angsana New"/>
          <w:sz w:val="30"/>
          <w:szCs w:val="30"/>
        </w:rPr>
        <w:t xml:space="preserve">1,550 </w:t>
      </w:r>
      <w:r w:rsidRPr="00ED76DA">
        <w:rPr>
          <w:rFonts w:ascii="Angsana New" w:hAnsi="Angsana New"/>
          <w:sz w:val="30"/>
          <w:szCs w:val="30"/>
          <w:cs/>
        </w:rPr>
        <w:t xml:space="preserve">พันบาทในช่วงที่ยังมีสถานะเป็นบริษัทย่อย (มกราคมถึงพฤษภาคม </w:t>
      </w:r>
      <w:r w:rsidRPr="00ED76DA">
        <w:rPr>
          <w:rFonts w:ascii="Angsana New" w:hAnsi="Angsana New"/>
          <w:sz w:val="30"/>
          <w:szCs w:val="30"/>
        </w:rPr>
        <w:t>2567)</w:t>
      </w:r>
    </w:p>
    <w:p w14:paraId="31E40957" w14:textId="77777777" w:rsidR="00537724" w:rsidRPr="00301C85" w:rsidRDefault="00537724" w:rsidP="0053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447180A" w14:textId="77777777" w:rsidR="00537724" w:rsidRPr="001B2970" w:rsidRDefault="00537724" w:rsidP="0053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  <w:r>
        <w:rPr>
          <w:rFonts w:ascii="Angsana New" w:hAnsi="Angsana New"/>
          <w:sz w:val="30"/>
          <w:szCs w:val="30"/>
          <w:cs/>
        </w:rPr>
        <w:t>*</w:t>
      </w: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B297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  <w:lang w:val="af-ZA"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ได้จดทะเบียนเลิกกิจการและชำระบัญชีเสร็จสิ้นเมื่อวันที่ </w:t>
      </w:r>
      <w:r>
        <w:rPr>
          <w:rFonts w:ascii="Angsana New" w:hAnsi="Angsana New"/>
          <w:sz w:val="30"/>
          <w:szCs w:val="30"/>
          <w:lang w:val="af-ZA"/>
        </w:rPr>
        <w:t>24</w:t>
      </w:r>
      <w:r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2568</w:t>
      </w:r>
    </w:p>
    <w:p w14:paraId="4293053C" w14:textId="77777777" w:rsidR="00301C85" w:rsidRPr="00301C85" w:rsidRDefault="00301C85" w:rsidP="0030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A22B660" w14:textId="1EE3EEF5" w:rsidR="000C348D" w:rsidRPr="00EA1C08" w:rsidRDefault="000C348D" w:rsidP="000C3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Cs w:val="30"/>
          <w:cs/>
        </w:rPr>
        <w:t>***</w:t>
      </w:r>
      <w:r w:rsidR="00B41B84">
        <w:rPr>
          <w:rFonts w:ascii="Angsana New" w:hAnsi="Angsana New"/>
          <w:szCs w:val="30"/>
        </w:rPr>
        <w:t xml:space="preserve"> </w:t>
      </w:r>
      <w:r w:rsidRPr="00B41B84">
        <w:rPr>
          <w:rFonts w:ascii="Angsana New" w:hAnsi="Angsana New"/>
          <w:sz w:val="30"/>
          <w:szCs w:val="30"/>
          <w:cs/>
        </w:rPr>
        <w:t>บริษัท</w:t>
      </w:r>
      <w:r w:rsidRPr="00B41B84">
        <w:rPr>
          <w:rFonts w:ascii="Angsana New" w:hAnsi="Angsana New"/>
          <w:sz w:val="30"/>
          <w:szCs w:val="30"/>
          <w:cs/>
          <w:lang w:val="af-ZA"/>
        </w:rPr>
        <w:t>ดังกล่าว</w:t>
      </w:r>
      <w:r w:rsidRPr="00B41B84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Pr="00B41B84">
        <w:rPr>
          <w:rFonts w:ascii="Angsana New" w:hAnsi="Angsana New"/>
          <w:sz w:val="30"/>
          <w:szCs w:val="30"/>
        </w:rPr>
        <w:t>30</w:t>
      </w:r>
      <w:r w:rsidRPr="00B41B84">
        <w:rPr>
          <w:rFonts w:ascii="Angsana New" w:hAnsi="Angsana New"/>
          <w:sz w:val="30"/>
          <w:szCs w:val="30"/>
          <w:cs/>
        </w:rPr>
        <w:t xml:space="preserve"> ตุลาคม </w:t>
      </w:r>
      <w:r w:rsidRPr="00B41B84">
        <w:rPr>
          <w:rFonts w:ascii="Angsana New" w:hAnsi="Angsana New"/>
          <w:sz w:val="30"/>
          <w:szCs w:val="30"/>
        </w:rPr>
        <w:t>2568</w:t>
      </w:r>
      <w:r w:rsidRPr="00B41B84">
        <w:rPr>
          <w:rFonts w:ascii="Angsana New" w:hAnsi="Angsana New"/>
          <w:sz w:val="30"/>
          <w:szCs w:val="30"/>
          <w:cs/>
        </w:rPr>
        <w:t xml:space="preserve"> เพื่อประกอบกิจการโรงโม่หิน ระเบิดหิน ขุดหิน ย่อยหิน บดหิน ขุดกรวดดินทรายหรือทำทรายเทียม </w:t>
      </w:r>
    </w:p>
    <w:p w14:paraId="567FAE55" w14:textId="77777777" w:rsidR="00301C85" w:rsidRPr="00301C85" w:rsidRDefault="00301C85" w:rsidP="0030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F05B9E4" w14:textId="1B85D0F8" w:rsidR="005534D8" w:rsidRPr="00EA1C08" w:rsidRDefault="005534D8" w:rsidP="005534D8">
      <w:pPr>
        <w:pStyle w:val="NoSpacing"/>
        <w:jc w:val="thaiDistribute"/>
        <w:rPr>
          <w:rFonts w:ascii="Angsana New" w:hAnsi="Angsana New"/>
          <w:szCs w:val="30"/>
        </w:rPr>
      </w:pPr>
      <w:r w:rsidRPr="00EA1C08">
        <w:rPr>
          <w:rFonts w:ascii="Angsana New" w:hAnsi="Angsana New"/>
          <w:szCs w:val="30"/>
          <w:cs/>
        </w:rPr>
        <w:t xml:space="preserve">ข้อมูลทางการเงินที่สำคัญของ </w:t>
      </w:r>
      <w:r w:rsidRPr="00EA1C08">
        <w:rPr>
          <w:rFonts w:ascii="Angsana New" w:hAnsi="Angsana New"/>
          <w:szCs w:val="30"/>
        </w:rPr>
        <w:t>CTLS</w:t>
      </w:r>
      <w:r w:rsidRPr="00EA1C08">
        <w:rPr>
          <w:rFonts w:ascii="Angsana New" w:hAnsi="Angsana New"/>
          <w:szCs w:val="30"/>
          <w:cs/>
        </w:rPr>
        <w:t xml:space="preserve"> สำหรับปี </w:t>
      </w:r>
      <w:r w:rsidRPr="00EA1C08">
        <w:rPr>
          <w:rFonts w:ascii="Angsana New" w:hAnsi="Angsana New"/>
          <w:szCs w:val="30"/>
        </w:rPr>
        <w:t>256</w:t>
      </w:r>
      <w:r w:rsidR="000C348D">
        <w:rPr>
          <w:rFonts w:ascii="Angsana New" w:hAnsi="Angsana New"/>
          <w:szCs w:val="30"/>
        </w:rPr>
        <w:t>8</w:t>
      </w:r>
      <w:r w:rsidR="008D77C6">
        <w:rPr>
          <w:rFonts w:ascii="Angsana New" w:hAnsi="Angsana New"/>
          <w:szCs w:val="30"/>
          <w:cs/>
        </w:rPr>
        <w:t xml:space="preserve"> และ </w:t>
      </w:r>
      <w:r w:rsidR="008D77C6">
        <w:rPr>
          <w:rFonts w:ascii="Angsana New" w:hAnsi="Angsana New"/>
          <w:szCs w:val="30"/>
        </w:rPr>
        <w:t>2567</w:t>
      </w:r>
      <w:r w:rsidRPr="00EA1C08">
        <w:rPr>
          <w:rFonts w:ascii="Angsana New" w:hAnsi="Angsana New"/>
          <w:szCs w:val="30"/>
          <w:cs/>
        </w:rPr>
        <w:t xml:space="preserve"> มีดังนี้</w:t>
      </w:r>
    </w:p>
    <w:p w14:paraId="29B93F37" w14:textId="77777777" w:rsidR="005534D8" w:rsidRPr="00301C85" w:rsidRDefault="005534D8" w:rsidP="005534D8">
      <w:pPr>
        <w:pStyle w:val="NoSpacing"/>
        <w:jc w:val="thaiDistribute"/>
        <w:rPr>
          <w:rFonts w:ascii="Angsana New" w:hAnsi="Angsana New"/>
          <w:sz w:val="12"/>
          <w:szCs w:val="12"/>
        </w:rPr>
      </w:pPr>
    </w:p>
    <w:tbl>
      <w:tblPr>
        <w:tblW w:w="9365" w:type="dxa"/>
        <w:tblLayout w:type="fixed"/>
        <w:tblLook w:val="04A0" w:firstRow="1" w:lastRow="0" w:firstColumn="1" w:lastColumn="0" w:noHBand="0" w:noVBand="1"/>
      </w:tblPr>
      <w:tblGrid>
        <w:gridCol w:w="5963"/>
        <w:gridCol w:w="1581"/>
        <w:gridCol w:w="236"/>
        <w:gridCol w:w="1585"/>
      </w:tblGrid>
      <w:tr w:rsidR="00301C85" w:rsidRPr="00EA1C08" w14:paraId="341E719C" w14:textId="7FA6685C" w:rsidTr="00301C85">
        <w:tc>
          <w:tcPr>
            <w:tcW w:w="5963" w:type="dxa"/>
          </w:tcPr>
          <w:p w14:paraId="42BADD39" w14:textId="77777777" w:rsidR="00301C85" w:rsidRPr="00EA1C08" w:rsidRDefault="00301C85" w:rsidP="008D77C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2DA8EECC" w14:textId="357DF272" w:rsidR="00301C85" w:rsidRDefault="00301C85" w:rsidP="008D77C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  <w:cs/>
              </w:rPr>
              <w:t>พัน</w:t>
            </w:r>
            <w:r w:rsidRPr="00EA1C08">
              <w:rPr>
                <w:rFonts w:ascii="Angsana New" w:hAnsi="Angsana New"/>
                <w:szCs w:val="30"/>
                <w:cs/>
              </w:rPr>
              <w:t>บาท</w:t>
            </w:r>
          </w:p>
        </w:tc>
      </w:tr>
      <w:tr w:rsidR="00301C85" w:rsidRPr="00EA1C08" w14:paraId="340B4204" w14:textId="77777777" w:rsidTr="00301C85">
        <w:tc>
          <w:tcPr>
            <w:tcW w:w="5963" w:type="dxa"/>
          </w:tcPr>
          <w:p w14:paraId="55BF32D8" w14:textId="77777777" w:rsidR="00301C85" w:rsidRPr="00EA1C08" w:rsidRDefault="00301C85" w:rsidP="008D77C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7A70DBC6" w14:textId="29C31B08" w:rsidR="00301C85" w:rsidRDefault="00301C85" w:rsidP="008D77C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8</w:t>
            </w:r>
          </w:p>
        </w:tc>
        <w:tc>
          <w:tcPr>
            <w:tcW w:w="236" w:type="dxa"/>
          </w:tcPr>
          <w:p w14:paraId="56AC2853" w14:textId="77777777" w:rsidR="00301C85" w:rsidRDefault="00301C85" w:rsidP="008D77C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593D97C" w14:textId="3CF0C7AA" w:rsidR="00301C85" w:rsidRDefault="00301C85" w:rsidP="008D77C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7</w:t>
            </w:r>
          </w:p>
        </w:tc>
      </w:tr>
      <w:tr w:rsidR="00301C85" w:rsidRPr="00EA1C08" w14:paraId="407DBE02" w14:textId="19E91BAA" w:rsidTr="00301C85">
        <w:tc>
          <w:tcPr>
            <w:tcW w:w="5963" w:type="dxa"/>
          </w:tcPr>
          <w:p w14:paraId="0EF94365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59F5A9BE" w14:textId="529105F7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433,563</w:t>
            </w:r>
          </w:p>
        </w:tc>
        <w:tc>
          <w:tcPr>
            <w:tcW w:w="236" w:type="dxa"/>
          </w:tcPr>
          <w:p w14:paraId="2B6D05D0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0CFE924D" w14:textId="72B3C5B6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14,063</w:t>
            </w:r>
          </w:p>
        </w:tc>
      </w:tr>
      <w:tr w:rsidR="00301C85" w:rsidRPr="00EA1C08" w14:paraId="1D965162" w14:textId="3C155340" w:rsidTr="00301C85">
        <w:tc>
          <w:tcPr>
            <w:tcW w:w="5963" w:type="dxa"/>
          </w:tcPr>
          <w:p w14:paraId="32EF205A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Cs w:val="30"/>
                <w:cs/>
              </w:rPr>
              <w:t>ไม่</w:t>
            </w:r>
            <w:r w:rsidRPr="00EA1C08">
              <w:rPr>
                <w:rFonts w:ascii="Angsana New" w:hAnsi="Angsana New"/>
                <w:szCs w:val="30"/>
                <w:cs/>
              </w:rPr>
              <w:t>หมุนเวียน</w:t>
            </w:r>
          </w:p>
        </w:tc>
        <w:tc>
          <w:tcPr>
            <w:tcW w:w="1581" w:type="dxa"/>
          </w:tcPr>
          <w:p w14:paraId="45DF2B8B" w14:textId="39CF3A18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306,747</w:t>
            </w:r>
          </w:p>
        </w:tc>
        <w:tc>
          <w:tcPr>
            <w:tcW w:w="236" w:type="dxa"/>
          </w:tcPr>
          <w:p w14:paraId="4E98B356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1FE4159B" w14:textId="65686B7E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212,953</w:t>
            </w:r>
          </w:p>
        </w:tc>
      </w:tr>
      <w:tr w:rsidR="00301C85" w:rsidRPr="00EA1C08" w14:paraId="0CD479D7" w14:textId="1C9877D6" w:rsidTr="00301C85">
        <w:tc>
          <w:tcPr>
            <w:tcW w:w="5963" w:type="dxa"/>
          </w:tcPr>
          <w:p w14:paraId="2ABCE6EF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หนี้สินหมุนเวียน</w:t>
            </w:r>
          </w:p>
        </w:tc>
        <w:tc>
          <w:tcPr>
            <w:tcW w:w="1581" w:type="dxa"/>
          </w:tcPr>
          <w:p w14:paraId="4E82D93B" w14:textId="6B225C8E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532,090</w:t>
            </w:r>
          </w:p>
        </w:tc>
        <w:tc>
          <w:tcPr>
            <w:tcW w:w="236" w:type="dxa"/>
          </w:tcPr>
          <w:p w14:paraId="46BC51B2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68935D4E" w14:textId="47327061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103,146</w:t>
            </w:r>
          </w:p>
        </w:tc>
      </w:tr>
      <w:tr w:rsidR="00301C85" w:rsidRPr="00EA1C08" w14:paraId="4B507098" w14:textId="6CA2D074" w:rsidTr="00301C85">
        <w:tc>
          <w:tcPr>
            <w:tcW w:w="5963" w:type="dxa"/>
          </w:tcPr>
          <w:p w14:paraId="4E52D292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หนี้สิน</w:t>
            </w:r>
            <w:r>
              <w:rPr>
                <w:rFonts w:ascii="Angsana New" w:hAnsi="Angsana New"/>
                <w:szCs w:val="30"/>
                <w:cs/>
              </w:rPr>
              <w:t>ไม่</w:t>
            </w:r>
            <w:r w:rsidRPr="00EA1C08">
              <w:rPr>
                <w:rFonts w:ascii="Angsana New" w:hAnsi="Angsana New"/>
                <w:szCs w:val="30"/>
                <w:cs/>
              </w:rPr>
              <w:t>หมุนเวียน</w:t>
            </w:r>
          </w:p>
        </w:tc>
        <w:tc>
          <w:tcPr>
            <w:tcW w:w="1581" w:type="dxa"/>
          </w:tcPr>
          <w:p w14:paraId="6F70894E" w14:textId="2DA03E3B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171,064</w:t>
            </w:r>
          </w:p>
        </w:tc>
        <w:tc>
          <w:tcPr>
            <w:tcW w:w="236" w:type="dxa"/>
          </w:tcPr>
          <w:p w14:paraId="556A8028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655D4E69" w14:textId="669DD842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117,599</w:t>
            </w:r>
          </w:p>
        </w:tc>
      </w:tr>
      <w:tr w:rsidR="00301C85" w:rsidRPr="00EA1C08" w14:paraId="30639436" w14:textId="2374756A" w:rsidTr="00301C85">
        <w:tc>
          <w:tcPr>
            <w:tcW w:w="5963" w:type="dxa"/>
          </w:tcPr>
          <w:p w14:paraId="67FC496A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รายได้หลัก</w:t>
            </w:r>
          </w:p>
        </w:tc>
        <w:tc>
          <w:tcPr>
            <w:tcW w:w="1581" w:type="dxa"/>
          </w:tcPr>
          <w:p w14:paraId="17EB13CE" w14:textId="485978AE" w:rsidR="00301C85" w:rsidRPr="00AC3BAD" w:rsidRDefault="00680040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47,841</w:t>
            </w:r>
          </w:p>
        </w:tc>
        <w:tc>
          <w:tcPr>
            <w:tcW w:w="236" w:type="dxa"/>
          </w:tcPr>
          <w:p w14:paraId="70C2A7EB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5F066325" w14:textId="3ABAA4B8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71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12,185</w:t>
            </w:r>
          </w:p>
        </w:tc>
      </w:tr>
      <w:tr w:rsidR="00301C85" w:rsidRPr="00EA1C08" w14:paraId="6080D93E" w14:textId="77777777" w:rsidTr="00301C85">
        <w:tc>
          <w:tcPr>
            <w:tcW w:w="5963" w:type="dxa"/>
          </w:tcPr>
          <w:p w14:paraId="5D6E136D" w14:textId="6222EFA5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  <w:cs/>
              </w:rPr>
              <w:t>รายได้อื่น</w:t>
            </w:r>
          </w:p>
        </w:tc>
        <w:tc>
          <w:tcPr>
            <w:tcW w:w="1581" w:type="dxa"/>
          </w:tcPr>
          <w:p w14:paraId="62EC330F" w14:textId="62678D4F" w:rsidR="00301C85" w:rsidRDefault="00680040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11,206</w:t>
            </w:r>
          </w:p>
        </w:tc>
        <w:tc>
          <w:tcPr>
            <w:tcW w:w="236" w:type="dxa"/>
          </w:tcPr>
          <w:p w14:paraId="1A6FA6F6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4864DD0B" w14:textId="48ACE55C" w:rsidR="00301C85" w:rsidRDefault="00680040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301C85" w:rsidRPr="00EA1C08" w14:paraId="3581071D" w14:textId="77777777" w:rsidTr="00301C85">
        <w:tc>
          <w:tcPr>
            <w:tcW w:w="5963" w:type="dxa"/>
          </w:tcPr>
          <w:p w14:paraId="4D1CB51E" w14:textId="28B1F44E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  <w:cs/>
              </w:rPr>
              <w:t>ส่วนแบ่งกำไร (ขาดทุน) จากเงินลงทุนในการร่วมค้า</w:t>
            </w:r>
            <w:r w:rsidR="00680040">
              <w:rPr>
                <w:rFonts w:ascii="Angsana New" w:hAnsi="Angsana New"/>
                <w:szCs w:val="30"/>
                <w:cs/>
              </w:rPr>
              <w:t>และบ</w:t>
            </w:r>
            <w:r>
              <w:rPr>
                <w:rFonts w:ascii="Angsana New" w:hAnsi="Angsana New"/>
                <w:szCs w:val="30"/>
                <w:cs/>
              </w:rPr>
              <w:t>ริษัทร่วม</w:t>
            </w:r>
          </w:p>
        </w:tc>
        <w:tc>
          <w:tcPr>
            <w:tcW w:w="1581" w:type="dxa"/>
          </w:tcPr>
          <w:p w14:paraId="615D14DE" w14:textId="1DB358A9" w:rsidR="00301C85" w:rsidRDefault="00680040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19,262</w:t>
            </w:r>
          </w:p>
        </w:tc>
        <w:tc>
          <w:tcPr>
            <w:tcW w:w="236" w:type="dxa"/>
          </w:tcPr>
          <w:p w14:paraId="4AF661BD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69106860" w14:textId="3C2F9658" w:rsidR="00301C85" w:rsidRDefault="00680040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(913)</w:t>
            </w:r>
          </w:p>
        </w:tc>
      </w:tr>
      <w:tr w:rsidR="00301C85" w:rsidRPr="00EA1C08" w14:paraId="44E78E8E" w14:textId="527485D3" w:rsidTr="00301C85">
        <w:tc>
          <w:tcPr>
            <w:tcW w:w="5963" w:type="dxa"/>
          </w:tcPr>
          <w:p w14:paraId="7739B54E" w14:textId="598B7C20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  <w:cs/>
              </w:rPr>
              <w:t>กำไร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>
              <w:rPr>
                <w:rFonts w:ascii="Angsana New" w:hAnsi="Angsana New"/>
                <w:szCs w:val="30"/>
                <w:cs/>
              </w:rPr>
              <w:t xml:space="preserve">(ขาดทุน) </w:t>
            </w:r>
            <w:r w:rsidRPr="00EA1C08">
              <w:rPr>
                <w:rFonts w:ascii="Angsana New" w:hAnsi="Angsana New"/>
                <w:szCs w:val="30"/>
                <w:cs/>
              </w:rPr>
              <w:t xml:space="preserve">สำหรับปี / </w:t>
            </w:r>
            <w:r>
              <w:rPr>
                <w:rFonts w:ascii="Angsana New" w:hAnsi="Angsana New"/>
                <w:szCs w:val="30"/>
                <w:cs/>
              </w:rPr>
              <w:t xml:space="preserve">กำไร (ขาดทุน) </w:t>
            </w:r>
            <w:r w:rsidRPr="00EA1C08">
              <w:rPr>
                <w:rFonts w:ascii="Angsana New" w:hAnsi="Angsana New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1581" w:type="dxa"/>
          </w:tcPr>
          <w:p w14:paraId="5BD992F4" w14:textId="4E45174E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30,885</w:t>
            </w:r>
          </w:p>
        </w:tc>
        <w:tc>
          <w:tcPr>
            <w:tcW w:w="236" w:type="dxa"/>
          </w:tcPr>
          <w:p w14:paraId="7A167CFA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60851249" w14:textId="702856D2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(2,334)</w:t>
            </w:r>
          </w:p>
        </w:tc>
      </w:tr>
      <w:tr w:rsidR="00301C85" w:rsidRPr="00EA1C08" w14:paraId="58ACBF85" w14:textId="146585B2" w:rsidTr="00301C85">
        <w:tc>
          <w:tcPr>
            <w:tcW w:w="5963" w:type="dxa"/>
          </w:tcPr>
          <w:p w14:paraId="0254B75B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ส่วนของผู้ถือหุ้น</w:t>
            </w:r>
          </w:p>
        </w:tc>
        <w:tc>
          <w:tcPr>
            <w:tcW w:w="1581" w:type="dxa"/>
          </w:tcPr>
          <w:p w14:paraId="42D0A091" w14:textId="7F4193D4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37,156</w:t>
            </w:r>
          </w:p>
        </w:tc>
        <w:tc>
          <w:tcPr>
            <w:tcW w:w="236" w:type="dxa"/>
          </w:tcPr>
          <w:p w14:paraId="6F6EFAE5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7276FCF3" w14:textId="6A1D968E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6,271</w:t>
            </w:r>
          </w:p>
        </w:tc>
      </w:tr>
      <w:tr w:rsidR="00301C85" w:rsidRPr="00EA1C08" w14:paraId="30BFBCC9" w14:textId="04E50877" w:rsidTr="00301C85">
        <w:tc>
          <w:tcPr>
            <w:tcW w:w="5963" w:type="dxa"/>
          </w:tcPr>
          <w:p w14:paraId="763C2E99" w14:textId="77777777" w:rsidR="00301C85" w:rsidRPr="00EA1C08" w:rsidRDefault="00301C85" w:rsidP="008D77C6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EA1C08">
              <w:rPr>
                <w:rFonts w:ascii="Angsana New" w:hAnsi="Angsana New"/>
                <w:szCs w:val="30"/>
                <w:cs/>
              </w:rPr>
              <w:t>มูลค่าตามบัญชีของเงินลงทุนตามวิธีส่วนได้เสีย</w:t>
            </w:r>
          </w:p>
        </w:tc>
        <w:tc>
          <w:tcPr>
            <w:tcW w:w="1581" w:type="dxa"/>
          </w:tcPr>
          <w:p w14:paraId="626DFE40" w14:textId="7619A87B" w:rsidR="00301C85" w:rsidRPr="00AC3BAD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18,949</w:t>
            </w:r>
          </w:p>
        </w:tc>
        <w:tc>
          <w:tcPr>
            <w:tcW w:w="236" w:type="dxa"/>
          </w:tcPr>
          <w:p w14:paraId="72435FD1" w14:textId="77777777" w:rsidR="00301C85" w:rsidRDefault="00301C85" w:rsidP="008D77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0B2A36BF" w14:textId="4B8E4336" w:rsidR="00301C85" w:rsidRDefault="00301C85" w:rsidP="00680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3,198</w:t>
            </w:r>
          </w:p>
        </w:tc>
      </w:tr>
    </w:tbl>
    <w:p w14:paraId="104B3631" w14:textId="77777777" w:rsidR="009A1D39" w:rsidRPr="00301C85" w:rsidRDefault="009A1D39" w:rsidP="00636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06AA53B" w14:textId="502866A2" w:rsidR="005E4A58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1</w:t>
      </w:r>
      <w:r w:rsidR="00636D5E">
        <w:rPr>
          <w:rFonts w:ascii="Angsana New" w:hAnsi="Angsana New"/>
          <w:b/>
          <w:bCs/>
          <w:sz w:val="30"/>
          <w:szCs w:val="30"/>
        </w:rPr>
        <w:t>0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เงินให้กู้ยืมแก่บุคคล</w:t>
      </w:r>
      <w:r w:rsidR="00277DCC">
        <w:rPr>
          <w:rFonts w:ascii="Angsana New" w:hAnsi="Angsana New"/>
          <w:b/>
          <w:bCs/>
          <w:sz w:val="30"/>
          <w:szCs w:val="30"/>
          <w:cs/>
        </w:rPr>
        <w:t>และกิจการ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1B0B1A9" w14:textId="77777777" w:rsidR="00301C85" w:rsidRPr="00301C85" w:rsidRDefault="00301C85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3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242"/>
        <w:gridCol w:w="236"/>
        <w:gridCol w:w="1126"/>
        <w:gridCol w:w="236"/>
        <w:gridCol w:w="1117"/>
        <w:gridCol w:w="238"/>
        <w:gridCol w:w="1125"/>
      </w:tblGrid>
      <w:tr w:rsidR="00D15FD2" w:rsidRPr="00EA1C08" w14:paraId="48D0CF5E" w14:textId="77777777" w:rsidTr="008D77C6">
        <w:trPr>
          <w:cantSplit/>
        </w:trPr>
        <w:tc>
          <w:tcPr>
            <w:tcW w:w="4032" w:type="dxa"/>
          </w:tcPr>
          <w:p w14:paraId="5DC4D6D7" w14:textId="77777777" w:rsidR="00D15FD2" w:rsidRPr="00EA1C08" w:rsidRDefault="00D15FD2" w:rsidP="00376E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0" w:type="dxa"/>
            <w:gridSpan w:val="7"/>
            <w:tcBorders>
              <w:bottom w:val="single" w:sz="4" w:space="0" w:color="auto"/>
            </w:tcBorders>
          </w:tcPr>
          <w:p w14:paraId="6372DE8E" w14:textId="77777777" w:rsidR="00D15FD2" w:rsidRPr="00EA1C08" w:rsidRDefault="00D15FD2" w:rsidP="00376E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15FD2" w:rsidRPr="00EA1C08" w14:paraId="4C8654FF" w14:textId="77777777" w:rsidTr="008D77C6">
        <w:trPr>
          <w:cantSplit/>
        </w:trPr>
        <w:tc>
          <w:tcPr>
            <w:tcW w:w="4032" w:type="dxa"/>
          </w:tcPr>
          <w:p w14:paraId="0DB02490" w14:textId="77777777" w:rsidR="00D15FD2" w:rsidRPr="00EA1C08" w:rsidRDefault="00D15FD2" w:rsidP="00376E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397772DE" w14:textId="77777777" w:rsidR="00D15FD2" w:rsidRPr="00EA1C08" w:rsidRDefault="00D15FD2" w:rsidP="00376E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7E7E39" w14:textId="77777777" w:rsidR="00D15FD2" w:rsidRPr="00EA1C08" w:rsidRDefault="00D15FD2" w:rsidP="00376E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3"/>
            <w:tcBorders>
              <w:bottom w:val="single" w:sz="4" w:space="0" w:color="auto"/>
            </w:tcBorders>
          </w:tcPr>
          <w:p w14:paraId="2DBD26CD" w14:textId="77777777" w:rsidR="00D15FD2" w:rsidRPr="00EA1C08" w:rsidRDefault="00D15FD2" w:rsidP="00376E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15FD2" w:rsidRPr="00EA1C08" w14:paraId="4C0988DF" w14:textId="77777777" w:rsidTr="008D77C6">
        <w:trPr>
          <w:cantSplit/>
        </w:trPr>
        <w:tc>
          <w:tcPr>
            <w:tcW w:w="4032" w:type="dxa"/>
          </w:tcPr>
          <w:p w14:paraId="5877A243" w14:textId="77777777" w:rsidR="00D15FD2" w:rsidRPr="00EA1C08" w:rsidRDefault="00D15FD2" w:rsidP="00376E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098C633" w14:textId="77777777" w:rsidR="00D15FD2" w:rsidRPr="00EA1C08" w:rsidRDefault="00D15FD2" w:rsidP="003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FF84E8B" w14:textId="77777777" w:rsidR="00D15FD2" w:rsidRPr="00EA1C08" w:rsidRDefault="00D15FD2" w:rsidP="003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3EA174A" w14:textId="77777777" w:rsidR="00D15FD2" w:rsidRPr="00EA1C08" w:rsidRDefault="00D15FD2" w:rsidP="003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68C73BB" w14:textId="77777777" w:rsidR="00D15FD2" w:rsidRPr="00EA1C08" w:rsidRDefault="00D15FD2" w:rsidP="00376E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540C4E6" w14:textId="77777777" w:rsidR="00D15FD2" w:rsidRPr="00EA1C08" w:rsidRDefault="00D15FD2" w:rsidP="003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0CE57B1" w14:textId="77777777" w:rsidR="00D15FD2" w:rsidRPr="00EA1C08" w:rsidRDefault="00D15FD2" w:rsidP="003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706D441" w14:textId="77777777" w:rsidR="00D15FD2" w:rsidRPr="00EA1C08" w:rsidRDefault="00D15FD2" w:rsidP="0037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97329" w:rsidRPr="00EA1C08" w14:paraId="5F2A066A" w14:textId="77777777" w:rsidTr="008D77C6">
        <w:trPr>
          <w:cantSplit/>
        </w:trPr>
        <w:tc>
          <w:tcPr>
            <w:tcW w:w="4032" w:type="dxa"/>
          </w:tcPr>
          <w:p w14:paraId="24D4A2E3" w14:textId="1250907F" w:rsidR="00A97329" w:rsidRPr="00301C85" w:rsidRDefault="00A97329" w:rsidP="00301C85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301C85">
              <w:rPr>
                <w:rFonts w:ascii="Angsana New" w:hAnsi="Angsana New"/>
                <w:szCs w:val="30"/>
                <w:cs/>
              </w:rPr>
              <w:t xml:space="preserve">ยอดคงเหลือ ณ วันที่ </w:t>
            </w:r>
            <w:r w:rsidRPr="00301C85">
              <w:rPr>
                <w:rFonts w:ascii="Angsana New" w:hAnsi="Angsana New"/>
                <w:szCs w:val="30"/>
              </w:rPr>
              <w:t xml:space="preserve">1 </w:t>
            </w:r>
            <w:r w:rsidRPr="00301C85">
              <w:rPr>
                <w:rFonts w:ascii="Angsana New" w:hAnsi="Angsana New"/>
                <w:szCs w:val="30"/>
                <w:cs/>
              </w:rPr>
              <w:t>มกราคม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C79AA12" w14:textId="040ABAE3" w:rsidR="00A97329" w:rsidRPr="00F215B0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327E3295" w14:textId="77777777" w:rsidR="00A97329" w:rsidRPr="00EA1C08" w:rsidRDefault="00A97329" w:rsidP="00A9732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E6740E4" w14:textId="0135DC9C" w:rsidR="00A97329" w:rsidRPr="00EA1C08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A313E99" w14:textId="77777777" w:rsidR="00A97329" w:rsidRPr="00EA1C08" w:rsidRDefault="00A97329" w:rsidP="00A9732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E3B5044" w14:textId="70172DEE" w:rsidR="00A97329" w:rsidRPr="00F215B0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238" w:type="dxa"/>
          </w:tcPr>
          <w:p w14:paraId="248334FE" w14:textId="77777777" w:rsidR="00A97329" w:rsidRPr="00EA1C08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894CA84" w14:textId="29A59A01" w:rsidR="00A97329" w:rsidRPr="00EA1C08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97329" w:rsidRPr="00EA1C08" w14:paraId="7C4EEE57" w14:textId="77777777" w:rsidTr="008D77C6">
        <w:trPr>
          <w:cantSplit/>
        </w:trPr>
        <w:tc>
          <w:tcPr>
            <w:tcW w:w="4032" w:type="dxa"/>
          </w:tcPr>
          <w:p w14:paraId="6A44EFE4" w14:textId="61379E91" w:rsidR="00A97329" w:rsidRPr="00301C85" w:rsidRDefault="00A97329" w:rsidP="00301C85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301C85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71B3E06E" w14:textId="6D240BAC" w:rsidR="00A97329" w:rsidRPr="00F215B0" w:rsidRDefault="00680040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28,876</w:t>
            </w:r>
          </w:p>
        </w:tc>
        <w:tc>
          <w:tcPr>
            <w:tcW w:w="236" w:type="dxa"/>
          </w:tcPr>
          <w:p w14:paraId="1CB5DDAA" w14:textId="77777777" w:rsidR="00A97329" w:rsidRPr="00EA1C08" w:rsidRDefault="00A97329" w:rsidP="00A9732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14:paraId="0805866C" w14:textId="3CAF611C" w:rsidR="00A97329" w:rsidRPr="00F215B0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57029189" w14:textId="77777777" w:rsidR="00A97329" w:rsidRPr="00EA1C08" w:rsidRDefault="00A97329" w:rsidP="00A9732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1896065F" w14:textId="4449F401" w:rsidR="00A97329" w:rsidRPr="00F215B0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8" w:type="dxa"/>
          </w:tcPr>
          <w:p w14:paraId="4E7F1692" w14:textId="77777777" w:rsidR="00A97329" w:rsidRPr="00EA1C08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91B162" w14:textId="61C2D2BF" w:rsidR="00A97329" w:rsidRPr="00EA1C08" w:rsidRDefault="00A97329" w:rsidP="00A9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</w:tr>
      <w:tr w:rsidR="00F215B0" w:rsidRPr="00EA1C08" w14:paraId="0A4D2656" w14:textId="77777777" w:rsidTr="008D77C6">
        <w:trPr>
          <w:cantSplit/>
        </w:trPr>
        <w:tc>
          <w:tcPr>
            <w:tcW w:w="4032" w:type="dxa"/>
          </w:tcPr>
          <w:p w14:paraId="7B1A759D" w14:textId="60805A09" w:rsidR="00F215B0" w:rsidRPr="00301C85" w:rsidRDefault="00F215B0" w:rsidP="00301C85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  <w:cs/>
              </w:rPr>
              <w:t>รับชำระ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1F0B89" w14:textId="32A7E33D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680040">
              <w:rPr>
                <w:rFonts w:ascii="Angsana New" w:hAnsi="Angsana New"/>
                <w:bCs/>
                <w:sz w:val="30"/>
                <w:szCs w:val="30"/>
              </w:rPr>
              <w:t>18,876</w:t>
            </w:r>
            <w:r w:rsidRPr="0063119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0A5837" w14:textId="77777777" w:rsidR="00F215B0" w:rsidRPr="00EA1C08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AE720D4" w14:textId="35F7FB84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15B0">
              <w:rPr>
                <w:rFonts w:ascii="Angsana New" w:hAnsi="Angsana New"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FE33F9A" w14:textId="77777777" w:rsidR="00F215B0" w:rsidRPr="00EA1C08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C0BE7F0" w14:textId="64229D9B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8" w:type="dxa"/>
          </w:tcPr>
          <w:p w14:paraId="7FCDB8BA" w14:textId="77777777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234AFE9" w14:textId="68E87290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F215B0" w:rsidRPr="00CD497C" w14:paraId="43D8DBED" w14:textId="77777777" w:rsidTr="008D77C6">
        <w:trPr>
          <w:cantSplit/>
        </w:trPr>
        <w:tc>
          <w:tcPr>
            <w:tcW w:w="4032" w:type="dxa"/>
          </w:tcPr>
          <w:p w14:paraId="4CC4568E" w14:textId="2DC632C3" w:rsidR="00F215B0" w:rsidRPr="00301C85" w:rsidRDefault="00F215B0" w:rsidP="00301C85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301C85">
              <w:rPr>
                <w:rFonts w:ascii="Angsana New" w:hAnsi="Angsana New"/>
                <w:szCs w:val="30"/>
                <w:cs/>
              </w:rPr>
              <w:t xml:space="preserve">ยอดคงเหลือ ณ วันที่ </w:t>
            </w:r>
            <w:r w:rsidRPr="00301C85">
              <w:rPr>
                <w:rFonts w:ascii="Angsana New" w:hAnsi="Angsana New"/>
                <w:szCs w:val="30"/>
              </w:rPr>
              <w:t xml:space="preserve">31 </w:t>
            </w:r>
            <w:r w:rsidRPr="00301C85">
              <w:rPr>
                <w:rFonts w:ascii="Angsana New" w:hAnsi="Angsana New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33970F6" w14:textId="0E797B3C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47,500</w:t>
            </w:r>
          </w:p>
        </w:tc>
        <w:tc>
          <w:tcPr>
            <w:tcW w:w="236" w:type="dxa"/>
          </w:tcPr>
          <w:p w14:paraId="6DAF4C01" w14:textId="77777777" w:rsidR="00F215B0" w:rsidRPr="00FF70E5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903BCDE" w14:textId="5422DBE7" w:rsidR="00F215B0" w:rsidRPr="00CD497C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1F719041" w14:textId="77777777" w:rsidR="00F215B0" w:rsidRPr="00FF70E5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2B7CDFA" w14:textId="1F053BF2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5B0"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238" w:type="dxa"/>
          </w:tcPr>
          <w:p w14:paraId="4065CAC9" w14:textId="77777777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C214821" w14:textId="04D8FD5A" w:rsidR="00F215B0" w:rsidRPr="00CD497C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8,500</w:t>
            </w:r>
          </w:p>
        </w:tc>
      </w:tr>
      <w:tr w:rsidR="00F215B0" w:rsidRPr="00CD497C" w14:paraId="433C121F" w14:textId="77777777" w:rsidTr="008D77C6">
        <w:trPr>
          <w:cantSplit/>
        </w:trPr>
        <w:tc>
          <w:tcPr>
            <w:tcW w:w="4032" w:type="dxa"/>
          </w:tcPr>
          <w:p w14:paraId="7179E6F1" w14:textId="124A5C7D" w:rsidR="00F215B0" w:rsidRPr="00301C85" w:rsidRDefault="00F215B0" w:rsidP="00301C85">
            <w:pPr>
              <w:pStyle w:val="NoSpacing"/>
              <w:spacing w:line="240" w:lineRule="atLeast"/>
              <w:ind w:hanging="111"/>
              <w:jc w:val="thaiDistribute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  <w:cs/>
              </w:rPr>
              <w:t>หัก ส่วนที่แสดงเป็นสินทรัพย์หมุนเวียน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C9D8F34" w14:textId="03283BE8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1192">
              <w:rPr>
                <w:rFonts w:ascii="Angsana New" w:hAnsi="Angsana New"/>
                <w:bCs/>
                <w:sz w:val="30"/>
                <w:szCs w:val="30"/>
              </w:rPr>
              <w:t>(2</w:t>
            </w:r>
            <w:r>
              <w:rPr>
                <w:rFonts w:ascii="Angsana New" w:hAnsi="Angsana New"/>
                <w:bCs/>
                <w:sz w:val="30"/>
                <w:szCs w:val="30"/>
              </w:rPr>
              <w:t>6,000</w:t>
            </w:r>
            <w:r w:rsidRPr="0063119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8BAE35" w14:textId="77777777" w:rsidR="00F215B0" w:rsidRPr="00FF70E5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0A70BE2" w14:textId="12E077DF" w:rsidR="00F215B0" w:rsidRPr="00CD497C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15B0">
              <w:rPr>
                <w:rFonts w:ascii="Angsana New" w:hAnsi="Angsana New"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37FB4D8" w14:textId="77777777" w:rsidR="00F215B0" w:rsidRPr="00FF70E5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54990D8" w14:textId="26D97753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8" w:type="dxa"/>
          </w:tcPr>
          <w:p w14:paraId="32468829" w14:textId="77777777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6E250A1" w14:textId="460FAC5B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F215B0" w:rsidRPr="00CD497C" w14:paraId="198D114B" w14:textId="77777777" w:rsidTr="008D77C6">
        <w:trPr>
          <w:cantSplit/>
        </w:trPr>
        <w:tc>
          <w:tcPr>
            <w:tcW w:w="4032" w:type="dxa"/>
          </w:tcPr>
          <w:p w14:paraId="728FFCBC" w14:textId="053953C8" w:rsidR="00F215B0" w:rsidRPr="00EA1C08" w:rsidRDefault="00F215B0" w:rsidP="0003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29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8DFB175" w14:textId="206C2199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</w:tc>
        <w:tc>
          <w:tcPr>
            <w:tcW w:w="236" w:type="dxa"/>
          </w:tcPr>
          <w:p w14:paraId="58A7A467" w14:textId="77777777" w:rsidR="00F215B0" w:rsidRPr="00FF70E5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325AE786" w14:textId="55FE72F3" w:rsidR="00F215B0" w:rsidRPr="00FF70E5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16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6470CCEE" w14:textId="77777777" w:rsidR="00F215B0" w:rsidRPr="00FF70E5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72AAB7" w14:textId="7FC37EC5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5B0"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238" w:type="dxa"/>
          </w:tcPr>
          <w:p w14:paraId="080C09AC" w14:textId="77777777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0DBC122" w14:textId="78476E39" w:rsidR="00F215B0" w:rsidRPr="00CD497C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8,500</w:t>
            </w:r>
          </w:p>
        </w:tc>
      </w:tr>
    </w:tbl>
    <w:p w14:paraId="43703FB2" w14:textId="4615E5C0" w:rsidR="005E4A58" w:rsidRPr="00281D09" w:rsidRDefault="00BA75BA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  <w:cs/>
        </w:rPr>
      </w:pPr>
      <w:r w:rsidRPr="00BA75BA">
        <w:rPr>
          <w:rFonts w:ascii="Angsana New" w:hAnsi="Angsana New"/>
          <w:sz w:val="30"/>
          <w:szCs w:val="30"/>
          <w:cs/>
        </w:rPr>
        <w:lastRenderedPageBreak/>
        <w:t>เ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5E4A58" w:rsidRPr="00281D09">
        <w:rPr>
          <w:rFonts w:ascii="Angsana New" w:hAnsi="Angsana New"/>
          <w:sz w:val="30"/>
          <w:szCs w:val="30"/>
        </w:rPr>
        <w:t>3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 เมษายน </w:t>
      </w:r>
      <w:r w:rsidR="005E4A58" w:rsidRPr="00281D09">
        <w:rPr>
          <w:rFonts w:ascii="Angsana New" w:hAnsi="Angsana New"/>
          <w:sz w:val="30"/>
          <w:szCs w:val="30"/>
        </w:rPr>
        <w:t>2567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 บริษัทมีการให้กู้ยืมเงินจำนวน </w:t>
      </w:r>
      <w:r w:rsidR="005E4A58" w:rsidRPr="00281D09">
        <w:rPr>
          <w:rFonts w:ascii="Angsana New" w:hAnsi="Angsana New"/>
          <w:sz w:val="30"/>
          <w:szCs w:val="30"/>
        </w:rPr>
        <w:t>4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 ล้านบาทแก่บุคคลที่ไม่เกี่ยวข้องกันท่านหนึ่งซึ่งเป็นผู้บริหารของบริษัทคู่ค้ากับบริษัท การให้</w:t>
      </w:r>
      <w:r w:rsidR="005E4A58" w:rsidRPr="00C364AE">
        <w:rPr>
          <w:rFonts w:ascii="Angsana New" w:hAnsi="Angsana New"/>
          <w:sz w:val="30"/>
          <w:szCs w:val="30"/>
          <w:cs/>
        </w:rPr>
        <w:t xml:space="preserve">กู้ยืมดังกล่าวมีอัตราดอกเบี้ยร้อยละ </w:t>
      </w:r>
      <w:r w:rsidR="005E4A58" w:rsidRPr="00C364AE">
        <w:rPr>
          <w:rFonts w:ascii="Angsana New" w:hAnsi="Angsana New"/>
          <w:sz w:val="30"/>
          <w:szCs w:val="30"/>
        </w:rPr>
        <w:t>12</w:t>
      </w:r>
      <w:r w:rsidR="005E4A58" w:rsidRPr="00C364AE">
        <w:rPr>
          <w:rFonts w:ascii="Angsana New" w:hAnsi="Angsana New"/>
          <w:sz w:val="30"/>
          <w:szCs w:val="30"/>
          <w:cs/>
        </w:rPr>
        <w:t xml:space="preserve"> ต่อปี </w:t>
      </w:r>
      <w:r w:rsidR="004B2F51">
        <w:rPr>
          <w:rFonts w:ascii="Angsana New" w:hAnsi="Angsana New"/>
          <w:sz w:val="30"/>
          <w:szCs w:val="30"/>
          <w:cs/>
        </w:rPr>
        <w:t>บริษัทได้รับ</w:t>
      </w:r>
      <w:r w:rsidR="00C364AE" w:rsidRPr="00C364AE">
        <w:rPr>
          <w:rFonts w:ascii="Angsana New" w:hAnsi="Angsana New"/>
          <w:sz w:val="30"/>
          <w:szCs w:val="30"/>
          <w:cs/>
        </w:rPr>
        <w:t>ชำระดอกเบี้ยเป็นรายเดือน</w:t>
      </w:r>
      <w:r w:rsidR="004B2F51">
        <w:rPr>
          <w:rFonts w:ascii="Angsana New" w:hAnsi="Angsana New"/>
          <w:sz w:val="30"/>
          <w:szCs w:val="30"/>
          <w:cs/>
        </w:rPr>
        <w:t>โดย</w:t>
      </w:r>
      <w:r w:rsidR="00C364AE" w:rsidRPr="00C364AE">
        <w:rPr>
          <w:rFonts w:ascii="Angsana New" w:hAnsi="Angsana New"/>
          <w:sz w:val="30"/>
          <w:szCs w:val="30"/>
          <w:cs/>
        </w:rPr>
        <w:t>หักจากค่า</w:t>
      </w:r>
      <w:r w:rsidR="004B2F51">
        <w:rPr>
          <w:rFonts w:ascii="Angsana New" w:hAnsi="Angsana New"/>
          <w:sz w:val="30"/>
          <w:szCs w:val="30"/>
          <w:cs/>
        </w:rPr>
        <w:t>ซื้อ</w:t>
      </w:r>
      <w:r w:rsidR="00C364AE" w:rsidRPr="00C364AE">
        <w:rPr>
          <w:rFonts w:ascii="Angsana New" w:hAnsi="Angsana New"/>
          <w:sz w:val="30"/>
          <w:szCs w:val="30"/>
          <w:cs/>
        </w:rPr>
        <w:t>สินค้าและการชำระคืนเงินต้น</w:t>
      </w:r>
      <w:r w:rsidR="004B2F51">
        <w:rPr>
          <w:rFonts w:ascii="Angsana New" w:hAnsi="Angsana New"/>
          <w:sz w:val="30"/>
          <w:szCs w:val="30"/>
          <w:cs/>
        </w:rPr>
        <w:t xml:space="preserve">มีกำหนดระยะเวลา </w:t>
      </w:r>
      <w:r w:rsidR="004B2F51">
        <w:rPr>
          <w:rFonts w:ascii="Angsana New" w:hAnsi="Angsana New"/>
          <w:sz w:val="30"/>
          <w:szCs w:val="30"/>
        </w:rPr>
        <w:t xml:space="preserve">5 </w:t>
      </w:r>
      <w:r w:rsidR="004B2F51">
        <w:rPr>
          <w:rFonts w:ascii="Angsana New" w:hAnsi="Angsana New"/>
          <w:sz w:val="30"/>
          <w:szCs w:val="30"/>
          <w:cs/>
        </w:rPr>
        <w:t>ปี</w:t>
      </w:r>
      <w:r w:rsidR="00C364AE">
        <w:rPr>
          <w:rFonts w:ascii="Angsana New" w:hAnsi="Angsana New"/>
          <w:sz w:val="30"/>
          <w:szCs w:val="30"/>
          <w:cs/>
        </w:rPr>
        <w:t xml:space="preserve"> </w:t>
      </w:r>
      <w:r w:rsidR="005E4A58" w:rsidRPr="00281D09">
        <w:rPr>
          <w:rFonts w:ascii="Angsana New" w:hAnsi="Angsana New"/>
          <w:sz w:val="30"/>
          <w:szCs w:val="30"/>
          <w:cs/>
        </w:rPr>
        <w:t>ทั้งนี้ ผู้กู้ยืมได้</w:t>
      </w:r>
      <w:r w:rsidR="00C572A1">
        <w:rPr>
          <w:rFonts w:ascii="Angsana New" w:hAnsi="Angsana New"/>
          <w:sz w:val="30"/>
          <w:szCs w:val="30"/>
          <w:cs/>
        </w:rPr>
        <w:t>นำที่ดินมาเป็น</w:t>
      </w:r>
      <w:r w:rsidR="00281D09" w:rsidRPr="00281D09">
        <w:rPr>
          <w:rFonts w:ascii="Angsana New" w:hAnsi="Angsana New"/>
          <w:sz w:val="30"/>
          <w:szCs w:val="30"/>
          <w:cs/>
        </w:rPr>
        <w:t>หลักประกัน</w:t>
      </w:r>
      <w:r w:rsidR="00C572A1">
        <w:rPr>
          <w:rFonts w:ascii="Angsana New" w:hAnsi="Angsana New"/>
          <w:sz w:val="30"/>
          <w:szCs w:val="30"/>
          <w:cs/>
        </w:rPr>
        <w:t xml:space="preserve">แก่บริษัทในวงเงินจำนอง </w:t>
      </w:r>
      <w:r w:rsidR="00C572A1">
        <w:rPr>
          <w:rFonts w:ascii="Angsana New" w:hAnsi="Angsana New"/>
          <w:sz w:val="30"/>
          <w:szCs w:val="30"/>
        </w:rPr>
        <w:t xml:space="preserve">4 </w:t>
      </w:r>
      <w:r w:rsidR="00C572A1">
        <w:rPr>
          <w:rFonts w:ascii="Angsana New" w:hAnsi="Angsana New"/>
          <w:sz w:val="30"/>
          <w:szCs w:val="30"/>
          <w:cs/>
        </w:rPr>
        <w:t xml:space="preserve">ล้านบาท 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เงินให้กู้ยืมนี้ได้รับการอนุมัติโดยที่ประชุมคณะกรรมการบริหารเมื่อวันที่ </w:t>
      </w:r>
      <w:r w:rsidR="005E4A58" w:rsidRPr="00281D09">
        <w:rPr>
          <w:rFonts w:ascii="Angsana New" w:hAnsi="Angsana New"/>
          <w:sz w:val="30"/>
          <w:szCs w:val="30"/>
        </w:rPr>
        <w:t>3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 เมษายน </w:t>
      </w:r>
      <w:r w:rsidR="005E4A58" w:rsidRPr="00281D09">
        <w:rPr>
          <w:rFonts w:ascii="Angsana New" w:hAnsi="Angsana New"/>
          <w:sz w:val="30"/>
          <w:szCs w:val="30"/>
        </w:rPr>
        <w:t>2567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="005E4A58" w:rsidRPr="00281D09">
        <w:rPr>
          <w:rFonts w:ascii="Angsana New" w:hAnsi="Angsana New"/>
          <w:sz w:val="30"/>
          <w:szCs w:val="30"/>
        </w:rPr>
        <w:t>15</w:t>
      </w:r>
      <w:r w:rsidR="005E4A58" w:rsidRPr="00281D09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E4A58" w:rsidRPr="00281D09">
        <w:rPr>
          <w:rFonts w:ascii="Angsana New" w:hAnsi="Angsana New"/>
          <w:sz w:val="30"/>
          <w:szCs w:val="30"/>
        </w:rPr>
        <w:t>2567</w:t>
      </w:r>
    </w:p>
    <w:p w14:paraId="18813625" w14:textId="77777777" w:rsidR="0029090D" w:rsidRPr="00C364AE" w:rsidRDefault="0029090D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448648F" w14:textId="570DECC1" w:rsidR="00402CD5" w:rsidRPr="00F500CD" w:rsidRDefault="00402CD5" w:rsidP="0040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F500C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500CD">
        <w:rPr>
          <w:rFonts w:ascii="Angsana New" w:hAnsi="Angsana New"/>
          <w:sz w:val="30"/>
          <w:szCs w:val="30"/>
        </w:rPr>
        <w:t xml:space="preserve">15 </w:t>
      </w:r>
      <w:r w:rsidRPr="00F500CD">
        <w:rPr>
          <w:rFonts w:ascii="Angsana New" w:hAnsi="Angsana New"/>
          <w:sz w:val="30"/>
          <w:szCs w:val="30"/>
          <w:cs/>
        </w:rPr>
        <w:t xml:space="preserve">ตุลาคม </w:t>
      </w:r>
      <w:r w:rsidRPr="00F500CD">
        <w:rPr>
          <w:rFonts w:ascii="Angsana New" w:hAnsi="Angsana New"/>
          <w:sz w:val="30"/>
          <w:szCs w:val="30"/>
        </w:rPr>
        <w:t xml:space="preserve">2567 </w:t>
      </w:r>
      <w:r w:rsidR="006D5C50" w:rsidRPr="00F500CD">
        <w:rPr>
          <w:rFonts w:ascii="Angsana New" w:hAnsi="Angsana New"/>
          <w:sz w:val="30"/>
          <w:szCs w:val="30"/>
          <w:cs/>
        </w:rPr>
        <w:t xml:space="preserve">บริษัทรับซื้อฝากที่ดินเปล่าจำนวน </w:t>
      </w:r>
      <w:r w:rsidR="00C257FE" w:rsidRPr="00F500CD">
        <w:rPr>
          <w:rFonts w:ascii="Angsana New" w:hAnsi="Angsana New"/>
          <w:sz w:val="30"/>
          <w:szCs w:val="30"/>
        </w:rPr>
        <w:t>3</w:t>
      </w:r>
      <w:r w:rsidR="006D5C50" w:rsidRPr="00F500CD">
        <w:rPr>
          <w:rFonts w:ascii="Angsana New" w:hAnsi="Angsana New"/>
          <w:sz w:val="30"/>
          <w:szCs w:val="30"/>
          <w:cs/>
        </w:rPr>
        <w:t xml:space="preserve"> </w:t>
      </w:r>
      <w:r w:rsidR="00DC0674" w:rsidRPr="00F500CD">
        <w:rPr>
          <w:rFonts w:ascii="Angsana New" w:hAnsi="Angsana New"/>
          <w:sz w:val="30"/>
          <w:szCs w:val="30"/>
          <w:cs/>
        </w:rPr>
        <w:t>โฉนด</w:t>
      </w:r>
      <w:r w:rsidR="00C572A1" w:rsidRPr="00F500CD">
        <w:rPr>
          <w:rFonts w:ascii="Angsana New" w:hAnsi="Angsana New"/>
          <w:sz w:val="30"/>
          <w:szCs w:val="30"/>
          <w:cs/>
        </w:rPr>
        <w:t>จาก</w:t>
      </w:r>
      <w:r w:rsidRPr="00F500CD">
        <w:rPr>
          <w:rFonts w:ascii="Angsana New" w:hAnsi="Angsana New"/>
          <w:sz w:val="30"/>
          <w:szCs w:val="30"/>
          <w:cs/>
        </w:rPr>
        <w:t>บุคคลที่ไม่เกี่ยวข้องกันท่านหนึ่งซึ่งเป็นผู้บริหารของบริษัทคู่ค้ากับบริษัท</w:t>
      </w:r>
      <w:r w:rsidR="00D61D7E" w:rsidRPr="00F500CD">
        <w:rPr>
          <w:rFonts w:ascii="Angsana New" w:hAnsi="Angsana New"/>
          <w:sz w:val="30"/>
          <w:szCs w:val="30"/>
          <w:cs/>
        </w:rPr>
        <w:t xml:space="preserve">จำนวน </w:t>
      </w:r>
      <w:r w:rsidR="00D61D7E" w:rsidRPr="00F500CD">
        <w:rPr>
          <w:rFonts w:ascii="Angsana New" w:hAnsi="Angsana New"/>
          <w:sz w:val="30"/>
          <w:szCs w:val="30"/>
        </w:rPr>
        <w:t>4.5</w:t>
      </w:r>
      <w:r w:rsidR="00D61D7E" w:rsidRPr="00F500C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500CD">
        <w:rPr>
          <w:rFonts w:ascii="Angsana New" w:hAnsi="Angsana New"/>
          <w:sz w:val="30"/>
          <w:szCs w:val="30"/>
          <w:cs/>
        </w:rPr>
        <w:t>การ</w:t>
      </w:r>
      <w:r w:rsidR="00D61D7E" w:rsidRPr="00F500CD">
        <w:rPr>
          <w:rFonts w:ascii="Angsana New" w:hAnsi="Angsana New"/>
          <w:sz w:val="30"/>
          <w:szCs w:val="30"/>
          <w:cs/>
        </w:rPr>
        <w:t>ขายฝากที่ดิน</w:t>
      </w:r>
      <w:r w:rsidRPr="00F500CD">
        <w:rPr>
          <w:rFonts w:ascii="Angsana New" w:hAnsi="Angsana New"/>
          <w:sz w:val="30"/>
          <w:szCs w:val="30"/>
          <w:cs/>
        </w:rPr>
        <w:t>ดังกล่าวมีอัตราดอกเบี้</w:t>
      </w:r>
      <w:r w:rsidRPr="00DB702C">
        <w:rPr>
          <w:rFonts w:ascii="Angsana New" w:hAnsi="Angsana New"/>
          <w:sz w:val="30"/>
          <w:szCs w:val="30"/>
          <w:cs/>
        </w:rPr>
        <w:t xml:space="preserve">ยร้อยละ </w:t>
      </w:r>
      <w:r w:rsidRPr="00DB702C">
        <w:rPr>
          <w:rFonts w:ascii="Angsana New" w:hAnsi="Angsana New"/>
          <w:sz w:val="30"/>
          <w:szCs w:val="30"/>
        </w:rPr>
        <w:t>12</w:t>
      </w:r>
      <w:r w:rsidRPr="00DB702C">
        <w:rPr>
          <w:rFonts w:ascii="Angsana New" w:hAnsi="Angsana New"/>
          <w:sz w:val="30"/>
          <w:szCs w:val="30"/>
          <w:cs/>
        </w:rPr>
        <w:t xml:space="preserve"> ต่อปี </w:t>
      </w:r>
      <w:r w:rsidR="00DB702C" w:rsidRPr="00377009">
        <w:rPr>
          <w:rFonts w:ascii="Angsana New" w:hAnsi="Angsana New"/>
          <w:sz w:val="30"/>
          <w:szCs w:val="30"/>
          <w:cs/>
        </w:rPr>
        <w:t>โดยจ่ายชำระดอกเบี้ยเป็นรายเดือน</w:t>
      </w:r>
      <w:r w:rsidR="00DB702C" w:rsidRPr="00DB702C">
        <w:rPr>
          <w:rFonts w:ascii="Angsana New" w:hAnsi="Angsana New"/>
          <w:sz w:val="30"/>
          <w:szCs w:val="30"/>
          <w:cs/>
        </w:rPr>
        <w:t xml:space="preserve"> </w:t>
      </w:r>
      <w:r w:rsidR="006D5C50" w:rsidRPr="00DB702C">
        <w:rPr>
          <w:rFonts w:ascii="Angsana New" w:hAnsi="Angsana New"/>
          <w:sz w:val="30"/>
          <w:szCs w:val="30"/>
          <w:cs/>
        </w:rPr>
        <w:t>มี</w:t>
      </w:r>
      <w:r w:rsidR="006D5C50" w:rsidRPr="00F500CD">
        <w:rPr>
          <w:rFonts w:ascii="Angsana New" w:hAnsi="Angsana New"/>
          <w:sz w:val="30"/>
          <w:szCs w:val="30"/>
          <w:cs/>
        </w:rPr>
        <w:t xml:space="preserve">กำหนดระยะเวลา </w:t>
      </w:r>
      <w:r w:rsidR="00C257FE" w:rsidRPr="00F500CD">
        <w:rPr>
          <w:rFonts w:ascii="Angsana New" w:hAnsi="Angsana New"/>
          <w:sz w:val="30"/>
          <w:szCs w:val="30"/>
        </w:rPr>
        <w:t>5</w:t>
      </w:r>
      <w:r w:rsidR="006D5C50" w:rsidRPr="00F500CD">
        <w:rPr>
          <w:rFonts w:ascii="Angsana New" w:hAnsi="Angsana New"/>
          <w:sz w:val="30"/>
          <w:szCs w:val="30"/>
          <w:cs/>
        </w:rPr>
        <w:t xml:space="preserve"> ปี</w:t>
      </w:r>
      <w:r w:rsidRPr="00F500CD">
        <w:rPr>
          <w:rFonts w:ascii="Angsana New" w:hAnsi="Angsana New"/>
          <w:sz w:val="30"/>
          <w:szCs w:val="30"/>
          <w:cs/>
        </w:rPr>
        <w:t xml:space="preserve"> ทั้งนี้ </w:t>
      </w:r>
      <w:r w:rsidR="00D61D7E" w:rsidRPr="00F500CD">
        <w:rPr>
          <w:rFonts w:ascii="Angsana New" w:hAnsi="Angsana New"/>
          <w:sz w:val="30"/>
          <w:szCs w:val="30"/>
          <w:cs/>
        </w:rPr>
        <w:t>การ</w:t>
      </w:r>
      <w:r w:rsidR="00CB7D0C" w:rsidRPr="00F500CD">
        <w:rPr>
          <w:rFonts w:ascii="Angsana New" w:hAnsi="Angsana New"/>
          <w:sz w:val="30"/>
          <w:szCs w:val="30"/>
          <w:cs/>
        </w:rPr>
        <w:t>รับซื้อ</w:t>
      </w:r>
      <w:r w:rsidR="00D61D7E" w:rsidRPr="00F500CD">
        <w:rPr>
          <w:rFonts w:ascii="Angsana New" w:hAnsi="Angsana New"/>
          <w:sz w:val="30"/>
          <w:szCs w:val="30"/>
          <w:cs/>
        </w:rPr>
        <w:t>ฝาก</w:t>
      </w:r>
      <w:r w:rsidR="00CB7D0C" w:rsidRPr="00F500CD">
        <w:rPr>
          <w:rFonts w:ascii="Angsana New" w:hAnsi="Angsana New"/>
          <w:sz w:val="30"/>
          <w:szCs w:val="30"/>
          <w:cs/>
        </w:rPr>
        <w:t>ที่ดินเปล่า</w:t>
      </w:r>
      <w:r w:rsidRPr="00F500CD">
        <w:rPr>
          <w:rFonts w:ascii="Angsana New" w:hAnsi="Angsana New"/>
          <w:sz w:val="30"/>
          <w:szCs w:val="30"/>
          <w:cs/>
        </w:rPr>
        <w:t xml:space="preserve">นี้ได้รับการอนุมัติโดยที่ประชุมคณะกรรมการบริหารเมื่อวันที่ </w:t>
      </w:r>
      <w:r w:rsidR="00C257FE" w:rsidRPr="00F500CD">
        <w:rPr>
          <w:rFonts w:ascii="Angsana New" w:hAnsi="Angsana New"/>
          <w:sz w:val="30"/>
          <w:szCs w:val="30"/>
        </w:rPr>
        <w:t>12</w:t>
      </w:r>
      <w:r w:rsidRPr="00F500CD">
        <w:rPr>
          <w:rFonts w:ascii="Angsana New" w:hAnsi="Angsana New"/>
          <w:sz w:val="30"/>
          <w:szCs w:val="30"/>
          <w:cs/>
        </w:rPr>
        <w:t xml:space="preserve"> </w:t>
      </w:r>
      <w:r w:rsidR="00DC0674" w:rsidRPr="00F500CD">
        <w:rPr>
          <w:rFonts w:ascii="Angsana New" w:hAnsi="Angsana New"/>
          <w:sz w:val="30"/>
          <w:szCs w:val="30"/>
          <w:cs/>
        </w:rPr>
        <w:t>ตุลาคม</w:t>
      </w:r>
      <w:r w:rsidRPr="00F500CD">
        <w:rPr>
          <w:rFonts w:ascii="Angsana New" w:hAnsi="Angsana New"/>
          <w:sz w:val="30"/>
          <w:szCs w:val="30"/>
          <w:cs/>
        </w:rPr>
        <w:t xml:space="preserve"> </w:t>
      </w:r>
      <w:r w:rsidRPr="00F500CD">
        <w:rPr>
          <w:rFonts w:ascii="Angsana New" w:hAnsi="Angsana New"/>
          <w:sz w:val="30"/>
          <w:szCs w:val="30"/>
        </w:rPr>
        <w:t>2567</w:t>
      </w:r>
      <w:r w:rsidRPr="00F500CD">
        <w:rPr>
          <w:rFonts w:ascii="Angsana New" w:hAnsi="Angsana New"/>
          <w:sz w:val="30"/>
          <w:szCs w:val="30"/>
          <w:cs/>
        </w:rPr>
        <w:t xml:space="preserve"> และให้สัตยาบันโดยที่ประชุมคณะกรรมการบริษัทเมื่อวันที่ </w:t>
      </w:r>
      <w:r w:rsidR="00C257FE" w:rsidRPr="00F500CD">
        <w:rPr>
          <w:rFonts w:ascii="Angsana New" w:hAnsi="Angsana New"/>
          <w:sz w:val="30"/>
          <w:szCs w:val="30"/>
        </w:rPr>
        <w:t>12</w:t>
      </w:r>
      <w:r w:rsidR="00CB7D0C" w:rsidRPr="00F500C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B7D0C" w:rsidRPr="00F500CD">
        <w:rPr>
          <w:rFonts w:ascii="Angsana New" w:hAnsi="Angsana New"/>
          <w:sz w:val="30"/>
          <w:szCs w:val="30"/>
        </w:rPr>
        <w:t>2567</w:t>
      </w:r>
    </w:p>
    <w:p w14:paraId="1DAD79E6" w14:textId="77777777" w:rsidR="00377009" w:rsidRPr="00C364AE" w:rsidRDefault="00377009" w:rsidP="0037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20"/>
          <w:szCs w:val="20"/>
        </w:rPr>
      </w:pPr>
    </w:p>
    <w:p w14:paraId="3073C4BD" w14:textId="1E1FF7E4" w:rsidR="00377009" w:rsidRPr="00377009" w:rsidRDefault="00377009" w:rsidP="0037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3770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77009">
        <w:rPr>
          <w:rFonts w:ascii="Angsana New" w:hAnsi="Angsana New"/>
          <w:sz w:val="30"/>
          <w:szCs w:val="30"/>
        </w:rPr>
        <w:t>8</w:t>
      </w:r>
      <w:r w:rsidRPr="0037700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77009">
        <w:rPr>
          <w:rFonts w:ascii="Angsana New" w:hAnsi="Angsana New"/>
          <w:sz w:val="30"/>
          <w:szCs w:val="30"/>
        </w:rPr>
        <w:t>2567</w:t>
      </w:r>
      <w:r w:rsidRPr="00377009">
        <w:rPr>
          <w:rFonts w:ascii="Angsana New" w:hAnsi="Angsana New"/>
          <w:sz w:val="30"/>
          <w:szCs w:val="30"/>
          <w:cs/>
        </w:rPr>
        <w:t xml:space="preserve"> </w:t>
      </w:r>
      <w:r w:rsidRPr="00883602">
        <w:rPr>
          <w:rFonts w:ascii="Angsana New" w:hAnsi="Angsana New"/>
          <w:sz w:val="30"/>
          <w:szCs w:val="30"/>
          <w:cs/>
        </w:rPr>
        <w:t>บริษัท ชลบุรีกันยง จำกัด (“บริษัทย่อย”)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77009">
        <w:rPr>
          <w:rFonts w:ascii="Angsana New" w:hAnsi="Angsana New"/>
          <w:sz w:val="30"/>
          <w:szCs w:val="30"/>
          <w:cs/>
        </w:rPr>
        <w:t xml:space="preserve">มีการให้กู้ยืมเงินจำนวน </w:t>
      </w:r>
      <w:r w:rsidRPr="00377009">
        <w:rPr>
          <w:rFonts w:ascii="Angsana New" w:hAnsi="Angsana New"/>
          <w:sz w:val="30"/>
          <w:szCs w:val="30"/>
        </w:rPr>
        <w:t>25</w:t>
      </w:r>
      <w:r w:rsidRPr="00377009">
        <w:rPr>
          <w:rFonts w:ascii="Angsana New" w:hAnsi="Angsana New"/>
          <w:sz w:val="30"/>
          <w:szCs w:val="30"/>
          <w:cs/>
        </w:rPr>
        <w:t xml:space="preserve"> ล้านบาทแก่บุคคลที่ไม่เกี่ยวข้องกันสองท่าน การให้กู้ยืมดังกล่าวมีอัตราดอกเบี้ยร้อยละ </w:t>
      </w:r>
      <w:r w:rsidRPr="00377009">
        <w:rPr>
          <w:rFonts w:ascii="Angsana New" w:hAnsi="Angsana New"/>
          <w:sz w:val="30"/>
          <w:szCs w:val="30"/>
        </w:rPr>
        <w:t>12</w:t>
      </w:r>
      <w:r w:rsidRPr="00377009">
        <w:rPr>
          <w:rFonts w:ascii="Angsana New" w:hAnsi="Angsana New"/>
          <w:sz w:val="30"/>
          <w:szCs w:val="30"/>
          <w:cs/>
        </w:rPr>
        <w:t xml:space="preserve"> ต่อปี โดยจ่ายชำระคืนเมื่อครบกำหนด </w:t>
      </w:r>
      <w:r w:rsidRPr="00377009">
        <w:rPr>
          <w:rFonts w:ascii="Angsana New" w:hAnsi="Angsana New"/>
          <w:sz w:val="30"/>
          <w:szCs w:val="30"/>
        </w:rPr>
        <w:t>2</w:t>
      </w:r>
      <w:r w:rsidRPr="00377009">
        <w:rPr>
          <w:rFonts w:ascii="Angsana New" w:hAnsi="Angsana New"/>
          <w:sz w:val="30"/>
          <w:szCs w:val="30"/>
          <w:cs/>
        </w:rPr>
        <w:t xml:space="preserve"> ปี และจ่ายชำระดอกเบี้ยเป็นรายเดือนจำนวน </w:t>
      </w:r>
      <w:r w:rsidRPr="00377009">
        <w:rPr>
          <w:rFonts w:ascii="Angsana New" w:hAnsi="Angsana New"/>
          <w:sz w:val="30"/>
          <w:szCs w:val="30"/>
        </w:rPr>
        <w:t>24</w:t>
      </w:r>
      <w:r w:rsidRPr="00377009">
        <w:rPr>
          <w:rFonts w:ascii="Angsana New" w:hAnsi="Angsana New"/>
          <w:sz w:val="30"/>
          <w:szCs w:val="30"/>
          <w:cs/>
        </w:rPr>
        <w:t xml:space="preserve"> เดือนเริ่มตั้งแต่เดือนสิงหาคม </w:t>
      </w:r>
      <w:r w:rsidRPr="00377009">
        <w:rPr>
          <w:rFonts w:ascii="Angsana New" w:hAnsi="Angsana New"/>
          <w:sz w:val="30"/>
          <w:szCs w:val="30"/>
        </w:rPr>
        <w:t>2567</w:t>
      </w:r>
      <w:r w:rsidRPr="00377009">
        <w:rPr>
          <w:rFonts w:ascii="Angsana New" w:hAnsi="Angsana New"/>
          <w:sz w:val="30"/>
          <w:szCs w:val="30"/>
          <w:cs/>
        </w:rPr>
        <w:t xml:space="preserve"> ทั้งนี้ ผู้กู้ยืมได้นำโฉนดที่ดินมาวางเป็นหลักประกันแก่บริษัท</w:t>
      </w:r>
      <w:r w:rsidR="005A18A1">
        <w:rPr>
          <w:rFonts w:ascii="Angsana New" w:hAnsi="Angsana New" w:hint="cs"/>
          <w:sz w:val="30"/>
          <w:szCs w:val="30"/>
          <w:cs/>
        </w:rPr>
        <w:t>ย่อย</w:t>
      </w:r>
      <w:r w:rsidRPr="00377009">
        <w:rPr>
          <w:rFonts w:ascii="Angsana New" w:hAnsi="Angsana New"/>
          <w:sz w:val="30"/>
          <w:szCs w:val="30"/>
          <w:cs/>
        </w:rPr>
        <w:t xml:space="preserve">จำนวน </w:t>
      </w:r>
      <w:r w:rsidRPr="00377009">
        <w:rPr>
          <w:rFonts w:ascii="Angsana New" w:hAnsi="Angsana New"/>
          <w:sz w:val="30"/>
          <w:szCs w:val="30"/>
        </w:rPr>
        <w:t>3</w:t>
      </w:r>
      <w:r w:rsidRPr="00377009">
        <w:rPr>
          <w:rFonts w:ascii="Angsana New" w:hAnsi="Angsana New"/>
          <w:sz w:val="30"/>
          <w:szCs w:val="30"/>
          <w:cs/>
        </w:rPr>
        <w:t xml:space="preserve"> โฉนด เงินให้กู้ยืมนี้ได้รับการอนุมัติโดยที่ประชุมคณะกรรมการบริษัทเมื่อวันที่ </w:t>
      </w:r>
      <w:r w:rsidRPr="00377009">
        <w:rPr>
          <w:rFonts w:ascii="Angsana New" w:hAnsi="Angsana New"/>
          <w:sz w:val="30"/>
          <w:szCs w:val="30"/>
        </w:rPr>
        <w:t>1</w:t>
      </w:r>
      <w:r w:rsidRPr="0037700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77009">
        <w:rPr>
          <w:rFonts w:ascii="Angsana New" w:hAnsi="Angsana New"/>
          <w:sz w:val="30"/>
          <w:szCs w:val="30"/>
        </w:rPr>
        <w:t>2567</w:t>
      </w:r>
      <w:r w:rsidRPr="00377009">
        <w:rPr>
          <w:rFonts w:ascii="Angsana New" w:hAnsi="Angsana New"/>
          <w:sz w:val="30"/>
          <w:szCs w:val="30"/>
          <w:cs/>
        </w:rPr>
        <w:t xml:space="preserve"> ต่อมาเมื่อวันที่</w:t>
      </w:r>
      <w:r w:rsidRPr="00377009">
        <w:rPr>
          <w:rFonts w:ascii="Angsana New" w:hAnsi="Angsana New"/>
          <w:sz w:val="30"/>
          <w:szCs w:val="30"/>
        </w:rPr>
        <w:t xml:space="preserve"> 12 </w:t>
      </w:r>
      <w:r w:rsidRPr="00377009">
        <w:rPr>
          <w:rFonts w:ascii="Angsana New" w:hAnsi="Angsana New"/>
          <w:sz w:val="30"/>
          <w:szCs w:val="30"/>
          <w:cs/>
        </w:rPr>
        <w:t>มีนาคม</w:t>
      </w:r>
      <w:r w:rsidRPr="00377009">
        <w:rPr>
          <w:rFonts w:ascii="Angsana New" w:hAnsi="Angsana New"/>
          <w:sz w:val="30"/>
          <w:szCs w:val="30"/>
        </w:rPr>
        <w:t xml:space="preserve"> 2568</w:t>
      </w:r>
      <w:r w:rsidRPr="00377009">
        <w:rPr>
          <w:rFonts w:ascii="Angsana New" w:hAnsi="Angsana New"/>
          <w:sz w:val="30"/>
          <w:szCs w:val="30"/>
          <w:cs/>
        </w:rPr>
        <w:t xml:space="preserve"> เงินให้กู้ยืมดังกล่าวได้รับชำระก่อนครบกำหนดบางส่วน และในวันที่ </w:t>
      </w:r>
      <w:r w:rsidRPr="00377009">
        <w:rPr>
          <w:rFonts w:ascii="Angsana New" w:hAnsi="Angsana New"/>
          <w:sz w:val="30"/>
          <w:szCs w:val="30"/>
        </w:rPr>
        <w:t>28</w:t>
      </w:r>
      <w:r w:rsidRPr="0037700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77009">
        <w:rPr>
          <w:rFonts w:ascii="Angsana New" w:hAnsi="Angsana New"/>
          <w:sz w:val="30"/>
          <w:szCs w:val="30"/>
        </w:rPr>
        <w:t>2568</w:t>
      </w:r>
      <w:r w:rsidRPr="00377009">
        <w:rPr>
          <w:rFonts w:ascii="Angsana New" w:hAnsi="Angsana New"/>
          <w:sz w:val="30"/>
          <w:szCs w:val="30"/>
          <w:cs/>
        </w:rPr>
        <w:t xml:space="preserve"> บริษัท</w:t>
      </w:r>
      <w:r w:rsidR="000560AE">
        <w:rPr>
          <w:rFonts w:ascii="Angsana New" w:hAnsi="Angsana New"/>
          <w:sz w:val="30"/>
          <w:szCs w:val="30"/>
          <w:cs/>
        </w:rPr>
        <w:t>ย่อย</w:t>
      </w:r>
      <w:r w:rsidRPr="00377009">
        <w:rPr>
          <w:rFonts w:ascii="Angsana New" w:hAnsi="Angsana New"/>
          <w:sz w:val="30"/>
          <w:szCs w:val="30"/>
          <w:cs/>
        </w:rPr>
        <w:t>ได้ให้กู้ยืมเพิ่มเติมแก่ผู้กู้รายเดิมในจำนวนเงินเท่ากับที่ชำระคืนก่อนหน้า</w:t>
      </w:r>
    </w:p>
    <w:p w14:paraId="644F636B" w14:textId="77777777" w:rsidR="00377009" w:rsidRPr="00C364AE" w:rsidRDefault="00377009" w:rsidP="0037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20"/>
          <w:szCs w:val="20"/>
        </w:rPr>
      </w:pPr>
    </w:p>
    <w:p w14:paraId="54A5FB21" w14:textId="2316A657" w:rsidR="00377009" w:rsidRPr="00377009" w:rsidRDefault="00377009" w:rsidP="0037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3770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77009">
        <w:rPr>
          <w:rFonts w:ascii="Angsana New" w:hAnsi="Angsana New"/>
          <w:sz w:val="30"/>
          <w:szCs w:val="30"/>
        </w:rPr>
        <w:t>14</w:t>
      </w:r>
      <w:r w:rsidRPr="0037700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377009">
        <w:rPr>
          <w:rFonts w:ascii="Angsana New" w:hAnsi="Angsana New"/>
          <w:sz w:val="30"/>
          <w:szCs w:val="30"/>
        </w:rPr>
        <w:t>2567</w:t>
      </w:r>
      <w:r w:rsidRPr="00377009">
        <w:rPr>
          <w:rFonts w:ascii="Angsana New" w:hAnsi="Angsana New"/>
          <w:sz w:val="30"/>
          <w:szCs w:val="30"/>
          <w:cs/>
        </w:rPr>
        <w:t xml:space="preserve"> บริษัท</w:t>
      </w:r>
      <w:r w:rsidR="00DB702C">
        <w:rPr>
          <w:rFonts w:ascii="Angsana New" w:hAnsi="Angsana New"/>
          <w:sz w:val="30"/>
          <w:szCs w:val="30"/>
          <w:cs/>
        </w:rPr>
        <w:t>ย่อย</w:t>
      </w:r>
      <w:r w:rsidRPr="00377009">
        <w:rPr>
          <w:rFonts w:ascii="Angsana New" w:hAnsi="Angsana New"/>
          <w:sz w:val="30"/>
          <w:szCs w:val="30"/>
          <w:cs/>
        </w:rPr>
        <w:t xml:space="preserve">มีการให้กู้ยืมเงินจำนวน </w:t>
      </w:r>
      <w:r w:rsidRPr="00377009">
        <w:rPr>
          <w:rFonts w:ascii="Angsana New" w:hAnsi="Angsana New"/>
          <w:sz w:val="30"/>
          <w:szCs w:val="30"/>
        </w:rPr>
        <w:t>4</w:t>
      </w:r>
      <w:r w:rsidRPr="00377009">
        <w:rPr>
          <w:rFonts w:ascii="Angsana New" w:hAnsi="Angsana New"/>
          <w:sz w:val="30"/>
          <w:szCs w:val="30"/>
          <w:cs/>
        </w:rPr>
        <w:t xml:space="preserve"> ล้านบาทแก่บริษัทเอกชนในประเทศที่ไม่เกี่ยวข้องกันแห่งหนึ่ง การให้กู้ยืมดังกล่าวมีอัตราดอกเบี้ยร้อยละ </w:t>
      </w:r>
      <w:r w:rsidRPr="00377009">
        <w:rPr>
          <w:rFonts w:ascii="Angsana New" w:hAnsi="Angsana New"/>
          <w:sz w:val="30"/>
          <w:szCs w:val="30"/>
        </w:rPr>
        <w:t>15</w:t>
      </w:r>
      <w:r w:rsidRPr="00377009">
        <w:rPr>
          <w:rFonts w:ascii="Angsana New" w:hAnsi="Angsana New"/>
          <w:sz w:val="30"/>
          <w:szCs w:val="30"/>
          <w:cs/>
        </w:rPr>
        <w:t xml:space="preserve"> ต่อปี โดยจ่ายชำระคืนเมื่อครบกำหนด </w:t>
      </w:r>
      <w:r w:rsidRPr="00377009">
        <w:rPr>
          <w:rFonts w:ascii="Angsana New" w:hAnsi="Angsana New"/>
          <w:sz w:val="30"/>
          <w:szCs w:val="30"/>
        </w:rPr>
        <w:t>2</w:t>
      </w:r>
      <w:r w:rsidRPr="00377009">
        <w:rPr>
          <w:rFonts w:ascii="Angsana New" w:hAnsi="Angsana New"/>
          <w:sz w:val="30"/>
          <w:szCs w:val="30"/>
          <w:cs/>
        </w:rPr>
        <w:t xml:space="preserve"> ปี และจ่ายชำระดอกเบี้ยเป็นรายเดือนจำนวน </w:t>
      </w:r>
      <w:r w:rsidRPr="00377009">
        <w:rPr>
          <w:rFonts w:ascii="Angsana New" w:hAnsi="Angsana New"/>
          <w:sz w:val="30"/>
          <w:szCs w:val="30"/>
        </w:rPr>
        <w:t>24</w:t>
      </w:r>
      <w:r w:rsidRPr="00377009">
        <w:rPr>
          <w:rFonts w:ascii="Angsana New" w:hAnsi="Angsana New"/>
          <w:sz w:val="30"/>
          <w:szCs w:val="30"/>
          <w:cs/>
        </w:rPr>
        <w:t xml:space="preserve"> เดือนเริ่มตั้งแต่เดือนพฤศจิกายน </w:t>
      </w:r>
      <w:r w:rsidRPr="00377009">
        <w:rPr>
          <w:rFonts w:ascii="Angsana New" w:hAnsi="Angsana New"/>
          <w:sz w:val="30"/>
          <w:szCs w:val="30"/>
        </w:rPr>
        <w:t>2567</w:t>
      </w:r>
      <w:r w:rsidRPr="00377009">
        <w:rPr>
          <w:rFonts w:ascii="Angsana New" w:hAnsi="Angsana New"/>
          <w:sz w:val="30"/>
          <w:szCs w:val="30"/>
          <w:cs/>
        </w:rPr>
        <w:t xml:space="preserve"> ทั้งนี้ ผู้กู้ยืมได้นำโฉนดที่ดินพร้อมสิ่งปลูกสร้างบนที่ดินมาวางเป็นหลักประกันแก่บริษัท</w:t>
      </w:r>
      <w:r w:rsidR="005A18A1">
        <w:rPr>
          <w:rFonts w:ascii="Angsana New" w:hAnsi="Angsana New" w:hint="cs"/>
          <w:sz w:val="30"/>
          <w:szCs w:val="30"/>
          <w:cs/>
        </w:rPr>
        <w:t>ย่อย</w:t>
      </w:r>
      <w:r w:rsidRPr="00377009">
        <w:rPr>
          <w:rFonts w:ascii="Angsana New" w:hAnsi="Angsana New"/>
          <w:sz w:val="30"/>
          <w:szCs w:val="30"/>
          <w:cs/>
        </w:rPr>
        <w:t xml:space="preserve">จำนวน </w:t>
      </w:r>
      <w:r w:rsidRPr="00377009">
        <w:rPr>
          <w:rFonts w:ascii="Angsana New" w:hAnsi="Angsana New"/>
          <w:sz w:val="30"/>
          <w:szCs w:val="30"/>
        </w:rPr>
        <w:t>4</w:t>
      </w:r>
      <w:r w:rsidRPr="00377009">
        <w:rPr>
          <w:rFonts w:ascii="Angsana New" w:hAnsi="Angsana New"/>
          <w:sz w:val="30"/>
          <w:szCs w:val="30"/>
          <w:cs/>
        </w:rPr>
        <w:t xml:space="preserve"> โฉนด เงินให้กู้ยืมนี้ได้รับการอนุมัติโดยที่ประชุมคณะกรรมการบริษัทเมื่อวันที่ </w:t>
      </w:r>
      <w:r w:rsidRPr="00377009">
        <w:rPr>
          <w:rFonts w:ascii="Angsana New" w:hAnsi="Angsana New"/>
          <w:sz w:val="30"/>
          <w:szCs w:val="30"/>
        </w:rPr>
        <w:t>9</w:t>
      </w:r>
      <w:r w:rsidRPr="0037700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377009">
        <w:rPr>
          <w:rFonts w:ascii="Angsana New" w:hAnsi="Angsana New"/>
          <w:sz w:val="30"/>
          <w:szCs w:val="30"/>
        </w:rPr>
        <w:t xml:space="preserve">2567 </w:t>
      </w:r>
      <w:r w:rsidRPr="00377009">
        <w:rPr>
          <w:rFonts w:ascii="Angsana New" w:hAnsi="Angsana New"/>
          <w:sz w:val="30"/>
          <w:szCs w:val="30"/>
          <w:cs/>
        </w:rPr>
        <w:t>ต่อมาเมื่อวันที่</w:t>
      </w:r>
      <w:r w:rsidRPr="00377009">
        <w:rPr>
          <w:rFonts w:ascii="Angsana New" w:hAnsi="Angsana New"/>
          <w:sz w:val="30"/>
          <w:szCs w:val="30"/>
        </w:rPr>
        <w:t xml:space="preserve"> 3</w:t>
      </w:r>
      <w:r w:rsidRPr="00377009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77009">
        <w:rPr>
          <w:rFonts w:ascii="Angsana New" w:hAnsi="Angsana New"/>
          <w:sz w:val="30"/>
          <w:szCs w:val="30"/>
        </w:rPr>
        <w:t>2568</w:t>
      </w:r>
      <w:r w:rsidRPr="00377009">
        <w:rPr>
          <w:rFonts w:ascii="Angsana New" w:hAnsi="Angsana New"/>
          <w:sz w:val="30"/>
          <w:szCs w:val="30"/>
          <w:cs/>
        </w:rPr>
        <w:t xml:space="preserve"> เงินให้กู้ยืมดังกล่าวได้รับชำระก่อนครบกำหนดบางส่วน และได้ไถ่ถอนโฉนดที่ดินจำนวน </w:t>
      </w:r>
      <w:r w:rsidRPr="00377009">
        <w:rPr>
          <w:rFonts w:ascii="Angsana New" w:hAnsi="Angsana New"/>
          <w:sz w:val="30"/>
          <w:szCs w:val="30"/>
        </w:rPr>
        <w:t>1</w:t>
      </w:r>
      <w:r w:rsidRPr="00377009">
        <w:rPr>
          <w:rFonts w:ascii="Angsana New" w:hAnsi="Angsana New"/>
          <w:sz w:val="30"/>
          <w:szCs w:val="30"/>
          <w:cs/>
        </w:rPr>
        <w:t xml:space="preserve"> โฉนดออกจากการเป็นหลักประกัน</w:t>
      </w:r>
    </w:p>
    <w:p w14:paraId="28469413" w14:textId="77777777" w:rsidR="005E4A58" w:rsidRPr="00C364AE" w:rsidRDefault="005E4A58" w:rsidP="005E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E311D9C" w14:textId="576E6ABC" w:rsidR="005E4A58" w:rsidRDefault="00377009" w:rsidP="00DB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3770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77009">
        <w:rPr>
          <w:rFonts w:ascii="Angsana New" w:hAnsi="Angsana New"/>
          <w:sz w:val="30"/>
          <w:szCs w:val="30"/>
        </w:rPr>
        <w:t>9</w:t>
      </w:r>
      <w:r w:rsidRPr="0037700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77009">
        <w:rPr>
          <w:rFonts w:ascii="Angsana New" w:hAnsi="Angsana New"/>
          <w:sz w:val="30"/>
          <w:szCs w:val="30"/>
        </w:rPr>
        <w:t>2568</w:t>
      </w:r>
      <w:r w:rsidRPr="00377009">
        <w:rPr>
          <w:rFonts w:ascii="Angsana New" w:hAnsi="Angsana New"/>
          <w:sz w:val="30"/>
          <w:szCs w:val="30"/>
          <w:cs/>
        </w:rPr>
        <w:t xml:space="preserve"> บริษัท</w:t>
      </w:r>
      <w:r w:rsidR="00DB702C">
        <w:rPr>
          <w:rFonts w:ascii="Angsana New" w:hAnsi="Angsana New"/>
          <w:sz w:val="30"/>
          <w:szCs w:val="30"/>
          <w:cs/>
        </w:rPr>
        <w:t>ย่อย</w:t>
      </w:r>
      <w:r w:rsidRPr="00377009">
        <w:rPr>
          <w:rFonts w:ascii="Angsana New" w:hAnsi="Angsana New"/>
          <w:sz w:val="30"/>
          <w:szCs w:val="30"/>
          <w:cs/>
        </w:rPr>
        <w:t xml:space="preserve">ได้ให้กู้ยืมเงินจำนวน </w:t>
      </w:r>
      <w:r w:rsidRPr="00377009">
        <w:rPr>
          <w:rFonts w:ascii="Angsana New" w:hAnsi="Angsana New"/>
          <w:sz w:val="30"/>
          <w:szCs w:val="30"/>
        </w:rPr>
        <w:t>13</w:t>
      </w:r>
      <w:r w:rsidRPr="00377009">
        <w:rPr>
          <w:rFonts w:ascii="Angsana New" w:hAnsi="Angsana New"/>
          <w:sz w:val="30"/>
          <w:szCs w:val="30"/>
          <w:cs/>
        </w:rPr>
        <w:t xml:space="preserve"> ล้านบาทแก่กิจการที่ไม่เกี่ยวข้องกัน การให้กู้ยืมดังกล่าวมีอัตราดอกเบี้ยร้อยละ </w:t>
      </w:r>
      <w:r w:rsidRPr="00377009">
        <w:rPr>
          <w:rFonts w:ascii="Angsana New" w:hAnsi="Angsana New"/>
          <w:sz w:val="30"/>
          <w:szCs w:val="30"/>
        </w:rPr>
        <w:t>12</w:t>
      </w:r>
      <w:r w:rsidRPr="00377009">
        <w:rPr>
          <w:rFonts w:ascii="Angsana New" w:hAnsi="Angsana New"/>
          <w:sz w:val="30"/>
          <w:szCs w:val="30"/>
          <w:cs/>
        </w:rPr>
        <w:t xml:space="preserve"> ต่อปี ผู้กู้ได้ชำระดอกเบี้ยล่วงหน้าเป็นระยะเวลา </w:t>
      </w:r>
      <w:r w:rsidRPr="00377009">
        <w:rPr>
          <w:rFonts w:ascii="Angsana New" w:hAnsi="Angsana New"/>
          <w:sz w:val="30"/>
          <w:szCs w:val="30"/>
        </w:rPr>
        <w:t>3</w:t>
      </w:r>
      <w:r w:rsidRPr="00377009">
        <w:rPr>
          <w:rFonts w:ascii="Angsana New" w:hAnsi="Angsana New"/>
          <w:sz w:val="30"/>
          <w:szCs w:val="30"/>
          <w:cs/>
        </w:rPr>
        <w:t xml:space="preserve"> เดือน และกำหนดจ่ายชำระดอกเบี้ยส่วนที่เหลือเป็นรายเดือน ทั้งนี้ ผู้กู้ยืมได้ขายฝากที่ดินเพื่อใช้เป็นหลักประกันในการกู้ยืมเงินดังกล่าวระยะเวลาขายฝาก </w:t>
      </w:r>
      <w:r w:rsidRPr="00377009">
        <w:rPr>
          <w:rFonts w:ascii="Angsana New" w:hAnsi="Angsana New"/>
          <w:sz w:val="30"/>
          <w:szCs w:val="30"/>
        </w:rPr>
        <w:t>2</w:t>
      </w:r>
      <w:r w:rsidRPr="00377009">
        <w:rPr>
          <w:rFonts w:ascii="Angsana New" w:hAnsi="Angsana New"/>
          <w:sz w:val="30"/>
          <w:szCs w:val="30"/>
          <w:cs/>
        </w:rPr>
        <w:t xml:space="preserve"> ปีครบกำหนดไถ่ถอนในวันที่ </w:t>
      </w:r>
      <w:r w:rsidRPr="00377009">
        <w:rPr>
          <w:rFonts w:ascii="Angsana New" w:hAnsi="Angsana New"/>
          <w:sz w:val="30"/>
          <w:szCs w:val="30"/>
        </w:rPr>
        <w:t>9</w:t>
      </w:r>
      <w:r w:rsidRPr="0037700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77009">
        <w:rPr>
          <w:rFonts w:ascii="Angsana New" w:hAnsi="Angsana New"/>
          <w:sz w:val="30"/>
          <w:szCs w:val="30"/>
        </w:rPr>
        <w:t>2570</w:t>
      </w:r>
      <w:r w:rsidRPr="00377009">
        <w:rPr>
          <w:rFonts w:ascii="Angsana New" w:hAnsi="Angsana New"/>
          <w:sz w:val="30"/>
          <w:szCs w:val="30"/>
          <w:cs/>
        </w:rPr>
        <w:t xml:space="preserve"> เงินให้กู้ยืมนี้ได้รับการอนุมัติโดยที่ประชุมคณะกรรมการบริษัทเมื่อวันที่ </w:t>
      </w:r>
      <w:r w:rsidRPr="00377009">
        <w:rPr>
          <w:rFonts w:ascii="Angsana New" w:hAnsi="Angsana New"/>
          <w:sz w:val="30"/>
          <w:szCs w:val="30"/>
        </w:rPr>
        <w:t>7</w:t>
      </w:r>
      <w:r w:rsidR="00DB702C">
        <w:rPr>
          <w:rFonts w:ascii="Angsana New" w:hAnsi="Angsana New"/>
          <w:sz w:val="30"/>
          <w:szCs w:val="30"/>
          <w:cs/>
        </w:rPr>
        <w:t xml:space="preserve"> </w:t>
      </w:r>
      <w:r w:rsidRPr="0037700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77009">
        <w:rPr>
          <w:rFonts w:ascii="Angsana New" w:hAnsi="Angsana New"/>
          <w:sz w:val="30"/>
          <w:szCs w:val="30"/>
        </w:rPr>
        <w:t>2568</w:t>
      </w:r>
    </w:p>
    <w:p w14:paraId="774238B5" w14:textId="77777777" w:rsidR="00031F06" w:rsidRPr="00DB702C" w:rsidRDefault="00031F06" w:rsidP="00DB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8"/>
        <w:jc w:val="thaiDistribute"/>
        <w:rPr>
          <w:rFonts w:ascii="Angsana New" w:hAnsi="Angsana New"/>
          <w:sz w:val="30"/>
          <w:szCs w:val="30"/>
        </w:rPr>
      </w:pPr>
    </w:p>
    <w:p w14:paraId="6650CBF2" w14:textId="4B90D5AF" w:rsidR="00243D2F" w:rsidRPr="00EA1C08" w:rsidRDefault="007C1DBB" w:rsidP="0035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3CCB">
        <w:rPr>
          <w:rFonts w:ascii="Angsana New" w:hAnsi="Angsana New"/>
          <w:b/>
          <w:bCs/>
          <w:sz w:val="30"/>
          <w:szCs w:val="30"/>
        </w:rPr>
        <w:t>1</w:t>
      </w:r>
      <w:r w:rsidR="00243D2F" w:rsidRPr="00EA1C08">
        <w:rPr>
          <w:rFonts w:ascii="Angsana New" w:hAnsi="Angsana New"/>
          <w:b/>
          <w:bCs/>
          <w:sz w:val="30"/>
          <w:szCs w:val="30"/>
        </w:rPr>
        <w:t>.</w:t>
      </w:r>
      <w:r w:rsidR="00243D2F" w:rsidRPr="00EA1C08">
        <w:rPr>
          <w:rFonts w:ascii="Angsana New" w:hAnsi="Angsana New"/>
          <w:b/>
          <w:bCs/>
          <w:sz w:val="30"/>
          <w:szCs w:val="30"/>
        </w:rPr>
        <w:tab/>
      </w:r>
      <w:r w:rsidR="001E2F09" w:rsidRPr="00EA1C08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FC71E2">
        <w:rPr>
          <w:rFonts w:ascii="Angsana New" w:hAnsi="Angsana New"/>
          <w:b/>
          <w:bCs/>
          <w:sz w:val="30"/>
          <w:szCs w:val="30"/>
        </w:rPr>
        <w:t xml:space="preserve"> - </w:t>
      </w:r>
      <w:r w:rsidR="00FC71E2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75731203" w14:textId="77777777" w:rsidR="000D2E18" w:rsidRDefault="000D2E18">
      <w:pPr>
        <w:rPr>
          <w:sz w:val="30"/>
          <w:szCs w:val="30"/>
        </w:rPr>
      </w:pPr>
    </w:p>
    <w:tbl>
      <w:tblPr>
        <w:tblW w:w="95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4"/>
        <w:gridCol w:w="1728"/>
        <w:gridCol w:w="284"/>
        <w:gridCol w:w="1728"/>
        <w:gridCol w:w="283"/>
        <w:gridCol w:w="1728"/>
        <w:gridCol w:w="9"/>
      </w:tblGrid>
      <w:tr w:rsidR="00AE6C65" w:rsidRPr="00C23EC7" w14:paraId="56F1B3A8" w14:textId="77777777" w:rsidTr="00492F62">
        <w:trPr>
          <w:cantSplit/>
        </w:trPr>
        <w:tc>
          <w:tcPr>
            <w:tcW w:w="3744" w:type="dxa"/>
          </w:tcPr>
          <w:p w14:paraId="1572D0E9" w14:textId="77777777" w:rsidR="00AE6C65" w:rsidRPr="00C23EC7" w:rsidRDefault="00AE6C65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6"/>
          </w:tcPr>
          <w:p w14:paraId="70C52A39" w14:textId="77EB97FD" w:rsidR="00AE6C65" w:rsidRPr="00C23EC7" w:rsidRDefault="00AE6C65" w:rsidP="002819C7">
            <w:pPr>
              <w:pStyle w:val="a1"/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23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23EC7" w:rsidRPr="00C23EC7" w14:paraId="0DFE59D5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1186240D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221CF67" w14:textId="77777777" w:rsidR="00C23EC7" w:rsidRPr="00C23EC7" w:rsidRDefault="00C23EC7" w:rsidP="002819C7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1E839A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AB74FA" w14:textId="77777777" w:rsidR="00C23EC7" w:rsidRPr="00C23EC7" w:rsidRDefault="00C23EC7" w:rsidP="002819C7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B35FFB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8D712F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3EC7" w:rsidRPr="00C23EC7" w14:paraId="0441E7A5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71C8EF48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90921F" w14:textId="77777777" w:rsidR="00C23EC7" w:rsidRPr="00C23EC7" w:rsidRDefault="00C23EC7" w:rsidP="002819C7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84" w:type="dxa"/>
          </w:tcPr>
          <w:p w14:paraId="79427790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F1DA62" w14:textId="77777777" w:rsidR="00C23EC7" w:rsidRPr="00C23EC7" w:rsidRDefault="00C23EC7" w:rsidP="002819C7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83" w:type="dxa"/>
          </w:tcPr>
          <w:p w14:paraId="2A5399E0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D6D1F8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23EC7" w:rsidRPr="00C23EC7" w14:paraId="4A819694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6F606288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8" w:type="dxa"/>
          </w:tcPr>
          <w:p w14:paraId="5FB0E115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FB7CF34" w14:textId="77777777" w:rsidR="00C23EC7" w:rsidRPr="00C23EC7" w:rsidRDefault="00C23EC7" w:rsidP="002819C7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6994B8EF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98787C3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</w:tcPr>
          <w:p w14:paraId="6E4AE6B5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3EC7" w:rsidRPr="00C23EC7" w14:paraId="717C6EC6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687A8A19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23EC7">
              <w:rPr>
                <w:rFonts w:ascii="Angsana New" w:hAnsi="Angsana New"/>
                <w:sz w:val="30"/>
                <w:szCs w:val="30"/>
              </w:rPr>
              <w:t>1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23E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4010D539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D0B403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196BBCB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AF396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73647F8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EC7" w:rsidRPr="00C23EC7" w14:paraId="029FA323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4DB285F5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>และวันที่</w:t>
            </w:r>
            <w:r w:rsidRPr="00C23EC7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23EC7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23EC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8" w:type="dxa"/>
          </w:tcPr>
          <w:p w14:paraId="54C9F4B9" w14:textId="1A5BC226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348,245</w:t>
            </w:r>
          </w:p>
        </w:tc>
        <w:tc>
          <w:tcPr>
            <w:tcW w:w="284" w:type="dxa"/>
          </w:tcPr>
          <w:p w14:paraId="62BE4C8C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98B93EA" w14:textId="06D41D46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41,</w:t>
            </w:r>
            <w:r w:rsidR="00B0167C">
              <w:rPr>
                <w:rFonts w:ascii="Angsana New" w:hAnsi="Angsana New"/>
                <w:sz w:val="30"/>
                <w:szCs w:val="30"/>
              </w:rPr>
              <w:t>74</w:t>
            </w:r>
            <w:r w:rsidRPr="00C23EC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3AB657EB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8AEBD44" w14:textId="1EA7E9CA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389,994</w:t>
            </w:r>
          </w:p>
        </w:tc>
      </w:tr>
      <w:tr w:rsidR="00C23EC7" w:rsidRPr="00C23EC7" w14:paraId="07C70ADB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4142297E" w14:textId="77777777" w:rsidR="00C23EC7" w:rsidRPr="00C23EC7" w:rsidRDefault="00C23EC7" w:rsidP="002819C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3E8DF6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14:paraId="54D8CFE9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AD0AAB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</w:tcPr>
          <w:p w14:paraId="357F009D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F749D66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C23EC7" w:rsidRPr="00C23EC7" w14:paraId="42627DD6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79F81AE5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28" w:type="dxa"/>
          </w:tcPr>
          <w:p w14:paraId="3E2CAAE5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2A4D5A7" w14:textId="77777777" w:rsidR="00C23EC7" w:rsidRPr="00C23EC7" w:rsidRDefault="00C23EC7" w:rsidP="002819C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28" w:type="dxa"/>
          </w:tcPr>
          <w:p w14:paraId="18A545EE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7788245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8" w:type="dxa"/>
          </w:tcPr>
          <w:p w14:paraId="64EBBA99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3EC7" w:rsidRPr="00C23EC7" w14:paraId="0F137509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5782570D" w14:textId="77777777" w:rsidR="00C23EC7" w:rsidRPr="00C23EC7" w:rsidRDefault="00C23EC7" w:rsidP="002819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23EC7">
              <w:rPr>
                <w:rFonts w:ascii="Angsana New" w:hAnsi="Angsana New"/>
                <w:sz w:val="30"/>
                <w:szCs w:val="30"/>
              </w:rPr>
              <w:t>1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23E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3E528589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7ED99D40" w14:textId="77777777" w:rsidR="00C23EC7" w:rsidRPr="00C23EC7" w:rsidRDefault="00C23EC7" w:rsidP="002819C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28" w:type="dxa"/>
          </w:tcPr>
          <w:p w14:paraId="7D72A133" w14:textId="1112F0A8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283" w:type="dxa"/>
          </w:tcPr>
          <w:p w14:paraId="319F1298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5D31D30" w14:textId="138E9A81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</w:tr>
      <w:tr w:rsidR="00C23EC7" w:rsidRPr="00C23EC7" w14:paraId="24FCD119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787D8F64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</w:tcPr>
          <w:p w14:paraId="03F2E738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14:paraId="189CF470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28" w:type="dxa"/>
          </w:tcPr>
          <w:p w14:paraId="585A1CCA" w14:textId="04751BBB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  <w:tc>
          <w:tcPr>
            <w:tcW w:w="283" w:type="dxa"/>
          </w:tcPr>
          <w:p w14:paraId="140F62C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64D39B61" w14:textId="31F8096E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</w:tr>
      <w:tr w:rsidR="00C23EC7" w:rsidRPr="00C23EC7" w14:paraId="6E8DD555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11EE8566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23EC7">
              <w:rPr>
                <w:rFonts w:ascii="Angsana New" w:hAnsi="Angsana New"/>
                <w:sz w:val="30"/>
                <w:szCs w:val="30"/>
              </w:rPr>
              <w:t>31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23EC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680615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062209F1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2E407CA" w14:textId="2723381F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283" w:type="dxa"/>
          </w:tcPr>
          <w:p w14:paraId="610BB4C9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67434E" w14:textId="3837FAE6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</w:tr>
      <w:tr w:rsidR="00C23EC7" w:rsidRPr="00C23EC7" w14:paraId="4DA2FAC8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523E2174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</w:tcPr>
          <w:p w14:paraId="3496377B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14:paraId="01DB4972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</w:tcPr>
          <w:p w14:paraId="549D5322" w14:textId="42427152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83" w:type="dxa"/>
          </w:tcPr>
          <w:p w14:paraId="328B2C73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C03821B" w14:textId="6ED7B4F8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</w:tr>
      <w:tr w:rsidR="00C23EC7" w:rsidRPr="00C23EC7" w14:paraId="0265E8A8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007BB49C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C23EC7">
              <w:rPr>
                <w:rFonts w:ascii="Angsana New" w:hAnsi="Angsana New"/>
                <w:sz w:val="30"/>
                <w:szCs w:val="30"/>
              </w:rPr>
              <w:t>31</w:t>
            </w:r>
            <w:r w:rsidRPr="00C23EC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23EC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4CC7201" w14:textId="016A4C2C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523E6615" w14:textId="77777777" w:rsidR="00C23EC7" w:rsidRPr="00C23EC7" w:rsidRDefault="00C23EC7" w:rsidP="002819C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EDF112D" w14:textId="11F67C0C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4,668</w:t>
            </w:r>
          </w:p>
        </w:tc>
        <w:tc>
          <w:tcPr>
            <w:tcW w:w="283" w:type="dxa"/>
          </w:tcPr>
          <w:p w14:paraId="0EA2CFE8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996288" w14:textId="4BCB2051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4,729</w:t>
            </w:r>
          </w:p>
        </w:tc>
      </w:tr>
      <w:tr w:rsidR="00C23EC7" w:rsidRPr="00C23EC7" w14:paraId="5B99528F" w14:textId="77777777" w:rsidTr="00492F62">
        <w:trPr>
          <w:gridAfter w:val="1"/>
          <w:wAfter w:w="9" w:type="dxa"/>
          <w:cantSplit/>
          <w:trHeight w:val="124"/>
        </w:trPr>
        <w:tc>
          <w:tcPr>
            <w:tcW w:w="3744" w:type="dxa"/>
          </w:tcPr>
          <w:p w14:paraId="1A9B221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76A006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E5D959" w14:textId="77777777" w:rsidR="00C23EC7" w:rsidRPr="00C23EC7" w:rsidRDefault="00C23EC7" w:rsidP="002819C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D01CFF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4BF5519B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A1B7D0F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C7" w:rsidRPr="00C23EC7" w14:paraId="22B9089B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24012070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</w:tcPr>
          <w:p w14:paraId="5A463ACF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4AF409" w14:textId="77777777" w:rsidR="00C23EC7" w:rsidRPr="00C23EC7" w:rsidRDefault="00C23EC7" w:rsidP="002819C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</w:tcPr>
          <w:p w14:paraId="7D80D921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16BB5A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FCD516A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EC7" w:rsidRPr="00C23EC7" w14:paraId="77735160" w14:textId="77777777" w:rsidTr="00492F62">
        <w:trPr>
          <w:gridAfter w:val="1"/>
          <w:wAfter w:w="9" w:type="dxa"/>
          <w:cantSplit/>
        </w:trPr>
        <w:tc>
          <w:tcPr>
            <w:tcW w:w="3744" w:type="dxa"/>
          </w:tcPr>
          <w:p w14:paraId="2F8BE585" w14:textId="77777777" w:rsidR="00C23EC7" w:rsidRPr="00C23EC7" w:rsidRDefault="00C23EC7" w:rsidP="002819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C23EC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23EC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C23EC7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24F0F689" w14:textId="13C30EC3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348,207</w:t>
            </w:r>
          </w:p>
        </w:tc>
        <w:tc>
          <w:tcPr>
            <w:tcW w:w="284" w:type="dxa"/>
          </w:tcPr>
          <w:p w14:paraId="4B2EA9BB" w14:textId="77777777" w:rsidR="00C23EC7" w:rsidRPr="00C23EC7" w:rsidRDefault="00C23EC7" w:rsidP="002819C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</w:tcPr>
          <w:p w14:paraId="58323B1B" w14:textId="37F65AD9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38,47</w:t>
            </w:r>
            <w:r w:rsidR="004857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A12624A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FBD97C0" w14:textId="2924068F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386,684</w:t>
            </w:r>
          </w:p>
        </w:tc>
      </w:tr>
      <w:tr w:rsidR="00C23EC7" w:rsidRPr="00C23EC7" w14:paraId="636F6273" w14:textId="77777777" w:rsidTr="00492F62">
        <w:trPr>
          <w:gridAfter w:val="1"/>
          <w:wAfter w:w="9" w:type="dxa"/>
          <w:cantSplit/>
          <w:trHeight w:val="432"/>
        </w:trPr>
        <w:tc>
          <w:tcPr>
            <w:tcW w:w="3744" w:type="dxa"/>
          </w:tcPr>
          <w:p w14:paraId="1E05CBA9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3EC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C23EC7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C23EC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C23EC7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728" w:type="dxa"/>
            <w:tcBorders>
              <w:bottom w:val="nil"/>
            </w:tcBorders>
          </w:tcPr>
          <w:p w14:paraId="5F62C891" w14:textId="76522F1F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348,184</w:t>
            </w:r>
          </w:p>
        </w:tc>
        <w:tc>
          <w:tcPr>
            <w:tcW w:w="284" w:type="dxa"/>
          </w:tcPr>
          <w:p w14:paraId="6BB54907" w14:textId="77777777" w:rsidR="00C23EC7" w:rsidRPr="00C23EC7" w:rsidRDefault="00C23EC7" w:rsidP="002819C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  <w:tcBorders>
              <w:bottom w:val="nil"/>
            </w:tcBorders>
          </w:tcPr>
          <w:p w14:paraId="24BF7008" w14:textId="72B80845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  <w:tc>
          <w:tcPr>
            <w:tcW w:w="283" w:type="dxa"/>
            <w:tcBorders>
              <w:bottom w:val="nil"/>
            </w:tcBorders>
          </w:tcPr>
          <w:p w14:paraId="5F399854" w14:textId="77777777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nil"/>
            </w:tcBorders>
          </w:tcPr>
          <w:p w14:paraId="104FE0CA" w14:textId="0C3AE426" w:rsidR="00C23EC7" w:rsidRPr="00C23EC7" w:rsidRDefault="00C23EC7" w:rsidP="002819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C7">
              <w:rPr>
                <w:rFonts w:ascii="Angsana New" w:hAnsi="Angsana New"/>
                <w:sz w:val="30"/>
                <w:szCs w:val="30"/>
              </w:rPr>
              <w:t>385,265</w:t>
            </w:r>
          </w:p>
        </w:tc>
      </w:tr>
    </w:tbl>
    <w:p w14:paraId="63C107D5" w14:textId="77777777" w:rsidR="00824224" w:rsidRDefault="00824224">
      <w:pPr>
        <w:rPr>
          <w:sz w:val="30"/>
          <w:szCs w:val="30"/>
        </w:rPr>
      </w:pPr>
    </w:p>
    <w:p w14:paraId="60ADEA00" w14:textId="77777777" w:rsidR="00AE6C65" w:rsidRDefault="00AE6C65">
      <w:pPr>
        <w:rPr>
          <w:sz w:val="30"/>
          <w:szCs w:val="30"/>
        </w:rPr>
      </w:pPr>
    </w:p>
    <w:p w14:paraId="4BD5DBFC" w14:textId="77777777" w:rsidR="00AE6C65" w:rsidRDefault="00AE6C65">
      <w:pPr>
        <w:rPr>
          <w:sz w:val="30"/>
          <w:szCs w:val="30"/>
        </w:rPr>
      </w:pPr>
    </w:p>
    <w:p w14:paraId="3DA6FE65" w14:textId="77777777" w:rsidR="00AE6C65" w:rsidRDefault="00AE6C65">
      <w:pPr>
        <w:rPr>
          <w:sz w:val="30"/>
          <w:szCs w:val="30"/>
        </w:rPr>
      </w:pPr>
    </w:p>
    <w:p w14:paraId="4FC4682A" w14:textId="77777777" w:rsidR="00AE6C65" w:rsidRDefault="00AE6C65">
      <w:pPr>
        <w:rPr>
          <w:sz w:val="30"/>
          <w:szCs w:val="30"/>
        </w:rPr>
      </w:pPr>
    </w:p>
    <w:p w14:paraId="01F6AFF7" w14:textId="77777777" w:rsidR="00AE6C65" w:rsidRDefault="00AE6C65">
      <w:pPr>
        <w:rPr>
          <w:sz w:val="30"/>
          <w:szCs w:val="30"/>
        </w:rPr>
      </w:pPr>
    </w:p>
    <w:p w14:paraId="19055B5C" w14:textId="77777777" w:rsidR="00AE6C65" w:rsidRDefault="00AE6C65">
      <w:pPr>
        <w:rPr>
          <w:sz w:val="30"/>
          <w:szCs w:val="30"/>
        </w:rPr>
      </w:pPr>
    </w:p>
    <w:p w14:paraId="64489DCE" w14:textId="77777777" w:rsidR="00AE6C65" w:rsidRDefault="00AE6C65">
      <w:pPr>
        <w:rPr>
          <w:sz w:val="30"/>
          <w:szCs w:val="30"/>
        </w:rPr>
      </w:pPr>
    </w:p>
    <w:p w14:paraId="77A02957" w14:textId="77777777" w:rsidR="00AE6C65" w:rsidRDefault="00AE6C65">
      <w:pPr>
        <w:rPr>
          <w:sz w:val="30"/>
          <w:szCs w:val="30"/>
        </w:rPr>
      </w:pPr>
    </w:p>
    <w:p w14:paraId="0F02BABB" w14:textId="77777777" w:rsidR="00AE6C65" w:rsidRDefault="00AE6C65">
      <w:pPr>
        <w:rPr>
          <w:sz w:val="30"/>
          <w:szCs w:val="30"/>
        </w:rPr>
      </w:pPr>
    </w:p>
    <w:p w14:paraId="17F61FC2" w14:textId="77777777" w:rsidR="00AE6C65" w:rsidRDefault="00AE6C65">
      <w:pPr>
        <w:rPr>
          <w:sz w:val="30"/>
          <w:szCs w:val="30"/>
        </w:rPr>
      </w:pPr>
    </w:p>
    <w:p w14:paraId="538C4100" w14:textId="77777777" w:rsidR="00AE6C65" w:rsidRDefault="00AE6C65">
      <w:pPr>
        <w:rPr>
          <w:sz w:val="30"/>
          <w:szCs w:val="30"/>
        </w:rPr>
      </w:pPr>
    </w:p>
    <w:p w14:paraId="7C9F96F6" w14:textId="77777777" w:rsidR="00AE6C65" w:rsidRDefault="00AE6C65">
      <w:pPr>
        <w:rPr>
          <w:sz w:val="30"/>
          <w:szCs w:val="30"/>
        </w:rPr>
      </w:pPr>
    </w:p>
    <w:p w14:paraId="5FE7C132" w14:textId="77777777" w:rsidR="00AE6C65" w:rsidRDefault="00AE6C65">
      <w:pPr>
        <w:rPr>
          <w:sz w:val="30"/>
          <w:szCs w:val="30"/>
        </w:rPr>
      </w:pPr>
    </w:p>
    <w:tbl>
      <w:tblPr>
        <w:tblW w:w="950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4"/>
        <w:gridCol w:w="1728"/>
        <w:gridCol w:w="284"/>
        <w:gridCol w:w="1728"/>
        <w:gridCol w:w="284"/>
        <w:gridCol w:w="1734"/>
      </w:tblGrid>
      <w:tr w:rsidR="00EA1C08" w:rsidRPr="00EA1C08" w14:paraId="306A4C00" w14:textId="77777777" w:rsidTr="00492F62">
        <w:trPr>
          <w:cantSplit/>
        </w:trPr>
        <w:tc>
          <w:tcPr>
            <w:tcW w:w="3744" w:type="dxa"/>
          </w:tcPr>
          <w:p w14:paraId="7F565E9A" w14:textId="77777777" w:rsidR="005B4194" w:rsidRPr="00FC71E2" w:rsidRDefault="005B4194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8" w:type="dxa"/>
            <w:gridSpan w:val="5"/>
            <w:tcBorders>
              <w:bottom w:val="single" w:sz="4" w:space="0" w:color="auto"/>
            </w:tcBorders>
          </w:tcPr>
          <w:p w14:paraId="2F782D30" w14:textId="77777777" w:rsidR="005B4194" w:rsidRPr="00FC71E2" w:rsidRDefault="005B4194" w:rsidP="005D4B47">
            <w:pPr>
              <w:pStyle w:val="a1"/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23EC7" w:rsidRPr="00EA1C08" w14:paraId="56ECEA78" w14:textId="77777777" w:rsidTr="00492F62">
        <w:trPr>
          <w:cantSplit/>
        </w:trPr>
        <w:tc>
          <w:tcPr>
            <w:tcW w:w="3744" w:type="dxa"/>
          </w:tcPr>
          <w:p w14:paraId="16B1716F" w14:textId="77777777" w:rsidR="00C23EC7" w:rsidRPr="00FC71E2" w:rsidRDefault="00C23EC7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596A4B" w14:textId="5D065F5E" w:rsidR="00C23EC7" w:rsidRPr="00FC71E2" w:rsidRDefault="00C23EC7" w:rsidP="007D0E0B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4F9736" w14:textId="77777777" w:rsidR="00C23EC7" w:rsidRPr="00FC71E2" w:rsidRDefault="00C23EC7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568D5E6" w14:textId="388C6042" w:rsidR="00C23EC7" w:rsidRPr="00FC71E2" w:rsidRDefault="00C23EC7" w:rsidP="00B346A5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398553" w14:textId="77777777" w:rsidR="00C23EC7" w:rsidRPr="00FC71E2" w:rsidRDefault="00C23EC7" w:rsidP="007D0E0B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3A93E60A" w14:textId="77777777" w:rsidR="00C23EC7" w:rsidRPr="00FC71E2" w:rsidRDefault="00C23EC7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3EC7" w:rsidRPr="00EA1C08" w14:paraId="0042573D" w14:textId="77777777" w:rsidTr="00492F62">
        <w:trPr>
          <w:cantSplit/>
        </w:trPr>
        <w:tc>
          <w:tcPr>
            <w:tcW w:w="3744" w:type="dxa"/>
          </w:tcPr>
          <w:p w14:paraId="59EBD974" w14:textId="77777777" w:rsidR="00C23EC7" w:rsidRPr="00FC71E2" w:rsidRDefault="00C23EC7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022B81" w14:textId="29586215" w:rsidR="00C23EC7" w:rsidRPr="00FC71E2" w:rsidRDefault="00C23EC7" w:rsidP="007D0E0B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84" w:type="dxa"/>
          </w:tcPr>
          <w:p w14:paraId="164BD114" w14:textId="77777777" w:rsidR="00C23EC7" w:rsidRPr="00FC71E2" w:rsidRDefault="00C23EC7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A09E3D" w14:textId="3B07EEB5" w:rsidR="00C23EC7" w:rsidRPr="00FC71E2" w:rsidRDefault="00C23EC7" w:rsidP="00B346A5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84" w:type="dxa"/>
          </w:tcPr>
          <w:p w14:paraId="6EC645FF" w14:textId="77777777" w:rsidR="00C23EC7" w:rsidRPr="00FC71E2" w:rsidRDefault="00C23EC7" w:rsidP="007D0E0B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7FA88D51" w14:textId="77777777" w:rsidR="00C23EC7" w:rsidRPr="00FC71E2" w:rsidRDefault="00C23EC7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23EC7" w:rsidRPr="00EA1C08" w14:paraId="0745F1EB" w14:textId="77777777" w:rsidTr="00492F62">
        <w:trPr>
          <w:cantSplit/>
        </w:trPr>
        <w:tc>
          <w:tcPr>
            <w:tcW w:w="3744" w:type="dxa"/>
          </w:tcPr>
          <w:p w14:paraId="0C19678D" w14:textId="77777777" w:rsidR="00C23EC7" w:rsidRPr="00FC71E2" w:rsidRDefault="00C23EC7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28" w:type="dxa"/>
          </w:tcPr>
          <w:p w14:paraId="45A63C07" w14:textId="77777777" w:rsidR="00C23EC7" w:rsidRPr="00FC71E2" w:rsidRDefault="00C23EC7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559BC6A" w14:textId="77777777" w:rsidR="00C23EC7" w:rsidRPr="00FC71E2" w:rsidRDefault="00C23EC7" w:rsidP="005B419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2E9DFDEF" w14:textId="77777777" w:rsidR="00C23EC7" w:rsidRPr="00FC71E2" w:rsidRDefault="00C23EC7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8B4614D" w14:textId="77777777" w:rsidR="00C23EC7" w:rsidRPr="00FC71E2" w:rsidRDefault="00C23EC7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34" w:type="dxa"/>
          </w:tcPr>
          <w:p w14:paraId="14A1339E" w14:textId="77777777" w:rsidR="00C23EC7" w:rsidRPr="00FC71E2" w:rsidRDefault="00C23EC7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3EC7" w:rsidRPr="00EA1C08" w14:paraId="6F1EA743" w14:textId="77777777" w:rsidTr="00492F62">
        <w:trPr>
          <w:cantSplit/>
        </w:trPr>
        <w:tc>
          <w:tcPr>
            <w:tcW w:w="3744" w:type="dxa"/>
          </w:tcPr>
          <w:p w14:paraId="215E7CB8" w14:textId="79D07048" w:rsidR="00C23EC7" w:rsidRPr="00FC71E2" w:rsidRDefault="00C23EC7" w:rsidP="00207C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C71E2">
              <w:rPr>
                <w:rFonts w:ascii="Angsana New" w:hAnsi="Angsana New"/>
                <w:sz w:val="30"/>
                <w:szCs w:val="30"/>
              </w:rPr>
              <w:t>1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C71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40E36919" w14:textId="14F98CE5" w:rsidR="00C23EC7" w:rsidRPr="00FC71E2" w:rsidRDefault="00C23EC7" w:rsidP="00207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43BE25" w14:textId="77777777" w:rsidR="00C23EC7" w:rsidRPr="00FC71E2" w:rsidRDefault="00C23EC7" w:rsidP="00207C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14E27805" w14:textId="1718296A" w:rsidR="00C23EC7" w:rsidRPr="00FC71E2" w:rsidRDefault="00C23EC7" w:rsidP="00207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B5405F" w14:textId="77777777" w:rsidR="00C23EC7" w:rsidRPr="00FC71E2" w:rsidRDefault="00C23EC7" w:rsidP="00207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DAFDF84" w14:textId="2BF2C464" w:rsidR="00C23EC7" w:rsidRPr="00FC71E2" w:rsidRDefault="00C23EC7" w:rsidP="00207C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EC7" w:rsidRPr="00EA1C08" w14:paraId="1F5EC434" w14:textId="77777777" w:rsidTr="00492F62">
        <w:trPr>
          <w:cantSplit/>
        </w:trPr>
        <w:tc>
          <w:tcPr>
            <w:tcW w:w="3744" w:type="dxa"/>
          </w:tcPr>
          <w:p w14:paraId="7A7EEC46" w14:textId="192FA42F" w:rsidR="00C23EC7" w:rsidRPr="00FC71E2" w:rsidRDefault="00C23EC7" w:rsidP="002D01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>และวันที่</w:t>
            </w:r>
            <w:r w:rsidRPr="00FC71E2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C71E2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FC71E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8" w:type="dxa"/>
          </w:tcPr>
          <w:p w14:paraId="619DF5F2" w14:textId="77F1DA5B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143,578</w:t>
            </w:r>
          </w:p>
        </w:tc>
        <w:tc>
          <w:tcPr>
            <w:tcW w:w="284" w:type="dxa"/>
          </w:tcPr>
          <w:p w14:paraId="03F13922" w14:textId="77777777" w:rsidR="00C23EC7" w:rsidRPr="00FC71E2" w:rsidRDefault="00C23EC7" w:rsidP="002D01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9AAC8EC" w14:textId="4798DDBF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61,267</w:t>
            </w:r>
          </w:p>
        </w:tc>
        <w:tc>
          <w:tcPr>
            <w:tcW w:w="284" w:type="dxa"/>
          </w:tcPr>
          <w:p w14:paraId="7A290F75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D8A57FF" w14:textId="22F5E35C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204,845</w:t>
            </w:r>
          </w:p>
        </w:tc>
      </w:tr>
      <w:tr w:rsidR="00C23EC7" w:rsidRPr="00EA1C08" w14:paraId="309D5CAF" w14:textId="77777777" w:rsidTr="00492F62">
        <w:trPr>
          <w:cantSplit/>
        </w:trPr>
        <w:tc>
          <w:tcPr>
            <w:tcW w:w="3744" w:type="dxa"/>
          </w:tcPr>
          <w:p w14:paraId="1199CE51" w14:textId="77777777" w:rsidR="00C23EC7" w:rsidRPr="00FC71E2" w:rsidRDefault="00C23EC7" w:rsidP="002D01B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48CC195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14:paraId="36EB47E6" w14:textId="77777777" w:rsidR="00C23EC7" w:rsidRPr="00FC71E2" w:rsidRDefault="00C23EC7" w:rsidP="002D01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B320311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14:paraId="2CD3CD0A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25DD29E7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C23EC7" w:rsidRPr="00EA1C08" w14:paraId="4C58D005" w14:textId="77777777" w:rsidTr="00492F62">
        <w:trPr>
          <w:cantSplit/>
        </w:trPr>
        <w:tc>
          <w:tcPr>
            <w:tcW w:w="3744" w:type="dxa"/>
          </w:tcPr>
          <w:p w14:paraId="1FF97048" w14:textId="77777777" w:rsidR="00C23EC7" w:rsidRPr="00FC71E2" w:rsidRDefault="00C23EC7" w:rsidP="002D01BB">
            <w:pPr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28" w:type="dxa"/>
          </w:tcPr>
          <w:p w14:paraId="3F55314E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2514B30" w14:textId="77777777" w:rsidR="00C23EC7" w:rsidRPr="00FC71E2" w:rsidRDefault="00C23EC7" w:rsidP="002D01BB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28" w:type="dxa"/>
          </w:tcPr>
          <w:p w14:paraId="43BE3FB6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E68FA66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34" w:type="dxa"/>
          </w:tcPr>
          <w:p w14:paraId="4637237A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23EC7" w:rsidRPr="00EA1C08" w14:paraId="25C870A6" w14:textId="77777777" w:rsidTr="00492F62">
        <w:trPr>
          <w:cantSplit/>
        </w:trPr>
        <w:tc>
          <w:tcPr>
            <w:tcW w:w="3744" w:type="dxa"/>
          </w:tcPr>
          <w:p w14:paraId="06311B59" w14:textId="23442774" w:rsidR="00C23EC7" w:rsidRPr="00FC71E2" w:rsidRDefault="00C23EC7" w:rsidP="002D01B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C71E2">
              <w:rPr>
                <w:rFonts w:ascii="Angsana New" w:hAnsi="Angsana New"/>
                <w:sz w:val="30"/>
                <w:szCs w:val="30"/>
              </w:rPr>
              <w:t>1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C71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24F2DC68" w14:textId="0FF35985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13FE48AB" w14:textId="77777777" w:rsidR="00C23EC7" w:rsidRPr="00FC71E2" w:rsidRDefault="00C23EC7" w:rsidP="002D01BB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28" w:type="dxa"/>
          </w:tcPr>
          <w:p w14:paraId="1D367528" w14:textId="4BA2CDE0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19,803</w:t>
            </w:r>
          </w:p>
        </w:tc>
        <w:tc>
          <w:tcPr>
            <w:tcW w:w="284" w:type="dxa"/>
          </w:tcPr>
          <w:p w14:paraId="68453C26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34" w:type="dxa"/>
          </w:tcPr>
          <w:p w14:paraId="1415DCE8" w14:textId="5EA67E05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19,818</w:t>
            </w:r>
          </w:p>
        </w:tc>
      </w:tr>
      <w:tr w:rsidR="00C23EC7" w:rsidRPr="00EA1C08" w14:paraId="48238F92" w14:textId="77777777" w:rsidTr="00492F62">
        <w:trPr>
          <w:cantSplit/>
        </w:trPr>
        <w:tc>
          <w:tcPr>
            <w:tcW w:w="3744" w:type="dxa"/>
          </w:tcPr>
          <w:p w14:paraId="2309867B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</w:tcPr>
          <w:p w14:paraId="3F78F1BA" w14:textId="6715B45C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14:paraId="1DDE4CA1" w14:textId="77777777" w:rsidR="00C23EC7" w:rsidRPr="00FC71E2" w:rsidRDefault="00C23EC7" w:rsidP="002D01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28" w:type="dxa"/>
          </w:tcPr>
          <w:p w14:paraId="742E9114" w14:textId="166D2E0D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2,421</w:t>
            </w:r>
          </w:p>
        </w:tc>
        <w:tc>
          <w:tcPr>
            <w:tcW w:w="284" w:type="dxa"/>
          </w:tcPr>
          <w:p w14:paraId="70E5DD0B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34" w:type="dxa"/>
          </w:tcPr>
          <w:p w14:paraId="407E4B82" w14:textId="317D225A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2,444</w:t>
            </w:r>
          </w:p>
        </w:tc>
      </w:tr>
      <w:tr w:rsidR="00C23EC7" w:rsidRPr="00EA1C08" w14:paraId="5E0BEF0C" w14:textId="77777777" w:rsidTr="00492F62">
        <w:trPr>
          <w:cantSplit/>
        </w:trPr>
        <w:tc>
          <w:tcPr>
            <w:tcW w:w="3744" w:type="dxa"/>
          </w:tcPr>
          <w:p w14:paraId="1747A99C" w14:textId="358F78A9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C71E2">
              <w:rPr>
                <w:rFonts w:ascii="Angsana New" w:hAnsi="Angsana New"/>
                <w:sz w:val="30"/>
                <w:szCs w:val="30"/>
              </w:rPr>
              <w:t>31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C71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34289C8" w14:textId="2D0942CD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1AAC9BC5" w14:textId="77777777" w:rsidR="00C23EC7" w:rsidRPr="00FC71E2" w:rsidRDefault="00C23EC7" w:rsidP="002D01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E08D6F" w14:textId="6D274C30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22,224</w:t>
            </w:r>
          </w:p>
        </w:tc>
        <w:tc>
          <w:tcPr>
            <w:tcW w:w="284" w:type="dxa"/>
          </w:tcPr>
          <w:p w14:paraId="6965CA27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2717FB2F" w14:textId="7515C8DD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22,262</w:t>
            </w:r>
          </w:p>
        </w:tc>
      </w:tr>
      <w:tr w:rsidR="00C23EC7" w:rsidRPr="00EA1C08" w14:paraId="449C93F7" w14:textId="77777777" w:rsidTr="00492F62">
        <w:trPr>
          <w:cantSplit/>
        </w:trPr>
        <w:tc>
          <w:tcPr>
            <w:tcW w:w="3744" w:type="dxa"/>
          </w:tcPr>
          <w:p w14:paraId="0ADE8950" w14:textId="77777777" w:rsidR="00C23EC7" w:rsidRPr="00FC71E2" w:rsidRDefault="00C23EC7" w:rsidP="002D01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</w:tcPr>
          <w:p w14:paraId="16466F66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14:paraId="272C4B69" w14:textId="77777777" w:rsidR="00C23EC7" w:rsidRPr="00FC71E2" w:rsidRDefault="00C23EC7" w:rsidP="002D01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</w:tcPr>
          <w:p w14:paraId="6955CD30" w14:textId="78D118FD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  <w:tc>
          <w:tcPr>
            <w:tcW w:w="284" w:type="dxa"/>
          </w:tcPr>
          <w:p w14:paraId="77F2AF6E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28C264AA" w14:textId="76ECB5BF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</w:tr>
      <w:tr w:rsidR="00C23EC7" w:rsidRPr="00EA1C08" w14:paraId="77302166" w14:textId="77777777" w:rsidTr="00492F62">
        <w:trPr>
          <w:cantSplit/>
        </w:trPr>
        <w:tc>
          <w:tcPr>
            <w:tcW w:w="3744" w:type="dxa"/>
          </w:tcPr>
          <w:p w14:paraId="45E54C23" w14:textId="61678DA6" w:rsidR="00C23EC7" w:rsidRPr="00FC71E2" w:rsidRDefault="00C23EC7" w:rsidP="002D01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C71E2">
              <w:rPr>
                <w:rFonts w:ascii="Angsana New" w:hAnsi="Angsana New"/>
                <w:sz w:val="30"/>
                <w:szCs w:val="30"/>
              </w:rPr>
              <w:t>31</w:t>
            </w:r>
            <w:r w:rsidRPr="00FC71E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C71E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8A6B9A7" w14:textId="73C5A991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7F2CF476" w14:textId="77777777" w:rsidR="00C23EC7" w:rsidRPr="00FC71E2" w:rsidRDefault="00C23EC7" w:rsidP="002D01B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AB46EE" w14:textId="5DA8CD13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24,297</w:t>
            </w:r>
          </w:p>
        </w:tc>
        <w:tc>
          <w:tcPr>
            <w:tcW w:w="284" w:type="dxa"/>
          </w:tcPr>
          <w:p w14:paraId="3C4073DE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464C4642" w14:textId="5915BF9E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24,358</w:t>
            </w:r>
          </w:p>
        </w:tc>
      </w:tr>
      <w:tr w:rsidR="00C23EC7" w:rsidRPr="00EA1C08" w14:paraId="08A8E667" w14:textId="77777777" w:rsidTr="00492F62">
        <w:trPr>
          <w:cantSplit/>
          <w:trHeight w:val="124"/>
        </w:trPr>
        <w:tc>
          <w:tcPr>
            <w:tcW w:w="3744" w:type="dxa"/>
          </w:tcPr>
          <w:p w14:paraId="0C7E400B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26B8E61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421BC5" w14:textId="77777777" w:rsidR="00C23EC7" w:rsidRPr="00FC71E2" w:rsidRDefault="00C23EC7" w:rsidP="002D01BB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A302A10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CD37DF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09908772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EC7" w:rsidRPr="00EA1C08" w14:paraId="00AC54AC" w14:textId="77777777" w:rsidTr="00492F62">
        <w:trPr>
          <w:cantSplit/>
        </w:trPr>
        <w:tc>
          <w:tcPr>
            <w:tcW w:w="3744" w:type="dxa"/>
          </w:tcPr>
          <w:p w14:paraId="529BA38E" w14:textId="77777777" w:rsidR="00C23EC7" w:rsidRPr="00FC71E2" w:rsidRDefault="00C23EC7" w:rsidP="002D01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28" w:type="dxa"/>
          </w:tcPr>
          <w:p w14:paraId="37DE69E2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A90E122" w14:textId="77777777" w:rsidR="00C23EC7" w:rsidRPr="00FC71E2" w:rsidRDefault="00C23EC7" w:rsidP="002D01BB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</w:tcPr>
          <w:p w14:paraId="5319D3FB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4CC31E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8EE7FDE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EC7" w:rsidRPr="00EA1C08" w14:paraId="11DF354E" w14:textId="77777777" w:rsidTr="00492F62">
        <w:trPr>
          <w:cantSplit/>
        </w:trPr>
        <w:tc>
          <w:tcPr>
            <w:tcW w:w="3744" w:type="dxa"/>
          </w:tcPr>
          <w:p w14:paraId="6E3908F9" w14:textId="423E375C" w:rsidR="00C23EC7" w:rsidRPr="00FC71E2" w:rsidRDefault="00C23EC7" w:rsidP="002D01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FC71E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C71E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FC71E2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1D1A2508" w14:textId="3173D599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143,540</w:t>
            </w:r>
          </w:p>
        </w:tc>
        <w:tc>
          <w:tcPr>
            <w:tcW w:w="284" w:type="dxa"/>
          </w:tcPr>
          <w:p w14:paraId="0F0B6A91" w14:textId="77777777" w:rsidR="00C23EC7" w:rsidRPr="00FC71E2" w:rsidRDefault="00C23EC7" w:rsidP="002D01BB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28" w:type="dxa"/>
          </w:tcPr>
          <w:p w14:paraId="4403FB2B" w14:textId="6CD5F7DE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39,043</w:t>
            </w:r>
          </w:p>
        </w:tc>
        <w:tc>
          <w:tcPr>
            <w:tcW w:w="284" w:type="dxa"/>
          </w:tcPr>
          <w:p w14:paraId="66D6722B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34" w:type="dxa"/>
          </w:tcPr>
          <w:p w14:paraId="088282C3" w14:textId="6DA20F30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182,583</w:t>
            </w:r>
          </w:p>
        </w:tc>
      </w:tr>
      <w:tr w:rsidR="00C23EC7" w:rsidRPr="00EA1C08" w14:paraId="31F04668" w14:textId="77777777" w:rsidTr="00492F62">
        <w:trPr>
          <w:cantSplit/>
          <w:trHeight w:val="432"/>
        </w:trPr>
        <w:tc>
          <w:tcPr>
            <w:tcW w:w="3744" w:type="dxa"/>
          </w:tcPr>
          <w:p w14:paraId="3B0CA93C" w14:textId="0CFACFA2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71E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FC71E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C71E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FC71E2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728" w:type="dxa"/>
            <w:tcBorders>
              <w:bottom w:val="nil"/>
            </w:tcBorders>
          </w:tcPr>
          <w:p w14:paraId="6FC5299A" w14:textId="2033729A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143,517</w:t>
            </w:r>
          </w:p>
        </w:tc>
        <w:tc>
          <w:tcPr>
            <w:tcW w:w="284" w:type="dxa"/>
          </w:tcPr>
          <w:p w14:paraId="79D9EBBB" w14:textId="77777777" w:rsidR="00C23EC7" w:rsidRPr="00FC71E2" w:rsidRDefault="00C23EC7" w:rsidP="002D01BB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28" w:type="dxa"/>
            <w:tcBorders>
              <w:bottom w:val="nil"/>
            </w:tcBorders>
          </w:tcPr>
          <w:p w14:paraId="38356FA0" w14:textId="07EC1E34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36,970</w:t>
            </w:r>
          </w:p>
        </w:tc>
        <w:tc>
          <w:tcPr>
            <w:tcW w:w="284" w:type="dxa"/>
            <w:tcBorders>
              <w:bottom w:val="nil"/>
            </w:tcBorders>
          </w:tcPr>
          <w:p w14:paraId="6216D3B6" w14:textId="77777777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nil"/>
            </w:tcBorders>
          </w:tcPr>
          <w:p w14:paraId="18BD519A" w14:textId="0AC1660A" w:rsidR="00C23EC7" w:rsidRPr="00FC71E2" w:rsidRDefault="00C23EC7" w:rsidP="002D01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71E2">
              <w:rPr>
                <w:rFonts w:ascii="Angsana New" w:hAnsi="Angsana New"/>
                <w:sz w:val="30"/>
                <w:szCs w:val="30"/>
              </w:rPr>
              <w:t>180,487</w:t>
            </w:r>
          </w:p>
        </w:tc>
      </w:tr>
    </w:tbl>
    <w:p w14:paraId="69C9C5DE" w14:textId="77777777" w:rsidR="00BA02AB" w:rsidRPr="00B41B84" w:rsidRDefault="00BA02AB" w:rsidP="0035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CB8B76D" w14:textId="77777777" w:rsidR="005776CE" w:rsidRPr="00C21108" w:rsidRDefault="005776CE" w:rsidP="005776C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1108">
        <w:rPr>
          <w:rFonts w:ascii="Angsana New" w:hAnsi="Angsana New"/>
          <w:sz w:val="30"/>
          <w:szCs w:val="30"/>
          <w:cs/>
        </w:rPr>
        <w:t>อสังหาริมทรัพย์เพื่อการลงทุนซึ่งถือครองไว้เพื่อหาประโยชน์จากรายได้ค่าเช่าตามอายุ</w:t>
      </w:r>
      <w:r w:rsidRPr="00C91915">
        <w:rPr>
          <w:rFonts w:ascii="Angsana New" w:hAnsi="Angsana New"/>
          <w:sz w:val="30"/>
          <w:szCs w:val="30"/>
          <w:cs/>
        </w:rPr>
        <w:t>สัญญาเช่าซึ่งมีอายุ</w:t>
      </w:r>
      <w:r w:rsidRPr="00C91915">
        <w:rPr>
          <w:rFonts w:ascii="Angsana New" w:hAnsi="Angsana New"/>
          <w:sz w:val="30"/>
          <w:szCs w:val="30"/>
        </w:rPr>
        <w:t xml:space="preserve"> 1</w:t>
      </w:r>
      <w:r w:rsidRPr="00C91915">
        <w:rPr>
          <w:rFonts w:ascii="Angsana New" w:hAnsi="Angsana New"/>
          <w:sz w:val="30"/>
          <w:szCs w:val="30"/>
          <w:cs/>
        </w:rPr>
        <w:t xml:space="preserve"> ถึง </w:t>
      </w:r>
      <w:r w:rsidRPr="00C91915">
        <w:rPr>
          <w:rFonts w:ascii="Angsana New" w:hAnsi="Angsana New"/>
          <w:sz w:val="30"/>
          <w:szCs w:val="30"/>
        </w:rPr>
        <w:t>30</w:t>
      </w:r>
      <w:r w:rsidRPr="00C91915">
        <w:rPr>
          <w:rFonts w:ascii="Angsana New" w:hAnsi="Angsana New"/>
          <w:sz w:val="30"/>
          <w:szCs w:val="30"/>
          <w:cs/>
        </w:rPr>
        <w:t xml:space="preserve"> ปี</w:t>
      </w:r>
      <w:r w:rsidRPr="00C21108">
        <w:rPr>
          <w:rFonts w:ascii="Angsana New" w:hAnsi="Angsana New"/>
          <w:sz w:val="30"/>
          <w:szCs w:val="30"/>
          <w:cs/>
        </w:rPr>
        <w:t xml:space="preserve"> </w:t>
      </w:r>
    </w:p>
    <w:p w14:paraId="3B266994" w14:textId="77777777" w:rsidR="000169EF" w:rsidRPr="00B41B84" w:rsidRDefault="000169EF" w:rsidP="005776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4D0776E" w14:textId="211CCB58" w:rsidR="005776CE" w:rsidRPr="00EA1C08" w:rsidRDefault="005776CE" w:rsidP="006801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8"/>
        <w:jc w:val="thaiDistribute"/>
        <w:rPr>
          <w:rFonts w:ascii="Angsana New" w:hAnsi="Angsana New"/>
          <w:sz w:val="30"/>
          <w:szCs w:val="30"/>
        </w:rPr>
      </w:pPr>
      <w:r w:rsidRPr="00C21108">
        <w:rPr>
          <w:rFonts w:ascii="Angsana New" w:hAnsi="Angsana New"/>
          <w:sz w:val="30"/>
          <w:szCs w:val="30"/>
          <w:cs/>
        </w:rPr>
        <w:t>มูลค่ายุติธรรมล่าสุดของอสังหาริมทรัพย์เพื่อการลงทุนซึ่งประเมินราคาโดยบริษัทผู้ประเมินราคาอิสระโดยใช้วิธีต้นทุนทดแทนและวิธีเปรียบเทียบราคาตลาด</w:t>
      </w:r>
      <w:r w:rsidR="00680040">
        <w:rPr>
          <w:rFonts w:ascii="Angsana New" w:hAnsi="Angsana New"/>
          <w:sz w:val="30"/>
          <w:szCs w:val="30"/>
          <w:cs/>
        </w:rPr>
        <w:t>แสดงตามด้านล่างนี้โดย</w:t>
      </w:r>
      <w:r w:rsidR="00356D46" w:rsidRPr="00C21108">
        <w:rPr>
          <w:rFonts w:ascii="Angsana New" w:hAnsi="Angsana New"/>
          <w:sz w:val="30"/>
          <w:szCs w:val="30"/>
          <w:cs/>
        </w:rPr>
        <w:t>ฝ่ายบริหารได้พิจารณา</w:t>
      </w:r>
      <w:r w:rsidR="00312301">
        <w:rPr>
          <w:rFonts w:ascii="Angsana New" w:hAnsi="Angsana New"/>
          <w:sz w:val="30"/>
          <w:szCs w:val="30"/>
          <w:cs/>
        </w:rPr>
        <w:t>ปัจจัยแวดล้อมทั้งภายในและภายนอก</w:t>
      </w:r>
      <w:r w:rsidR="00356D46" w:rsidRPr="00C21108">
        <w:rPr>
          <w:rFonts w:ascii="Angsana New" w:hAnsi="Angsana New"/>
          <w:sz w:val="30"/>
          <w:szCs w:val="30"/>
          <w:cs/>
        </w:rPr>
        <w:t>และคาดการณ์ว่ามูลค่ายุติธรรมดังกล่าวไม่ได้เปลี่ยนแปลงไปอย่างมีสาระสำคัญในระหว่างปี</w:t>
      </w:r>
      <w:r w:rsidR="00680106">
        <w:rPr>
          <w:rFonts w:ascii="Angsana New" w:hAnsi="Angsana New"/>
          <w:sz w:val="30"/>
          <w:szCs w:val="30"/>
          <w:cs/>
        </w:rPr>
        <w:t xml:space="preserve"> </w:t>
      </w:r>
      <w:r w:rsidR="00680106">
        <w:rPr>
          <w:rFonts w:ascii="Angsana New" w:hAnsi="Angsana New"/>
          <w:sz w:val="30"/>
          <w:szCs w:val="30"/>
        </w:rPr>
        <w:t xml:space="preserve">2567 </w:t>
      </w:r>
      <w:r w:rsidR="00680106">
        <w:rPr>
          <w:rFonts w:ascii="Angsana New" w:hAnsi="Angsana New"/>
          <w:sz w:val="30"/>
          <w:szCs w:val="30"/>
          <w:cs/>
        </w:rPr>
        <w:t>และ</w:t>
      </w:r>
      <w:r w:rsidR="00356D46" w:rsidRPr="00C21108">
        <w:rPr>
          <w:rFonts w:ascii="Angsana New" w:hAnsi="Angsana New"/>
          <w:sz w:val="30"/>
          <w:szCs w:val="30"/>
          <w:cs/>
        </w:rPr>
        <w:t xml:space="preserve"> </w:t>
      </w:r>
      <w:r w:rsidR="00356D46" w:rsidRPr="00C21108">
        <w:rPr>
          <w:rFonts w:ascii="Angsana New" w:hAnsi="Angsana New"/>
          <w:sz w:val="30"/>
          <w:szCs w:val="30"/>
        </w:rPr>
        <w:t>256</w:t>
      </w:r>
      <w:r w:rsidR="002B01C6" w:rsidRPr="00C21108">
        <w:rPr>
          <w:rFonts w:ascii="Angsana New" w:hAnsi="Angsana New"/>
          <w:sz w:val="30"/>
          <w:szCs w:val="30"/>
        </w:rPr>
        <w:t>8</w:t>
      </w:r>
      <w:r w:rsidR="00785DFF" w:rsidRPr="00C21108">
        <w:rPr>
          <w:rFonts w:ascii="Angsana New" w:hAnsi="Angsana New"/>
          <w:sz w:val="30"/>
          <w:szCs w:val="30"/>
        </w:rPr>
        <w:t xml:space="preserve"> </w:t>
      </w:r>
    </w:p>
    <w:p w14:paraId="6C828688" w14:textId="77777777" w:rsidR="005776CE" w:rsidRPr="00B41B84" w:rsidRDefault="005776CE" w:rsidP="0078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39" w:type="dxa"/>
        <w:tblInd w:w="-32" w:type="dxa"/>
        <w:tblLook w:val="04A0" w:firstRow="1" w:lastRow="0" w:firstColumn="1" w:lastColumn="0" w:noHBand="0" w:noVBand="1"/>
      </w:tblPr>
      <w:tblGrid>
        <w:gridCol w:w="3740"/>
        <w:gridCol w:w="291"/>
        <w:gridCol w:w="1419"/>
        <w:gridCol w:w="288"/>
        <w:gridCol w:w="3701"/>
      </w:tblGrid>
      <w:tr w:rsidR="00EA1C08" w:rsidRPr="00EA1C08" w14:paraId="1940BE7A" w14:textId="77777777" w:rsidTr="00680106">
        <w:tc>
          <w:tcPr>
            <w:tcW w:w="3740" w:type="dxa"/>
          </w:tcPr>
          <w:p w14:paraId="66700BDC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7383EBE2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6FD2BB3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8" w:type="dxa"/>
          </w:tcPr>
          <w:p w14:paraId="59822966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1" w:type="dxa"/>
          </w:tcPr>
          <w:p w14:paraId="717B10CF" w14:textId="77777777" w:rsidR="005776CE" w:rsidRPr="00EA1C08" w:rsidRDefault="005776CE" w:rsidP="00210EBE">
            <w:pPr>
              <w:tabs>
                <w:tab w:val="clear" w:pos="3515"/>
                <w:tab w:val="left" w:pos="346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C08" w:rsidRPr="00EA1C08" w14:paraId="5AED8CFC" w14:textId="77777777" w:rsidTr="00680106">
        <w:tc>
          <w:tcPr>
            <w:tcW w:w="3740" w:type="dxa"/>
          </w:tcPr>
          <w:p w14:paraId="63D809BD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71FA7312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01D6A75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8" w:type="dxa"/>
          </w:tcPr>
          <w:p w14:paraId="7389DA26" w14:textId="77777777" w:rsidR="005776CE" w:rsidRPr="00EA1C08" w:rsidRDefault="005776CE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1" w:type="dxa"/>
            <w:tcBorders>
              <w:bottom w:val="single" w:sz="4" w:space="0" w:color="auto"/>
            </w:tcBorders>
          </w:tcPr>
          <w:p w14:paraId="0A82E73C" w14:textId="77777777" w:rsidR="005776CE" w:rsidRPr="00EA1C08" w:rsidRDefault="005776CE" w:rsidP="00210EBE">
            <w:pPr>
              <w:tabs>
                <w:tab w:val="clear" w:pos="3515"/>
                <w:tab w:val="left" w:pos="346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EA1C08" w:rsidRPr="00EA1C08" w14:paraId="7FD50B92" w14:textId="77777777" w:rsidTr="00680106">
        <w:tc>
          <w:tcPr>
            <w:tcW w:w="3740" w:type="dxa"/>
          </w:tcPr>
          <w:p w14:paraId="6646957B" w14:textId="77777777" w:rsidR="005776CE" w:rsidRPr="00EA1C08" w:rsidRDefault="005776CE" w:rsidP="00492F62">
            <w:pPr>
              <w:ind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3CE18C24" w14:textId="77777777" w:rsidR="005776CE" w:rsidRPr="00EA1C08" w:rsidRDefault="005776CE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33CA0F9B" w14:textId="4B365AD5" w:rsidR="005776CE" w:rsidRPr="001D0C0A" w:rsidRDefault="000D6946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6</w:t>
            </w:r>
            <w:r w:rsidR="005776CE" w:rsidRPr="001D0C0A">
              <w:rPr>
                <w:rFonts w:ascii="Angsana New" w:hAnsi="Angsana New"/>
                <w:sz w:val="30"/>
                <w:szCs w:val="30"/>
              </w:rPr>
              <w:t>49</w:t>
            </w:r>
            <w:r w:rsidR="005776CE" w:rsidRPr="001D0C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776CE" w:rsidRPr="001D0C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69C56E92" w14:textId="77777777" w:rsidR="005776CE" w:rsidRPr="001D0C0A" w:rsidRDefault="005776CE" w:rsidP="004B54C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1" w:type="dxa"/>
            <w:vAlign w:val="center"/>
          </w:tcPr>
          <w:p w14:paraId="562FB8E5" w14:textId="77777777" w:rsidR="005776CE" w:rsidRPr="001D0C0A" w:rsidRDefault="005776CE" w:rsidP="00210EBE">
            <w:pPr>
              <w:tabs>
                <w:tab w:val="clear" w:pos="3515"/>
                <w:tab w:val="left" w:pos="3468"/>
              </w:tabs>
              <w:rPr>
                <w:rFonts w:ascii="Angsana New" w:hAnsi="Angsana New"/>
                <w:sz w:val="30"/>
                <w:szCs w:val="30"/>
              </w:rPr>
            </w:pPr>
            <w:r w:rsidRPr="001D0C0A">
              <w:rPr>
                <w:rFonts w:ascii="Angsana New" w:hAnsi="Angsana New"/>
                <w:sz w:val="30"/>
                <w:szCs w:val="30"/>
              </w:rPr>
              <w:t>23</w:t>
            </w:r>
            <w:r w:rsidRPr="001D0C0A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พฤศจิกายนถึง </w:t>
            </w:r>
            <w:r w:rsidRPr="001D0C0A">
              <w:rPr>
                <w:rFonts w:ascii="Angsana New" w:hAnsi="Angsana New"/>
                <w:sz w:val="30"/>
                <w:szCs w:val="30"/>
              </w:rPr>
              <w:t>22</w:t>
            </w:r>
            <w:r w:rsidRPr="001D0C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D0C0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A1C08" w:rsidRPr="00EA1C08" w14:paraId="5909396A" w14:textId="77777777" w:rsidTr="00680106">
        <w:tc>
          <w:tcPr>
            <w:tcW w:w="3740" w:type="dxa"/>
          </w:tcPr>
          <w:p w14:paraId="2B29CCD6" w14:textId="77777777" w:rsidR="005776CE" w:rsidRPr="00EA1C08" w:rsidRDefault="005776CE" w:rsidP="00492F62">
            <w:pPr>
              <w:ind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" w:type="dxa"/>
          </w:tcPr>
          <w:p w14:paraId="7DA3FDB0" w14:textId="77777777" w:rsidR="005776CE" w:rsidRPr="00EA1C08" w:rsidRDefault="005776CE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174841E0" w14:textId="3647C3A8" w:rsidR="005776CE" w:rsidRPr="001D0C0A" w:rsidRDefault="000D6946" w:rsidP="004B54CC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342</w:t>
            </w:r>
            <w:r w:rsidR="005776CE" w:rsidRPr="001D0C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9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4A13E872" w14:textId="77777777" w:rsidR="005776CE" w:rsidRPr="001D0C0A" w:rsidRDefault="005776CE" w:rsidP="004B54CC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1" w:type="dxa"/>
            <w:vAlign w:val="center"/>
          </w:tcPr>
          <w:p w14:paraId="78C92E7C" w14:textId="77777777" w:rsidR="005776CE" w:rsidRPr="001D0C0A" w:rsidRDefault="005776CE" w:rsidP="00210EBE">
            <w:pPr>
              <w:tabs>
                <w:tab w:val="clear" w:pos="3515"/>
                <w:tab w:val="left" w:pos="34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0C0A">
              <w:rPr>
                <w:rFonts w:ascii="Angsana New" w:hAnsi="Angsana New"/>
                <w:sz w:val="30"/>
                <w:szCs w:val="30"/>
              </w:rPr>
              <w:t>15</w:t>
            </w:r>
            <w:r w:rsidRPr="001D0C0A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1D0C0A">
              <w:rPr>
                <w:rFonts w:ascii="Angsana New" w:hAnsi="Angsana New"/>
                <w:sz w:val="30"/>
                <w:szCs w:val="30"/>
              </w:rPr>
              <w:t>22</w:t>
            </w:r>
            <w:r w:rsidRPr="001D0C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D0C0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5565CC88" w14:textId="77777777" w:rsidR="00037C2B" w:rsidRDefault="00037C2B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1F30A6A7" w14:textId="77777777" w:rsidR="00C6145E" w:rsidRDefault="00C6145E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545F76E3" w14:textId="77777777" w:rsidR="00C6145E" w:rsidRDefault="00C6145E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3421C2A1" w14:textId="77777777" w:rsidR="00C6145E" w:rsidRDefault="00C6145E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69FDCDFB" w14:textId="77777777" w:rsidR="00C23EC7" w:rsidRDefault="00C23EC7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51EC86C7" w14:textId="7F1931E5" w:rsidR="0042183D" w:rsidRPr="00EA1C08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Cs w:val="30"/>
          <w:cs/>
        </w:rPr>
        <w:lastRenderedPageBreak/>
        <w:t>รายได้ค่าเช่าจากอสังหาริมทรัพย์เพื่อการลงทุนที่รับรู้ในงบกำไรขาดทุนเบ็ดเสร็จสำหรับปีสิ้นสุด</w:t>
      </w:r>
      <w:r w:rsidRPr="00EA1C08">
        <w:rPr>
          <w:rFonts w:ascii="Angsana New" w:hAnsi="Angsana New"/>
          <w:sz w:val="30"/>
          <w:szCs w:val="30"/>
          <w:cs/>
        </w:rPr>
        <w:t xml:space="preserve">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2B01C6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2B01C6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79FB5003" w14:textId="77777777" w:rsidR="0042183D" w:rsidRPr="00BC1CD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69"/>
        <w:gridCol w:w="291"/>
        <w:gridCol w:w="1509"/>
        <w:gridCol w:w="540"/>
        <w:gridCol w:w="1455"/>
      </w:tblGrid>
      <w:tr w:rsidR="00EA1C08" w:rsidRPr="00EA1C08" w14:paraId="4C8169AE" w14:textId="77777777" w:rsidTr="001D5E2D">
        <w:tc>
          <w:tcPr>
            <w:tcW w:w="5669" w:type="dxa"/>
          </w:tcPr>
          <w:p w14:paraId="39398D7C" w14:textId="77777777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FF59467" w14:textId="77777777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</w:tcPr>
          <w:p w14:paraId="3B4B22C3" w14:textId="77777777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2FEBFF10" w14:textId="77777777" w:rsidTr="001D5E2D">
        <w:tc>
          <w:tcPr>
            <w:tcW w:w="5669" w:type="dxa"/>
          </w:tcPr>
          <w:p w14:paraId="1BC0260F" w14:textId="77777777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3580CBDE" w14:textId="77777777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2919C2E4" w14:textId="656D8CF0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2B01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C5663FE" w14:textId="77777777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7946E5D4" w14:textId="359E4FA4" w:rsidR="0042183D" w:rsidRPr="00EA1C08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2B01C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21108" w:rsidRPr="00EA1C08" w14:paraId="20FA68D9" w14:textId="77777777" w:rsidTr="001D5E2D">
        <w:tc>
          <w:tcPr>
            <w:tcW w:w="5669" w:type="dxa"/>
          </w:tcPr>
          <w:p w14:paraId="0BA4C4D5" w14:textId="77777777" w:rsidR="00C21108" w:rsidRPr="00EA1C08" w:rsidRDefault="00C21108" w:rsidP="00492F62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4B1FE5D0" w14:textId="77777777" w:rsidR="00C21108" w:rsidRPr="00EA1C08" w:rsidRDefault="00C21108" w:rsidP="00C21108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21C02C83" w14:textId="3CFA5AE5" w:rsidR="00C21108" w:rsidRPr="00D436FA" w:rsidRDefault="00C21108" w:rsidP="00C21108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6FA">
              <w:rPr>
                <w:rFonts w:ascii="Angsana New" w:hAnsi="Angsana New"/>
                <w:sz w:val="30"/>
                <w:szCs w:val="30"/>
              </w:rPr>
              <w:t>1</w:t>
            </w:r>
            <w:r w:rsidR="00D436FA"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  <w:tc>
          <w:tcPr>
            <w:tcW w:w="540" w:type="dxa"/>
          </w:tcPr>
          <w:p w14:paraId="64787029" w14:textId="77777777" w:rsidR="00C21108" w:rsidRPr="00D436FA" w:rsidRDefault="00C21108" w:rsidP="00C21108">
            <w:pPr>
              <w:ind w:right="16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</w:tcPr>
          <w:p w14:paraId="7B73B52D" w14:textId="51734430" w:rsidR="00C21108" w:rsidRPr="00D436FA" w:rsidRDefault="00C21108" w:rsidP="00C21108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6FA">
              <w:rPr>
                <w:rFonts w:ascii="Angsana New" w:hAnsi="Angsana New"/>
                <w:sz w:val="30"/>
                <w:szCs w:val="30"/>
              </w:rPr>
              <w:t>1</w:t>
            </w:r>
            <w:r w:rsidR="00D436FA" w:rsidRPr="00D436FA">
              <w:rPr>
                <w:rFonts w:ascii="Angsana New" w:hAnsi="Angsana New"/>
                <w:sz w:val="30"/>
                <w:szCs w:val="30"/>
              </w:rPr>
              <w:t>1,358</w:t>
            </w:r>
          </w:p>
        </w:tc>
      </w:tr>
      <w:tr w:rsidR="00C21108" w:rsidRPr="00EA1C08" w14:paraId="5E9D9E4A" w14:textId="77777777" w:rsidTr="001D5E2D">
        <w:tc>
          <w:tcPr>
            <w:tcW w:w="5669" w:type="dxa"/>
          </w:tcPr>
          <w:p w14:paraId="41951D15" w14:textId="77777777" w:rsidR="00C21108" w:rsidRPr="00EA1C08" w:rsidRDefault="00C21108" w:rsidP="00492F62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" w:type="dxa"/>
          </w:tcPr>
          <w:p w14:paraId="108976B7" w14:textId="77777777" w:rsidR="00C21108" w:rsidRPr="00C21108" w:rsidRDefault="00C21108" w:rsidP="00C21108">
            <w:pPr>
              <w:ind w:right="342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049BF3EB" w14:textId="6DAAC929" w:rsidR="00C21108" w:rsidRPr="00D436FA" w:rsidRDefault="00C21108" w:rsidP="00C21108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6FA">
              <w:rPr>
                <w:rFonts w:ascii="Angsana New" w:hAnsi="Angsana New"/>
                <w:sz w:val="30"/>
                <w:szCs w:val="30"/>
              </w:rPr>
              <w:t>5,</w:t>
            </w:r>
            <w:r w:rsidR="00D436FA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540" w:type="dxa"/>
          </w:tcPr>
          <w:p w14:paraId="6DE94301" w14:textId="77777777" w:rsidR="00C21108" w:rsidRPr="00D436FA" w:rsidRDefault="00C21108" w:rsidP="00C21108">
            <w:pPr>
              <w:ind w:right="16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</w:tcPr>
          <w:p w14:paraId="28BC65E4" w14:textId="6B7B1ECB" w:rsidR="00C21108" w:rsidRPr="00D436FA" w:rsidRDefault="00C21108" w:rsidP="00C21108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6FA">
              <w:rPr>
                <w:rFonts w:ascii="Angsana New" w:hAnsi="Angsana New"/>
                <w:sz w:val="30"/>
                <w:szCs w:val="30"/>
              </w:rPr>
              <w:t>5,</w:t>
            </w:r>
            <w:r w:rsidR="00D436FA" w:rsidRPr="00D436FA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</w:tbl>
    <w:p w14:paraId="5FCE5B24" w14:textId="77777777" w:rsidR="0042183D" w:rsidRPr="00BC1CD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16"/>
          <w:szCs w:val="16"/>
        </w:rPr>
      </w:pPr>
    </w:p>
    <w:p w14:paraId="0A8B6141" w14:textId="77777777" w:rsidR="0042183D" w:rsidRPr="0013728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30"/>
          <w:szCs w:val="30"/>
        </w:rPr>
      </w:pPr>
      <w:r w:rsidRPr="0013728D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785DFF" w:rsidRPr="0013728D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13728D">
        <w:rPr>
          <w:rFonts w:ascii="Angsana New" w:hAnsi="Angsana New"/>
          <w:i/>
          <w:iCs/>
          <w:sz w:val="30"/>
          <w:szCs w:val="30"/>
          <w:cs/>
        </w:rPr>
        <w:t>เช่าที่ดิน</w:t>
      </w:r>
    </w:p>
    <w:p w14:paraId="201EA0AE" w14:textId="77777777" w:rsidR="0042183D" w:rsidRPr="0013728D" w:rsidRDefault="0042183D" w:rsidP="0042183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5206F12D" w14:textId="4DC4D971" w:rsidR="0042183D" w:rsidRPr="0013728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728D">
        <w:rPr>
          <w:rFonts w:ascii="Angsana New" w:hAnsi="Angsana New"/>
          <w:sz w:val="30"/>
          <w:szCs w:val="30"/>
          <w:cs/>
        </w:rPr>
        <w:t>บริษัท ชลประทีปสินทรัพย์ จำกัด (“บริษัทย่อย”) มีสัญญา</w:t>
      </w:r>
      <w:r w:rsidR="00785DFF" w:rsidRPr="0013728D">
        <w:rPr>
          <w:rFonts w:ascii="Angsana New" w:hAnsi="Angsana New"/>
          <w:sz w:val="30"/>
          <w:szCs w:val="30"/>
          <w:cs/>
        </w:rPr>
        <w:t>ให้</w:t>
      </w:r>
      <w:r w:rsidRPr="0013728D">
        <w:rPr>
          <w:rFonts w:ascii="Angsana New" w:hAnsi="Angsana New"/>
          <w:sz w:val="30"/>
          <w:szCs w:val="30"/>
          <w:cs/>
        </w:rPr>
        <w:t xml:space="preserve">เช่าที่ดินกับลูกค้ารายหนึ่ง (“ผู้เช่า”) มีกำหนดระยะเวลา </w:t>
      </w:r>
      <w:r w:rsidRPr="0013728D">
        <w:rPr>
          <w:rFonts w:ascii="Angsana New" w:hAnsi="Angsana New"/>
          <w:sz w:val="30"/>
          <w:szCs w:val="30"/>
        </w:rPr>
        <w:t>30</w:t>
      </w:r>
      <w:r w:rsidRPr="0013728D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13728D">
        <w:rPr>
          <w:rFonts w:ascii="Angsana New" w:hAnsi="Angsana New"/>
          <w:sz w:val="30"/>
          <w:szCs w:val="30"/>
        </w:rPr>
        <w:t>16</w:t>
      </w:r>
      <w:r w:rsidRPr="0013728D">
        <w:rPr>
          <w:rFonts w:ascii="Angsana New" w:hAnsi="Angsana New"/>
          <w:sz w:val="30"/>
          <w:szCs w:val="30"/>
          <w:cs/>
        </w:rPr>
        <w:t xml:space="preserve"> ตุลาคม </w:t>
      </w:r>
      <w:r w:rsidRPr="0013728D">
        <w:rPr>
          <w:rFonts w:ascii="Angsana New" w:hAnsi="Angsana New"/>
          <w:sz w:val="30"/>
          <w:szCs w:val="30"/>
        </w:rPr>
        <w:t>2580</w:t>
      </w:r>
      <w:r w:rsidRPr="0013728D">
        <w:rPr>
          <w:rFonts w:ascii="Angsana New" w:hAnsi="Angsana New"/>
          <w:sz w:val="30"/>
          <w:szCs w:val="30"/>
          <w:cs/>
        </w:rPr>
        <w:t xml:space="preserve"> นับตั้งแต่วันครบกำหนดหนึ่งปีจากวันที่จดทะเบียนสิทธิการเช่ากับเจ้าพนักงานที่ดินเมื่อวันที่ </w:t>
      </w:r>
      <w:r w:rsidRPr="0013728D">
        <w:rPr>
          <w:rFonts w:ascii="Angsana New" w:hAnsi="Angsana New"/>
          <w:sz w:val="30"/>
          <w:szCs w:val="30"/>
        </w:rPr>
        <w:t>17</w:t>
      </w:r>
      <w:r w:rsidRPr="0013728D">
        <w:rPr>
          <w:rFonts w:ascii="Angsana New" w:hAnsi="Angsana New"/>
          <w:sz w:val="30"/>
          <w:szCs w:val="30"/>
          <w:cs/>
        </w:rPr>
        <w:t xml:space="preserve"> ตุลาคม </w:t>
      </w:r>
      <w:r w:rsidRPr="0013728D">
        <w:rPr>
          <w:rFonts w:ascii="Angsana New" w:hAnsi="Angsana New"/>
          <w:sz w:val="30"/>
          <w:szCs w:val="30"/>
        </w:rPr>
        <w:t>2549</w:t>
      </w:r>
      <w:r w:rsidRPr="0013728D">
        <w:rPr>
          <w:rFonts w:ascii="Angsana New" w:hAnsi="Angsana New"/>
          <w:sz w:val="30"/>
          <w:szCs w:val="30"/>
          <w:cs/>
        </w:rPr>
        <w:t xml:space="preserve"> ผู้เช่าได้จ่ายค่าตอบแทนสิทธิการเช่าให้กับบริษัทย่อยจำนวนเงิน </w:t>
      </w:r>
      <w:r w:rsidRPr="0013728D">
        <w:rPr>
          <w:rFonts w:ascii="Angsana New" w:hAnsi="Angsana New"/>
          <w:sz w:val="30"/>
          <w:szCs w:val="30"/>
        </w:rPr>
        <w:t>99</w:t>
      </w:r>
      <w:r w:rsidRPr="0013728D">
        <w:rPr>
          <w:rFonts w:ascii="Angsana New" w:hAnsi="Angsana New"/>
          <w:sz w:val="30"/>
          <w:szCs w:val="30"/>
          <w:cs/>
        </w:rPr>
        <w:t xml:space="preserve"> ล้านบาทและจะชำระค่าเช่าที่ดินรายปีให้กับบริษัทย่อย โดยค่าเช่าที่ดินปีที่ </w:t>
      </w:r>
      <w:r w:rsidRPr="0013728D">
        <w:rPr>
          <w:rFonts w:ascii="Angsana New" w:hAnsi="Angsana New"/>
          <w:sz w:val="30"/>
          <w:szCs w:val="30"/>
        </w:rPr>
        <w:t>1</w:t>
      </w:r>
      <w:r w:rsidRPr="0013728D">
        <w:rPr>
          <w:rFonts w:ascii="Angsana New" w:hAnsi="Angsana New"/>
          <w:sz w:val="30"/>
          <w:szCs w:val="30"/>
          <w:cs/>
        </w:rPr>
        <w:t xml:space="preserve"> จะจ่ายชำระในวันที่ </w:t>
      </w:r>
      <w:r w:rsidRPr="0013728D">
        <w:rPr>
          <w:rFonts w:ascii="Angsana New" w:hAnsi="Angsana New"/>
          <w:sz w:val="30"/>
          <w:szCs w:val="30"/>
        </w:rPr>
        <w:t>17</w:t>
      </w:r>
      <w:r w:rsidRPr="0013728D">
        <w:rPr>
          <w:rFonts w:ascii="Angsana New" w:hAnsi="Angsana New"/>
          <w:sz w:val="30"/>
          <w:szCs w:val="30"/>
          <w:cs/>
        </w:rPr>
        <w:t xml:space="preserve"> ตุลาคม </w:t>
      </w:r>
      <w:r w:rsidRPr="0013728D">
        <w:rPr>
          <w:rFonts w:ascii="Angsana New" w:hAnsi="Angsana New"/>
          <w:sz w:val="30"/>
          <w:szCs w:val="30"/>
        </w:rPr>
        <w:t>2550</w:t>
      </w:r>
      <w:r w:rsidRPr="0013728D">
        <w:rPr>
          <w:rFonts w:ascii="Angsana New" w:hAnsi="Angsana New"/>
          <w:sz w:val="30"/>
          <w:szCs w:val="30"/>
          <w:cs/>
        </w:rPr>
        <w:t xml:space="preserve"> (ครบหนึ่งปีนับจากวันจดทะเบียนสิทธิการเช่า) ค่าเช่ารายปีดังกล่าวมีจำนวนเพิ่มขึ้นทุก</w:t>
      </w:r>
      <w:r w:rsidR="005B529D">
        <w:rPr>
          <w:rFonts w:ascii="Angsana New" w:hAnsi="Angsana New"/>
          <w:sz w:val="30"/>
          <w:szCs w:val="30"/>
          <w:cs/>
        </w:rPr>
        <w:t xml:space="preserve"> </w:t>
      </w:r>
      <w:r w:rsidRPr="0013728D">
        <w:rPr>
          <w:rFonts w:ascii="Angsana New" w:hAnsi="Angsana New"/>
          <w:sz w:val="30"/>
          <w:szCs w:val="30"/>
          <w:cs/>
        </w:rPr>
        <w:t xml:space="preserve">ๆ </w:t>
      </w:r>
      <w:r w:rsidRPr="0013728D">
        <w:rPr>
          <w:rFonts w:ascii="Angsana New" w:hAnsi="Angsana New"/>
          <w:sz w:val="30"/>
          <w:szCs w:val="30"/>
        </w:rPr>
        <w:t>3</w:t>
      </w:r>
      <w:r w:rsidRPr="0013728D">
        <w:rPr>
          <w:rFonts w:ascii="Angsana New" w:hAnsi="Angsana New"/>
          <w:sz w:val="30"/>
          <w:szCs w:val="30"/>
          <w:cs/>
        </w:rPr>
        <w:t xml:space="preserve"> ปี ตามที่ตกลงในสัญญา โดยมีค่าเช่ารายปีจำนวนเงินรวม</w:t>
      </w:r>
      <w:r w:rsidRPr="0013728D">
        <w:rPr>
          <w:rFonts w:ascii="Angsana New" w:hAnsi="Angsana New"/>
          <w:sz w:val="30"/>
          <w:szCs w:val="30"/>
        </w:rPr>
        <w:t xml:space="preserve"> 80</w:t>
      </w:r>
      <w:r w:rsidRPr="0013728D">
        <w:rPr>
          <w:rFonts w:ascii="Angsana New" w:hAnsi="Angsana New"/>
          <w:sz w:val="30"/>
          <w:szCs w:val="30"/>
          <w:cs/>
        </w:rPr>
        <w:t>.</w:t>
      </w:r>
      <w:r w:rsidRPr="0013728D">
        <w:rPr>
          <w:rFonts w:ascii="Angsana New" w:hAnsi="Angsana New"/>
          <w:sz w:val="30"/>
          <w:szCs w:val="30"/>
        </w:rPr>
        <w:t>4</w:t>
      </w:r>
      <w:r w:rsidR="00151C9B" w:rsidRPr="0013728D">
        <w:rPr>
          <w:rFonts w:ascii="Angsana New" w:hAnsi="Angsana New"/>
          <w:sz w:val="30"/>
          <w:szCs w:val="30"/>
          <w:cs/>
        </w:rPr>
        <w:t xml:space="preserve"> </w:t>
      </w:r>
      <w:r w:rsidRPr="0013728D">
        <w:rPr>
          <w:rFonts w:ascii="Angsana New" w:hAnsi="Angsana New"/>
          <w:sz w:val="30"/>
          <w:szCs w:val="30"/>
          <w:cs/>
        </w:rPr>
        <w:t>ล้านบาท</w:t>
      </w:r>
    </w:p>
    <w:p w14:paraId="6F5F2D80" w14:textId="77777777" w:rsidR="0042183D" w:rsidRPr="0013728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16185C1" w14:textId="6A88A9A0" w:rsidR="0042183D" w:rsidRPr="002B01C6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3728D">
        <w:rPr>
          <w:rFonts w:ascii="Angsana New" w:hAnsi="Angsana New"/>
          <w:sz w:val="30"/>
          <w:szCs w:val="30"/>
          <w:cs/>
        </w:rPr>
        <w:t xml:space="preserve">บริษัทย่อยรับรู้รายได้จากการให้เช่าที่ดิน (ค่าตอบแทนสิทธิการเช่ารับล่วงหน้าจำนวน </w:t>
      </w:r>
      <w:r w:rsidRPr="0013728D">
        <w:rPr>
          <w:rFonts w:ascii="Angsana New" w:hAnsi="Angsana New"/>
          <w:sz w:val="30"/>
          <w:szCs w:val="30"/>
        </w:rPr>
        <w:t>99</w:t>
      </w:r>
      <w:r w:rsidRPr="0013728D">
        <w:rPr>
          <w:rFonts w:ascii="Angsana New" w:hAnsi="Angsana New"/>
          <w:sz w:val="30"/>
          <w:szCs w:val="30"/>
          <w:cs/>
        </w:rPr>
        <w:t xml:space="preserve"> ล้านบาท และค่าเช่ารายปีจำนวนเงินรวม </w:t>
      </w:r>
      <w:r w:rsidRPr="0013728D">
        <w:rPr>
          <w:rFonts w:ascii="Angsana New" w:hAnsi="Angsana New"/>
          <w:sz w:val="30"/>
          <w:szCs w:val="30"/>
        </w:rPr>
        <w:t>80</w:t>
      </w:r>
      <w:r w:rsidRPr="0013728D">
        <w:rPr>
          <w:rFonts w:ascii="Angsana New" w:hAnsi="Angsana New"/>
          <w:sz w:val="30"/>
          <w:szCs w:val="30"/>
          <w:cs/>
        </w:rPr>
        <w:t>.</w:t>
      </w:r>
      <w:r w:rsidRPr="0013728D">
        <w:rPr>
          <w:rFonts w:ascii="Angsana New" w:hAnsi="Angsana New"/>
          <w:sz w:val="30"/>
          <w:szCs w:val="30"/>
        </w:rPr>
        <w:t>4</w:t>
      </w:r>
      <w:r w:rsidRPr="0013728D">
        <w:rPr>
          <w:rFonts w:ascii="Angsana New" w:hAnsi="Angsana New"/>
          <w:sz w:val="30"/>
          <w:szCs w:val="30"/>
          <w:cs/>
        </w:rPr>
        <w:t xml:space="preserve"> ล้านบาท) ตามวิธีเส้นตรงตลอดอายุสัญญาเช่านับจากวันที่มีการให้ใช้สิทธิในที่ดิน (</w:t>
      </w:r>
      <w:r w:rsidRPr="0013728D">
        <w:rPr>
          <w:rFonts w:ascii="Angsana New" w:hAnsi="Angsana New"/>
          <w:sz w:val="30"/>
          <w:szCs w:val="30"/>
        </w:rPr>
        <w:t>17</w:t>
      </w:r>
      <w:r w:rsidRPr="0013728D">
        <w:rPr>
          <w:rFonts w:ascii="Angsana New" w:hAnsi="Angsana New"/>
          <w:sz w:val="30"/>
          <w:szCs w:val="30"/>
          <w:cs/>
        </w:rPr>
        <w:t xml:space="preserve"> ตุลาคม </w:t>
      </w:r>
      <w:r w:rsidRPr="0013728D">
        <w:rPr>
          <w:rFonts w:ascii="Angsana New" w:hAnsi="Angsana New"/>
          <w:sz w:val="30"/>
          <w:szCs w:val="30"/>
        </w:rPr>
        <w:t>2549</w:t>
      </w:r>
      <w:r w:rsidRPr="0013728D">
        <w:rPr>
          <w:rFonts w:ascii="Angsana New" w:hAnsi="Angsana New"/>
          <w:sz w:val="30"/>
          <w:szCs w:val="30"/>
          <w:cs/>
        </w:rPr>
        <w:t>) ถึงวันสิ้นสุดสัญญาเช่า (</w:t>
      </w:r>
      <w:r w:rsidRPr="00D436FA">
        <w:rPr>
          <w:rFonts w:ascii="Angsana New" w:hAnsi="Angsana New"/>
          <w:sz w:val="30"/>
          <w:szCs w:val="30"/>
        </w:rPr>
        <w:t>16</w:t>
      </w:r>
      <w:r w:rsidRPr="00D436FA">
        <w:rPr>
          <w:rFonts w:ascii="Angsana New" w:hAnsi="Angsana New"/>
          <w:sz w:val="30"/>
          <w:szCs w:val="30"/>
          <w:cs/>
        </w:rPr>
        <w:t xml:space="preserve"> ตุลาคม </w:t>
      </w:r>
      <w:r w:rsidRPr="00D436FA">
        <w:rPr>
          <w:rFonts w:ascii="Angsana New" w:hAnsi="Angsana New"/>
          <w:sz w:val="30"/>
          <w:szCs w:val="30"/>
        </w:rPr>
        <w:t>2580</w:t>
      </w:r>
      <w:r w:rsidRPr="00D436FA">
        <w:rPr>
          <w:rFonts w:ascii="Angsana New" w:hAnsi="Angsana New"/>
          <w:sz w:val="30"/>
          <w:szCs w:val="30"/>
          <w:cs/>
        </w:rPr>
        <w:t xml:space="preserve">) รวมระยะเวลา </w:t>
      </w:r>
      <w:r w:rsidRPr="00D436FA">
        <w:rPr>
          <w:rFonts w:ascii="Angsana New" w:hAnsi="Angsana New"/>
          <w:sz w:val="30"/>
          <w:szCs w:val="30"/>
        </w:rPr>
        <w:t>31</w:t>
      </w:r>
      <w:r w:rsidRPr="00D436FA">
        <w:rPr>
          <w:rFonts w:ascii="Angsana New" w:hAnsi="Angsana New"/>
          <w:sz w:val="30"/>
          <w:szCs w:val="30"/>
          <w:cs/>
        </w:rPr>
        <w:t xml:space="preserve"> ปี และแสดงผลต่างของการรับรู้รายได้จากการให้เช่าทางบัญชีกับจำนวนเงินที่กำหนดในสัญญาเช่าไว้เป็น “สินทรัพย์ที่เกิดจากสัญญา” ณ วันที่ </w:t>
      </w:r>
      <w:r w:rsidRPr="00D436FA">
        <w:rPr>
          <w:rFonts w:ascii="Angsana New" w:hAnsi="Angsana New"/>
          <w:sz w:val="30"/>
          <w:szCs w:val="30"/>
        </w:rPr>
        <w:t>31</w:t>
      </w:r>
      <w:r w:rsidRPr="00D436F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436FA">
        <w:rPr>
          <w:rFonts w:ascii="Angsana New" w:hAnsi="Angsana New"/>
          <w:sz w:val="30"/>
          <w:szCs w:val="30"/>
        </w:rPr>
        <w:t>256</w:t>
      </w:r>
      <w:r w:rsidR="0013728D" w:rsidRPr="00D436FA">
        <w:rPr>
          <w:rFonts w:ascii="Angsana New" w:hAnsi="Angsana New"/>
          <w:sz w:val="30"/>
          <w:szCs w:val="30"/>
        </w:rPr>
        <w:t>8</w:t>
      </w:r>
      <w:r w:rsidRPr="00D436FA">
        <w:rPr>
          <w:rFonts w:ascii="Angsana New" w:hAnsi="Angsana New"/>
          <w:sz w:val="30"/>
          <w:szCs w:val="30"/>
          <w:cs/>
        </w:rPr>
        <w:t xml:space="preserve"> </w:t>
      </w:r>
      <w:r w:rsidR="000B08F4" w:rsidRPr="00D436FA">
        <w:rPr>
          <w:rFonts w:ascii="Angsana New" w:hAnsi="Angsana New"/>
          <w:sz w:val="30"/>
          <w:szCs w:val="30"/>
          <w:cs/>
        </w:rPr>
        <w:t>และ</w:t>
      </w:r>
      <w:r w:rsidRPr="00D436FA">
        <w:rPr>
          <w:rFonts w:ascii="Angsana New" w:hAnsi="Angsana New"/>
          <w:sz w:val="30"/>
          <w:szCs w:val="30"/>
          <w:cs/>
        </w:rPr>
        <w:t xml:space="preserve"> </w:t>
      </w:r>
      <w:r w:rsidRPr="00D436FA">
        <w:rPr>
          <w:rFonts w:ascii="Angsana New" w:hAnsi="Angsana New"/>
          <w:sz w:val="30"/>
          <w:szCs w:val="30"/>
        </w:rPr>
        <w:t>256</w:t>
      </w:r>
      <w:r w:rsidR="0013728D" w:rsidRPr="00D436FA">
        <w:rPr>
          <w:rFonts w:ascii="Angsana New" w:hAnsi="Angsana New"/>
          <w:sz w:val="30"/>
          <w:szCs w:val="30"/>
        </w:rPr>
        <w:t>7</w:t>
      </w:r>
      <w:r w:rsidR="00D436FA" w:rsidRPr="00D436FA">
        <w:rPr>
          <w:rFonts w:ascii="Angsana New" w:hAnsi="Angsana New"/>
          <w:sz w:val="30"/>
          <w:szCs w:val="30"/>
          <w:cs/>
        </w:rPr>
        <w:t xml:space="preserve"> จำนวนเงินประมาณ </w:t>
      </w:r>
      <w:r w:rsidR="00D436FA" w:rsidRPr="00D436FA">
        <w:rPr>
          <w:rFonts w:ascii="Angsana New" w:hAnsi="Angsana New"/>
          <w:sz w:val="30"/>
          <w:szCs w:val="30"/>
        </w:rPr>
        <w:t>12.1</w:t>
      </w:r>
      <w:r w:rsidR="00D436FA" w:rsidRPr="00D436FA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D436FA" w:rsidRPr="00D436FA">
        <w:rPr>
          <w:rFonts w:ascii="Angsana New" w:hAnsi="Angsana New"/>
          <w:sz w:val="30"/>
          <w:szCs w:val="30"/>
        </w:rPr>
        <w:t xml:space="preserve">12.6 </w:t>
      </w:r>
      <w:r w:rsidR="00D436FA" w:rsidRPr="00D436FA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5551981" w14:textId="77777777" w:rsidR="00BC1CDF" w:rsidRPr="002B01C6" w:rsidRDefault="00BC1CDF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2CC01BEB" w14:textId="77777777" w:rsidR="0042183D" w:rsidRPr="0013728D" w:rsidRDefault="00785DFF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28D">
        <w:rPr>
          <w:rFonts w:ascii="Angsana New" w:hAnsi="Angsana New"/>
          <w:sz w:val="30"/>
          <w:szCs w:val="30"/>
          <w:cs/>
        </w:rPr>
        <w:t>จำนวนขั้นต้นของ</w:t>
      </w:r>
      <w:r w:rsidR="0042183D" w:rsidRPr="0013728D">
        <w:rPr>
          <w:rFonts w:ascii="Angsana New" w:hAnsi="Angsana New"/>
          <w:sz w:val="30"/>
          <w:szCs w:val="30"/>
          <w:cs/>
        </w:rPr>
        <w:t>ค่าเช่าตามสัญญาที่จะได้รับมีดังนี้</w:t>
      </w:r>
    </w:p>
    <w:p w14:paraId="60FBC6BC" w14:textId="77777777" w:rsidR="0042183D" w:rsidRPr="0013728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7654"/>
        <w:gridCol w:w="1810"/>
      </w:tblGrid>
      <w:tr w:rsidR="00EA1C08" w:rsidRPr="0013728D" w14:paraId="756A47B6" w14:textId="77777777" w:rsidTr="001D5E2D">
        <w:tc>
          <w:tcPr>
            <w:tcW w:w="7654" w:type="dxa"/>
          </w:tcPr>
          <w:p w14:paraId="3603F543" w14:textId="77777777" w:rsidR="0042183D" w:rsidRPr="0013728D" w:rsidRDefault="0042183D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50E4D272" w14:textId="77777777" w:rsidR="0042183D" w:rsidRPr="0013728D" w:rsidRDefault="0042183D" w:rsidP="004B54C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72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EA1C08" w:rsidRPr="0013728D" w14:paraId="571978E0" w14:textId="77777777" w:rsidTr="001D5E2D">
        <w:tc>
          <w:tcPr>
            <w:tcW w:w="7654" w:type="dxa"/>
          </w:tcPr>
          <w:p w14:paraId="094E0B54" w14:textId="77777777" w:rsidR="0042183D" w:rsidRPr="0013728D" w:rsidRDefault="0042183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121552E3" w14:textId="77777777" w:rsidR="0042183D" w:rsidRPr="0013728D" w:rsidRDefault="0042183D" w:rsidP="004B54CC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72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EA1C08" w:rsidRPr="0013728D" w14:paraId="4DC224C6" w14:textId="77777777" w:rsidTr="001D5E2D">
        <w:tc>
          <w:tcPr>
            <w:tcW w:w="7654" w:type="dxa"/>
          </w:tcPr>
          <w:p w14:paraId="073EFBE0" w14:textId="77777777" w:rsidR="0042183D" w:rsidRPr="0013728D" w:rsidRDefault="0042183D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ครบกำหนดชำระภายใน </w:t>
            </w:r>
            <w:r w:rsidRPr="0013728D">
              <w:rPr>
                <w:rFonts w:ascii="Angsana New" w:hAnsi="Angsana New"/>
                <w:sz w:val="30"/>
                <w:szCs w:val="30"/>
              </w:rPr>
              <w:t>1</w:t>
            </w: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16517354" w14:textId="1FD444FC" w:rsidR="0042183D" w:rsidRPr="00D436FA" w:rsidRDefault="00D436FA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</w:tr>
      <w:tr w:rsidR="000B08F4" w:rsidRPr="0013728D" w14:paraId="484AB617" w14:textId="77777777" w:rsidTr="001D5E2D">
        <w:tc>
          <w:tcPr>
            <w:tcW w:w="7654" w:type="dxa"/>
          </w:tcPr>
          <w:p w14:paraId="2C098FCE" w14:textId="77777777" w:rsidR="000B08F4" w:rsidRPr="0013728D" w:rsidRDefault="000B08F4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05DE9D71" w14:textId="77777777" w:rsidR="000B08F4" w:rsidRPr="00D436FA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1C08" w:rsidRPr="0013728D" w14:paraId="1AF139FB" w14:textId="77777777" w:rsidTr="001D5E2D">
        <w:tc>
          <w:tcPr>
            <w:tcW w:w="7654" w:type="dxa"/>
          </w:tcPr>
          <w:p w14:paraId="7538797A" w14:textId="77777777" w:rsidR="0042183D" w:rsidRPr="0013728D" w:rsidRDefault="0042183D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ครบกำหนดชำระหลังจาก </w:t>
            </w:r>
            <w:r w:rsidRPr="0013728D">
              <w:rPr>
                <w:rFonts w:ascii="Angsana New" w:hAnsi="Angsana New"/>
                <w:sz w:val="30"/>
                <w:szCs w:val="30"/>
              </w:rPr>
              <w:t>1</w:t>
            </w: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Pr="0013728D">
              <w:rPr>
                <w:rFonts w:ascii="Angsana New" w:hAnsi="Angsana New"/>
                <w:sz w:val="30"/>
                <w:szCs w:val="30"/>
              </w:rPr>
              <w:t>5</w:t>
            </w: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0" w:type="dxa"/>
          </w:tcPr>
          <w:p w14:paraId="12993775" w14:textId="7591EB02" w:rsidR="0042183D" w:rsidRPr="00D436FA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6FA">
              <w:rPr>
                <w:rFonts w:ascii="Angsana New" w:hAnsi="Angsana New"/>
                <w:sz w:val="30"/>
                <w:szCs w:val="30"/>
              </w:rPr>
              <w:t>1</w:t>
            </w:r>
            <w:r w:rsidR="00D436FA">
              <w:rPr>
                <w:rFonts w:ascii="Angsana New" w:hAnsi="Angsana New"/>
                <w:sz w:val="30"/>
                <w:szCs w:val="30"/>
              </w:rPr>
              <w:t>0,532</w:t>
            </w:r>
          </w:p>
        </w:tc>
      </w:tr>
      <w:tr w:rsidR="00EA1C08" w:rsidRPr="0013728D" w14:paraId="68A4EE9C" w14:textId="77777777" w:rsidTr="001D5E2D">
        <w:tc>
          <w:tcPr>
            <w:tcW w:w="7654" w:type="dxa"/>
          </w:tcPr>
          <w:p w14:paraId="334A07AF" w14:textId="77777777" w:rsidR="0042183D" w:rsidRPr="0013728D" w:rsidRDefault="0042183D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13728D">
              <w:rPr>
                <w:rFonts w:ascii="Angsana New" w:hAnsi="Angsana New"/>
                <w:sz w:val="30"/>
                <w:szCs w:val="30"/>
              </w:rPr>
              <w:t>5</w:t>
            </w:r>
            <w:r w:rsidRPr="0013728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A159293" w14:textId="2A1CD4AF" w:rsidR="0042183D" w:rsidRPr="00D436FA" w:rsidRDefault="000B08F4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36FA">
              <w:rPr>
                <w:rFonts w:ascii="Angsana New" w:hAnsi="Angsana New"/>
                <w:sz w:val="30"/>
                <w:szCs w:val="30"/>
              </w:rPr>
              <w:t>2</w:t>
            </w:r>
            <w:r w:rsidR="00D436FA"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</w:tr>
      <w:tr w:rsidR="00EA1C08" w:rsidRPr="0013728D" w14:paraId="19B25CF0" w14:textId="77777777" w:rsidTr="001D5E2D">
        <w:tc>
          <w:tcPr>
            <w:tcW w:w="7654" w:type="dxa"/>
          </w:tcPr>
          <w:p w14:paraId="1A62D561" w14:textId="77777777" w:rsidR="0042183D" w:rsidRPr="0013728D" w:rsidRDefault="0042183D" w:rsidP="00492F62">
            <w:pPr>
              <w:tabs>
                <w:tab w:val="left" w:pos="342"/>
              </w:tabs>
              <w:ind w:left="72" w:right="-108" w:hanging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5CA0A3A2" w14:textId="32980F98" w:rsidR="0042183D" w:rsidRPr="00D436FA" w:rsidRDefault="00D436FA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36,572</w:t>
            </w:r>
          </w:p>
        </w:tc>
      </w:tr>
      <w:tr w:rsidR="0042183D" w:rsidRPr="00EA1C08" w14:paraId="24EC2841" w14:textId="77777777" w:rsidTr="001D5E2D">
        <w:tc>
          <w:tcPr>
            <w:tcW w:w="7654" w:type="dxa"/>
          </w:tcPr>
          <w:p w14:paraId="6AA429EB" w14:textId="77777777" w:rsidR="0042183D" w:rsidRPr="0013728D" w:rsidRDefault="0042183D" w:rsidP="00492F62">
            <w:pPr>
              <w:tabs>
                <w:tab w:val="left" w:pos="342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1372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</w:tcPr>
          <w:p w14:paraId="36E90832" w14:textId="54A8B0CD" w:rsidR="0042183D" w:rsidRPr="00D436FA" w:rsidRDefault="00D436FA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39,625</w:t>
            </w:r>
          </w:p>
        </w:tc>
      </w:tr>
    </w:tbl>
    <w:p w14:paraId="12D10109" w14:textId="77777777" w:rsidR="00540022" w:rsidRPr="00EA1C08" w:rsidRDefault="00540022" w:rsidP="0063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540022" w:rsidRPr="00EA1C08" w:rsidSect="00B05AE5">
          <w:pgSz w:w="11909" w:h="16834" w:code="9"/>
          <w:pgMar w:top="261" w:right="1136" w:bottom="1440" w:left="1418" w:header="476" w:footer="314" w:gutter="0"/>
          <w:cols w:space="720"/>
          <w:docGrid w:linePitch="245"/>
        </w:sectPr>
      </w:pPr>
    </w:p>
    <w:p w14:paraId="77216B51" w14:textId="7194615D" w:rsidR="001360BB" w:rsidRPr="00EA1C08" w:rsidRDefault="00FC34A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3CCB">
        <w:rPr>
          <w:rFonts w:ascii="Angsana New" w:hAnsi="Angsana New"/>
          <w:b/>
          <w:bCs/>
          <w:sz w:val="30"/>
          <w:szCs w:val="30"/>
        </w:rPr>
        <w:t>2</w:t>
      </w:r>
      <w:r w:rsidR="001360BB" w:rsidRPr="00EA1C08">
        <w:rPr>
          <w:rFonts w:ascii="Angsana New" w:hAnsi="Angsana New"/>
          <w:b/>
          <w:bCs/>
          <w:sz w:val="30"/>
          <w:szCs w:val="30"/>
        </w:rPr>
        <w:t>.</w:t>
      </w:r>
      <w:r w:rsidR="001360BB" w:rsidRPr="00EA1C08">
        <w:rPr>
          <w:rFonts w:ascii="Angsana New" w:hAnsi="Angsana New"/>
          <w:b/>
          <w:bCs/>
          <w:sz w:val="30"/>
          <w:szCs w:val="30"/>
        </w:rPr>
        <w:tab/>
      </w:r>
      <w:r w:rsidR="001360BB" w:rsidRPr="00EA1C0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 - สุทธิ</w:t>
      </w:r>
    </w:p>
    <w:p w14:paraId="581EF357" w14:textId="77777777" w:rsidR="00805323" w:rsidRPr="00EA1C08" w:rsidRDefault="00805323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15185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50"/>
        <w:gridCol w:w="4058"/>
        <w:gridCol w:w="142"/>
        <w:gridCol w:w="1072"/>
        <w:gridCol w:w="271"/>
        <w:gridCol w:w="13"/>
        <w:gridCol w:w="271"/>
        <w:gridCol w:w="1063"/>
        <w:gridCol w:w="279"/>
        <w:gridCol w:w="13"/>
        <w:gridCol w:w="271"/>
        <w:gridCol w:w="980"/>
        <w:gridCol w:w="271"/>
        <w:gridCol w:w="13"/>
        <w:gridCol w:w="271"/>
        <w:gridCol w:w="1162"/>
        <w:gridCol w:w="194"/>
        <w:gridCol w:w="77"/>
        <w:gridCol w:w="17"/>
        <w:gridCol w:w="177"/>
        <w:gridCol w:w="94"/>
        <w:gridCol w:w="976"/>
        <w:gridCol w:w="194"/>
        <w:gridCol w:w="77"/>
        <w:gridCol w:w="17"/>
        <w:gridCol w:w="177"/>
        <w:gridCol w:w="94"/>
        <w:gridCol w:w="976"/>
        <w:gridCol w:w="194"/>
        <w:gridCol w:w="77"/>
        <w:gridCol w:w="17"/>
        <w:gridCol w:w="177"/>
        <w:gridCol w:w="94"/>
        <w:gridCol w:w="1067"/>
        <w:gridCol w:w="194"/>
        <w:gridCol w:w="95"/>
      </w:tblGrid>
      <w:tr w:rsidR="00EA1C08" w:rsidRPr="00EA1C08" w14:paraId="4CFF9145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366A469E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5" w:type="dxa"/>
            <w:gridSpan w:val="33"/>
            <w:tcBorders>
              <w:bottom w:val="single" w:sz="4" w:space="0" w:color="auto"/>
            </w:tcBorders>
          </w:tcPr>
          <w:p w14:paraId="2623F876" w14:textId="77777777" w:rsidR="001360BB" w:rsidRPr="00EA1C08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 (พันบาท)</w:t>
            </w:r>
          </w:p>
        </w:tc>
      </w:tr>
      <w:tr w:rsidR="00EA1C08" w:rsidRPr="00EA1C08" w14:paraId="4C6B52D5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0374EC12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37912683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1" w:type="dxa"/>
          </w:tcPr>
          <w:p w14:paraId="567F3D5D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6A620774" w14:textId="77777777"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1" w:type="dxa"/>
          </w:tcPr>
          <w:p w14:paraId="4DC4D1D8" w14:textId="77777777"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3"/>
          </w:tcPr>
          <w:p w14:paraId="12B32A1B" w14:textId="77777777"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E631117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3993A3E8" w14:textId="77777777" w:rsidR="00986342" w:rsidRPr="00EA1C08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</w:tcPr>
          <w:p w14:paraId="7003BB31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5A3144AE" w14:textId="77777777" w:rsidR="00986342" w:rsidRPr="00EA1C08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2F24A70C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2C29370D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</w:tcPr>
          <w:p w14:paraId="4431B055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41469913" w14:textId="77777777" w:rsidR="00986342" w:rsidRPr="00EA1C08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1C08" w:rsidRPr="00EA1C08" w14:paraId="0888E881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4C55828E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077E5EE0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160A7053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2983D56E" w14:textId="77777777" w:rsidR="00986342" w:rsidRPr="00EA1C08" w:rsidRDefault="00986342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419F960E" w14:textId="77777777"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3"/>
          </w:tcPr>
          <w:p w14:paraId="224C80A9" w14:textId="77777777" w:rsidR="00986342" w:rsidRPr="00EA1C08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6BF0AA9C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0ACE0D00" w14:textId="77777777" w:rsidR="00986342" w:rsidRPr="00EA1C08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2"/>
          </w:tcPr>
          <w:p w14:paraId="1DD562E3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1E3F668C" w14:textId="77777777" w:rsidR="00986342" w:rsidRPr="00EA1C08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014DD8AA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227D9008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  <w:gridSpan w:val="2"/>
          </w:tcPr>
          <w:p w14:paraId="460B4512" w14:textId="77777777" w:rsidR="00986342" w:rsidRPr="00EA1C08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3965916E" w14:textId="77777777" w:rsidR="00986342" w:rsidRPr="00EA1C08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1C08" w:rsidRPr="00EA1C08" w14:paraId="58D58AA0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074C518B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15E0E936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705F7A6E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19E8C88C" w14:textId="77777777"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12625CA2" w14:textId="77777777" w:rsidR="001360BB" w:rsidRPr="00EA1C08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6288680D" w14:textId="77777777" w:rsidR="001360BB" w:rsidRPr="00EA1C08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260C9337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4"/>
            <w:tcBorders>
              <w:bottom w:val="single" w:sz="4" w:space="0" w:color="auto"/>
            </w:tcBorders>
          </w:tcPr>
          <w:p w14:paraId="4B786C50" w14:textId="77777777" w:rsidR="001360BB" w:rsidRPr="00EA1C08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65E00FE7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5FCEFEC3" w14:textId="77777777"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14:paraId="2310639F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46CA8A00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1" w:type="dxa"/>
            <w:gridSpan w:val="2"/>
          </w:tcPr>
          <w:p w14:paraId="631D0787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6BB6A49A" w14:textId="77777777"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1C08" w:rsidRPr="00EA1C08" w14:paraId="497E1C3B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1333FE82" w14:textId="77777777" w:rsidR="001360BB" w:rsidRPr="00EA1C08" w:rsidRDefault="001360BB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A1C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4CB787A9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7DC2E58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14EAB88B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BB6666B" w14:textId="77777777"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6F83DA01" w14:textId="77777777"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04F4EFA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50" w:type="dxa"/>
            <w:gridSpan w:val="4"/>
            <w:tcBorders>
              <w:top w:val="single" w:sz="4" w:space="0" w:color="auto"/>
            </w:tcBorders>
          </w:tcPr>
          <w:p w14:paraId="6D9594F9" w14:textId="77777777"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14:paraId="1E811197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588C8E84" w14:textId="77777777" w:rsidR="001360BB" w:rsidRPr="00EA1C08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14:paraId="234454CB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0F75A65F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  <w:gridSpan w:val="2"/>
          </w:tcPr>
          <w:p w14:paraId="2F7C4DF3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4EC72909" w14:textId="77777777"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3728D" w:rsidRPr="00EA1C08" w14:paraId="14DD359A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060DD4BC" w14:textId="45AF8CD1" w:rsidR="0013728D" w:rsidRPr="00EA1C08" w:rsidRDefault="0013728D" w:rsidP="00492F62">
            <w:pPr>
              <w:ind w:hanging="70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EA1C0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A1C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A1C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6" w:type="dxa"/>
            <w:gridSpan w:val="3"/>
          </w:tcPr>
          <w:p w14:paraId="5BA6E6D8" w14:textId="1AA0AECA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4</w:t>
            </w:r>
            <w:r w:rsidR="00B9640D">
              <w:rPr>
                <w:rFonts w:ascii="Angsana New" w:hAnsi="Angsana New"/>
                <w:sz w:val="26"/>
                <w:szCs w:val="26"/>
              </w:rPr>
              <w:t>14,718</w:t>
            </w:r>
          </w:p>
        </w:tc>
        <w:tc>
          <w:tcPr>
            <w:tcW w:w="271" w:type="dxa"/>
          </w:tcPr>
          <w:p w14:paraId="2CF2CF4D" w14:textId="7777777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7A0786D9" w14:textId="5E5B0C7B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1,2</w:t>
            </w:r>
            <w:r w:rsidR="00B9640D">
              <w:rPr>
                <w:rFonts w:ascii="Angsana New" w:hAnsi="Angsana New"/>
                <w:sz w:val="26"/>
                <w:szCs w:val="26"/>
              </w:rPr>
              <w:t>17,040</w:t>
            </w:r>
          </w:p>
        </w:tc>
        <w:tc>
          <w:tcPr>
            <w:tcW w:w="271" w:type="dxa"/>
          </w:tcPr>
          <w:p w14:paraId="0DCD36C9" w14:textId="7777777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14BB6B8E" w14:textId="45C94A15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1,57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3</w:t>
            </w:r>
            <w:r w:rsidR="00B9640D">
              <w:rPr>
                <w:rFonts w:ascii="Angsana New" w:hAnsi="Angsana New"/>
                <w:sz w:val="26"/>
                <w:szCs w:val="26"/>
              </w:rPr>
              <w:t>,321</w:t>
            </w:r>
          </w:p>
        </w:tc>
        <w:tc>
          <w:tcPr>
            <w:tcW w:w="271" w:type="dxa"/>
          </w:tcPr>
          <w:p w14:paraId="7519D257" w14:textId="7777777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7AA756CD" w14:textId="201669E3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45,24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  <w:gridSpan w:val="2"/>
          </w:tcPr>
          <w:p w14:paraId="00B9F8C7" w14:textId="7777777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798998F8" w14:textId="687382B3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50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2</w:t>
            </w:r>
            <w:r w:rsidRPr="00423DC1">
              <w:rPr>
                <w:rFonts w:ascii="Angsana New" w:hAnsi="Angsana New"/>
                <w:sz w:val="26"/>
                <w:szCs w:val="26"/>
              </w:rPr>
              <w:t>,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71" w:type="dxa"/>
            <w:gridSpan w:val="2"/>
          </w:tcPr>
          <w:p w14:paraId="2EBE6885" w14:textId="7777777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59BC7016" w14:textId="77EB22AC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3,566</w:t>
            </w:r>
          </w:p>
        </w:tc>
        <w:tc>
          <w:tcPr>
            <w:tcW w:w="271" w:type="dxa"/>
            <w:gridSpan w:val="2"/>
          </w:tcPr>
          <w:p w14:paraId="2D24D78E" w14:textId="7777777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796E3B13" w14:textId="58E6F767" w:rsidR="0013728D" w:rsidRPr="00423DC1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3DC1">
              <w:rPr>
                <w:rFonts w:ascii="Angsana New" w:hAnsi="Angsana New"/>
                <w:sz w:val="26"/>
                <w:szCs w:val="26"/>
              </w:rPr>
              <w:t>3,</w:t>
            </w:r>
            <w:r w:rsidR="00B9640D">
              <w:rPr>
                <w:rFonts w:ascii="Angsana New" w:hAnsi="Angsana New"/>
                <w:sz w:val="26"/>
                <w:szCs w:val="26"/>
              </w:rPr>
              <w:t>756,667</w:t>
            </w:r>
          </w:p>
        </w:tc>
      </w:tr>
      <w:tr w:rsidR="0013728D" w:rsidRPr="00EA1C08" w14:paraId="7DCC4C25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055E056E" w14:textId="36702D63" w:rsidR="0013728D" w:rsidRPr="00EA1C08" w:rsidRDefault="0013728D" w:rsidP="00492F62">
            <w:pPr>
              <w:ind w:hanging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  <w:cs/>
              </w:rPr>
              <w:t>ซื้อ</w:t>
            </w: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เพิ่ม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>ในระหว่าง</w:t>
            </w:r>
            <w:r w:rsidR="00003CCB">
              <w:rPr>
                <w:rFonts w:ascii="Angsana New" w:hAnsi="Angsana New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356" w:type="dxa"/>
            <w:gridSpan w:val="3"/>
          </w:tcPr>
          <w:p w14:paraId="0302EE15" w14:textId="10E8CC2D" w:rsidR="0013728D" w:rsidRPr="00B9640D" w:rsidRDefault="0013728D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2745A0C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64AF3D99" w14:textId="2E667DD1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9,956</w:t>
            </w:r>
          </w:p>
        </w:tc>
        <w:tc>
          <w:tcPr>
            <w:tcW w:w="271" w:type="dxa"/>
          </w:tcPr>
          <w:p w14:paraId="31DB131D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3C791507" w14:textId="610EBAC4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84,087</w:t>
            </w:r>
          </w:p>
        </w:tc>
        <w:tc>
          <w:tcPr>
            <w:tcW w:w="271" w:type="dxa"/>
          </w:tcPr>
          <w:p w14:paraId="0C28910D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0B515B98" w14:textId="1A667805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  <w:tc>
          <w:tcPr>
            <w:tcW w:w="271" w:type="dxa"/>
            <w:gridSpan w:val="2"/>
          </w:tcPr>
          <w:p w14:paraId="4B338EB7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13F6DAAD" w14:textId="5A240ADF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14,586</w:t>
            </w:r>
          </w:p>
        </w:tc>
        <w:tc>
          <w:tcPr>
            <w:tcW w:w="271" w:type="dxa"/>
            <w:gridSpan w:val="2"/>
          </w:tcPr>
          <w:p w14:paraId="002FCA4F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4470F9A9" w14:textId="300CF304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35,660</w:t>
            </w:r>
          </w:p>
        </w:tc>
        <w:tc>
          <w:tcPr>
            <w:tcW w:w="271" w:type="dxa"/>
            <w:gridSpan w:val="2"/>
          </w:tcPr>
          <w:p w14:paraId="3D26B4BE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10F0B7EA" w14:textId="03375116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145,468</w:t>
            </w:r>
          </w:p>
        </w:tc>
      </w:tr>
      <w:tr w:rsidR="00B0167C" w:rsidRPr="00EA1C08" w14:paraId="7C541DCC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219213DD" w14:textId="5C3D3418" w:rsidR="00B0167C" w:rsidRPr="00EA1C08" w:rsidRDefault="00B0167C" w:rsidP="00492F62">
            <w:pPr>
              <w:ind w:hanging="70"/>
              <w:rPr>
                <w:rFonts w:asciiTheme="majorBidi" w:hAnsiTheme="majorBidi" w:cstheme="majorBidi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356" w:type="dxa"/>
            <w:gridSpan w:val="3"/>
          </w:tcPr>
          <w:p w14:paraId="7C10D8D4" w14:textId="1E6B2D98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3,928</w:t>
            </w:r>
          </w:p>
        </w:tc>
        <w:tc>
          <w:tcPr>
            <w:tcW w:w="271" w:type="dxa"/>
          </w:tcPr>
          <w:p w14:paraId="2D5B2B29" w14:textId="7777777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1D939E56" w14:textId="53FB7D81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11,812</w:t>
            </w:r>
          </w:p>
        </w:tc>
        <w:tc>
          <w:tcPr>
            <w:tcW w:w="271" w:type="dxa"/>
          </w:tcPr>
          <w:p w14:paraId="432E05EF" w14:textId="7777777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57A6809B" w14:textId="1ADAEC88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6,837</w:t>
            </w:r>
          </w:p>
        </w:tc>
        <w:tc>
          <w:tcPr>
            <w:tcW w:w="271" w:type="dxa"/>
          </w:tcPr>
          <w:p w14:paraId="29A0B1E5" w14:textId="7777777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14D57423" w14:textId="2B5B27FB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1" w:type="dxa"/>
            <w:gridSpan w:val="2"/>
          </w:tcPr>
          <w:p w14:paraId="5BD5234D" w14:textId="7777777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1AB830D8" w14:textId="64F18552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27368937" w14:textId="7777777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723AC60A" w14:textId="4DBC312F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(22,6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14:paraId="53CC5D46" w14:textId="7777777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62233925" w14:textId="34258257" w:rsidR="00B0167C" w:rsidRPr="00B9640D" w:rsidRDefault="00B0167C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13728D" w:rsidRPr="00EA1C08" w14:paraId="6F273898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420827C0" w14:textId="63F661C3" w:rsidR="0013728D" w:rsidRPr="00EA1C08" w:rsidRDefault="0013728D" w:rsidP="00492F62">
            <w:pPr>
              <w:ind w:hanging="70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356" w:type="dxa"/>
            <w:gridSpan w:val="3"/>
          </w:tcPr>
          <w:p w14:paraId="4DE9C857" w14:textId="18F1E465" w:rsidR="0013728D" w:rsidRPr="00B9640D" w:rsidRDefault="0013728D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CB79869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4A5EAFB6" w14:textId="6180F3C2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D87C278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4C3C37E8" w14:textId="45DE2419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D398F9B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6446FC5B" w14:textId="21802BFB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24C211A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0D9EA775" w14:textId="7BC6FD59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1A8AF226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5F784996" w14:textId="38BE2E08" w:rsidR="0013728D" w:rsidRPr="00B9640D" w:rsidRDefault="0013728D" w:rsidP="003770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5,146</w:t>
            </w:r>
          </w:p>
        </w:tc>
        <w:tc>
          <w:tcPr>
            <w:tcW w:w="271" w:type="dxa"/>
            <w:gridSpan w:val="2"/>
          </w:tcPr>
          <w:p w14:paraId="24ABD8A9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6FA384B6" w14:textId="4D2001E0" w:rsidR="0013728D" w:rsidRPr="00B9640D" w:rsidRDefault="0013728D" w:rsidP="003770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5,146</w:t>
            </w:r>
          </w:p>
        </w:tc>
      </w:tr>
      <w:tr w:rsidR="0013728D" w:rsidRPr="00EA1C08" w14:paraId="4E320C16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4EB3106F" w14:textId="4697BAB3" w:rsidR="0013728D" w:rsidRPr="00EA1C08" w:rsidRDefault="0013728D" w:rsidP="00492F62">
            <w:pPr>
              <w:ind w:hanging="70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รับโอนจา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6" w:type="dxa"/>
            <w:gridSpan w:val="3"/>
          </w:tcPr>
          <w:p w14:paraId="468A5DD9" w14:textId="4EC85F99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53F1A69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20E4FA0D" w14:textId="71276263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B597847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0267EE13" w14:textId="1CB61057" w:rsidR="0013728D" w:rsidRPr="00B9640D" w:rsidRDefault="0013728D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1" w:type="dxa"/>
          </w:tcPr>
          <w:p w14:paraId="6824FDCE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6E29BCCD" w14:textId="2B9040EA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23CE3B5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04F86B80" w14:textId="0741AD25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7,536</w:t>
            </w:r>
          </w:p>
        </w:tc>
        <w:tc>
          <w:tcPr>
            <w:tcW w:w="271" w:type="dxa"/>
            <w:gridSpan w:val="2"/>
          </w:tcPr>
          <w:p w14:paraId="4940D1AF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56B90BA7" w14:textId="66A2174F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400E0C9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00BC2DB4" w14:textId="0C327CDA" w:rsidR="0013728D" w:rsidRPr="00B9640D" w:rsidRDefault="0013728D" w:rsidP="003770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7,536</w:t>
            </w:r>
          </w:p>
        </w:tc>
      </w:tr>
      <w:tr w:rsidR="0013728D" w:rsidRPr="00EA1C08" w14:paraId="635245FC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609A2D06" w14:textId="51A33AFD" w:rsidR="0013728D" w:rsidRPr="00EA1C08" w:rsidRDefault="0013728D" w:rsidP="00492F62">
            <w:pPr>
              <w:ind w:hanging="70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ลดลงจากการสูญเสียอำนาจการควบคุมในบริษัทย่อย</w:t>
            </w:r>
          </w:p>
        </w:tc>
        <w:tc>
          <w:tcPr>
            <w:tcW w:w="1356" w:type="dxa"/>
            <w:gridSpan w:val="3"/>
          </w:tcPr>
          <w:p w14:paraId="15BE1666" w14:textId="07EC7278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86E0B04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70A968A0" w14:textId="14F00CB6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(3,300)</w:t>
            </w:r>
          </w:p>
        </w:tc>
        <w:tc>
          <w:tcPr>
            <w:tcW w:w="271" w:type="dxa"/>
          </w:tcPr>
          <w:p w14:paraId="2E1FA99A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0FBA4CF1" w14:textId="58244E8C" w:rsidR="0013728D" w:rsidRPr="00B9640D" w:rsidRDefault="0013728D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792684C7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55C0AE38" w14:textId="03E6460D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(1,306)</w:t>
            </w:r>
          </w:p>
        </w:tc>
        <w:tc>
          <w:tcPr>
            <w:tcW w:w="271" w:type="dxa"/>
            <w:gridSpan w:val="2"/>
          </w:tcPr>
          <w:p w14:paraId="5BE871C9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7F6204E2" w14:textId="341A177F" w:rsidR="0013728D" w:rsidRPr="00B9640D" w:rsidRDefault="0013728D" w:rsidP="00003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 -     </w:t>
            </w:r>
          </w:p>
        </w:tc>
        <w:tc>
          <w:tcPr>
            <w:tcW w:w="271" w:type="dxa"/>
            <w:gridSpan w:val="2"/>
          </w:tcPr>
          <w:p w14:paraId="6E623C46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49AF321B" w14:textId="68043482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61220634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7154F545" w14:textId="045F431C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(4,606)</w:t>
            </w:r>
          </w:p>
        </w:tc>
      </w:tr>
      <w:tr w:rsidR="0013728D" w:rsidRPr="00EA1C08" w14:paraId="5FD25D7C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71067C96" w14:textId="1788E1FC" w:rsidR="0013728D" w:rsidRPr="00EA1C08" w:rsidRDefault="0013728D" w:rsidP="00492F62">
            <w:pPr>
              <w:ind w:hanging="7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>และตัดจำหน่ายในระหว่าง</w:t>
            </w:r>
            <w:r w:rsidR="00003CCB">
              <w:rPr>
                <w:rFonts w:ascii="Angsana New" w:hAnsi="Angsana New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20E66E92" w14:textId="59982356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  <w:tc>
          <w:tcPr>
            <w:tcW w:w="271" w:type="dxa"/>
          </w:tcPr>
          <w:p w14:paraId="432C960E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208567B6" w14:textId="0FE1375A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71" w:type="dxa"/>
          </w:tcPr>
          <w:p w14:paraId="38E875AD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48F74F67" w14:textId="1DDE0062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(22,649)</w:t>
            </w:r>
          </w:p>
        </w:tc>
        <w:tc>
          <w:tcPr>
            <w:tcW w:w="271" w:type="dxa"/>
          </w:tcPr>
          <w:p w14:paraId="52AE0F4A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  <w:tcBorders>
              <w:bottom w:val="single" w:sz="4" w:space="0" w:color="auto"/>
            </w:tcBorders>
          </w:tcPr>
          <w:p w14:paraId="7A8D60CC" w14:textId="5EA9806F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(3,773)</w:t>
            </w:r>
          </w:p>
        </w:tc>
        <w:tc>
          <w:tcPr>
            <w:tcW w:w="271" w:type="dxa"/>
            <w:gridSpan w:val="2"/>
          </w:tcPr>
          <w:p w14:paraId="1CC766ED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28C44C78" w14:textId="5021F6C0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(32,994)</w:t>
            </w:r>
          </w:p>
        </w:tc>
        <w:tc>
          <w:tcPr>
            <w:tcW w:w="271" w:type="dxa"/>
            <w:gridSpan w:val="2"/>
          </w:tcPr>
          <w:p w14:paraId="0DB65E2E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2847C23C" w14:textId="04AE6053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</w:t>
            </w:r>
            <w:r w:rsidR="00B0167C">
              <w:rPr>
                <w:rFonts w:ascii="Angsana New" w:hAnsi="Angsana New"/>
                <w:sz w:val="26"/>
                <w:szCs w:val="26"/>
              </w:rPr>
              <w:t>152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14:paraId="63F34220" w14:textId="77777777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063CA6A9" w14:textId="672416DE" w:rsidR="0013728D" w:rsidRPr="00B9640D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(59,7</w:t>
            </w:r>
            <w:r w:rsidR="00B0167C">
              <w:rPr>
                <w:rFonts w:ascii="Angsana New" w:hAnsi="Angsana New"/>
                <w:sz w:val="26"/>
                <w:szCs w:val="26"/>
              </w:rPr>
              <w:t>88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7096" w:rsidRPr="00EA1C08" w14:paraId="40B40545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245951D0" w14:textId="5007A202" w:rsidR="005F7096" w:rsidRPr="00EA1C08" w:rsidRDefault="005F7096" w:rsidP="00492F62">
            <w:pPr>
              <w:ind w:hanging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6"/>
                <w:szCs w:val="26"/>
              </w:rPr>
              <w:t>31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11A46465" w14:textId="05B12AF0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4</w:t>
            </w:r>
            <w:r w:rsidR="001D38AE" w:rsidRPr="001D38AE">
              <w:rPr>
                <w:rFonts w:ascii="Angsana New" w:hAnsi="Angsana New"/>
                <w:sz w:val="26"/>
                <w:szCs w:val="26"/>
              </w:rPr>
              <w:t>18,445</w:t>
            </w:r>
          </w:p>
        </w:tc>
        <w:tc>
          <w:tcPr>
            <w:tcW w:w="271" w:type="dxa"/>
          </w:tcPr>
          <w:p w14:paraId="6AAC2345" w14:textId="77777777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68D21130" w14:textId="3F641C7A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1,2</w:t>
            </w:r>
            <w:r w:rsidR="001D38AE" w:rsidRPr="001D38AE">
              <w:rPr>
                <w:rFonts w:ascii="Angsana New" w:hAnsi="Angsana New"/>
                <w:sz w:val="26"/>
                <w:szCs w:val="26"/>
              </w:rPr>
              <w:t>35,489</w:t>
            </w:r>
          </w:p>
        </w:tc>
        <w:tc>
          <w:tcPr>
            <w:tcW w:w="271" w:type="dxa"/>
          </w:tcPr>
          <w:p w14:paraId="5DEA59B1" w14:textId="77777777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027FD3CA" w14:textId="1D861096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1,64</w:t>
            </w:r>
            <w:r w:rsidR="001D38AE" w:rsidRPr="001D38AE">
              <w:rPr>
                <w:rFonts w:ascii="Angsana New" w:hAnsi="Angsana New"/>
                <w:sz w:val="26"/>
                <w:szCs w:val="26"/>
              </w:rPr>
              <w:t>1,596</w:t>
            </w:r>
          </w:p>
        </w:tc>
        <w:tc>
          <w:tcPr>
            <w:tcW w:w="271" w:type="dxa"/>
          </w:tcPr>
          <w:p w14:paraId="7CECA2DA" w14:textId="77777777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  <w:tcBorders>
              <w:top w:val="single" w:sz="4" w:space="0" w:color="auto"/>
            </w:tcBorders>
          </w:tcPr>
          <w:p w14:paraId="1D30876D" w14:textId="5731DE05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41,382</w:t>
            </w:r>
          </w:p>
        </w:tc>
        <w:tc>
          <w:tcPr>
            <w:tcW w:w="271" w:type="dxa"/>
            <w:gridSpan w:val="2"/>
          </w:tcPr>
          <w:p w14:paraId="69C81F4F" w14:textId="77777777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3D661B2D" w14:textId="5BCE8DBB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491,908</w:t>
            </w:r>
          </w:p>
        </w:tc>
        <w:tc>
          <w:tcPr>
            <w:tcW w:w="271" w:type="dxa"/>
            <w:gridSpan w:val="2"/>
          </w:tcPr>
          <w:p w14:paraId="112D6265" w14:textId="77777777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15247664" w14:textId="6EBFEFE1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21,6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1" w:type="dxa"/>
            <w:gridSpan w:val="2"/>
          </w:tcPr>
          <w:p w14:paraId="32DE888F" w14:textId="77777777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1E29B290" w14:textId="4B3C9E0A" w:rsidR="005F7096" w:rsidRPr="001D38AE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8AE">
              <w:rPr>
                <w:rFonts w:ascii="Angsana New" w:hAnsi="Angsana New"/>
                <w:sz w:val="26"/>
                <w:szCs w:val="26"/>
              </w:rPr>
              <w:t>3,</w:t>
            </w:r>
            <w:r w:rsidR="001D38AE" w:rsidRPr="001D38AE">
              <w:rPr>
                <w:rFonts w:ascii="Angsana New" w:hAnsi="Angsana New"/>
                <w:sz w:val="26"/>
                <w:szCs w:val="26"/>
              </w:rPr>
              <w:t>850,423</w:t>
            </w:r>
          </w:p>
        </w:tc>
      </w:tr>
      <w:tr w:rsidR="001D38AE" w:rsidRPr="00EA1C08" w14:paraId="7B1A055D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553B026E" w14:textId="476E4CF3" w:rsidR="001D38AE" w:rsidRPr="00EA1C08" w:rsidRDefault="001D38AE" w:rsidP="00492F62">
            <w:pPr>
              <w:ind w:hanging="70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  <w:cs/>
              </w:rPr>
              <w:t>ซื้อ</w:t>
            </w: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เพิ่ม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6" w:type="dxa"/>
            <w:gridSpan w:val="3"/>
          </w:tcPr>
          <w:p w14:paraId="53D9120C" w14:textId="603E1DED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2,633</w:t>
            </w:r>
          </w:p>
        </w:tc>
        <w:tc>
          <w:tcPr>
            <w:tcW w:w="271" w:type="dxa"/>
          </w:tcPr>
          <w:p w14:paraId="49963944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231FB68E" w14:textId="7FD9C3FA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9,</w:t>
            </w:r>
            <w:r>
              <w:rPr>
                <w:rFonts w:ascii="Angsana New" w:hAnsi="Angsana New"/>
                <w:sz w:val="26"/>
                <w:szCs w:val="26"/>
              </w:rPr>
              <w:t>837</w:t>
            </w:r>
          </w:p>
        </w:tc>
        <w:tc>
          <w:tcPr>
            <w:tcW w:w="271" w:type="dxa"/>
          </w:tcPr>
          <w:p w14:paraId="12AB18B1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48DEED21" w14:textId="2B5BF994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40,375</w:t>
            </w:r>
          </w:p>
        </w:tc>
        <w:tc>
          <w:tcPr>
            <w:tcW w:w="271" w:type="dxa"/>
          </w:tcPr>
          <w:p w14:paraId="2B3BF8FC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36CBA7E6" w14:textId="4EA27EDF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71" w:type="dxa"/>
            <w:gridSpan w:val="2"/>
          </w:tcPr>
          <w:p w14:paraId="3DF4FFEA" w14:textId="77777777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7B0A9A48" w14:textId="31216368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9,082</w:t>
            </w:r>
          </w:p>
        </w:tc>
        <w:tc>
          <w:tcPr>
            <w:tcW w:w="271" w:type="dxa"/>
            <w:gridSpan w:val="2"/>
          </w:tcPr>
          <w:p w14:paraId="60CDBA09" w14:textId="77777777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4F66CB1A" w14:textId="475F71F9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37,503</w:t>
            </w:r>
          </w:p>
        </w:tc>
        <w:tc>
          <w:tcPr>
            <w:tcW w:w="271" w:type="dxa"/>
            <w:gridSpan w:val="2"/>
          </w:tcPr>
          <w:p w14:paraId="358A8A80" w14:textId="77777777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1EF0131D" w14:textId="22147455" w:rsidR="001D38AE" w:rsidRPr="00A43418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100,712</w:t>
            </w:r>
          </w:p>
        </w:tc>
      </w:tr>
      <w:tr w:rsidR="00A43418" w:rsidRPr="00EA1C08" w14:paraId="59DE5509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304CCC14" w14:textId="77777777" w:rsidR="00A43418" w:rsidRPr="00EA1C08" w:rsidRDefault="00A43418" w:rsidP="00492F62">
            <w:pPr>
              <w:ind w:hanging="70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356" w:type="dxa"/>
            <w:gridSpan w:val="3"/>
          </w:tcPr>
          <w:p w14:paraId="0D3DE885" w14:textId="0549C45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1,207</w:t>
            </w:r>
          </w:p>
        </w:tc>
        <w:tc>
          <w:tcPr>
            <w:tcW w:w="271" w:type="dxa"/>
          </w:tcPr>
          <w:p w14:paraId="1B0DF436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015E7072" w14:textId="635125DD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5,631</w:t>
            </w:r>
          </w:p>
        </w:tc>
        <w:tc>
          <w:tcPr>
            <w:tcW w:w="271" w:type="dxa"/>
          </w:tcPr>
          <w:p w14:paraId="1F0C7B11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3CD9F0C0" w14:textId="5DEE8DC9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11,491</w:t>
            </w:r>
          </w:p>
        </w:tc>
        <w:tc>
          <w:tcPr>
            <w:tcW w:w="271" w:type="dxa"/>
          </w:tcPr>
          <w:p w14:paraId="0FF5D639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50" w:type="dxa"/>
            <w:gridSpan w:val="4"/>
          </w:tcPr>
          <w:p w14:paraId="65280A0B" w14:textId="5521DC4E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4C1630D2" w14:textId="777777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0A5BC68D" w14:textId="49BCA372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7DDCD607" w14:textId="777777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1C0BBD56" w14:textId="4D6850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(18,560)</w:t>
            </w:r>
          </w:p>
        </w:tc>
        <w:tc>
          <w:tcPr>
            <w:tcW w:w="271" w:type="dxa"/>
            <w:gridSpan w:val="2"/>
          </w:tcPr>
          <w:p w14:paraId="096B4A36" w14:textId="777777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740AB568" w14:textId="3A7B45FC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(231)</w:t>
            </w:r>
          </w:p>
        </w:tc>
      </w:tr>
      <w:tr w:rsidR="00A43418" w:rsidRPr="00EA1C08" w14:paraId="50BE9313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417116A8" w14:textId="792E0492" w:rsidR="00A43418" w:rsidRPr="00EA1C08" w:rsidRDefault="00A43418" w:rsidP="00492F62">
            <w:pPr>
              <w:ind w:hanging="70"/>
              <w:rPr>
                <w:rFonts w:ascii="Angsana New" w:hAnsi="Angsana New"/>
                <w:b/>
                <w:sz w:val="26"/>
                <w:szCs w:val="26"/>
                <w:cs/>
              </w:rPr>
            </w:pPr>
            <w:bookmarkStart w:id="2" w:name="_Hlk159847545"/>
            <w:r>
              <w:rPr>
                <w:rFonts w:ascii="Angsana New" w:hAnsi="Angsana New"/>
                <w:b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356" w:type="dxa"/>
            <w:gridSpan w:val="3"/>
          </w:tcPr>
          <w:p w14:paraId="2A7F0373" w14:textId="18A02FF8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5B41324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484F270A" w14:textId="545CF0A5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F99981B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626D05BE" w14:textId="233095CC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71" w:type="dxa"/>
          </w:tcPr>
          <w:p w14:paraId="0B82443C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1F806F17" w14:textId="759DA365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D328F2A" w14:textId="777777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37AAEE83" w14:textId="3B924EA8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338CF088" w14:textId="777777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40F45C2F" w14:textId="40F50D63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79815B8D" w14:textId="77777777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72A22050" w14:textId="773A1685" w:rsidR="00A43418" w:rsidRPr="00A43418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3418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A43418" w:rsidRPr="00EA1C08" w14:paraId="176A6A97" w14:textId="77777777" w:rsidTr="00423DC1">
        <w:trPr>
          <w:cantSplit/>
          <w:trHeight w:val="147"/>
        </w:trPr>
        <w:tc>
          <w:tcPr>
            <w:tcW w:w="4250" w:type="dxa"/>
            <w:gridSpan w:val="3"/>
          </w:tcPr>
          <w:p w14:paraId="57BD42AC" w14:textId="3ECCB6CE" w:rsidR="00A43418" w:rsidRDefault="00A43418" w:rsidP="00492F62">
            <w:pPr>
              <w:ind w:hanging="70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รับโอนจา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6" w:type="dxa"/>
            <w:gridSpan w:val="3"/>
          </w:tcPr>
          <w:p w14:paraId="12B3B0CE" w14:textId="2992508D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2928D08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</w:tcPr>
          <w:p w14:paraId="1B39163E" w14:textId="6D28F481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7817140C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</w:tcPr>
          <w:p w14:paraId="28691429" w14:textId="35FF5D6E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15,745</w:t>
            </w:r>
          </w:p>
        </w:tc>
        <w:tc>
          <w:tcPr>
            <w:tcW w:w="271" w:type="dxa"/>
          </w:tcPr>
          <w:p w14:paraId="62372FDA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</w:tcPr>
          <w:p w14:paraId="7A33988E" w14:textId="405E8B6C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870820A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7F39763F" w14:textId="45CA3EB2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1" w:type="dxa"/>
            <w:gridSpan w:val="2"/>
          </w:tcPr>
          <w:p w14:paraId="5A7A4D11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</w:tcPr>
          <w:p w14:paraId="20EB5A85" w14:textId="4F72F695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FFC75E2" w14:textId="77777777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</w:tcPr>
          <w:p w14:paraId="13434994" w14:textId="1166432B" w:rsidR="00A43418" w:rsidRPr="001D38AE" w:rsidRDefault="00A43418" w:rsidP="00A434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15,745</w:t>
            </w:r>
          </w:p>
        </w:tc>
      </w:tr>
      <w:bookmarkEnd w:id="2"/>
      <w:tr w:rsidR="001D38AE" w:rsidRPr="00EA1C08" w14:paraId="188261A3" w14:textId="77777777" w:rsidTr="00595E34">
        <w:trPr>
          <w:cantSplit/>
          <w:trHeight w:val="147"/>
        </w:trPr>
        <w:tc>
          <w:tcPr>
            <w:tcW w:w="4250" w:type="dxa"/>
            <w:gridSpan w:val="3"/>
          </w:tcPr>
          <w:p w14:paraId="15D19813" w14:textId="6526EA43" w:rsidR="001D38AE" w:rsidRPr="00EA1C08" w:rsidRDefault="001D38AE" w:rsidP="00492F62">
            <w:pPr>
              <w:ind w:hanging="70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b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/>
                <w:b/>
                <w:sz w:val="26"/>
                <w:szCs w:val="26"/>
                <w:cs/>
              </w:rPr>
              <w:t xml:space="preserve">และตัดจำหน่ายในระหว่างปี </w:t>
            </w: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24C3DA56" w14:textId="0C567F55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1,052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089BC905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5B7B8BFF" w14:textId="6A292DCC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25,559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2DB6A4E8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52E12801" w14:textId="65609E99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1,540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22C89265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  <w:tcBorders>
              <w:bottom w:val="single" w:sz="4" w:space="0" w:color="auto"/>
            </w:tcBorders>
          </w:tcPr>
          <w:p w14:paraId="03A4F2FA" w14:textId="32F22656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(3,</w:t>
            </w:r>
            <w:r>
              <w:rPr>
                <w:rFonts w:ascii="Angsana New" w:hAnsi="Angsana New"/>
                <w:sz w:val="26"/>
                <w:szCs w:val="26"/>
              </w:rPr>
              <w:t>672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14:paraId="6A0A22D4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21E72032" w14:textId="72C6A95D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22,900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14:paraId="3ACAD756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12B3C86D" w14:textId="51FF4549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gridSpan w:val="2"/>
          </w:tcPr>
          <w:p w14:paraId="161CAA55" w14:textId="77777777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64BF4336" w14:textId="42E04896" w:rsidR="001D38AE" w:rsidRPr="001D38AE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640D">
              <w:rPr>
                <w:rFonts w:ascii="Angsana New" w:hAnsi="Angsana New"/>
                <w:sz w:val="26"/>
                <w:szCs w:val="26"/>
              </w:rPr>
              <w:t>(5</w:t>
            </w:r>
            <w:r>
              <w:rPr>
                <w:rFonts w:ascii="Angsana New" w:hAnsi="Angsana New"/>
                <w:sz w:val="26"/>
                <w:szCs w:val="26"/>
              </w:rPr>
              <w:t>4,758</w:t>
            </w:r>
            <w:r w:rsidRPr="00B964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728D" w:rsidRPr="00EA1C08" w14:paraId="100ED5DD" w14:textId="77777777" w:rsidTr="00595E34">
        <w:trPr>
          <w:cantSplit/>
          <w:trHeight w:val="147"/>
        </w:trPr>
        <w:tc>
          <w:tcPr>
            <w:tcW w:w="4250" w:type="dxa"/>
            <w:gridSpan w:val="3"/>
          </w:tcPr>
          <w:p w14:paraId="5CE856B9" w14:textId="3AFDFB27" w:rsidR="0013728D" w:rsidRPr="00EA1C08" w:rsidRDefault="0013728D" w:rsidP="00492F62">
            <w:pPr>
              <w:ind w:hanging="70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6"/>
                <w:szCs w:val="26"/>
              </w:rPr>
              <w:t>31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3CD00" w14:textId="461ABD5D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421,233</w:t>
            </w:r>
          </w:p>
        </w:tc>
        <w:tc>
          <w:tcPr>
            <w:tcW w:w="271" w:type="dxa"/>
            <w:tcBorders>
              <w:left w:val="nil"/>
            </w:tcBorders>
          </w:tcPr>
          <w:p w14:paraId="21EC5204" w14:textId="77777777" w:rsidR="0013728D" w:rsidRPr="001D38AE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133534" w14:textId="0B06AF90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1,225,398</w:t>
            </w:r>
          </w:p>
        </w:tc>
        <w:tc>
          <w:tcPr>
            <w:tcW w:w="271" w:type="dxa"/>
          </w:tcPr>
          <w:p w14:paraId="35ECC5E3" w14:textId="77777777" w:rsidR="0013728D" w:rsidRPr="001D38AE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705F92" w14:textId="28135048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1,707,713</w:t>
            </w:r>
          </w:p>
        </w:tc>
        <w:tc>
          <w:tcPr>
            <w:tcW w:w="271" w:type="dxa"/>
          </w:tcPr>
          <w:p w14:paraId="0D0F472C" w14:textId="77777777" w:rsidR="0013728D" w:rsidRPr="001D38AE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2A2260" w14:textId="2E6B16E9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38,992</w:t>
            </w:r>
          </w:p>
        </w:tc>
        <w:tc>
          <w:tcPr>
            <w:tcW w:w="271" w:type="dxa"/>
            <w:gridSpan w:val="2"/>
          </w:tcPr>
          <w:p w14:paraId="517589FA" w14:textId="77777777" w:rsidR="0013728D" w:rsidRPr="001D38AE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3B1224" w14:textId="61CE8AD3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478,090</w:t>
            </w:r>
          </w:p>
        </w:tc>
        <w:tc>
          <w:tcPr>
            <w:tcW w:w="271" w:type="dxa"/>
            <w:gridSpan w:val="2"/>
          </w:tcPr>
          <w:p w14:paraId="6633AC25" w14:textId="77777777" w:rsidR="0013728D" w:rsidRPr="001D38AE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5FE2B4" w14:textId="2587311C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40,511</w:t>
            </w:r>
          </w:p>
        </w:tc>
        <w:tc>
          <w:tcPr>
            <w:tcW w:w="271" w:type="dxa"/>
            <w:gridSpan w:val="2"/>
          </w:tcPr>
          <w:p w14:paraId="6488F65E" w14:textId="77777777" w:rsidR="0013728D" w:rsidRPr="001D38AE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607253" w14:textId="3B560969" w:rsidR="0013728D" w:rsidRPr="001D38AE" w:rsidRDefault="00A43418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3,911,937</w:t>
            </w:r>
          </w:p>
        </w:tc>
      </w:tr>
      <w:tr w:rsidR="0013728D" w:rsidRPr="000D2A3E" w14:paraId="2673351B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242F2E91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788" w:type="dxa"/>
            <w:gridSpan w:val="32"/>
            <w:tcBorders>
              <w:bottom w:val="single" w:sz="4" w:space="0" w:color="auto"/>
            </w:tcBorders>
          </w:tcPr>
          <w:p w14:paraId="411A3BC1" w14:textId="77777777" w:rsidR="0013728D" w:rsidRPr="00F44847" w:rsidRDefault="0013728D" w:rsidP="0013728D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1"/>
                <w:szCs w:val="21"/>
                <w:cs/>
                <w:lang w:bidi="th-TH"/>
              </w:rPr>
            </w:pPr>
            <w:r w:rsidRPr="00F44847">
              <w:rPr>
                <w:rFonts w:ascii="Angsana New" w:hAnsi="Angsana New" w:cs="Angsana New"/>
                <w:sz w:val="21"/>
                <w:szCs w:val="21"/>
                <w:cs/>
                <w:lang w:bidi="th-TH"/>
              </w:rPr>
              <w:t>งบการเงินรวม (พันบาท)</w:t>
            </w:r>
          </w:p>
        </w:tc>
      </w:tr>
      <w:tr w:rsidR="0013728D" w:rsidRPr="000D2A3E" w14:paraId="65EB3F40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2CC9060E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14:paraId="36FA183C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38084C6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647264A3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อาคารและ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38BB0B6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7106F461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2DA2B45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</w:tcPr>
          <w:p w14:paraId="76BABD9F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75096881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04FB24DD" w14:textId="77777777" w:rsidR="0013728D" w:rsidRPr="00F44847" w:rsidRDefault="0013728D" w:rsidP="0013728D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1"/>
                <w:szCs w:val="21"/>
                <w:lang w:bidi="th-TH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31C1D979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74C0D0B8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1"/>
                <w:szCs w:val="21"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241413EA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</w:tcBorders>
          </w:tcPr>
          <w:p w14:paraId="314CAF3B" w14:textId="77777777" w:rsidR="0013728D" w:rsidRPr="00F44847" w:rsidRDefault="0013728D" w:rsidP="001372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13728D" w:rsidRPr="000D2A3E" w14:paraId="65F825C8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0CE66BC5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4" w:type="dxa"/>
            <w:gridSpan w:val="2"/>
          </w:tcPr>
          <w:p w14:paraId="7EC11F28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51D54362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7D86D832" w14:textId="77777777" w:rsidR="0013728D" w:rsidRPr="00F44847" w:rsidRDefault="0013728D" w:rsidP="0013728D">
            <w:pPr>
              <w:ind w:left="-81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279" w:type="dxa"/>
          </w:tcPr>
          <w:p w14:paraId="3920EEF3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4" w:type="dxa"/>
            <w:gridSpan w:val="3"/>
          </w:tcPr>
          <w:p w14:paraId="3F7BB2A0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07806F82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6542775C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2"/>
          </w:tcPr>
          <w:p w14:paraId="41E9F9E9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4825324A" w14:textId="77777777" w:rsidR="0013728D" w:rsidRPr="00F44847" w:rsidRDefault="0013728D" w:rsidP="0013728D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1"/>
                <w:szCs w:val="21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56072822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6B9B85BA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1"/>
                <w:szCs w:val="21"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ระหว่าง</w:t>
            </w:r>
          </w:p>
        </w:tc>
        <w:tc>
          <w:tcPr>
            <w:tcW w:w="271" w:type="dxa"/>
            <w:gridSpan w:val="2"/>
          </w:tcPr>
          <w:p w14:paraId="4866278E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12085D83" w14:textId="77777777" w:rsidR="0013728D" w:rsidRPr="00F44847" w:rsidRDefault="0013728D" w:rsidP="0013728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</w:tr>
      <w:tr w:rsidR="0013728D" w:rsidRPr="000D2A3E" w14:paraId="65FCA87E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7BCE5686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35DA4FF6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271" w:type="dxa"/>
          </w:tcPr>
          <w:p w14:paraId="133A5ED2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41545895" w14:textId="77777777" w:rsidR="0013728D" w:rsidRPr="00F44847" w:rsidRDefault="0013728D" w:rsidP="0013728D">
            <w:pPr>
              <w:ind w:left="-81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279" w:type="dxa"/>
          </w:tcPr>
          <w:p w14:paraId="5BD7321B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69AA17D0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3D6076E1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38BD7A4B" w14:textId="77777777" w:rsidR="0013728D" w:rsidRPr="00F44847" w:rsidRDefault="0013728D" w:rsidP="0013728D">
            <w:pPr>
              <w:ind w:left="-198" w:right="-153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58095FF1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7AB29270" w14:textId="77777777" w:rsidR="0013728D" w:rsidRPr="00F44847" w:rsidRDefault="0013728D" w:rsidP="0013728D">
            <w:pPr>
              <w:ind w:left="-81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14:paraId="2FA8D67D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7B39405D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1"/>
                <w:szCs w:val="21"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ก่อสร้าง</w:t>
            </w:r>
          </w:p>
        </w:tc>
        <w:tc>
          <w:tcPr>
            <w:tcW w:w="271" w:type="dxa"/>
            <w:gridSpan w:val="2"/>
          </w:tcPr>
          <w:p w14:paraId="5E673083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bottom w:val="single" w:sz="4" w:space="0" w:color="auto"/>
            </w:tcBorders>
          </w:tcPr>
          <w:p w14:paraId="37BCEDD4" w14:textId="77777777" w:rsidR="0013728D" w:rsidRPr="00F44847" w:rsidRDefault="0013728D" w:rsidP="0013728D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1"/>
                <w:szCs w:val="21"/>
                <w:cs/>
                <w:lang w:bidi="th-TH"/>
              </w:rPr>
            </w:pPr>
            <w:r w:rsidRPr="00F44847">
              <w:rPr>
                <w:rFonts w:ascii="Angsana New" w:hAnsi="Angsana New" w:cs="Angsana New"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13728D" w:rsidRPr="000D2A3E" w14:paraId="6BC57179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28D8D8BE" w14:textId="77777777" w:rsidR="0013728D" w:rsidRPr="00F44847" w:rsidRDefault="0013728D" w:rsidP="00492F62">
            <w:pPr>
              <w:ind w:hanging="3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14:paraId="21FFCB3D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1" w:type="dxa"/>
          </w:tcPr>
          <w:p w14:paraId="6D24B14F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33B30ED9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9" w:type="dxa"/>
          </w:tcPr>
          <w:p w14:paraId="774D6B14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7011CCB5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1" w:type="dxa"/>
          </w:tcPr>
          <w:p w14:paraId="75E73210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</w:tcPr>
          <w:p w14:paraId="417888D2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1" w:type="dxa"/>
            <w:gridSpan w:val="2"/>
          </w:tcPr>
          <w:p w14:paraId="4825C79D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6C67BE61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1" w:type="dxa"/>
            <w:gridSpan w:val="2"/>
          </w:tcPr>
          <w:p w14:paraId="62FF821A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7F2F0AD0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1" w:type="dxa"/>
            <w:gridSpan w:val="2"/>
          </w:tcPr>
          <w:p w14:paraId="4ABED8EE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</w:tcBorders>
          </w:tcPr>
          <w:p w14:paraId="1694F69C" w14:textId="77777777" w:rsidR="0013728D" w:rsidRPr="00F44847" w:rsidRDefault="0013728D" w:rsidP="001372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F7096" w:rsidRPr="000D2A3E" w14:paraId="082B7072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109F0EA5" w14:textId="4EA3EAEB" w:rsidR="005F7096" w:rsidRPr="00F44847" w:rsidRDefault="005F7096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ยอดคงเหลือ ณ วันที่ </w:t>
            </w:r>
            <w:r w:rsidRPr="00F44847">
              <w:rPr>
                <w:rFonts w:ascii="Angsana New" w:hAnsi="Angsana New"/>
                <w:sz w:val="21"/>
                <w:szCs w:val="21"/>
              </w:rPr>
              <w:t>1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 มกราคม </w:t>
            </w:r>
            <w:r w:rsidRPr="00F44847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214" w:type="dxa"/>
            <w:gridSpan w:val="2"/>
          </w:tcPr>
          <w:p w14:paraId="410181C5" w14:textId="2ABDBB05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66,0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42</w:t>
            </w:r>
          </w:p>
        </w:tc>
        <w:tc>
          <w:tcPr>
            <w:tcW w:w="271" w:type="dxa"/>
          </w:tcPr>
          <w:p w14:paraId="71DC3463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27D2A14B" w14:textId="509B849A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7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33,616</w:t>
            </w:r>
          </w:p>
        </w:tc>
        <w:tc>
          <w:tcPr>
            <w:tcW w:w="279" w:type="dxa"/>
          </w:tcPr>
          <w:p w14:paraId="5682804E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678103CE" w14:textId="4C7541EA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1,19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7</w:t>
            </w:r>
            <w:r w:rsidRPr="00F44847">
              <w:rPr>
                <w:rFonts w:ascii="Angsana New" w:hAnsi="Angsana New"/>
                <w:sz w:val="21"/>
                <w:szCs w:val="21"/>
              </w:rPr>
              <w:t>,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0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03</w:t>
            </w:r>
          </w:p>
        </w:tc>
        <w:tc>
          <w:tcPr>
            <w:tcW w:w="271" w:type="dxa"/>
          </w:tcPr>
          <w:p w14:paraId="5B7BDD03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39DA9A80" w14:textId="7C340D0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39,6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09</w:t>
            </w:r>
          </w:p>
        </w:tc>
        <w:tc>
          <w:tcPr>
            <w:tcW w:w="271" w:type="dxa"/>
            <w:gridSpan w:val="2"/>
          </w:tcPr>
          <w:p w14:paraId="1265F53F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6C7E3612" w14:textId="735C5506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414,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601</w:t>
            </w:r>
          </w:p>
        </w:tc>
        <w:tc>
          <w:tcPr>
            <w:tcW w:w="271" w:type="dxa"/>
            <w:gridSpan w:val="2"/>
          </w:tcPr>
          <w:p w14:paraId="40ED359E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672EC996" w14:textId="7191302C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8F85B82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3ADB3FCD" w14:textId="36FF7E6F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2,4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50,871</w:t>
            </w:r>
          </w:p>
        </w:tc>
      </w:tr>
      <w:tr w:rsidR="005F7096" w:rsidRPr="000D2A3E" w14:paraId="3B840F6E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05857825" w14:textId="77777777" w:rsidR="005F7096" w:rsidRPr="00F44847" w:rsidRDefault="005F7096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214" w:type="dxa"/>
            <w:gridSpan w:val="2"/>
          </w:tcPr>
          <w:p w14:paraId="6C5ED5CA" w14:textId="3FB44814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5,7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73</w:t>
            </w:r>
          </w:p>
        </w:tc>
        <w:tc>
          <w:tcPr>
            <w:tcW w:w="271" w:type="dxa"/>
          </w:tcPr>
          <w:p w14:paraId="0D3CA8FC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6B2B9619" w14:textId="1779DF69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0,458</w:t>
            </w:r>
          </w:p>
        </w:tc>
        <w:tc>
          <w:tcPr>
            <w:tcW w:w="279" w:type="dxa"/>
          </w:tcPr>
          <w:p w14:paraId="022A3306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27F41D10" w14:textId="354F10A9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90,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693</w:t>
            </w:r>
          </w:p>
        </w:tc>
        <w:tc>
          <w:tcPr>
            <w:tcW w:w="271" w:type="dxa"/>
          </w:tcPr>
          <w:p w14:paraId="5B0BA4E9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68C27507" w14:textId="19487FE4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1,915</w:t>
            </w:r>
          </w:p>
        </w:tc>
        <w:tc>
          <w:tcPr>
            <w:tcW w:w="271" w:type="dxa"/>
            <w:gridSpan w:val="2"/>
          </w:tcPr>
          <w:p w14:paraId="07108D73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210F2A94" w14:textId="14F20EC6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17,235</w:t>
            </w:r>
          </w:p>
        </w:tc>
        <w:tc>
          <w:tcPr>
            <w:tcW w:w="271" w:type="dxa"/>
            <w:gridSpan w:val="2"/>
          </w:tcPr>
          <w:p w14:paraId="5DE13346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2378F786" w14:textId="5B880DC1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2BC8327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45006734" w14:textId="56D3F7CA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15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6,074</w:t>
            </w:r>
          </w:p>
        </w:tc>
      </w:tr>
      <w:tr w:rsidR="005F7096" w:rsidRPr="000D2A3E" w14:paraId="10631EFA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5450CB1F" w14:textId="4B182A3D" w:rsidR="005F7096" w:rsidRPr="00F44847" w:rsidRDefault="005F7096" w:rsidP="00492F62">
            <w:pPr>
              <w:ind w:hanging="30"/>
              <w:rPr>
                <w:rFonts w:ascii="Angsana New" w:hAnsi="Angsana New"/>
                <w:b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รับโอนจาก</w:t>
            </w: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214" w:type="dxa"/>
            <w:gridSpan w:val="2"/>
          </w:tcPr>
          <w:p w14:paraId="3A8D4E23" w14:textId="46F94F1F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59FB6171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1BD605E4" w14:textId="44633517" w:rsidR="005F7096" w:rsidRPr="00F44847" w:rsidRDefault="005F709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7CACCD7F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0C5480E5" w14:textId="564AA8F7" w:rsidR="005F7096" w:rsidRPr="00F44847" w:rsidRDefault="005F709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20E17921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04F0B9B7" w14:textId="1A40BD60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21142FA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0B432BB8" w14:textId="68BD2163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4,628</w:t>
            </w:r>
          </w:p>
        </w:tc>
        <w:tc>
          <w:tcPr>
            <w:tcW w:w="271" w:type="dxa"/>
            <w:gridSpan w:val="2"/>
          </w:tcPr>
          <w:p w14:paraId="2AF0DC7B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75471BB8" w14:textId="0DD68396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3FF5529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3572CE5A" w14:textId="2C1B299E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4,628</w:t>
            </w:r>
          </w:p>
        </w:tc>
      </w:tr>
      <w:tr w:rsidR="005F7096" w:rsidRPr="000D2A3E" w14:paraId="1C9C5F76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0579BB74" w14:textId="38B17DDE" w:rsidR="005F7096" w:rsidRPr="00F44847" w:rsidRDefault="005F7096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ลดลงจากการสูญเสียอำนาจการควบคุมในบริษัทย่อย</w:t>
            </w:r>
          </w:p>
        </w:tc>
        <w:tc>
          <w:tcPr>
            <w:tcW w:w="1214" w:type="dxa"/>
            <w:gridSpan w:val="2"/>
          </w:tcPr>
          <w:p w14:paraId="2A191733" w14:textId="2918516A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1F9BD300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37FA67D0" w14:textId="24F82022" w:rsidR="005F7096" w:rsidRPr="00F44847" w:rsidRDefault="005F7096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(128)</w:t>
            </w:r>
          </w:p>
        </w:tc>
        <w:tc>
          <w:tcPr>
            <w:tcW w:w="279" w:type="dxa"/>
          </w:tcPr>
          <w:p w14:paraId="1C6D74FA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2E2D4934" w14:textId="5DF57CE9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1A5E1414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263501FC" w14:textId="2DC5D834" w:rsidR="005F7096" w:rsidRPr="00F44847" w:rsidRDefault="005F7096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(193)</w:t>
            </w:r>
          </w:p>
        </w:tc>
        <w:tc>
          <w:tcPr>
            <w:tcW w:w="271" w:type="dxa"/>
            <w:gridSpan w:val="2"/>
          </w:tcPr>
          <w:p w14:paraId="5A99D54C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5A9899A7" w14:textId="1A040967" w:rsidR="005F7096" w:rsidRPr="00F44847" w:rsidRDefault="005F7096" w:rsidP="00003C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B4B7BBA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09D6632B" w14:textId="27E964F9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0A71EE0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265817F9" w14:textId="3FD372E8" w:rsidR="005F7096" w:rsidRPr="00F44847" w:rsidRDefault="005F7096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(321)</w:t>
            </w:r>
          </w:p>
        </w:tc>
      </w:tr>
      <w:tr w:rsidR="005F7096" w:rsidRPr="000D2A3E" w14:paraId="340B51D2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45A80CD9" w14:textId="1BB978AF" w:rsidR="005F7096" w:rsidRPr="00F44847" w:rsidRDefault="005F7096" w:rsidP="00492F62">
            <w:pPr>
              <w:ind w:hanging="30"/>
              <w:rPr>
                <w:rFonts w:ascii="Angsana New" w:hAnsi="Angsana New"/>
                <w:b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จำหน่ายและตัดจำหน่ายในระหว่าง</w:t>
            </w:r>
            <w:r w:rsidR="00003CCB"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ปี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5B01CB3B" w14:textId="5405F32A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6EDE6D93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661E83C1" w14:textId="73CF1EA8" w:rsidR="005F7096" w:rsidRPr="00F44847" w:rsidRDefault="005F7096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(17)</w:t>
            </w:r>
          </w:p>
        </w:tc>
        <w:tc>
          <w:tcPr>
            <w:tcW w:w="279" w:type="dxa"/>
          </w:tcPr>
          <w:p w14:paraId="3BB17DEC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23389569" w14:textId="6899F53C" w:rsidR="005F7096" w:rsidRPr="00F44847" w:rsidRDefault="005F7096" w:rsidP="0020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4"/>
              </w:tabs>
              <w:ind w:right="4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(20,03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1</w:t>
            </w:r>
            <w:r w:rsidRPr="00F4484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1" w:type="dxa"/>
          </w:tcPr>
          <w:p w14:paraId="4CC8AC58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49888595" w14:textId="569B2725" w:rsidR="005F7096" w:rsidRPr="00F44847" w:rsidRDefault="005F7096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(3,759)</w:t>
            </w:r>
          </w:p>
        </w:tc>
        <w:tc>
          <w:tcPr>
            <w:tcW w:w="271" w:type="dxa"/>
            <w:gridSpan w:val="2"/>
          </w:tcPr>
          <w:p w14:paraId="15798843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726D31BA" w14:textId="52B6D0ED" w:rsidR="005F7096" w:rsidRPr="00F44847" w:rsidRDefault="005F7096" w:rsidP="0020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4"/>
              </w:tabs>
              <w:ind w:right="4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(25,510)</w:t>
            </w:r>
          </w:p>
        </w:tc>
        <w:tc>
          <w:tcPr>
            <w:tcW w:w="271" w:type="dxa"/>
            <w:gridSpan w:val="2"/>
          </w:tcPr>
          <w:p w14:paraId="6219A008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0C1D4FAA" w14:textId="465E772F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B85F0CB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bottom w:val="single" w:sz="4" w:space="0" w:color="auto"/>
            </w:tcBorders>
          </w:tcPr>
          <w:p w14:paraId="3C7372E3" w14:textId="47F9DD48" w:rsidR="005F7096" w:rsidRPr="00F44847" w:rsidRDefault="005F7096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(49,31</w:t>
            </w:r>
            <w:r w:rsidR="00B9640D" w:rsidRPr="00F44847">
              <w:rPr>
                <w:rFonts w:ascii="Angsana New" w:hAnsi="Angsana New"/>
                <w:sz w:val="21"/>
                <w:szCs w:val="21"/>
              </w:rPr>
              <w:t>7</w:t>
            </w:r>
            <w:r w:rsidRPr="00F44847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5F7096" w:rsidRPr="000D2A3E" w14:paraId="4F8DA0CE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314EB996" w14:textId="75D3984E" w:rsidR="005F7096" w:rsidRPr="00F44847" w:rsidRDefault="005F7096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ยอดคงเหลือ ณ วันที่ </w:t>
            </w:r>
            <w:r w:rsidRPr="00F44847">
              <w:rPr>
                <w:rFonts w:ascii="Angsana New" w:hAnsi="Angsana New"/>
                <w:sz w:val="21"/>
                <w:szCs w:val="21"/>
              </w:rPr>
              <w:t>31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 ธันวาคม </w:t>
            </w:r>
            <w:r w:rsidRPr="00F44847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14:paraId="3432703B" w14:textId="14BE215F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71,8</w:t>
            </w:r>
            <w:r w:rsidR="001D38AE" w:rsidRPr="00F44847">
              <w:rPr>
                <w:rFonts w:ascii="Angsana New" w:hAnsi="Angsana New"/>
                <w:sz w:val="21"/>
                <w:szCs w:val="21"/>
              </w:rPr>
              <w:t>15</w:t>
            </w:r>
          </w:p>
        </w:tc>
        <w:tc>
          <w:tcPr>
            <w:tcW w:w="271" w:type="dxa"/>
          </w:tcPr>
          <w:p w14:paraId="0E085EE1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722C903D" w14:textId="5630B94C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77</w:t>
            </w:r>
            <w:r w:rsidR="001D38AE" w:rsidRPr="00F44847">
              <w:rPr>
                <w:rFonts w:ascii="Angsana New" w:hAnsi="Angsana New"/>
                <w:sz w:val="21"/>
                <w:szCs w:val="21"/>
              </w:rPr>
              <w:t>3,929</w:t>
            </w:r>
          </w:p>
        </w:tc>
        <w:tc>
          <w:tcPr>
            <w:tcW w:w="279" w:type="dxa"/>
          </w:tcPr>
          <w:p w14:paraId="32A65E56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337DCB8E" w14:textId="1C5F9D88" w:rsidR="005F7096" w:rsidRPr="00F44847" w:rsidRDefault="005F7096" w:rsidP="002066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1,267,</w:t>
            </w:r>
            <w:r w:rsidR="001D38AE" w:rsidRPr="00F44847">
              <w:rPr>
                <w:rFonts w:ascii="Angsana New" w:hAnsi="Angsana New"/>
                <w:sz w:val="21"/>
                <w:szCs w:val="21"/>
              </w:rPr>
              <w:t>665</w:t>
            </w:r>
          </w:p>
        </w:tc>
        <w:tc>
          <w:tcPr>
            <w:tcW w:w="271" w:type="dxa"/>
          </w:tcPr>
          <w:p w14:paraId="7BF6D6E8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</w:tcPr>
          <w:p w14:paraId="479F77B2" w14:textId="776159BC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37,572</w:t>
            </w:r>
          </w:p>
        </w:tc>
        <w:tc>
          <w:tcPr>
            <w:tcW w:w="271" w:type="dxa"/>
            <w:gridSpan w:val="2"/>
          </w:tcPr>
          <w:p w14:paraId="4BBFB36B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1452DBDA" w14:textId="147C3760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410,954</w:t>
            </w:r>
          </w:p>
        </w:tc>
        <w:tc>
          <w:tcPr>
            <w:tcW w:w="271" w:type="dxa"/>
            <w:gridSpan w:val="2"/>
          </w:tcPr>
          <w:p w14:paraId="49C8F4B7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3D60E500" w14:textId="4B99C3E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93E06A5" w14:textId="77777777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</w:tcBorders>
          </w:tcPr>
          <w:p w14:paraId="6B91B304" w14:textId="552697EB" w:rsidR="005F7096" w:rsidRPr="00F44847" w:rsidRDefault="005F7096" w:rsidP="005F7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2,5</w:t>
            </w:r>
            <w:r w:rsidR="001D38AE" w:rsidRPr="00F44847">
              <w:rPr>
                <w:rFonts w:ascii="Angsana New" w:hAnsi="Angsana New"/>
                <w:sz w:val="21"/>
                <w:szCs w:val="21"/>
              </w:rPr>
              <w:t>61,935</w:t>
            </w:r>
          </w:p>
        </w:tc>
      </w:tr>
      <w:tr w:rsidR="001D38AE" w:rsidRPr="000D2A3E" w14:paraId="49B460D9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075EDE86" w14:textId="77777777" w:rsidR="001D38AE" w:rsidRPr="00F44847" w:rsidRDefault="001D38AE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214" w:type="dxa"/>
            <w:gridSpan w:val="2"/>
          </w:tcPr>
          <w:p w14:paraId="5D8B6C6E" w14:textId="726BC6EA" w:rsidR="001D38AE" w:rsidRPr="00F44847" w:rsidRDefault="00A43418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5,451</w:t>
            </w:r>
          </w:p>
        </w:tc>
        <w:tc>
          <w:tcPr>
            <w:tcW w:w="271" w:type="dxa"/>
          </w:tcPr>
          <w:p w14:paraId="48CBA92D" w14:textId="7777777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48260ECB" w14:textId="13D05DE3" w:rsidR="001D38AE" w:rsidRPr="00F44847" w:rsidRDefault="00A43418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40,043</w:t>
            </w:r>
          </w:p>
        </w:tc>
        <w:tc>
          <w:tcPr>
            <w:tcW w:w="279" w:type="dxa"/>
          </w:tcPr>
          <w:p w14:paraId="77126DB7" w14:textId="7777777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1907FBDF" w14:textId="63342E96" w:rsidR="001D38AE" w:rsidRPr="00F44847" w:rsidRDefault="00A43418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82,188</w:t>
            </w:r>
          </w:p>
        </w:tc>
        <w:tc>
          <w:tcPr>
            <w:tcW w:w="271" w:type="dxa"/>
          </w:tcPr>
          <w:p w14:paraId="62564D30" w14:textId="7777777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23DC069A" w14:textId="08880AE0" w:rsidR="001D38AE" w:rsidRPr="00F44847" w:rsidRDefault="00A43418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1,545</w:t>
            </w:r>
          </w:p>
        </w:tc>
        <w:tc>
          <w:tcPr>
            <w:tcW w:w="271" w:type="dxa"/>
            <w:gridSpan w:val="2"/>
          </w:tcPr>
          <w:p w14:paraId="4AF60575" w14:textId="7777777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5B3C263B" w14:textId="6745B66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</w:t>
            </w:r>
            <w:r w:rsidR="00A43418" w:rsidRPr="00F44847">
              <w:rPr>
                <w:rFonts w:ascii="Angsana New" w:hAnsi="Angsana New"/>
                <w:sz w:val="21"/>
                <w:szCs w:val="21"/>
              </w:rPr>
              <w:t>5,342</w:t>
            </w:r>
          </w:p>
        </w:tc>
        <w:tc>
          <w:tcPr>
            <w:tcW w:w="271" w:type="dxa"/>
            <w:gridSpan w:val="2"/>
          </w:tcPr>
          <w:p w14:paraId="2D937F46" w14:textId="7777777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0E86721B" w14:textId="46D4E970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6D428D5" w14:textId="77777777" w:rsidR="001D38AE" w:rsidRPr="00F44847" w:rsidRDefault="001D38AE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242F67F8" w14:textId="132D44F3" w:rsidR="001D38AE" w:rsidRPr="00F44847" w:rsidRDefault="00A43418" w:rsidP="001D38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144,569</w:t>
            </w:r>
          </w:p>
        </w:tc>
      </w:tr>
      <w:tr w:rsidR="00F44847" w:rsidRPr="000D2A3E" w14:paraId="75F44222" w14:textId="77777777" w:rsidTr="00A43418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5EB295B3" w14:textId="444B5E9F" w:rsidR="00F44847" w:rsidRPr="00F44847" w:rsidRDefault="005558F0" w:rsidP="00492F62">
            <w:pPr>
              <w:ind w:hanging="30"/>
              <w:rPr>
                <w:rFonts w:ascii="Angsana New" w:hAnsi="Angsana New"/>
                <w:b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รับโอนจาก</w:t>
            </w: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214" w:type="dxa"/>
            <w:gridSpan w:val="2"/>
          </w:tcPr>
          <w:p w14:paraId="0425D237" w14:textId="5E7B5F2E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39FE47D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6B1613D6" w14:textId="3DFF6285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4903DCB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34367E7E" w14:textId="381B2CBB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2,431</w:t>
            </w:r>
          </w:p>
        </w:tc>
        <w:tc>
          <w:tcPr>
            <w:tcW w:w="271" w:type="dxa"/>
          </w:tcPr>
          <w:p w14:paraId="299F7BD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665EDFAA" w14:textId="28DD1D79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60B7609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76004C0D" w14:textId="18CFC2FE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472837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382A1FB5" w14:textId="05AAB82C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30F346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395B12FD" w14:textId="2E2BE176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2,431</w:t>
            </w:r>
          </w:p>
        </w:tc>
      </w:tr>
      <w:tr w:rsidR="00F44847" w:rsidRPr="000D2A3E" w14:paraId="5AEE18B1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21BDB894" w14:textId="50B4B7EB" w:rsidR="00F44847" w:rsidRPr="00F44847" w:rsidRDefault="00F44847" w:rsidP="00492F62">
            <w:pPr>
              <w:ind w:hanging="30"/>
              <w:rPr>
                <w:rFonts w:ascii="Angsana New" w:hAnsi="Angsana New"/>
                <w:b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>จำหน่ายและตัดจำหน่ายในระหว่างปี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065EC575" w14:textId="0CFD32BE" w:rsidR="00F44847" w:rsidRPr="00F44847" w:rsidRDefault="00F44847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(55)</w:t>
            </w:r>
          </w:p>
        </w:tc>
        <w:tc>
          <w:tcPr>
            <w:tcW w:w="271" w:type="dxa"/>
          </w:tcPr>
          <w:p w14:paraId="7CC9DC1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670E30BB" w14:textId="389EF8C8" w:rsidR="00F44847" w:rsidRPr="00F44847" w:rsidRDefault="00F44847" w:rsidP="0020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(22,067)</w:t>
            </w:r>
          </w:p>
        </w:tc>
        <w:tc>
          <w:tcPr>
            <w:tcW w:w="279" w:type="dxa"/>
          </w:tcPr>
          <w:p w14:paraId="26705AD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3F5A9D76" w14:textId="521AAC8B" w:rsidR="00F44847" w:rsidRPr="00F44847" w:rsidRDefault="00F44847" w:rsidP="0020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4"/>
              </w:tabs>
              <w:ind w:right="4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(907)</w:t>
            </w:r>
          </w:p>
        </w:tc>
        <w:tc>
          <w:tcPr>
            <w:tcW w:w="271" w:type="dxa"/>
          </w:tcPr>
          <w:p w14:paraId="1257952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4501D87A" w14:textId="79523B28" w:rsidR="00F44847" w:rsidRPr="00F44847" w:rsidRDefault="00F44847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(3,654)</w:t>
            </w:r>
          </w:p>
        </w:tc>
        <w:tc>
          <w:tcPr>
            <w:tcW w:w="271" w:type="dxa"/>
            <w:gridSpan w:val="2"/>
          </w:tcPr>
          <w:p w14:paraId="72DA9BF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479DE576" w14:textId="572B19D9" w:rsidR="00F44847" w:rsidRPr="00F44847" w:rsidRDefault="00F44847" w:rsidP="0020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4"/>
              </w:tabs>
              <w:ind w:right="4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(19,540)</w:t>
            </w:r>
          </w:p>
        </w:tc>
        <w:tc>
          <w:tcPr>
            <w:tcW w:w="271" w:type="dxa"/>
            <w:gridSpan w:val="2"/>
          </w:tcPr>
          <w:p w14:paraId="0F78C99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27DA8B03" w14:textId="497526FF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613ADD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bottom w:val="single" w:sz="4" w:space="0" w:color="auto"/>
            </w:tcBorders>
          </w:tcPr>
          <w:p w14:paraId="3BFFAF1F" w14:textId="541C0938" w:rsidR="00F44847" w:rsidRPr="00F44847" w:rsidRDefault="00F44847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(46,223)</w:t>
            </w:r>
          </w:p>
        </w:tc>
      </w:tr>
      <w:tr w:rsidR="00F44847" w:rsidRPr="000D2A3E" w14:paraId="65C2489B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7B3635BC" w14:textId="3D8E6AB3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ยอดคงเหลือ ณ วันที่ </w:t>
            </w:r>
            <w:r w:rsidRPr="00F44847">
              <w:rPr>
                <w:rFonts w:ascii="Angsana New" w:hAnsi="Angsana New"/>
                <w:sz w:val="21"/>
                <w:szCs w:val="21"/>
              </w:rPr>
              <w:t>31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 ธันวาคม </w:t>
            </w:r>
            <w:r w:rsidRPr="00F44847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85BAA" w14:textId="2BEDADF2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77,211</w:t>
            </w:r>
          </w:p>
        </w:tc>
        <w:tc>
          <w:tcPr>
            <w:tcW w:w="271" w:type="dxa"/>
          </w:tcPr>
          <w:p w14:paraId="60A1780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867445" w14:textId="01E7B03A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791,905</w:t>
            </w:r>
          </w:p>
        </w:tc>
        <w:tc>
          <w:tcPr>
            <w:tcW w:w="279" w:type="dxa"/>
          </w:tcPr>
          <w:p w14:paraId="1A2738B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B84A94" w14:textId="110EE69B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1,351,377</w:t>
            </w:r>
          </w:p>
        </w:tc>
        <w:tc>
          <w:tcPr>
            <w:tcW w:w="271" w:type="dxa"/>
          </w:tcPr>
          <w:p w14:paraId="5211F82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6957F8" w14:textId="7FF6C138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35,463</w:t>
            </w:r>
          </w:p>
        </w:tc>
        <w:tc>
          <w:tcPr>
            <w:tcW w:w="271" w:type="dxa"/>
            <w:gridSpan w:val="2"/>
          </w:tcPr>
          <w:p w14:paraId="6260853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414DB" w14:textId="270DDBA3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406,756</w:t>
            </w:r>
          </w:p>
        </w:tc>
        <w:tc>
          <w:tcPr>
            <w:tcW w:w="271" w:type="dxa"/>
            <w:gridSpan w:val="2"/>
          </w:tcPr>
          <w:p w14:paraId="6800E90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F898B9" w14:textId="2833D2DD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D07A941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F4F75C" w14:textId="1254A4FA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2,662,712</w:t>
            </w:r>
          </w:p>
        </w:tc>
      </w:tr>
      <w:tr w:rsidR="00F44847" w:rsidRPr="000D2A3E" w14:paraId="7EFA76EB" w14:textId="77777777" w:rsidTr="00F44847">
        <w:trPr>
          <w:gridBefore w:val="1"/>
          <w:gridAfter w:val="2"/>
          <w:wBefore w:w="50" w:type="dxa"/>
          <w:wAfter w:w="289" w:type="dxa"/>
          <w:cantSplit/>
          <w:trHeight w:val="72"/>
        </w:trPr>
        <w:tc>
          <w:tcPr>
            <w:tcW w:w="4058" w:type="dxa"/>
          </w:tcPr>
          <w:p w14:paraId="69684762" w14:textId="77777777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14:paraId="60877C13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48AFE04F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1E3D16C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9" w:type="dxa"/>
          </w:tcPr>
          <w:p w14:paraId="289EE513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72C6C02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4DC65F2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</w:tcPr>
          <w:p w14:paraId="4E3C291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75002DD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22EC7C6F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656E7F9F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5B22D3A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621F505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</w:tcBorders>
          </w:tcPr>
          <w:p w14:paraId="6658FD4E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</w:tr>
      <w:tr w:rsidR="00F44847" w:rsidRPr="000D2A3E" w14:paraId="6D25CC6C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69B1108D" w14:textId="77777777" w:rsidR="00F44847" w:rsidRPr="00F44847" w:rsidRDefault="00F44847" w:rsidP="00492F62">
            <w:pPr>
              <w:ind w:hanging="3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Cs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214" w:type="dxa"/>
            <w:gridSpan w:val="2"/>
          </w:tcPr>
          <w:p w14:paraId="48D4E2B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2A0B4D9E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47" w:type="dxa"/>
            <w:gridSpan w:val="3"/>
          </w:tcPr>
          <w:p w14:paraId="0EAD81E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9" w:type="dxa"/>
          </w:tcPr>
          <w:p w14:paraId="315CB2F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3"/>
          </w:tcPr>
          <w:p w14:paraId="4C4B5F5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0296494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446" w:type="dxa"/>
            <w:gridSpan w:val="3"/>
          </w:tcPr>
          <w:p w14:paraId="5A850D9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3D68396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</w:tcPr>
          <w:p w14:paraId="626FB89A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7309DA03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</w:tcPr>
          <w:p w14:paraId="5BFD9EC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2BC0EB2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55" w:type="dxa"/>
            <w:gridSpan w:val="4"/>
          </w:tcPr>
          <w:p w14:paraId="230AB74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</w:tr>
      <w:tr w:rsidR="00F44847" w:rsidRPr="000D2A3E" w14:paraId="0C849ACE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5E203CD3" w14:textId="253E4F7A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ยอดคงเหลือ ณ วันที่ </w:t>
            </w:r>
            <w:r w:rsidRPr="00F44847">
              <w:rPr>
                <w:rFonts w:ascii="Angsana New" w:hAnsi="Angsana New"/>
                <w:sz w:val="21"/>
                <w:szCs w:val="21"/>
              </w:rPr>
              <w:t>1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 มกราคม </w:t>
            </w:r>
            <w:r w:rsidRPr="00F44847">
              <w:rPr>
                <w:rFonts w:ascii="Angsana New" w:hAnsi="Angsana New"/>
                <w:sz w:val="21"/>
                <w:szCs w:val="21"/>
              </w:rPr>
              <w:t>2567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214" w:type="dxa"/>
            <w:gridSpan w:val="2"/>
          </w:tcPr>
          <w:p w14:paraId="15CA5295" w14:textId="7E18C50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0DCECF23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51ED1D3F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1087E82F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48E314F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4AA7081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04ED359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B2DAB4A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4210E9A9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DE0BF9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522259A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AD6EB3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720A3448" w14:textId="71F6FC4E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</w:tr>
      <w:tr w:rsidR="00F44847" w:rsidRPr="000D2A3E" w14:paraId="69D85F4E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76804D8F" w14:textId="0F2D24DC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332C56D1" w14:textId="526343A4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475</w:t>
            </w:r>
          </w:p>
        </w:tc>
        <w:tc>
          <w:tcPr>
            <w:tcW w:w="271" w:type="dxa"/>
          </w:tcPr>
          <w:p w14:paraId="470B711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1CFF0934" w14:textId="33EA31E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7F10D50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43CA204D" w14:textId="2A2370CC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3C45F60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62FC2C07" w14:textId="4651EC8A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F31FF4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3C1C295B" w14:textId="61A92DFF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F6B4F9E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72DA25C7" w14:textId="7558EC2B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5E84B2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bottom w:val="single" w:sz="4" w:space="0" w:color="auto"/>
            </w:tcBorders>
          </w:tcPr>
          <w:p w14:paraId="2B9763B2" w14:textId="70778C50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475</w:t>
            </w:r>
          </w:p>
        </w:tc>
      </w:tr>
      <w:tr w:rsidR="00F44847" w:rsidRPr="000D2A3E" w14:paraId="014EC4C5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7CA3C858" w14:textId="01549755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ยอดคงเหลือ ณ วันที่ </w:t>
            </w:r>
            <w:r w:rsidRPr="00F44847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ธันวาคม </w:t>
            </w:r>
            <w:r w:rsidRPr="00F44847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14:paraId="3249D6AC" w14:textId="4526C491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475</w:t>
            </w:r>
          </w:p>
        </w:tc>
        <w:tc>
          <w:tcPr>
            <w:tcW w:w="271" w:type="dxa"/>
          </w:tcPr>
          <w:p w14:paraId="55BD6451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5DBE5D7A" w14:textId="6213BBBC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6B14FA4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1ED2FB72" w14:textId="03B79AD4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1F0502F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</w:tcPr>
          <w:p w14:paraId="1E50245D" w14:textId="4A07ABA3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38FBAB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3BFA9110" w14:textId="0D8347D5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69BEE7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7717913C" w14:textId="0D3685F6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E2B945F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</w:tcBorders>
          </w:tcPr>
          <w:p w14:paraId="48E7D7CE" w14:textId="5F446188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475</w:t>
            </w:r>
          </w:p>
        </w:tc>
      </w:tr>
      <w:tr w:rsidR="00F44847" w:rsidRPr="000D2A3E" w14:paraId="6C1DD0CC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563392FF" w14:textId="3884013B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>ลดลง</w:t>
            </w: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139B2964" w14:textId="2FC8E83B" w:rsidR="00F44847" w:rsidRPr="00F44847" w:rsidRDefault="00F44847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475</w:t>
            </w:r>
            <w:r w:rsidRPr="00F44847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271" w:type="dxa"/>
          </w:tcPr>
          <w:p w14:paraId="428F924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</w:tcPr>
          <w:p w14:paraId="18EAB8E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7FC4685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2CE36CB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2BCF127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4204DCA3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F913EE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12269D5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6E6E539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</w:tcPr>
          <w:p w14:paraId="1989AAEA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16E8B9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bottom w:val="single" w:sz="4" w:space="0" w:color="auto"/>
            </w:tcBorders>
          </w:tcPr>
          <w:p w14:paraId="18ED8BED" w14:textId="17D2204C" w:rsidR="00F44847" w:rsidRPr="00F44847" w:rsidRDefault="00F44847" w:rsidP="00B016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(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475</w:t>
            </w:r>
            <w:r w:rsidRPr="00F44847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F44847" w:rsidRPr="000D2A3E" w14:paraId="357E7F04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4EE009CF" w14:textId="494E9882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ยอดคงเหลือ ณ วันที่ </w:t>
            </w:r>
            <w:r w:rsidRPr="00F44847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F44847">
              <w:rPr>
                <w:rFonts w:ascii="Angsana New" w:hAnsi="Angsana New"/>
                <w:sz w:val="21"/>
                <w:szCs w:val="21"/>
                <w:cs/>
              </w:rPr>
              <w:t xml:space="preserve">ธันวาคม </w:t>
            </w:r>
            <w:r w:rsidRPr="00F44847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53307" w14:textId="0E8E118B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0AE34B71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D1F4D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9" w:type="dxa"/>
          </w:tcPr>
          <w:p w14:paraId="2DAB685A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CF02AA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</w:tcPr>
          <w:p w14:paraId="57A5EF8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E3CC1E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51A50D9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9C664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40C9CA3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E21A5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7186E11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435771" w14:textId="6AE4A8A6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 xml:space="preserve">      -</w:t>
            </w:r>
          </w:p>
        </w:tc>
      </w:tr>
      <w:tr w:rsidR="00F44847" w:rsidRPr="000D2A3E" w14:paraId="4280F030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50DB84AF" w14:textId="77777777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</w:tcPr>
          <w:p w14:paraId="107E0B5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4E84B874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</w:tcBorders>
          </w:tcPr>
          <w:p w14:paraId="54A5236A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9" w:type="dxa"/>
          </w:tcPr>
          <w:p w14:paraId="5E4C7B36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371FC16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584C4145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</w:tcPr>
          <w:p w14:paraId="0070E9A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06BF9F1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00478B95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53C277A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667543C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3BB634B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55" w:type="dxa"/>
            <w:gridSpan w:val="4"/>
            <w:tcBorders>
              <w:top w:val="single" w:sz="4" w:space="0" w:color="auto"/>
            </w:tcBorders>
          </w:tcPr>
          <w:p w14:paraId="5811EB69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</w:tr>
      <w:tr w:rsidR="00F44847" w:rsidRPr="000D2A3E" w14:paraId="59FA8545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678B417E" w14:textId="77777777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214" w:type="dxa"/>
            <w:gridSpan w:val="2"/>
          </w:tcPr>
          <w:p w14:paraId="645C79B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4AB6D78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47" w:type="dxa"/>
            <w:gridSpan w:val="3"/>
          </w:tcPr>
          <w:p w14:paraId="6377DCD1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9" w:type="dxa"/>
          </w:tcPr>
          <w:p w14:paraId="085F184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3"/>
          </w:tcPr>
          <w:p w14:paraId="4333AAF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</w:tcPr>
          <w:p w14:paraId="3032CF0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446" w:type="dxa"/>
            <w:gridSpan w:val="3"/>
          </w:tcPr>
          <w:p w14:paraId="283C03D9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216C754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</w:tcPr>
          <w:p w14:paraId="58DCB9C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26D0DB7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264" w:type="dxa"/>
            <w:gridSpan w:val="4"/>
          </w:tcPr>
          <w:p w14:paraId="358056F2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271" w:type="dxa"/>
            <w:gridSpan w:val="2"/>
          </w:tcPr>
          <w:p w14:paraId="17945F4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  <w:tc>
          <w:tcPr>
            <w:tcW w:w="1355" w:type="dxa"/>
            <w:gridSpan w:val="4"/>
          </w:tcPr>
          <w:p w14:paraId="3217E6B5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  <w:highlight w:val="yellow"/>
              </w:rPr>
            </w:pPr>
          </w:p>
        </w:tc>
      </w:tr>
      <w:tr w:rsidR="00F44847" w:rsidRPr="000D2A3E" w14:paraId="03D303BA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7AD787E5" w14:textId="78F4C423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 xml:space="preserve">ณ วันที่ </w:t>
            </w:r>
            <w:r w:rsidRPr="00F44847">
              <w:rPr>
                <w:rFonts w:ascii="Angsana New" w:hAnsi="Angsana New"/>
                <w:bCs/>
                <w:sz w:val="21"/>
                <w:szCs w:val="21"/>
              </w:rPr>
              <w:t>31</w:t>
            </w: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 xml:space="preserve"> ธันวาคม </w:t>
            </w:r>
            <w:r w:rsidRPr="00F44847">
              <w:rPr>
                <w:rFonts w:ascii="Angsana New" w:hAnsi="Angsana New"/>
                <w:bCs/>
                <w:sz w:val="21"/>
                <w:szCs w:val="21"/>
              </w:rPr>
              <w:t>2567</w:t>
            </w:r>
          </w:p>
        </w:tc>
        <w:tc>
          <w:tcPr>
            <w:tcW w:w="1214" w:type="dxa"/>
            <w:gridSpan w:val="2"/>
          </w:tcPr>
          <w:p w14:paraId="3985689C" w14:textId="44942ED5" w:rsidR="00F44847" w:rsidRPr="00F44847" w:rsidRDefault="005558F0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346,</w:t>
            </w:r>
            <w:r w:rsidR="00680106">
              <w:rPr>
                <w:rFonts w:ascii="Angsana New" w:hAnsi="Angsana New"/>
                <w:sz w:val="21"/>
                <w:szCs w:val="21"/>
              </w:rPr>
              <w:t>155</w:t>
            </w:r>
          </w:p>
        </w:tc>
        <w:tc>
          <w:tcPr>
            <w:tcW w:w="271" w:type="dxa"/>
          </w:tcPr>
          <w:p w14:paraId="4E0AEB6F" w14:textId="77777777" w:rsidR="00F44847" w:rsidRPr="00F44847" w:rsidRDefault="00F44847" w:rsidP="006801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</w:tcPr>
          <w:p w14:paraId="13F6D519" w14:textId="3ABE12CA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</w:t>
            </w:r>
            <w:r w:rsidR="005558F0">
              <w:rPr>
                <w:rFonts w:ascii="Angsana New" w:hAnsi="Angsana New"/>
                <w:sz w:val="21"/>
                <w:szCs w:val="21"/>
              </w:rPr>
              <w:t>61,560</w:t>
            </w:r>
          </w:p>
        </w:tc>
        <w:tc>
          <w:tcPr>
            <w:tcW w:w="279" w:type="dxa"/>
          </w:tcPr>
          <w:p w14:paraId="7F59D66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</w:tcPr>
          <w:p w14:paraId="348321B5" w14:textId="31791B02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37</w:t>
            </w:r>
            <w:r w:rsidR="005558F0">
              <w:rPr>
                <w:rFonts w:ascii="Angsana New" w:hAnsi="Angsana New"/>
                <w:sz w:val="21"/>
                <w:szCs w:val="21"/>
              </w:rPr>
              <w:t>3,931</w:t>
            </w:r>
          </w:p>
        </w:tc>
        <w:tc>
          <w:tcPr>
            <w:tcW w:w="271" w:type="dxa"/>
          </w:tcPr>
          <w:p w14:paraId="25B0F30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</w:tcPr>
          <w:p w14:paraId="1066FD1A" w14:textId="28ED12F4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3,810</w:t>
            </w:r>
          </w:p>
        </w:tc>
        <w:tc>
          <w:tcPr>
            <w:tcW w:w="271" w:type="dxa"/>
            <w:gridSpan w:val="2"/>
          </w:tcPr>
          <w:p w14:paraId="5A088777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1441C2D7" w14:textId="64B26D1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80,954</w:t>
            </w:r>
          </w:p>
        </w:tc>
        <w:tc>
          <w:tcPr>
            <w:tcW w:w="271" w:type="dxa"/>
            <w:gridSpan w:val="2"/>
          </w:tcPr>
          <w:p w14:paraId="39DC6715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</w:tcPr>
          <w:p w14:paraId="576B5437" w14:textId="63E64C62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21,6</w:t>
            </w:r>
            <w:r w:rsidR="000D6946" w:rsidRPr="000D6946">
              <w:rPr>
                <w:rFonts w:ascii="Angsana New" w:hAnsi="Angsana New"/>
                <w:sz w:val="21"/>
                <w:szCs w:val="21"/>
              </w:rPr>
              <w:t>03</w:t>
            </w:r>
          </w:p>
        </w:tc>
        <w:tc>
          <w:tcPr>
            <w:tcW w:w="271" w:type="dxa"/>
            <w:gridSpan w:val="2"/>
          </w:tcPr>
          <w:p w14:paraId="4B8A95AD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</w:tcPr>
          <w:p w14:paraId="1E9CE391" w14:textId="7635C6E4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1,288,013</w:t>
            </w:r>
          </w:p>
        </w:tc>
      </w:tr>
      <w:tr w:rsidR="00F44847" w:rsidRPr="000D2A3E" w14:paraId="1A122BA8" w14:textId="77777777" w:rsidTr="00423DC1">
        <w:trPr>
          <w:gridBefore w:val="1"/>
          <w:gridAfter w:val="2"/>
          <w:wBefore w:w="50" w:type="dxa"/>
          <w:wAfter w:w="289" w:type="dxa"/>
          <w:cantSplit/>
          <w:trHeight w:val="147"/>
        </w:trPr>
        <w:tc>
          <w:tcPr>
            <w:tcW w:w="4058" w:type="dxa"/>
          </w:tcPr>
          <w:p w14:paraId="5142A613" w14:textId="0D73A3E1" w:rsidR="00F44847" w:rsidRPr="00F44847" w:rsidRDefault="00F44847" w:rsidP="00492F62">
            <w:pPr>
              <w:ind w:hanging="30"/>
              <w:rPr>
                <w:rFonts w:ascii="Angsana New" w:hAnsi="Angsana New"/>
                <w:sz w:val="21"/>
                <w:szCs w:val="21"/>
                <w:cs/>
              </w:rPr>
            </w:pP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 xml:space="preserve">ณ วันที่ </w:t>
            </w:r>
            <w:r w:rsidRPr="00F44847">
              <w:rPr>
                <w:rFonts w:ascii="Angsana New" w:hAnsi="Angsana New"/>
                <w:bCs/>
                <w:sz w:val="21"/>
                <w:szCs w:val="21"/>
              </w:rPr>
              <w:t>31</w:t>
            </w:r>
            <w:r w:rsidRPr="00F44847">
              <w:rPr>
                <w:rFonts w:ascii="Angsana New" w:hAnsi="Angsana New"/>
                <w:b/>
                <w:sz w:val="21"/>
                <w:szCs w:val="21"/>
                <w:cs/>
              </w:rPr>
              <w:t xml:space="preserve"> ธันวาคม </w:t>
            </w:r>
            <w:r w:rsidRPr="00F44847">
              <w:rPr>
                <w:rFonts w:ascii="Angsana New" w:hAnsi="Angsana New"/>
                <w:bCs/>
                <w:sz w:val="21"/>
                <w:szCs w:val="21"/>
              </w:rPr>
              <w:t>2568</w:t>
            </w:r>
          </w:p>
        </w:tc>
        <w:tc>
          <w:tcPr>
            <w:tcW w:w="1214" w:type="dxa"/>
            <w:gridSpan w:val="2"/>
            <w:tcBorders>
              <w:bottom w:val="nil"/>
            </w:tcBorders>
          </w:tcPr>
          <w:p w14:paraId="04EA06E4" w14:textId="337DBCEE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344,022</w:t>
            </w:r>
          </w:p>
        </w:tc>
        <w:tc>
          <w:tcPr>
            <w:tcW w:w="271" w:type="dxa"/>
            <w:tcBorders>
              <w:bottom w:val="nil"/>
            </w:tcBorders>
          </w:tcPr>
          <w:p w14:paraId="21170018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7" w:type="dxa"/>
            <w:gridSpan w:val="3"/>
            <w:tcBorders>
              <w:bottom w:val="nil"/>
            </w:tcBorders>
          </w:tcPr>
          <w:p w14:paraId="0A6B5317" w14:textId="107DB33C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4</w:t>
            </w:r>
            <w:r>
              <w:rPr>
                <w:rFonts w:ascii="Angsana New" w:hAnsi="Angsana New"/>
                <w:sz w:val="21"/>
                <w:szCs w:val="21"/>
              </w:rPr>
              <w:t>33,493</w:t>
            </w:r>
          </w:p>
        </w:tc>
        <w:tc>
          <w:tcPr>
            <w:tcW w:w="279" w:type="dxa"/>
            <w:tcBorders>
              <w:bottom w:val="nil"/>
            </w:tcBorders>
          </w:tcPr>
          <w:p w14:paraId="525F5FF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3"/>
            <w:tcBorders>
              <w:bottom w:val="nil"/>
            </w:tcBorders>
          </w:tcPr>
          <w:p w14:paraId="2FF05813" w14:textId="55DD61D8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56,336</w:t>
            </w:r>
          </w:p>
        </w:tc>
        <w:tc>
          <w:tcPr>
            <w:tcW w:w="271" w:type="dxa"/>
            <w:tcBorders>
              <w:bottom w:val="nil"/>
            </w:tcBorders>
          </w:tcPr>
          <w:p w14:paraId="326F9B3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6" w:type="dxa"/>
            <w:gridSpan w:val="3"/>
            <w:tcBorders>
              <w:bottom w:val="nil"/>
            </w:tcBorders>
          </w:tcPr>
          <w:p w14:paraId="7EA30776" w14:textId="262ECFCE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3,</w:t>
            </w:r>
            <w:r>
              <w:rPr>
                <w:rFonts w:ascii="Angsana New" w:hAnsi="Angsana New"/>
                <w:sz w:val="21"/>
                <w:szCs w:val="21"/>
              </w:rPr>
              <w:t>529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4F6242B0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nil"/>
            </w:tcBorders>
          </w:tcPr>
          <w:p w14:paraId="07A5277E" w14:textId="28827936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71,334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65E8C02C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4" w:type="dxa"/>
            <w:gridSpan w:val="4"/>
            <w:tcBorders>
              <w:bottom w:val="nil"/>
            </w:tcBorders>
          </w:tcPr>
          <w:p w14:paraId="2D21490D" w14:textId="0DDFAFF3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40,511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70FC553B" w14:textId="77777777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55" w:type="dxa"/>
            <w:gridSpan w:val="4"/>
            <w:tcBorders>
              <w:bottom w:val="nil"/>
            </w:tcBorders>
          </w:tcPr>
          <w:p w14:paraId="1B5EACA6" w14:textId="0AC80841" w:rsidR="00F44847" w:rsidRPr="00F44847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F44847">
              <w:rPr>
                <w:rFonts w:ascii="Angsana New" w:hAnsi="Angsana New"/>
                <w:sz w:val="21"/>
                <w:szCs w:val="21"/>
              </w:rPr>
              <w:t>1,</w:t>
            </w:r>
            <w:r>
              <w:rPr>
                <w:rFonts w:ascii="Angsana New" w:hAnsi="Angsana New"/>
                <w:sz w:val="21"/>
                <w:szCs w:val="21"/>
              </w:rPr>
              <w:t>249,225</w:t>
            </w:r>
          </w:p>
        </w:tc>
      </w:tr>
      <w:tr w:rsidR="00F44847" w:rsidRPr="00EA1C08" w14:paraId="6C259E3E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1033783C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0" w:type="dxa"/>
            <w:gridSpan w:val="32"/>
            <w:tcBorders>
              <w:bottom w:val="single" w:sz="4" w:space="0" w:color="auto"/>
            </w:tcBorders>
          </w:tcPr>
          <w:p w14:paraId="219855F0" w14:textId="77777777" w:rsidR="00F44847" w:rsidRPr="00EA1C08" w:rsidRDefault="00F44847" w:rsidP="00F4484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A1C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F44847" w:rsidRPr="00EA1C08" w14:paraId="08501B1C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7A34AA5B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51784C62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F173807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08CD11A7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E2AF47B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10F1F119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CBAFA77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</w:tcPr>
          <w:p w14:paraId="1C276B6B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gridSpan w:val="3"/>
            <w:tcBorders>
              <w:top w:val="single" w:sz="4" w:space="0" w:color="auto"/>
            </w:tcBorders>
          </w:tcPr>
          <w:p w14:paraId="2F50A696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4413A39B" w14:textId="77777777" w:rsidR="00F44847" w:rsidRPr="00EA1C08" w:rsidRDefault="00F44847" w:rsidP="00F4484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3"/>
            <w:tcBorders>
              <w:top w:val="single" w:sz="4" w:space="0" w:color="auto"/>
            </w:tcBorders>
          </w:tcPr>
          <w:p w14:paraId="4078465A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612FCAC0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gridSpan w:val="3"/>
            <w:tcBorders>
              <w:top w:val="single" w:sz="4" w:space="0" w:color="auto"/>
            </w:tcBorders>
          </w:tcPr>
          <w:p w14:paraId="018222B6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787A565D" w14:textId="77777777" w:rsidR="00F44847" w:rsidRPr="00EA1C08" w:rsidRDefault="00F44847" w:rsidP="00F4484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4847" w:rsidRPr="00EA1C08" w14:paraId="6337CEC5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042CC0CA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</w:tcPr>
          <w:p w14:paraId="43ECC107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6CB5F37F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1B4B33B1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2F0ADE26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3"/>
          </w:tcPr>
          <w:p w14:paraId="4EF93145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48E3F942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6CDE46F8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3"/>
          </w:tcPr>
          <w:p w14:paraId="26558AD0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3ABB04A3" w14:textId="77777777" w:rsidR="00F44847" w:rsidRPr="00EA1C08" w:rsidRDefault="00F44847" w:rsidP="00F4484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3"/>
          </w:tcPr>
          <w:p w14:paraId="33ADA819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28169A7B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  <w:gridSpan w:val="3"/>
          </w:tcPr>
          <w:p w14:paraId="06311A88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24D38F93" w14:textId="77777777" w:rsidR="00F44847" w:rsidRPr="00EA1C08" w:rsidRDefault="00F44847" w:rsidP="00F4484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4847" w:rsidRPr="00EA1C08" w14:paraId="7B70FC8F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6F0449A2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1289C58A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4A6BF202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2A301D61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12E3E63C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4C045706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5D8B691B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</w:tcPr>
          <w:p w14:paraId="484C082D" w14:textId="77777777" w:rsidR="00F44847" w:rsidRPr="00EA1C08" w:rsidRDefault="00F44847" w:rsidP="00F4484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  <w:gridSpan w:val="3"/>
          </w:tcPr>
          <w:p w14:paraId="27E2783F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362BD0D2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  <w:gridSpan w:val="3"/>
          </w:tcPr>
          <w:p w14:paraId="49F6CA27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1BB6070C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  <w:gridSpan w:val="3"/>
          </w:tcPr>
          <w:p w14:paraId="313918C6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76782D5B" w14:textId="77777777" w:rsidR="00F44847" w:rsidRPr="00EA1C08" w:rsidRDefault="00F44847" w:rsidP="00F4484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A1C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44847" w:rsidRPr="00EA1C08" w14:paraId="1753A090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3895E792" w14:textId="77777777" w:rsidR="00F44847" w:rsidRPr="00EA1C08" w:rsidRDefault="00F44847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69E19BFC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F2A0B7C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5B074DF7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246E63B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34FB35AF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44742A8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</w:tcPr>
          <w:p w14:paraId="5CD4F6D4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3"/>
          </w:tcPr>
          <w:p w14:paraId="710E0E03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433C719D" w14:textId="77777777" w:rsidR="00F44847" w:rsidRPr="00EA1C08" w:rsidRDefault="00F44847" w:rsidP="00F4484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3"/>
            <w:vMerge w:val="restart"/>
          </w:tcPr>
          <w:p w14:paraId="00DF7CDD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18C5E22F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3"/>
          </w:tcPr>
          <w:p w14:paraId="7A82EBE1" w14:textId="77777777" w:rsidR="00F44847" w:rsidRPr="00EA1C08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0BA01509" w14:textId="77777777" w:rsidR="00F44847" w:rsidRPr="00EA1C08" w:rsidRDefault="00F44847" w:rsidP="00F4484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F44847" w:rsidRPr="00EA1C08" w14:paraId="1DD6D75C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7E4360D1" w14:textId="5430CA82" w:rsidR="00F44847" w:rsidRPr="00EA1C08" w:rsidRDefault="00F44847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6" w:type="dxa"/>
            <w:gridSpan w:val="3"/>
          </w:tcPr>
          <w:p w14:paraId="79E62E14" w14:textId="21D73C1A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203,421</w:t>
            </w:r>
          </w:p>
        </w:tc>
        <w:tc>
          <w:tcPr>
            <w:tcW w:w="271" w:type="dxa"/>
          </w:tcPr>
          <w:p w14:paraId="0E82B4B9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475BCFA2" w14:textId="27337F53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461,436</w:t>
            </w:r>
          </w:p>
        </w:tc>
        <w:tc>
          <w:tcPr>
            <w:tcW w:w="271" w:type="dxa"/>
          </w:tcPr>
          <w:p w14:paraId="28395D0F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3BB3CECF" w14:textId="4183FCC8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917,272</w:t>
            </w:r>
          </w:p>
        </w:tc>
        <w:tc>
          <w:tcPr>
            <w:tcW w:w="271" w:type="dxa"/>
          </w:tcPr>
          <w:p w14:paraId="7C11A42D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4BD44F67" w14:textId="3AA97E42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13,655</w:t>
            </w:r>
          </w:p>
        </w:tc>
        <w:tc>
          <w:tcPr>
            <w:tcW w:w="271" w:type="dxa"/>
            <w:gridSpan w:val="3"/>
          </w:tcPr>
          <w:p w14:paraId="2AF70267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6123F70B" w14:textId="03E1CE42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426,831</w:t>
            </w:r>
          </w:p>
        </w:tc>
        <w:tc>
          <w:tcPr>
            <w:tcW w:w="271" w:type="dxa"/>
            <w:gridSpan w:val="3"/>
            <w:vMerge/>
          </w:tcPr>
          <w:p w14:paraId="3BC941BB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32EB6984" w14:textId="41EF77DD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271" w:type="dxa"/>
            <w:gridSpan w:val="3"/>
          </w:tcPr>
          <w:p w14:paraId="0C3BCAD7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6CE1646F" w14:textId="2412BFB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2,025,666</w:t>
            </w:r>
          </w:p>
        </w:tc>
      </w:tr>
      <w:tr w:rsidR="00F44847" w:rsidRPr="00EA1C08" w14:paraId="36F36D49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5610A097" w14:textId="05816F28" w:rsidR="00F44847" w:rsidRPr="00AB61F6" w:rsidRDefault="00F44847" w:rsidP="00492F62">
            <w:pPr>
              <w:ind w:hanging="7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B61F6">
              <w:rPr>
                <w:rFonts w:ascii="Angsana New" w:hAnsi="Angsana New"/>
                <w:b/>
                <w:sz w:val="28"/>
                <w:szCs w:val="28"/>
                <w:cs/>
              </w:rPr>
              <w:t>ซื้อเพิ่มในระหว่างปี</w:t>
            </w:r>
          </w:p>
        </w:tc>
        <w:tc>
          <w:tcPr>
            <w:tcW w:w="1356" w:type="dxa"/>
            <w:gridSpan w:val="3"/>
          </w:tcPr>
          <w:p w14:paraId="56ED9539" w14:textId="1C7AD03E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38299C6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74523A9C" w14:textId="6E456176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7,781</w:t>
            </w:r>
          </w:p>
        </w:tc>
        <w:tc>
          <w:tcPr>
            <w:tcW w:w="271" w:type="dxa"/>
          </w:tcPr>
          <w:p w14:paraId="119F7247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2CEFCE28" w14:textId="2E4E0B69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73,272</w:t>
            </w:r>
          </w:p>
        </w:tc>
        <w:tc>
          <w:tcPr>
            <w:tcW w:w="271" w:type="dxa"/>
          </w:tcPr>
          <w:p w14:paraId="06C4AF7F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428D623E" w14:textId="5DB44046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271" w:type="dxa"/>
            <w:gridSpan w:val="3"/>
          </w:tcPr>
          <w:p w14:paraId="44FECCD3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7E048E7E" w14:textId="51BA7E4A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8,880</w:t>
            </w:r>
          </w:p>
        </w:tc>
        <w:tc>
          <w:tcPr>
            <w:tcW w:w="271" w:type="dxa"/>
            <w:gridSpan w:val="3"/>
          </w:tcPr>
          <w:p w14:paraId="0FDB81CB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730F12B3" w14:textId="5D9D00FD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28,287</w:t>
            </w:r>
          </w:p>
        </w:tc>
        <w:tc>
          <w:tcPr>
            <w:tcW w:w="271" w:type="dxa"/>
            <w:gridSpan w:val="3"/>
          </w:tcPr>
          <w:p w14:paraId="244D4195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42D9C1FA" w14:textId="71555173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118,876</w:t>
            </w:r>
          </w:p>
        </w:tc>
      </w:tr>
      <w:tr w:rsidR="00DD44FB" w:rsidRPr="00EA1C08" w14:paraId="5F0E1CCF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33B45EB7" w14:textId="77777777" w:rsidR="00DD44FB" w:rsidRPr="00EA1C08" w:rsidRDefault="00DD44FB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6" w:type="dxa"/>
            <w:gridSpan w:val="3"/>
          </w:tcPr>
          <w:p w14:paraId="29A25A1D" w14:textId="5951FB96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3,928</w:t>
            </w:r>
          </w:p>
        </w:tc>
        <w:tc>
          <w:tcPr>
            <w:tcW w:w="271" w:type="dxa"/>
          </w:tcPr>
          <w:p w14:paraId="5467D6E3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2EAB9FD4" w14:textId="224DA2F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  <w:tc>
          <w:tcPr>
            <w:tcW w:w="271" w:type="dxa"/>
          </w:tcPr>
          <w:p w14:paraId="091F47EF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10174CFB" w14:textId="7FB07850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  <w:tc>
          <w:tcPr>
            <w:tcW w:w="271" w:type="dxa"/>
          </w:tcPr>
          <w:p w14:paraId="68F0F2A7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7E99D6B8" w14:textId="39B430E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6ECF39D1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1EE9F333" w14:textId="29331ABC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1023B124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444F5BBD" w14:textId="11812A4A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(19,0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423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3"/>
          </w:tcPr>
          <w:p w14:paraId="337F3B33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330EEFB1" w14:textId="47574374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DD44FB" w:rsidRPr="00EA1C08" w14:paraId="418A68EF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2328A482" w14:textId="3B3A980C" w:rsidR="00DD44FB" w:rsidRPr="00EA1C08" w:rsidRDefault="00DD44FB" w:rsidP="00492F62">
            <w:pPr>
              <w:ind w:hanging="7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57B0C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จำหน่ายและตัดจำหน่ายในระหว่าง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6" w:type="dxa"/>
            <w:gridSpan w:val="3"/>
          </w:tcPr>
          <w:p w14:paraId="693BDC2D" w14:textId="60F96B3B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87A9918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524FF307" w14:textId="4C5C8230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71" w:type="dxa"/>
          </w:tcPr>
          <w:p w14:paraId="602B2E0E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7392B91B" w14:textId="2BDF4C79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(45,199)</w:t>
            </w:r>
          </w:p>
        </w:tc>
        <w:tc>
          <w:tcPr>
            <w:tcW w:w="271" w:type="dxa"/>
          </w:tcPr>
          <w:p w14:paraId="5ED441D5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0FEE807E" w14:textId="0CA506BF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271" w:type="dxa"/>
            <w:gridSpan w:val="3"/>
          </w:tcPr>
          <w:p w14:paraId="4BC41BC4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3D6A1EAC" w14:textId="5967C3EE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(28,948)</w:t>
            </w:r>
          </w:p>
        </w:tc>
        <w:tc>
          <w:tcPr>
            <w:tcW w:w="271" w:type="dxa"/>
            <w:gridSpan w:val="3"/>
          </w:tcPr>
          <w:p w14:paraId="2B27789D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244AE77E" w14:textId="159D0BE8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423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3"/>
          </w:tcPr>
          <w:p w14:paraId="689F990C" w14:textId="77777777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4DBF5E1D" w14:textId="162E3F6B" w:rsidR="00DD44FB" w:rsidRPr="00423DC1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(74,2</w:t>
            </w: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Pr="00423DC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4847" w:rsidRPr="00EA1C08" w14:paraId="6024DAB4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75E86FF6" w14:textId="172AA0DE" w:rsidR="00F44847" w:rsidRPr="00EA1C08" w:rsidRDefault="00F44847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</w:tcBorders>
          </w:tcPr>
          <w:p w14:paraId="711C3A15" w14:textId="25837E7B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207,349</w:t>
            </w:r>
          </w:p>
        </w:tc>
        <w:tc>
          <w:tcPr>
            <w:tcW w:w="271" w:type="dxa"/>
          </w:tcPr>
          <w:p w14:paraId="62ED326F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40B4C170" w14:textId="1EFFDB14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480,838</w:t>
            </w:r>
          </w:p>
        </w:tc>
        <w:tc>
          <w:tcPr>
            <w:tcW w:w="271" w:type="dxa"/>
          </w:tcPr>
          <w:p w14:paraId="716DBBDA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19CC960E" w14:textId="655C41E0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948,800</w:t>
            </w:r>
          </w:p>
        </w:tc>
        <w:tc>
          <w:tcPr>
            <w:tcW w:w="271" w:type="dxa"/>
          </w:tcPr>
          <w:p w14:paraId="58A5544D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</w:tcPr>
          <w:p w14:paraId="599FF72C" w14:textId="10230D70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14,277</w:t>
            </w:r>
          </w:p>
        </w:tc>
        <w:tc>
          <w:tcPr>
            <w:tcW w:w="271" w:type="dxa"/>
            <w:gridSpan w:val="3"/>
          </w:tcPr>
          <w:p w14:paraId="68DA2DB8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1518EAC6" w14:textId="17321CB2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406,763</w:t>
            </w:r>
          </w:p>
        </w:tc>
        <w:tc>
          <w:tcPr>
            <w:tcW w:w="271" w:type="dxa"/>
            <w:gridSpan w:val="3"/>
          </w:tcPr>
          <w:p w14:paraId="77F37C3A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</w:tcBorders>
          </w:tcPr>
          <w:p w14:paraId="52F1B627" w14:textId="6BD4998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12,292</w:t>
            </w:r>
          </w:p>
        </w:tc>
        <w:tc>
          <w:tcPr>
            <w:tcW w:w="271" w:type="dxa"/>
            <w:gridSpan w:val="3"/>
          </w:tcPr>
          <w:p w14:paraId="1DE5E464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</w:tcBorders>
          </w:tcPr>
          <w:p w14:paraId="17778B39" w14:textId="2B0B0FCA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DC1">
              <w:rPr>
                <w:rFonts w:ascii="Angsana New" w:hAnsi="Angsana New"/>
                <w:sz w:val="28"/>
                <w:szCs w:val="28"/>
              </w:rPr>
              <w:t>2,070,319</w:t>
            </w:r>
          </w:p>
        </w:tc>
      </w:tr>
      <w:tr w:rsidR="00610599" w:rsidRPr="00EA1C08" w14:paraId="4601B74E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00E712CC" w14:textId="2BE3EEBF" w:rsidR="00610599" w:rsidRPr="00EA1C08" w:rsidRDefault="00610599" w:rsidP="00492F62">
            <w:pPr>
              <w:ind w:hanging="7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B61F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ซื้อเพิ่มในระหว่างปี </w:t>
            </w:r>
          </w:p>
        </w:tc>
        <w:tc>
          <w:tcPr>
            <w:tcW w:w="1356" w:type="dxa"/>
            <w:gridSpan w:val="3"/>
          </w:tcPr>
          <w:p w14:paraId="3BC8C2B3" w14:textId="4EFB44BF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  <w:tc>
          <w:tcPr>
            <w:tcW w:w="271" w:type="dxa"/>
          </w:tcPr>
          <w:p w14:paraId="1FE21569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3F5C2DEB" w14:textId="1D8D1879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3,392</w:t>
            </w:r>
          </w:p>
        </w:tc>
        <w:tc>
          <w:tcPr>
            <w:tcW w:w="271" w:type="dxa"/>
          </w:tcPr>
          <w:p w14:paraId="4E5A62DE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7C8FB7F6" w14:textId="42C18C13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32,769</w:t>
            </w:r>
          </w:p>
        </w:tc>
        <w:tc>
          <w:tcPr>
            <w:tcW w:w="271" w:type="dxa"/>
          </w:tcPr>
          <w:p w14:paraId="309145FD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5036CADC" w14:textId="34872628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271" w:type="dxa"/>
            <w:gridSpan w:val="3"/>
          </w:tcPr>
          <w:p w14:paraId="61112C7E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6AE4BE0E" w14:textId="14EEABCA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7,162</w:t>
            </w:r>
          </w:p>
        </w:tc>
        <w:tc>
          <w:tcPr>
            <w:tcW w:w="271" w:type="dxa"/>
            <w:gridSpan w:val="3"/>
          </w:tcPr>
          <w:p w14:paraId="645C0895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39C232BE" w14:textId="69E48695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4,290</w:t>
            </w:r>
          </w:p>
        </w:tc>
        <w:tc>
          <w:tcPr>
            <w:tcW w:w="271" w:type="dxa"/>
            <w:gridSpan w:val="3"/>
          </w:tcPr>
          <w:p w14:paraId="6A216B1A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1F16BA9C" w14:textId="72CDCD2C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50,712</w:t>
            </w:r>
          </w:p>
        </w:tc>
      </w:tr>
      <w:tr w:rsidR="00610599" w:rsidRPr="00EA1C08" w14:paraId="1AAE7A67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4AE213DC" w14:textId="77777777" w:rsidR="00610599" w:rsidRPr="00EA1C08" w:rsidRDefault="00610599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6" w:type="dxa"/>
            <w:gridSpan w:val="3"/>
          </w:tcPr>
          <w:p w14:paraId="5E20C7AC" w14:textId="2CA1B683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1" w:type="dxa"/>
          </w:tcPr>
          <w:p w14:paraId="2A98E8C7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4726E539" w14:textId="31ED442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271" w:type="dxa"/>
          </w:tcPr>
          <w:p w14:paraId="3A3487C3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0C490555" w14:textId="7C004B74" w:rsidR="00610599" w:rsidRPr="00610599" w:rsidRDefault="006B74FE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11,067</w:t>
            </w:r>
          </w:p>
        </w:tc>
        <w:tc>
          <w:tcPr>
            <w:tcW w:w="271" w:type="dxa"/>
          </w:tcPr>
          <w:p w14:paraId="685E37E9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0193E208" w14:textId="31695078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2152EE1A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058520D5" w14:textId="3040D82C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5F4951FF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1ADB9831" w14:textId="04A588F2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4,065</w:t>
            </w:r>
            <w:r w:rsidRPr="006105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3"/>
          </w:tcPr>
          <w:p w14:paraId="756A44D9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08E029C1" w14:textId="1BE72E4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</w:t>
            </w:r>
            <w:r w:rsidR="006B74FE">
              <w:rPr>
                <w:rFonts w:ascii="Angsana New" w:hAnsi="Angsana New"/>
                <w:sz w:val="28"/>
                <w:szCs w:val="28"/>
              </w:rPr>
              <w:t>18</w:t>
            </w:r>
            <w:r w:rsidRPr="006105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B74FE" w:rsidRPr="00EA1C08" w14:paraId="6F180CF4" w14:textId="77777777" w:rsidTr="006B74FE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0DC71A7A" w14:textId="12D8052D" w:rsidR="006B74FE" w:rsidRPr="006B74FE" w:rsidRDefault="006B74FE" w:rsidP="00492F62">
            <w:pPr>
              <w:ind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6B74FE">
              <w:rPr>
                <w:rFonts w:ascii="Angsana New" w:hAnsi="Angsana New"/>
                <w:sz w:val="28"/>
                <w:szCs w:val="28"/>
                <w:cs/>
              </w:rPr>
              <w:t>รับโอนจาก</w:t>
            </w:r>
            <w:r w:rsidRPr="006B74F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6" w:type="dxa"/>
            <w:gridSpan w:val="3"/>
          </w:tcPr>
          <w:p w14:paraId="2A4F76B7" w14:textId="044B3FE8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58A0D64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5C309709" w14:textId="55DF4F5E" w:rsidR="006B74FE" w:rsidRPr="006B74FE" w:rsidRDefault="006B74FE" w:rsidP="004732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F1F08B7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749E2327" w14:textId="72F4A9CE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15,745</w:t>
            </w:r>
          </w:p>
        </w:tc>
        <w:tc>
          <w:tcPr>
            <w:tcW w:w="271" w:type="dxa"/>
          </w:tcPr>
          <w:p w14:paraId="71B784BA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286BD3A0" w14:textId="2F2329D1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4BA264EF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30070D6D" w14:textId="7307F2A4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271" w:type="dxa"/>
            <w:gridSpan w:val="3"/>
          </w:tcPr>
          <w:p w14:paraId="199AD7F5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</w:tcPr>
          <w:p w14:paraId="645B7ECF" w14:textId="12F474DE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251CBCDE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</w:tcPr>
          <w:p w14:paraId="5A86592D" w14:textId="473422B8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15,745</w:t>
            </w:r>
          </w:p>
        </w:tc>
      </w:tr>
      <w:tr w:rsidR="00610599" w:rsidRPr="00EA1C08" w14:paraId="01FAF1AE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329A781E" w14:textId="59C98562" w:rsidR="00610599" w:rsidRPr="00EA1C08" w:rsidRDefault="00610599" w:rsidP="00492F62">
            <w:pPr>
              <w:ind w:hanging="7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57B0C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จำหน่ายและตัดจำหน่ายในระหว่าง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6" w:type="dxa"/>
            <w:gridSpan w:val="3"/>
            <w:tcBorders>
              <w:bottom w:val="single" w:sz="4" w:space="0" w:color="auto"/>
            </w:tcBorders>
          </w:tcPr>
          <w:p w14:paraId="6AFEE14D" w14:textId="697B5F29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(191)</w:t>
            </w:r>
          </w:p>
        </w:tc>
        <w:tc>
          <w:tcPr>
            <w:tcW w:w="271" w:type="dxa"/>
          </w:tcPr>
          <w:p w14:paraId="4F162EF9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2114E4CB" w14:textId="47661B69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(4,890)</w:t>
            </w:r>
          </w:p>
        </w:tc>
        <w:tc>
          <w:tcPr>
            <w:tcW w:w="271" w:type="dxa"/>
          </w:tcPr>
          <w:p w14:paraId="399A0D86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660595FC" w14:textId="49C41E19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(133)</w:t>
            </w:r>
          </w:p>
        </w:tc>
        <w:tc>
          <w:tcPr>
            <w:tcW w:w="271" w:type="dxa"/>
          </w:tcPr>
          <w:p w14:paraId="7F57C93F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</w:tcPr>
          <w:p w14:paraId="65D07AE2" w14:textId="7C241E86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0A0719D4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4D7698CE" w14:textId="598E416A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(19,864)</w:t>
            </w:r>
          </w:p>
        </w:tc>
        <w:tc>
          <w:tcPr>
            <w:tcW w:w="271" w:type="dxa"/>
            <w:gridSpan w:val="3"/>
          </w:tcPr>
          <w:p w14:paraId="59D0F8EA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bottom w:val="single" w:sz="4" w:space="0" w:color="auto"/>
            </w:tcBorders>
          </w:tcPr>
          <w:p w14:paraId="40EA204B" w14:textId="4CE21E4A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3"/>
          </w:tcPr>
          <w:p w14:paraId="70E5BDAD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</w:tcPr>
          <w:p w14:paraId="38AA8D49" w14:textId="15A8D136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(25,078)</w:t>
            </w:r>
          </w:p>
        </w:tc>
      </w:tr>
      <w:tr w:rsidR="00610599" w:rsidRPr="00EA1C08" w14:paraId="6622C5ED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1316509E" w14:textId="2170B78C" w:rsidR="00610599" w:rsidRPr="00EA1C08" w:rsidRDefault="00610599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1F7DEA" w14:textId="539F663B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2</w:t>
            </w:r>
            <w:r w:rsidR="006B74FE" w:rsidRPr="006B74FE">
              <w:rPr>
                <w:rFonts w:ascii="Angsana New" w:hAnsi="Angsana New"/>
                <w:sz w:val="28"/>
                <w:szCs w:val="28"/>
              </w:rPr>
              <w:t>10,655</w:t>
            </w:r>
          </w:p>
        </w:tc>
        <w:tc>
          <w:tcPr>
            <w:tcW w:w="271" w:type="dxa"/>
          </w:tcPr>
          <w:p w14:paraId="052E538D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47FE05" w14:textId="00666713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48</w:t>
            </w:r>
            <w:r w:rsidR="006B74FE" w:rsidRPr="006B74FE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271" w:type="dxa"/>
          </w:tcPr>
          <w:p w14:paraId="2DE8EFB1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402607" w14:textId="13BDFA98" w:rsidR="00610599" w:rsidRPr="006B74FE" w:rsidRDefault="006B74FE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1,008,248</w:t>
            </w:r>
          </w:p>
        </w:tc>
        <w:tc>
          <w:tcPr>
            <w:tcW w:w="271" w:type="dxa"/>
          </w:tcPr>
          <w:p w14:paraId="23FFB462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7E547" w14:textId="349C009D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14,</w:t>
            </w:r>
            <w:r w:rsidR="006B74FE" w:rsidRPr="006B74FE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271" w:type="dxa"/>
            <w:gridSpan w:val="3"/>
          </w:tcPr>
          <w:p w14:paraId="60E387D1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E5184" w14:textId="2DCB58E7" w:rsidR="00610599" w:rsidRPr="006B74FE" w:rsidRDefault="006B74FE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394,061</w:t>
            </w:r>
          </w:p>
        </w:tc>
        <w:tc>
          <w:tcPr>
            <w:tcW w:w="271" w:type="dxa"/>
            <w:gridSpan w:val="3"/>
          </w:tcPr>
          <w:p w14:paraId="52EA00B4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29EBBA" w14:textId="52F60045" w:rsidR="00610599" w:rsidRPr="006B74FE" w:rsidRDefault="006B74FE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271" w:type="dxa"/>
            <w:gridSpan w:val="3"/>
          </w:tcPr>
          <w:p w14:paraId="414545D1" w14:textId="77777777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43786" w14:textId="571B508A" w:rsidR="00610599" w:rsidRPr="006B74FE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2,</w:t>
            </w:r>
            <w:r w:rsidR="006B74FE" w:rsidRPr="006B74FE">
              <w:rPr>
                <w:rFonts w:ascii="Angsana New" w:hAnsi="Angsana New"/>
                <w:sz w:val="28"/>
                <w:szCs w:val="28"/>
              </w:rPr>
              <w:t>111,680</w:t>
            </w:r>
          </w:p>
        </w:tc>
      </w:tr>
      <w:tr w:rsidR="00F44847" w:rsidRPr="00EA1C08" w14:paraId="2EE75A7F" w14:textId="77777777" w:rsidTr="00423DC1">
        <w:trPr>
          <w:gridAfter w:val="1"/>
          <w:wAfter w:w="95" w:type="dxa"/>
          <w:cantSplit/>
          <w:trHeight w:val="147"/>
        </w:trPr>
        <w:tc>
          <w:tcPr>
            <w:tcW w:w="4250" w:type="dxa"/>
            <w:gridSpan w:val="3"/>
          </w:tcPr>
          <w:p w14:paraId="5F10026B" w14:textId="77777777" w:rsidR="00F44847" w:rsidRPr="00EA1C08" w:rsidRDefault="00F44847" w:rsidP="00F448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bottom w:val="nil"/>
            </w:tcBorders>
          </w:tcPr>
          <w:p w14:paraId="04399D3D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151E2E3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bottom w:val="nil"/>
            </w:tcBorders>
          </w:tcPr>
          <w:p w14:paraId="2D79DB02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6D3AC93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nil"/>
            </w:tcBorders>
          </w:tcPr>
          <w:p w14:paraId="71905CDD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4A4785D7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nil"/>
            </w:tcBorders>
          </w:tcPr>
          <w:p w14:paraId="34E6772D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tcBorders>
              <w:bottom w:val="nil"/>
            </w:tcBorders>
          </w:tcPr>
          <w:p w14:paraId="0876CCAC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nil"/>
            </w:tcBorders>
          </w:tcPr>
          <w:p w14:paraId="5096955C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tcBorders>
              <w:bottom w:val="nil"/>
            </w:tcBorders>
          </w:tcPr>
          <w:p w14:paraId="3BECD113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bottom w:val="nil"/>
            </w:tcBorders>
          </w:tcPr>
          <w:p w14:paraId="071D99E7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tcBorders>
              <w:bottom w:val="nil"/>
            </w:tcBorders>
          </w:tcPr>
          <w:p w14:paraId="15A5D7C9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bottom w:val="nil"/>
            </w:tcBorders>
          </w:tcPr>
          <w:p w14:paraId="1653FB96" w14:textId="77777777" w:rsidR="00F44847" w:rsidRPr="00423DC1" w:rsidRDefault="00F44847" w:rsidP="00F448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C878C08" w14:textId="77777777" w:rsidR="001360BB" w:rsidRPr="00EA1C08" w:rsidRDefault="001360B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713FD33" w14:textId="77777777" w:rsidR="001360BB" w:rsidRPr="00EA1C08" w:rsidRDefault="001360BB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4E575C0" w14:textId="77777777"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6B1F0F2" w14:textId="77777777" w:rsidR="00B56350" w:rsidRDefault="00B56350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E2D7340" w14:textId="77777777" w:rsidR="00B56350" w:rsidRPr="00EA1C08" w:rsidRDefault="00B56350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1E33A12" w14:textId="77777777" w:rsidR="00920BE2" w:rsidRPr="00EA1C08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537668F" w14:textId="77777777" w:rsidR="00050905" w:rsidRPr="00EA1C08" w:rsidRDefault="00050905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709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EA1C08" w:rsidRPr="00EA1C08" w14:paraId="644ED0B8" w14:textId="77777777" w:rsidTr="00920BE2">
        <w:trPr>
          <w:cantSplit/>
          <w:trHeight w:val="147"/>
        </w:trPr>
        <w:tc>
          <w:tcPr>
            <w:tcW w:w="3780" w:type="dxa"/>
          </w:tcPr>
          <w:p w14:paraId="39664143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14:paraId="22E2727C" w14:textId="77777777" w:rsidR="001360BB" w:rsidRPr="00EA1C08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A1C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EA1C08" w:rsidRPr="00EA1C08" w14:paraId="06E9113B" w14:textId="77777777" w:rsidTr="00920BE2">
        <w:trPr>
          <w:cantSplit/>
          <w:trHeight w:val="147"/>
        </w:trPr>
        <w:tc>
          <w:tcPr>
            <w:tcW w:w="3780" w:type="dxa"/>
          </w:tcPr>
          <w:p w14:paraId="3EA9FC3C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3E5806" w14:textId="77777777"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4C3A9EE" w14:textId="77777777"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5B01CD" w14:textId="77777777" w:rsidR="00920BE2" w:rsidRPr="00EA1C08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B60F65B" w14:textId="77777777"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1D7D594" w14:textId="77777777"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0296469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EFDDB3A" w14:textId="77777777" w:rsidR="00920BE2" w:rsidRPr="00EA1C08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BCFF3B2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C4D346" w14:textId="77777777" w:rsidR="00920BE2" w:rsidRPr="00EA1C08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E9F594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A7EFDBD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4D926BD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AFC36E" w14:textId="77777777" w:rsidR="00920BE2" w:rsidRPr="00EA1C08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1C08" w:rsidRPr="00EA1C08" w14:paraId="07411EF2" w14:textId="77777777" w:rsidTr="00920BE2">
        <w:trPr>
          <w:cantSplit/>
          <w:trHeight w:val="147"/>
        </w:trPr>
        <w:tc>
          <w:tcPr>
            <w:tcW w:w="3780" w:type="dxa"/>
          </w:tcPr>
          <w:p w14:paraId="3646B5BD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1B6DB11" w14:textId="77777777"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6EFEF8FC" w14:textId="77777777" w:rsidR="00920BE2" w:rsidRPr="00EA1C08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46A2C545" w14:textId="77777777" w:rsidR="00920BE2" w:rsidRPr="00EA1C08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6D76CD4B" w14:textId="77777777"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1AE9F4D" w14:textId="77777777" w:rsidR="00920BE2" w:rsidRPr="00EA1C08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2321F390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6889A3B2" w14:textId="77777777" w:rsidR="00920BE2" w:rsidRPr="00EA1C08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0359BFFB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2526AB45" w14:textId="77777777" w:rsidR="00920BE2" w:rsidRPr="00EA1C08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7853A8D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240DD0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5B32AF31" w14:textId="77777777" w:rsidR="00920BE2" w:rsidRPr="00EA1C08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4277C158" w14:textId="77777777" w:rsidR="00920BE2" w:rsidRPr="00EA1C08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A1C08" w:rsidRPr="00EA1C08" w14:paraId="4DBC542D" w14:textId="77777777" w:rsidTr="00920BE2">
        <w:trPr>
          <w:cantSplit/>
          <w:trHeight w:val="147"/>
        </w:trPr>
        <w:tc>
          <w:tcPr>
            <w:tcW w:w="3780" w:type="dxa"/>
          </w:tcPr>
          <w:p w14:paraId="684CD273" w14:textId="77777777"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63269E1" w14:textId="77777777" w:rsidR="001164B4" w:rsidRPr="00EA1C08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3714D05A" w14:textId="77777777" w:rsidR="001164B4" w:rsidRPr="00EA1C08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89F0F3" w14:textId="77777777" w:rsidR="001164B4" w:rsidRPr="00EA1C08" w:rsidRDefault="001164B4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2AED7577" w14:textId="77777777" w:rsidR="001164B4" w:rsidRPr="00EA1C08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2C0323D" w14:textId="77777777" w:rsidR="001164B4" w:rsidRPr="00EA1C08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52545076" w14:textId="77777777"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79F93EA" w14:textId="77777777" w:rsidR="001164B4" w:rsidRPr="00EA1C08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0FFA31B5" w14:textId="77777777"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519AFD" w14:textId="77777777" w:rsidR="001164B4" w:rsidRPr="00EA1C08" w:rsidRDefault="001164B4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31B39229" w14:textId="77777777"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FAF5DA" w14:textId="77777777"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46B6868F" w14:textId="77777777" w:rsidR="001164B4" w:rsidRPr="00EA1C08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54F809" w14:textId="77777777" w:rsidR="001164B4" w:rsidRPr="00EA1C08" w:rsidRDefault="001164B4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A1C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C08" w:rsidRPr="00EA1C08" w14:paraId="3052062C" w14:textId="77777777" w:rsidTr="00920BE2">
        <w:trPr>
          <w:cantSplit/>
          <w:trHeight w:val="147"/>
        </w:trPr>
        <w:tc>
          <w:tcPr>
            <w:tcW w:w="3780" w:type="dxa"/>
          </w:tcPr>
          <w:p w14:paraId="4CF61332" w14:textId="77777777" w:rsidR="001360BB" w:rsidRPr="00EA1C08" w:rsidRDefault="001360BB" w:rsidP="00492F62">
            <w:pPr>
              <w:ind w:hanging="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74B3EA2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CAE7BAF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CBB036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D33AD9A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297F0AB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9F8B68C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57FFE50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A4C1AA8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4A75F79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4066086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B1DE07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99F9B38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1283AB" w14:textId="77777777" w:rsidR="001360BB" w:rsidRPr="00EA1C08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6350" w:rsidRPr="00EA1C08" w14:paraId="4F5044C8" w14:textId="77777777" w:rsidTr="00920BE2">
        <w:trPr>
          <w:cantSplit/>
          <w:trHeight w:val="147"/>
        </w:trPr>
        <w:tc>
          <w:tcPr>
            <w:tcW w:w="3780" w:type="dxa"/>
          </w:tcPr>
          <w:p w14:paraId="55C391A9" w14:textId="28286757" w:rsidR="00B56350" w:rsidRPr="00EA1C08" w:rsidRDefault="00B56350" w:rsidP="00492F62">
            <w:pPr>
              <w:ind w:hanging="4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5" w:type="dxa"/>
          </w:tcPr>
          <w:p w14:paraId="4AB7EBC4" w14:textId="38CE98DC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32,201</w:t>
            </w:r>
          </w:p>
        </w:tc>
        <w:tc>
          <w:tcPr>
            <w:tcW w:w="271" w:type="dxa"/>
          </w:tcPr>
          <w:p w14:paraId="0CDCA336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76DFC67" w14:textId="4D3472B0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258,784</w:t>
            </w:r>
          </w:p>
        </w:tc>
        <w:tc>
          <w:tcPr>
            <w:tcW w:w="271" w:type="dxa"/>
          </w:tcPr>
          <w:p w14:paraId="2178AE39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C07A07" w14:textId="30688D42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701,481</w:t>
            </w:r>
          </w:p>
        </w:tc>
        <w:tc>
          <w:tcPr>
            <w:tcW w:w="271" w:type="dxa"/>
          </w:tcPr>
          <w:p w14:paraId="4C1636A9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B3BBC40" w14:textId="35621BFB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12,624</w:t>
            </w:r>
          </w:p>
        </w:tc>
        <w:tc>
          <w:tcPr>
            <w:tcW w:w="271" w:type="dxa"/>
          </w:tcPr>
          <w:p w14:paraId="0DB1A856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393B0D9" w14:textId="76736C51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346,996</w:t>
            </w:r>
          </w:p>
        </w:tc>
        <w:tc>
          <w:tcPr>
            <w:tcW w:w="271" w:type="dxa"/>
          </w:tcPr>
          <w:p w14:paraId="03F46B39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2C21CE2" w14:textId="76259FA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BDAE643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7C08237" w14:textId="4462894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1,352,086</w:t>
            </w:r>
          </w:p>
        </w:tc>
      </w:tr>
      <w:tr w:rsidR="00B56350" w:rsidRPr="00EA1C08" w14:paraId="2C9D7304" w14:textId="77777777" w:rsidTr="00920BE2">
        <w:trPr>
          <w:cantSplit/>
          <w:trHeight w:val="147"/>
        </w:trPr>
        <w:tc>
          <w:tcPr>
            <w:tcW w:w="3780" w:type="dxa"/>
          </w:tcPr>
          <w:p w14:paraId="556B8D76" w14:textId="77777777" w:rsidR="00B56350" w:rsidRPr="00EA1C08" w:rsidRDefault="00B56350" w:rsidP="00492F62">
            <w:pPr>
              <w:ind w:hanging="40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1A1EDBC9" w14:textId="1767AAE5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3,496</w:t>
            </w:r>
          </w:p>
        </w:tc>
        <w:tc>
          <w:tcPr>
            <w:tcW w:w="271" w:type="dxa"/>
          </w:tcPr>
          <w:p w14:paraId="2CE2616C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3C036F1" w14:textId="387694BA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18,729</w:t>
            </w:r>
          </w:p>
        </w:tc>
        <w:tc>
          <w:tcPr>
            <w:tcW w:w="271" w:type="dxa"/>
          </w:tcPr>
          <w:p w14:paraId="000872B4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F250AE0" w14:textId="51FDE855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43,487</w:t>
            </w:r>
          </w:p>
        </w:tc>
        <w:tc>
          <w:tcPr>
            <w:tcW w:w="271" w:type="dxa"/>
          </w:tcPr>
          <w:p w14:paraId="2B1F2904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575464F" w14:textId="2C1BCD5D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271" w:type="dxa"/>
          </w:tcPr>
          <w:p w14:paraId="5F1725F4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617F901" w14:textId="052870BD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11,642</w:t>
            </w:r>
          </w:p>
        </w:tc>
        <w:tc>
          <w:tcPr>
            <w:tcW w:w="271" w:type="dxa"/>
          </w:tcPr>
          <w:p w14:paraId="30B85C67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BBDA85F" w14:textId="054D8569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5F10CE5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887280" w14:textId="4DA25E31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77,827</w:t>
            </w:r>
          </w:p>
        </w:tc>
      </w:tr>
      <w:tr w:rsidR="00B56350" w:rsidRPr="00EA1C08" w14:paraId="4D10A7C8" w14:textId="77777777" w:rsidTr="00920BE2">
        <w:trPr>
          <w:cantSplit/>
          <w:trHeight w:val="147"/>
        </w:trPr>
        <w:tc>
          <w:tcPr>
            <w:tcW w:w="3780" w:type="dxa"/>
          </w:tcPr>
          <w:p w14:paraId="32EC79D4" w14:textId="0C392EF1" w:rsidR="00B56350" w:rsidRPr="00EA1C08" w:rsidRDefault="00AE2055" w:rsidP="00492F62">
            <w:pPr>
              <w:ind w:hanging="4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57B0C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จำหน่ายและตัดจำหน่ายในระหว่าง</w:t>
            </w:r>
            <w:r w:rsidR="00AB61F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50A937B" w14:textId="667AC20F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1C8AAE0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50415F" w14:textId="05BAAEF8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71" w:type="dxa"/>
          </w:tcPr>
          <w:p w14:paraId="33E8A5DD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F2FECA4" w14:textId="069DDF25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(29,738)</w:t>
            </w:r>
          </w:p>
        </w:tc>
        <w:tc>
          <w:tcPr>
            <w:tcW w:w="271" w:type="dxa"/>
          </w:tcPr>
          <w:p w14:paraId="6C965C37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F5CA7EF" w14:textId="497B84EF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(34)</w:t>
            </w:r>
          </w:p>
        </w:tc>
        <w:tc>
          <w:tcPr>
            <w:tcW w:w="271" w:type="dxa"/>
          </w:tcPr>
          <w:p w14:paraId="00A362B4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70E55EE" w14:textId="165310D8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(21,773)</w:t>
            </w:r>
          </w:p>
        </w:tc>
        <w:tc>
          <w:tcPr>
            <w:tcW w:w="271" w:type="dxa"/>
          </w:tcPr>
          <w:p w14:paraId="1C034A54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4746B4" w14:textId="74A51804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A7042D7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FC1135D" w14:textId="51448CE2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(51,562)</w:t>
            </w:r>
          </w:p>
        </w:tc>
      </w:tr>
      <w:tr w:rsidR="00B56350" w:rsidRPr="00EA1C08" w14:paraId="51D80EFD" w14:textId="77777777" w:rsidTr="00920BE2">
        <w:trPr>
          <w:cantSplit/>
          <w:trHeight w:val="147"/>
        </w:trPr>
        <w:tc>
          <w:tcPr>
            <w:tcW w:w="3780" w:type="dxa"/>
          </w:tcPr>
          <w:p w14:paraId="13018B0F" w14:textId="7C3288AA" w:rsidR="00B56350" w:rsidRPr="00EA1C08" w:rsidRDefault="00B56350" w:rsidP="00492F62">
            <w:pPr>
              <w:ind w:hanging="4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D408B67" w14:textId="4C5E29BC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35,697</w:t>
            </w:r>
          </w:p>
        </w:tc>
        <w:tc>
          <w:tcPr>
            <w:tcW w:w="271" w:type="dxa"/>
          </w:tcPr>
          <w:p w14:paraId="7030B6CC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7E19BC9" w14:textId="21442D10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277,496</w:t>
            </w:r>
          </w:p>
        </w:tc>
        <w:tc>
          <w:tcPr>
            <w:tcW w:w="271" w:type="dxa"/>
          </w:tcPr>
          <w:p w14:paraId="4522223F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9889584" w14:textId="345ACEEF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715,230</w:t>
            </w:r>
          </w:p>
        </w:tc>
        <w:tc>
          <w:tcPr>
            <w:tcW w:w="271" w:type="dxa"/>
          </w:tcPr>
          <w:p w14:paraId="17DCBF80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AAB3D1D" w14:textId="0C550CBA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13,063</w:t>
            </w:r>
          </w:p>
        </w:tc>
        <w:tc>
          <w:tcPr>
            <w:tcW w:w="271" w:type="dxa"/>
          </w:tcPr>
          <w:p w14:paraId="66542A12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5DED8A5" w14:textId="6B9C6CE4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336,865</w:t>
            </w:r>
          </w:p>
        </w:tc>
        <w:tc>
          <w:tcPr>
            <w:tcW w:w="271" w:type="dxa"/>
          </w:tcPr>
          <w:p w14:paraId="1129FF32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2FDF0F" w14:textId="068A4D6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E8CF746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0F71470" w14:textId="5130B9E1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5AC2">
              <w:rPr>
                <w:rFonts w:ascii="Angsana New" w:hAnsi="Angsana New"/>
                <w:sz w:val="28"/>
                <w:szCs w:val="28"/>
              </w:rPr>
              <w:t>1,378,351</w:t>
            </w:r>
          </w:p>
        </w:tc>
      </w:tr>
      <w:tr w:rsidR="00610599" w:rsidRPr="00EA1C08" w14:paraId="106AD6DF" w14:textId="77777777" w:rsidTr="00920BE2">
        <w:trPr>
          <w:cantSplit/>
          <w:trHeight w:val="147"/>
        </w:trPr>
        <w:tc>
          <w:tcPr>
            <w:tcW w:w="3780" w:type="dxa"/>
          </w:tcPr>
          <w:p w14:paraId="68C3D4F4" w14:textId="77777777" w:rsidR="00610599" w:rsidRPr="00EA1C08" w:rsidRDefault="00610599" w:rsidP="00492F62">
            <w:pPr>
              <w:ind w:hanging="40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3BCD74B3" w14:textId="76C1F62A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271" w:type="dxa"/>
          </w:tcPr>
          <w:p w14:paraId="5402CB9F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A4A6F60" w14:textId="69DE0BDD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18,520</w:t>
            </w:r>
          </w:p>
        </w:tc>
        <w:tc>
          <w:tcPr>
            <w:tcW w:w="271" w:type="dxa"/>
          </w:tcPr>
          <w:p w14:paraId="649F7CD5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84D1BE" w14:textId="4AFCDA7E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46,772</w:t>
            </w:r>
          </w:p>
        </w:tc>
        <w:tc>
          <w:tcPr>
            <w:tcW w:w="271" w:type="dxa"/>
          </w:tcPr>
          <w:p w14:paraId="636F421C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E480F14" w14:textId="059E61A5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271" w:type="dxa"/>
          </w:tcPr>
          <w:p w14:paraId="6D77431C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3568901" w14:textId="141A5370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10,814</w:t>
            </w:r>
          </w:p>
        </w:tc>
        <w:tc>
          <w:tcPr>
            <w:tcW w:w="271" w:type="dxa"/>
          </w:tcPr>
          <w:p w14:paraId="79D29A57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F77F78A" w14:textId="2DCB2BB8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8602D64" w14:textId="77777777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CBA415F" w14:textId="2ABCAC31" w:rsidR="00610599" w:rsidRPr="00610599" w:rsidRDefault="00610599" w:rsidP="006105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80,106</w:t>
            </w:r>
          </w:p>
        </w:tc>
      </w:tr>
      <w:tr w:rsidR="006B74FE" w:rsidRPr="00EA1C08" w14:paraId="48A3CA55" w14:textId="77777777" w:rsidTr="00920BE2">
        <w:trPr>
          <w:cantSplit/>
          <w:trHeight w:val="147"/>
        </w:trPr>
        <w:tc>
          <w:tcPr>
            <w:tcW w:w="3780" w:type="dxa"/>
          </w:tcPr>
          <w:p w14:paraId="7EBC75A7" w14:textId="2B93B6E7" w:rsidR="006B74FE" w:rsidRPr="00EA1C08" w:rsidRDefault="006B74FE" w:rsidP="00492F62">
            <w:pPr>
              <w:ind w:hanging="40"/>
              <w:rPr>
                <w:rFonts w:ascii="Angsana New" w:hAnsi="Angsana New"/>
                <w:sz w:val="28"/>
                <w:szCs w:val="28"/>
                <w:cs/>
              </w:rPr>
            </w:pPr>
            <w:r w:rsidRPr="006B74FE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355" w:type="dxa"/>
          </w:tcPr>
          <w:p w14:paraId="1EFA8540" w14:textId="609E9DFB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BD6AC37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59963CA" w14:textId="705FBD6C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89623DC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2EA82D8" w14:textId="47163531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2,431</w:t>
            </w:r>
          </w:p>
        </w:tc>
        <w:tc>
          <w:tcPr>
            <w:tcW w:w="271" w:type="dxa"/>
          </w:tcPr>
          <w:p w14:paraId="19AA5CBB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7B4379E" w14:textId="0B70C59A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7C67F65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511F4BF" w14:textId="1375590C" w:rsidR="006B74FE" w:rsidRPr="00610599" w:rsidRDefault="006B74FE" w:rsidP="004732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CE71FED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C08717" w14:textId="7D1BDC1F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A0B357B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B0F6508" w14:textId="3E2FDEDA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2,431</w:t>
            </w:r>
          </w:p>
        </w:tc>
      </w:tr>
      <w:tr w:rsidR="006B74FE" w:rsidRPr="00EA1C08" w14:paraId="48E11633" w14:textId="77777777" w:rsidTr="00920BE2">
        <w:trPr>
          <w:cantSplit/>
          <w:trHeight w:val="147"/>
        </w:trPr>
        <w:tc>
          <w:tcPr>
            <w:tcW w:w="3780" w:type="dxa"/>
          </w:tcPr>
          <w:p w14:paraId="6DC1D824" w14:textId="391489BC" w:rsidR="006B74FE" w:rsidRPr="00EA1C08" w:rsidRDefault="006B74FE" w:rsidP="00492F62">
            <w:pPr>
              <w:ind w:hanging="4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57B0C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จำหน่ายและตัดจำหน่ายในระหว่าง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08DC095" w14:textId="380E71A9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271" w:type="dxa"/>
          </w:tcPr>
          <w:p w14:paraId="1921F65D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6F50648" w14:textId="1D7A2C13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(1,397)</w:t>
            </w:r>
          </w:p>
        </w:tc>
        <w:tc>
          <w:tcPr>
            <w:tcW w:w="271" w:type="dxa"/>
          </w:tcPr>
          <w:p w14:paraId="40FED059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A8BB828" w14:textId="6E868E25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(133)</w:t>
            </w:r>
          </w:p>
        </w:tc>
        <w:tc>
          <w:tcPr>
            <w:tcW w:w="271" w:type="dxa"/>
          </w:tcPr>
          <w:p w14:paraId="2D24977F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FD4A91E" w14:textId="3D31400A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C68D6C3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D03E236" w14:textId="394E1EEE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(16,504)</w:t>
            </w:r>
          </w:p>
        </w:tc>
        <w:tc>
          <w:tcPr>
            <w:tcW w:w="271" w:type="dxa"/>
          </w:tcPr>
          <w:p w14:paraId="490A169F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312A5E9" w14:textId="3B67422C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D738E73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52C8B18" w14:textId="705C8001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599">
              <w:rPr>
                <w:rFonts w:ascii="Angsana New" w:hAnsi="Angsana New"/>
                <w:sz w:val="28"/>
                <w:szCs w:val="28"/>
              </w:rPr>
              <w:t>(18,089)</w:t>
            </w:r>
          </w:p>
        </w:tc>
      </w:tr>
      <w:tr w:rsidR="006B74FE" w:rsidRPr="00EA1C08" w14:paraId="4910406D" w14:textId="77777777" w:rsidTr="00920BE2">
        <w:trPr>
          <w:cantSplit/>
          <w:trHeight w:val="147"/>
        </w:trPr>
        <w:tc>
          <w:tcPr>
            <w:tcW w:w="3780" w:type="dxa"/>
          </w:tcPr>
          <w:p w14:paraId="7E1D6D61" w14:textId="794D3F7E" w:rsidR="006B74FE" w:rsidRPr="00EA1C08" w:rsidRDefault="006B74FE" w:rsidP="00492F62">
            <w:pPr>
              <w:ind w:hanging="4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9FA0DAF" w14:textId="1E912E83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39,208</w:t>
            </w:r>
          </w:p>
        </w:tc>
        <w:tc>
          <w:tcPr>
            <w:tcW w:w="271" w:type="dxa"/>
          </w:tcPr>
          <w:p w14:paraId="18EBDEB3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BCB30A0" w14:textId="541A9ABF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294,619</w:t>
            </w:r>
          </w:p>
        </w:tc>
        <w:tc>
          <w:tcPr>
            <w:tcW w:w="271" w:type="dxa"/>
          </w:tcPr>
          <w:p w14:paraId="2D153B6C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2957B26" w14:textId="0CE4ED55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764,300</w:t>
            </w:r>
          </w:p>
        </w:tc>
        <w:tc>
          <w:tcPr>
            <w:tcW w:w="271" w:type="dxa"/>
          </w:tcPr>
          <w:p w14:paraId="5BA21D45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549D04E" w14:textId="71F474FB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13,497</w:t>
            </w:r>
          </w:p>
        </w:tc>
        <w:tc>
          <w:tcPr>
            <w:tcW w:w="271" w:type="dxa"/>
          </w:tcPr>
          <w:p w14:paraId="2BC94449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34D7969" w14:textId="681281E3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331,175</w:t>
            </w:r>
          </w:p>
        </w:tc>
        <w:tc>
          <w:tcPr>
            <w:tcW w:w="271" w:type="dxa"/>
          </w:tcPr>
          <w:p w14:paraId="2E37A9A1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8736254" w14:textId="3AE41FB8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D8FE603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477F574" w14:textId="5745D1EC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4FE">
              <w:rPr>
                <w:rFonts w:ascii="Angsana New" w:hAnsi="Angsana New"/>
                <w:sz w:val="28"/>
                <w:szCs w:val="28"/>
              </w:rPr>
              <w:t>1,442,799</w:t>
            </w:r>
          </w:p>
        </w:tc>
      </w:tr>
      <w:tr w:rsidR="006B74FE" w:rsidRPr="00EA1C08" w14:paraId="5275CC09" w14:textId="77777777" w:rsidTr="00920BE2">
        <w:trPr>
          <w:cantSplit/>
          <w:trHeight w:val="147"/>
        </w:trPr>
        <w:tc>
          <w:tcPr>
            <w:tcW w:w="3780" w:type="dxa"/>
          </w:tcPr>
          <w:p w14:paraId="0F8474E9" w14:textId="77777777" w:rsidR="006B74FE" w:rsidRPr="00EA1C08" w:rsidRDefault="006B74FE" w:rsidP="00492F62">
            <w:pPr>
              <w:ind w:hanging="40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85C3EB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14:paraId="11B9EDD5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4E5C797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14:paraId="1E26C313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01673DD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867B576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DA930FC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EC8E11B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B708D11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E0B139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FBAED9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F6F9E31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8146BBB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B74FE" w:rsidRPr="00EA1C08" w14:paraId="4BDBC091" w14:textId="77777777" w:rsidTr="00920BE2">
        <w:trPr>
          <w:cantSplit/>
          <w:trHeight w:val="147"/>
        </w:trPr>
        <w:tc>
          <w:tcPr>
            <w:tcW w:w="3780" w:type="dxa"/>
          </w:tcPr>
          <w:p w14:paraId="0C214CB7" w14:textId="77777777" w:rsidR="006B74FE" w:rsidRPr="00EA1C08" w:rsidRDefault="006B74FE" w:rsidP="00492F62">
            <w:pPr>
              <w:ind w:hanging="40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5" w:type="dxa"/>
          </w:tcPr>
          <w:p w14:paraId="7488BAFB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C7A195C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32BA0BC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BC21C9F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0D0CECF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59ACD3D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EC08888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B42AE7C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82CA629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3EF47F0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DA7A23F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081F7B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9AC8E4B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B74FE" w:rsidRPr="00EA1C08" w14:paraId="0D05951D" w14:textId="77777777" w:rsidTr="00920BE2">
        <w:trPr>
          <w:cantSplit/>
          <w:trHeight w:val="147"/>
        </w:trPr>
        <w:tc>
          <w:tcPr>
            <w:tcW w:w="3780" w:type="dxa"/>
          </w:tcPr>
          <w:p w14:paraId="4877550A" w14:textId="74DB3938" w:rsidR="006B74FE" w:rsidRPr="00EA1C08" w:rsidRDefault="006B74FE" w:rsidP="00492F62">
            <w:pPr>
              <w:ind w:hanging="4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5" w:type="dxa"/>
          </w:tcPr>
          <w:p w14:paraId="25063CB9" w14:textId="4E48B505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171,652</w:t>
            </w:r>
          </w:p>
        </w:tc>
        <w:tc>
          <w:tcPr>
            <w:tcW w:w="271" w:type="dxa"/>
          </w:tcPr>
          <w:p w14:paraId="7B5441BF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A6B3398" w14:textId="21DD23B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203,342</w:t>
            </w:r>
          </w:p>
        </w:tc>
        <w:tc>
          <w:tcPr>
            <w:tcW w:w="271" w:type="dxa"/>
          </w:tcPr>
          <w:p w14:paraId="2DA74E1F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66CD76D" w14:textId="68513313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233,570</w:t>
            </w:r>
          </w:p>
        </w:tc>
        <w:tc>
          <w:tcPr>
            <w:tcW w:w="271" w:type="dxa"/>
          </w:tcPr>
          <w:p w14:paraId="1891341C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588E2E7" w14:textId="2C6BD74A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271" w:type="dxa"/>
          </w:tcPr>
          <w:p w14:paraId="3F756B65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6A5D35E" w14:textId="67EA297D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69,898</w:t>
            </w:r>
          </w:p>
        </w:tc>
        <w:tc>
          <w:tcPr>
            <w:tcW w:w="271" w:type="dxa"/>
          </w:tcPr>
          <w:p w14:paraId="72AA702C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F9E3C93" w14:textId="37A0EED3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12,292</w:t>
            </w:r>
          </w:p>
        </w:tc>
        <w:tc>
          <w:tcPr>
            <w:tcW w:w="271" w:type="dxa"/>
          </w:tcPr>
          <w:p w14:paraId="44869F28" w14:textId="77777777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B948D81" w14:textId="1F7673FF" w:rsidR="006B74FE" w:rsidRPr="00EA1C08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5AC2">
              <w:rPr>
                <w:rFonts w:asciiTheme="majorBidi" w:hAnsiTheme="majorBidi" w:cstheme="majorBidi"/>
                <w:sz w:val="28"/>
                <w:szCs w:val="28"/>
              </w:rPr>
              <w:t>691,968</w:t>
            </w:r>
          </w:p>
        </w:tc>
      </w:tr>
      <w:tr w:rsidR="006B74FE" w:rsidRPr="00EA1C08" w14:paraId="69B0B152" w14:textId="77777777" w:rsidTr="00920BE2">
        <w:trPr>
          <w:cantSplit/>
          <w:trHeight w:val="147"/>
        </w:trPr>
        <w:tc>
          <w:tcPr>
            <w:tcW w:w="3780" w:type="dxa"/>
          </w:tcPr>
          <w:p w14:paraId="2A3627C4" w14:textId="3F7AFB9A" w:rsidR="006B74FE" w:rsidRPr="00EA1C08" w:rsidRDefault="006B74FE" w:rsidP="00492F62">
            <w:pPr>
              <w:ind w:hanging="4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5" w:type="dxa"/>
          </w:tcPr>
          <w:p w14:paraId="7AA066D0" w14:textId="66FD35E4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171,447</w:t>
            </w:r>
          </w:p>
        </w:tc>
        <w:tc>
          <w:tcPr>
            <w:tcW w:w="271" w:type="dxa"/>
          </w:tcPr>
          <w:p w14:paraId="769526E1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301868A" w14:textId="035DF522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186,837</w:t>
            </w:r>
          </w:p>
        </w:tc>
        <w:tc>
          <w:tcPr>
            <w:tcW w:w="271" w:type="dxa"/>
          </w:tcPr>
          <w:p w14:paraId="7C933F42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EED318" w14:textId="05170CA1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243,948</w:t>
            </w:r>
          </w:p>
        </w:tc>
        <w:tc>
          <w:tcPr>
            <w:tcW w:w="271" w:type="dxa"/>
          </w:tcPr>
          <w:p w14:paraId="60250CF8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86F6A5A" w14:textId="448299BB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271" w:type="dxa"/>
          </w:tcPr>
          <w:p w14:paraId="354FB385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DA6D154" w14:textId="5066D048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62,886</w:t>
            </w:r>
          </w:p>
        </w:tc>
        <w:tc>
          <w:tcPr>
            <w:tcW w:w="271" w:type="dxa"/>
          </w:tcPr>
          <w:p w14:paraId="13B95F75" w14:textId="77777777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98FBA1C" w14:textId="09A5390C" w:rsidR="006B74FE" w:rsidRPr="006B74FE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  <w:tc>
          <w:tcPr>
            <w:tcW w:w="271" w:type="dxa"/>
          </w:tcPr>
          <w:p w14:paraId="29E39D43" w14:textId="77777777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C14EC0F" w14:textId="3C4D882E" w:rsidR="006B74FE" w:rsidRPr="00610599" w:rsidRDefault="006B74FE" w:rsidP="006B74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74FE">
              <w:rPr>
                <w:rFonts w:asciiTheme="majorBidi" w:hAnsiTheme="majorBidi" w:cstheme="majorBidi"/>
                <w:sz w:val="28"/>
                <w:szCs w:val="28"/>
              </w:rPr>
              <w:t>668,881</w:t>
            </w:r>
          </w:p>
        </w:tc>
      </w:tr>
    </w:tbl>
    <w:p w14:paraId="3A8F87A2" w14:textId="77777777" w:rsidR="00246EB4" w:rsidRPr="00EA1C08" w:rsidRDefault="00246EB4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246EB4" w:rsidRPr="00EA1C08" w:rsidSect="00B05AE5">
          <w:footerReference w:type="default" r:id="rId14"/>
          <w:footerReference w:type="first" r:id="rId1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2F531A75" w14:textId="05C1D7D7" w:rsidR="000C5268" w:rsidRPr="00DD4B45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D4B45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</w:t>
      </w:r>
      <w:r w:rsidR="00356D68" w:rsidRPr="00DD4B45">
        <w:rPr>
          <w:rFonts w:ascii="Angsana New" w:hAnsi="Angsana New"/>
          <w:sz w:val="30"/>
          <w:szCs w:val="30"/>
          <w:cs/>
        </w:rPr>
        <w:t>และค่าเผื่อการด้อยค่า</w:t>
      </w:r>
      <w:r w:rsidRPr="00DD4B45">
        <w:rPr>
          <w:rFonts w:ascii="Angsana New" w:hAnsi="Angsana New"/>
          <w:sz w:val="30"/>
          <w:szCs w:val="30"/>
          <w:cs/>
        </w:rPr>
        <w:t>ของ</w:t>
      </w:r>
      <w:r w:rsidR="007B55AF" w:rsidRPr="00DD4B45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DD4B45">
        <w:rPr>
          <w:rFonts w:ascii="Angsana New" w:hAnsi="Angsana New"/>
          <w:sz w:val="30"/>
          <w:szCs w:val="30"/>
          <w:cs/>
        </w:rPr>
        <w:t>ของกลุ่มบริษัทซึ่งหักค่าเสื่อมราคาทั้งจำนวนแล้วแต่ยังคงใช้งานอยู่</w:t>
      </w:r>
      <w:r w:rsidR="00286977">
        <w:rPr>
          <w:rFonts w:ascii="Angsana New" w:hAnsi="Angsana New"/>
          <w:sz w:val="30"/>
          <w:szCs w:val="30"/>
          <w:cs/>
        </w:rPr>
        <w:t>ภายใต้การบำรุงรักษาอย่างเป็นระบบ</w:t>
      </w:r>
      <w:r w:rsidRPr="00DD4B4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2AA" w:rsidRPr="00DD4B45">
        <w:rPr>
          <w:rFonts w:ascii="Angsana New" w:hAnsi="Angsana New"/>
          <w:sz w:val="30"/>
          <w:szCs w:val="30"/>
        </w:rPr>
        <w:t>31</w:t>
      </w:r>
      <w:r w:rsidRPr="00DD4B4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D4B45">
        <w:rPr>
          <w:rFonts w:ascii="Angsana New" w:hAnsi="Angsana New"/>
          <w:sz w:val="30"/>
          <w:szCs w:val="30"/>
        </w:rPr>
        <w:t>256</w:t>
      </w:r>
      <w:r w:rsidR="00B56350" w:rsidRPr="00DD4B45">
        <w:rPr>
          <w:rFonts w:ascii="Angsana New" w:hAnsi="Angsana New"/>
          <w:sz w:val="30"/>
          <w:szCs w:val="30"/>
        </w:rPr>
        <w:t>8</w:t>
      </w:r>
      <w:r w:rsidRPr="00DD4B45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DD4B45">
        <w:rPr>
          <w:rFonts w:ascii="Angsana New" w:hAnsi="Angsana New"/>
          <w:sz w:val="30"/>
          <w:szCs w:val="30"/>
        </w:rPr>
        <w:t>256</w:t>
      </w:r>
      <w:r w:rsidR="00B56350" w:rsidRPr="00DD4B45">
        <w:rPr>
          <w:rFonts w:ascii="Angsana New" w:hAnsi="Angsana New"/>
          <w:sz w:val="30"/>
          <w:szCs w:val="30"/>
        </w:rPr>
        <w:t>7</w:t>
      </w:r>
      <w:r w:rsidR="00164933" w:rsidRPr="00DD4B45">
        <w:rPr>
          <w:rFonts w:ascii="Angsana New" w:hAnsi="Angsana New"/>
          <w:sz w:val="30"/>
          <w:szCs w:val="30"/>
          <w:cs/>
        </w:rPr>
        <w:t xml:space="preserve"> </w:t>
      </w:r>
      <w:r w:rsidRPr="00DD4B45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22AD4B8" w14:textId="77777777" w:rsidR="000C5268" w:rsidRPr="00DD4B45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5530"/>
        <w:gridCol w:w="291"/>
        <w:gridCol w:w="1509"/>
        <w:gridCol w:w="540"/>
        <w:gridCol w:w="1560"/>
      </w:tblGrid>
      <w:tr w:rsidR="00EA1C08" w:rsidRPr="00DD4B45" w14:paraId="58DF4763" w14:textId="77777777" w:rsidTr="00361078">
        <w:tc>
          <w:tcPr>
            <w:tcW w:w="5530" w:type="dxa"/>
          </w:tcPr>
          <w:p w14:paraId="602F64FE" w14:textId="77777777" w:rsidR="000C5268" w:rsidRPr="00DD4B45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5424F6C" w14:textId="77777777" w:rsidR="000C5268" w:rsidRPr="00DD4B45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2BEDB256" w14:textId="77777777" w:rsidR="000C5268" w:rsidRPr="00DD4B45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B45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A1C08" w:rsidRPr="00DD4B45" w14:paraId="4804A7F7" w14:textId="77777777" w:rsidTr="00361078">
        <w:tc>
          <w:tcPr>
            <w:tcW w:w="5530" w:type="dxa"/>
          </w:tcPr>
          <w:p w14:paraId="08C27902" w14:textId="77777777" w:rsidR="00807175" w:rsidRPr="00DD4B4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7A9059D" w14:textId="77777777" w:rsidR="00807175" w:rsidRPr="00DD4B4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1A49213E" w14:textId="486DF66D" w:rsidR="00807175" w:rsidRPr="00DD4B45" w:rsidRDefault="00DB12AA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256</w:t>
            </w:r>
            <w:r w:rsidR="00B56350" w:rsidRPr="00DD4B4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028D0CC3" w14:textId="77777777" w:rsidR="00807175" w:rsidRPr="00DD4B4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2F4205" w14:textId="61F3445B" w:rsidR="00807175" w:rsidRPr="00DD4B45" w:rsidRDefault="00DB12AA" w:rsidP="001E70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256</w:t>
            </w:r>
            <w:r w:rsidR="00B56350" w:rsidRPr="00DD4B4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56350" w:rsidRPr="00DD4B45" w14:paraId="56CC4695" w14:textId="77777777" w:rsidTr="00361078">
        <w:tc>
          <w:tcPr>
            <w:tcW w:w="5530" w:type="dxa"/>
          </w:tcPr>
          <w:p w14:paraId="75AC79BB" w14:textId="77777777" w:rsidR="00B56350" w:rsidRPr="00DD4B45" w:rsidRDefault="00B56350" w:rsidP="00492F62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DD4B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74C6F451" w14:textId="77777777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0F97AB29" w14:textId="4D5DD155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1,</w:t>
            </w:r>
            <w:r w:rsidR="006B74FE" w:rsidRPr="00DD4B45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540" w:type="dxa"/>
          </w:tcPr>
          <w:p w14:paraId="488DEE61" w14:textId="77777777" w:rsidR="00B56350" w:rsidRPr="00DD4B45" w:rsidRDefault="00B56350" w:rsidP="00B5635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FED8B5" w14:textId="0C6BF051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1,330</w:t>
            </w:r>
          </w:p>
        </w:tc>
      </w:tr>
      <w:tr w:rsidR="00B56350" w:rsidRPr="00DD4B45" w14:paraId="70D317A2" w14:textId="77777777" w:rsidTr="00361078">
        <w:tc>
          <w:tcPr>
            <w:tcW w:w="5530" w:type="dxa"/>
          </w:tcPr>
          <w:p w14:paraId="75BCB01F" w14:textId="77777777" w:rsidR="00B56350" w:rsidRPr="00DD4B45" w:rsidRDefault="00B56350" w:rsidP="00492F62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DD4B4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" w:type="dxa"/>
          </w:tcPr>
          <w:p w14:paraId="62BD87FA" w14:textId="77777777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C165F42" w14:textId="27D0D303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9</w:t>
            </w:r>
            <w:r w:rsidR="006B74FE" w:rsidRPr="00DD4B45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540" w:type="dxa"/>
          </w:tcPr>
          <w:p w14:paraId="21512DDC" w14:textId="77777777" w:rsidR="00B56350" w:rsidRPr="00DD4B45" w:rsidRDefault="00B56350" w:rsidP="00B5635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2592451" w14:textId="26979EAF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</w:tbl>
    <w:p w14:paraId="6D3E8461" w14:textId="77777777" w:rsidR="000C5268" w:rsidRPr="00DD4B45" w:rsidRDefault="000C5268" w:rsidP="000C5268">
      <w:pPr>
        <w:jc w:val="thaiDistribute"/>
        <w:rPr>
          <w:rFonts w:ascii="Angsana New" w:hAnsi="Angsana New"/>
          <w:sz w:val="30"/>
          <w:szCs w:val="30"/>
        </w:rPr>
      </w:pPr>
    </w:p>
    <w:p w14:paraId="1269780D" w14:textId="0E802222" w:rsidR="001B2683" w:rsidRPr="00DD4B45" w:rsidRDefault="007E22A5" w:rsidP="001B268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DD4B4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D4B45">
        <w:rPr>
          <w:rFonts w:ascii="Angsana New" w:hAnsi="Angsana New"/>
          <w:sz w:val="30"/>
          <w:szCs w:val="30"/>
        </w:rPr>
        <w:t>31</w:t>
      </w:r>
      <w:r w:rsidRPr="00DD4B4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D4B45">
        <w:rPr>
          <w:rFonts w:ascii="Angsana New" w:hAnsi="Angsana New"/>
          <w:sz w:val="30"/>
          <w:szCs w:val="30"/>
        </w:rPr>
        <w:t>256</w:t>
      </w:r>
      <w:r w:rsidR="00B56350" w:rsidRPr="00DD4B45">
        <w:rPr>
          <w:rFonts w:ascii="Angsana New" w:hAnsi="Angsana New"/>
          <w:sz w:val="30"/>
          <w:szCs w:val="30"/>
        </w:rPr>
        <w:t>8</w:t>
      </w:r>
      <w:r w:rsidRPr="00DD4B45">
        <w:rPr>
          <w:rFonts w:ascii="Angsana New" w:hAnsi="Angsana New"/>
          <w:sz w:val="30"/>
          <w:szCs w:val="30"/>
          <w:cs/>
        </w:rPr>
        <w:t xml:space="preserve"> และ </w:t>
      </w:r>
      <w:r w:rsidRPr="00DD4B45">
        <w:rPr>
          <w:rFonts w:ascii="Angsana New" w:hAnsi="Angsana New"/>
          <w:sz w:val="30"/>
          <w:szCs w:val="30"/>
        </w:rPr>
        <w:t>256</w:t>
      </w:r>
      <w:r w:rsidR="00B56350" w:rsidRPr="00DD4B45">
        <w:rPr>
          <w:rFonts w:ascii="Angsana New" w:hAnsi="Angsana New"/>
          <w:sz w:val="30"/>
          <w:szCs w:val="30"/>
        </w:rPr>
        <w:t>7</w:t>
      </w:r>
      <w:r w:rsidRPr="00DD4B45">
        <w:rPr>
          <w:rFonts w:ascii="Angsana New" w:hAnsi="Angsana New"/>
          <w:sz w:val="30"/>
          <w:szCs w:val="30"/>
          <w:cs/>
        </w:rPr>
        <w:t xml:space="preserve"> </w:t>
      </w:r>
      <w:r w:rsidR="001B2683" w:rsidRPr="00DD4B45">
        <w:rPr>
          <w:rFonts w:ascii="Angsana New" w:hAnsi="Angsana New"/>
          <w:sz w:val="30"/>
          <w:szCs w:val="30"/>
          <w:cs/>
        </w:rPr>
        <w:t>ที่ดิน</w:t>
      </w:r>
      <w:r w:rsidR="0065547E" w:rsidRPr="00DD4B45">
        <w:rPr>
          <w:rFonts w:ascii="Angsana New" w:hAnsi="Angsana New"/>
          <w:sz w:val="30"/>
          <w:szCs w:val="30"/>
          <w:cs/>
        </w:rPr>
        <w:t xml:space="preserve"> อาคาร และอุปกรณ์ส่วนใหญ่</w:t>
      </w:r>
      <w:r w:rsidR="001B2683" w:rsidRPr="00DD4B45">
        <w:rPr>
          <w:rFonts w:ascii="Angsana New" w:hAnsi="Angsana New"/>
          <w:sz w:val="30"/>
          <w:szCs w:val="30"/>
          <w:cs/>
        </w:rPr>
        <w:t>ของกลุ่มบริษัท</w:t>
      </w:r>
      <w:r w:rsidRPr="00DD4B45">
        <w:rPr>
          <w:rFonts w:ascii="Angsana New" w:hAnsi="Angsana New"/>
          <w:sz w:val="30"/>
          <w:szCs w:val="30"/>
          <w:cs/>
        </w:rPr>
        <w:t xml:space="preserve"> (มูลค่าสุทธิตามบัญชี) </w:t>
      </w:r>
      <w:r w:rsidR="001B2683" w:rsidRPr="00DD4B45">
        <w:rPr>
          <w:rFonts w:ascii="Angsana New" w:hAnsi="Angsana New"/>
          <w:sz w:val="30"/>
          <w:szCs w:val="30"/>
          <w:cs/>
        </w:rPr>
        <w:t>ได้</w:t>
      </w:r>
      <w:r w:rsidR="000E1804" w:rsidRPr="00DD4B45">
        <w:rPr>
          <w:rFonts w:ascii="Angsana New" w:hAnsi="Angsana New"/>
          <w:sz w:val="30"/>
          <w:szCs w:val="30"/>
          <w:cs/>
        </w:rPr>
        <w:t>ถูก</w:t>
      </w:r>
      <w:r w:rsidR="001B2683" w:rsidRPr="00DD4B45">
        <w:rPr>
          <w:rFonts w:ascii="Angsana New" w:hAnsi="Angsana New"/>
          <w:sz w:val="30"/>
          <w:szCs w:val="30"/>
          <w:cs/>
        </w:rPr>
        <w:t>จดจำนองเพื่อค้ำประกันวงเงินสินเชื่อที่กลุ่มบริษัทได้รับจาก</w:t>
      </w:r>
      <w:r w:rsidR="009C4823" w:rsidRPr="00DD4B45">
        <w:rPr>
          <w:rFonts w:ascii="Angsana New" w:hAnsi="Angsana New"/>
          <w:sz w:val="30"/>
          <w:szCs w:val="30"/>
          <w:cs/>
        </w:rPr>
        <w:t>ธนาคาร</w:t>
      </w:r>
      <w:r w:rsidR="001B2683" w:rsidRPr="00DD4B45">
        <w:rPr>
          <w:rFonts w:ascii="Angsana New" w:hAnsi="Angsana New"/>
          <w:sz w:val="30"/>
          <w:szCs w:val="30"/>
          <w:cs/>
        </w:rPr>
        <w:t>ในประเทศ</w:t>
      </w:r>
      <w:r w:rsidR="00D930EA" w:rsidRPr="00DD4B45">
        <w:rPr>
          <w:rFonts w:ascii="Angsana New" w:hAnsi="Angsana New"/>
          <w:sz w:val="30"/>
          <w:szCs w:val="30"/>
          <w:cs/>
        </w:rPr>
        <w:t>บาง</w:t>
      </w:r>
      <w:r w:rsidR="001B2683" w:rsidRPr="00DD4B45">
        <w:rPr>
          <w:rFonts w:ascii="Angsana New" w:hAnsi="Angsana New"/>
          <w:sz w:val="30"/>
          <w:szCs w:val="30"/>
          <w:cs/>
        </w:rPr>
        <w:t>แห่ง</w:t>
      </w:r>
      <w:r w:rsidR="007D76AF" w:rsidRPr="00DD4B45">
        <w:rPr>
          <w:rFonts w:ascii="Angsana New" w:hAnsi="Angsana New"/>
          <w:sz w:val="30"/>
          <w:szCs w:val="30"/>
          <w:cs/>
        </w:rPr>
        <w:t xml:space="preserve"> (ดู</w:t>
      </w:r>
      <w:r w:rsidR="001B2683" w:rsidRPr="00DD4B45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AB61F6" w:rsidRPr="00DD4B45">
        <w:rPr>
          <w:rFonts w:ascii="Angsana New" w:hAnsi="Angsana New"/>
          <w:sz w:val="30"/>
          <w:szCs w:val="30"/>
        </w:rPr>
        <w:t>16</w:t>
      </w:r>
      <w:r w:rsidR="007D76AF" w:rsidRPr="00DD4B45">
        <w:rPr>
          <w:rFonts w:ascii="Angsana New" w:hAnsi="Angsana New"/>
          <w:sz w:val="30"/>
          <w:szCs w:val="30"/>
          <w:cs/>
        </w:rPr>
        <w:t>)</w:t>
      </w:r>
      <w:r w:rsidR="008B33C8" w:rsidRPr="00DD4B45">
        <w:rPr>
          <w:rFonts w:ascii="Angsana New" w:hAnsi="Angsana New"/>
          <w:sz w:val="30"/>
          <w:szCs w:val="30"/>
        </w:rPr>
        <w:t xml:space="preserve"> </w:t>
      </w:r>
      <w:r w:rsidR="001F22CE" w:rsidRPr="00DD4B45">
        <w:rPr>
          <w:rFonts w:ascii="Angsana New" w:hAnsi="Angsana New"/>
          <w:sz w:val="30"/>
          <w:szCs w:val="30"/>
          <w:cs/>
        </w:rPr>
        <w:t>และ</w:t>
      </w:r>
      <w:r w:rsidR="007D76AF" w:rsidRPr="00DD4B45">
        <w:rPr>
          <w:rFonts w:ascii="Angsana New" w:hAnsi="Angsana New"/>
          <w:sz w:val="30"/>
          <w:szCs w:val="30"/>
          <w:cs/>
        </w:rPr>
        <w:t>ค้ำประกัน</w:t>
      </w:r>
      <w:r w:rsidR="00AE170A" w:rsidRPr="00DD4B45">
        <w:rPr>
          <w:rFonts w:ascii="Angsana New" w:hAnsi="Angsana New"/>
          <w:sz w:val="30"/>
          <w:szCs w:val="30"/>
          <w:cs/>
        </w:rPr>
        <w:t xml:space="preserve">การประเมินภาษีอากรโดยกรมสรรพากรของบริษัทย่อย </w:t>
      </w:r>
      <w:r w:rsidR="007D76AF" w:rsidRPr="00DD4B45">
        <w:rPr>
          <w:rFonts w:ascii="Angsana New" w:hAnsi="Angsana New"/>
          <w:sz w:val="30"/>
          <w:szCs w:val="30"/>
          <w:cs/>
        </w:rPr>
        <w:t>(ดู</w:t>
      </w:r>
      <w:r w:rsidR="00AE170A" w:rsidRPr="00DD4B45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AB61F6" w:rsidRPr="00DD4B45">
        <w:rPr>
          <w:rFonts w:ascii="Angsana New" w:hAnsi="Angsana New"/>
          <w:sz w:val="30"/>
          <w:szCs w:val="30"/>
        </w:rPr>
        <w:t>29</w:t>
      </w:r>
      <w:r w:rsidR="007D76AF" w:rsidRPr="00DD4B45">
        <w:rPr>
          <w:rFonts w:ascii="Angsana New" w:hAnsi="Angsana New"/>
          <w:sz w:val="30"/>
          <w:szCs w:val="30"/>
        </w:rPr>
        <w:t>)</w:t>
      </w:r>
      <w:r w:rsidR="00611FD0" w:rsidRPr="00DD4B4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732F331B" w14:textId="77777777" w:rsidR="005F617D" w:rsidRPr="00DD4B45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5530"/>
        <w:gridCol w:w="291"/>
        <w:gridCol w:w="1509"/>
        <w:gridCol w:w="540"/>
        <w:gridCol w:w="1560"/>
      </w:tblGrid>
      <w:tr w:rsidR="00EA1C08" w:rsidRPr="00DD4B45" w14:paraId="5B5FCC60" w14:textId="77777777" w:rsidTr="00361078">
        <w:tc>
          <w:tcPr>
            <w:tcW w:w="5530" w:type="dxa"/>
          </w:tcPr>
          <w:p w14:paraId="74C88F56" w14:textId="7777777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D2FD23F" w14:textId="7777777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3EA1AC67" w14:textId="7777777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B45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A1C08" w:rsidRPr="00DD4B45" w14:paraId="28703A5E" w14:textId="77777777" w:rsidTr="00361078">
        <w:tc>
          <w:tcPr>
            <w:tcW w:w="5530" w:type="dxa"/>
          </w:tcPr>
          <w:p w14:paraId="05305A5E" w14:textId="7777777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B07734F" w14:textId="7777777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57DF6927" w14:textId="15CF77FB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256</w:t>
            </w:r>
            <w:r w:rsidR="00B56350" w:rsidRPr="00DD4B4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0D1D3A3" w14:textId="7777777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CB0DF37" w14:textId="0851A0F7" w:rsidR="00611FD0" w:rsidRPr="00DD4B45" w:rsidRDefault="00611FD0" w:rsidP="004B54C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256</w:t>
            </w:r>
            <w:r w:rsidR="00B56350" w:rsidRPr="00DD4B4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56350" w:rsidRPr="00DD4B45" w14:paraId="6B62E82F" w14:textId="77777777" w:rsidTr="00361078">
        <w:tc>
          <w:tcPr>
            <w:tcW w:w="5530" w:type="dxa"/>
          </w:tcPr>
          <w:p w14:paraId="747BE583" w14:textId="77777777" w:rsidR="00B56350" w:rsidRPr="00DD4B45" w:rsidRDefault="00B56350" w:rsidP="00492F62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DD4B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5020C9BA" w14:textId="77777777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4E7B738" w14:textId="2EEC11FC" w:rsidR="00B56350" w:rsidRPr="00DD4B45" w:rsidRDefault="000D6946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990</w:t>
            </w:r>
            <w:r w:rsidR="00DD4B45" w:rsidRPr="00DD4B4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9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40" w:type="dxa"/>
          </w:tcPr>
          <w:p w14:paraId="186CA03C" w14:textId="77777777" w:rsidR="00B56350" w:rsidRPr="00DD4B45" w:rsidRDefault="00B56350" w:rsidP="00B5635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4BDCD0" w14:textId="4AF2831A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1,031.5</w:t>
            </w:r>
          </w:p>
        </w:tc>
      </w:tr>
      <w:tr w:rsidR="00B56350" w:rsidRPr="00DD4B45" w14:paraId="6ECEAF8B" w14:textId="77777777" w:rsidTr="00361078">
        <w:tc>
          <w:tcPr>
            <w:tcW w:w="5530" w:type="dxa"/>
          </w:tcPr>
          <w:p w14:paraId="4C723DFF" w14:textId="77777777" w:rsidR="00B56350" w:rsidRPr="00DD4B45" w:rsidRDefault="00B56350" w:rsidP="00492F62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DD4B4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" w:type="dxa"/>
          </w:tcPr>
          <w:p w14:paraId="55C14144" w14:textId="77777777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1F1C18A" w14:textId="4A23FE25" w:rsidR="00B56350" w:rsidRPr="00DD4B45" w:rsidRDefault="000D6946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590</w:t>
            </w:r>
            <w:r w:rsidR="00DD4B45" w:rsidRPr="00DD4B4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D694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40" w:type="dxa"/>
          </w:tcPr>
          <w:p w14:paraId="629AC44A" w14:textId="77777777" w:rsidR="00B56350" w:rsidRPr="00DD4B45" w:rsidRDefault="00B56350" w:rsidP="00B5635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6694025" w14:textId="0C98A0D7" w:rsidR="00B56350" w:rsidRPr="00DD4B45" w:rsidRDefault="00B56350" w:rsidP="00B5635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B45">
              <w:rPr>
                <w:rFonts w:ascii="Angsana New" w:hAnsi="Angsana New"/>
                <w:sz w:val="30"/>
                <w:szCs w:val="30"/>
              </w:rPr>
              <w:t>623.5</w:t>
            </w:r>
          </w:p>
        </w:tc>
      </w:tr>
    </w:tbl>
    <w:p w14:paraId="22812581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CE23F0" w14:textId="3B2B3331" w:rsidR="00114793" w:rsidRPr="00DD4B45" w:rsidRDefault="00114793" w:rsidP="00114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  <w:sz w:val="30"/>
          <w:szCs w:val="30"/>
        </w:rPr>
      </w:pPr>
      <w:r w:rsidRPr="00DD4B45">
        <w:rPr>
          <w:rFonts w:ascii="Angsana New" w:hAnsi="Angsana New"/>
          <w:spacing w:val="-2"/>
          <w:sz w:val="30"/>
          <w:szCs w:val="30"/>
          <w:cs/>
        </w:rPr>
        <w:t xml:space="preserve">ในระหว่างไตรมาสแรกของปี </w:t>
      </w:r>
      <w:r w:rsidRPr="00DD4B45">
        <w:rPr>
          <w:rFonts w:ascii="Angsana New" w:hAnsi="Angsana New"/>
          <w:spacing w:val="-2"/>
          <w:sz w:val="30"/>
          <w:szCs w:val="30"/>
        </w:rPr>
        <w:t>2568</w:t>
      </w:r>
      <w:r w:rsidRPr="00DD4B45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(ชลบุรีกันยง) ได้ขายที่ดินบางส่วนให้แก่กิจการที่ไม่เกี่ยวข้องกันเเห่งหนึ่งซึ่งมีกำไรจากการขายที่ดินดังกล่าวประมาณ </w:t>
      </w:r>
      <w:r w:rsidRPr="00DD4B45">
        <w:rPr>
          <w:rFonts w:ascii="Angsana New" w:hAnsi="Angsana New"/>
          <w:spacing w:val="-2"/>
          <w:sz w:val="30"/>
          <w:szCs w:val="30"/>
        </w:rPr>
        <w:t>21.2</w:t>
      </w:r>
      <w:r w:rsidRPr="00DD4B45">
        <w:rPr>
          <w:rFonts w:ascii="Angsana New" w:hAnsi="Angsana New"/>
          <w:spacing w:val="-2"/>
          <w:sz w:val="30"/>
          <w:szCs w:val="30"/>
          <w:cs/>
        </w:rPr>
        <w:t xml:space="preserve"> ล้านบาทโดยเเสดงรายการเป็นส่วนหนึ่งของ "รายได้อื่น" ในงบกำไรขาดทุนเบ็ดเสร็จรวมสำหรับปี </w:t>
      </w:r>
      <w:r w:rsidRPr="00DD4B45">
        <w:rPr>
          <w:rFonts w:ascii="Angsana New" w:hAnsi="Angsana New"/>
          <w:spacing w:val="-2"/>
          <w:sz w:val="30"/>
          <w:szCs w:val="30"/>
        </w:rPr>
        <w:t>2568</w:t>
      </w:r>
    </w:p>
    <w:p w14:paraId="4F8881A8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E2E1EC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01F70D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6F58CF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AEC1AF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C49312A" w14:textId="77777777" w:rsidR="00446FAC" w:rsidRPr="00DD4B45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EFE2E4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3DFF502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1C71FB2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F17E4EE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2B63C34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4306424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F7E9D55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766A112" w14:textId="77777777" w:rsidR="00446FAC" w:rsidRPr="00EA1C08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AFA0500" w14:textId="77777777" w:rsidR="00833E05" w:rsidRPr="00EA1C08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49EAD63" w14:textId="37DD1172" w:rsidR="0008670F" w:rsidRPr="00EA1C08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สินทรัพย์ที่ไม่ได้ใช้ในการดำเนินงาน</w:t>
      </w:r>
      <w:r w:rsidR="00DD4B45">
        <w:rPr>
          <w:rFonts w:ascii="Angsana New" w:hAnsi="Angsana New"/>
          <w:i/>
          <w:iCs/>
          <w:sz w:val="30"/>
          <w:szCs w:val="30"/>
          <w:cs/>
        </w:rPr>
        <w:t xml:space="preserve"> - สุทธิ</w:t>
      </w:r>
    </w:p>
    <w:p w14:paraId="166E8762" w14:textId="77777777" w:rsidR="0008670F" w:rsidRPr="00EA1C08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14:paraId="294C7AF7" w14:textId="4614240E" w:rsidR="00961F4A" w:rsidRPr="00EA1C08" w:rsidRDefault="00E841C1" w:rsidP="00961F4A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B56350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B56350">
        <w:rPr>
          <w:rFonts w:ascii="Angsana New" w:hAnsi="Angsana New"/>
          <w:sz w:val="30"/>
          <w:szCs w:val="30"/>
        </w:rPr>
        <w:t>7</w:t>
      </w:r>
      <w:r w:rsidR="00A436BE" w:rsidRPr="00EA1C08">
        <w:rPr>
          <w:rFonts w:ascii="Angsana New" w:hAnsi="Angsana New"/>
          <w:sz w:val="30"/>
          <w:szCs w:val="30"/>
          <w:cs/>
        </w:rPr>
        <w:t xml:space="preserve"> </w:t>
      </w:r>
      <w:r w:rsidR="00961F4A" w:rsidRPr="00EA1C08">
        <w:rPr>
          <w:rFonts w:ascii="Angsana New" w:hAnsi="Angsana New"/>
          <w:sz w:val="30"/>
          <w:szCs w:val="30"/>
          <w:cs/>
        </w:rPr>
        <w:t>สินทรัพย์ที่ไม่ได้ใช้ในการดำ</w:t>
      </w:r>
      <w:r w:rsidR="00EB6E06" w:rsidRPr="00EA1C08">
        <w:rPr>
          <w:rFonts w:ascii="Angsana New" w:hAnsi="Angsana New"/>
          <w:sz w:val="30"/>
          <w:szCs w:val="30"/>
          <w:cs/>
        </w:rPr>
        <w:t xml:space="preserve">เนินงาน </w:t>
      </w:r>
      <w:r w:rsidR="00961F4A" w:rsidRPr="00EA1C08">
        <w:rPr>
          <w:rFonts w:ascii="Angsana New" w:hAnsi="Angsana New"/>
          <w:sz w:val="30"/>
          <w:szCs w:val="30"/>
          <w:cs/>
        </w:rPr>
        <w:t>ประกอบด้วย</w:t>
      </w:r>
    </w:p>
    <w:p w14:paraId="761630B1" w14:textId="77777777" w:rsidR="008D7595" w:rsidRPr="00EA1C08" w:rsidRDefault="008D7595" w:rsidP="008D7595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EA1C08" w:rsidRPr="00EA1C08" w14:paraId="3897CC5D" w14:textId="77777777" w:rsidTr="004B54CC">
        <w:trPr>
          <w:cantSplit/>
        </w:trPr>
        <w:tc>
          <w:tcPr>
            <w:tcW w:w="5850" w:type="dxa"/>
          </w:tcPr>
          <w:p w14:paraId="4C56E3C5" w14:textId="77777777" w:rsidR="008D7595" w:rsidRPr="00EA1C08" w:rsidRDefault="008D759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3C6CE4F1" w14:textId="77777777" w:rsidR="008D7595" w:rsidRPr="00EA1C08" w:rsidRDefault="008D759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06566731" w14:textId="77777777" w:rsidTr="004B54CC">
        <w:trPr>
          <w:cantSplit/>
        </w:trPr>
        <w:tc>
          <w:tcPr>
            <w:tcW w:w="5850" w:type="dxa"/>
          </w:tcPr>
          <w:p w14:paraId="3287EB52" w14:textId="77777777" w:rsidR="008D7595" w:rsidRPr="00EA1C08" w:rsidRDefault="008D759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35B72F8" w14:textId="77777777" w:rsidR="008D7595" w:rsidRPr="00EA1C08" w:rsidRDefault="008D7595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A1C08" w:rsidRPr="00EA1C08" w14:paraId="2799B9B0" w14:textId="77777777" w:rsidTr="004B54CC">
        <w:trPr>
          <w:cantSplit/>
        </w:trPr>
        <w:tc>
          <w:tcPr>
            <w:tcW w:w="5850" w:type="dxa"/>
          </w:tcPr>
          <w:p w14:paraId="3BC18723" w14:textId="77777777" w:rsidR="008D7595" w:rsidRPr="00EA1C08" w:rsidRDefault="008D7595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6A165F" w14:textId="679567C7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563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2E8E705" w14:textId="77777777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F3809C" w14:textId="4B47CFF1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B563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574AF44F" w14:textId="77777777" w:rsidTr="004B54CC">
        <w:trPr>
          <w:cantSplit/>
        </w:trPr>
        <w:tc>
          <w:tcPr>
            <w:tcW w:w="5850" w:type="dxa"/>
          </w:tcPr>
          <w:p w14:paraId="4F7566AF" w14:textId="77777777" w:rsidR="008D7595" w:rsidRPr="00EA1C08" w:rsidRDefault="008D7595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F127EE" w14:textId="77777777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F95C5ED" w14:textId="77777777" w:rsidR="008D7595" w:rsidRPr="00EA1C08" w:rsidRDefault="008D759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D70796" w14:textId="77777777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A1C08" w:rsidRPr="00EA1C08" w14:paraId="2894BA64" w14:textId="77777777" w:rsidTr="004B54CC">
        <w:trPr>
          <w:cantSplit/>
        </w:trPr>
        <w:tc>
          <w:tcPr>
            <w:tcW w:w="5850" w:type="dxa"/>
          </w:tcPr>
          <w:p w14:paraId="718B6D56" w14:textId="77777777" w:rsidR="008D7595" w:rsidRPr="00EA1C08" w:rsidRDefault="008D7595" w:rsidP="00492F62">
            <w:pPr>
              <w:ind w:hanging="4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14:paraId="0CEE7900" w14:textId="77777777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A4B91C" w14:textId="77777777" w:rsidR="008D7595" w:rsidRPr="00EA1C08" w:rsidRDefault="008D7595" w:rsidP="004B54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5E4548" w14:textId="77777777" w:rsidR="008D7595" w:rsidRPr="00EA1C08" w:rsidRDefault="008D7595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350" w:rsidRPr="00EA1C08" w14:paraId="334E043C" w14:textId="77777777" w:rsidTr="004B54CC">
        <w:trPr>
          <w:cantSplit/>
        </w:trPr>
        <w:tc>
          <w:tcPr>
            <w:tcW w:w="5850" w:type="dxa"/>
          </w:tcPr>
          <w:p w14:paraId="6CBF62FF" w14:textId="58E0DB9E" w:rsidR="00B56350" w:rsidRPr="00EA1C08" w:rsidRDefault="005B529D" w:rsidP="00492F62">
            <w:pPr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และวันที่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</w:tcPr>
          <w:p w14:paraId="0545B438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14:paraId="5E1F8B41" w14:textId="77777777" w:rsidR="00B56350" w:rsidRPr="00EA1C08" w:rsidRDefault="00B56350" w:rsidP="00B5635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2E1E51" w14:textId="5A3D154C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</w:tr>
      <w:tr w:rsidR="00EA1C08" w:rsidRPr="00EA1C08" w14:paraId="1F789090" w14:textId="77777777" w:rsidTr="004B54CC">
        <w:trPr>
          <w:cantSplit/>
        </w:trPr>
        <w:tc>
          <w:tcPr>
            <w:tcW w:w="5850" w:type="dxa"/>
          </w:tcPr>
          <w:p w14:paraId="4BAF4A6F" w14:textId="77777777" w:rsidR="00C04C92" w:rsidRPr="00EA1C08" w:rsidRDefault="00C04C92" w:rsidP="00492F62">
            <w:pPr>
              <w:tabs>
                <w:tab w:val="left" w:pos="342"/>
              </w:tabs>
              <w:ind w:right="-108" w:hanging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C751A7" w14:textId="77777777" w:rsidR="00C04C92" w:rsidRPr="00EE7EEE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F943887" w14:textId="77777777"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4496A1C" w14:textId="77777777"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14:paraId="5D26EE7D" w14:textId="77777777" w:rsidTr="004B54CC">
        <w:trPr>
          <w:cantSplit/>
        </w:trPr>
        <w:tc>
          <w:tcPr>
            <w:tcW w:w="5850" w:type="dxa"/>
          </w:tcPr>
          <w:p w14:paraId="6F4E965D" w14:textId="77777777" w:rsidR="00C04C92" w:rsidRPr="00EA1C08" w:rsidRDefault="00C04C92" w:rsidP="00492F62">
            <w:pPr>
              <w:tabs>
                <w:tab w:val="left" w:pos="342"/>
              </w:tabs>
              <w:ind w:right="-108" w:hanging="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34EB5483" w14:textId="77777777"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31600A1" w14:textId="77777777"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22EE90" w14:textId="77777777"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56350" w:rsidRPr="00EA1C08" w14:paraId="2A8BE233" w14:textId="77777777" w:rsidTr="004B54CC">
        <w:trPr>
          <w:cantSplit/>
        </w:trPr>
        <w:tc>
          <w:tcPr>
            <w:tcW w:w="5850" w:type="dxa"/>
          </w:tcPr>
          <w:p w14:paraId="39982BFE" w14:textId="1CBF9094" w:rsidR="00B56350" w:rsidRPr="00EA1C08" w:rsidRDefault="00B56350" w:rsidP="00492F62">
            <w:pPr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529D">
              <w:rPr>
                <w:rFonts w:ascii="Angsana New" w:hAnsi="Angsana New"/>
                <w:sz w:val="30"/>
                <w:szCs w:val="30"/>
                <w:cs/>
              </w:rPr>
              <w:t xml:space="preserve">และวันที่ </w:t>
            </w:r>
            <w:r w:rsidR="005B52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B529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</w:tcPr>
          <w:p w14:paraId="1DDC8F69" w14:textId="77777777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14:paraId="31766458" w14:textId="77777777" w:rsidR="00B56350" w:rsidRPr="00EA1C08" w:rsidRDefault="00B56350" w:rsidP="00B5635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F45C76" w14:textId="241BAC59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</w:tr>
      <w:tr w:rsidR="00EA1C08" w:rsidRPr="00EA1C08" w14:paraId="78BE70E3" w14:textId="77777777" w:rsidTr="004B54CC">
        <w:trPr>
          <w:cantSplit/>
        </w:trPr>
        <w:tc>
          <w:tcPr>
            <w:tcW w:w="5850" w:type="dxa"/>
          </w:tcPr>
          <w:p w14:paraId="597B9E3C" w14:textId="77777777" w:rsidR="00C04C92" w:rsidRPr="00EA1C08" w:rsidRDefault="00C04C92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724CEB" w14:textId="77777777" w:rsidR="00C04C92" w:rsidRPr="00EE7EEE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FDCD82" w14:textId="77777777"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C1AAB3" w14:textId="77777777"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A1C08" w:rsidRPr="00EA1C08" w14:paraId="5E0CFF34" w14:textId="77777777" w:rsidTr="004B54CC">
        <w:trPr>
          <w:cantSplit/>
        </w:trPr>
        <w:tc>
          <w:tcPr>
            <w:tcW w:w="5850" w:type="dxa"/>
          </w:tcPr>
          <w:p w14:paraId="3CFDA8D4" w14:textId="77777777" w:rsidR="00C04C92" w:rsidRPr="00EA1C08" w:rsidRDefault="00C04C92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</w:tcPr>
          <w:p w14:paraId="6A42AA4D" w14:textId="77777777" w:rsidR="00C04C92" w:rsidRPr="00EE7EEE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8C2B49" w14:textId="77777777" w:rsidR="00C04C92" w:rsidRPr="00EA1C08" w:rsidRDefault="00C04C92" w:rsidP="00C04C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E6544CC" w14:textId="77777777" w:rsidR="00C04C92" w:rsidRPr="00EA1C08" w:rsidRDefault="00C04C92" w:rsidP="00C04C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56350" w:rsidRPr="00EA1C08" w14:paraId="6692C6DA" w14:textId="77777777" w:rsidTr="004B54CC">
        <w:trPr>
          <w:cantSplit/>
        </w:trPr>
        <w:tc>
          <w:tcPr>
            <w:tcW w:w="5850" w:type="dxa"/>
          </w:tcPr>
          <w:p w14:paraId="33A75777" w14:textId="77777777" w:rsidR="00B56350" w:rsidRPr="00EA1C08" w:rsidRDefault="00B56350" w:rsidP="00492F62">
            <w:pPr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</w:tcPr>
          <w:p w14:paraId="35D34773" w14:textId="14D32659" w:rsidR="00B56350" w:rsidRPr="00EE7EEE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84" w:type="dxa"/>
          </w:tcPr>
          <w:p w14:paraId="0568CABE" w14:textId="77777777" w:rsidR="00B56350" w:rsidRPr="00EA1C08" w:rsidRDefault="00B56350" w:rsidP="00B5635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03684D6" w14:textId="00CA185E" w:rsidR="00B56350" w:rsidRPr="00EA1C08" w:rsidRDefault="00B56350" w:rsidP="00B563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</w:tr>
      <w:tr w:rsidR="00F10043" w:rsidRPr="00EA1C08" w14:paraId="27FA1ED3" w14:textId="77777777" w:rsidTr="004B54CC">
        <w:trPr>
          <w:cantSplit/>
        </w:trPr>
        <w:tc>
          <w:tcPr>
            <w:tcW w:w="5850" w:type="dxa"/>
          </w:tcPr>
          <w:p w14:paraId="27E3937B" w14:textId="3E2F650B" w:rsidR="00F10043" w:rsidRPr="00EA1C08" w:rsidRDefault="00F10043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ลดลงในระหว่างปี</w:t>
            </w:r>
          </w:p>
        </w:tc>
        <w:tc>
          <w:tcPr>
            <w:tcW w:w="1701" w:type="dxa"/>
          </w:tcPr>
          <w:p w14:paraId="609D99F1" w14:textId="26876DF9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04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19279E9A" w14:textId="77777777" w:rsidR="00F10043" w:rsidRPr="00EA1C08" w:rsidRDefault="00F10043" w:rsidP="00F1004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FC2A93" w14:textId="262C3F0B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 xml:space="preserve"> (151)</w:t>
            </w:r>
          </w:p>
        </w:tc>
      </w:tr>
      <w:tr w:rsidR="00F10043" w:rsidRPr="00EA1C08" w14:paraId="62BED60E" w14:textId="77777777" w:rsidTr="004B54CC">
        <w:trPr>
          <w:cantSplit/>
        </w:trPr>
        <w:tc>
          <w:tcPr>
            <w:tcW w:w="5850" w:type="dxa"/>
          </w:tcPr>
          <w:p w14:paraId="1796FA15" w14:textId="77777777" w:rsidR="00F10043" w:rsidRPr="00EA1C08" w:rsidRDefault="00F10043" w:rsidP="00492F62">
            <w:pPr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04A93C" w14:textId="6400F77C" w:rsidR="00F10043" w:rsidRPr="00B56350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84" w:type="dxa"/>
          </w:tcPr>
          <w:p w14:paraId="4BDD1FB7" w14:textId="77777777" w:rsidR="00F10043" w:rsidRPr="00EA1C08" w:rsidRDefault="00F10043" w:rsidP="00F1004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167CCE" w14:textId="5F1D713E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EEE"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</w:tr>
      <w:tr w:rsidR="00F10043" w:rsidRPr="00EA1C08" w14:paraId="1E4A8ED5" w14:textId="77777777" w:rsidTr="004B54CC">
        <w:trPr>
          <w:cantSplit/>
        </w:trPr>
        <w:tc>
          <w:tcPr>
            <w:tcW w:w="5850" w:type="dxa"/>
          </w:tcPr>
          <w:p w14:paraId="4E26D497" w14:textId="77777777" w:rsidR="00F10043" w:rsidRPr="00EA1C08" w:rsidRDefault="00F10043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2B68836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F9453E9" w14:textId="77777777" w:rsidR="00F10043" w:rsidRPr="00EA1C08" w:rsidRDefault="00F10043" w:rsidP="00F1004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863F8BF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10043" w:rsidRPr="00EA1C08" w14:paraId="0DAEA2B2" w14:textId="77777777" w:rsidTr="004B54CC">
        <w:trPr>
          <w:cantSplit/>
        </w:trPr>
        <w:tc>
          <w:tcPr>
            <w:tcW w:w="5850" w:type="dxa"/>
          </w:tcPr>
          <w:p w14:paraId="2D5633E2" w14:textId="77777777" w:rsidR="00F10043" w:rsidRPr="00EA1C08" w:rsidRDefault="00F10043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5F1128E9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05B5B3F" w14:textId="77777777" w:rsidR="00F10043" w:rsidRPr="00EA1C08" w:rsidRDefault="00F10043" w:rsidP="00F1004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BC8493E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10043" w:rsidRPr="00EA1C08" w14:paraId="5B17C96E" w14:textId="77777777" w:rsidTr="004B54CC">
        <w:trPr>
          <w:cantSplit/>
        </w:trPr>
        <w:tc>
          <w:tcPr>
            <w:tcW w:w="5850" w:type="dxa"/>
          </w:tcPr>
          <w:p w14:paraId="7FA451F7" w14:textId="77777777" w:rsidR="00F10043" w:rsidRPr="00EA1C08" w:rsidRDefault="00F10043" w:rsidP="00492F62">
            <w:pPr>
              <w:ind w:hanging="4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DE95F9F" w14:textId="49EC52CF" w:rsidR="00F10043" w:rsidRPr="00F215B0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4" w:type="dxa"/>
          </w:tcPr>
          <w:p w14:paraId="5D06505E" w14:textId="77777777" w:rsidR="00F10043" w:rsidRPr="00EA1C08" w:rsidRDefault="00F10043" w:rsidP="00F1004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6461EC8" w14:textId="16B7471F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</w:tbl>
    <w:p w14:paraId="3A975495" w14:textId="77777777" w:rsidR="008D7595" w:rsidRPr="00EA1C08" w:rsidRDefault="008D7595" w:rsidP="008D7595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14:paraId="5A94A6E1" w14:textId="77777777" w:rsidR="008D7595" w:rsidRDefault="008D7595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D2DBE9" w14:textId="77777777" w:rsidR="00EE7EEE" w:rsidRDefault="00EE7EEE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7055BE" w14:textId="77777777" w:rsidR="005B529D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3DE8131" w14:textId="77777777" w:rsidR="005B529D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AC1288" w14:textId="77777777" w:rsidR="005B529D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72000B" w14:textId="77777777" w:rsidR="005B529D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368828" w14:textId="77777777" w:rsidR="005B529D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BE5667" w14:textId="77777777" w:rsidR="005B529D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6A4665" w14:textId="77777777" w:rsidR="005B529D" w:rsidRPr="00EA1C08" w:rsidRDefault="005B529D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4B28C7" w14:textId="59526501" w:rsidR="001259C9" w:rsidRPr="00EA1C08" w:rsidRDefault="00DB12AA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D27F8">
        <w:rPr>
          <w:rFonts w:ascii="Angsana New" w:hAnsi="Angsana New"/>
          <w:b/>
          <w:bCs/>
          <w:sz w:val="30"/>
          <w:szCs w:val="30"/>
        </w:rPr>
        <w:t>3</w:t>
      </w:r>
      <w:r w:rsidR="006363F2" w:rsidRPr="00EA1C08">
        <w:rPr>
          <w:rFonts w:ascii="Angsana New" w:hAnsi="Angsana New"/>
          <w:b/>
          <w:bCs/>
          <w:sz w:val="30"/>
          <w:szCs w:val="30"/>
        </w:rPr>
        <w:t>.</w:t>
      </w:r>
      <w:r w:rsidR="006363F2" w:rsidRPr="00EA1C08">
        <w:rPr>
          <w:rFonts w:ascii="Angsana New" w:hAnsi="Angsana New"/>
          <w:b/>
          <w:bCs/>
          <w:sz w:val="30"/>
          <w:szCs w:val="30"/>
        </w:rPr>
        <w:tab/>
      </w:r>
      <w:r w:rsidR="001259C9" w:rsidRPr="00EA1C08">
        <w:rPr>
          <w:rFonts w:ascii="Angsana New" w:hAnsi="Angsana New"/>
          <w:b/>
          <w:bCs/>
          <w:sz w:val="30"/>
          <w:szCs w:val="30"/>
          <w:cs/>
        </w:rPr>
        <w:t xml:space="preserve">สินทรัพย์สิทธิการใช้ </w:t>
      </w:r>
      <w:r w:rsidR="000E1804">
        <w:rPr>
          <w:rFonts w:ascii="Angsana New" w:hAnsi="Angsana New"/>
          <w:b/>
          <w:bCs/>
          <w:sz w:val="30"/>
          <w:szCs w:val="30"/>
          <w:cs/>
        </w:rPr>
        <w:t>-</w:t>
      </w:r>
      <w:r w:rsidR="001259C9" w:rsidRPr="00EA1C08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65D98BB8" w14:textId="77777777" w:rsidR="00E42BC3" w:rsidRPr="00EA1C08" w:rsidRDefault="00E42BC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100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440"/>
        <w:gridCol w:w="283"/>
        <w:gridCol w:w="1440"/>
        <w:gridCol w:w="284"/>
        <w:gridCol w:w="1440"/>
        <w:gridCol w:w="284"/>
        <w:gridCol w:w="1440"/>
      </w:tblGrid>
      <w:tr w:rsidR="00286101" w:rsidRPr="00EA1C08" w14:paraId="46A4BFAC" w14:textId="77777777" w:rsidTr="00F25846">
        <w:trPr>
          <w:cantSplit/>
        </w:trPr>
        <w:tc>
          <w:tcPr>
            <w:tcW w:w="3403" w:type="dxa"/>
          </w:tcPr>
          <w:p w14:paraId="0282DED3" w14:textId="77777777" w:rsidR="00286101" w:rsidRPr="0068214F" w:rsidRDefault="00286101" w:rsidP="003B15F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611" w:type="dxa"/>
            <w:gridSpan w:val="7"/>
            <w:tcBorders>
              <w:bottom w:val="single" w:sz="4" w:space="0" w:color="auto"/>
            </w:tcBorders>
          </w:tcPr>
          <w:p w14:paraId="71AAF5CD" w14:textId="0833A5D7" w:rsidR="00286101" w:rsidRPr="0068214F" w:rsidRDefault="00286101" w:rsidP="003B15F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68214F" w:rsidRPr="00EA1C08" w14:paraId="3394B67E" w14:textId="77777777" w:rsidTr="0068214F">
        <w:trPr>
          <w:cantSplit/>
        </w:trPr>
        <w:tc>
          <w:tcPr>
            <w:tcW w:w="3403" w:type="dxa"/>
          </w:tcPr>
          <w:p w14:paraId="395A002D" w14:textId="77777777" w:rsidR="0068214F" w:rsidRPr="0068214F" w:rsidRDefault="0068214F" w:rsidP="003B15F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59E41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FA414F6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C502C7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50844DE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46B171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12301E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CB04F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214F" w:rsidRPr="00EA1C08" w14:paraId="481CC2DA" w14:textId="77777777" w:rsidTr="0068214F">
        <w:trPr>
          <w:cantSplit/>
        </w:trPr>
        <w:tc>
          <w:tcPr>
            <w:tcW w:w="3403" w:type="dxa"/>
          </w:tcPr>
          <w:p w14:paraId="6B29D9E9" w14:textId="77777777" w:rsidR="0068214F" w:rsidRPr="0068214F" w:rsidRDefault="0068214F" w:rsidP="003B15F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99AD31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253D5422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16362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84" w:type="dxa"/>
          </w:tcPr>
          <w:p w14:paraId="47DE87EF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11B3CA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52B2FAA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D05A16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214F" w:rsidRPr="00EA1C08" w14:paraId="1FF0934E" w14:textId="77777777" w:rsidTr="0068214F">
        <w:trPr>
          <w:cantSplit/>
        </w:trPr>
        <w:tc>
          <w:tcPr>
            <w:tcW w:w="3403" w:type="dxa"/>
          </w:tcPr>
          <w:p w14:paraId="126BFC44" w14:textId="77777777" w:rsidR="0068214F" w:rsidRPr="0068214F" w:rsidRDefault="0068214F" w:rsidP="003B15F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972BA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3" w:type="dxa"/>
          </w:tcPr>
          <w:p w14:paraId="667D0364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800CC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</w:tcPr>
          <w:p w14:paraId="19437A6A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BBE1FD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5ED98A90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5A67B" w14:textId="77777777" w:rsidR="0068214F" w:rsidRPr="0068214F" w:rsidRDefault="0068214F" w:rsidP="003B15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8214F" w:rsidRPr="00EA1C08" w14:paraId="5EC23698" w14:textId="77777777" w:rsidTr="0068214F">
        <w:trPr>
          <w:cantSplit/>
        </w:trPr>
        <w:tc>
          <w:tcPr>
            <w:tcW w:w="3403" w:type="dxa"/>
          </w:tcPr>
          <w:p w14:paraId="6B4FC9E9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01E0C9" w14:textId="77777777" w:rsidR="0068214F" w:rsidRPr="0068214F" w:rsidRDefault="0068214F" w:rsidP="003B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6182DBC" w14:textId="77777777" w:rsidR="0068214F" w:rsidRPr="0068214F" w:rsidRDefault="0068214F" w:rsidP="003B15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9F5EFD" w14:textId="77777777" w:rsidR="0068214F" w:rsidRPr="0068214F" w:rsidRDefault="0068214F" w:rsidP="003B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50BD3A5" w14:textId="77777777" w:rsidR="0068214F" w:rsidRPr="0068214F" w:rsidRDefault="0068214F" w:rsidP="003B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34293" w14:textId="77777777" w:rsidR="0068214F" w:rsidRPr="0068214F" w:rsidRDefault="0068214F" w:rsidP="003B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DDCEE2" w14:textId="77777777" w:rsidR="0068214F" w:rsidRPr="0068214F" w:rsidRDefault="0068214F" w:rsidP="003B15F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66088" w14:textId="77777777" w:rsidR="0068214F" w:rsidRPr="0068214F" w:rsidRDefault="0068214F" w:rsidP="003B1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8214F" w:rsidRPr="00EA1C08" w14:paraId="3A8F94A6" w14:textId="77777777" w:rsidTr="0068214F">
        <w:trPr>
          <w:cantSplit/>
        </w:trPr>
        <w:tc>
          <w:tcPr>
            <w:tcW w:w="3403" w:type="dxa"/>
          </w:tcPr>
          <w:p w14:paraId="5BB5425A" w14:textId="76DBBF72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68214F">
              <w:rPr>
                <w:rFonts w:ascii="Angsana New" w:hAnsi="Angsana New"/>
                <w:sz w:val="30"/>
                <w:szCs w:val="30"/>
              </w:rPr>
              <w:t xml:space="preserve"> 2567 </w:t>
            </w:r>
          </w:p>
        </w:tc>
        <w:tc>
          <w:tcPr>
            <w:tcW w:w="1440" w:type="dxa"/>
          </w:tcPr>
          <w:p w14:paraId="53BF6E6E" w14:textId="657739EA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3" w:type="dxa"/>
          </w:tcPr>
          <w:p w14:paraId="60B0D72E" w14:textId="77777777" w:rsidR="0068214F" w:rsidRPr="0068214F" w:rsidRDefault="0068214F" w:rsidP="00A157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7B3BD9D9" w14:textId="49690B86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96,521</w:t>
            </w:r>
          </w:p>
        </w:tc>
        <w:tc>
          <w:tcPr>
            <w:tcW w:w="284" w:type="dxa"/>
          </w:tcPr>
          <w:p w14:paraId="42214761" w14:textId="77777777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1BC1D4C" w14:textId="4CA35BB7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10,165</w:t>
            </w:r>
          </w:p>
        </w:tc>
        <w:tc>
          <w:tcPr>
            <w:tcW w:w="284" w:type="dxa"/>
          </w:tcPr>
          <w:p w14:paraId="78BCA3E7" w14:textId="77777777" w:rsidR="0068214F" w:rsidRPr="0068214F" w:rsidRDefault="0068214F" w:rsidP="00A1575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77E8D711" w14:textId="4830C48D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134,570</w:t>
            </w:r>
          </w:p>
        </w:tc>
      </w:tr>
      <w:tr w:rsidR="0068214F" w:rsidRPr="00EA1C08" w14:paraId="3204470B" w14:textId="77777777" w:rsidTr="0068214F">
        <w:trPr>
          <w:cantSplit/>
        </w:trPr>
        <w:tc>
          <w:tcPr>
            <w:tcW w:w="3403" w:type="dxa"/>
          </w:tcPr>
          <w:p w14:paraId="31466651" w14:textId="42B427D6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00C3C" w14:textId="50948766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4AF98682" w14:textId="77777777" w:rsidR="0068214F" w:rsidRPr="0068214F" w:rsidRDefault="0068214F" w:rsidP="00A1575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AA16D8" w14:textId="3F51757F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553B52B4" w14:textId="77777777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0B55B" w14:textId="2158DC64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(7,536)</w:t>
            </w:r>
          </w:p>
        </w:tc>
        <w:tc>
          <w:tcPr>
            <w:tcW w:w="284" w:type="dxa"/>
          </w:tcPr>
          <w:p w14:paraId="4A9A4876" w14:textId="77777777" w:rsidR="0068214F" w:rsidRPr="0068214F" w:rsidRDefault="0068214F" w:rsidP="00A1575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ABFFE" w14:textId="6ACFDFB1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(7,536)</w:t>
            </w:r>
          </w:p>
        </w:tc>
      </w:tr>
      <w:tr w:rsidR="0068214F" w:rsidRPr="00EA1C08" w14:paraId="4F02480C" w14:textId="77777777" w:rsidTr="0068214F">
        <w:trPr>
          <w:cantSplit/>
        </w:trPr>
        <w:tc>
          <w:tcPr>
            <w:tcW w:w="3403" w:type="dxa"/>
          </w:tcPr>
          <w:p w14:paraId="69264DAE" w14:textId="2C44D491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31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821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7F007F" w14:textId="4671BF3A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3" w:type="dxa"/>
          </w:tcPr>
          <w:p w14:paraId="3256594D" w14:textId="77777777" w:rsidR="0068214F" w:rsidRPr="0068214F" w:rsidRDefault="0068214F" w:rsidP="00A1575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ACBD76" w14:textId="57043CAC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96,521</w:t>
            </w:r>
          </w:p>
        </w:tc>
        <w:tc>
          <w:tcPr>
            <w:tcW w:w="284" w:type="dxa"/>
          </w:tcPr>
          <w:p w14:paraId="3EED2438" w14:textId="77777777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9355B5" w14:textId="7F64A87C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284" w:type="dxa"/>
          </w:tcPr>
          <w:p w14:paraId="714BC0AA" w14:textId="77777777" w:rsidR="0068214F" w:rsidRPr="0068214F" w:rsidRDefault="0068214F" w:rsidP="00A1575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2B37A4" w14:textId="09F445BD" w:rsidR="0068214F" w:rsidRPr="0068214F" w:rsidRDefault="0068214F" w:rsidP="00A15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127,034</w:t>
            </w:r>
          </w:p>
        </w:tc>
      </w:tr>
      <w:tr w:rsidR="0068214F" w:rsidRPr="00EA1C08" w14:paraId="418A6B9D" w14:textId="77777777" w:rsidTr="0068214F">
        <w:trPr>
          <w:cantSplit/>
        </w:trPr>
        <w:tc>
          <w:tcPr>
            <w:tcW w:w="3403" w:type="dxa"/>
          </w:tcPr>
          <w:p w14:paraId="2592DA6A" w14:textId="14BCAAE1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440" w:type="dxa"/>
          </w:tcPr>
          <w:p w14:paraId="0DD1EE20" w14:textId="5CF28CB4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  <w:tc>
          <w:tcPr>
            <w:tcW w:w="283" w:type="dxa"/>
          </w:tcPr>
          <w:p w14:paraId="32F27ABB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1B5B2E54" w14:textId="1500C749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140D108E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440C85D" w14:textId="098AB20D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54537B24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21A7E860" w14:textId="4729BF3D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</w:tr>
      <w:tr w:rsidR="0068214F" w:rsidRPr="00EA1C08" w14:paraId="5D55D2A8" w14:textId="77777777" w:rsidTr="0068214F">
        <w:trPr>
          <w:cantSplit/>
        </w:trPr>
        <w:tc>
          <w:tcPr>
            <w:tcW w:w="3403" w:type="dxa"/>
          </w:tcPr>
          <w:p w14:paraId="0A1A6938" w14:textId="24F44425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3243352E" w14:textId="4E587F45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(5,657)</w:t>
            </w:r>
          </w:p>
        </w:tc>
        <w:tc>
          <w:tcPr>
            <w:tcW w:w="283" w:type="dxa"/>
          </w:tcPr>
          <w:p w14:paraId="01AF8706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45DBA4A8" w14:textId="59EA009A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164892B5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930F3C8" w14:textId="28DD458F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66052B2D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6F56505C" w14:textId="2C8C456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(5,657)</w:t>
            </w:r>
          </w:p>
        </w:tc>
      </w:tr>
      <w:tr w:rsidR="0068214F" w:rsidRPr="00EA1C08" w14:paraId="6A3E496B" w14:textId="77777777" w:rsidTr="0068214F">
        <w:trPr>
          <w:cantSplit/>
        </w:trPr>
        <w:tc>
          <w:tcPr>
            <w:tcW w:w="3403" w:type="dxa"/>
          </w:tcPr>
          <w:p w14:paraId="764F3D79" w14:textId="49E70114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64A2F" w14:textId="55B9B82D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0E2C7CB3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89A85" w14:textId="74BB75CA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(15,745)</w:t>
            </w:r>
          </w:p>
        </w:tc>
        <w:tc>
          <w:tcPr>
            <w:tcW w:w="284" w:type="dxa"/>
          </w:tcPr>
          <w:p w14:paraId="540CC2B2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61377" w14:textId="4BC25890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007565D2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D57F" w14:textId="2697BDCB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(15,745)</w:t>
            </w:r>
          </w:p>
        </w:tc>
      </w:tr>
      <w:tr w:rsidR="0068214F" w:rsidRPr="00EA1C08" w14:paraId="1E02477A" w14:textId="77777777" w:rsidTr="0068214F">
        <w:trPr>
          <w:cantSplit/>
        </w:trPr>
        <w:tc>
          <w:tcPr>
            <w:tcW w:w="3403" w:type="dxa"/>
          </w:tcPr>
          <w:p w14:paraId="729382DE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31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8214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1083E0" w14:textId="0B93FF49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23,925</w:t>
            </w:r>
          </w:p>
        </w:tc>
        <w:tc>
          <w:tcPr>
            <w:tcW w:w="283" w:type="dxa"/>
          </w:tcPr>
          <w:p w14:paraId="58CDD739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C692E0" w14:textId="0DB44FEA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80,776</w:t>
            </w:r>
          </w:p>
        </w:tc>
        <w:tc>
          <w:tcPr>
            <w:tcW w:w="284" w:type="dxa"/>
          </w:tcPr>
          <w:p w14:paraId="3BFD8E2A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43C597" w14:textId="3F41EB8D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284" w:type="dxa"/>
          </w:tcPr>
          <w:p w14:paraId="07FFEDA7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4CD133" w14:textId="662D31ED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107,330</w:t>
            </w:r>
          </w:p>
        </w:tc>
      </w:tr>
      <w:tr w:rsidR="0068214F" w:rsidRPr="00EA1C08" w14:paraId="1E053673" w14:textId="77777777" w:rsidTr="0068214F">
        <w:trPr>
          <w:cantSplit/>
        </w:trPr>
        <w:tc>
          <w:tcPr>
            <w:tcW w:w="3403" w:type="dxa"/>
          </w:tcPr>
          <w:p w14:paraId="587CE4C5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612C70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63B59C6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FE149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6A29DFD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3BF1D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178AF6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3AC786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8214F" w:rsidRPr="00EA1C08" w14:paraId="5944FFAC" w14:textId="77777777" w:rsidTr="0068214F">
        <w:trPr>
          <w:cantSplit/>
        </w:trPr>
        <w:tc>
          <w:tcPr>
            <w:tcW w:w="3403" w:type="dxa"/>
          </w:tcPr>
          <w:p w14:paraId="49069A4A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D59F1C9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37529F8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D7EFE8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71B3E77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B385B5B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C15AEA9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DA8C4C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8214F" w:rsidRPr="00EA1C08" w14:paraId="1791D1C0" w14:textId="77777777" w:rsidTr="0068214F">
        <w:trPr>
          <w:cantSplit/>
        </w:trPr>
        <w:tc>
          <w:tcPr>
            <w:tcW w:w="3403" w:type="dxa"/>
          </w:tcPr>
          <w:p w14:paraId="47114EF0" w14:textId="77777777" w:rsidR="0068214F" w:rsidRPr="0068214F" w:rsidRDefault="0068214F" w:rsidP="00492F62">
            <w:pPr>
              <w:ind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821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E0E24C6" w14:textId="2D33D5C8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  <w:tc>
          <w:tcPr>
            <w:tcW w:w="283" w:type="dxa"/>
          </w:tcPr>
          <w:p w14:paraId="76C510BA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11F9F38" w14:textId="20BDC0AD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10,457</w:t>
            </w:r>
          </w:p>
        </w:tc>
        <w:tc>
          <w:tcPr>
            <w:tcW w:w="284" w:type="dxa"/>
          </w:tcPr>
          <w:p w14:paraId="352BCD55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71133D" w14:textId="5C60236F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4,739</w:t>
            </w:r>
          </w:p>
        </w:tc>
        <w:tc>
          <w:tcPr>
            <w:tcW w:w="284" w:type="dxa"/>
          </w:tcPr>
          <w:p w14:paraId="48FBFCF0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6236978" w14:textId="255CD4A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21,839</w:t>
            </w:r>
          </w:p>
        </w:tc>
      </w:tr>
      <w:tr w:rsidR="0068214F" w:rsidRPr="00EA1C08" w14:paraId="47205A06" w14:textId="77777777" w:rsidTr="0068214F">
        <w:trPr>
          <w:cantSplit/>
        </w:trPr>
        <w:tc>
          <w:tcPr>
            <w:tcW w:w="3403" w:type="dxa"/>
          </w:tcPr>
          <w:p w14:paraId="50286C38" w14:textId="77777777" w:rsidR="0068214F" w:rsidRPr="0068214F" w:rsidRDefault="0068214F" w:rsidP="00492F62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9CC8666" w14:textId="0165E578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  <w:tc>
          <w:tcPr>
            <w:tcW w:w="283" w:type="dxa"/>
          </w:tcPr>
          <w:p w14:paraId="38F46792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1336194B" w14:textId="4476E9F5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  <w:tc>
          <w:tcPr>
            <w:tcW w:w="284" w:type="dxa"/>
          </w:tcPr>
          <w:p w14:paraId="1D751024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EF8E9E7" w14:textId="77A85435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84" w:type="dxa"/>
          </w:tcPr>
          <w:p w14:paraId="1E321EEF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03D96C67" w14:textId="2166A274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8,567</w:t>
            </w:r>
          </w:p>
        </w:tc>
      </w:tr>
      <w:tr w:rsidR="0068214F" w:rsidRPr="00EA1C08" w14:paraId="7B90030F" w14:textId="77777777" w:rsidTr="0068214F">
        <w:trPr>
          <w:cantSplit/>
        </w:trPr>
        <w:tc>
          <w:tcPr>
            <w:tcW w:w="3403" w:type="dxa"/>
          </w:tcPr>
          <w:p w14:paraId="41966044" w14:textId="1512BAB3" w:rsidR="0068214F" w:rsidRPr="0068214F" w:rsidRDefault="0068214F" w:rsidP="00492F62">
            <w:pPr>
              <w:ind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40" w:type="dxa"/>
          </w:tcPr>
          <w:p w14:paraId="40F7DA35" w14:textId="306C2DC9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4FD61C30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6404309B" w14:textId="37894CD1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0FC99BFA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44718E5A" w14:textId="0FB35C95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(4,628)</w:t>
            </w:r>
          </w:p>
        </w:tc>
        <w:tc>
          <w:tcPr>
            <w:tcW w:w="284" w:type="dxa"/>
          </w:tcPr>
          <w:p w14:paraId="536EE5F1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</w:tcPr>
          <w:p w14:paraId="607820D2" w14:textId="7972FA6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(4,628)</w:t>
            </w:r>
          </w:p>
        </w:tc>
      </w:tr>
      <w:tr w:rsidR="0068214F" w:rsidRPr="00EA1C08" w14:paraId="5089BB08" w14:textId="77777777" w:rsidTr="0068214F">
        <w:trPr>
          <w:cantSplit/>
        </w:trPr>
        <w:tc>
          <w:tcPr>
            <w:tcW w:w="3403" w:type="dxa"/>
          </w:tcPr>
          <w:p w14:paraId="3F2A7145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31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821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483CC8" w14:textId="4B5E4929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8,613</w:t>
            </w:r>
          </w:p>
        </w:tc>
        <w:tc>
          <w:tcPr>
            <w:tcW w:w="283" w:type="dxa"/>
          </w:tcPr>
          <w:p w14:paraId="3EB2FE17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A9291" w14:textId="345DFD6E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16,680</w:t>
            </w:r>
          </w:p>
        </w:tc>
        <w:tc>
          <w:tcPr>
            <w:tcW w:w="284" w:type="dxa"/>
          </w:tcPr>
          <w:p w14:paraId="3D65B931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E51AA" w14:textId="0F6FB2E9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84" w:type="dxa"/>
          </w:tcPr>
          <w:p w14:paraId="430F9776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326642" w14:textId="7077E655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25,778</w:t>
            </w:r>
          </w:p>
        </w:tc>
      </w:tr>
      <w:tr w:rsidR="00F25846" w:rsidRPr="00EA1C08" w14:paraId="3FB6978D" w14:textId="77777777" w:rsidTr="0068214F">
        <w:trPr>
          <w:cantSplit/>
        </w:trPr>
        <w:tc>
          <w:tcPr>
            <w:tcW w:w="3403" w:type="dxa"/>
          </w:tcPr>
          <w:p w14:paraId="4ED8FF91" w14:textId="77777777" w:rsidR="00F25846" w:rsidRPr="0068214F" w:rsidRDefault="00F25846" w:rsidP="00492F62">
            <w:pPr>
              <w:ind w:hanging="70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5D13976" w14:textId="1F9BC329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  <w:tc>
          <w:tcPr>
            <w:tcW w:w="283" w:type="dxa"/>
          </w:tcPr>
          <w:p w14:paraId="5E2E9686" w14:textId="77777777" w:rsidR="00F25846" w:rsidRPr="0068214F" w:rsidRDefault="00F25846" w:rsidP="00F258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C517D01" w14:textId="26E6CF14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  <w:tc>
          <w:tcPr>
            <w:tcW w:w="284" w:type="dxa"/>
          </w:tcPr>
          <w:p w14:paraId="1D355F8A" w14:textId="77777777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EF23F" w14:textId="5ECB0EA7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84" w:type="dxa"/>
          </w:tcPr>
          <w:p w14:paraId="23C02ECF" w14:textId="77777777" w:rsidR="00F25846" w:rsidRPr="0068214F" w:rsidRDefault="00F25846" w:rsidP="00F258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ED07F76" w14:textId="1802859C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7,149</w:t>
            </w:r>
          </w:p>
        </w:tc>
      </w:tr>
      <w:tr w:rsidR="00F25846" w:rsidRPr="00EA1C08" w14:paraId="5F60B75D" w14:textId="77777777" w:rsidTr="0068214F">
        <w:trPr>
          <w:cantSplit/>
        </w:trPr>
        <w:tc>
          <w:tcPr>
            <w:tcW w:w="3403" w:type="dxa"/>
          </w:tcPr>
          <w:p w14:paraId="0DBC63B2" w14:textId="42F9A631" w:rsidR="00F25846" w:rsidRPr="0068214F" w:rsidRDefault="00F25846" w:rsidP="00492F62">
            <w:pPr>
              <w:ind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0F4967B4" w14:textId="59A704CE" w:rsidR="00F25846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3,187</w:t>
            </w:r>
            <w:r w:rsidRPr="006821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E1C152C" w14:textId="77777777" w:rsidR="00F25846" w:rsidRPr="0068214F" w:rsidRDefault="00F25846" w:rsidP="00F258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6664F5F9" w14:textId="6E17F00A" w:rsidR="00F25846" w:rsidRPr="00F25846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4A3D4C1D" w14:textId="77777777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9DDBA3" w14:textId="27609011" w:rsidR="00F25846" w:rsidRPr="00F25846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EFFD3A8" w14:textId="77777777" w:rsidR="00F25846" w:rsidRPr="0068214F" w:rsidRDefault="00F25846" w:rsidP="00F258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767ACE5" w14:textId="58919DDA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3,187</w:t>
            </w:r>
            <w:r w:rsidRPr="006821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25846" w:rsidRPr="00EA1C08" w14:paraId="02FBEDE6" w14:textId="77777777" w:rsidTr="0068214F">
        <w:trPr>
          <w:cantSplit/>
        </w:trPr>
        <w:tc>
          <w:tcPr>
            <w:tcW w:w="3403" w:type="dxa"/>
          </w:tcPr>
          <w:p w14:paraId="2F213D86" w14:textId="61A64888" w:rsidR="00F25846" w:rsidRPr="0068214F" w:rsidRDefault="00F25846" w:rsidP="00492F62">
            <w:pPr>
              <w:ind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440" w:type="dxa"/>
          </w:tcPr>
          <w:p w14:paraId="29421220" w14:textId="5C9D1820" w:rsidR="00F25846" w:rsidRPr="00F25846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66BE244C" w14:textId="77777777" w:rsidR="00F25846" w:rsidRPr="0068214F" w:rsidRDefault="00F25846" w:rsidP="00F258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27836D2C" w14:textId="4ACCBCF6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2,431</w:t>
            </w:r>
            <w:r w:rsidRPr="006821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8000A98" w14:textId="77777777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A372B7" w14:textId="2BAA9229" w:rsidR="00F25846" w:rsidRPr="00F25846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214F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7D7495F1" w14:textId="77777777" w:rsidR="00F25846" w:rsidRPr="0068214F" w:rsidRDefault="00F25846" w:rsidP="00F258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CA938FB" w14:textId="4F3FAC03" w:rsidR="00F25846" w:rsidRPr="0068214F" w:rsidRDefault="00F25846" w:rsidP="00F258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2,431</w:t>
            </w:r>
            <w:r w:rsidRPr="006821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214F" w:rsidRPr="00EA1C08" w14:paraId="100FADCC" w14:textId="77777777" w:rsidTr="0068214F">
        <w:trPr>
          <w:cantSplit/>
        </w:trPr>
        <w:tc>
          <w:tcPr>
            <w:tcW w:w="3403" w:type="dxa"/>
          </w:tcPr>
          <w:p w14:paraId="5AE0D337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31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821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13BA65" w14:textId="6010440F" w:rsidR="0068214F" w:rsidRPr="0068214F" w:rsidRDefault="00F25846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7,229</w:t>
            </w:r>
          </w:p>
        </w:tc>
        <w:tc>
          <w:tcPr>
            <w:tcW w:w="283" w:type="dxa"/>
          </w:tcPr>
          <w:p w14:paraId="1626699D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E5D69" w14:textId="22109EAA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19,328</w:t>
            </w:r>
          </w:p>
        </w:tc>
        <w:tc>
          <w:tcPr>
            <w:tcW w:w="284" w:type="dxa"/>
          </w:tcPr>
          <w:p w14:paraId="6E4279E1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4AACCB" w14:textId="353BD033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84" w:type="dxa"/>
          </w:tcPr>
          <w:p w14:paraId="56D3AB8E" w14:textId="77777777" w:rsidR="0068214F" w:rsidRPr="0068214F" w:rsidRDefault="0068214F" w:rsidP="002D7561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94F30" w14:textId="641C945F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27,309</w:t>
            </w:r>
          </w:p>
        </w:tc>
      </w:tr>
      <w:tr w:rsidR="0068214F" w:rsidRPr="00EA1C08" w14:paraId="616183DD" w14:textId="77777777" w:rsidTr="0068214F">
        <w:trPr>
          <w:cantSplit/>
        </w:trPr>
        <w:tc>
          <w:tcPr>
            <w:tcW w:w="3403" w:type="dxa"/>
          </w:tcPr>
          <w:p w14:paraId="448B17EB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15DAD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F0BC151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042B5A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7FFD6F8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68F34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410B70D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4B3CA0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8214F" w:rsidRPr="00EA1C08" w14:paraId="08BB66BD" w14:textId="77777777" w:rsidTr="0068214F">
        <w:trPr>
          <w:cantSplit/>
        </w:trPr>
        <w:tc>
          <w:tcPr>
            <w:tcW w:w="3403" w:type="dxa"/>
          </w:tcPr>
          <w:p w14:paraId="750CA8E6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01B87233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F158078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26EE7CFF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63E10CA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3616DA2B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5BC73B9" w14:textId="77777777" w:rsidR="0068214F" w:rsidRPr="0068214F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49B03A5A" w14:textId="77777777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8214F" w:rsidRPr="00EA1C08" w14:paraId="0546EA8A" w14:textId="77777777" w:rsidTr="0068214F">
        <w:trPr>
          <w:cantSplit/>
        </w:trPr>
        <w:tc>
          <w:tcPr>
            <w:tcW w:w="3403" w:type="dxa"/>
          </w:tcPr>
          <w:p w14:paraId="1861248C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31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821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1C3D810" w14:textId="1C2DC366" w:rsidR="0068214F" w:rsidRPr="00F25846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5846">
              <w:rPr>
                <w:rFonts w:ascii="Angsana New" w:hAnsi="Angsana New"/>
                <w:bCs/>
                <w:sz w:val="30"/>
                <w:szCs w:val="30"/>
              </w:rPr>
              <w:t>19,271</w:t>
            </w:r>
          </w:p>
        </w:tc>
        <w:tc>
          <w:tcPr>
            <w:tcW w:w="283" w:type="dxa"/>
          </w:tcPr>
          <w:p w14:paraId="20281216" w14:textId="77777777" w:rsidR="0068214F" w:rsidRPr="00F25846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C4A89EB" w14:textId="326B99BF" w:rsidR="0068214F" w:rsidRPr="00F25846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46">
              <w:rPr>
                <w:rFonts w:ascii="Angsana New" w:hAnsi="Angsana New"/>
                <w:sz w:val="30"/>
                <w:szCs w:val="30"/>
              </w:rPr>
              <w:t>79,841</w:t>
            </w:r>
          </w:p>
        </w:tc>
        <w:tc>
          <w:tcPr>
            <w:tcW w:w="284" w:type="dxa"/>
          </w:tcPr>
          <w:p w14:paraId="1299D17E" w14:textId="77777777" w:rsidR="0068214F" w:rsidRPr="00F25846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68F70" w14:textId="7E5971F4" w:rsidR="0068214F" w:rsidRPr="00F25846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5846"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  <w:tc>
          <w:tcPr>
            <w:tcW w:w="284" w:type="dxa"/>
          </w:tcPr>
          <w:p w14:paraId="40B98C29" w14:textId="77777777" w:rsidR="0068214F" w:rsidRPr="00F25846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42DDE2" w14:textId="74D9D848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101,256</w:t>
            </w:r>
          </w:p>
        </w:tc>
      </w:tr>
      <w:tr w:rsidR="0068214F" w:rsidRPr="00EA1C08" w14:paraId="7939048C" w14:textId="77777777" w:rsidTr="0068214F">
        <w:trPr>
          <w:cantSplit/>
        </w:trPr>
        <w:tc>
          <w:tcPr>
            <w:tcW w:w="3403" w:type="dxa"/>
          </w:tcPr>
          <w:p w14:paraId="0CA075E5" w14:textId="77777777" w:rsidR="0068214F" w:rsidRPr="0068214F" w:rsidRDefault="0068214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8214F">
              <w:rPr>
                <w:rFonts w:ascii="Angsana New" w:hAnsi="Angsana New"/>
                <w:sz w:val="30"/>
                <w:szCs w:val="30"/>
              </w:rPr>
              <w:t>31</w:t>
            </w:r>
            <w:r w:rsidRPr="006821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821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</w:tcPr>
          <w:p w14:paraId="02D789CB" w14:textId="270B756B" w:rsidR="0068214F" w:rsidRPr="00F25846" w:rsidRDefault="00F25846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5846">
              <w:rPr>
                <w:rFonts w:ascii="Angsana New" w:hAnsi="Angsana New"/>
                <w:bCs/>
                <w:sz w:val="30"/>
                <w:szCs w:val="30"/>
              </w:rPr>
              <w:t>16,696</w:t>
            </w:r>
          </w:p>
        </w:tc>
        <w:tc>
          <w:tcPr>
            <w:tcW w:w="283" w:type="dxa"/>
            <w:tcBorders>
              <w:bottom w:val="nil"/>
            </w:tcBorders>
          </w:tcPr>
          <w:p w14:paraId="2A26C219" w14:textId="77777777" w:rsidR="0068214F" w:rsidRPr="00F25846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BF0FA0C" w14:textId="0B65C3E1" w:rsidR="0068214F" w:rsidRPr="00F25846" w:rsidRDefault="00F25846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46">
              <w:rPr>
                <w:rFonts w:ascii="Angsana New" w:hAnsi="Angsana New"/>
                <w:sz w:val="30"/>
                <w:szCs w:val="30"/>
              </w:rPr>
              <w:t>61,448</w:t>
            </w:r>
          </w:p>
        </w:tc>
        <w:tc>
          <w:tcPr>
            <w:tcW w:w="284" w:type="dxa"/>
            <w:tcBorders>
              <w:bottom w:val="nil"/>
            </w:tcBorders>
          </w:tcPr>
          <w:p w14:paraId="56B56457" w14:textId="77777777" w:rsidR="0068214F" w:rsidRPr="00F25846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7D75079" w14:textId="4C2F236B" w:rsidR="0068214F" w:rsidRPr="00F25846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846">
              <w:rPr>
                <w:rFonts w:ascii="Angsana New" w:hAnsi="Angsana New"/>
                <w:sz w:val="30"/>
                <w:szCs w:val="30"/>
              </w:rPr>
              <w:t>1,</w:t>
            </w:r>
            <w:r w:rsidR="00F25846" w:rsidRPr="00F25846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84" w:type="dxa"/>
            <w:tcBorders>
              <w:bottom w:val="nil"/>
            </w:tcBorders>
          </w:tcPr>
          <w:p w14:paraId="6A36F6E4" w14:textId="77777777" w:rsidR="0068214F" w:rsidRPr="00F25846" w:rsidRDefault="0068214F" w:rsidP="002D756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9AA66DD" w14:textId="2CC774AB" w:rsidR="0068214F" w:rsidRPr="0068214F" w:rsidRDefault="0068214F" w:rsidP="002D75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14F">
              <w:rPr>
                <w:rFonts w:ascii="Angsana New" w:hAnsi="Angsana New"/>
                <w:sz w:val="30"/>
                <w:szCs w:val="30"/>
              </w:rPr>
              <w:t>80,021</w:t>
            </w:r>
          </w:p>
        </w:tc>
      </w:tr>
    </w:tbl>
    <w:p w14:paraId="63CC0F3E" w14:textId="77777777" w:rsidR="00F25846" w:rsidRDefault="00F25846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468740" w14:textId="77777777" w:rsidR="00F25846" w:rsidRPr="00365246" w:rsidRDefault="00F25846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102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270"/>
        <w:gridCol w:w="1147"/>
        <w:gridCol w:w="283"/>
        <w:gridCol w:w="1134"/>
        <w:gridCol w:w="284"/>
        <w:gridCol w:w="1134"/>
        <w:gridCol w:w="284"/>
        <w:gridCol w:w="1135"/>
      </w:tblGrid>
      <w:tr w:rsidR="00EA1C08" w:rsidRPr="00EA1C08" w14:paraId="18D6F53D" w14:textId="77777777" w:rsidTr="00A74E6E">
        <w:trPr>
          <w:cantSplit/>
        </w:trPr>
        <w:tc>
          <w:tcPr>
            <w:tcW w:w="3403" w:type="dxa"/>
          </w:tcPr>
          <w:p w14:paraId="51BE0E0E" w14:textId="77777777" w:rsidR="00823F3B" w:rsidRPr="00EA1C08" w:rsidRDefault="00823F3B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6805" w:type="dxa"/>
            <w:gridSpan w:val="9"/>
            <w:tcBorders>
              <w:bottom w:val="single" w:sz="4" w:space="0" w:color="auto"/>
            </w:tcBorders>
          </w:tcPr>
          <w:p w14:paraId="032E0DE0" w14:textId="77777777" w:rsidR="00823F3B" w:rsidRPr="00EA1C08" w:rsidRDefault="00823F3B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EA1C0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</w:tr>
      <w:tr w:rsidR="00EA1C08" w:rsidRPr="00EA1C08" w14:paraId="42290053" w14:textId="77777777" w:rsidTr="006023DE">
        <w:trPr>
          <w:cantSplit/>
        </w:trPr>
        <w:tc>
          <w:tcPr>
            <w:tcW w:w="3403" w:type="dxa"/>
          </w:tcPr>
          <w:p w14:paraId="098AD4BF" w14:textId="77777777" w:rsidR="00236CEA" w:rsidRPr="00EA1C08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10549E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8AF1D6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46C80AC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912FD6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E4E70F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80D469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618F32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BF3CD8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A8DEF7A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C08" w:rsidRPr="00EA1C08" w14:paraId="63C0316B" w14:textId="77777777" w:rsidTr="006023DE">
        <w:trPr>
          <w:cantSplit/>
        </w:trPr>
        <w:tc>
          <w:tcPr>
            <w:tcW w:w="3403" w:type="dxa"/>
          </w:tcPr>
          <w:p w14:paraId="39FE444C" w14:textId="77777777" w:rsidR="00236CEA" w:rsidRPr="00EA1C08" w:rsidRDefault="00236CEA" w:rsidP="00492F6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A8EF0C6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8B7BB9E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BA54E28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5FB3F905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652044" w14:textId="77777777" w:rsidR="00236CEA" w:rsidRPr="00EA1C08" w:rsidRDefault="00CC6F9C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="00236CEA" w:rsidRPr="00EA1C08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284" w:type="dxa"/>
          </w:tcPr>
          <w:p w14:paraId="40939650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8FA4B15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51F6488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06091A5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1C08" w:rsidRPr="00EA1C08" w14:paraId="08A92A38" w14:textId="77777777" w:rsidTr="006023DE">
        <w:trPr>
          <w:cantSplit/>
        </w:trPr>
        <w:tc>
          <w:tcPr>
            <w:tcW w:w="3403" w:type="dxa"/>
          </w:tcPr>
          <w:p w14:paraId="5F34C4D7" w14:textId="77777777" w:rsidR="00236CEA" w:rsidRPr="00EA1C08" w:rsidRDefault="00236CEA" w:rsidP="00492F6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704653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C4685F1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88D3355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</w:tcPr>
          <w:p w14:paraId="3BF73A57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85FC1E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84" w:type="dxa"/>
          </w:tcPr>
          <w:p w14:paraId="2D25BC94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C03DA7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14:paraId="3909F8E0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E9D6E9C" w14:textId="77777777" w:rsidR="00236CEA" w:rsidRPr="00EA1C08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A1C08" w:rsidRPr="00EA1C08" w14:paraId="2FE2B0A3" w14:textId="77777777" w:rsidTr="006023DE">
        <w:trPr>
          <w:cantSplit/>
        </w:trPr>
        <w:tc>
          <w:tcPr>
            <w:tcW w:w="3403" w:type="dxa"/>
          </w:tcPr>
          <w:p w14:paraId="5CC56E20" w14:textId="77777777" w:rsidR="00823F3B" w:rsidRPr="00EA1C08" w:rsidRDefault="00823F3B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1E9BEB" w14:textId="77777777"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A503521" w14:textId="77777777" w:rsidR="00823F3B" w:rsidRPr="00EA1C08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212F3A7" w14:textId="77777777"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C1A1E25" w14:textId="77777777" w:rsidR="00823F3B" w:rsidRPr="00EA1C08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032811" w14:textId="77777777"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124D79C" w14:textId="77777777"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7067CB" w14:textId="77777777"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C4AB4B5" w14:textId="77777777" w:rsidR="00823F3B" w:rsidRPr="00EA1C08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903550E" w14:textId="77777777" w:rsidR="00823F3B" w:rsidRPr="00EA1C08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F5000" w:rsidRPr="00EA1C08" w14:paraId="49492214" w14:textId="77777777" w:rsidTr="00A74E6E">
        <w:trPr>
          <w:cantSplit/>
        </w:trPr>
        <w:tc>
          <w:tcPr>
            <w:tcW w:w="3403" w:type="dxa"/>
          </w:tcPr>
          <w:p w14:paraId="269F19AF" w14:textId="0CA70E4E" w:rsidR="000F5000" w:rsidRPr="00EA1C08" w:rsidRDefault="006023DE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EA1C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74E6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</w:tc>
        <w:tc>
          <w:tcPr>
            <w:tcW w:w="1134" w:type="dxa"/>
          </w:tcPr>
          <w:p w14:paraId="40A91874" w14:textId="77777777"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BF7BA" w14:textId="77777777" w:rsidR="000F5000" w:rsidRPr="00EA1C08" w:rsidRDefault="000F5000" w:rsidP="000F50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7" w:type="dxa"/>
          </w:tcPr>
          <w:p w14:paraId="75FB6F63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49ED1A7B" w14:textId="77777777" w:rsidR="000F5000" w:rsidRPr="00EA1C08" w:rsidRDefault="000F5000" w:rsidP="000F50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281DC1B8" w14:textId="77777777"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9D6BF0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A42A396" w14:textId="77777777"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8AA3B0" w14:textId="77777777" w:rsidR="000F5000" w:rsidRPr="00EA1C08" w:rsidRDefault="000F5000" w:rsidP="000F500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5" w:type="dxa"/>
          </w:tcPr>
          <w:p w14:paraId="76B64384" w14:textId="77777777" w:rsidR="000F5000" w:rsidRPr="000F5000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000" w:rsidRPr="00EA1C08" w14:paraId="0061A186" w14:textId="77777777" w:rsidTr="00A74E6E">
        <w:trPr>
          <w:cantSplit/>
        </w:trPr>
        <w:tc>
          <w:tcPr>
            <w:tcW w:w="3403" w:type="dxa"/>
          </w:tcPr>
          <w:p w14:paraId="15AD2E50" w14:textId="172C3A26" w:rsidR="000F5000" w:rsidRPr="00EA1C08" w:rsidRDefault="006023DE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F5000" w:rsidRPr="00EA1C0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0F5000"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="000F5000"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F5000" w:rsidRPr="00EA1C08">
              <w:rPr>
                <w:rFonts w:ascii="Angsana New" w:hAnsi="Angsana New"/>
                <w:sz w:val="28"/>
                <w:szCs w:val="28"/>
              </w:rPr>
              <w:t>256</w:t>
            </w:r>
            <w:r w:rsidR="00A74E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2FD66CC2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57,418</w:t>
            </w:r>
          </w:p>
        </w:tc>
        <w:tc>
          <w:tcPr>
            <w:tcW w:w="270" w:type="dxa"/>
          </w:tcPr>
          <w:p w14:paraId="50172312" w14:textId="77777777" w:rsidR="000F5000" w:rsidRPr="00EA1C08" w:rsidRDefault="000F5000" w:rsidP="000F5000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</w:tcPr>
          <w:p w14:paraId="22A94627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  <w:tc>
          <w:tcPr>
            <w:tcW w:w="283" w:type="dxa"/>
          </w:tcPr>
          <w:p w14:paraId="52F50D20" w14:textId="77777777" w:rsidR="000F5000" w:rsidRPr="00EA1C08" w:rsidRDefault="000F5000" w:rsidP="000F5000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14:paraId="1E055EFE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50,124</w:t>
            </w:r>
          </w:p>
        </w:tc>
        <w:tc>
          <w:tcPr>
            <w:tcW w:w="284" w:type="dxa"/>
          </w:tcPr>
          <w:p w14:paraId="4F19EBFF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307F788B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284" w:type="dxa"/>
          </w:tcPr>
          <w:p w14:paraId="25403D58" w14:textId="77777777" w:rsidR="000F5000" w:rsidRPr="00EA1C08" w:rsidRDefault="000F5000" w:rsidP="000F5000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</w:tcPr>
          <w:p w14:paraId="2C7E326F" w14:textId="77777777" w:rsidR="000F5000" w:rsidRPr="00EA1C08" w:rsidRDefault="000F5000" w:rsidP="000F50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129,262</w:t>
            </w:r>
          </w:p>
        </w:tc>
      </w:tr>
      <w:tr w:rsidR="0049272F" w:rsidRPr="00EA1C08" w14:paraId="1B36C003" w14:textId="77777777" w:rsidTr="0049272F">
        <w:trPr>
          <w:cantSplit/>
        </w:trPr>
        <w:tc>
          <w:tcPr>
            <w:tcW w:w="3403" w:type="dxa"/>
          </w:tcPr>
          <w:p w14:paraId="28160169" w14:textId="4BA19985" w:rsidR="0049272F" w:rsidRDefault="0049272F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134" w:type="dxa"/>
          </w:tcPr>
          <w:p w14:paraId="6F40D529" w14:textId="247B1B50" w:rsidR="0049272F" w:rsidRPr="0049272F" w:rsidRDefault="0049272F" w:rsidP="00492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272F"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270" w:type="dxa"/>
          </w:tcPr>
          <w:p w14:paraId="253E72B1" w14:textId="77777777" w:rsidR="0049272F" w:rsidRPr="0049272F" w:rsidRDefault="0049272F" w:rsidP="0049272F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</w:tcPr>
          <w:p w14:paraId="67C2C03F" w14:textId="7EEC0708" w:rsidR="0049272F" w:rsidRPr="0049272F" w:rsidRDefault="0049272F" w:rsidP="00492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355629D2" w14:textId="77777777" w:rsidR="0049272F" w:rsidRPr="0049272F" w:rsidRDefault="0049272F" w:rsidP="0049272F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14:paraId="458F3D92" w14:textId="341AAD9E" w:rsidR="0049272F" w:rsidRPr="0049272F" w:rsidRDefault="0049272F" w:rsidP="00492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2339F38A" w14:textId="77777777" w:rsidR="0049272F" w:rsidRPr="0049272F" w:rsidRDefault="0049272F" w:rsidP="00492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140C563" w14:textId="4A591929" w:rsidR="0049272F" w:rsidRPr="0049272F" w:rsidRDefault="0049272F" w:rsidP="00492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2CE108AF" w14:textId="77777777" w:rsidR="0049272F" w:rsidRPr="0049272F" w:rsidRDefault="0049272F" w:rsidP="0049272F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</w:tcPr>
          <w:p w14:paraId="5016F160" w14:textId="58C5759A" w:rsidR="0049272F" w:rsidRPr="0049272F" w:rsidRDefault="0049272F" w:rsidP="004927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272F"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</w:tr>
      <w:tr w:rsidR="00365246" w:rsidRPr="00EA1C08" w14:paraId="75819AEC" w14:textId="77777777" w:rsidTr="0049272F">
        <w:trPr>
          <w:cantSplit/>
        </w:trPr>
        <w:tc>
          <w:tcPr>
            <w:tcW w:w="3403" w:type="dxa"/>
          </w:tcPr>
          <w:p w14:paraId="5FB833CB" w14:textId="62C28991" w:rsidR="00365246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365246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134" w:type="dxa"/>
          </w:tcPr>
          <w:p w14:paraId="38A7E40A" w14:textId="0FF1834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(5,657)</w:t>
            </w:r>
          </w:p>
        </w:tc>
        <w:tc>
          <w:tcPr>
            <w:tcW w:w="270" w:type="dxa"/>
          </w:tcPr>
          <w:p w14:paraId="1BE41FB0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</w:tcPr>
          <w:p w14:paraId="19A0646D" w14:textId="45457C2A" w:rsidR="00365246" w:rsidRPr="00F215B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393979FF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14:paraId="6D0A01A7" w14:textId="15B931C6" w:rsidR="00365246" w:rsidRPr="00F215B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3EE5197" w14:textId="77777777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58BCD350" w14:textId="7CB73C96" w:rsidR="00365246" w:rsidRPr="00F215B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5F038C83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</w:tcPr>
          <w:p w14:paraId="26325F60" w14:textId="31779CF5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(5,657)</w:t>
            </w:r>
          </w:p>
        </w:tc>
      </w:tr>
      <w:tr w:rsidR="00365246" w:rsidRPr="00EA1C08" w14:paraId="02811817" w14:textId="77777777" w:rsidTr="00A74E6E">
        <w:trPr>
          <w:cantSplit/>
        </w:trPr>
        <w:tc>
          <w:tcPr>
            <w:tcW w:w="3403" w:type="dxa"/>
          </w:tcPr>
          <w:p w14:paraId="658AA33B" w14:textId="5C247191" w:rsidR="00365246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365246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4E91A" w14:textId="52C22E1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5B8F35AD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00B26A2" w14:textId="0BF8A3FF" w:rsidR="00365246" w:rsidRPr="00F215B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66D5E732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135AE8" w14:textId="3BE0A0EE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(15,745)</w:t>
            </w:r>
          </w:p>
        </w:tc>
        <w:tc>
          <w:tcPr>
            <w:tcW w:w="284" w:type="dxa"/>
          </w:tcPr>
          <w:p w14:paraId="7C9345C7" w14:textId="77777777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8D8C8" w14:textId="1E73ABDD" w:rsidR="00365246" w:rsidRPr="00F215B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57D1434D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20FC83A" w14:textId="2AAD55F7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(15,745)</w:t>
            </w:r>
          </w:p>
        </w:tc>
      </w:tr>
      <w:tr w:rsidR="00365246" w:rsidRPr="00EA1C08" w14:paraId="21121E42" w14:textId="77777777" w:rsidTr="006023DE">
        <w:trPr>
          <w:cantSplit/>
        </w:trPr>
        <w:tc>
          <w:tcPr>
            <w:tcW w:w="3403" w:type="dxa"/>
          </w:tcPr>
          <w:p w14:paraId="53B96F52" w14:textId="2CF88CA5" w:rsidR="00365246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Pr="00EA1C0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F07E59" w14:textId="77BEC1F0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53,459</w:t>
            </w:r>
          </w:p>
        </w:tc>
        <w:tc>
          <w:tcPr>
            <w:tcW w:w="270" w:type="dxa"/>
          </w:tcPr>
          <w:p w14:paraId="242BE2D7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2AA2906" w14:textId="446A966E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19,896</w:t>
            </w:r>
          </w:p>
        </w:tc>
        <w:tc>
          <w:tcPr>
            <w:tcW w:w="283" w:type="dxa"/>
          </w:tcPr>
          <w:p w14:paraId="14F499A2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B69626" w14:textId="201627EE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34,379</w:t>
            </w:r>
          </w:p>
        </w:tc>
        <w:tc>
          <w:tcPr>
            <w:tcW w:w="284" w:type="dxa"/>
          </w:tcPr>
          <w:p w14:paraId="25AAEF6C" w14:textId="77777777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AFBDE1" w14:textId="5AFEAEB6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284" w:type="dxa"/>
          </w:tcPr>
          <w:p w14:paraId="56142AB1" w14:textId="77777777" w:rsidR="00365246" w:rsidRPr="0049272F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EB6ACDA" w14:textId="614F330B" w:rsidR="00365246" w:rsidRPr="0049272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109,558</w:t>
            </w:r>
          </w:p>
        </w:tc>
      </w:tr>
      <w:tr w:rsidR="00365246" w:rsidRPr="00EA1C08" w14:paraId="7E32795D" w14:textId="77777777" w:rsidTr="006023DE">
        <w:trPr>
          <w:cantSplit/>
        </w:trPr>
        <w:tc>
          <w:tcPr>
            <w:tcW w:w="3403" w:type="dxa"/>
          </w:tcPr>
          <w:p w14:paraId="3C7E32F3" w14:textId="77777777" w:rsidR="00365246" w:rsidRPr="00BC1CDF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7560A1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208EC3C" w14:textId="77777777" w:rsidR="00365246" w:rsidRPr="00BC1CDF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B5B9B47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3460D8B2" w14:textId="77777777" w:rsidR="00365246" w:rsidRPr="00BC1CDF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65FFB5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1E0F6A78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743B69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1618165F" w14:textId="77777777" w:rsidR="00365246" w:rsidRPr="00BC1CDF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51EEB37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365246" w:rsidRPr="00EA1C08" w14:paraId="056E78CE" w14:textId="77777777" w:rsidTr="006023DE">
        <w:trPr>
          <w:cantSplit/>
        </w:trPr>
        <w:tc>
          <w:tcPr>
            <w:tcW w:w="3403" w:type="dxa"/>
          </w:tcPr>
          <w:p w14:paraId="7166E390" w14:textId="77777777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1334F20B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13644AB" w14:textId="77777777" w:rsidR="00365246" w:rsidRPr="00EA1C08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9F5488F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1ED7A47" w14:textId="77777777" w:rsidR="00365246" w:rsidRPr="00EA1C08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E78D7F2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D015D2B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8601702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95F8025" w14:textId="77777777" w:rsidR="00365246" w:rsidRPr="00EA1C08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FC3CBCE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65246" w:rsidRPr="00EA1C08" w14:paraId="291EAA1E" w14:textId="77777777" w:rsidTr="006023DE">
        <w:trPr>
          <w:cantSplit/>
        </w:trPr>
        <w:tc>
          <w:tcPr>
            <w:tcW w:w="3403" w:type="dxa"/>
          </w:tcPr>
          <w:p w14:paraId="7A1D1794" w14:textId="42EB2A82" w:rsidR="00365246" w:rsidRPr="00EA1C08" w:rsidRDefault="00365246" w:rsidP="00492F62">
            <w:pPr>
              <w:ind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491E7111" w14:textId="7A24FC2E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13,855</w:t>
            </w:r>
          </w:p>
        </w:tc>
        <w:tc>
          <w:tcPr>
            <w:tcW w:w="270" w:type="dxa"/>
          </w:tcPr>
          <w:p w14:paraId="2FE46D06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</w:tcPr>
          <w:p w14:paraId="69373C78" w14:textId="2017FE95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283" w:type="dxa"/>
          </w:tcPr>
          <w:p w14:paraId="0717B7C4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33F18A75" w14:textId="17A56991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5,320</w:t>
            </w:r>
          </w:p>
        </w:tc>
        <w:tc>
          <w:tcPr>
            <w:tcW w:w="284" w:type="dxa"/>
          </w:tcPr>
          <w:p w14:paraId="54598371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147732" w14:textId="1A89429E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84" w:type="dxa"/>
          </w:tcPr>
          <w:p w14:paraId="712D7747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7845CEE2" w14:textId="482109AA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24,031</w:t>
            </w:r>
          </w:p>
        </w:tc>
      </w:tr>
      <w:tr w:rsidR="00365246" w:rsidRPr="00EA1C08" w14:paraId="10C1F27C" w14:textId="77777777" w:rsidTr="006023DE">
        <w:trPr>
          <w:cantSplit/>
        </w:trPr>
        <w:tc>
          <w:tcPr>
            <w:tcW w:w="3403" w:type="dxa"/>
          </w:tcPr>
          <w:p w14:paraId="1870F7AC" w14:textId="77777777" w:rsidR="00365246" w:rsidRPr="00EA1C08" w:rsidRDefault="00365246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40DA52DB" w14:textId="680A93D1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3,772</w:t>
            </w:r>
          </w:p>
        </w:tc>
        <w:tc>
          <w:tcPr>
            <w:tcW w:w="270" w:type="dxa"/>
          </w:tcPr>
          <w:p w14:paraId="12A97F71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</w:tcPr>
          <w:p w14:paraId="0B8ACA66" w14:textId="379C9626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283" w:type="dxa"/>
          </w:tcPr>
          <w:p w14:paraId="6683754E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14:paraId="5C3831C3" w14:textId="5D3CF2C1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3,479</w:t>
            </w:r>
          </w:p>
        </w:tc>
        <w:tc>
          <w:tcPr>
            <w:tcW w:w="284" w:type="dxa"/>
          </w:tcPr>
          <w:p w14:paraId="72D9EC6A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D4F91E6" w14:textId="701F9E4A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284" w:type="dxa"/>
          </w:tcPr>
          <w:p w14:paraId="609CF3E7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</w:tcPr>
          <w:p w14:paraId="0045CC79" w14:textId="47F00F88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8,573</w:t>
            </w:r>
          </w:p>
        </w:tc>
      </w:tr>
      <w:tr w:rsidR="00365246" w:rsidRPr="00EA1C08" w14:paraId="33BB2FCC" w14:textId="77777777" w:rsidTr="006023DE">
        <w:trPr>
          <w:cantSplit/>
        </w:trPr>
        <w:tc>
          <w:tcPr>
            <w:tcW w:w="3403" w:type="dxa"/>
          </w:tcPr>
          <w:p w14:paraId="7B803F2F" w14:textId="42CA0510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04E8DE" w14:textId="4F33F922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17,627</w:t>
            </w:r>
          </w:p>
        </w:tc>
        <w:tc>
          <w:tcPr>
            <w:tcW w:w="270" w:type="dxa"/>
            <w:tcBorders>
              <w:left w:val="nil"/>
            </w:tcBorders>
          </w:tcPr>
          <w:p w14:paraId="11663CD5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A3862FE" w14:textId="6F7EFC1A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5,849</w:t>
            </w:r>
          </w:p>
        </w:tc>
        <w:tc>
          <w:tcPr>
            <w:tcW w:w="283" w:type="dxa"/>
          </w:tcPr>
          <w:p w14:paraId="003A69D1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FA2B99" w14:textId="3D270BBF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8,799</w:t>
            </w:r>
          </w:p>
        </w:tc>
        <w:tc>
          <w:tcPr>
            <w:tcW w:w="284" w:type="dxa"/>
          </w:tcPr>
          <w:p w14:paraId="27678106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CD8F62" w14:textId="2984C18B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84" w:type="dxa"/>
          </w:tcPr>
          <w:p w14:paraId="11027207" w14:textId="77777777" w:rsidR="00365246" w:rsidRPr="00EA1C08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5DD3EB3" w14:textId="0C5EE7E8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B97">
              <w:rPr>
                <w:rFonts w:ascii="Angsana New" w:hAnsi="Angsana New"/>
                <w:sz w:val="28"/>
                <w:szCs w:val="28"/>
              </w:rPr>
              <w:t>32,604</w:t>
            </w:r>
          </w:p>
        </w:tc>
      </w:tr>
      <w:tr w:rsidR="00365246" w:rsidRPr="00EA1C08" w14:paraId="214DD1A2" w14:textId="77777777" w:rsidTr="006023DE">
        <w:trPr>
          <w:cantSplit/>
        </w:trPr>
        <w:tc>
          <w:tcPr>
            <w:tcW w:w="3403" w:type="dxa"/>
          </w:tcPr>
          <w:p w14:paraId="2F2565A0" w14:textId="77777777" w:rsidR="00365246" w:rsidRPr="00EA1C08" w:rsidRDefault="00365246" w:rsidP="00492F62">
            <w:pPr>
              <w:ind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48B86DA9" w14:textId="46C1E5A0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3,606</w:t>
            </w:r>
          </w:p>
        </w:tc>
        <w:tc>
          <w:tcPr>
            <w:tcW w:w="270" w:type="dxa"/>
            <w:tcBorders>
              <w:left w:val="nil"/>
            </w:tcBorders>
          </w:tcPr>
          <w:p w14:paraId="6653D19F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</w:tcPr>
          <w:p w14:paraId="389DA9D0" w14:textId="69215BE9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1,171</w:t>
            </w:r>
          </w:p>
        </w:tc>
        <w:tc>
          <w:tcPr>
            <w:tcW w:w="283" w:type="dxa"/>
          </w:tcPr>
          <w:p w14:paraId="13885D5E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71729997" w14:textId="1359193D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284" w:type="dxa"/>
          </w:tcPr>
          <w:p w14:paraId="547B29C5" w14:textId="77777777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FE4469" w14:textId="7A5FD50C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284" w:type="dxa"/>
          </w:tcPr>
          <w:p w14:paraId="1C931B75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2910A87" w14:textId="346F128D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7,265</w:t>
            </w:r>
          </w:p>
        </w:tc>
      </w:tr>
      <w:tr w:rsidR="00365246" w:rsidRPr="00EA1C08" w14:paraId="4F2EF3F8" w14:textId="77777777" w:rsidTr="006023DE">
        <w:trPr>
          <w:cantSplit/>
        </w:trPr>
        <w:tc>
          <w:tcPr>
            <w:tcW w:w="3403" w:type="dxa"/>
          </w:tcPr>
          <w:p w14:paraId="5BA819D6" w14:textId="0D754F0C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365246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134" w:type="dxa"/>
          </w:tcPr>
          <w:p w14:paraId="5AF40C88" w14:textId="453C398D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3,187</w:t>
            </w:r>
            <w:r w:rsidRPr="003652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5F91A136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</w:tcPr>
          <w:p w14:paraId="70E26C5B" w14:textId="0C99C26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3963D3CC" w14:textId="77777777" w:rsidR="00365246" w:rsidRPr="00365246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5C112F3" w14:textId="01C2EE2A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1B00C5F4" w14:textId="77777777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B6D4AC" w14:textId="2E377C74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0C09725A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61748C15" w14:textId="566BE5CD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3,187</w:t>
            </w:r>
            <w:r w:rsidRPr="003652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5246" w:rsidRPr="00EA1C08" w14:paraId="2696A586" w14:textId="77777777" w:rsidTr="006023DE">
        <w:trPr>
          <w:cantSplit/>
        </w:trPr>
        <w:tc>
          <w:tcPr>
            <w:tcW w:w="3403" w:type="dxa"/>
          </w:tcPr>
          <w:p w14:paraId="63F97380" w14:textId="686642CB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  <w:cs/>
              </w:rPr>
            </w:pPr>
            <w:r w:rsidRPr="00365246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34" w:type="dxa"/>
          </w:tcPr>
          <w:p w14:paraId="73D0D721" w14:textId="68A9AE59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</w:tcBorders>
          </w:tcPr>
          <w:p w14:paraId="2DDA00D4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</w:tcPr>
          <w:p w14:paraId="1F5E97F7" w14:textId="21AE34A7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0AF89522" w14:textId="77777777" w:rsidR="00365246" w:rsidRPr="00365246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D7DE7E1" w14:textId="5EB2541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2,431</w:t>
            </w:r>
            <w:r w:rsidRPr="0036524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2359B39" w14:textId="77777777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90B68B" w14:textId="6E902074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73B7CE5B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6D746D6B" w14:textId="6DF2917A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2,431</w:t>
            </w:r>
            <w:r w:rsidRPr="003652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5246" w:rsidRPr="00EA1C08" w14:paraId="49ED69F6" w14:textId="77777777" w:rsidTr="006023DE">
        <w:trPr>
          <w:cantSplit/>
        </w:trPr>
        <w:tc>
          <w:tcPr>
            <w:tcW w:w="3403" w:type="dxa"/>
          </w:tcPr>
          <w:p w14:paraId="416FFF9B" w14:textId="01C665F6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0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ADA94A" w14:textId="50AAD9C1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18,046</w:t>
            </w:r>
          </w:p>
        </w:tc>
        <w:tc>
          <w:tcPr>
            <w:tcW w:w="270" w:type="dxa"/>
            <w:tcBorders>
              <w:left w:val="nil"/>
            </w:tcBorders>
          </w:tcPr>
          <w:p w14:paraId="21443667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0E7E1F0" w14:textId="1141BEFC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7,020</w:t>
            </w:r>
          </w:p>
        </w:tc>
        <w:tc>
          <w:tcPr>
            <w:tcW w:w="283" w:type="dxa"/>
          </w:tcPr>
          <w:p w14:paraId="6AD39554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14B7A4" w14:textId="094244BE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8,704</w:t>
            </w:r>
          </w:p>
        </w:tc>
        <w:tc>
          <w:tcPr>
            <w:tcW w:w="284" w:type="dxa"/>
          </w:tcPr>
          <w:p w14:paraId="7FD5FFCB" w14:textId="77777777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C2FA31" w14:textId="5794CCB7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284" w:type="dxa"/>
          </w:tcPr>
          <w:p w14:paraId="060515ED" w14:textId="77777777" w:rsidR="00365246" w:rsidRPr="00832B97" w:rsidRDefault="00365246" w:rsidP="0036524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C26DCB3" w14:textId="46379A6D" w:rsidR="00365246" w:rsidRPr="00832B97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34,251</w:t>
            </w:r>
          </w:p>
        </w:tc>
      </w:tr>
      <w:tr w:rsidR="00365246" w:rsidRPr="00EA1C08" w14:paraId="202B2CD4" w14:textId="77777777" w:rsidTr="006023DE">
        <w:trPr>
          <w:cantSplit/>
        </w:trPr>
        <w:tc>
          <w:tcPr>
            <w:tcW w:w="3403" w:type="dxa"/>
          </w:tcPr>
          <w:p w14:paraId="3406DF48" w14:textId="77777777" w:rsidR="00365246" w:rsidRPr="00BC1CDF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B089A1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D9C8901" w14:textId="77777777" w:rsidR="00365246" w:rsidRPr="00BC1CDF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940C8F3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569E71A" w14:textId="77777777" w:rsidR="00365246" w:rsidRPr="00BC1CDF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D3753C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D455FC1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774A99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075C777" w14:textId="77777777" w:rsidR="00365246" w:rsidRPr="00BC1CDF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172120C" w14:textId="77777777" w:rsidR="00365246" w:rsidRPr="00BC1CDF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365246" w:rsidRPr="00EA1C08" w14:paraId="1FED8FE7" w14:textId="77777777" w:rsidTr="006023DE">
        <w:trPr>
          <w:cantSplit/>
        </w:trPr>
        <w:tc>
          <w:tcPr>
            <w:tcW w:w="3403" w:type="dxa"/>
          </w:tcPr>
          <w:p w14:paraId="33638C05" w14:textId="77777777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0CFF6ED7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E4BEB79" w14:textId="77777777" w:rsidR="00365246" w:rsidRPr="00EA1C08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7" w:type="dxa"/>
          </w:tcPr>
          <w:p w14:paraId="019551BC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86D456E" w14:textId="77777777" w:rsidR="00365246" w:rsidRPr="00EA1C08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730D6646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4198483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41FD83CF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5B67D75" w14:textId="77777777" w:rsidR="00365246" w:rsidRPr="00EA1C08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5" w:type="dxa"/>
          </w:tcPr>
          <w:p w14:paraId="34F7C281" w14:textId="77777777" w:rsidR="00365246" w:rsidRPr="00EA1C08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365246" w:rsidRPr="00EA1C08" w14:paraId="65C20CBA" w14:textId="77777777" w:rsidTr="006023DE">
        <w:trPr>
          <w:cantSplit/>
        </w:trPr>
        <w:tc>
          <w:tcPr>
            <w:tcW w:w="3403" w:type="dxa"/>
          </w:tcPr>
          <w:p w14:paraId="77B65DDE" w14:textId="2ADE5363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2A3BFC65" w14:textId="25771CC4" w:rsidR="00365246" w:rsidRPr="00AC2D7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bCs/>
                <w:sz w:val="28"/>
                <w:szCs w:val="28"/>
              </w:rPr>
              <w:t>39,791</w:t>
            </w:r>
          </w:p>
        </w:tc>
        <w:tc>
          <w:tcPr>
            <w:tcW w:w="270" w:type="dxa"/>
          </w:tcPr>
          <w:p w14:paraId="5A4E7426" w14:textId="77777777" w:rsidR="00365246" w:rsidRPr="00AC2D70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ECABE42" w14:textId="7782DCEA" w:rsidR="00365246" w:rsidRPr="00AC2D7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bCs/>
                <w:sz w:val="28"/>
                <w:szCs w:val="28"/>
              </w:rPr>
              <w:t>14,047</w:t>
            </w:r>
          </w:p>
        </w:tc>
        <w:tc>
          <w:tcPr>
            <w:tcW w:w="283" w:type="dxa"/>
          </w:tcPr>
          <w:p w14:paraId="12F1A566" w14:textId="77777777" w:rsidR="00365246" w:rsidRPr="00AC2D70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B62EF1A" w14:textId="30B53AF9" w:rsidR="00365246" w:rsidRPr="00AC2D7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41,325</w:t>
            </w:r>
          </w:p>
        </w:tc>
        <w:tc>
          <w:tcPr>
            <w:tcW w:w="284" w:type="dxa"/>
          </w:tcPr>
          <w:p w14:paraId="7D7BA95C" w14:textId="77777777" w:rsidR="00365246" w:rsidRPr="00AC2D7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1D245D" w14:textId="3E1A47BF" w:rsidR="00365246" w:rsidRPr="00AC2D7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284" w:type="dxa"/>
          </w:tcPr>
          <w:p w14:paraId="5508B3AA" w14:textId="77777777" w:rsidR="00365246" w:rsidRPr="00AC2D70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9E15D38" w14:textId="453A1EF2" w:rsidR="00365246" w:rsidRPr="00AC2D70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2D70">
              <w:rPr>
                <w:rFonts w:ascii="Angsana New" w:hAnsi="Angsana New"/>
                <w:sz w:val="28"/>
                <w:szCs w:val="28"/>
              </w:rPr>
              <w:t>96,658</w:t>
            </w:r>
          </w:p>
        </w:tc>
      </w:tr>
      <w:tr w:rsidR="00365246" w:rsidRPr="00EA1C08" w14:paraId="066A2BC8" w14:textId="77777777" w:rsidTr="006023DE">
        <w:trPr>
          <w:cantSplit/>
        </w:trPr>
        <w:tc>
          <w:tcPr>
            <w:tcW w:w="3403" w:type="dxa"/>
          </w:tcPr>
          <w:p w14:paraId="606F1E2D" w14:textId="457577C3" w:rsidR="00365246" w:rsidRPr="00EA1C08" w:rsidRDefault="00365246" w:rsidP="0049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7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28"/>
                <w:szCs w:val="28"/>
              </w:rPr>
              <w:t>31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14:paraId="21E57FB0" w14:textId="59A3D3B3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365246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5,413</w:t>
            </w:r>
          </w:p>
        </w:tc>
        <w:tc>
          <w:tcPr>
            <w:tcW w:w="270" w:type="dxa"/>
            <w:tcBorders>
              <w:bottom w:val="nil"/>
            </w:tcBorders>
          </w:tcPr>
          <w:p w14:paraId="7C604685" w14:textId="77777777" w:rsidR="00365246" w:rsidRPr="00365246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nil"/>
            </w:tcBorders>
          </w:tcPr>
          <w:p w14:paraId="147E5661" w14:textId="3241778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365246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2,876</w:t>
            </w:r>
          </w:p>
        </w:tc>
        <w:tc>
          <w:tcPr>
            <w:tcW w:w="283" w:type="dxa"/>
            <w:tcBorders>
              <w:bottom w:val="nil"/>
            </w:tcBorders>
          </w:tcPr>
          <w:p w14:paraId="4DC476AB" w14:textId="77777777" w:rsidR="00365246" w:rsidRPr="00365246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5095724" w14:textId="03DE904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25,675</w:t>
            </w:r>
          </w:p>
        </w:tc>
        <w:tc>
          <w:tcPr>
            <w:tcW w:w="284" w:type="dxa"/>
            <w:tcBorders>
              <w:bottom w:val="nil"/>
            </w:tcBorders>
          </w:tcPr>
          <w:p w14:paraId="5260AB76" w14:textId="77777777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619EAE39" w14:textId="64A6EB47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284" w:type="dxa"/>
            <w:tcBorders>
              <w:bottom w:val="nil"/>
            </w:tcBorders>
          </w:tcPr>
          <w:p w14:paraId="1F8EB12D" w14:textId="77777777" w:rsidR="00365246" w:rsidRPr="00365246" w:rsidRDefault="00365246" w:rsidP="003652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402FD77A" w14:textId="2AA8F472" w:rsidR="00365246" w:rsidRPr="00365246" w:rsidRDefault="00365246" w:rsidP="003652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246">
              <w:rPr>
                <w:rFonts w:ascii="Angsana New" w:hAnsi="Angsana New"/>
                <w:sz w:val="28"/>
                <w:szCs w:val="28"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,307</w:t>
            </w:r>
          </w:p>
        </w:tc>
      </w:tr>
    </w:tbl>
    <w:p w14:paraId="321E3D92" w14:textId="77777777" w:rsidR="007014B3" w:rsidRPr="00EA1C08" w:rsidRDefault="007014B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2CE06E" w14:textId="77777777" w:rsidR="00515127" w:rsidRPr="00EA1C08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AAC65C" w14:textId="77777777"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B888E91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0D20DAB" w14:textId="77777777" w:rsidR="00BC1CDF" w:rsidRPr="00EA1C08" w:rsidRDefault="00BC1CDF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632D6B" w14:textId="77777777" w:rsidR="00422C1B" w:rsidRPr="00EA1C08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B956D7" w14:textId="498EEA19" w:rsidR="00515127" w:rsidRPr="00EA1C08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6454947" w14:textId="2BF74864" w:rsidR="00A9455D" w:rsidRPr="00EA1C08" w:rsidRDefault="0016493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60106">
        <w:rPr>
          <w:rFonts w:ascii="Angsana New" w:hAnsi="Angsana New"/>
          <w:b/>
          <w:bCs/>
          <w:sz w:val="30"/>
          <w:szCs w:val="30"/>
        </w:rPr>
        <w:t>4</w:t>
      </w:r>
      <w:r w:rsidR="006363F2" w:rsidRPr="00EA1C08">
        <w:rPr>
          <w:rFonts w:ascii="Angsana New" w:hAnsi="Angsana New"/>
          <w:b/>
          <w:bCs/>
          <w:sz w:val="30"/>
          <w:szCs w:val="30"/>
        </w:rPr>
        <w:t>.</w:t>
      </w:r>
      <w:r w:rsidR="006363F2" w:rsidRPr="00EA1C08">
        <w:rPr>
          <w:rFonts w:ascii="Angsana New" w:hAnsi="Angsana New"/>
          <w:b/>
          <w:bCs/>
          <w:sz w:val="30"/>
          <w:szCs w:val="30"/>
        </w:rPr>
        <w:tab/>
      </w:r>
      <w:r w:rsidR="00A9455D" w:rsidRPr="00EA1C08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 (โปรแกรมคอมพิวเตอร์) - สุทธิ</w:t>
      </w:r>
    </w:p>
    <w:p w14:paraId="7B18F418" w14:textId="77777777" w:rsidR="00A9455D" w:rsidRPr="00BC1CDF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677" w:type="dxa"/>
        <w:tblLayout w:type="fixed"/>
        <w:tblLook w:val="0000" w:firstRow="0" w:lastRow="0" w:firstColumn="0" w:lastColumn="0" w:noHBand="0" w:noVBand="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EA1C08" w:rsidRPr="00EA1C08" w14:paraId="0B6A116E" w14:textId="77777777" w:rsidTr="00F051FB">
        <w:trPr>
          <w:cantSplit/>
        </w:trPr>
        <w:tc>
          <w:tcPr>
            <w:tcW w:w="3724" w:type="dxa"/>
          </w:tcPr>
          <w:p w14:paraId="07592B9E" w14:textId="77777777"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2EAF949" w14:textId="77777777" w:rsidR="00A9455D" w:rsidRPr="00EA1C0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6DF09DEE" w14:textId="77777777" w:rsidTr="00F051FB">
        <w:trPr>
          <w:cantSplit/>
        </w:trPr>
        <w:tc>
          <w:tcPr>
            <w:tcW w:w="3724" w:type="dxa"/>
          </w:tcPr>
          <w:p w14:paraId="7F2B6D5F" w14:textId="77777777"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FC020" w14:textId="77777777"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4A6876" w14:textId="77777777"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9652BB" w14:textId="77777777" w:rsidR="00A9455D" w:rsidRPr="00EA1C0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55CE56FB" w14:textId="77777777" w:rsidTr="00F051FB">
        <w:trPr>
          <w:cantSplit/>
        </w:trPr>
        <w:tc>
          <w:tcPr>
            <w:tcW w:w="3724" w:type="dxa"/>
          </w:tcPr>
          <w:p w14:paraId="42E7B709" w14:textId="77777777" w:rsidR="00A9455D" w:rsidRPr="00EA1C0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65AC9C" w14:textId="3EB6D8D1" w:rsidR="00A9455D" w:rsidRPr="00EA1C08" w:rsidRDefault="00DB12AA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74E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9BBC6F" w14:textId="77777777" w:rsidR="00A9455D" w:rsidRPr="00EA1C08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A98A70B" w14:textId="2736636D" w:rsidR="00A9455D" w:rsidRPr="00EA1C08" w:rsidRDefault="00DB12AA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74E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D4D3E17" w14:textId="77777777" w:rsidR="00A9455D" w:rsidRPr="00EA1C08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53E42D" w14:textId="13B973B0" w:rsidR="00A9455D" w:rsidRPr="00EA1C08" w:rsidRDefault="00DB12AA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74E6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8657ACC" w14:textId="77777777" w:rsidR="00A9455D" w:rsidRPr="00EA1C08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24C60B" w14:textId="788067BA" w:rsidR="00A9455D" w:rsidRPr="00EA1C08" w:rsidRDefault="00DB12AA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74E6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2AF4692B" w14:textId="77777777" w:rsidTr="00F051FB">
        <w:trPr>
          <w:cantSplit/>
        </w:trPr>
        <w:tc>
          <w:tcPr>
            <w:tcW w:w="3724" w:type="dxa"/>
          </w:tcPr>
          <w:p w14:paraId="67EBC3DB" w14:textId="77777777" w:rsidR="00A9455D" w:rsidRPr="00EA1C08" w:rsidRDefault="00A9455D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C59F3E" w14:textId="77777777"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7B02EF" w14:textId="77777777" w:rsidR="00A9455D" w:rsidRPr="00EA1C0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C2C7CDE" w14:textId="77777777"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BF15A9" w14:textId="77777777" w:rsidR="00A9455D" w:rsidRPr="00EA1C0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AEB309" w14:textId="77777777"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B17346A" w14:textId="77777777" w:rsidR="00A9455D" w:rsidRPr="00EA1C08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4429FAD" w14:textId="77777777" w:rsidR="00A9455D" w:rsidRPr="00EA1C08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74E6E" w:rsidRPr="00EA1C08" w14:paraId="684A2970" w14:textId="77777777" w:rsidTr="00F051FB">
        <w:trPr>
          <w:cantSplit/>
        </w:trPr>
        <w:tc>
          <w:tcPr>
            <w:tcW w:w="3724" w:type="dxa"/>
          </w:tcPr>
          <w:p w14:paraId="7D736EBC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5" w:type="dxa"/>
          </w:tcPr>
          <w:p w14:paraId="506C1383" w14:textId="09E91735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5</w:t>
            </w:r>
            <w:r w:rsidR="00B70642">
              <w:rPr>
                <w:rFonts w:ascii="Angsana New" w:hAnsi="Angsana New"/>
                <w:sz w:val="30"/>
                <w:szCs w:val="30"/>
              </w:rPr>
              <w:t>1,065</w:t>
            </w:r>
          </w:p>
        </w:tc>
        <w:tc>
          <w:tcPr>
            <w:tcW w:w="270" w:type="dxa"/>
          </w:tcPr>
          <w:p w14:paraId="5D35741C" w14:textId="77777777" w:rsidR="00A74E6E" w:rsidRPr="00F215B0" w:rsidRDefault="00A74E6E" w:rsidP="00A74E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66B4491C" w14:textId="2B075B6D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50,881</w:t>
            </w:r>
          </w:p>
        </w:tc>
        <w:tc>
          <w:tcPr>
            <w:tcW w:w="283" w:type="dxa"/>
          </w:tcPr>
          <w:p w14:paraId="2D65A970" w14:textId="77777777" w:rsidR="00A74E6E" w:rsidRPr="00F215B0" w:rsidRDefault="00A74E6E" w:rsidP="00A74E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22079A" w14:textId="60250F52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19,9</w:t>
            </w:r>
            <w:r w:rsidR="00F215B0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4" w:type="dxa"/>
          </w:tcPr>
          <w:p w14:paraId="248A7796" w14:textId="77777777" w:rsidR="00A74E6E" w:rsidRPr="00EA1C08" w:rsidRDefault="00A74E6E" w:rsidP="00A74E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F1A8AC2" w14:textId="07B3C19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</w:tr>
      <w:tr w:rsidR="00F215B0" w:rsidRPr="00EA1C08" w14:paraId="0CD1C705" w14:textId="77777777" w:rsidTr="00F051FB">
        <w:trPr>
          <w:cantSplit/>
        </w:trPr>
        <w:tc>
          <w:tcPr>
            <w:tcW w:w="3724" w:type="dxa"/>
          </w:tcPr>
          <w:p w14:paraId="00249C5C" w14:textId="74E1676A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75" w:type="dxa"/>
          </w:tcPr>
          <w:p w14:paraId="178F33C4" w14:textId="71EEB6F9" w:rsidR="00F215B0" w:rsidRPr="00F215B0" w:rsidRDefault="00B70642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BC19E79" w14:textId="77777777" w:rsidR="00F215B0" w:rsidRPr="00F215B0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7DE97FF8" w14:textId="4C72A26C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29</w:t>
            </w:r>
            <w:r w:rsidR="000D39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1DF54CB" w14:textId="77777777" w:rsidR="00F215B0" w:rsidRPr="00F215B0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C4A16C" w14:textId="76F7B59C" w:rsidR="00F215B0" w:rsidRPr="00F215B0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6571967C" w14:textId="77777777" w:rsidR="00F215B0" w:rsidRPr="00EA1C08" w:rsidRDefault="00F215B0" w:rsidP="00F215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1A6F354" w14:textId="741831CB" w:rsidR="00F215B0" w:rsidRPr="00EA1C08" w:rsidRDefault="00F215B0" w:rsidP="00F215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B70642" w:rsidRPr="00EA1C08" w14:paraId="7731A34E" w14:textId="77777777" w:rsidTr="00F051FB">
        <w:trPr>
          <w:cantSplit/>
        </w:trPr>
        <w:tc>
          <w:tcPr>
            <w:tcW w:w="3724" w:type="dxa"/>
          </w:tcPr>
          <w:p w14:paraId="66CCB4B3" w14:textId="501B0732" w:rsidR="00B70642" w:rsidRPr="00EA1C08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3D2578" w14:textId="3C9E016E" w:rsidR="00B70642" w:rsidRPr="00F215B0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02D362C2" w14:textId="77777777" w:rsidR="00B70642" w:rsidRPr="00F215B0" w:rsidRDefault="00B70642" w:rsidP="00B7064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280711D" w14:textId="48FA882B" w:rsidR="00B70642" w:rsidRPr="00F215B0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(10</w:t>
            </w:r>
            <w:r w:rsidR="000D393E">
              <w:rPr>
                <w:rFonts w:ascii="Angsana New" w:hAnsi="Angsana New"/>
                <w:sz w:val="30"/>
                <w:szCs w:val="30"/>
              </w:rPr>
              <w:t>7</w:t>
            </w:r>
            <w:r w:rsidRPr="00F215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48027B4" w14:textId="77777777" w:rsidR="00B70642" w:rsidRPr="00F215B0" w:rsidRDefault="00B70642" w:rsidP="00B7064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7FD76A" w14:textId="2E3708FD" w:rsidR="00B70642" w:rsidRPr="00F215B0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2A77C41C" w14:textId="77777777" w:rsidR="00B70642" w:rsidRPr="00EA1C08" w:rsidRDefault="00B70642" w:rsidP="00B7064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AB3C35" w14:textId="7AF0F775" w:rsidR="00B70642" w:rsidRPr="00EA1C08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</w:tr>
      <w:tr w:rsidR="00A74E6E" w:rsidRPr="00EA1C08" w14:paraId="1B1639D0" w14:textId="77777777" w:rsidTr="00F051FB">
        <w:trPr>
          <w:cantSplit/>
        </w:trPr>
        <w:tc>
          <w:tcPr>
            <w:tcW w:w="3724" w:type="dxa"/>
          </w:tcPr>
          <w:p w14:paraId="4652D04F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20E52F8" w14:textId="3B151740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51,</w:t>
            </w:r>
            <w:r w:rsidR="00235353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70" w:type="dxa"/>
          </w:tcPr>
          <w:p w14:paraId="2A91DFFE" w14:textId="77777777" w:rsidR="00A74E6E" w:rsidRPr="00F215B0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94ADC54" w14:textId="4050FD76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51,065</w:t>
            </w:r>
          </w:p>
        </w:tc>
        <w:tc>
          <w:tcPr>
            <w:tcW w:w="283" w:type="dxa"/>
          </w:tcPr>
          <w:p w14:paraId="07F3602E" w14:textId="77777777" w:rsidR="00A74E6E" w:rsidRPr="00F215B0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BD7A23" w14:textId="77777777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19,957</w:t>
            </w:r>
          </w:p>
        </w:tc>
        <w:tc>
          <w:tcPr>
            <w:tcW w:w="284" w:type="dxa"/>
          </w:tcPr>
          <w:p w14:paraId="660357BF" w14:textId="77777777" w:rsidR="00A74E6E" w:rsidRPr="00EA1C08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94A1BB8" w14:textId="31B4C2AE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19,957</w:t>
            </w:r>
          </w:p>
        </w:tc>
      </w:tr>
      <w:tr w:rsidR="00EA1C08" w:rsidRPr="00EA1C08" w14:paraId="65B76963" w14:textId="77777777" w:rsidTr="00F051FB">
        <w:trPr>
          <w:cantSplit/>
        </w:trPr>
        <w:tc>
          <w:tcPr>
            <w:tcW w:w="3724" w:type="dxa"/>
          </w:tcPr>
          <w:p w14:paraId="3EB49D7B" w14:textId="77777777"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20A4503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648F3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296958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BB315B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14879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2630AE" w14:textId="77777777"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268489" w14:textId="77777777"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A1C08" w:rsidRPr="00EA1C08" w14:paraId="4CD69F6E" w14:textId="77777777" w:rsidTr="00F051FB">
        <w:trPr>
          <w:cantSplit/>
        </w:trPr>
        <w:tc>
          <w:tcPr>
            <w:tcW w:w="3724" w:type="dxa"/>
          </w:tcPr>
          <w:p w14:paraId="4852F134" w14:textId="77777777"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14:paraId="30FC237F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A7D2D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65D11078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71C5BB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7BB4D42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8FAAE6" w14:textId="77777777"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D9C3629" w14:textId="77777777"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74E6E" w:rsidRPr="00EA1C08" w14:paraId="569614F5" w14:textId="77777777" w:rsidTr="00F051FB">
        <w:trPr>
          <w:cantSplit/>
        </w:trPr>
        <w:tc>
          <w:tcPr>
            <w:tcW w:w="3724" w:type="dxa"/>
          </w:tcPr>
          <w:p w14:paraId="60AF2550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3A374C8C" w14:textId="16974E5D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49,</w:t>
            </w:r>
            <w:r w:rsidR="00B70642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76807292" w14:textId="77777777" w:rsidR="00A74E6E" w:rsidRPr="00F215B0" w:rsidRDefault="00A74E6E" w:rsidP="00A74E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8B83178" w14:textId="144148A5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49,232</w:t>
            </w:r>
          </w:p>
        </w:tc>
        <w:tc>
          <w:tcPr>
            <w:tcW w:w="283" w:type="dxa"/>
          </w:tcPr>
          <w:p w14:paraId="0D4E87C3" w14:textId="77777777" w:rsidR="00A74E6E" w:rsidRPr="00F215B0" w:rsidRDefault="00A74E6E" w:rsidP="00A74E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8BAFC0A" w14:textId="59651B6D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18,</w:t>
            </w:r>
            <w:r w:rsidR="00B70642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84" w:type="dxa"/>
          </w:tcPr>
          <w:p w14:paraId="5863C7F3" w14:textId="77777777" w:rsidR="00A74E6E" w:rsidRPr="00EA1C08" w:rsidRDefault="00A74E6E" w:rsidP="00A74E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6FA9796" w14:textId="698B0105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18,800</w:t>
            </w:r>
          </w:p>
        </w:tc>
      </w:tr>
      <w:tr w:rsidR="00A74E6E" w:rsidRPr="00EA1C08" w14:paraId="48BBC1D6" w14:textId="77777777" w:rsidTr="00F051FB">
        <w:trPr>
          <w:cantSplit/>
        </w:trPr>
        <w:tc>
          <w:tcPr>
            <w:tcW w:w="3724" w:type="dxa"/>
          </w:tcPr>
          <w:p w14:paraId="56AECF13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14:paraId="0B4ADE1A" w14:textId="4142A07B" w:rsidR="00A74E6E" w:rsidRPr="00F215B0" w:rsidRDefault="00B70642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523748E3" w14:textId="77777777" w:rsidR="00A74E6E" w:rsidRPr="00F215B0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2DF40435" w14:textId="58BCEAFD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83" w:type="dxa"/>
          </w:tcPr>
          <w:p w14:paraId="055233A2" w14:textId="77777777" w:rsidR="00A74E6E" w:rsidRPr="00F215B0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D93812E" w14:textId="481EF107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21</w:t>
            </w:r>
            <w:r w:rsidR="00B7064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5ECF8572" w14:textId="77777777" w:rsidR="00A74E6E" w:rsidRPr="00EA1C08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A3F480B" w14:textId="3314810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B70642" w:rsidRPr="00EA1C08" w14:paraId="7852D156" w14:textId="77777777" w:rsidTr="00F051FB">
        <w:trPr>
          <w:cantSplit/>
        </w:trPr>
        <w:tc>
          <w:tcPr>
            <w:tcW w:w="3724" w:type="dxa"/>
          </w:tcPr>
          <w:p w14:paraId="66080189" w14:textId="37EFD837" w:rsidR="00B70642" w:rsidRPr="00EA1C08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2FD9F5" w14:textId="317EA621" w:rsidR="00B70642" w:rsidRPr="00F215B0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32C96924" w14:textId="77777777" w:rsidR="00B70642" w:rsidRPr="00F215B0" w:rsidRDefault="00B70642" w:rsidP="00B7064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3D35B73" w14:textId="3E2B7DC4" w:rsidR="00B70642" w:rsidRPr="00F215B0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(3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7</w:t>
            </w:r>
            <w:r w:rsidRPr="00F215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E682EA9" w14:textId="77777777" w:rsidR="00B70642" w:rsidRPr="00F215B0" w:rsidRDefault="00B70642" w:rsidP="00B7064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D2C1D1" w14:textId="2BEB4131" w:rsidR="00B70642" w:rsidRPr="00F215B0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29624026" w14:textId="77777777" w:rsidR="00B70642" w:rsidRPr="00EA1C08" w:rsidRDefault="00B70642" w:rsidP="00B7064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43C7C0" w14:textId="6A43E8F2" w:rsidR="00B70642" w:rsidRPr="00EA1C08" w:rsidRDefault="00B70642" w:rsidP="00B70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(3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7</w:t>
            </w:r>
            <w:r w:rsidRPr="00295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4E6E" w:rsidRPr="00EA1C08" w14:paraId="6559091D" w14:textId="77777777" w:rsidTr="00F051FB">
        <w:trPr>
          <w:cantSplit/>
        </w:trPr>
        <w:tc>
          <w:tcPr>
            <w:tcW w:w="3724" w:type="dxa"/>
          </w:tcPr>
          <w:p w14:paraId="1C35C01D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517D35A" w14:textId="100C9DFF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49,</w:t>
            </w:r>
            <w:r w:rsidR="00B70642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70" w:type="dxa"/>
            <w:tcBorders>
              <w:left w:val="nil"/>
            </w:tcBorders>
          </w:tcPr>
          <w:p w14:paraId="0E141417" w14:textId="77777777" w:rsidR="00A74E6E" w:rsidRPr="00F215B0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3537B84" w14:textId="25185117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49,655</w:t>
            </w:r>
          </w:p>
        </w:tc>
        <w:tc>
          <w:tcPr>
            <w:tcW w:w="283" w:type="dxa"/>
          </w:tcPr>
          <w:p w14:paraId="24B64388" w14:textId="77777777" w:rsidR="00A74E6E" w:rsidRPr="00F215B0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49844E" w14:textId="4A949505" w:rsidR="00A74E6E" w:rsidRPr="00F215B0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5B0">
              <w:rPr>
                <w:rFonts w:ascii="Angsana New" w:hAnsi="Angsana New"/>
                <w:sz w:val="30"/>
                <w:szCs w:val="30"/>
              </w:rPr>
              <w:t>1</w:t>
            </w:r>
            <w:r w:rsidR="00B70642">
              <w:rPr>
                <w:rFonts w:ascii="Angsana New" w:hAnsi="Angsana New"/>
                <w:sz w:val="30"/>
                <w:szCs w:val="30"/>
              </w:rPr>
              <w:t>9,192</w:t>
            </w:r>
          </w:p>
        </w:tc>
        <w:tc>
          <w:tcPr>
            <w:tcW w:w="284" w:type="dxa"/>
          </w:tcPr>
          <w:p w14:paraId="4265A49D" w14:textId="77777777" w:rsidR="00A74E6E" w:rsidRPr="00EA1C08" w:rsidRDefault="00A74E6E" w:rsidP="00A74E6E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68F3AD" w14:textId="3B3A03B2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18,98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A1C08" w:rsidRPr="00EA1C08" w14:paraId="09EDAA7D" w14:textId="77777777" w:rsidTr="00F051FB">
        <w:trPr>
          <w:cantSplit/>
        </w:trPr>
        <w:tc>
          <w:tcPr>
            <w:tcW w:w="3724" w:type="dxa"/>
          </w:tcPr>
          <w:p w14:paraId="23BF9280" w14:textId="77777777"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6400BC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27CE3AC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C36F9E1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541CEFA6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229502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ABB6889" w14:textId="77777777" w:rsidR="00E9419E" w:rsidRPr="00BC1CDF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A61E86" w14:textId="77777777" w:rsidR="00E9419E" w:rsidRPr="00BC1CDF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</w:tr>
      <w:tr w:rsidR="00EA1C08" w:rsidRPr="00EA1C08" w14:paraId="4E58DD17" w14:textId="77777777" w:rsidTr="00F051FB">
        <w:trPr>
          <w:cantSplit/>
        </w:trPr>
        <w:tc>
          <w:tcPr>
            <w:tcW w:w="3724" w:type="dxa"/>
          </w:tcPr>
          <w:p w14:paraId="7DB22C89" w14:textId="77777777" w:rsidR="00E9419E" w:rsidRPr="00CC6F9C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75" w:type="dxa"/>
          </w:tcPr>
          <w:p w14:paraId="37638DA3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13D8873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30A85C46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5E8C19F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D58CE17" w14:textId="77777777" w:rsidR="00E9419E" w:rsidRPr="00F215B0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2E6F191" w14:textId="77777777"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CE1DC6" w14:textId="77777777" w:rsidR="00E9419E" w:rsidRPr="00EA1C08" w:rsidRDefault="00E9419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A1C08" w:rsidRPr="00EA1C08" w14:paraId="08A443E0" w14:textId="77777777" w:rsidTr="00F051FB">
        <w:trPr>
          <w:cantSplit/>
        </w:trPr>
        <w:tc>
          <w:tcPr>
            <w:tcW w:w="3724" w:type="dxa"/>
          </w:tcPr>
          <w:p w14:paraId="4226A2FB" w14:textId="77777777" w:rsidR="00E9419E" w:rsidRPr="00EA1C08" w:rsidRDefault="00E9419E" w:rsidP="00C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F47590A" w14:textId="02937B11" w:rsidR="00E9419E" w:rsidRPr="00F215B0" w:rsidRDefault="00295E2A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15B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B70642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F2FB703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748CDAE2" w14:textId="174948BF" w:rsidR="00E9419E" w:rsidRPr="00F215B0" w:rsidRDefault="00A74E6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215B0">
              <w:rPr>
                <w:rFonts w:ascii="Angsana New" w:hAnsi="Angsana New"/>
                <w:bCs/>
                <w:sz w:val="30"/>
                <w:szCs w:val="30"/>
              </w:rPr>
              <w:t>1,41</w:t>
            </w:r>
            <w:r w:rsidR="000D6946" w:rsidRPr="000D6946">
              <w:rPr>
                <w:rFonts w:ascii="Angsana New" w:hAnsi="Angsana New"/>
                <w:b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AB60669" w14:textId="77777777" w:rsidR="00E9419E" w:rsidRPr="00F215B0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420E328" w14:textId="2F4F4255" w:rsidR="00E9419E" w:rsidRPr="00F215B0" w:rsidRDefault="00B70642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84" w:type="dxa"/>
          </w:tcPr>
          <w:p w14:paraId="4CB7366B" w14:textId="77777777" w:rsidR="00E9419E" w:rsidRPr="00EA1C08" w:rsidRDefault="00E9419E" w:rsidP="00E941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AF8C40" w14:textId="24A3795B" w:rsidR="00E9419E" w:rsidRPr="00EA1C08" w:rsidRDefault="00A74E6E" w:rsidP="00E941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5E2A">
              <w:rPr>
                <w:rFonts w:ascii="Angsana New" w:hAnsi="Angsana New"/>
                <w:sz w:val="30"/>
                <w:szCs w:val="30"/>
              </w:rPr>
              <w:t>97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20CCACF0" w14:textId="77777777" w:rsidR="00A9455D" w:rsidRPr="00EA1C08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132E61" w14:textId="77777777" w:rsidR="00FF5FB6" w:rsidRPr="00EA1C08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br w:type="page"/>
      </w:r>
    </w:p>
    <w:p w14:paraId="65E72C1B" w14:textId="44B2D6D0" w:rsidR="00FF5FB6" w:rsidRPr="00EA1C08" w:rsidRDefault="00DB12A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60106">
        <w:rPr>
          <w:rFonts w:ascii="Angsana New" w:hAnsi="Angsana New"/>
          <w:b/>
          <w:bCs/>
          <w:sz w:val="30"/>
          <w:szCs w:val="30"/>
        </w:rPr>
        <w:t>5</w:t>
      </w:r>
      <w:r w:rsidR="00FF5FB6" w:rsidRPr="00EA1C08">
        <w:rPr>
          <w:rFonts w:ascii="Angsana New" w:hAnsi="Angsana New"/>
          <w:b/>
          <w:bCs/>
          <w:sz w:val="30"/>
          <w:szCs w:val="30"/>
          <w:cs/>
        </w:rPr>
        <w:t>.</w:t>
      </w:r>
      <w:r w:rsidR="00FF5FB6" w:rsidRPr="00EA1C08">
        <w:rPr>
          <w:rFonts w:ascii="Angsana New" w:hAnsi="Angsana New"/>
          <w:b/>
          <w:bCs/>
          <w:sz w:val="30"/>
          <w:szCs w:val="30"/>
          <w:cs/>
        </w:rPr>
        <w:tab/>
      </w:r>
      <w:r w:rsidR="007B61A2" w:rsidRPr="00EA1C08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 w:rsidR="00C006AF" w:rsidRPr="00EA1C08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7B61A2" w:rsidRPr="00EA1C08">
        <w:rPr>
          <w:rFonts w:ascii="Angsana New" w:hAnsi="Angsana New"/>
          <w:b/>
          <w:bCs/>
          <w:sz w:val="30"/>
          <w:szCs w:val="30"/>
          <w:cs/>
        </w:rPr>
        <w:t>หนี้สินภาษีเงินได้รอการตัดบัญชี</w:t>
      </w:r>
    </w:p>
    <w:p w14:paraId="70940516" w14:textId="77777777" w:rsidR="00FF5FB6" w:rsidRPr="00CB1564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14:paraId="799411CD" w14:textId="2514B276" w:rsidR="00FF5FB6" w:rsidRPr="00EA1C08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 ณ วันที่</w:t>
      </w:r>
      <w:r w:rsidRPr="00EA1C08">
        <w:rPr>
          <w:rFonts w:ascii="Angsana New" w:hAnsi="Angsana New"/>
          <w:sz w:val="30"/>
          <w:szCs w:val="30"/>
        </w:rPr>
        <w:t xml:space="preserve"> 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74E6E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74E6E">
        <w:rPr>
          <w:rFonts w:ascii="Angsana New" w:hAnsi="Angsana New"/>
          <w:sz w:val="30"/>
          <w:szCs w:val="30"/>
        </w:rPr>
        <w:t>7</w:t>
      </w:r>
      <w:r w:rsidR="002F337C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ประกอบด้วย</w:t>
      </w:r>
      <w:r w:rsidR="006D54BF" w:rsidRPr="00EA1C08">
        <w:rPr>
          <w:rFonts w:ascii="Angsana New" w:hAnsi="Angsana New"/>
          <w:sz w:val="30"/>
          <w:szCs w:val="30"/>
          <w:cs/>
        </w:rPr>
        <w:t>รายการดังต่อไปนี้</w:t>
      </w:r>
    </w:p>
    <w:p w14:paraId="407BEC92" w14:textId="77777777" w:rsidR="00FF5FB6" w:rsidRPr="00CB1564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781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269"/>
        <w:gridCol w:w="1148"/>
        <w:gridCol w:w="283"/>
        <w:gridCol w:w="1135"/>
        <w:gridCol w:w="270"/>
        <w:gridCol w:w="1147"/>
      </w:tblGrid>
      <w:tr w:rsidR="00EA1C08" w:rsidRPr="00EA1C08" w14:paraId="6B521CAC" w14:textId="77777777" w:rsidTr="00F051FB">
        <w:trPr>
          <w:cantSplit/>
        </w:trPr>
        <w:tc>
          <w:tcPr>
            <w:tcW w:w="4395" w:type="dxa"/>
          </w:tcPr>
          <w:p w14:paraId="6D2F63B2" w14:textId="77777777" w:rsidR="00C006AF" w:rsidRPr="00EA1C08" w:rsidRDefault="00C006AF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4E108884" w14:textId="77777777" w:rsidR="00C006AF" w:rsidRPr="00EA1C08" w:rsidRDefault="00C006AF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A1C08" w:rsidRPr="00EA1C08" w14:paraId="75C25681" w14:textId="77777777" w:rsidTr="00F051FB">
        <w:trPr>
          <w:cantSplit/>
        </w:trPr>
        <w:tc>
          <w:tcPr>
            <w:tcW w:w="4395" w:type="dxa"/>
          </w:tcPr>
          <w:p w14:paraId="4822E1D4" w14:textId="77777777" w:rsidR="00C006AF" w:rsidRPr="00EA1C08" w:rsidRDefault="00C006AF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7D3E58DB" w14:textId="77777777"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BE3B767" w14:textId="77777777"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49FFCF59" w14:textId="77777777" w:rsidR="00C006AF" w:rsidRPr="00EA1C08" w:rsidRDefault="00C006AF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EA1C08" w:rsidRPr="00EA1C08" w14:paraId="160DDB81" w14:textId="77777777" w:rsidTr="00F051FB">
        <w:trPr>
          <w:cantSplit/>
        </w:trPr>
        <w:tc>
          <w:tcPr>
            <w:tcW w:w="4395" w:type="dxa"/>
          </w:tcPr>
          <w:p w14:paraId="3B7D9683" w14:textId="77777777"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03FEF9" w14:textId="2B285455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 w:rsidR="00A74E6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0597911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863627" w14:textId="101BC7EC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 w:rsidR="00A74E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</w:tcBorders>
          </w:tcPr>
          <w:p w14:paraId="6ED839C0" w14:textId="77777777" w:rsidR="00C006AF" w:rsidRPr="00EA1C08" w:rsidRDefault="00C006AF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782C74CE" w14:textId="3EEDD3BD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 w:rsidR="00A74E6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9FEFE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5082F5D" w14:textId="7E63FB16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256</w:t>
            </w:r>
            <w:r w:rsidR="00A74E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A1C08" w:rsidRPr="00EA1C08" w14:paraId="26E3F39E" w14:textId="77777777" w:rsidTr="00F051FB">
        <w:trPr>
          <w:cantSplit/>
        </w:trPr>
        <w:tc>
          <w:tcPr>
            <w:tcW w:w="4395" w:type="dxa"/>
          </w:tcPr>
          <w:p w14:paraId="2CAA99BD" w14:textId="77777777" w:rsidR="00C006AF" w:rsidRPr="00EA1C08" w:rsidRDefault="00C006AF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27D8B224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F36D7AF" w14:textId="77777777" w:rsidR="00C006AF" w:rsidRPr="00EA1C08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5FD2ECA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CF8C988" w14:textId="77777777" w:rsidR="00C006AF" w:rsidRPr="00EA1C08" w:rsidRDefault="00C006AF" w:rsidP="004B54C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F58518D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3D84AE" w14:textId="77777777"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5180E29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A1C08" w:rsidRPr="00EA1C08" w14:paraId="7EC37088" w14:textId="77777777" w:rsidTr="00F051FB">
        <w:trPr>
          <w:cantSplit/>
        </w:trPr>
        <w:tc>
          <w:tcPr>
            <w:tcW w:w="4395" w:type="dxa"/>
          </w:tcPr>
          <w:p w14:paraId="1205BB22" w14:textId="103F602C" w:rsidR="00C006AF" w:rsidRPr="00EA1C08" w:rsidRDefault="00C006AF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B60106" w:rsidRPr="00EA1C08">
              <w:rPr>
                <w:rFonts w:ascii="Angsana New" w:hAnsi="Angsana New"/>
                <w:sz w:val="28"/>
                <w:szCs w:val="28"/>
                <w:cs/>
              </w:rPr>
              <w:t>รายจ่ายหรือ</w:t>
            </w:r>
          </w:p>
        </w:tc>
        <w:tc>
          <w:tcPr>
            <w:tcW w:w="1134" w:type="dxa"/>
          </w:tcPr>
          <w:p w14:paraId="00E8CCD0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E0609A5" w14:textId="77777777" w:rsidR="00C006AF" w:rsidRPr="00EA1C08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8AD0716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0F5BE05" w14:textId="77777777" w:rsidR="00C006AF" w:rsidRPr="00EA1C08" w:rsidRDefault="00C006AF" w:rsidP="004B54C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5E87964A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D71DF" w14:textId="77777777"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D263B73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A1C08" w:rsidRPr="00EA1C08" w14:paraId="0DA33044" w14:textId="77777777" w:rsidTr="00F051FB">
        <w:trPr>
          <w:cantSplit/>
        </w:trPr>
        <w:tc>
          <w:tcPr>
            <w:tcW w:w="4395" w:type="dxa"/>
          </w:tcPr>
          <w:p w14:paraId="2AC115BB" w14:textId="34969784" w:rsidR="00C006AF" w:rsidRPr="00EA1C08" w:rsidRDefault="00C006AF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หนี้สินทางภาษี</w:t>
            </w:r>
          </w:p>
        </w:tc>
        <w:tc>
          <w:tcPr>
            <w:tcW w:w="1134" w:type="dxa"/>
          </w:tcPr>
          <w:p w14:paraId="4C6B7861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1F60C16" w14:textId="77777777" w:rsidR="00C006AF" w:rsidRPr="00EA1C08" w:rsidRDefault="00C006AF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73A8294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AB058C2" w14:textId="77777777" w:rsidR="00C006AF" w:rsidRPr="00EA1C08" w:rsidRDefault="00C006AF" w:rsidP="004B54CC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6A49E104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4A4ECA" w14:textId="77777777" w:rsidR="00C006AF" w:rsidRPr="00EA1C08" w:rsidRDefault="00C006AF" w:rsidP="004B54C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0BD6A48" w14:textId="77777777" w:rsidR="00C006AF" w:rsidRPr="00EA1C08" w:rsidRDefault="00C006AF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4E6E" w:rsidRPr="00EA1C08" w14:paraId="4E2CB751" w14:textId="77777777" w:rsidTr="00F051FB">
        <w:trPr>
          <w:cantSplit/>
        </w:trPr>
        <w:tc>
          <w:tcPr>
            <w:tcW w:w="4395" w:type="dxa"/>
          </w:tcPr>
          <w:p w14:paraId="487F4797" w14:textId="77777777" w:rsidR="00A74E6E" w:rsidRPr="00EA1C08" w:rsidRDefault="00A74E6E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485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55EA501C" w14:textId="7E36876B" w:rsidR="00A74E6E" w:rsidRPr="00F10043" w:rsidRDefault="00F10043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7,134</w:t>
            </w:r>
          </w:p>
        </w:tc>
        <w:tc>
          <w:tcPr>
            <w:tcW w:w="269" w:type="dxa"/>
          </w:tcPr>
          <w:p w14:paraId="19101D5D" w14:textId="77777777" w:rsidR="00A74E6E" w:rsidRPr="00F10043" w:rsidRDefault="00A74E6E" w:rsidP="00A74E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A432E70" w14:textId="5EAAB3B5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5,476</w:t>
            </w:r>
          </w:p>
        </w:tc>
        <w:tc>
          <w:tcPr>
            <w:tcW w:w="283" w:type="dxa"/>
          </w:tcPr>
          <w:p w14:paraId="1E593443" w14:textId="77777777" w:rsidR="00A74E6E" w:rsidRPr="00F10043" w:rsidRDefault="00A74E6E" w:rsidP="00A74E6E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5F36C34F" w14:textId="3AFB0047" w:rsidR="00A74E6E" w:rsidRPr="00F10043" w:rsidRDefault="00F10043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3,427</w:t>
            </w:r>
          </w:p>
        </w:tc>
        <w:tc>
          <w:tcPr>
            <w:tcW w:w="270" w:type="dxa"/>
          </w:tcPr>
          <w:p w14:paraId="52EF86CA" w14:textId="77777777" w:rsidR="00A74E6E" w:rsidRPr="00EA1C08" w:rsidRDefault="00A74E6E" w:rsidP="00A74E6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A12CC19" w14:textId="14DD0AAA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3,507</w:t>
            </w:r>
          </w:p>
        </w:tc>
      </w:tr>
      <w:tr w:rsidR="00A74E6E" w:rsidRPr="00EA1C08" w14:paraId="6E0773D3" w14:textId="77777777" w:rsidTr="00F051FB">
        <w:trPr>
          <w:cantSplit/>
        </w:trPr>
        <w:tc>
          <w:tcPr>
            <w:tcW w:w="4395" w:type="dxa"/>
          </w:tcPr>
          <w:p w14:paraId="24818F45" w14:textId="77777777" w:rsidR="00A74E6E" w:rsidRPr="00EA1C08" w:rsidRDefault="00A74E6E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ค่าเผื่อการลดลงของมูลค่าสินค้าที่เสื่อมสภาพ</w:t>
            </w:r>
          </w:p>
        </w:tc>
        <w:tc>
          <w:tcPr>
            <w:tcW w:w="1134" w:type="dxa"/>
          </w:tcPr>
          <w:p w14:paraId="196212AD" w14:textId="77777777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732AB2" w14:textId="77777777" w:rsidR="00A74E6E" w:rsidRPr="00F10043" w:rsidRDefault="00A74E6E" w:rsidP="00A74E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739E32D" w14:textId="77777777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2CD2080" w14:textId="77777777" w:rsidR="00A74E6E" w:rsidRPr="00F10043" w:rsidRDefault="00A74E6E" w:rsidP="00A74E6E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12647863" w14:textId="77777777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6B360D" w14:textId="77777777" w:rsidR="00A74E6E" w:rsidRPr="00EA1C08" w:rsidRDefault="00A74E6E" w:rsidP="00A74E6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33055129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4E6E" w:rsidRPr="00EA1C08" w14:paraId="50A32CAA" w14:textId="77777777" w:rsidTr="00F051FB">
        <w:trPr>
          <w:cantSplit/>
        </w:trPr>
        <w:tc>
          <w:tcPr>
            <w:tcW w:w="4395" w:type="dxa"/>
          </w:tcPr>
          <w:p w14:paraId="2EF34F01" w14:textId="77777777" w:rsidR="00A74E6E" w:rsidRPr="00EA1C08" w:rsidRDefault="00A74E6E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472A9BD3" w14:textId="5553E48E" w:rsidR="00A74E6E" w:rsidRPr="00F10043" w:rsidRDefault="00F10043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4,234</w:t>
            </w:r>
          </w:p>
        </w:tc>
        <w:tc>
          <w:tcPr>
            <w:tcW w:w="269" w:type="dxa"/>
          </w:tcPr>
          <w:p w14:paraId="48A8CBE9" w14:textId="77777777" w:rsidR="00A74E6E" w:rsidRPr="00F10043" w:rsidRDefault="00A74E6E" w:rsidP="00A74E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0EA396D2" w14:textId="5272CEDC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4,587</w:t>
            </w:r>
          </w:p>
        </w:tc>
        <w:tc>
          <w:tcPr>
            <w:tcW w:w="283" w:type="dxa"/>
          </w:tcPr>
          <w:p w14:paraId="34DD9C5B" w14:textId="77777777" w:rsidR="00A74E6E" w:rsidRPr="00F10043" w:rsidRDefault="00A74E6E" w:rsidP="00A74E6E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34C40D06" w14:textId="681BC3E5" w:rsidR="00A74E6E" w:rsidRPr="00F10043" w:rsidRDefault="00F10043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247DB7">
              <w:rPr>
                <w:rFonts w:ascii="Angsana New" w:hAnsi="Angsana New"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Cs/>
                <w:sz w:val="28"/>
                <w:szCs w:val="28"/>
              </w:rPr>
              <w:t>477</w:t>
            </w:r>
          </w:p>
        </w:tc>
        <w:tc>
          <w:tcPr>
            <w:tcW w:w="270" w:type="dxa"/>
          </w:tcPr>
          <w:p w14:paraId="60348156" w14:textId="77777777" w:rsidR="00A74E6E" w:rsidRPr="00EA1C08" w:rsidRDefault="00A74E6E" w:rsidP="00A74E6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59529822" w14:textId="2BE1535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1,699</w:t>
            </w:r>
          </w:p>
        </w:tc>
      </w:tr>
      <w:tr w:rsidR="00A74E6E" w:rsidRPr="00EA1C08" w14:paraId="6F59724E" w14:textId="77777777" w:rsidTr="00F051FB">
        <w:trPr>
          <w:cantSplit/>
        </w:trPr>
        <w:tc>
          <w:tcPr>
            <w:tcW w:w="4395" w:type="dxa"/>
          </w:tcPr>
          <w:p w14:paraId="1EF54735" w14:textId="77777777" w:rsidR="00A74E6E" w:rsidRPr="00EA1C08" w:rsidRDefault="00A74E6E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42B980BD" w14:textId="77777777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8CAD3F" w14:textId="77777777" w:rsidR="00A74E6E" w:rsidRPr="00F10043" w:rsidRDefault="00A74E6E" w:rsidP="00A74E6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CDF3AE0" w14:textId="77777777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AE2A048" w14:textId="77777777" w:rsidR="00A74E6E" w:rsidRPr="00F10043" w:rsidRDefault="00A74E6E" w:rsidP="00A74E6E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32BBC33" w14:textId="77777777" w:rsidR="00A74E6E" w:rsidRPr="00F10043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FECC2" w14:textId="77777777" w:rsidR="00A74E6E" w:rsidRPr="00EA1C08" w:rsidRDefault="00A74E6E" w:rsidP="00A74E6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C8AAE9B" w14:textId="77777777" w:rsidR="00A74E6E" w:rsidRPr="00EA1C08" w:rsidRDefault="00A74E6E" w:rsidP="00A74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F10043" w:rsidRPr="00EA1C08" w14:paraId="43BCF1B4" w14:textId="77777777" w:rsidTr="00F051FB">
        <w:trPr>
          <w:cantSplit/>
        </w:trPr>
        <w:tc>
          <w:tcPr>
            <w:tcW w:w="4395" w:type="dxa"/>
          </w:tcPr>
          <w:p w14:paraId="5583203B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sz w:val="28"/>
                <w:szCs w:val="28"/>
              </w:rPr>
            </w:pPr>
            <w:r w:rsidRPr="00EA1C08">
              <w:rPr>
                <w:rFonts w:ascii="Angsana New" w:hAnsi="Angsana New"/>
                <w:b/>
                <w:sz w:val="28"/>
                <w:szCs w:val="28"/>
              </w:rPr>
              <w:t xml:space="preserve">  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  <w:vAlign w:val="center"/>
          </w:tcPr>
          <w:p w14:paraId="2278680E" w14:textId="39090404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467</w:t>
            </w:r>
          </w:p>
        </w:tc>
        <w:tc>
          <w:tcPr>
            <w:tcW w:w="269" w:type="dxa"/>
          </w:tcPr>
          <w:p w14:paraId="003C94CA" w14:textId="77777777" w:rsidR="00F10043" w:rsidRPr="00F10043" w:rsidRDefault="00F10043" w:rsidP="00F1004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2F24C999" w14:textId="2870AEC8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3,</w:t>
            </w:r>
            <w:r w:rsidR="000D6946" w:rsidRPr="000D6946">
              <w:rPr>
                <w:rFonts w:ascii="Angsana New" w:hAnsi="Angsana New"/>
                <w:b/>
                <w:sz w:val="28"/>
                <w:szCs w:val="28"/>
              </w:rPr>
              <w:t>48</w:t>
            </w:r>
            <w:r w:rsidRPr="00F10043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3156BF9C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6801A168" w14:textId="0037759C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99F58A" w14:textId="77777777" w:rsidR="00F10043" w:rsidRPr="00EA1C08" w:rsidRDefault="00F10043" w:rsidP="00F1004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2A6D720C" w14:textId="0315AF5F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F10043" w:rsidRPr="00EA1C08" w14:paraId="340C7016" w14:textId="77777777" w:rsidTr="00F051FB">
        <w:trPr>
          <w:cantSplit/>
        </w:trPr>
        <w:tc>
          <w:tcPr>
            <w:tcW w:w="4395" w:type="dxa"/>
          </w:tcPr>
          <w:p w14:paraId="42915AD6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485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5D56926A" w14:textId="5C3FD84A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18,882</w:t>
            </w:r>
          </w:p>
        </w:tc>
        <w:tc>
          <w:tcPr>
            <w:tcW w:w="269" w:type="dxa"/>
          </w:tcPr>
          <w:p w14:paraId="5D3BE212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5D5CA627" w14:textId="72E81250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16,745</w:t>
            </w:r>
          </w:p>
        </w:tc>
        <w:tc>
          <w:tcPr>
            <w:tcW w:w="283" w:type="dxa"/>
          </w:tcPr>
          <w:p w14:paraId="465F094C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6F48E5D" w14:textId="3E3A8AB0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12,310</w:t>
            </w:r>
          </w:p>
        </w:tc>
        <w:tc>
          <w:tcPr>
            <w:tcW w:w="270" w:type="dxa"/>
          </w:tcPr>
          <w:p w14:paraId="2F0652E3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20A6A4C9" w14:textId="7178838D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11,270</w:t>
            </w:r>
          </w:p>
        </w:tc>
      </w:tr>
      <w:tr w:rsidR="00F10043" w:rsidRPr="00EA1C08" w14:paraId="70A3058A" w14:textId="77777777" w:rsidTr="00F051FB">
        <w:trPr>
          <w:cantSplit/>
        </w:trPr>
        <w:tc>
          <w:tcPr>
            <w:tcW w:w="4395" w:type="dxa"/>
          </w:tcPr>
          <w:p w14:paraId="5C34D741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</w:tcPr>
          <w:p w14:paraId="7232BB97" w14:textId="72094962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43,279</w:t>
            </w:r>
          </w:p>
        </w:tc>
        <w:tc>
          <w:tcPr>
            <w:tcW w:w="269" w:type="dxa"/>
          </w:tcPr>
          <w:p w14:paraId="1F538E09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637CC49C" w14:textId="2486AA09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51,182</w:t>
            </w:r>
          </w:p>
        </w:tc>
        <w:tc>
          <w:tcPr>
            <w:tcW w:w="283" w:type="dxa"/>
          </w:tcPr>
          <w:p w14:paraId="448F909A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52AB4E6B" w14:textId="58D35912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26,808</w:t>
            </w:r>
          </w:p>
        </w:tc>
        <w:tc>
          <w:tcPr>
            <w:tcW w:w="270" w:type="dxa"/>
          </w:tcPr>
          <w:p w14:paraId="10EC3CFC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51EC486B" w14:textId="5018F4E2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32,243</w:t>
            </w:r>
          </w:p>
        </w:tc>
      </w:tr>
      <w:tr w:rsidR="00F10043" w:rsidRPr="00EA1C08" w14:paraId="213A2FBD" w14:textId="77777777" w:rsidTr="00F051FB">
        <w:trPr>
          <w:cantSplit/>
        </w:trPr>
        <w:tc>
          <w:tcPr>
            <w:tcW w:w="4395" w:type="dxa"/>
          </w:tcPr>
          <w:p w14:paraId="391862B7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485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ผลขาดทุนทางภาษียกมา</w:t>
            </w:r>
          </w:p>
        </w:tc>
        <w:tc>
          <w:tcPr>
            <w:tcW w:w="1134" w:type="dxa"/>
          </w:tcPr>
          <w:p w14:paraId="778FC963" w14:textId="633B654B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1,127</w:t>
            </w:r>
          </w:p>
        </w:tc>
        <w:tc>
          <w:tcPr>
            <w:tcW w:w="269" w:type="dxa"/>
          </w:tcPr>
          <w:p w14:paraId="622DE308" w14:textId="77777777" w:rsidR="00F10043" w:rsidRPr="00F10043" w:rsidRDefault="00F10043" w:rsidP="00F1004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56BA4B7" w14:textId="76E1492E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1,089</w:t>
            </w:r>
          </w:p>
        </w:tc>
        <w:tc>
          <w:tcPr>
            <w:tcW w:w="283" w:type="dxa"/>
          </w:tcPr>
          <w:p w14:paraId="5D9ACF27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170A00BC" w14:textId="0320C00A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CADF8B" w14:textId="77777777" w:rsidR="00F10043" w:rsidRPr="00EA1C08" w:rsidRDefault="00F10043" w:rsidP="00F1004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02EEE0FE" w14:textId="49C0B3AD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988</w:t>
            </w:r>
          </w:p>
        </w:tc>
      </w:tr>
      <w:tr w:rsidR="00F10043" w:rsidRPr="00EA1C08" w14:paraId="0069A3A0" w14:textId="77777777" w:rsidTr="00F051FB">
        <w:trPr>
          <w:cantSplit/>
        </w:trPr>
        <w:tc>
          <w:tcPr>
            <w:tcW w:w="4395" w:type="dxa"/>
          </w:tcPr>
          <w:p w14:paraId="504639BB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485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121A422" w14:textId="74033C30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10,800</w:t>
            </w:r>
          </w:p>
        </w:tc>
        <w:tc>
          <w:tcPr>
            <w:tcW w:w="269" w:type="dxa"/>
          </w:tcPr>
          <w:p w14:paraId="72A28716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602555EB" w14:textId="0708DC2C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10,801</w:t>
            </w:r>
          </w:p>
        </w:tc>
        <w:tc>
          <w:tcPr>
            <w:tcW w:w="283" w:type="dxa"/>
          </w:tcPr>
          <w:p w14:paraId="135E0D30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1A2CA4BC" w14:textId="1A73FA8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B87FE9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6A0FEFA6" w14:textId="710C6204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F10043" w:rsidRPr="00EA1C08" w14:paraId="0705CB2F" w14:textId="77777777" w:rsidTr="00F051FB">
        <w:trPr>
          <w:cantSplit/>
        </w:trPr>
        <w:tc>
          <w:tcPr>
            <w:tcW w:w="4395" w:type="dxa"/>
          </w:tcPr>
          <w:p w14:paraId="6FB6EF50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485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07C720" w14:textId="42616046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3,800</w:t>
            </w:r>
          </w:p>
        </w:tc>
        <w:tc>
          <w:tcPr>
            <w:tcW w:w="269" w:type="dxa"/>
          </w:tcPr>
          <w:p w14:paraId="3D6EF09D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41196A4" w14:textId="0518FF38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1,183</w:t>
            </w:r>
          </w:p>
        </w:tc>
        <w:tc>
          <w:tcPr>
            <w:tcW w:w="283" w:type="dxa"/>
          </w:tcPr>
          <w:p w14:paraId="11CD0918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1E28656" w14:textId="6D3A6BE1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6A482F96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6E567CFC" w14:textId="759B16DF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F10043" w:rsidRPr="00EA1C08" w14:paraId="3535284D" w14:textId="77777777" w:rsidTr="00F051FB">
        <w:trPr>
          <w:cantSplit/>
        </w:trPr>
        <w:tc>
          <w:tcPr>
            <w:tcW w:w="4395" w:type="dxa"/>
          </w:tcPr>
          <w:p w14:paraId="04507277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43EF0A" w14:textId="4265FB29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89,723</w:t>
            </w:r>
          </w:p>
        </w:tc>
        <w:tc>
          <w:tcPr>
            <w:tcW w:w="269" w:type="dxa"/>
          </w:tcPr>
          <w:p w14:paraId="523601C3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CEE7957" w14:textId="4BCEFD2E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94,546</w:t>
            </w:r>
          </w:p>
        </w:tc>
        <w:tc>
          <w:tcPr>
            <w:tcW w:w="283" w:type="dxa"/>
          </w:tcPr>
          <w:p w14:paraId="63B20733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FCB0E76" w14:textId="0E4B6A28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44,068</w:t>
            </w:r>
          </w:p>
        </w:tc>
        <w:tc>
          <w:tcPr>
            <w:tcW w:w="270" w:type="dxa"/>
          </w:tcPr>
          <w:p w14:paraId="6BF6A406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FFF6E3E" w14:textId="201B1D1E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49,753</w:t>
            </w:r>
          </w:p>
        </w:tc>
      </w:tr>
      <w:tr w:rsidR="00F10043" w:rsidRPr="00EA1C08" w14:paraId="4286855D" w14:textId="77777777" w:rsidTr="00F051FB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5357DB7A" w14:textId="77777777" w:rsidR="00F10043" w:rsidRPr="00CB1564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C8BB86D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72F1706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74930A88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807FCF1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757F7500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B87DD5" w14:textId="77777777" w:rsidR="00F10043" w:rsidRPr="00CB1564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01C01F89" w14:textId="77777777" w:rsidR="00F10043" w:rsidRPr="00CB1564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F10043" w:rsidRPr="00EA1C08" w14:paraId="00B2795E" w14:textId="77777777" w:rsidTr="00F051FB">
        <w:trPr>
          <w:cantSplit/>
        </w:trPr>
        <w:tc>
          <w:tcPr>
            <w:tcW w:w="4395" w:type="dxa"/>
          </w:tcPr>
          <w:p w14:paraId="3DB71C47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4C491F5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202663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06DA19F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DE1BC4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BDC0139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7CB70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BB45875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F10043" w:rsidRPr="00EA1C08" w14:paraId="4BD932E3" w14:textId="77777777" w:rsidTr="00F051FB">
        <w:trPr>
          <w:cantSplit/>
        </w:trPr>
        <w:tc>
          <w:tcPr>
            <w:tcW w:w="4395" w:type="dxa"/>
          </w:tcPr>
          <w:p w14:paraId="59E6BE2C" w14:textId="123D7EA0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ผลกระทบของรายการซึ่งยังไม่ถือเป็นรายได้หรือ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41A9294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A75E89F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869DFB8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B88C61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2EE4CB8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01DC67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1711FAE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F10043" w:rsidRPr="00EA1C08" w14:paraId="0E49F766" w14:textId="77777777" w:rsidTr="00F051FB">
        <w:trPr>
          <w:cantSplit/>
        </w:trPr>
        <w:tc>
          <w:tcPr>
            <w:tcW w:w="4395" w:type="dxa"/>
          </w:tcPr>
          <w:p w14:paraId="66821377" w14:textId="345A961C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>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31B6BD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3C49D3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8E90356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31D25B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85FDE46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F0EF3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84D7338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F10043" w:rsidRPr="00EA1C08" w14:paraId="6F396D8D" w14:textId="77777777" w:rsidTr="00F051FB">
        <w:trPr>
          <w:cantSplit/>
        </w:trPr>
        <w:tc>
          <w:tcPr>
            <w:tcW w:w="4395" w:type="dxa"/>
          </w:tcPr>
          <w:p w14:paraId="46A4C58B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3B35E5" w14:textId="660E11CA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52,076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8F6836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49DA72C" w14:textId="4BB9463E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56,438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F232EBB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3C49D90" w14:textId="370BAA36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3,778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D9128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71657F7" w14:textId="674BDD05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F10043" w:rsidRPr="00EA1C08" w14:paraId="0ACA7936" w14:textId="77777777" w:rsidTr="00F051FB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16856EE5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34853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7FC0888" w14:textId="22B3E926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E00BDE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403421E9" w14:textId="51F1F9D0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B05AE74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14026492" w14:textId="156AF4BC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8F301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2FEF4F85" w14:textId="200A7ACD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F10043" w:rsidRPr="00EA1C08" w14:paraId="188172D9" w14:textId="77777777" w:rsidTr="00F051FB">
        <w:trPr>
          <w:cantSplit/>
        </w:trPr>
        <w:tc>
          <w:tcPr>
            <w:tcW w:w="4395" w:type="dxa"/>
            <w:tcBorders>
              <w:bottom w:val="nil"/>
            </w:tcBorders>
          </w:tcPr>
          <w:p w14:paraId="1498C292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6D061F" w14:textId="50630D0B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52,524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890BE1C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3DA12C2" w14:textId="46C90628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56,886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0E8D79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9560B23" w14:textId="313C13F4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</w:rPr>
              <w:t>3,778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60FB0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EC4A1D6" w14:textId="5A609431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F10043" w:rsidRPr="00EA1C08" w14:paraId="472E4A90" w14:textId="77777777" w:rsidTr="00F051FB">
        <w:trPr>
          <w:cantSplit/>
        </w:trPr>
        <w:tc>
          <w:tcPr>
            <w:tcW w:w="4395" w:type="dxa"/>
            <w:tcBorders>
              <w:top w:val="nil"/>
              <w:bottom w:val="nil"/>
            </w:tcBorders>
          </w:tcPr>
          <w:p w14:paraId="391FBC15" w14:textId="77777777" w:rsidR="00F10043" w:rsidRPr="00EA1C08" w:rsidRDefault="00F10043" w:rsidP="00113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EA1C08">
              <w:rPr>
                <w:rFonts w:ascii="Angsana New" w:hAnsi="Angsana New"/>
                <w:sz w:val="28"/>
                <w:szCs w:val="28"/>
              </w:rPr>
              <w:t>-</w:t>
            </w:r>
            <w:r w:rsidRPr="00EA1C0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17F55E3" w14:textId="4223BA5D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37,199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D0E9A4A" w14:textId="77777777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441E4E6" w14:textId="35B16BE4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F10043">
              <w:rPr>
                <w:rFonts w:ascii="Angsana New" w:hAnsi="Angsana New"/>
                <w:bCs/>
                <w:sz w:val="28"/>
                <w:szCs w:val="28"/>
              </w:rPr>
              <w:t>37,660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F70121" w14:textId="77777777" w:rsidR="00F10043" w:rsidRPr="00F10043" w:rsidRDefault="00F10043" w:rsidP="00F1004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323F5" w14:textId="40C31B71" w:rsidR="00F10043" w:rsidRPr="00F10043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0,290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B74719" w14:textId="77777777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F3C6E" w14:textId="22AAE5CB" w:rsidR="00F10043" w:rsidRPr="00EA1C08" w:rsidRDefault="00F10043" w:rsidP="00F1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1,590</w:t>
            </w:r>
          </w:p>
        </w:tc>
      </w:tr>
    </w:tbl>
    <w:p w14:paraId="55EF40DD" w14:textId="77777777" w:rsidR="00D45C4D" w:rsidRPr="00EA1C08" w:rsidRDefault="00D45C4D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985439" w14:textId="77777777" w:rsidR="00C006AF" w:rsidRDefault="00C006AF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E8F568" w14:textId="77777777" w:rsidR="005B529D" w:rsidRPr="00EA1C08" w:rsidRDefault="005B529D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E3E4CD" w14:textId="247840DA" w:rsidR="000E2129" w:rsidRPr="00EA1C08" w:rsidRDefault="007C1DBB" w:rsidP="0063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60106">
        <w:rPr>
          <w:rFonts w:ascii="Angsana New" w:hAnsi="Angsana New"/>
          <w:b/>
          <w:bCs/>
          <w:sz w:val="30"/>
          <w:szCs w:val="30"/>
        </w:rPr>
        <w:t>6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DE28A6" w:rsidRPr="00EA1C08">
        <w:rPr>
          <w:rFonts w:ascii="Angsana New" w:hAnsi="Angsana New"/>
          <w:b/>
          <w:bCs/>
          <w:sz w:val="30"/>
          <w:szCs w:val="30"/>
          <w:cs/>
        </w:rPr>
        <w:t xml:space="preserve">เงินกู้ยืมจากสถาบันการเงิน </w:t>
      </w:r>
    </w:p>
    <w:p w14:paraId="3DCD5AFF" w14:textId="77777777" w:rsidR="000E2129" w:rsidRPr="009102E2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0A28D044" w14:textId="77777777" w:rsidR="00DE28A6" w:rsidRPr="00EA1C08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 xml:space="preserve">วงเงินสินเชื่อ </w:t>
      </w:r>
    </w:p>
    <w:p w14:paraId="5ACA7C32" w14:textId="77777777" w:rsidR="00DE28A6" w:rsidRPr="009102E2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</w:rPr>
      </w:pPr>
    </w:p>
    <w:p w14:paraId="250B6C8C" w14:textId="74FB0523" w:rsidR="000E2129" w:rsidRPr="00EA1C08" w:rsidRDefault="000E2129" w:rsidP="000E1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34853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34853">
        <w:rPr>
          <w:rFonts w:ascii="Angsana New" w:hAnsi="Angsana New"/>
          <w:sz w:val="30"/>
          <w:szCs w:val="30"/>
        </w:rPr>
        <w:t>7</w:t>
      </w:r>
      <w:r w:rsidR="00164933"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กลุ่มบริษัท</w:t>
      </w:r>
      <w:r w:rsidR="00166A78" w:rsidRPr="00EA1C08">
        <w:rPr>
          <w:rFonts w:ascii="Angsana New" w:hAnsi="Angsana New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14:paraId="424FFD4B" w14:textId="77777777" w:rsidR="000E2129" w:rsidRPr="009102E2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10206" w:type="dxa"/>
        <w:tblInd w:w="-34" w:type="dxa"/>
        <w:tblLook w:val="04A0" w:firstRow="1" w:lastRow="0" w:firstColumn="1" w:lastColumn="0" w:noHBand="0" w:noVBand="1"/>
      </w:tblPr>
      <w:tblGrid>
        <w:gridCol w:w="4253"/>
        <w:gridCol w:w="1275"/>
        <w:gridCol w:w="284"/>
        <w:gridCol w:w="1276"/>
        <w:gridCol w:w="283"/>
        <w:gridCol w:w="1276"/>
        <w:gridCol w:w="283"/>
        <w:gridCol w:w="1276"/>
      </w:tblGrid>
      <w:tr w:rsidR="00EA1C08" w:rsidRPr="00EA1C08" w14:paraId="001D4295" w14:textId="77777777" w:rsidTr="000E1804">
        <w:tc>
          <w:tcPr>
            <w:tcW w:w="4253" w:type="dxa"/>
          </w:tcPr>
          <w:p w14:paraId="11B4F633" w14:textId="77777777" w:rsidR="007018DB" w:rsidRPr="00EA1C08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</w:tcPr>
          <w:p w14:paraId="6655AEBC" w14:textId="77777777" w:rsidR="007018DB" w:rsidRPr="00EA1C08" w:rsidRDefault="007018DB" w:rsidP="005D0BBA">
            <w:pPr>
              <w:pStyle w:val="BodyText3"/>
              <w:jc w:val="center"/>
              <w:rPr>
                <w:cs/>
              </w:rPr>
            </w:pPr>
            <w:r w:rsidRPr="00EA1C08">
              <w:rPr>
                <w:cs/>
              </w:rPr>
              <w:t>พันบาท</w:t>
            </w:r>
          </w:p>
        </w:tc>
      </w:tr>
      <w:tr w:rsidR="00EA1C08" w:rsidRPr="00EA1C08" w14:paraId="28D0A469" w14:textId="77777777" w:rsidTr="000E1804">
        <w:tc>
          <w:tcPr>
            <w:tcW w:w="4253" w:type="dxa"/>
          </w:tcPr>
          <w:p w14:paraId="7D901143" w14:textId="77777777" w:rsidR="007018DB" w:rsidRPr="00EA1C08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AF32DF5" w14:textId="77777777" w:rsidR="007018DB" w:rsidRPr="00EA1C08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36C02E" w14:textId="77777777" w:rsidR="007018DB" w:rsidRPr="00EA1C08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779D0C" w14:textId="77777777" w:rsidR="007018DB" w:rsidRPr="00EA1C08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C08" w:rsidRPr="00EA1C08" w14:paraId="2770C487" w14:textId="77777777" w:rsidTr="000E1804">
        <w:tc>
          <w:tcPr>
            <w:tcW w:w="4253" w:type="dxa"/>
          </w:tcPr>
          <w:p w14:paraId="67401BD2" w14:textId="77777777" w:rsidR="00164933" w:rsidRPr="00EA1C08" w:rsidRDefault="00164933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7832AA" w14:textId="098521E2" w:rsidR="00164933" w:rsidRPr="00EA1C08" w:rsidRDefault="00DB12AA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3C6267" w14:textId="77777777" w:rsidR="00164933" w:rsidRPr="00EA1C08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97B732" w14:textId="498E11DF"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55BF8B1" w14:textId="77777777" w:rsidR="00164933" w:rsidRPr="00EA1C08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607E23" w14:textId="2DBECC41" w:rsidR="00164933" w:rsidRPr="00EA1C08" w:rsidRDefault="00DB12AA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D3C468" w14:textId="77777777" w:rsidR="00164933" w:rsidRPr="00EA1C08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228C64" w14:textId="44A3834B"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60204" w:rsidRPr="00EA1C08" w14:paraId="62EF5FED" w14:textId="77777777" w:rsidTr="000E1804">
        <w:tc>
          <w:tcPr>
            <w:tcW w:w="4253" w:type="dxa"/>
          </w:tcPr>
          <w:p w14:paraId="2C302D9C" w14:textId="77777777" w:rsidR="00260204" w:rsidRPr="00EA1C08" w:rsidRDefault="00260204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 w:hanging="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</w:tcPr>
          <w:p w14:paraId="4F5286D9" w14:textId="178C2B20" w:rsidR="00260204" w:rsidRPr="00F0789F" w:rsidRDefault="00260204" w:rsidP="00260204">
            <w:pPr>
              <w:pStyle w:val="BodyText3"/>
              <w:ind w:right="137"/>
              <w:jc w:val="right"/>
            </w:pPr>
            <w:r w:rsidRPr="00F0789F">
              <w:t>80,350</w:t>
            </w:r>
          </w:p>
        </w:tc>
        <w:tc>
          <w:tcPr>
            <w:tcW w:w="284" w:type="dxa"/>
          </w:tcPr>
          <w:p w14:paraId="2C0C101F" w14:textId="77777777" w:rsidR="00260204" w:rsidRPr="00EA1C08" w:rsidRDefault="00260204" w:rsidP="0026020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65D32E35" w14:textId="1C91C299" w:rsidR="00260204" w:rsidRPr="00EA1C08" w:rsidRDefault="00260204" w:rsidP="00260204">
            <w:pPr>
              <w:pStyle w:val="BodyText3"/>
              <w:ind w:right="137"/>
              <w:jc w:val="right"/>
            </w:pPr>
            <w:r w:rsidRPr="00F0789F">
              <w:t>80,350</w:t>
            </w:r>
          </w:p>
        </w:tc>
        <w:tc>
          <w:tcPr>
            <w:tcW w:w="283" w:type="dxa"/>
          </w:tcPr>
          <w:p w14:paraId="71A082E3" w14:textId="77777777" w:rsidR="00260204" w:rsidRPr="00EA1C08" w:rsidRDefault="00260204" w:rsidP="0026020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14:paraId="35CA444A" w14:textId="0DD59DE9" w:rsidR="00260204" w:rsidRPr="001D0027" w:rsidRDefault="00260204" w:rsidP="00260204">
            <w:pPr>
              <w:pStyle w:val="BodyText3"/>
              <w:ind w:right="137"/>
              <w:jc w:val="right"/>
            </w:pPr>
            <w:r w:rsidRPr="001D0027">
              <w:t>50,000</w:t>
            </w:r>
          </w:p>
        </w:tc>
        <w:tc>
          <w:tcPr>
            <w:tcW w:w="283" w:type="dxa"/>
          </w:tcPr>
          <w:p w14:paraId="2BAA8E3F" w14:textId="77777777" w:rsidR="00260204" w:rsidRPr="00EA1C08" w:rsidRDefault="00260204" w:rsidP="0026020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1FC5AD" w14:textId="3BD0A515" w:rsidR="00260204" w:rsidRPr="00EA1C08" w:rsidRDefault="00260204" w:rsidP="00260204">
            <w:pPr>
              <w:pStyle w:val="BodyText3"/>
              <w:ind w:right="137"/>
              <w:jc w:val="right"/>
            </w:pPr>
            <w:r w:rsidRPr="001D0027">
              <w:t>50,000</w:t>
            </w:r>
          </w:p>
        </w:tc>
      </w:tr>
      <w:tr w:rsidR="00260204" w:rsidRPr="00EA1C08" w14:paraId="4ADB07B9" w14:textId="77777777" w:rsidTr="000E1804">
        <w:tc>
          <w:tcPr>
            <w:tcW w:w="4253" w:type="dxa"/>
          </w:tcPr>
          <w:p w14:paraId="143FFE63" w14:textId="77777777" w:rsidR="00260204" w:rsidRPr="00EA1C08" w:rsidRDefault="00260204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 (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ทรั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>สต์รีซีทและตั๋วสัญญาใช้เงิน)</w:t>
            </w:r>
          </w:p>
        </w:tc>
        <w:tc>
          <w:tcPr>
            <w:tcW w:w="1275" w:type="dxa"/>
          </w:tcPr>
          <w:p w14:paraId="760ED608" w14:textId="0C35AC2E" w:rsidR="00260204" w:rsidRPr="00F0789F" w:rsidRDefault="00260204" w:rsidP="00260204">
            <w:pPr>
              <w:pStyle w:val="BodyText3"/>
              <w:ind w:right="137"/>
              <w:jc w:val="right"/>
              <w:rPr>
                <w:cs/>
              </w:rPr>
            </w:pPr>
            <w:r w:rsidRPr="00F0789F">
              <w:t>6</w:t>
            </w:r>
            <w:r>
              <w:t>3</w:t>
            </w:r>
            <w:r w:rsidRPr="00F0789F">
              <w:t>5,</w:t>
            </w:r>
            <w:r>
              <w:t>61</w:t>
            </w:r>
            <w:r w:rsidRPr="00F0789F">
              <w:t>7</w:t>
            </w:r>
          </w:p>
        </w:tc>
        <w:tc>
          <w:tcPr>
            <w:tcW w:w="284" w:type="dxa"/>
          </w:tcPr>
          <w:p w14:paraId="3235E858" w14:textId="77777777" w:rsidR="00260204" w:rsidRPr="00EA1C08" w:rsidRDefault="00260204" w:rsidP="0026020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591F4020" w14:textId="0DFB8D4D" w:rsidR="00260204" w:rsidRPr="00EA1C08" w:rsidRDefault="00260204" w:rsidP="00260204">
            <w:pPr>
              <w:pStyle w:val="BodyText3"/>
              <w:ind w:right="137"/>
              <w:jc w:val="right"/>
              <w:rPr>
                <w:cs/>
              </w:rPr>
            </w:pPr>
            <w:r w:rsidRPr="00F0789F">
              <w:t>6</w:t>
            </w:r>
            <w:r>
              <w:t>3</w:t>
            </w:r>
            <w:r w:rsidRPr="00F0789F">
              <w:t>5,207</w:t>
            </w:r>
          </w:p>
        </w:tc>
        <w:tc>
          <w:tcPr>
            <w:tcW w:w="283" w:type="dxa"/>
          </w:tcPr>
          <w:p w14:paraId="1EEBE265" w14:textId="77777777" w:rsidR="00260204" w:rsidRPr="00EA1C08" w:rsidRDefault="00260204" w:rsidP="00260204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276" w:type="dxa"/>
          </w:tcPr>
          <w:p w14:paraId="5A58FD34" w14:textId="5717BBF3" w:rsidR="00260204" w:rsidRPr="001D0027" w:rsidRDefault="00260204" w:rsidP="00260204">
            <w:pPr>
              <w:pStyle w:val="BodyText3"/>
              <w:ind w:right="137"/>
              <w:jc w:val="right"/>
              <w:rPr>
                <w:cs/>
              </w:rPr>
            </w:pPr>
            <w:r w:rsidRPr="001D0027">
              <w:t>5</w:t>
            </w:r>
            <w:r>
              <w:t>9</w:t>
            </w:r>
            <w:r w:rsidRPr="001D0027">
              <w:t>5,000</w:t>
            </w:r>
          </w:p>
        </w:tc>
        <w:tc>
          <w:tcPr>
            <w:tcW w:w="283" w:type="dxa"/>
          </w:tcPr>
          <w:p w14:paraId="22F69CCB" w14:textId="77777777" w:rsidR="00260204" w:rsidRPr="00EA1C08" w:rsidRDefault="00260204" w:rsidP="0026020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E9D69C" w14:textId="67CA2B06" w:rsidR="00260204" w:rsidRPr="00EA1C08" w:rsidRDefault="00260204" w:rsidP="00260204">
            <w:pPr>
              <w:pStyle w:val="BodyText3"/>
              <w:ind w:right="137"/>
              <w:jc w:val="right"/>
              <w:rPr>
                <w:cs/>
              </w:rPr>
            </w:pPr>
            <w:r w:rsidRPr="001D0027">
              <w:t>5</w:t>
            </w:r>
            <w:r>
              <w:t>9</w:t>
            </w:r>
            <w:r w:rsidRPr="001D0027">
              <w:t>5,000</w:t>
            </w:r>
          </w:p>
        </w:tc>
      </w:tr>
      <w:tr w:rsidR="00260204" w:rsidRPr="00EA1C08" w14:paraId="760827C1" w14:textId="77777777" w:rsidTr="000E1804">
        <w:tc>
          <w:tcPr>
            <w:tcW w:w="4253" w:type="dxa"/>
          </w:tcPr>
          <w:p w14:paraId="4FC41102" w14:textId="77777777" w:rsidR="00260204" w:rsidRPr="00EA1C08" w:rsidRDefault="00260204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หนังสือค้ำประกันและอาว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ัล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275" w:type="dxa"/>
          </w:tcPr>
          <w:p w14:paraId="2FCD5A89" w14:textId="1C9BB89B" w:rsidR="00260204" w:rsidRPr="00F0789F" w:rsidRDefault="00260204" w:rsidP="00260204">
            <w:pPr>
              <w:pStyle w:val="BodyText3"/>
              <w:ind w:right="137"/>
              <w:jc w:val="right"/>
            </w:pPr>
            <w:r>
              <w:t>374</w:t>
            </w:r>
            <w:r w:rsidRPr="00F0789F">
              <w:t>,</w:t>
            </w:r>
            <w:r>
              <w:t>383</w:t>
            </w:r>
          </w:p>
        </w:tc>
        <w:tc>
          <w:tcPr>
            <w:tcW w:w="284" w:type="dxa"/>
          </w:tcPr>
          <w:p w14:paraId="74170751" w14:textId="77777777" w:rsidR="00260204" w:rsidRPr="00EA1C08" w:rsidRDefault="00260204" w:rsidP="0026020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3280AE8E" w14:textId="6F449A94" w:rsidR="00260204" w:rsidRPr="00EA1C08" w:rsidRDefault="00260204" w:rsidP="00260204">
            <w:pPr>
              <w:pStyle w:val="BodyText3"/>
              <w:ind w:right="137"/>
              <w:jc w:val="right"/>
            </w:pPr>
            <w:r>
              <w:t>374</w:t>
            </w:r>
            <w:r w:rsidRPr="00F0789F">
              <w:t>,793</w:t>
            </w:r>
          </w:p>
        </w:tc>
        <w:tc>
          <w:tcPr>
            <w:tcW w:w="283" w:type="dxa"/>
          </w:tcPr>
          <w:p w14:paraId="0DB54871" w14:textId="77777777" w:rsidR="00260204" w:rsidRPr="00EA1C08" w:rsidRDefault="00260204" w:rsidP="0026020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14:paraId="7EA8DC22" w14:textId="44923DFB" w:rsidR="00260204" w:rsidRPr="001D0027" w:rsidRDefault="00260204" w:rsidP="00260204">
            <w:pPr>
              <w:pStyle w:val="BodyText3"/>
              <w:ind w:right="137"/>
              <w:jc w:val="right"/>
            </w:pPr>
            <w:r w:rsidRPr="001D0027">
              <w:t>3</w:t>
            </w:r>
            <w:r>
              <w:t>3</w:t>
            </w:r>
            <w:r w:rsidRPr="001D0027">
              <w:t>0,000</w:t>
            </w:r>
          </w:p>
        </w:tc>
        <w:tc>
          <w:tcPr>
            <w:tcW w:w="283" w:type="dxa"/>
          </w:tcPr>
          <w:p w14:paraId="2F11F053" w14:textId="77777777" w:rsidR="00260204" w:rsidRPr="00EA1C08" w:rsidRDefault="00260204" w:rsidP="0026020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3D7040" w14:textId="51A78AB7" w:rsidR="00260204" w:rsidRPr="00EA1C08" w:rsidRDefault="00260204" w:rsidP="00260204">
            <w:pPr>
              <w:pStyle w:val="BodyText3"/>
              <w:ind w:right="137"/>
              <w:jc w:val="right"/>
            </w:pPr>
            <w:r w:rsidRPr="001D0027">
              <w:t>3</w:t>
            </w:r>
            <w:r>
              <w:t>3</w:t>
            </w:r>
            <w:r w:rsidRPr="001D0027">
              <w:t>0,000</w:t>
            </w:r>
          </w:p>
        </w:tc>
      </w:tr>
      <w:tr w:rsidR="00260204" w:rsidRPr="00EA1C08" w14:paraId="59E32531" w14:textId="77777777" w:rsidTr="000E1804">
        <w:tc>
          <w:tcPr>
            <w:tcW w:w="4253" w:type="dxa"/>
          </w:tcPr>
          <w:p w14:paraId="31EA1585" w14:textId="77777777" w:rsidR="00260204" w:rsidRPr="00EA1C08" w:rsidRDefault="00260204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 w:hanging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75" w:type="dxa"/>
          </w:tcPr>
          <w:p w14:paraId="7C485346" w14:textId="4DCFF521" w:rsidR="00260204" w:rsidRDefault="00260204" w:rsidP="00260204">
            <w:pPr>
              <w:pStyle w:val="BodyText3"/>
              <w:ind w:right="137"/>
              <w:jc w:val="right"/>
            </w:pPr>
            <w:r>
              <w:t>30,000</w:t>
            </w:r>
          </w:p>
        </w:tc>
        <w:tc>
          <w:tcPr>
            <w:tcW w:w="284" w:type="dxa"/>
          </w:tcPr>
          <w:p w14:paraId="7DAF9AF6" w14:textId="77777777" w:rsidR="00260204" w:rsidRPr="00EA1C08" w:rsidRDefault="00260204" w:rsidP="0026020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54D8DD5B" w14:textId="15A9BC20" w:rsidR="00260204" w:rsidRPr="00EA1C08" w:rsidRDefault="00260204" w:rsidP="00260204">
            <w:pPr>
              <w:pStyle w:val="BodyText3"/>
              <w:ind w:right="137"/>
              <w:jc w:val="right"/>
            </w:pPr>
            <w:r>
              <w:t>30,000</w:t>
            </w:r>
          </w:p>
        </w:tc>
        <w:tc>
          <w:tcPr>
            <w:tcW w:w="283" w:type="dxa"/>
          </w:tcPr>
          <w:p w14:paraId="1EB0CDFE" w14:textId="77777777" w:rsidR="00260204" w:rsidRPr="00EA1C08" w:rsidRDefault="00260204" w:rsidP="0026020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14:paraId="7FDB4C41" w14:textId="3960A4D2" w:rsidR="00260204" w:rsidRPr="00CB1564" w:rsidRDefault="00260204" w:rsidP="00260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B0968A7" w14:textId="77777777" w:rsidR="00260204" w:rsidRPr="00EA1C08" w:rsidRDefault="00260204" w:rsidP="0026020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3009F11" w14:textId="38383031" w:rsidR="00260204" w:rsidRPr="00CB1564" w:rsidRDefault="00260204" w:rsidP="00260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260204" w:rsidRPr="00EA1C08" w14:paraId="2DEF7FB1" w14:textId="77777777" w:rsidTr="000E1804">
        <w:tc>
          <w:tcPr>
            <w:tcW w:w="4253" w:type="dxa"/>
          </w:tcPr>
          <w:p w14:paraId="7A16B6B8" w14:textId="77777777" w:rsidR="00260204" w:rsidRPr="00EA1C08" w:rsidRDefault="00260204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" w:hanging="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6C9C97" w14:textId="3DFBDD89" w:rsidR="00260204" w:rsidRPr="00F0789F" w:rsidRDefault="00260204" w:rsidP="00260204">
            <w:pPr>
              <w:pStyle w:val="BodyText3"/>
              <w:ind w:right="137"/>
              <w:jc w:val="right"/>
              <w:rPr>
                <w:cs/>
              </w:rPr>
            </w:pPr>
            <w:r w:rsidRPr="00F0789F">
              <w:t>1,120,350</w:t>
            </w:r>
          </w:p>
        </w:tc>
        <w:tc>
          <w:tcPr>
            <w:tcW w:w="284" w:type="dxa"/>
          </w:tcPr>
          <w:p w14:paraId="65C02E7C" w14:textId="77777777" w:rsidR="00260204" w:rsidRPr="00EA1C08" w:rsidRDefault="00260204" w:rsidP="0026020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C43EE4" w14:textId="217B7D6B" w:rsidR="00260204" w:rsidRPr="00EA1C08" w:rsidRDefault="00260204" w:rsidP="00260204">
            <w:pPr>
              <w:pStyle w:val="BodyText3"/>
              <w:ind w:right="137"/>
              <w:jc w:val="right"/>
              <w:rPr>
                <w:cs/>
              </w:rPr>
            </w:pPr>
            <w:r w:rsidRPr="00F0789F">
              <w:t>1,120,350</w:t>
            </w:r>
          </w:p>
        </w:tc>
        <w:tc>
          <w:tcPr>
            <w:tcW w:w="283" w:type="dxa"/>
          </w:tcPr>
          <w:p w14:paraId="3BAD5D43" w14:textId="77777777" w:rsidR="00260204" w:rsidRPr="00EA1C08" w:rsidRDefault="00260204" w:rsidP="0026020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4DFA22B" w14:textId="4B9FCF93" w:rsidR="00260204" w:rsidRPr="001D0027" w:rsidRDefault="00260204" w:rsidP="00260204">
            <w:pPr>
              <w:pStyle w:val="BodyText3"/>
              <w:ind w:right="137"/>
              <w:jc w:val="right"/>
            </w:pPr>
            <w:r w:rsidRPr="001D0027">
              <w:t>975,000</w:t>
            </w:r>
          </w:p>
        </w:tc>
        <w:tc>
          <w:tcPr>
            <w:tcW w:w="283" w:type="dxa"/>
          </w:tcPr>
          <w:p w14:paraId="125D0266" w14:textId="77777777" w:rsidR="00260204" w:rsidRPr="00EA1C08" w:rsidRDefault="00260204" w:rsidP="00260204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31AE11" w14:textId="6035036A" w:rsidR="00260204" w:rsidRPr="00EA1C08" w:rsidRDefault="00260204" w:rsidP="00260204">
            <w:pPr>
              <w:pStyle w:val="BodyText3"/>
              <w:ind w:right="137"/>
              <w:jc w:val="right"/>
            </w:pPr>
            <w:r w:rsidRPr="001D0027">
              <w:t>975,000</w:t>
            </w:r>
          </w:p>
        </w:tc>
      </w:tr>
    </w:tbl>
    <w:p w14:paraId="58028802" w14:textId="77777777" w:rsidR="00041582" w:rsidRPr="009102E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D78B4C4" w14:textId="34E38BE7" w:rsidR="00934853" w:rsidRPr="005D4BDB" w:rsidRDefault="00934853" w:rsidP="00934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D4BD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4BDB">
        <w:rPr>
          <w:rFonts w:ascii="Angsana New" w:hAnsi="Angsana New"/>
          <w:sz w:val="30"/>
          <w:szCs w:val="30"/>
        </w:rPr>
        <w:t>31</w:t>
      </w:r>
      <w:r w:rsidRPr="005D4BD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4BDB">
        <w:rPr>
          <w:rFonts w:ascii="Angsana New" w:hAnsi="Angsana New"/>
          <w:sz w:val="30"/>
          <w:szCs w:val="30"/>
        </w:rPr>
        <w:t>256</w:t>
      </w:r>
      <w:r w:rsidR="00260204" w:rsidRPr="005D4BDB">
        <w:rPr>
          <w:rFonts w:ascii="Angsana New" w:hAnsi="Angsana New"/>
          <w:sz w:val="30"/>
          <w:szCs w:val="30"/>
        </w:rPr>
        <w:t xml:space="preserve">8 </w:t>
      </w:r>
      <w:r w:rsidR="00260204" w:rsidRPr="005D4BDB">
        <w:rPr>
          <w:rFonts w:ascii="Angsana New" w:hAnsi="Angsana New"/>
          <w:sz w:val="30"/>
          <w:szCs w:val="30"/>
          <w:cs/>
        </w:rPr>
        <w:t>และ</w:t>
      </w:r>
      <w:r w:rsidR="00260204" w:rsidRPr="005D4BDB">
        <w:rPr>
          <w:rFonts w:ascii="Angsana New" w:hAnsi="Angsana New"/>
          <w:sz w:val="30"/>
          <w:szCs w:val="30"/>
        </w:rPr>
        <w:t xml:space="preserve"> 2</w:t>
      </w:r>
      <w:r w:rsidR="009A5CAD" w:rsidRPr="005D4BDB">
        <w:rPr>
          <w:rFonts w:ascii="Angsana New" w:hAnsi="Angsana New"/>
          <w:sz w:val="30"/>
          <w:szCs w:val="30"/>
        </w:rPr>
        <w:t>5</w:t>
      </w:r>
      <w:r w:rsidR="00260204" w:rsidRPr="005D4BDB">
        <w:rPr>
          <w:rFonts w:ascii="Angsana New" w:hAnsi="Angsana New"/>
          <w:sz w:val="30"/>
          <w:szCs w:val="30"/>
        </w:rPr>
        <w:t>67</w:t>
      </w:r>
      <w:r w:rsidRPr="005D4BDB">
        <w:rPr>
          <w:rFonts w:ascii="Angsana New" w:hAnsi="Angsana New"/>
          <w:sz w:val="30"/>
          <w:szCs w:val="30"/>
          <w:cs/>
        </w:rPr>
        <w:t xml:space="preserve"> เงินเบิกเกินบัญชีมีอัตราดอกเบี้ยเท่ากับ</w:t>
      </w:r>
      <w:r w:rsidRPr="005D4BDB">
        <w:rPr>
          <w:rFonts w:ascii="Angsana New" w:hAnsi="Angsana New"/>
          <w:sz w:val="30"/>
          <w:szCs w:val="30"/>
        </w:rPr>
        <w:t xml:space="preserve"> MOR</w:t>
      </w:r>
      <w:r w:rsidR="00D6178D" w:rsidRPr="005D4BDB">
        <w:rPr>
          <w:rFonts w:ascii="Angsana New" w:hAnsi="Angsana New"/>
          <w:sz w:val="30"/>
          <w:szCs w:val="30"/>
        </w:rPr>
        <w:t>,</w:t>
      </w:r>
      <w:r w:rsidRPr="005D4BDB">
        <w:rPr>
          <w:rFonts w:ascii="Angsana New" w:hAnsi="Angsana New"/>
          <w:sz w:val="30"/>
          <w:szCs w:val="30"/>
          <w:cs/>
        </w:rPr>
        <w:t xml:space="preserve"> </w:t>
      </w:r>
      <w:r w:rsidRPr="005D4BDB">
        <w:rPr>
          <w:rFonts w:ascii="Angsana New" w:hAnsi="Angsana New"/>
          <w:sz w:val="30"/>
          <w:szCs w:val="30"/>
        </w:rPr>
        <w:t xml:space="preserve">MOR </w:t>
      </w:r>
      <w:r w:rsidRPr="005D4BDB">
        <w:rPr>
          <w:rFonts w:ascii="Angsana New" w:hAnsi="Angsana New"/>
          <w:sz w:val="30"/>
          <w:szCs w:val="30"/>
          <w:cs/>
        </w:rPr>
        <w:t>ลบร้อยละ</w:t>
      </w:r>
      <w:r w:rsidRPr="005D4BDB">
        <w:rPr>
          <w:rFonts w:ascii="Angsana New" w:hAnsi="Angsana New"/>
          <w:sz w:val="30"/>
          <w:szCs w:val="30"/>
        </w:rPr>
        <w:t xml:space="preserve"> 2.</w:t>
      </w:r>
      <w:r w:rsidR="000D6946" w:rsidRPr="000D6946">
        <w:rPr>
          <w:rFonts w:ascii="Angsana New" w:hAnsi="Angsana New"/>
          <w:sz w:val="30"/>
          <w:szCs w:val="30"/>
        </w:rPr>
        <w:t>3</w:t>
      </w:r>
      <w:r w:rsidRPr="005D4BDB">
        <w:rPr>
          <w:rFonts w:ascii="Angsana New" w:hAnsi="Angsana New"/>
          <w:sz w:val="30"/>
          <w:szCs w:val="30"/>
        </w:rPr>
        <w:t xml:space="preserve"> </w:t>
      </w:r>
      <w:r w:rsidR="00446AC2" w:rsidRPr="005D4BDB">
        <w:rPr>
          <w:rFonts w:ascii="Angsana New" w:hAnsi="Angsana New"/>
          <w:sz w:val="30"/>
          <w:szCs w:val="30"/>
          <w:cs/>
        </w:rPr>
        <w:t>ต่อปี</w:t>
      </w:r>
      <w:r w:rsidR="009A5CAD" w:rsidRPr="005D4BDB">
        <w:rPr>
          <w:rFonts w:ascii="Angsana New" w:hAnsi="Angsana New"/>
          <w:sz w:val="30"/>
          <w:szCs w:val="30"/>
          <w:cs/>
        </w:rPr>
        <w:t>และ</w:t>
      </w:r>
      <w:r w:rsidR="00D6178D" w:rsidRPr="005D4BDB">
        <w:rPr>
          <w:rFonts w:ascii="Angsana New" w:hAnsi="Angsana New"/>
          <w:sz w:val="30"/>
          <w:szCs w:val="30"/>
        </w:rPr>
        <w:t xml:space="preserve"> MOR</w:t>
      </w:r>
      <w:r w:rsidR="0060712F" w:rsidRPr="005D4BDB">
        <w:rPr>
          <w:rFonts w:ascii="Angsana New" w:hAnsi="Angsana New"/>
          <w:sz w:val="30"/>
          <w:szCs w:val="30"/>
        </w:rPr>
        <w:t xml:space="preserve"> </w:t>
      </w:r>
      <w:r w:rsidR="0060712F" w:rsidRPr="005D4BDB">
        <w:rPr>
          <w:rFonts w:ascii="Angsana New" w:hAnsi="Angsana New"/>
          <w:sz w:val="30"/>
          <w:szCs w:val="30"/>
          <w:cs/>
        </w:rPr>
        <w:t>ลบ</w:t>
      </w:r>
      <w:r w:rsidRPr="005D4BDB">
        <w:rPr>
          <w:rFonts w:ascii="Angsana New" w:hAnsi="Angsana New"/>
          <w:sz w:val="30"/>
          <w:szCs w:val="30"/>
          <w:cs/>
        </w:rPr>
        <w:t xml:space="preserve">ร้อยละ </w:t>
      </w:r>
      <w:r w:rsidRPr="005D4BDB">
        <w:rPr>
          <w:rFonts w:ascii="Angsana New" w:hAnsi="Angsana New"/>
          <w:sz w:val="30"/>
          <w:szCs w:val="30"/>
        </w:rPr>
        <w:t>2</w:t>
      </w:r>
      <w:r w:rsidRPr="005D4BDB">
        <w:rPr>
          <w:rFonts w:ascii="Angsana New" w:hAnsi="Angsana New"/>
          <w:sz w:val="30"/>
          <w:szCs w:val="30"/>
          <w:cs/>
        </w:rPr>
        <w:t>.</w:t>
      </w:r>
      <w:r w:rsidRPr="005D4BDB">
        <w:rPr>
          <w:rFonts w:ascii="Angsana New" w:hAnsi="Angsana New"/>
          <w:sz w:val="30"/>
          <w:szCs w:val="30"/>
        </w:rPr>
        <w:t>5</w:t>
      </w:r>
      <w:r w:rsidRPr="005D4BDB">
        <w:rPr>
          <w:rFonts w:ascii="Angsana New" w:hAnsi="Angsana New"/>
          <w:sz w:val="30"/>
          <w:szCs w:val="30"/>
          <w:cs/>
        </w:rPr>
        <w:t xml:space="preserve"> ต่อปี ตั๋วสัญญาใช้เงินมีอัตราดอกเบี้ยเท่ากับ </w:t>
      </w:r>
      <w:r w:rsidRPr="005D4BDB">
        <w:rPr>
          <w:rFonts w:ascii="Angsana New" w:hAnsi="Angsana New"/>
          <w:sz w:val="30"/>
          <w:szCs w:val="30"/>
        </w:rPr>
        <w:t xml:space="preserve">MMR, MOR </w:t>
      </w:r>
      <w:r w:rsidRPr="005D4BDB">
        <w:rPr>
          <w:rFonts w:ascii="Angsana New" w:hAnsi="Angsana New"/>
          <w:sz w:val="30"/>
          <w:szCs w:val="30"/>
          <w:cs/>
        </w:rPr>
        <w:t xml:space="preserve">เฉลี่ยธนาคารในประเทศ </w:t>
      </w:r>
      <w:r w:rsidRPr="005D4BDB">
        <w:rPr>
          <w:rFonts w:ascii="Angsana New" w:hAnsi="Angsana New"/>
          <w:sz w:val="30"/>
          <w:szCs w:val="30"/>
        </w:rPr>
        <w:t>4</w:t>
      </w:r>
      <w:r w:rsidRPr="005D4BDB">
        <w:rPr>
          <w:rFonts w:ascii="Angsana New" w:hAnsi="Angsana New"/>
          <w:sz w:val="30"/>
          <w:szCs w:val="30"/>
          <w:cs/>
        </w:rPr>
        <w:t xml:space="preserve"> แห่งลบร้อยละ </w:t>
      </w:r>
      <w:r w:rsidRPr="005D4BDB">
        <w:rPr>
          <w:rFonts w:ascii="Angsana New" w:hAnsi="Angsana New"/>
          <w:sz w:val="30"/>
          <w:szCs w:val="30"/>
        </w:rPr>
        <w:t>2</w:t>
      </w:r>
      <w:r w:rsidRPr="005D4BDB">
        <w:rPr>
          <w:rFonts w:ascii="Angsana New" w:hAnsi="Angsana New"/>
          <w:sz w:val="30"/>
          <w:szCs w:val="30"/>
          <w:cs/>
        </w:rPr>
        <w:t>.</w:t>
      </w:r>
      <w:r w:rsidRPr="005D4BDB">
        <w:rPr>
          <w:rFonts w:ascii="Angsana New" w:hAnsi="Angsana New"/>
          <w:sz w:val="30"/>
          <w:szCs w:val="30"/>
        </w:rPr>
        <w:t>4</w:t>
      </w:r>
      <w:r w:rsidRPr="005D4BDB">
        <w:rPr>
          <w:rFonts w:ascii="Angsana New" w:hAnsi="Angsana New"/>
          <w:sz w:val="30"/>
          <w:szCs w:val="30"/>
          <w:cs/>
        </w:rPr>
        <w:t xml:space="preserve"> ต่อปี</w:t>
      </w:r>
      <w:r w:rsidR="0060712F" w:rsidRPr="005D4BDB">
        <w:rPr>
          <w:rFonts w:ascii="Angsana New" w:hAnsi="Angsana New"/>
          <w:sz w:val="30"/>
          <w:szCs w:val="30"/>
        </w:rPr>
        <w:t>,</w:t>
      </w:r>
      <w:r w:rsidRPr="005D4BDB">
        <w:rPr>
          <w:rFonts w:ascii="Angsana New" w:hAnsi="Angsana New"/>
          <w:sz w:val="30"/>
          <w:szCs w:val="30"/>
          <w:cs/>
        </w:rPr>
        <w:t xml:space="preserve"> </w:t>
      </w:r>
      <w:r w:rsidRPr="005D4BDB">
        <w:rPr>
          <w:rFonts w:ascii="Angsana New" w:hAnsi="Angsana New"/>
          <w:sz w:val="30"/>
          <w:szCs w:val="30"/>
        </w:rPr>
        <w:t xml:space="preserve">MLR </w:t>
      </w:r>
      <w:r w:rsidRPr="005D4BDB">
        <w:rPr>
          <w:rFonts w:ascii="Angsana New" w:hAnsi="Angsana New"/>
          <w:sz w:val="30"/>
          <w:szCs w:val="30"/>
          <w:cs/>
        </w:rPr>
        <w:t xml:space="preserve">ลบร้อยละ </w:t>
      </w:r>
      <w:r w:rsidR="001F35EE" w:rsidRPr="005D4BDB">
        <w:rPr>
          <w:rFonts w:ascii="Angsana New" w:hAnsi="Angsana New"/>
          <w:sz w:val="30"/>
          <w:szCs w:val="30"/>
        </w:rPr>
        <w:t>1.0</w:t>
      </w:r>
      <w:r w:rsidRPr="005D4BDB">
        <w:rPr>
          <w:rFonts w:ascii="Angsana New" w:hAnsi="Angsana New"/>
          <w:sz w:val="30"/>
          <w:szCs w:val="30"/>
          <w:cs/>
        </w:rPr>
        <w:t xml:space="preserve"> </w:t>
      </w:r>
      <w:r w:rsidR="00446AC2" w:rsidRPr="005D4BDB">
        <w:rPr>
          <w:rFonts w:ascii="Angsana New" w:hAnsi="Angsana New"/>
          <w:sz w:val="30"/>
          <w:szCs w:val="30"/>
          <w:cs/>
        </w:rPr>
        <w:t>ต่อปี</w:t>
      </w:r>
      <w:r w:rsidR="009A5CAD" w:rsidRPr="005D4BDB">
        <w:rPr>
          <w:rFonts w:ascii="Angsana New" w:hAnsi="Angsana New"/>
          <w:sz w:val="30"/>
          <w:szCs w:val="30"/>
          <w:cs/>
        </w:rPr>
        <w:t>และ</w:t>
      </w:r>
      <w:r w:rsidR="00807CEE" w:rsidRPr="005D4BDB">
        <w:rPr>
          <w:rFonts w:ascii="Angsana New" w:hAnsi="Angsana New"/>
          <w:sz w:val="30"/>
          <w:szCs w:val="30"/>
        </w:rPr>
        <w:t xml:space="preserve"> MLR</w:t>
      </w:r>
      <w:r w:rsidR="001C5317" w:rsidRPr="005D4BDB">
        <w:rPr>
          <w:rFonts w:ascii="Angsana New" w:hAnsi="Angsana New"/>
          <w:sz w:val="30"/>
          <w:szCs w:val="30"/>
        </w:rPr>
        <w:t xml:space="preserve"> </w:t>
      </w:r>
      <w:r w:rsidR="001C5317" w:rsidRPr="005D4BDB">
        <w:rPr>
          <w:rFonts w:ascii="Angsana New" w:hAnsi="Angsana New"/>
          <w:sz w:val="30"/>
          <w:szCs w:val="30"/>
          <w:cs/>
        </w:rPr>
        <w:t>ลบ</w:t>
      </w:r>
      <w:r w:rsidRPr="005D4BDB">
        <w:rPr>
          <w:rFonts w:ascii="Angsana New" w:hAnsi="Angsana New"/>
          <w:sz w:val="30"/>
          <w:szCs w:val="30"/>
          <w:cs/>
        </w:rPr>
        <w:t xml:space="preserve">ร้อยละ </w:t>
      </w:r>
      <w:r w:rsidRPr="005D4BDB">
        <w:rPr>
          <w:rFonts w:ascii="Angsana New" w:hAnsi="Angsana New"/>
          <w:sz w:val="30"/>
          <w:szCs w:val="30"/>
        </w:rPr>
        <w:t>3</w:t>
      </w:r>
      <w:r w:rsidR="001C5317" w:rsidRPr="005D4BDB">
        <w:rPr>
          <w:rFonts w:ascii="Angsana New" w:hAnsi="Angsana New"/>
          <w:sz w:val="30"/>
          <w:szCs w:val="30"/>
        </w:rPr>
        <w:t>.0</w:t>
      </w:r>
      <w:r w:rsidRPr="005D4BDB">
        <w:rPr>
          <w:rFonts w:ascii="Angsana New" w:hAnsi="Angsana New"/>
          <w:sz w:val="30"/>
          <w:szCs w:val="30"/>
          <w:cs/>
        </w:rPr>
        <w:t xml:space="preserve"> ต่อปี </w:t>
      </w:r>
      <w:proofErr w:type="spellStart"/>
      <w:r w:rsidRPr="005D4BDB">
        <w:rPr>
          <w:rFonts w:ascii="Angsana New" w:hAnsi="Angsana New"/>
          <w:sz w:val="30"/>
          <w:szCs w:val="30"/>
          <w:cs/>
        </w:rPr>
        <w:t>ทรั</w:t>
      </w:r>
      <w:proofErr w:type="spellEnd"/>
      <w:r w:rsidRPr="005D4BDB">
        <w:rPr>
          <w:rFonts w:ascii="Angsana New" w:hAnsi="Angsana New"/>
          <w:sz w:val="30"/>
          <w:szCs w:val="30"/>
          <w:cs/>
        </w:rPr>
        <w:t xml:space="preserve">สต์รีซีทมีอัตราดอกเบี้ยร้อยละ </w:t>
      </w:r>
      <w:r w:rsidRPr="005D4BDB">
        <w:rPr>
          <w:rFonts w:ascii="Angsana New" w:hAnsi="Angsana New"/>
          <w:sz w:val="30"/>
          <w:szCs w:val="30"/>
        </w:rPr>
        <w:t>4.</w:t>
      </w:r>
      <w:r w:rsidR="009A5CAD" w:rsidRPr="005D4BDB">
        <w:rPr>
          <w:rFonts w:ascii="Angsana New" w:hAnsi="Angsana New"/>
          <w:sz w:val="30"/>
          <w:szCs w:val="30"/>
        </w:rPr>
        <w:t>3</w:t>
      </w:r>
      <w:r w:rsidRPr="005D4BDB">
        <w:rPr>
          <w:rFonts w:ascii="Angsana New" w:hAnsi="Angsana New"/>
          <w:sz w:val="30"/>
          <w:szCs w:val="30"/>
          <w:cs/>
        </w:rPr>
        <w:t xml:space="preserve"> ต่อปี </w:t>
      </w:r>
    </w:p>
    <w:p w14:paraId="028149D2" w14:textId="77777777" w:rsidR="006D216F" w:rsidRPr="009102E2" w:rsidRDefault="006D216F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F99E09" w14:textId="77777777" w:rsidR="00041582" w:rsidRPr="00EA1C08" w:rsidRDefault="00041582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7308135" w14:textId="77777777" w:rsidR="00F0151D" w:rsidRPr="009102E2" w:rsidRDefault="00F0151D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</w:rPr>
      </w:pPr>
    </w:p>
    <w:p w14:paraId="4AD9B91A" w14:textId="32709DE2" w:rsidR="00F0151D" w:rsidRPr="00EA1C08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34853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34853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รายละเอียดของเงินกู้ยืมระยะสั้นจากสถาบันการเงินในประเทศหลายแห่งมีดังนี้</w:t>
      </w:r>
    </w:p>
    <w:p w14:paraId="1D9EF509" w14:textId="77777777" w:rsidR="009258E0" w:rsidRPr="009102E2" w:rsidRDefault="009258E0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102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52"/>
        <w:gridCol w:w="1275"/>
        <w:gridCol w:w="284"/>
        <w:gridCol w:w="1276"/>
        <w:gridCol w:w="283"/>
        <w:gridCol w:w="1276"/>
        <w:gridCol w:w="283"/>
        <w:gridCol w:w="1316"/>
      </w:tblGrid>
      <w:tr w:rsidR="00EA1C08" w:rsidRPr="00EA1C08" w14:paraId="7E472B20" w14:textId="77777777" w:rsidTr="00B60106">
        <w:trPr>
          <w:cantSplit/>
        </w:trPr>
        <w:tc>
          <w:tcPr>
            <w:tcW w:w="4252" w:type="dxa"/>
          </w:tcPr>
          <w:p w14:paraId="762B24E5" w14:textId="77777777"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3" w:type="dxa"/>
            <w:gridSpan w:val="7"/>
            <w:tcBorders>
              <w:bottom w:val="single" w:sz="4" w:space="0" w:color="auto"/>
            </w:tcBorders>
          </w:tcPr>
          <w:p w14:paraId="70336218" w14:textId="77777777" w:rsidR="00041582" w:rsidRPr="00EA1C0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377562CB" w14:textId="77777777" w:rsidTr="00B60106">
        <w:trPr>
          <w:cantSplit/>
        </w:trPr>
        <w:tc>
          <w:tcPr>
            <w:tcW w:w="4252" w:type="dxa"/>
          </w:tcPr>
          <w:p w14:paraId="0B4E66EF" w14:textId="77777777"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CF9F7C" w14:textId="77777777"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D264EE3" w14:textId="77777777" w:rsidR="00041582" w:rsidRPr="00EA1C0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AD1117" w14:textId="77777777" w:rsidR="00041582" w:rsidRPr="00EA1C0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39EB33B9" w14:textId="77777777" w:rsidTr="00B60106">
        <w:trPr>
          <w:cantSplit/>
        </w:trPr>
        <w:tc>
          <w:tcPr>
            <w:tcW w:w="4252" w:type="dxa"/>
          </w:tcPr>
          <w:p w14:paraId="2D5BCB81" w14:textId="77777777" w:rsidR="00164933" w:rsidRPr="00EA1C08" w:rsidRDefault="0016493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9AF1D3" w14:textId="4A4EBEBE" w:rsidR="00164933" w:rsidRPr="00EA1C08" w:rsidRDefault="00DB12AA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43BFCF4" w14:textId="77777777" w:rsidR="00164933" w:rsidRPr="00EA1C08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63D330" w14:textId="56C3AFF9"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CA9BB44" w14:textId="77777777" w:rsidR="00164933" w:rsidRPr="00EA1C08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820FF3" w14:textId="1B1F3359" w:rsidR="00164933" w:rsidRPr="00EA1C08" w:rsidRDefault="00DB12AA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6AA94A7" w14:textId="77777777" w:rsidR="00164933" w:rsidRPr="00EA1C08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9158710" w14:textId="33FA5167" w:rsidR="00164933" w:rsidRPr="00EA1C08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93485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102E2" w:rsidRPr="00EA1C08" w14:paraId="7768B901" w14:textId="77777777" w:rsidTr="00B60106">
        <w:trPr>
          <w:cantSplit/>
        </w:trPr>
        <w:tc>
          <w:tcPr>
            <w:tcW w:w="4252" w:type="dxa"/>
          </w:tcPr>
          <w:p w14:paraId="309092BF" w14:textId="7E856873" w:rsidR="009102E2" w:rsidRPr="00EA1C08" w:rsidRDefault="009102E2" w:rsidP="00F051FB">
            <w:pPr>
              <w:tabs>
                <w:tab w:val="left" w:pos="342"/>
              </w:tabs>
              <w:ind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55A7C8F" w14:textId="1E441E9A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7,503</w:t>
            </w:r>
          </w:p>
        </w:tc>
        <w:tc>
          <w:tcPr>
            <w:tcW w:w="284" w:type="dxa"/>
          </w:tcPr>
          <w:p w14:paraId="6B694540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929725" w14:textId="5C19B573" w:rsidR="009102E2" w:rsidRPr="009102E2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2BD39B0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5AE736" w14:textId="4FA219BA" w:rsidR="009102E2" w:rsidRPr="009102E2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A64C706" w14:textId="77777777" w:rsidR="009102E2" w:rsidRPr="00EA1C08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7342B2B" w14:textId="35CF85B0" w:rsidR="009102E2" w:rsidRPr="009102E2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9102E2" w:rsidRPr="00EA1C08" w14:paraId="2F0786BF" w14:textId="77777777" w:rsidTr="009102E2">
        <w:trPr>
          <w:cantSplit/>
        </w:trPr>
        <w:tc>
          <w:tcPr>
            <w:tcW w:w="4252" w:type="dxa"/>
          </w:tcPr>
          <w:p w14:paraId="0F2C21EB" w14:textId="77777777" w:rsidR="009102E2" w:rsidRPr="00EA1C08" w:rsidRDefault="009102E2" w:rsidP="00F051FB">
            <w:pPr>
              <w:tabs>
                <w:tab w:val="left" w:pos="342"/>
              </w:tabs>
              <w:ind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14:paraId="2B1DE274" w14:textId="7466F4F4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272,745</w:t>
            </w:r>
          </w:p>
        </w:tc>
        <w:tc>
          <w:tcPr>
            <w:tcW w:w="284" w:type="dxa"/>
          </w:tcPr>
          <w:p w14:paraId="34854AD1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894031F" w14:textId="29E2CC20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95,000</w:t>
            </w:r>
          </w:p>
        </w:tc>
        <w:tc>
          <w:tcPr>
            <w:tcW w:w="283" w:type="dxa"/>
          </w:tcPr>
          <w:p w14:paraId="6148BC3D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6A534A" w14:textId="754AB553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257,745</w:t>
            </w:r>
          </w:p>
        </w:tc>
        <w:tc>
          <w:tcPr>
            <w:tcW w:w="283" w:type="dxa"/>
          </w:tcPr>
          <w:p w14:paraId="100A23A4" w14:textId="77777777" w:rsidR="009102E2" w:rsidRPr="00EA1C08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7005F150" w14:textId="4ADF83A9" w:rsidR="009102E2" w:rsidRPr="00EA1C08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577D">
              <w:rPr>
                <w:rFonts w:ascii="Angsana New" w:hAnsi="Angsana New"/>
                <w:bCs/>
                <w:sz w:val="30"/>
                <w:szCs w:val="30"/>
              </w:rPr>
              <w:t>80,000</w:t>
            </w:r>
          </w:p>
        </w:tc>
      </w:tr>
      <w:tr w:rsidR="009102E2" w:rsidRPr="00EA1C08" w14:paraId="5176AD89" w14:textId="77777777" w:rsidTr="00B60106">
        <w:trPr>
          <w:cantSplit/>
        </w:trPr>
        <w:tc>
          <w:tcPr>
            <w:tcW w:w="4252" w:type="dxa"/>
          </w:tcPr>
          <w:p w14:paraId="4EC90A74" w14:textId="77777777" w:rsidR="009102E2" w:rsidRPr="00EA1C08" w:rsidRDefault="009102E2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หนี้สินภายใต้สัญญาท</w:t>
            </w:r>
            <w:proofErr w:type="spellStart"/>
            <w:r w:rsidRPr="00EA1C08">
              <w:rPr>
                <w:rFonts w:ascii="Angsana New" w:hAnsi="Angsana New"/>
                <w:sz w:val="30"/>
                <w:szCs w:val="30"/>
                <w:cs/>
              </w:rPr>
              <w:t>รั</w:t>
            </w:r>
            <w:proofErr w:type="spellEnd"/>
            <w:r w:rsidRPr="00EA1C08">
              <w:rPr>
                <w:rFonts w:ascii="Angsana New" w:hAnsi="Angsana New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275" w:type="dxa"/>
          </w:tcPr>
          <w:p w14:paraId="11A2DF68" w14:textId="5B1ADBB0" w:rsidR="009102E2" w:rsidRPr="009102E2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0615566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1601DF" w14:textId="1446DFD7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5,974</w:t>
            </w:r>
          </w:p>
        </w:tc>
        <w:tc>
          <w:tcPr>
            <w:tcW w:w="283" w:type="dxa"/>
          </w:tcPr>
          <w:p w14:paraId="64529D5A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06B81A0" w14:textId="26D77102" w:rsidR="009102E2" w:rsidRPr="009102E2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CB1564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758C199" w14:textId="77777777" w:rsidR="009102E2" w:rsidRPr="00EA1C08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307E8B1" w14:textId="2D49FE4C" w:rsidR="009102E2" w:rsidRPr="00EA1C08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5,974</w:t>
            </w:r>
          </w:p>
        </w:tc>
      </w:tr>
      <w:tr w:rsidR="009102E2" w:rsidRPr="00EA1C08" w14:paraId="5741507B" w14:textId="77777777" w:rsidTr="00B60106">
        <w:trPr>
          <w:cantSplit/>
        </w:trPr>
        <w:tc>
          <w:tcPr>
            <w:tcW w:w="4252" w:type="dxa"/>
          </w:tcPr>
          <w:p w14:paraId="50EC3570" w14:textId="77777777" w:rsidR="009102E2" w:rsidRPr="00EA1C08" w:rsidRDefault="009102E2" w:rsidP="00F05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0CAED45" w14:textId="469B7987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280,248</w:t>
            </w:r>
          </w:p>
        </w:tc>
        <w:tc>
          <w:tcPr>
            <w:tcW w:w="284" w:type="dxa"/>
          </w:tcPr>
          <w:p w14:paraId="53FD32E7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396A2A8" w14:textId="45BE0EDE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100,974</w:t>
            </w:r>
          </w:p>
        </w:tc>
        <w:tc>
          <w:tcPr>
            <w:tcW w:w="283" w:type="dxa"/>
          </w:tcPr>
          <w:p w14:paraId="34EADF99" w14:textId="77777777" w:rsidR="009102E2" w:rsidRPr="008E577D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190BEE2" w14:textId="6BCF76A0" w:rsidR="009102E2" w:rsidRPr="008E577D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257,745</w:t>
            </w:r>
          </w:p>
        </w:tc>
        <w:tc>
          <w:tcPr>
            <w:tcW w:w="283" w:type="dxa"/>
          </w:tcPr>
          <w:p w14:paraId="18F7B6D3" w14:textId="77777777" w:rsidR="009102E2" w:rsidRPr="00EA1C08" w:rsidRDefault="009102E2" w:rsidP="009102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22D8481" w14:textId="3BD838A0" w:rsidR="009102E2" w:rsidRPr="00EA1C08" w:rsidRDefault="009102E2" w:rsidP="0091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85,974</w:t>
            </w:r>
          </w:p>
        </w:tc>
      </w:tr>
    </w:tbl>
    <w:p w14:paraId="61379E3C" w14:textId="77777777" w:rsidR="00260204" w:rsidRDefault="00260204" w:rsidP="00362C05">
      <w:pPr>
        <w:jc w:val="thaiDistribute"/>
        <w:rPr>
          <w:rFonts w:ascii="Angsana New" w:hAnsi="Angsana New"/>
          <w:b/>
          <w:bCs/>
          <w:sz w:val="30"/>
          <w:szCs w:val="30"/>
          <w:lang w:val="af-ZA"/>
        </w:rPr>
      </w:pPr>
    </w:p>
    <w:p w14:paraId="78D62AC9" w14:textId="77777777" w:rsidR="00260204" w:rsidRDefault="00260204" w:rsidP="00362C05">
      <w:pPr>
        <w:jc w:val="thaiDistribute"/>
        <w:rPr>
          <w:rFonts w:ascii="Angsana New" w:hAnsi="Angsana New"/>
          <w:b/>
          <w:bCs/>
          <w:sz w:val="30"/>
          <w:szCs w:val="30"/>
          <w:lang w:val="af-ZA"/>
        </w:rPr>
      </w:pPr>
    </w:p>
    <w:p w14:paraId="3277458F" w14:textId="77777777" w:rsidR="00260204" w:rsidRDefault="00260204" w:rsidP="00362C05">
      <w:pPr>
        <w:jc w:val="thaiDistribute"/>
        <w:rPr>
          <w:rFonts w:ascii="Angsana New" w:hAnsi="Angsana New"/>
          <w:b/>
          <w:bCs/>
          <w:sz w:val="30"/>
          <w:szCs w:val="30"/>
          <w:lang w:val="af-ZA"/>
        </w:rPr>
      </w:pPr>
    </w:p>
    <w:p w14:paraId="5AF7B6FE" w14:textId="24B43F8A" w:rsidR="00362C05" w:rsidRPr="00362C05" w:rsidRDefault="00362C05" w:rsidP="009A5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A5CAD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ข้อตกลงจัดหาเงินทุนเพื่อจ่ายผู้ขาย </w:t>
      </w:r>
      <w:r w:rsidRPr="009A5CAD">
        <w:rPr>
          <w:rFonts w:ascii="Angsana New" w:hAnsi="Angsana New"/>
          <w:i/>
          <w:iCs/>
          <w:sz w:val="30"/>
          <w:szCs w:val="30"/>
        </w:rPr>
        <w:t>(SFA)</w:t>
      </w:r>
    </w:p>
    <w:p w14:paraId="6C340377" w14:textId="77777777" w:rsidR="00362C05" w:rsidRPr="00362C05" w:rsidRDefault="00362C05" w:rsidP="00362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af-ZA"/>
        </w:rPr>
      </w:pPr>
    </w:p>
    <w:p w14:paraId="2275DA3A" w14:textId="77777777" w:rsidR="00362C05" w:rsidRPr="008D2CFF" w:rsidRDefault="00362C05" w:rsidP="00362C05">
      <w:pPr>
        <w:jc w:val="thaiDistribute"/>
        <w:rPr>
          <w:rFonts w:ascii="Angsana New" w:hAnsi="Angsana New"/>
          <w:sz w:val="30"/>
          <w:szCs w:val="30"/>
          <w:u w:val="single"/>
          <w:lang w:val="af-ZA"/>
        </w:rPr>
      </w:pPr>
      <w:r w:rsidRPr="008D2CFF">
        <w:rPr>
          <w:rFonts w:ascii="Angsana New" w:hAnsi="Angsana New"/>
          <w:sz w:val="30"/>
          <w:szCs w:val="30"/>
          <w:u w:val="single"/>
          <w:cs/>
          <w:lang w:val="af-ZA"/>
        </w:rPr>
        <w:t>ข้อมูลเชิงคุณภาพ</w:t>
      </w:r>
    </w:p>
    <w:p w14:paraId="58F39F98" w14:textId="77777777" w:rsidR="00362C05" w:rsidRPr="00362C05" w:rsidRDefault="00362C05" w:rsidP="00362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172"/>
        <w:gridCol w:w="238"/>
        <w:gridCol w:w="1889"/>
        <w:gridCol w:w="236"/>
        <w:gridCol w:w="3246"/>
      </w:tblGrid>
      <w:tr w:rsidR="00362C05" w:rsidRPr="00362C05" w14:paraId="176E8FA8" w14:textId="77777777" w:rsidTr="00B15F43">
        <w:trPr>
          <w:trHeight w:val="20"/>
          <w:tblHeader/>
        </w:trPr>
        <w:tc>
          <w:tcPr>
            <w:tcW w:w="9781" w:type="dxa"/>
            <w:gridSpan w:val="5"/>
            <w:tcBorders>
              <w:bottom w:val="single" w:sz="4" w:space="0" w:color="auto"/>
            </w:tcBorders>
            <w:vAlign w:val="center"/>
          </w:tcPr>
          <w:p w14:paraId="153E7080" w14:textId="77777777" w:rsidR="00362C05" w:rsidRPr="00362C05" w:rsidRDefault="00362C05" w:rsidP="002819C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theme="minorBidi"/>
                <w:sz w:val="30"/>
                <w:szCs w:val="30"/>
                <w:lang w:eastAsia="en-US"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งบการเงินรวมและงบการเงินเฉพาะกิจการสำหรับปี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 xml:space="preserve"> 2568 </w:t>
            </w: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 xml:space="preserve">และ </w:t>
            </w:r>
            <w:r w:rsidRPr="00362C05">
              <w:rPr>
                <w:rFonts w:ascii="Angsana New" w:hAnsi="Angsana New" w:cs="Angsana New"/>
                <w:sz w:val="30"/>
                <w:szCs w:val="30"/>
                <w:lang w:val="af-ZA"/>
              </w:rPr>
              <w:t>2567</w:t>
            </w:r>
          </w:p>
        </w:tc>
      </w:tr>
      <w:tr w:rsidR="00414C57" w:rsidRPr="00362C05" w14:paraId="1C232C0B" w14:textId="77777777" w:rsidTr="00B15F43">
        <w:trPr>
          <w:trHeight w:val="20"/>
        </w:trPr>
        <w:tc>
          <w:tcPr>
            <w:tcW w:w="4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D981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4E69E98D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ประเภท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031AF32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AFD5D" w14:textId="77777777" w:rsidR="00414C57" w:rsidRPr="00362C05" w:rsidRDefault="00414C57" w:rsidP="00414C57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ธุรกรรมกับ</w:t>
            </w:r>
          </w:p>
          <w:p w14:paraId="2F76975A" w14:textId="77777777" w:rsidR="00414C57" w:rsidRPr="00362C05" w:rsidRDefault="00414C57" w:rsidP="00414C57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39924DE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</w:p>
        </w:tc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85C4C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0869AEFF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-108" w:right="-114" w:hanging="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วัตถุประสงค์การใช้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</w:tr>
      <w:tr w:rsidR="00414C57" w:rsidRPr="00362C05" w14:paraId="3180E421" w14:textId="77777777" w:rsidTr="00B15F43">
        <w:trPr>
          <w:trHeight w:val="20"/>
        </w:trPr>
        <w:tc>
          <w:tcPr>
            <w:tcW w:w="4172" w:type="dxa"/>
            <w:tcBorders>
              <w:top w:val="single" w:sz="4" w:space="0" w:color="auto"/>
            </w:tcBorders>
            <w:vAlign w:val="center"/>
          </w:tcPr>
          <w:p w14:paraId="0C5D5F4A" w14:textId="060E5CAB" w:rsidR="00414C57" w:rsidRPr="00362C05" w:rsidRDefault="00414C57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1)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อาว</w:t>
            </w:r>
            <w:proofErr w:type="spellStart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ัล</w:t>
            </w:r>
            <w:proofErr w:type="spellEnd"/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ตั๋วเงิน</w:t>
            </w:r>
          </w:p>
        </w:tc>
        <w:tc>
          <w:tcPr>
            <w:tcW w:w="238" w:type="dxa"/>
            <w:vAlign w:val="center"/>
          </w:tcPr>
          <w:p w14:paraId="751D63AF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03862D8F" w14:textId="77777777" w:rsidR="00414C57" w:rsidRPr="00362C05" w:rsidRDefault="00414C57" w:rsidP="00414C57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แห่งที่หนึ่ง</w:t>
            </w:r>
          </w:p>
        </w:tc>
        <w:tc>
          <w:tcPr>
            <w:tcW w:w="236" w:type="dxa"/>
            <w:vAlign w:val="center"/>
          </w:tcPr>
          <w:p w14:paraId="4D8E7986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246" w:type="dxa"/>
            <w:tcBorders>
              <w:top w:val="single" w:sz="4" w:space="0" w:color="auto"/>
            </w:tcBorders>
            <w:vAlign w:val="center"/>
          </w:tcPr>
          <w:p w14:paraId="6DD8FAD2" w14:textId="76B0BB20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ซื้อสินค้าในประเทศ</w:t>
            </w:r>
          </w:p>
        </w:tc>
      </w:tr>
      <w:tr w:rsidR="00414C57" w:rsidRPr="00362C05" w14:paraId="2E43708E" w14:textId="77777777" w:rsidTr="00B15F43">
        <w:trPr>
          <w:trHeight w:val="20"/>
        </w:trPr>
        <w:tc>
          <w:tcPr>
            <w:tcW w:w="4172" w:type="dxa"/>
            <w:vAlign w:val="center"/>
          </w:tcPr>
          <w:p w14:paraId="38BC9EEE" w14:textId="0EBCB47F" w:rsidR="00414C57" w:rsidRPr="00E238DC" w:rsidRDefault="00414C57" w:rsidP="00B15F43">
            <w:pPr>
              <w:tabs>
                <w:tab w:val="clear" w:pos="2580"/>
                <w:tab w:val="clear" w:pos="2807"/>
                <w:tab w:val="left" w:pos="2790"/>
              </w:tabs>
              <w:ind w:left="104" w:right="-110" w:hanging="21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2)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ตั๋วสัญญาใช้เงินประเภทสินเชื่อเพื่อการชำระสินค้าภายในประเทศ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(Domestic Trust Receipt : DTR)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โดยเริ่มในปี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center"/>
          </w:tcPr>
          <w:p w14:paraId="3729DB3E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889" w:type="dxa"/>
            <w:vAlign w:val="center"/>
          </w:tcPr>
          <w:p w14:paraId="5BCC97A3" w14:textId="77777777" w:rsidR="00414C57" w:rsidRPr="00362C05" w:rsidRDefault="00414C57" w:rsidP="00414C57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แห่งที่สอง</w:t>
            </w:r>
          </w:p>
          <w:p w14:paraId="52E2384F" w14:textId="77777777" w:rsidR="00414C57" w:rsidRPr="00362C05" w:rsidRDefault="00414C57" w:rsidP="00414C57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4B96FE59" w14:textId="77777777" w:rsidR="00414C57" w:rsidRPr="00362C05" w:rsidRDefault="00414C57" w:rsidP="00414C57">
            <w:pPr>
              <w:tabs>
                <w:tab w:val="clear" w:pos="1871"/>
                <w:tab w:val="clear" w:pos="2580"/>
                <w:tab w:val="clear" w:pos="2807"/>
                <w:tab w:val="left" w:pos="2790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36" w:type="dxa"/>
            <w:vAlign w:val="center"/>
          </w:tcPr>
          <w:p w14:paraId="7AA87964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246" w:type="dxa"/>
            <w:vAlign w:val="center"/>
          </w:tcPr>
          <w:p w14:paraId="2C45E219" w14:textId="609157BB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-61" w:right="-110" w:firstLine="5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ซื้อสินค้าในประเทศ</w:t>
            </w:r>
          </w:p>
          <w:p w14:paraId="0FFF9ACC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5BE2430C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right="-110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</w:tr>
      <w:tr w:rsidR="00414C57" w:rsidRPr="00362C05" w14:paraId="20F1BA7B" w14:textId="77777777" w:rsidTr="00B15F43">
        <w:trPr>
          <w:trHeight w:val="20"/>
        </w:trPr>
        <w:tc>
          <w:tcPr>
            <w:tcW w:w="4172" w:type="dxa"/>
          </w:tcPr>
          <w:p w14:paraId="6C41C19D" w14:textId="77777777" w:rsidR="00414C57" w:rsidRPr="00362C05" w:rsidRDefault="00414C57" w:rsidP="00414C5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3) 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เงินกู้ยืมภายใต้สัญญา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ท</w:t>
            </w:r>
            <w:proofErr w:type="spellStart"/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รั</w:t>
            </w:r>
            <w:proofErr w:type="spellEnd"/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สต์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รี</w:t>
            </w:r>
            <w:proofErr w:type="spellStart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ซีทส์</w:t>
            </w:r>
            <w:proofErr w:type="spellEnd"/>
          </w:p>
        </w:tc>
        <w:tc>
          <w:tcPr>
            <w:tcW w:w="238" w:type="dxa"/>
            <w:vAlign w:val="center"/>
          </w:tcPr>
          <w:p w14:paraId="31AD8F8F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1889" w:type="dxa"/>
            <w:vAlign w:val="center"/>
          </w:tcPr>
          <w:p w14:paraId="6A692D99" w14:textId="77777777" w:rsidR="00414C57" w:rsidRPr="00362C05" w:rsidRDefault="00414C57" w:rsidP="00414C57">
            <w:pPr>
              <w:tabs>
                <w:tab w:val="clear" w:pos="1871"/>
                <w:tab w:val="clear" w:pos="2580"/>
              </w:tabs>
              <w:ind w:left="34" w:right="-110" w:hanging="54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แห่งที่สาม</w:t>
            </w:r>
          </w:p>
        </w:tc>
        <w:tc>
          <w:tcPr>
            <w:tcW w:w="236" w:type="dxa"/>
            <w:vAlign w:val="center"/>
          </w:tcPr>
          <w:p w14:paraId="60073FD0" w14:textId="77777777" w:rsidR="00414C57" w:rsidRPr="00362C05" w:rsidRDefault="00414C57" w:rsidP="002819C7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3246" w:type="dxa"/>
            <w:vAlign w:val="center"/>
          </w:tcPr>
          <w:p w14:paraId="11280AB9" w14:textId="194993AF" w:rsidR="00414C57" w:rsidRPr="001B4ABA" w:rsidRDefault="00414C57" w:rsidP="002819C7">
            <w:pPr>
              <w:tabs>
                <w:tab w:val="clear" w:pos="2580"/>
              </w:tabs>
              <w:ind w:left="-61" w:right="-110" w:firstLine="5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1B4ABA">
              <w:rPr>
                <w:rFonts w:ascii="Angsana New" w:hAnsi="Angsana New"/>
                <w:sz w:val="30"/>
                <w:szCs w:val="30"/>
                <w:cs/>
                <w:lang w:val="af-ZA"/>
              </w:rPr>
              <w:t>ซื้อสินทรัพย์จากต่างประเทศ</w:t>
            </w:r>
          </w:p>
        </w:tc>
      </w:tr>
    </w:tbl>
    <w:p w14:paraId="748BCAEF" w14:textId="77777777" w:rsidR="00362C05" w:rsidRPr="00362C05" w:rsidRDefault="00362C05" w:rsidP="00362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31F53341" w14:textId="77777777" w:rsidR="00362C05" w:rsidRPr="001B4ABA" w:rsidRDefault="00362C05" w:rsidP="00362C05">
      <w:pPr>
        <w:jc w:val="thaiDistribute"/>
        <w:rPr>
          <w:rFonts w:ascii="Angsana New" w:hAnsi="Angsana New"/>
          <w:sz w:val="30"/>
          <w:szCs w:val="30"/>
          <w:u w:val="single"/>
          <w:lang w:val="af-ZA"/>
        </w:rPr>
      </w:pPr>
      <w:r w:rsidRPr="001B4ABA">
        <w:rPr>
          <w:rFonts w:ascii="Angsana New" w:hAnsi="Angsana New"/>
          <w:sz w:val="30"/>
          <w:szCs w:val="30"/>
          <w:u w:val="single"/>
          <w:cs/>
          <w:lang w:val="af-ZA"/>
        </w:rPr>
        <w:t>ข้อมูลเชิงปริมาณ</w:t>
      </w:r>
    </w:p>
    <w:p w14:paraId="26BC04FB" w14:textId="77777777" w:rsidR="00362C05" w:rsidRPr="00362C05" w:rsidRDefault="00362C05" w:rsidP="00362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lang w:val="af-ZA"/>
        </w:rPr>
      </w:pPr>
    </w:p>
    <w:tbl>
      <w:tblPr>
        <w:tblW w:w="9710" w:type="dxa"/>
        <w:tblLayout w:type="fixed"/>
        <w:tblLook w:val="0000" w:firstRow="0" w:lastRow="0" w:firstColumn="0" w:lastColumn="0" w:noHBand="0" w:noVBand="0"/>
      </w:tblPr>
      <w:tblGrid>
        <w:gridCol w:w="5380"/>
        <w:gridCol w:w="2043"/>
        <w:gridCol w:w="239"/>
        <w:gridCol w:w="2039"/>
        <w:gridCol w:w="9"/>
      </w:tblGrid>
      <w:tr w:rsidR="00216365" w:rsidRPr="00362C05" w14:paraId="002C5038" w14:textId="77777777" w:rsidTr="00414C57">
        <w:trPr>
          <w:cantSplit/>
          <w:trHeight w:val="20"/>
          <w:tblHeader/>
        </w:trPr>
        <w:tc>
          <w:tcPr>
            <w:tcW w:w="5382" w:type="dxa"/>
            <w:vAlign w:val="bottom"/>
          </w:tcPr>
          <w:p w14:paraId="07905992" w14:textId="77777777" w:rsidR="00216365" w:rsidRPr="00362C05" w:rsidRDefault="00216365" w:rsidP="002819C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8" w:type="dxa"/>
            <w:gridSpan w:val="4"/>
            <w:tcBorders>
              <w:bottom w:val="single" w:sz="4" w:space="0" w:color="auto"/>
            </w:tcBorders>
            <w:vAlign w:val="bottom"/>
          </w:tcPr>
          <w:p w14:paraId="47C8DF53" w14:textId="430E73C9" w:rsidR="00216365" w:rsidRPr="00362C05" w:rsidRDefault="00216365" w:rsidP="002819C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</w:p>
        </w:tc>
      </w:tr>
      <w:tr w:rsidR="00362C05" w:rsidRPr="00362C05" w14:paraId="37E5EEED" w14:textId="77777777" w:rsidTr="00414C57">
        <w:trPr>
          <w:cantSplit/>
          <w:trHeight w:val="20"/>
          <w:tblHeader/>
        </w:trPr>
        <w:tc>
          <w:tcPr>
            <w:tcW w:w="5382" w:type="dxa"/>
            <w:vAlign w:val="bottom"/>
          </w:tcPr>
          <w:p w14:paraId="1617C5C9" w14:textId="77777777" w:rsidR="00362C05" w:rsidRPr="00362C05" w:rsidRDefault="00362C05" w:rsidP="002819C7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8" w:type="dxa"/>
            <w:gridSpan w:val="4"/>
            <w:tcBorders>
              <w:bottom w:val="single" w:sz="4" w:space="0" w:color="auto"/>
            </w:tcBorders>
            <w:vAlign w:val="bottom"/>
          </w:tcPr>
          <w:p w14:paraId="290B7721" w14:textId="37957116" w:rsidR="00362C05" w:rsidRPr="00362C05" w:rsidRDefault="00362C05" w:rsidP="002819C7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C05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</w:t>
            </w:r>
            <w:r w:rsidR="009A5CAD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และงบ</w:t>
            </w:r>
            <w:r w:rsidR="00BD6860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การเงิน</w:t>
            </w:r>
            <w:r w:rsidR="009A5CAD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เฉพาะกิจการ</w:t>
            </w:r>
          </w:p>
        </w:tc>
      </w:tr>
      <w:tr w:rsidR="00362C05" w:rsidRPr="00362C05" w14:paraId="4AFE981E" w14:textId="77777777" w:rsidTr="00414C57">
        <w:trPr>
          <w:gridAfter w:val="1"/>
          <w:wAfter w:w="5" w:type="dxa"/>
          <w:trHeight w:val="20"/>
          <w:tblHeader/>
        </w:trPr>
        <w:tc>
          <w:tcPr>
            <w:tcW w:w="5382" w:type="dxa"/>
            <w:vAlign w:val="center"/>
          </w:tcPr>
          <w:p w14:paraId="0B0BCDF2" w14:textId="77777777" w:rsidR="00362C05" w:rsidRPr="00362C05" w:rsidRDefault="00362C05" w:rsidP="002819C7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val="af-ZA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14:paraId="5EE87A34" w14:textId="77777777" w:rsidR="00362C05" w:rsidRPr="00362C05" w:rsidRDefault="00362C05" w:rsidP="002819C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62C0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9" w:type="dxa"/>
            <w:vAlign w:val="bottom"/>
          </w:tcPr>
          <w:p w14:paraId="17A50D10" w14:textId="77777777" w:rsidR="00362C05" w:rsidRPr="00362C05" w:rsidRDefault="00362C05" w:rsidP="002819C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  <w:vAlign w:val="bottom"/>
          </w:tcPr>
          <w:p w14:paraId="31F2CF11" w14:textId="77777777" w:rsidR="00362C05" w:rsidRPr="00362C05" w:rsidRDefault="00362C05" w:rsidP="002819C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362C0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362C05" w:rsidRPr="00362C05" w14:paraId="635B6AD4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241E81AE" w14:textId="77777777" w:rsidR="00362C05" w:rsidRPr="001B4ABA" w:rsidRDefault="00362C05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  <w:r w:rsidRPr="001B4ABA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  <w:t>มูลค่าตามบัญชีของหนี้สินทางการเงิน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14:paraId="4161AE54" w14:textId="77777777" w:rsidR="00362C05" w:rsidRPr="00362C05" w:rsidRDefault="00362C05" w:rsidP="002819C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5B69963E" w14:textId="77777777" w:rsidR="00362C05" w:rsidRPr="00362C05" w:rsidRDefault="00362C05" w:rsidP="002819C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bottom"/>
          </w:tcPr>
          <w:p w14:paraId="7CB5BE88" w14:textId="77777777" w:rsidR="00362C05" w:rsidRPr="00362C05" w:rsidRDefault="00362C05" w:rsidP="002819C7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362C05" w:rsidRPr="00362C05" w14:paraId="11345D35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451E37EF" w14:textId="06B862C1" w:rsidR="00362C05" w:rsidRPr="009102E2" w:rsidRDefault="00362C05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เจ้าหนี้การค้าในประเทศที่อยู่ภายใต้เงื่อนไข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44" w:type="dxa"/>
          </w:tcPr>
          <w:p w14:paraId="4FDA6E26" w14:textId="74425535" w:rsidR="00362C05" w:rsidRPr="00362C05" w:rsidRDefault="000D6946" w:rsidP="009A5CAD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0D694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62C05" w:rsidRPr="00362C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6946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39" w:type="dxa"/>
          </w:tcPr>
          <w:p w14:paraId="09C07655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40" w:type="dxa"/>
          </w:tcPr>
          <w:p w14:paraId="0543B2F0" w14:textId="70424689" w:rsidR="00362C05" w:rsidRPr="00362C05" w:rsidRDefault="009A5CAD" w:rsidP="009A5CAD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87,852</w:t>
            </w:r>
          </w:p>
        </w:tc>
      </w:tr>
      <w:tr w:rsidR="00362C05" w:rsidRPr="00362C05" w14:paraId="2C10F9B9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20E880B0" w14:textId="77777777" w:rsidR="00362C05" w:rsidRPr="009102E2" w:rsidRDefault="00362C05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DTR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44" w:type="dxa"/>
          </w:tcPr>
          <w:p w14:paraId="129DAFE4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</w:rPr>
              <w:t>42,745</w:t>
            </w:r>
          </w:p>
        </w:tc>
        <w:tc>
          <w:tcPr>
            <w:tcW w:w="239" w:type="dxa"/>
          </w:tcPr>
          <w:p w14:paraId="46716A09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40" w:type="dxa"/>
          </w:tcPr>
          <w:p w14:paraId="07FDBB8E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</w:tr>
      <w:tr w:rsidR="00362C05" w:rsidRPr="00362C05" w14:paraId="57450543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2248FE75" w14:textId="77777777" w:rsidR="00362C05" w:rsidRPr="00362C05" w:rsidRDefault="00362C05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เจ้าหนี้ตามสัญญาท</w:t>
            </w:r>
            <w:proofErr w:type="spellStart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รั</w:t>
            </w:r>
            <w:proofErr w:type="spellEnd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สต์รี</w:t>
            </w:r>
            <w:proofErr w:type="spellStart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ซีทส์</w:t>
            </w:r>
            <w:proofErr w:type="spellEnd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ต่างประเทศที่อยู่ภายใต้เงื่อนไข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44" w:type="dxa"/>
          </w:tcPr>
          <w:p w14:paraId="65569695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-90" w:hanging="106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9" w:type="dxa"/>
          </w:tcPr>
          <w:p w14:paraId="45DBC84A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40" w:type="dxa"/>
          </w:tcPr>
          <w:p w14:paraId="1B9FA9E2" w14:textId="6EE368DB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af-ZA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</w:rPr>
              <w:t>5,97</w:t>
            </w:r>
            <w:r w:rsidR="001B4A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62C05" w:rsidRPr="00362C05" w14:paraId="682C25AE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0DE7C418" w14:textId="77777777" w:rsidR="00362C05" w:rsidRPr="00362C05" w:rsidRDefault="00362C05" w:rsidP="00362C0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cs/>
                <w:lang w:val="af-ZA"/>
              </w:rPr>
            </w:pPr>
          </w:p>
        </w:tc>
        <w:tc>
          <w:tcPr>
            <w:tcW w:w="2044" w:type="dxa"/>
          </w:tcPr>
          <w:p w14:paraId="0F5A7DA6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1D93143C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040" w:type="dxa"/>
          </w:tcPr>
          <w:p w14:paraId="2E7C0DDA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</w:tr>
      <w:tr w:rsidR="00362C05" w:rsidRPr="00362C05" w14:paraId="2FEB7229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00AE7AFA" w14:textId="77777777" w:rsidR="00362C05" w:rsidRPr="00362C05" w:rsidRDefault="00362C05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362C0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การโอนยอดคงเหลือที่ไม่ใช่เงินสดจากเจ้าหนี้การค้าและ</w:t>
            </w:r>
            <w:r w:rsidRPr="00362C05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br/>
              <w:t>เจ้าหนี้หมุนเวียนอื่นไปยังเจ้าหนี้ธนาคาร</w:t>
            </w:r>
          </w:p>
        </w:tc>
        <w:tc>
          <w:tcPr>
            <w:tcW w:w="2044" w:type="dxa"/>
          </w:tcPr>
          <w:p w14:paraId="40B0787A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  <w:tab w:val="left" w:pos="1333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AA7E1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  <w:tab w:val="left" w:pos="1333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</w:rPr>
              <w:t>42,745</w:t>
            </w:r>
          </w:p>
        </w:tc>
        <w:tc>
          <w:tcPr>
            <w:tcW w:w="239" w:type="dxa"/>
          </w:tcPr>
          <w:p w14:paraId="2CD73396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0" w:type="dxa"/>
          </w:tcPr>
          <w:p w14:paraId="56E2DAF5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6BE32" w14:textId="77777777" w:rsidR="00362C05" w:rsidRPr="00362C05" w:rsidRDefault="00362C05" w:rsidP="00362C05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62C05">
              <w:rPr>
                <w:rFonts w:asciiTheme="majorBidi" w:hAnsiTheme="majorBidi" w:cstheme="majorBidi"/>
                <w:sz w:val="30"/>
                <w:szCs w:val="30"/>
              </w:rPr>
              <w:t>40,531</w:t>
            </w:r>
          </w:p>
        </w:tc>
      </w:tr>
      <w:tr w:rsidR="00414C57" w:rsidRPr="00362C05" w14:paraId="7BB5107F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43128838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67DD574A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61D7CED9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1132F898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67D5CAB8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0E1AC762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588BA592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5970164E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7A6E49C4" w14:textId="77777777" w:rsidR="00414C57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lang w:val="af-ZA"/>
              </w:rPr>
            </w:pPr>
          </w:p>
          <w:p w14:paraId="3F6DB4C4" w14:textId="77777777" w:rsidR="00414C57" w:rsidRPr="00362C05" w:rsidRDefault="00414C57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cs/>
                <w:lang w:val="af-ZA"/>
              </w:rPr>
            </w:pPr>
          </w:p>
        </w:tc>
        <w:tc>
          <w:tcPr>
            <w:tcW w:w="2044" w:type="dxa"/>
          </w:tcPr>
          <w:p w14:paraId="6EBC89B5" w14:textId="77777777" w:rsidR="00414C57" w:rsidRPr="00362C05" w:rsidRDefault="00414C57" w:rsidP="009E1D64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  <w:tc>
          <w:tcPr>
            <w:tcW w:w="239" w:type="dxa"/>
          </w:tcPr>
          <w:p w14:paraId="51FBE209" w14:textId="77777777" w:rsidR="00414C57" w:rsidRPr="00362C05" w:rsidRDefault="00414C57" w:rsidP="009E1D6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040" w:type="dxa"/>
          </w:tcPr>
          <w:p w14:paraId="471B41B8" w14:textId="77777777" w:rsidR="00414C57" w:rsidRPr="00362C05" w:rsidRDefault="00414C57" w:rsidP="009E1D64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</w:tr>
      <w:tr w:rsidR="00362C05" w:rsidRPr="00362C05" w14:paraId="5C71351C" w14:textId="77777777" w:rsidTr="00414C57">
        <w:trPr>
          <w:gridAfter w:val="1"/>
          <w:wAfter w:w="5" w:type="dxa"/>
          <w:trHeight w:val="20"/>
        </w:trPr>
        <w:tc>
          <w:tcPr>
            <w:tcW w:w="5382" w:type="dxa"/>
            <w:vAlign w:val="center"/>
          </w:tcPr>
          <w:p w14:paraId="4462D270" w14:textId="77777777" w:rsidR="00362C05" w:rsidRPr="00AB36E9" w:rsidRDefault="00362C05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</w:pPr>
            <w:r w:rsidRPr="00AB36E9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  <w:lang w:val="af-ZA"/>
              </w:rPr>
              <w:lastRenderedPageBreak/>
              <w:t>ช่วงเวลาของวันครบกำหนดชำระ</w:t>
            </w:r>
          </w:p>
        </w:tc>
        <w:tc>
          <w:tcPr>
            <w:tcW w:w="2044" w:type="dxa"/>
            <w:vAlign w:val="bottom"/>
          </w:tcPr>
          <w:p w14:paraId="1E2FF96B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31803279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40" w:type="dxa"/>
            <w:vAlign w:val="bottom"/>
          </w:tcPr>
          <w:p w14:paraId="1E1D1311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AB36E9" w:rsidRPr="00362C05" w14:paraId="6454480D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  <w:vAlign w:val="center"/>
          </w:tcPr>
          <w:p w14:paraId="21415A96" w14:textId="77777777" w:rsidR="00AB36E9" w:rsidRPr="00362C05" w:rsidRDefault="00AB36E9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cs/>
                <w:lang w:val="af-ZA"/>
              </w:rPr>
            </w:pPr>
          </w:p>
        </w:tc>
        <w:tc>
          <w:tcPr>
            <w:tcW w:w="2044" w:type="dxa"/>
          </w:tcPr>
          <w:p w14:paraId="633CF073" w14:textId="77777777" w:rsidR="00AB36E9" w:rsidRPr="00362C05" w:rsidRDefault="00AB36E9" w:rsidP="009E1D64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  <w:tc>
          <w:tcPr>
            <w:tcW w:w="236" w:type="dxa"/>
          </w:tcPr>
          <w:p w14:paraId="33E16251" w14:textId="77777777" w:rsidR="00AB36E9" w:rsidRPr="00362C05" w:rsidRDefault="00AB36E9" w:rsidP="009E1D6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039" w:type="dxa"/>
          </w:tcPr>
          <w:p w14:paraId="68857E89" w14:textId="77777777" w:rsidR="00AB36E9" w:rsidRPr="00362C05" w:rsidRDefault="00AB36E9" w:rsidP="009E1D64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</w:tr>
      <w:tr w:rsidR="001B4ABA" w:rsidRPr="00362C05" w14:paraId="0FBC03AE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  <w:vAlign w:val="center"/>
          </w:tcPr>
          <w:p w14:paraId="12292B91" w14:textId="1FBECE35" w:rsidR="001B4ABA" w:rsidRPr="00414C57" w:rsidRDefault="00AB36E9" w:rsidP="009102E2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  <w:r w:rsidRPr="00414C5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>สำหรับการซื้อสินค้าและวัตถุดิบ</w:t>
            </w:r>
          </w:p>
        </w:tc>
        <w:tc>
          <w:tcPr>
            <w:tcW w:w="2044" w:type="dxa"/>
            <w:vAlign w:val="bottom"/>
          </w:tcPr>
          <w:p w14:paraId="50791F96" w14:textId="77777777" w:rsidR="001B4ABA" w:rsidRPr="00362C05" w:rsidRDefault="001B4ABA" w:rsidP="00362C05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51BD9A07" w14:textId="77777777" w:rsidR="001B4ABA" w:rsidRPr="00362C05" w:rsidRDefault="001B4ABA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39" w:type="dxa"/>
            <w:vAlign w:val="bottom"/>
          </w:tcPr>
          <w:p w14:paraId="71CAE4E4" w14:textId="77777777" w:rsidR="001B4ABA" w:rsidRPr="00362C05" w:rsidRDefault="001B4ABA" w:rsidP="00362C05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AB36E9" w:rsidRPr="00362C05" w14:paraId="28A6A656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</w:tcPr>
          <w:p w14:paraId="7E0F6D60" w14:textId="1E028E42" w:rsidR="00AB36E9" w:rsidRPr="009102E2" w:rsidRDefault="00AB36E9" w:rsidP="00AB36E9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เจ้าหนี้การค้า (ผู้ขาย) ในประเทศที่ไม่อยู่ภายใต้เงื่อนไข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44" w:type="dxa"/>
          </w:tcPr>
          <w:p w14:paraId="30E405E5" w14:textId="7FA908C2" w:rsidR="00AB36E9" w:rsidRPr="00362C05" w:rsidRDefault="00AB36E9" w:rsidP="00AB36E9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62C05">
              <w:rPr>
                <w:rFonts w:ascii="Angsana New" w:hAnsi="Angsana New"/>
                <w:sz w:val="30"/>
                <w:szCs w:val="30"/>
                <w:lang w:val="af-ZA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75</w:t>
            </w:r>
            <w:r w:rsidRPr="00362C05">
              <w:rPr>
                <w:rFonts w:ascii="Angsana New" w:hAnsi="Angsana New"/>
                <w:sz w:val="30"/>
                <w:szCs w:val="30"/>
                <w:lang w:val="af-ZA"/>
              </w:rPr>
              <w:t xml:space="preserve"> </w:t>
            </w:r>
            <w:r w:rsidRPr="00362C0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วันนับจากวันที่ในใบแจ้งหนี้</w:t>
            </w:r>
          </w:p>
        </w:tc>
        <w:tc>
          <w:tcPr>
            <w:tcW w:w="236" w:type="dxa"/>
          </w:tcPr>
          <w:p w14:paraId="36C2EC26" w14:textId="77777777" w:rsidR="00AB36E9" w:rsidRPr="00362C05" w:rsidRDefault="00AB36E9" w:rsidP="00AB36E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039" w:type="dxa"/>
          </w:tcPr>
          <w:p w14:paraId="6EEA2BFE" w14:textId="617BCA53" w:rsidR="00AB36E9" w:rsidRPr="00362C05" w:rsidRDefault="00AB36E9" w:rsidP="00AB36E9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62C05">
              <w:rPr>
                <w:rFonts w:ascii="Angsana New" w:hAnsi="Angsana New"/>
                <w:sz w:val="30"/>
                <w:szCs w:val="30"/>
                <w:lang w:val="af-ZA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75</w:t>
            </w:r>
            <w:r w:rsidRPr="00362C05">
              <w:rPr>
                <w:rFonts w:ascii="Angsana New" w:hAnsi="Angsana New"/>
                <w:sz w:val="30"/>
                <w:szCs w:val="30"/>
                <w:lang w:val="af-ZA"/>
              </w:rPr>
              <w:t xml:space="preserve"> </w:t>
            </w:r>
            <w:r w:rsidRPr="00362C05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วันนับจากวันที่ในใบแจ้งหนี้</w:t>
            </w:r>
          </w:p>
        </w:tc>
      </w:tr>
      <w:tr w:rsidR="00362C05" w:rsidRPr="00362C05" w14:paraId="1591FB3A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</w:tcPr>
          <w:p w14:paraId="1C47FCD9" w14:textId="77777777" w:rsidR="00362C05" w:rsidRPr="009102E2" w:rsidRDefault="00362C05" w:rsidP="009102E2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เจ้าหนี้ตั๋วอาว</w:t>
            </w:r>
            <w:proofErr w:type="spellStart"/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ัล</w:t>
            </w:r>
            <w:proofErr w:type="spellEnd"/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44" w:type="dxa"/>
          </w:tcPr>
          <w:p w14:paraId="42920293" w14:textId="14FFE1E2" w:rsidR="00DB3457" w:rsidRDefault="000D6946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0D6946"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  <w:r w:rsidR="00362C05"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0D6946">
              <w:rPr>
                <w:rFonts w:ascii="Angsana New" w:hAnsi="Angsana New"/>
                <w:spacing w:val="-4"/>
                <w:sz w:val="30"/>
                <w:szCs w:val="30"/>
              </w:rPr>
              <w:t>126</w:t>
            </w:r>
            <w:r w:rsidR="00362C05"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="00362C05"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</w:t>
            </w:r>
          </w:p>
          <w:p w14:paraId="31D5503D" w14:textId="77777777" w:rsidR="00DB3457" w:rsidRDefault="00362C05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วันที่ครบกำหนดชำระ</w:t>
            </w:r>
          </w:p>
          <w:p w14:paraId="10BBCEE0" w14:textId="76799851" w:rsidR="00362C05" w:rsidRPr="00362C05" w:rsidRDefault="00362C05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ของผู้ขาย</w:t>
            </w:r>
          </w:p>
        </w:tc>
        <w:tc>
          <w:tcPr>
            <w:tcW w:w="236" w:type="dxa"/>
          </w:tcPr>
          <w:p w14:paraId="0FFC2A24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pacing w:val="-4"/>
                <w:sz w:val="30"/>
                <w:szCs w:val="30"/>
                <w:highlight w:val="yellow"/>
                <w:lang w:val="af-ZA"/>
              </w:rPr>
            </w:pPr>
          </w:p>
        </w:tc>
        <w:tc>
          <w:tcPr>
            <w:tcW w:w="2039" w:type="dxa"/>
          </w:tcPr>
          <w:p w14:paraId="03525BC7" w14:textId="77777777" w:rsidR="00DB3457" w:rsidRDefault="00362C05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26 - 164 </w:t>
            </w: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</w:t>
            </w:r>
          </w:p>
          <w:p w14:paraId="618339A3" w14:textId="77777777" w:rsidR="00DB3457" w:rsidRDefault="00362C05" w:rsidP="00DB3457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วันที่ครบกำหนดชำระ</w:t>
            </w:r>
          </w:p>
          <w:p w14:paraId="2D5AF5BC" w14:textId="17CE5443" w:rsidR="00362C05" w:rsidRPr="00362C05" w:rsidRDefault="00362C05" w:rsidP="00DB3457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ของผู้ขาย</w:t>
            </w:r>
          </w:p>
        </w:tc>
      </w:tr>
      <w:tr w:rsidR="00362C05" w:rsidRPr="00362C05" w14:paraId="142DD21C" w14:textId="77777777" w:rsidTr="005F2225">
        <w:trPr>
          <w:gridAfter w:val="1"/>
          <w:wAfter w:w="9" w:type="dxa"/>
          <w:trHeight w:val="20"/>
        </w:trPr>
        <w:tc>
          <w:tcPr>
            <w:tcW w:w="5382" w:type="dxa"/>
          </w:tcPr>
          <w:p w14:paraId="1C5F8FF4" w14:textId="1666758F" w:rsidR="00362C05" w:rsidRPr="009102E2" w:rsidRDefault="00362C05" w:rsidP="005F2225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ตั๋วสัญญาใช้เงิน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DTR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 ในประเทศที่อยู่ภายใต้เงื่อนไข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 xml:space="preserve">SFA </w:t>
            </w:r>
          </w:p>
          <w:p w14:paraId="192239BE" w14:textId="77777777" w:rsidR="00362C05" w:rsidRPr="009102E2" w:rsidRDefault="00362C05" w:rsidP="005F2225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044" w:type="dxa"/>
          </w:tcPr>
          <w:p w14:paraId="510DE70B" w14:textId="38C5EAB8" w:rsidR="00362C05" w:rsidRPr="00362C05" w:rsidRDefault="000D6946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US"/>
              </w:rPr>
            </w:pPr>
            <w:r w:rsidRPr="000D6946">
              <w:rPr>
                <w:rFonts w:ascii="Angsana New" w:hAnsi="Angsana New"/>
                <w:spacing w:val="-4"/>
                <w:sz w:val="30"/>
                <w:szCs w:val="30"/>
              </w:rPr>
              <w:t>84</w:t>
            </w:r>
            <w:r w:rsidR="00362C05"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0D6946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  <w:r w:rsidR="00362C05"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="00362C05"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วันนับจากวันที่ครบกำหนดชำระของผู้ขาย</w:t>
            </w:r>
          </w:p>
        </w:tc>
        <w:tc>
          <w:tcPr>
            <w:tcW w:w="236" w:type="dxa"/>
          </w:tcPr>
          <w:p w14:paraId="1D65739B" w14:textId="77777777" w:rsidR="00362C05" w:rsidRPr="00362C05" w:rsidRDefault="00362C05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39" w:type="dxa"/>
          </w:tcPr>
          <w:p w14:paraId="5810B648" w14:textId="35D8191D" w:rsidR="00362C05" w:rsidRPr="00362C05" w:rsidRDefault="00362C05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-</w:t>
            </w:r>
          </w:p>
        </w:tc>
      </w:tr>
      <w:tr w:rsidR="00AB36E9" w:rsidRPr="00362C05" w14:paraId="095A5AEB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  <w:vAlign w:val="center"/>
          </w:tcPr>
          <w:p w14:paraId="105D0559" w14:textId="77777777" w:rsidR="00AB36E9" w:rsidRPr="00362C05" w:rsidRDefault="00AB36E9" w:rsidP="009E1D64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16"/>
                <w:szCs w:val="16"/>
                <w:cs/>
                <w:lang w:val="af-ZA"/>
              </w:rPr>
            </w:pPr>
          </w:p>
        </w:tc>
        <w:tc>
          <w:tcPr>
            <w:tcW w:w="2044" w:type="dxa"/>
          </w:tcPr>
          <w:p w14:paraId="5BA2ED04" w14:textId="77777777" w:rsidR="00AB36E9" w:rsidRPr="00362C05" w:rsidRDefault="00AB36E9" w:rsidP="009E1D64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  <w:tc>
          <w:tcPr>
            <w:tcW w:w="236" w:type="dxa"/>
          </w:tcPr>
          <w:p w14:paraId="146B8973" w14:textId="77777777" w:rsidR="00AB36E9" w:rsidRPr="00362C05" w:rsidRDefault="00AB36E9" w:rsidP="009E1D6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039" w:type="dxa"/>
          </w:tcPr>
          <w:p w14:paraId="7C84AFD4" w14:textId="77777777" w:rsidR="00AB36E9" w:rsidRPr="00362C05" w:rsidRDefault="00AB36E9" w:rsidP="009E1D64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af-ZA"/>
              </w:rPr>
            </w:pPr>
          </w:p>
        </w:tc>
      </w:tr>
      <w:tr w:rsidR="00AB36E9" w:rsidRPr="00362C05" w14:paraId="04AAE57E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  <w:vAlign w:val="center"/>
          </w:tcPr>
          <w:p w14:paraId="6544CC23" w14:textId="14F44576" w:rsidR="00AB36E9" w:rsidRPr="00414C57" w:rsidRDefault="00AB36E9" w:rsidP="00770C5E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</w:pPr>
            <w:r w:rsidRPr="00414C5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  <w:lang w:val="af-ZA"/>
              </w:rPr>
              <w:t>สำหรับการซื้อสินทรัพย์จากต่างประเทศ</w:t>
            </w:r>
          </w:p>
        </w:tc>
        <w:tc>
          <w:tcPr>
            <w:tcW w:w="2044" w:type="dxa"/>
          </w:tcPr>
          <w:p w14:paraId="1B584D5C" w14:textId="77777777" w:rsidR="00AB36E9" w:rsidRPr="00362C05" w:rsidRDefault="00AB36E9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</w:p>
        </w:tc>
        <w:tc>
          <w:tcPr>
            <w:tcW w:w="236" w:type="dxa"/>
          </w:tcPr>
          <w:p w14:paraId="259C7274" w14:textId="77777777" w:rsidR="00AB36E9" w:rsidRPr="00362C05" w:rsidRDefault="00AB36E9" w:rsidP="00362C0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39" w:type="dxa"/>
          </w:tcPr>
          <w:p w14:paraId="7DDF902C" w14:textId="77777777" w:rsidR="00AB36E9" w:rsidRPr="00362C05" w:rsidRDefault="00AB36E9" w:rsidP="00362C0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</w:p>
        </w:tc>
      </w:tr>
      <w:tr w:rsidR="00AB36E9" w:rsidRPr="00362C05" w14:paraId="62B43D45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</w:tcPr>
          <w:p w14:paraId="415BFD52" w14:textId="65A871A0" w:rsidR="00AB36E9" w:rsidRPr="00AB36E9" w:rsidRDefault="00AB36E9" w:rsidP="00AB36E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</w:t>
            </w:r>
            <w:r w:rsidR="00414C57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ค่า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สินทรัพย์</w:t>
            </w:r>
            <w:r w:rsidR="00414C57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จาก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ต่าง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ประเทศที่ไม่อยู่ภายใต้เงื่อนไข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</w:tc>
        <w:tc>
          <w:tcPr>
            <w:tcW w:w="2044" w:type="dxa"/>
          </w:tcPr>
          <w:p w14:paraId="01121819" w14:textId="19B4270B" w:rsidR="00AB36E9" w:rsidRPr="00362C05" w:rsidRDefault="00414C57" w:rsidP="00AB36E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ชำระล่วงหน้าหรือไม่มีเครดิตเทอม</w:t>
            </w:r>
          </w:p>
        </w:tc>
        <w:tc>
          <w:tcPr>
            <w:tcW w:w="236" w:type="dxa"/>
          </w:tcPr>
          <w:p w14:paraId="2E331A60" w14:textId="77777777" w:rsidR="00AB36E9" w:rsidRPr="00362C05" w:rsidRDefault="00AB36E9" w:rsidP="00AB36E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39" w:type="dxa"/>
          </w:tcPr>
          <w:p w14:paraId="79879D8E" w14:textId="3BDA3E6F" w:rsidR="00AB36E9" w:rsidRPr="00362C05" w:rsidRDefault="00414C57" w:rsidP="00AB36E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ชำระล่วงหน้าหรือไม่มีเครดิตเทอม</w:t>
            </w:r>
          </w:p>
        </w:tc>
      </w:tr>
      <w:tr w:rsidR="00AB36E9" w:rsidRPr="00362C05" w14:paraId="013902CC" w14:textId="77777777" w:rsidTr="00414C57">
        <w:trPr>
          <w:gridAfter w:val="1"/>
          <w:wAfter w:w="9" w:type="dxa"/>
          <w:trHeight w:val="20"/>
        </w:trPr>
        <w:tc>
          <w:tcPr>
            <w:tcW w:w="5382" w:type="dxa"/>
          </w:tcPr>
          <w:p w14:paraId="3CE22981" w14:textId="77777777" w:rsidR="00AB36E9" w:rsidRPr="009102E2" w:rsidRDefault="00AB36E9" w:rsidP="00AB36E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เจ้าหนี้ตาม</w:t>
            </w:r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</w:t>
            </w:r>
            <w:proofErr w:type="spellStart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รั</w:t>
            </w:r>
            <w:proofErr w:type="spellEnd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สต์รี</w:t>
            </w:r>
            <w:proofErr w:type="spellStart"/>
            <w:r w:rsidRPr="00362C05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ซีทส์</w:t>
            </w:r>
            <w:proofErr w:type="spellEnd"/>
            <w:r w:rsidRPr="009102E2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ต่างประเทศที่อยู่ภายใต้เงื่อนไข </w:t>
            </w:r>
            <w:r w:rsidRPr="009102E2"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  <w:t>SFA</w:t>
            </w:r>
          </w:p>
          <w:p w14:paraId="4B5F0F95" w14:textId="77777777" w:rsidR="00AB36E9" w:rsidRPr="009102E2" w:rsidRDefault="00AB36E9" w:rsidP="00AB36E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lang w:val="af-ZA"/>
              </w:rPr>
            </w:pPr>
          </w:p>
          <w:p w14:paraId="18E5992E" w14:textId="77777777" w:rsidR="00AB36E9" w:rsidRPr="009102E2" w:rsidRDefault="00AB36E9" w:rsidP="00AB36E9">
            <w:pPr>
              <w:tabs>
                <w:tab w:val="clear" w:pos="2580"/>
              </w:tabs>
              <w:ind w:left="34" w:right="-110" w:hanging="142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</w:p>
        </w:tc>
        <w:tc>
          <w:tcPr>
            <w:tcW w:w="2044" w:type="dxa"/>
          </w:tcPr>
          <w:p w14:paraId="3B322937" w14:textId="5D65763C" w:rsidR="00AB36E9" w:rsidRPr="00AB36E9" w:rsidRDefault="00AB36E9" w:rsidP="00AB36E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120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วันนับจากวันที่ทำสัญญาท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สต์รี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ซีทส์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236" w:type="dxa"/>
          </w:tcPr>
          <w:p w14:paraId="0E6402F8" w14:textId="77777777" w:rsidR="00AB36E9" w:rsidRPr="00362C05" w:rsidRDefault="00AB36E9" w:rsidP="00AB36E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039" w:type="dxa"/>
          </w:tcPr>
          <w:p w14:paraId="2DD28B5C" w14:textId="286AB853" w:rsidR="00AB36E9" w:rsidRPr="00362C05" w:rsidRDefault="00AB36E9" w:rsidP="00AB36E9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  <w:r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180</w:t>
            </w:r>
            <w:r w:rsidRPr="00362C05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</w:t>
            </w:r>
            <w:r w:rsidRPr="00362C05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วันนับจากวันที่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ทำสัญญาท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สต์รี</w:t>
            </w:r>
            <w:proofErr w:type="spellStart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ซีทส์</w:t>
            </w:r>
            <w:proofErr w:type="spellEnd"/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กับสถาบันการเงิน</w:t>
            </w:r>
          </w:p>
        </w:tc>
      </w:tr>
    </w:tbl>
    <w:p w14:paraId="032CEC55" w14:textId="77777777" w:rsidR="00362C05" w:rsidRPr="00362C05" w:rsidRDefault="00362C05" w:rsidP="00362C05">
      <w:pPr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14:paraId="705D665B" w14:textId="77777777" w:rsidR="00362C05" w:rsidRDefault="00362C05" w:rsidP="00362C05">
      <w:pPr>
        <w:rPr>
          <w:sz w:val="30"/>
          <w:szCs w:val="30"/>
        </w:rPr>
      </w:pPr>
    </w:p>
    <w:p w14:paraId="45AD91A4" w14:textId="77777777" w:rsidR="00BD0A77" w:rsidRDefault="00BD0A77" w:rsidP="00362C05">
      <w:pPr>
        <w:rPr>
          <w:sz w:val="30"/>
          <w:szCs w:val="30"/>
        </w:rPr>
      </w:pPr>
    </w:p>
    <w:p w14:paraId="1098B121" w14:textId="77777777" w:rsidR="00BD0A77" w:rsidRDefault="00BD0A77" w:rsidP="00362C05">
      <w:pPr>
        <w:rPr>
          <w:sz w:val="30"/>
          <w:szCs w:val="30"/>
        </w:rPr>
      </w:pPr>
    </w:p>
    <w:p w14:paraId="61D1C2AD" w14:textId="77777777" w:rsidR="00BD0A77" w:rsidRDefault="00BD0A77" w:rsidP="00362C05">
      <w:pPr>
        <w:rPr>
          <w:sz w:val="30"/>
          <w:szCs w:val="30"/>
        </w:rPr>
      </w:pPr>
    </w:p>
    <w:p w14:paraId="2289663B" w14:textId="77777777" w:rsidR="00BD0A77" w:rsidRDefault="00BD0A77" w:rsidP="00362C05">
      <w:pPr>
        <w:rPr>
          <w:sz w:val="30"/>
          <w:szCs w:val="30"/>
        </w:rPr>
      </w:pPr>
    </w:p>
    <w:p w14:paraId="4FC190E1" w14:textId="77777777" w:rsidR="00BD0A77" w:rsidRDefault="00BD0A77" w:rsidP="00362C05">
      <w:pPr>
        <w:rPr>
          <w:sz w:val="30"/>
          <w:szCs w:val="30"/>
        </w:rPr>
      </w:pPr>
    </w:p>
    <w:p w14:paraId="5E0E17B5" w14:textId="77777777" w:rsidR="00BD0A77" w:rsidRDefault="00BD0A77" w:rsidP="00362C05">
      <w:pPr>
        <w:rPr>
          <w:sz w:val="30"/>
          <w:szCs w:val="30"/>
        </w:rPr>
      </w:pPr>
    </w:p>
    <w:p w14:paraId="536D3D13" w14:textId="77777777" w:rsidR="00BD0A77" w:rsidRDefault="00BD0A77" w:rsidP="00362C05">
      <w:pPr>
        <w:rPr>
          <w:sz w:val="30"/>
          <w:szCs w:val="30"/>
        </w:rPr>
      </w:pPr>
    </w:p>
    <w:p w14:paraId="7152B472" w14:textId="77777777" w:rsidR="00BD0A77" w:rsidRDefault="00BD0A77" w:rsidP="00362C05">
      <w:pPr>
        <w:rPr>
          <w:sz w:val="30"/>
          <w:szCs w:val="30"/>
        </w:rPr>
      </w:pPr>
    </w:p>
    <w:p w14:paraId="414E30C8" w14:textId="77777777" w:rsidR="00BD0A77" w:rsidRDefault="00BD0A77" w:rsidP="00362C05">
      <w:pPr>
        <w:rPr>
          <w:sz w:val="30"/>
          <w:szCs w:val="30"/>
        </w:rPr>
      </w:pPr>
    </w:p>
    <w:p w14:paraId="26D89ADA" w14:textId="77777777" w:rsidR="00BD0A77" w:rsidRDefault="00BD0A77" w:rsidP="00362C05">
      <w:pPr>
        <w:rPr>
          <w:sz w:val="30"/>
          <w:szCs w:val="30"/>
        </w:rPr>
      </w:pPr>
    </w:p>
    <w:p w14:paraId="08F82B24" w14:textId="7EC66525" w:rsidR="00DE28A6" w:rsidRPr="00EA1C08" w:rsidRDefault="00DE28A6" w:rsidP="000A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339BC8F0" w14:textId="77777777" w:rsidR="00DE28A6" w:rsidRPr="00467FF5" w:rsidRDefault="00DE28A6" w:rsidP="0079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A787640" w14:textId="7E220399" w:rsidR="00DE28A6" w:rsidRPr="00EA1C08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34853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934853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รายละเอียดของเงินกู้ยืมระยะยาวจากสถาบันการเงินในประเทศหลายแห่ง มีดังนี้</w:t>
      </w:r>
    </w:p>
    <w:p w14:paraId="7A5D77FF" w14:textId="77777777" w:rsidR="00DE28A6" w:rsidRPr="00467FF5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530" w:type="dxa"/>
        <w:tblLook w:val="04A0" w:firstRow="1" w:lastRow="0" w:firstColumn="1" w:lastColumn="0" w:noHBand="0" w:noVBand="1"/>
      </w:tblPr>
      <w:tblGrid>
        <w:gridCol w:w="830"/>
        <w:gridCol w:w="281"/>
        <w:gridCol w:w="1109"/>
        <w:gridCol w:w="285"/>
        <w:gridCol w:w="965"/>
        <w:gridCol w:w="243"/>
        <w:gridCol w:w="1436"/>
        <w:gridCol w:w="285"/>
        <w:gridCol w:w="1446"/>
        <w:gridCol w:w="248"/>
        <w:gridCol w:w="1070"/>
        <w:gridCol w:w="245"/>
        <w:gridCol w:w="1066"/>
        <w:gridCol w:w="11"/>
        <w:gridCol w:w="10"/>
      </w:tblGrid>
      <w:tr w:rsidR="00BD0A77" w:rsidRPr="00EA1C08" w14:paraId="70C18EDB" w14:textId="77777777" w:rsidTr="00E238DC">
        <w:tc>
          <w:tcPr>
            <w:tcW w:w="831" w:type="dxa"/>
          </w:tcPr>
          <w:p w14:paraId="6ED1707D" w14:textId="739A73D8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3D5592D" w14:textId="77777777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ACB1798" w14:textId="77777777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285" w:type="dxa"/>
          </w:tcPr>
          <w:p w14:paraId="3C5512FD" w14:textId="77777777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75" w:type="dxa"/>
            <w:gridSpan w:val="5"/>
            <w:tcBorders>
              <w:bottom w:val="single" w:sz="4" w:space="0" w:color="auto"/>
            </w:tcBorders>
          </w:tcPr>
          <w:p w14:paraId="26C6358D" w14:textId="77777777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48" w:type="dxa"/>
          </w:tcPr>
          <w:p w14:paraId="1D011A32" w14:textId="77777777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0" w:type="dxa"/>
            <w:gridSpan w:val="5"/>
          </w:tcPr>
          <w:p w14:paraId="4E56BDF0" w14:textId="77777777" w:rsidR="00CD05EA" w:rsidRPr="00EA1C08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ระยะเวลา</w:t>
            </w:r>
          </w:p>
        </w:tc>
      </w:tr>
      <w:tr w:rsidR="00BD0A77" w:rsidRPr="00EA1C08" w14:paraId="011A184E" w14:textId="77777777" w:rsidTr="00E238DC">
        <w:trPr>
          <w:gridAfter w:val="2"/>
          <w:wAfter w:w="19" w:type="dxa"/>
        </w:trPr>
        <w:tc>
          <w:tcPr>
            <w:tcW w:w="831" w:type="dxa"/>
            <w:tcBorders>
              <w:bottom w:val="single" w:sz="4" w:space="0" w:color="auto"/>
            </w:tcBorders>
          </w:tcPr>
          <w:p w14:paraId="4C924C43" w14:textId="29711E0C" w:rsidR="00051258" w:rsidRPr="00EA1C08" w:rsidRDefault="00BD0A77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="00051258" w:rsidRPr="00EA1C0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82" w:type="dxa"/>
          </w:tcPr>
          <w:p w14:paraId="238484FA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DEE2E1B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285" w:type="dxa"/>
          </w:tcPr>
          <w:p w14:paraId="256B9FFF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CE5B97A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4094DDF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FD219A" w14:textId="703D609E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BD0A77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EA1C0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8" w:type="dxa"/>
          </w:tcPr>
          <w:p w14:paraId="49C08449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bottom w:val="single" w:sz="4" w:space="0" w:color="auto"/>
            </w:tcBorders>
          </w:tcPr>
          <w:p w14:paraId="799FC373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BD0A77" w:rsidRPr="00EA1C08" w14:paraId="42F55BBF" w14:textId="77777777" w:rsidTr="00E238DC">
        <w:trPr>
          <w:gridAfter w:val="1"/>
          <w:wAfter w:w="8" w:type="dxa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14:paraId="61230FD2" w14:textId="77777777" w:rsidR="00051258" w:rsidRPr="00EA1C08" w:rsidRDefault="00051258" w:rsidP="00177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82" w:type="dxa"/>
          </w:tcPr>
          <w:p w14:paraId="1922E0EE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A1BD024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5" w:type="dxa"/>
          </w:tcPr>
          <w:p w14:paraId="480CF26F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3BD61BE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3" w:type="dxa"/>
          </w:tcPr>
          <w:p w14:paraId="035B9290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6B125E4D" w14:textId="2FD57362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5" w:type="dxa"/>
          </w:tcPr>
          <w:p w14:paraId="3AB88E75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53DFA4A" w14:textId="7B185A8C" w:rsidR="00051258" w:rsidRPr="00EA1C08" w:rsidRDefault="0005125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484E4A0A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7E7B4CDA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5" w:type="dxa"/>
          </w:tcPr>
          <w:p w14:paraId="5B4044A0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8AA9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สุดท้าย</w:t>
            </w:r>
          </w:p>
        </w:tc>
      </w:tr>
      <w:tr w:rsidR="00BD0A77" w:rsidRPr="00EA1C08" w14:paraId="0D73EB42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59CD8CDF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14:paraId="3DA222B9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9" w:type="dxa"/>
          </w:tcPr>
          <w:p w14:paraId="101AF9A3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75E7A14D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65" w:type="dxa"/>
          </w:tcPr>
          <w:p w14:paraId="522404ED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4ADDDEF9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36" w:type="dxa"/>
          </w:tcPr>
          <w:p w14:paraId="3CBFDF5B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27E88B4A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6" w:type="dxa"/>
          </w:tcPr>
          <w:p w14:paraId="1F345892" w14:textId="77777777" w:rsidR="00051258" w:rsidRPr="00EA1C08" w:rsidRDefault="0005125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8" w:type="dxa"/>
          </w:tcPr>
          <w:p w14:paraId="48427D2F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0" w:type="dxa"/>
          </w:tcPr>
          <w:p w14:paraId="39C95196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5" w:type="dxa"/>
          </w:tcPr>
          <w:p w14:paraId="7B4BB557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gridSpan w:val="2"/>
          </w:tcPr>
          <w:p w14:paraId="2278C03F" w14:textId="77777777" w:rsidR="00051258" w:rsidRPr="00EA1C08" w:rsidRDefault="00051258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D0A77" w:rsidRPr="00EA1C08" w14:paraId="5EA77460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3315098F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82" w:type="dxa"/>
          </w:tcPr>
          <w:p w14:paraId="491C90D6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7ED2C12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85" w:type="dxa"/>
          </w:tcPr>
          <w:p w14:paraId="10C08F93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4650B67F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243" w:type="dxa"/>
          </w:tcPr>
          <w:p w14:paraId="2175F38A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50CC0F6" w14:textId="3457A7DA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97848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15537051" w14:textId="77777777" w:rsidR="00051258" w:rsidRPr="00493952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3D0889D3" w14:textId="0C5E198A" w:rsidR="00051258" w:rsidRPr="00493952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7,880</w:t>
            </w:r>
          </w:p>
        </w:tc>
        <w:tc>
          <w:tcPr>
            <w:tcW w:w="248" w:type="dxa"/>
          </w:tcPr>
          <w:p w14:paraId="00E8C538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7CE2A31F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5" w:type="dxa"/>
          </w:tcPr>
          <w:p w14:paraId="1D98DBCB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0C34BF9C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</w:p>
        </w:tc>
      </w:tr>
      <w:tr w:rsidR="00BD0A77" w:rsidRPr="00EA1C08" w14:paraId="02EF6829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59286343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7D74D9C0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D2A7D8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5A7DBE24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24F45F85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E012F22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E79FF93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5" w:type="dxa"/>
          </w:tcPr>
          <w:p w14:paraId="494E642C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5F65C78C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7577F023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1544573E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5" w:type="dxa"/>
          </w:tcPr>
          <w:p w14:paraId="79D3A7FB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47E04CCE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D0A77" w:rsidRPr="00EA1C08" w14:paraId="7B310925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5BC1D6FA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2" w:type="dxa"/>
          </w:tcPr>
          <w:p w14:paraId="366109B7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9" w:type="dxa"/>
          </w:tcPr>
          <w:p w14:paraId="43BE839A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5" w:type="dxa"/>
          </w:tcPr>
          <w:p w14:paraId="7ECB87C7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65" w:type="dxa"/>
          </w:tcPr>
          <w:p w14:paraId="6124DF84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</w:tcPr>
          <w:p w14:paraId="5E9FBF77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6" w:type="dxa"/>
          </w:tcPr>
          <w:p w14:paraId="31812361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85" w:type="dxa"/>
          </w:tcPr>
          <w:p w14:paraId="42371056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6" w:type="dxa"/>
          </w:tcPr>
          <w:p w14:paraId="557A93C0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dxa"/>
          </w:tcPr>
          <w:p w14:paraId="64421FFD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0" w:type="dxa"/>
          </w:tcPr>
          <w:p w14:paraId="57D216EF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5" w:type="dxa"/>
          </w:tcPr>
          <w:p w14:paraId="31C6A97D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7" w:type="dxa"/>
            <w:gridSpan w:val="2"/>
          </w:tcPr>
          <w:p w14:paraId="2D60F202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D0A77" w:rsidRPr="00EA1C08" w14:paraId="4EADFC5A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4055EFED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82" w:type="dxa"/>
          </w:tcPr>
          <w:p w14:paraId="3BE22D6A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EF51EEF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MLR-2.95</w:t>
            </w:r>
          </w:p>
        </w:tc>
        <w:tc>
          <w:tcPr>
            <w:tcW w:w="285" w:type="dxa"/>
          </w:tcPr>
          <w:p w14:paraId="4CB0B873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32A0F6E9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3" w:type="dxa"/>
          </w:tcPr>
          <w:p w14:paraId="642D0808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E9A0E5F" w14:textId="25809AF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797848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72628D4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3DF93072" w14:textId="43529455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18,322</w:t>
            </w:r>
          </w:p>
        </w:tc>
        <w:tc>
          <w:tcPr>
            <w:tcW w:w="248" w:type="dxa"/>
          </w:tcPr>
          <w:p w14:paraId="6C8935C6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66E0D767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</w:tcPr>
          <w:p w14:paraId="5AB4689A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561DC225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พฤศจิกายน</w:t>
            </w:r>
          </w:p>
        </w:tc>
      </w:tr>
      <w:tr w:rsidR="00BD0A77" w:rsidRPr="00EA1C08" w14:paraId="520CA055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03B6ECA7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1BA181FC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E0466AF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5" w:type="dxa"/>
          </w:tcPr>
          <w:p w14:paraId="29E3FBA7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2A39F25D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139236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5DCCC79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5" w:type="dxa"/>
          </w:tcPr>
          <w:p w14:paraId="629D3A43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44D1034B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06C56239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5D55CDC4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3FC3C6B9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54AB7DF9" w14:textId="77777777" w:rsidR="00051258" w:rsidRPr="00EA1C0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1C0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D0A77" w:rsidRPr="00EA1C08" w14:paraId="5BC0361D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587CF1C5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2" w:type="dxa"/>
          </w:tcPr>
          <w:p w14:paraId="4C53EF07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9" w:type="dxa"/>
          </w:tcPr>
          <w:p w14:paraId="4B05BEED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5" w:type="dxa"/>
          </w:tcPr>
          <w:p w14:paraId="367A6CB4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</w:tcPr>
          <w:p w14:paraId="11A910BB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43" w:type="dxa"/>
          </w:tcPr>
          <w:p w14:paraId="1DF39985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436" w:type="dxa"/>
          </w:tcPr>
          <w:p w14:paraId="25555703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5" w:type="dxa"/>
          </w:tcPr>
          <w:p w14:paraId="55F7E3CF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6" w:type="dxa"/>
          </w:tcPr>
          <w:p w14:paraId="21EB4E3F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dxa"/>
          </w:tcPr>
          <w:p w14:paraId="32AAC5FE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0" w:type="dxa"/>
          </w:tcPr>
          <w:p w14:paraId="5C7A7F28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45" w:type="dxa"/>
          </w:tcPr>
          <w:p w14:paraId="626D1239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7" w:type="dxa"/>
            <w:gridSpan w:val="2"/>
          </w:tcPr>
          <w:p w14:paraId="0D60F5BE" w14:textId="77777777" w:rsidR="00051258" w:rsidRPr="00797848" w:rsidRDefault="00051258" w:rsidP="00797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D0A77" w:rsidRPr="00EA1C08" w14:paraId="57ABD9AF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496FC5C7" w14:textId="5D9FED52" w:rsidR="00051258" w:rsidRPr="00493952" w:rsidRDefault="000D6946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946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82" w:type="dxa"/>
          </w:tcPr>
          <w:p w14:paraId="60034885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901FF5D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 xml:space="preserve">5% </w:t>
            </w:r>
            <w:r w:rsidRPr="00493952">
              <w:rPr>
                <w:rFonts w:ascii="Angsana New" w:hAnsi="Angsana New"/>
                <w:sz w:val="26"/>
                <w:szCs w:val="26"/>
                <w:cs/>
              </w:rPr>
              <w:t xml:space="preserve">คงที่ </w:t>
            </w:r>
            <w:r w:rsidRPr="00493952">
              <w:rPr>
                <w:rFonts w:ascii="Angsana New" w:hAnsi="Angsana New"/>
                <w:sz w:val="26"/>
                <w:szCs w:val="26"/>
              </w:rPr>
              <w:t>2</w:t>
            </w:r>
            <w:r w:rsidRPr="0049395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5" w:type="dxa"/>
          </w:tcPr>
          <w:p w14:paraId="5CAE85F3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65" w:type="dxa"/>
          </w:tcPr>
          <w:p w14:paraId="2E559C29" w14:textId="3D617FA3" w:rsidR="00051258" w:rsidRPr="00493952" w:rsidRDefault="000D6946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946">
              <w:rPr>
                <w:rFonts w:ascii="Angsana New" w:hAnsi="Angsana New"/>
                <w:sz w:val="26"/>
                <w:szCs w:val="26"/>
              </w:rPr>
              <w:t>2</w:t>
            </w:r>
            <w:r w:rsidR="00051258" w:rsidRPr="00493952">
              <w:rPr>
                <w:rFonts w:ascii="Angsana New" w:hAnsi="Angsana New"/>
                <w:sz w:val="26"/>
                <w:szCs w:val="26"/>
              </w:rPr>
              <w:t>,</w:t>
            </w:r>
            <w:r w:rsidRPr="000D6946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243" w:type="dxa"/>
          </w:tcPr>
          <w:p w14:paraId="2554A56A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</w:tcPr>
          <w:p w14:paraId="3B5AA927" w14:textId="0E2EA71A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208,280</w:t>
            </w:r>
          </w:p>
        </w:tc>
        <w:tc>
          <w:tcPr>
            <w:tcW w:w="285" w:type="dxa"/>
          </w:tcPr>
          <w:p w14:paraId="20180840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550132E0" w14:textId="01199C44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244,040</w:t>
            </w:r>
          </w:p>
        </w:tc>
        <w:tc>
          <w:tcPr>
            <w:tcW w:w="248" w:type="dxa"/>
          </w:tcPr>
          <w:p w14:paraId="35F10917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7AF67C96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45" w:type="dxa"/>
          </w:tcPr>
          <w:p w14:paraId="5D168066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4348B746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  <w:cs/>
              </w:rPr>
              <w:t>ตุลาคม</w:t>
            </w:r>
          </w:p>
        </w:tc>
      </w:tr>
      <w:tr w:rsidR="00BD0A77" w:rsidRPr="00EA1C08" w14:paraId="11445E94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76CB05EF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65AF8939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A304306" w14:textId="76ECE1B9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MLR-2.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4</w:t>
            </w:r>
            <w:r w:rsidRPr="0049395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5" w:type="dxa"/>
          </w:tcPr>
          <w:p w14:paraId="4888058F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65" w:type="dxa"/>
          </w:tcPr>
          <w:p w14:paraId="254A2AA0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951F047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</w:tcPr>
          <w:p w14:paraId="477B9774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6B6E17CD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79940B6E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477A007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5C430D6D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5" w:type="dxa"/>
          </w:tcPr>
          <w:p w14:paraId="1366E31F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6D23CB8A" w14:textId="71C59950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BD0A77" w:rsidRPr="00EA1C08" w14:paraId="09052429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3237A180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2" w:type="dxa"/>
          </w:tcPr>
          <w:p w14:paraId="1B3B760E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09" w:type="dxa"/>
          </w:tcPr>
          <w:p w14:paraId="532CC6A9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5" w:type="dxa"/>
          </w:tcPr>
          <w:p w14:paraId="77CE177C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65" w:type="dxa"/>
          </w:tcPr>
          <w:p w14:paraId="3867E4F0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43" w:type="dxa"/>
          </w:tcPr>
          <w:p w14:paraId="04C68C74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436" w:type="dxa"/>
          </w:tcPr>
          <w:p w14:paraId="5006F9A2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5" w:type="dxa"/>
          </w:tcPr>
          <w:p w14:paraId="36A39E3C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6" w:type="dxa"/>
          </w:tcPr>
          <w:p w14:paraId="3DFA2A3B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dxa"/>
          </w:tcPr>
          <w:p w14:paraId="0B9F0824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0" w:type="dxa"/>
          </w:tcPr>
          <w:p w14:paraId="6F081528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45" w:type="dxa"/>
          </w:tcPr>
          <w:p w14:paraId="2420A132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7" w:type="dxa"/>
            <w:gridSpan w:val="2"/>
          </w:tcPr>
          <w:p w14:paraId="12D4CE90" w14:textId="77777777" w:rsidR="00051258" w:rsidRPr="0079784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D0A77" w:rsidRPr="00EA1C08" w14:paraId="401879A3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06ED078B" w14:textId="25D38438" w:rsidR="00051258" w:rsidRPr="00493952" w:rsidRDefault="000D6946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94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2" w:type="dxa"/>
          </w:tcPr>
          <w:p w14:paraId="4E4726AD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AA3AA1E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MLR-2.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85" w:type="dxa"/>
          </w:tcPr>
          <w:p w14:paraId="13C210A0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65" w:type="dxa"/>
          </w:tcPr>
          <w:p w14:paraId="170487CB" w14:textId="24B866A9" w:rsidR="00051258" w:rsidRPr="00493952" w:rsidRDefault="000D6946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946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43" w:type="dxa"/>
          </w:tcPr>
          <w:p w14:paraId="23DA3D08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</w:tcPr>
          <w:p w14:paraId="06641DEC" w14:textId="0724EBAA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85" w:type="dxa"/>
          </w:tcPr>
          <w:p w14:paraId="49DC9B2F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2F3A399C" w14:textId="028F5A5C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2,929</w:t>
            </w:r>
          </w:p>
        </w:tc>
        <w:tc>
          <w:tcPr>
            <w:tcW w:w="248" w:type="dxa"/>
          </w:tcPr>
          <w:p w14:paraId="05C5B99B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0D6E25C9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45" w:type="dxa"/>
          </w:tcPr>
          <w:p w14:paraId="55AC4584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4CF3CD51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  <w:cs/>
              </w:rPr>
              <w:t>ตุลาคม</w:t>
            </w:r>
          </w:p>
        </w:tc>
      </w:tr>
      <w:tr w:rsidR="00BD0A77" w:rsidRPr="00EA1C08" w14:paraId="7860176D" w14:textId="77777777" w:rsidTr="00E238DC">
        <w:trPr>
          <w:gridAfter w:val="1"/>
          <w:wAfter w:w="8" w:type="dxa"/>
        </w:trPr>
        <w:tc>
          <w:tcPr>
            <w:tcW w:w="831" w:type="dxa"/>
          </w:tcPr>
          <w:p w14:paraId="05FF3A8F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2B763959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182C40D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5" w:type="dxa"/>
          </w:tcPr>
          <w:p w14:paraId="40A813D2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0B0D24C0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</w:tcPr>
          <w:p w14:paraId="12479BD7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0324286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5" w:type="dxa"/>
          </w:tcPr>
          <w:p w14:paraId="032EEA19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</w:tcPr>
          <w:p w14:paraId="39D76546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EA4BEE0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13B80B9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5" w:type="dxa"/>
          </w:tcPr>
          <w:p w14:paraId="22C62209" w14:textId="77777777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26146B2B" w14:textId="06B9021C" w:rsidR="00051258" w:rsidRPr="00493952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25</w:t>
            </w:r>
            <w:r w:rsidR="000D6946" w:rsidRPr="000D6946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BD0A77" w:rsidRPr="00EA1C08" w14:paraId="5A0BD7A7" w14:textId="77777777" w:rsidTr="00E238DC">
        <w:trPr>
          <w:gridAfter w:val="1"/>
          <w:wAfter w:w="10" w:type="dxa"/>
        </w:trPr>
        <w:tc>
          <w:tcPr>
            <w:tcW w:w="3470" w:type="dxa"/>
            <w:gridSpan w:val="5"/>
          </w:tcPr>
          <w:p w14:paraId="196FA364" w14:textId="77777777" w:rsidR="00051258" w:rsidRPr="00EA1C08" w:rsidRDefault="00051258" w:rsidP="008E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3" w:type="dxa"/>
          </w:tcPr>
          <w:p w14:paraId="6ADBF14B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12C4AC68" w14:textId="35FCF6A0" w:rsidR="00051258" w:rsidRPr="0005125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10,780</w:t>
            </w:r>
          </w:p>
        </w:tc>
        <w:tc>
          <w:tcPr>
            <w:tcW w:w="285" w:type="dxa"/>
          </w:tcPr>
          <w:p w14:paraId="1E16C376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A5549C0" w14:textId="46BB9CA9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273,171</w:t>
            </w:r>
          </w:p>
        </w:tc>
        <w:tc>
          <w:tcPr>
            <w:tcW w:w="248" w:type="dxa"/>
          </w:tcPr>
          <w:p w14:paraId="25A9E7FC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2" w:type="dxa"/>
            <w:gridSpan w:val="4"/>
          </w:tcPr>
          <w:p w14:paraId="023583BF" w14:textId="32CEA310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A77" w:rsidRPr="00EA1C08" w14:paraId="012DE55D" w14:textId="77777777" w:rsidTr="00E238DC">
        <w:trPr>
          <w:gridAfter w:val="1"/>
          <w:wAfter w:w="10" w:type="dxa"/>
        </w:trPr>
        <w:tc>
          <w:tcPr>
            <w:tcW w:w="3470" w:type="dxa"/>
            <w:gridSpan w:val="5"/>
          </w:tcPr>
          <w:p w14:paraId="135D1463" w14:textId="77777777" w:rsidR="00051258" w:rsidRPr="00EA1C08" w:rsidRDefault="00051258" w:rsidP="008E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EA1C08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3" w:type="dxa"/>
          </w:tcPr>
          <w:p w14:paraId="74E3E7F6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646CBF0" w14:textId="3C596369" w:rsidR="00051258" w:rsidRPr="0005125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36,188</w:t>
            </w:r>
            <w:r w:rsidRPr="0049395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5" w:type="dxa"/>
          </w:tcPr>
          <w:p w14:paraId="450AB4E4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6CA6E96" w14:textId="14CD856F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(62,391)</w:t>
            </w:r>
          </w:p>
        </w:tc>
        <w:tc>
          <w:tcPr>
            <w:tcW w:w="248" w:type="dxa"/>
          </w:tcPr>
          <w:p w14:paraId="726514EB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2" w:type="dxa"/>
            <w:gridSpan w:val="4"/>
          </w:tcPr>
          <w:p w14:paraId="2AE07D26" w14:textId="3C526711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0A77" w:rsidRPr="00EA1C08" w14:paraId="40AD29BA" w14:textId="77777777" w:rsidTr="00E238DC">
        <w:trPr>
          <w:gridAfter w:val="1"/>
          <w:wAfter w:w="10" w:type="dxa"/>
        </w:trPr>
        <w:tc>
          <w:tcPr>
            <w:tcW w:w="3470" w:type="dxa"/>
            <w:gridSpan w:val="5"/>
          </w:tcPr>
          <w:p w14:paraId="58C4C9FF" w14:textId="77777777" w:rsidR="00051258" w:rsidRPr="00EA1C08" w:rsidRDefault="00051258" w:rsidP="008E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 w:hanging="108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286221810"/>
            <w:r w:rsidRPr="00EA1C08">
              <w:rPr>
                <w:rFonts w:ascii="Angsana New" w:hAnsi="Angsan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243" w:type="dxa"/>
          </w:tcPr>
          <w:p w14:paraId="108611BC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2630CED" w14:textId="433E5B62" w:rsidR="00051258" w:rsidRPr="0005125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174,592</w:t>
            </w:r>
          </w:p>
        </w:tc>
        <w:tc>
          <w:tcPr>
            <w:tcW w:w="285" w:type="dxa"/>
          </w:tcPr>
          <w:p w14:paraId="2CF39958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84E961F" w14:textId="1C308A70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3952">
              <w:rPr>
                <w:rFonts w:ascii="Angsana New" w:hAnsi="Angsana New"/>
                <w:sz w:val="26"/>
                <w:szCs w:val="26"/>
              </w:rPr>
              <w:t>210,780</w:t>
            </w:r>
          </w:p>
        </w:tc>
        <w:tc>
          <w:tcPr>
            <w:tcW w:w="248" w:type="dxa"/>
          </w:tcPr>
          <w:p w14:paraId="3F02F3C7" w14:textId="77777777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2" w:type="dxa"/>
            <w:gridSpan w:val="4"/>
          </w:tcPr>
          <w:p w14:paraId="6F4EE4D1" w14:textId="4048D13D" w:rsidR="00051258" w:rsidRPr="00EA1C08" w:rsidRDefault="00051258" w:rsidP="0005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3"/>
    </w:tbl>
    <w:p w14:paraId="4E268B87" w14:textId="77777777" w:rsidR="00B4487D" w:rsidRPr="00467FF5" w:rsidRDefault="00B4487D" w:rsidP="009F398A">
      <w:pPr>
        <w:jc w:val="thaiDistribute"/>
        <w:rPr>
          <w:rFonts w:ascii="Angsana New" w:hAnsi="Angsana New"/>
          <w:sz w:val="14"/>
          <w:szCs w:val="14"/>
        </w:rPr>
      </w:pPr>
    </w:p>
    <w:p w14:paraId="37C39468" w14:textId="77777777" w:rsidR="009F398A" w:rsidRPr="00DE3F28" w:rsidRDefault="009F398A" w:rsidP="009F398A">
      <w:pPr>
        <w:jc w:val="thaiDistribute"/>
        <w:rPr>
          <w:rFonts w:ascii="Angsana New" w:hAnsi="Angsana New"/>
          <w:sz w:val="30"/>
          <w:szCs w:val="30"/>
        </w:rPr>
      </w:pPr>
      <w:r w:rsidRPr="00DE3F28">
        <w:rPr>
          <w:rFonts w:ascii="Angsana New" w:hAnsi="Angsana New"/>
          <w:sz w:val="30"/>
          <w:szCs w:val="30"/>
          <w:cs/>
        </w:rPr>
        <w:t>วงเงินสินเชื่อและเงินกู้ยืมระยะยาวมีข้อจำกัดบางประการเกี่ยวกับการดำรงอัตราส่วนทางการเงินและอื่น ๆ</w:t>
      </w:r>
    </w:p>
    <w:p w14:paraId="1F3D85E4" w14:textId="77777777" w:rsidR="006F27BB" w:rsidRPr="00467FF5" w:rsidRDefault="006F27BB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16463826" w14:textId="77777777" w:rsidR="004F0A38" w:rsidRPr="00EA1C0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C70E9">
        <w:rPr>
          <w:rFonts w:ascii="Angsana New" w:hAnsi="Angsana New"/>
          <w:i/>
          <w:iCs/>
          <w:sz w:val="30"/>
          <w:szCs w:val="30"/>
          <w:cs/>
        </w:rPr>
        <w:t>หลักประกัน</w:t>
      </w:r>
    </w:p>
    <w:p w14:paraId="1EE4C5C0" w14:textId="77777777" w:rsidR="004F0A38" w:rsidRPr="00467FF5" w:rsidRDefault="004F0A38" w:rsidP="004F0A38">
      <w:pPr>
        <w:pStyle w:val="NoSpacing"/>
        <w:rPr>
          <w:rFonts w:ascii="Angsana New" w:hAnsi="Angsana New"/>
          <w:sz w:val="14"/>
          <w:szCs w:val="14"/>
        </w:rPr>
      </w:pPr>
    </w:p>
    <w:p w14:paraId="49831637" w14:textId="081A9BB1" w:rsidR="004F0A38" w:rsidRPr="00EA1C08" w:rsidRDefault="000C32A7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797848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CF14F9">
        <w:rPr>
          <w:rFonts w:ascii="Angsana New" w:hAnsi="Angsana New"/>
          <w:sz w:val="30"/>
          <w:szCs w:val="30"/>
          <w:cs/>
        </w:rPr>
        <w:t xml:space="preserve">และ </w:t>
      </w:r>
      <w:r w:rsidR="00CF14F9">
        <w:rPr>
          <w:rFonts w:ascii="Angsana New" w:hAnsi="Angsana New"/>
          <w:sz w:val="30"/>
          <w:szCs w:val="30"/>
        </w:rPr>
        <w:t>256</w:t>
      </w:r>
      <w:r w:rsidR="00797848">
        <w:rPr>
          <w:rFonts w:ascii="Angsana New" w:hAnsi="Angsana New"/>
          <w:sz w:val="30"/>
          <w:szCs w:val="30"/>
        </w:rPr>
        <w:t>7</w:t>
      </w:r>
      <w:r w:rsidR="00CF14F9">
        <w:rPr>
          <w:rFonts w:ascii="Angsana New" w:hAnsi="Angsana New"/>
          <w:sz w:val="30"/>
          <w:szCs w:val="30"/>
        </w:rPr>
        <w:t xml:space="preserve"> </w:t>
      </w:r>
      <w:r w:rsidR="004F0A38" w:rsidRPr="00EA1C08">
        <w:rPr>
          <w:rFonts w:ascii="Angsana New" w:hAnsi="Angsana New"/>
          <w:sz w:val="30"/>
          <w:szCs w:val="30"/>
          <w:cs/>
        </w:rPr>
        <w:t>วงเงินสินเชื่อและเงินกู้ยืมระยะยาวดังกล่าวข้างต้นค้ำประกันโดย</w:t>
      </w:r>
    </w:p>
    <w:p w14:paraId="44F8100D" w14:textId="0908D3CC" w:rsidR="004F0A38" w:rsidRPr="00467FF5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B8C94EA" w14:textId="77777777" w:rsidR="004F0A38" w:rsidRDefault="004F0A38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ก)</w:t>
      </w:r>
      <w:r w:rsidRPr="00EA1C08">
        <w:rPr>
          <w:rFonts w:ascii="Angsana New" w:hAnsi="Angsana New"/>
          <w:sz w:val="30"/>
          <w:szCs w:val="30"/>
          <w:cs/>
        </w:rPr>
        <w:tab/>
      </w:r>
      <w:r w:rsidR="003C3209">
        <w:rPr>
          <w:rFonts w:ascii="Angsana New" w:hAnsi="Angsana New"/>
          <w:sz w:val="30"/>
          <w:szCs w:val="30"/>
          <w:cs/>
        </w:rPr>
        <w:t>การ</w:t>
      </w:r>
      <w:r w:rsidRPr="00EA1C08">
        <w:rPr>
          <w:rFonts w:ascii="Angsana New" w:hAnsi="Angsana New"/>
          <w:sz w:val="30"/>
          <w:szCs w:val="30"/>
          <w:cs/>
        </w:rPr>
        <w:t>จดจำนองที่ดินพร้อมสิ่งปลูกสร้างส่วนใหญ่ของกลุ่มบริษัทและกิจการที่เกี่ยวข้องกันแห่งหนึ่ง</w:t>
      </w:r>
    </w:p>
    <w:p w14:paraId="5B39DF2D" w14:textId="77777777" w:rsidR="000C16EB" w:rsidRPr="00467FF5" w:rsidRDefault="000C16EB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4"/>
          <w:szCs w:val="14"/>
        </w:rPr>
      </w:pPr>
    </w:p>
    <w:p w14:paraId="56339916" w14:textId="77777777" w:rsidR="00E47A27" w:rsidRDefault="000C16EB" w:rsidP="00E47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</w:t>
      </w:r>
      <w:r w:rsidRPr="00EA1C08">
        <w:rPr>
          <w:rFonts w:ascii="Angsana New" w:hAnsi="Angsana New"/>
          <w:sz w:val="30"/>
          <w:szCs w:val="30"/>
          <w:cs/>
        </w:rPr>
        <w:t>)</w:t>
      </w:r>
      <w:r w:rsidRPr="00EA1C08">
        <w:rPr>
          <w:rFonts w:ascii="Angsana New" w:hAnsi="Angsana New"/>
          <w:sz w:val="30"/>
          <w:szCs w:val="30"/>
          <w:cs/>
        </w:rPr>
        <w:tab/>
      </w:r>
      <w:r w:rsidR="003C3209">
        <w:rPr>
          <w:rFonts w:ascii="Angsana New" w:hAnsi="Angsana New"/>
          <w:sz w:val="30"/>
          <w:szCs w:val="30"/>
          <w:cs/>
        </w:rPr>
        <w:t>การ</w:t>
      </w:r>
      <w:r w:rsidRPr="00EA1C08">
        <w:rPr>
          <w:rFonts w:ascii="Angsana New" w:hAnsi="Angsana New"/>
          <w:spacing w:val="-8"/>
          <w:sz w:val="30"/>
          <w:szCs w:val="30"/>
          <w:cs/>
        </w:rPr>
        <w:t>จำนำ</w:t>
      </w:r>
      <w:r>
        <w:rPr>
          <w:rFonts w:ascii="Angsana New" w:hAnsi="Angsana New"/>
          <w:spacing w:val="-8"/>
          <w:sz w:val="30"/>
          <w:szCs w:val="30"/>
          <w:cs/>
        </w:rPr>
        <w:t>เครื่องจักร</w:t>
      </w:r>
      <w:r w:rsidR="00E47A27">
        <w:rPr>
          <w:rFonts w:ascii="Angsana New" w:hAnsi="Angsana New"/>
          <w:spacing w:val="-8"/>
          <w:sz w:val="30"/>
          <w:szCs w:val="30"/>
          <w:cs/>
        </w:rPr>
        <w:t>ของกลุ่ม</w:t>
      </w:r>
      <w:r>
        <w:rPr>
          <w:rFonts w:ascii="Angsana New" w:hAnsi="Angsana New"/>
          <w:spacing w:val="-8"/>
          <w:sz w:val="30"/>
          <w:szCs w:val="30"/>
          <w:cs/>
        </w:rPr>
        <w:t>บริษัท</w:t>
      </w:r>
    </w:p>
    <w:p w14:paraId="1484D5BC" w14:textId="77777777" w:rsidR="00E47A27" w:rsidRPr="00467FF5" w:rsidRDefault="00E47A27" w:rsidP="00E47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pacing w:val="-8"/>
          <w:sz w:val="14"/>
          <w:szCs w:val="14"/>
        </w:rPr>
      </w:pPr>
    </w:p>
    <w:p w14:paraId="4708409F" w14:textId="0B1C28FB" w:rsidR="00E47A27" w:rsidRDefault="00E47A27" w:rsidP="00E47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</w:t>
      </w:r>
      <w:r w:rsidRPr="00EA1C08">
        <w:rPr>
          <w:rFonts w:ascii="Angsana New" w:hAnsi="Angsana New"/>
          <w:sz w:val="30"/>
          <w:szCs w:val="30"/>
          <w:cs/>
        </w:rPr>
        <w:t>)</w:t>
      </w:r>
      <w:r w:rsidRPr="00EA1C08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>การ</w:t>
      </w:r>
      <w:r w:rsidRPr="00EA1C08">
        <w:rPr>
          <w:rFonts w:ascii="Angsana New" w:hAnsi="Angsana New"/>
          <w:spacing w:val="-8"/>
          <w:sz w:val="30"/>
          <w:szCs w:val="30"/>
          <w:cs/>
        </w:rPr>
        <w:t>จำนำ</w:t>
      </w:r>
      <w:r>
        <w:rPr>
          <w:rFonts w:ascii="Angsana New" w:hAnsi="Angsana New"/>
          <w:spacing w:val="-8"/>
          <w:sz w:val="30"/>
          <w:szCs w:val="30"/>
          <w:cs/>
        </w:rPr>
        <w:t xml:space="preserve">ยานพาหนะของบริษัท </w:t>
      </w:r>
    </w:p>
    <w:p w14:paraId="22A3FDDD" w14:textId="77777777" w:rsidR="000C16EB" w:rsidRPr="00467FF5" w:rsidRDefault="000C16EB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4"/>
          <w:szCs w:val="14"/>
          <w:cs/>
        </w:rPr>
      </w:pPr>
    </w:p>
    <w:p w14:paraId="1C31B3F9" w14:textId="55BDF190" w:rsidR="00467FF5" w:rsidRDefault="00E47A27" w:rsidP="0046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</w:t>
      </w:r>
      <w:r w:rsidR="004F0A38" w:rsidRPr="00EA1C08">
        <w:rPr>
          <w:rFonts w:ascii="Angsana New" w:hAnsi="Angsana New"/>
          <w:sz w:val="30"/>
          <w:szCs w:val="30"/>
          <w:cs/>
        </w:rPr>
        <w:t>)</w:t>
      </w:r>
      <w:r w:rsidR="004F0A38" w:rsidRPr="00EA1C08">
        <w:rPr>
          <w:rFonts w:ascii="Angsana New" w:hAnsi="Angsana New"/>
          <w:sz w:val="30"/>
          <w:szCs w:val="30"/>
          <w:cs/>
        </w:rPr>
        <w:tab/>
      </w:r>
      <w:r w:rsidR="003C3209">
        <w:rPr>
          <w:rFonts w:ascii="Angsana New" w:hAnsi="Angsana New"/>
          <w:sz w:val="30"/>
          <w:szCs w:val="30"/>
          <w:cs/>
        </w:rPr>
        <w:t>การ</w:t>
      </w:r>
      <w:r w:rsidR="004F0A38" w:rsidRPr="00EA1C08">
        <w:rPr>
          <w:rFonts w:ascii="Angsana New" w:hAnsi="Angsana New"/>
          <w:spacing w:val="-8"/>
          <w:sz w:val="30"/>
          <w:szCs w:val="30"/>
          <w:cs/>
        </w:rPr>
        <w:t>จำนำเงินฝากธนาคารของบริษัทย่อ</w:t>
      </w:r>
      <w:r w:rsidR="006F27BB">
        <w:rPr>
          <w:rFonts w:ascii="Angsana New" w:hAnsi="Angsana New"/>
          <w:spacing w:val="-8"/>
          <w:sz w:val="30"/>
          <w:szCs w:val="30"/>
          <w:cs/>
        </w:rPr>
        <w:t>ยหนึ่ง</w:t>
      </w:r>
      <w:r w:rsidR="004F0A38" w:rsidRPr="00EA1C08">
        <w:rPr>
          <w:rFonts w:ascii="Angsana New" w:hAnsi="Angsana New"/>
          <w:spacing w:val="-8"/>
          <w:sz w:val="30"/>
          <w:szCs w:val="30"/>
          <w:cs/>
        </w:rPr>
        <w:t>แห่งจำนวนเงิน</w:t>
      </w:r>
      <w:r w:rsidR="008D6CF3" w:rsidRPr="00EA1C08">
        <w:rPr>
          <w:rFonts w:ascii="Angsana New" w:hAnsi="Angsana New"/>
          <w:spacing w:val="-8"/>
          <w:sz w:val="30"/>
          <w:szCs w:val="30"/>
          <w:cs/>
        </w:rPr>
        <w:t xml:space="preserve">ประมาณ </w:t>
      </w:r>
      <w:r w:rsidR="006F27BB">
        <w:rPr>
          <w:rFonts w:ascii="Angsana New" w:hAnsi="Angsana New"/>
          <w:spacing w:val="-8"/>
          <w:sz w:val="30"/>
          <w:szCs w:val="30"/>
        </w:rPr>
        <w:t>0.4</w:t>
      </w:r>
      <w:r w:rsidR="004F0A38" w:rsidRPr="00EA1C08">
        <w:rPr>
          <w:rFonts w:ascii="Angsana New" w:hAnsi="Angsana New"/>
          <w:spacing w:val="-8"/>
          <w:sz w:val="30"/>
          <w:szCs w:val="30"/>
        </w:rPr>
        <w:t xml:space="preserve"> </w:t>
      </w:r>
      <w:r w:rsidR="004F0A38" w:rsidRPr="00EA1C08">
        <w:rPr>
          <w:rFonts w:ascii="Angsana New" w:hAnsi="Angsana New"/>
          <w:spacing w:val="-8"/>
          <w:sz w:val="30"/>
          <w:szCs w:val="30"/>
          <w:cs/>
        </w:rPr>
        <w:t>ล้าน</w:t>
      </w:r>
      <w:r w:rsidR="004F0A38" w:rsidRPr="00EA1C08">
        <w:rPr>
          <w:rFonts w:ascii="Angsana New" w:hAnsi="Angsana New"/>
          <w:sz w:val="30"/>
          <w:szCs w:val="30"/>
          <w:cs/>
        </w:rPr>
        <w:t>บาท</w:t>
      </w:r>
    </w:p>
    <w:p w14:paraId="6B58CE7E" w14:textId="77777777" w:rsidR="00CE53EB" w:rsidRPr="00797848" w:rsidRDefault="00CE53EB" w:rsidP="0046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B7555F9" w14:textId="57658F22" w:rsidR="00051258" w:rsidRDefault="00216365" w:rsidP="00CE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จ</w:t>
      </w:r>
      <w:r w:rsidR="00051258" w:rsidRPr="00EA1C08">
        <w:rPr>
          <w:rFonts w:ascii="Angsana New" w:hAnsi="Angsana New"/>
          <w:sz w:val="30"/>
          <w:szCs w:val="30"/>
          <w:cs/>
        </w:rPr>
        <w:t>)</w:t>
      </w:r>
      <w:r w:rsidR="00CE53EB" w:rsidRPr="00EA1C08">
        <w:rPr>
          <w:rFonts w:ascii="Angsana New" w:hAnsi="Angsana New"/>
          <w:sz w:val="30"/>
          <w:szCs w:val="30"/>
          <w:cs/>
        </w:rPr>
        <w:tab/>
      </w:r>
      <w:r w:rsidR="003C3209">
        <w:rPr>
          <w:rFonts w:ascii="Angsana New" w:hAnsi="Angsana New"/>
          <w:sz w:val="30"/>
          <w:szCs w:val="30"/>
          <w:cs/>
        </w:rPr>
        <w:t>การค้ำประกันโดย</w:t>
      </w:r>
      <w:r w:rsidR="00CE53EB" w:rsidRPr="00EA1C08">
        <w:rPr>
          <w:rFonts w:ascii="Angsana New" w:hAnsi="Angsana New"/>
          <w:sz w:val="30"/>
          <w:szCs w:val="30"/>
          <w:cs/>
        </w:rPr>
        <w:t>บริษัทย่อยสอง</w:t>
      </w:r>
      <w:r w:rsidR="00E47A27">
        <w:rPr>
          <w:rFonts w:ascii="Angsana New" w:hAnsi="Angsana New"/>
          <w:sz w:val="30"/>
          <w:szCs w:val="30"/>
          <w:cs/>
        </w:rPr>
        <w:t>แห่ง</w:t>
      </w:r>
    </w:p>
    <w:p w14:paraId="654B352B" w14:textId="77777777" w:rsidR="00216365" w:rsidRDefault="00216365" w:rsidP="00CE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F5D574" w14:textId="77777777" w:rsidR="00094460" w:rsidRDefault="00094460" w:rsidP="00CE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F01A539" w14:textId="145BA09F" w:rsidR="005778F1" w:rsidRPr="00EA1C08" w:rsidRDefault="0098757B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60106">
        <w:rPr>
          <w:rFonts w:ascii="Angsana New" w:hAnsi="Angsana New"/>
          <w:b/>
          <w:bCs/>
          <w:sz w:val="30"/>
          <w:szCs w:val="30"/>
        </w:rPr>
        <w:t>7</w:t>
      </w:r>
      <w:r w:rsidR="005778F1" w:rsidRPr="00EA1C08">
        <w:rPr>
          <w:rFonts w:ascii="Angsana New" w:hAnsi="Angsana New"/>
          <w:b/>
          <w:bCs/>
          <w:sz w:val="30"/>
          <w:szCs w:val="30"/>
        </w:rPr>
        <w:t>.</w:t>
      </w:r>
      <w:r w:rsidR="005778F1" w:rsidRPr="00EA1C08">
        <w:rPr>
          <w:rFonts w:ascii="Angsana New" w:hAnsi="Angsana New"/>
          <w:b/>
          <w:bCs/>
          <w:sz w:val="30"/>
          <w:szCs w:val="30"/>
        </w:rPr>
        <w:tab/>
      </w:r>
      <w:r w:rsidR="00F0151D" w:rsidRPr="00EA1C08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5778F1" w:rsidRPr="00EA1C08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5D2C564B" w14:textId="77777777" w:rsidR="005778F1" w:rsidRPr="00AA6369" w:rsidRDefault="005778F1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EA1C08" w:rsidRPr="00EA1C08" w14:paraId="7E3F695C" w14:textId="77777777" w:rsidTr="002035B8">
        <w:trPr>
          <w:cantSplit/>
        </w:trPr>
        <w:tc>
          <w:tcPr>
            <w:tcW w:w="4291" w:type="dxa"/>
          </w:tcPr>
          <w:p w14:paraId="08F76C3E" w14:textId="77777777" w:rsidR="005778F1" w:rsidRPr="00EA1C08" w:rsidRDefault="005778F1" w:rsidP="0028697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14:paraId="170036B5" w14:textId="77777777" w:rsidR="005778F1" w:rsidRPr="00EA1C0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17B3FBA8" w14:textId="77777777" w:rsidTr="002035B8">
        <w:trPr>
          <w:cantSplit/>
        </w:trPr>
        <w:tc>
          <w:tcPr>
            <w:tcW w:w="4291" w:type="dxa"/>
          </w:tcPr>
          <w:p w14:paraId="61B9E3AF" w14:textId="77777777" w:rsidR="005778F1" w:rsidRPr="00EA1C08" w:rsidRDefault="005778F1" w:rsidP="0028697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6094C1" w14:textId="77777777" w:rsidR="005778F1" w:rsidRPr="00EA1C0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B378456" w14:textId="77777777" w:rsidR="005778F1" w:rsidRPr="00EA1C0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C9103" w14:textId="77777777" w:rsidR="005778F1" w:rsidRPr="00EA1C0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6BF35617" w14:textId="77777777" w:rsidTr="002035B8">
        <w:trPr>
          <w:cantSplit/>
        </w:trPr>
        <w:tc>
          <w:tcPr>
            <w:tcW w:w="4291" w:type="dxa"/>
          </w:tcPr>
          <w:p w14:paraId="6ECA0E28" w14:textId="77777777" w:rsidR="00D97518" w:rsidRPr="00EA1C08" w:rsidRDefault="00D97518" w:rsidP="0028697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hanging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8E023A" w14:textId="6696FC0C" w:rsidR="00D97518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F841E9" w14:textId="77777777"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105757E" w14:textId="28A1F229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9792130" w14:textId="77777777" w:rsidR="00D97518" w:rsidRPr="00EA1C0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6FB140B" w14:textId="461E96C8" w:rsidR="00D97518" w:rsidRPr="00EA1C08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93CB4A0" w14:textId="77777777"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8EA34AB" w14:textId="6156ECE9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53317DD" w14:textId="77777777" w:rsidTr="0098757B">
        <w:trPr>
          <w:cantSplit/>
        </w:trPr>
        <w:tc>
          <w:tcPr>
            <w:tcW w:w="4291" w:type="dxa"/>
          </w:tcPr>
          <w:p w14:paraId="713AA59E" w14:textId="77777777" w:rsidR="00D97518" w:rsidRPr="00EA1C08" w:rsidRDefault="00D97518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F08293" w14:textId="77777777"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E3C10" w14:textId="77777777" w:rsidR="00D97518" w:rsidRPr="00EA1C08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CE2F2A1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982C28A" w14:textId="77777777" w:rsidR="00D97518" w:rsidRPr="00EA1C08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86DD683" w14:textId="77777777" w:rsidR="00D97518" w:rsidRPr="00EA1C0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8CB4A23" w14:textId="77777777" w:rsidR="00D97518" w:rsidRPr="00EA1C08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9E805CA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A6369" w:rsidRPr="00EA1C08" w14:paraId="1A90D3C9" w14:textId="77777777" w:rsidTr="00DF2164">
        <w:trPr>
          <w:cantSplit/>
        </w:trPr>
        <w:tc>
          <w:tcPr>
            <w:tcW w:w="4291" w:type="dxa"/>
          </w:tcPr>
          <w:p w14:paraId="142727F8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</w:tcPr>
          <w:p w14:paraId="3D350ECA" w14:textId="5A42150E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</w:t>
            </w:r>
          </w:p>
        </w:tc>
        <w:tc>
          <w:tcPr>
            <w:tcW w:w="270" w:type="dxa"/>
          </w:tcPr>
          <w:p w14:paraId="37852FFA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0B8E666F" w14:textId="42441479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3" w:type="dxa"/>
          </w:tcPr>
          <w:p w14:paraId="70FC7747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2078DF86" w14:textId="13BE97BB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11,200</w:t>
            </w:r>
          </w:p>
        </w:tc>
        <w:tc>
          <w:tcPr>
            <w:tcW w:w="284" w:type="dxa"/>
          </w:tcPr>
          <w:p w14:paraId="5823CD8D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14:paraId="70918B10" w14:textId="788C7275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</w:tr>
      <w:tr w:rsidR="00AA6369" w:rsidRPr="00EA1C08" w14:paraId="1B2966D3" w14:textId="77777777" w:rsidTr="00DF2164">
        <w:trPr>
          <w:cantSplit/>
        </w:trPr>
        <w:tc>
          <w:tcPr>
            <w:tcW w:w="4291" w:type="dxa"/>
          </w:tcPr>
          <w:p w14:paraId="411979F2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134" w:type="dxa"/>
          </w:tcPr>
          <w:p w14:paraId="09680E09" w14:textId="4DE296DF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306,726</w:t>
            </w:r>
          </w:p>
        </w:tc>
        <w:tc>
          <w:tcPr>
            <w:tcW w:w="270" w:type="dxa"/>
          </w:tcPr>
          <w:p w14:paraId="77EF2FEE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2E0EB44C" w14:textId="44175018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330,083</w:t>
            </w:r>
          </w:p>
        </w:tc>
        <w:tc>
          <w:tcPr>
            <w:tcW w:w="283" w:type="dxa"/>
          </w:tcPr>
          <w:p w14:paraId="0527A4C0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5CE804C2" w14:textId="7B4EAD83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181,004</w:t>
            </w:r>
          </w:p>
        </w:tc>
        <w:tc>
          <w:tcPr>
            <w:tcW w:w="284" w:type="dxa"/>
          </w:tcPr>
          <w:p w14:paraId="4C0B6A5B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14:paraId="6CFC03C4" w14:textId="60ED665D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212,340</w:t>
            </w:r>
          </w:p>
        </w:tc>
      </w:tr>
      <w:tr w:rsidR="00AA6369" w:rsidRPr="00EA1C08" w14:paraId="11E9A85F" w14:textId="77777777" w:rsidTr="00DF2164">
        <w:trPr>
          <w:cantSplit/>
        </w:trPr>
        <w:tc>
          <w:tcPr>
            <w:tcW w:w="4291" w:type="dxa"/>
          </w:tcPr>
          <w:p w14:paraId="1E5A606E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22325" w14:textId="6F1081FD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308,411</w:t>
            </w:r>
          </w:p>
        </w:tc>
        <w:tc>
          <w:tcPr>
            <w:tcW w:w="270" w:type="dxa"/>
          </w:tcPr>
          <w:p w14:paraId="7A7B0B58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D6F250E" w14:textId="3BCD4BFC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333,602</w:t>
            </w:r>
          </w:p>
        </w:tc>
        <w:tc>
          <w:tcPr>
            <w:tcW w:w="283" w:type="dxa"/>
          </w:tcPr>
          <w:p w14:paraId="0BED6E1E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EA63B2F" w14:textId="46393891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192,204</w:t>
            </w:r>
          </w:p>
        </w:tc>
        <w:tc>
          <w:tcPr>
            <w:tcW w:w="284" w:type="dxa"/>
          </w:tcPr>
          <w:p w14:paraId="3A393C16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0C2F2CE" w14:textId="678579FE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241,604</w:t>
            </w:r>
          </w:p>
        </w:tc>
      </w:tr>
      <w:tr w:rsidR="00AA6369" w:rsidRPr="00EA1C08" w14:paraId="52ABA793" w14:textId="77777777" w:rsidTr="00DF2164">
        <w:trPr>
          <w:cantSplit/>
        </w:trPr>
        <w:tc>
          <w:tcPr>
            <w:tcW w:w="4291" w:type="dxa"/>
          </w:tcPr>
          <w:p w14:paraId="4BED0EB1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596F65" w14:textId="77777777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36063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C65A8FB" w14:textId="77777777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310780F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9DA86E1" w14:textId="77777777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F753EC1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FF55ADE" w14:textId="77777777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A6369" w:rsidRPr="00EA1C08" w14:paraId="3D223E23" w14:textId="77777777" w:rsidTr="00DF2164">
        <w:trPr>
          <w:cantSplit/>
        </w:trPr>
        <w:tc>
          <w:tcPr>
            <w:tcW w:w="4291" w:type="dxa"/>
          </w:tcPr>
          <w:p w14:paraId="1E48A3B2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เจ้าหนี้อื่น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</w:tcPr>
          <w:p w14:paraId="63BCAFB7" w14:textId="2E977146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</w:t>
            </w:r>
            <w:r w:rsidR="0001599C">
              <w:rPr>
                <w:rFonts w:ascii="Angsana New" w:hAnsi="Angsana New"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58ADE754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22907847" w14:textId="7AC00399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83" w:type="dxa"/>
          </w:tcPr>
          <w:p w14:paraId="1B6311D0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2AF201F" w14:textId="0E5492E5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1599C">
              <w:rPr>
                <w:rFonts w:ascii="Angsana New" w:hAnsi="Angsana New"/>
                <w:bCs/>
                <w:sz w:val="30"/>
                <w:szCs w:val="30"/>
              </w:rPr>
              <w:t>738</w:t>
            </w:r>
          </w:p>
        </w:tc>
        <w:tc>
          <w:tcPr>
            <w:tcW w:w="284" w:type="dxa"/>
          </w:tcPr>
          <w:p w14:paraId="53700AA5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0C553D6D" w14:textId="1BB81E7C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1,74</w:t>
            </w:r>
            <w:r w:rsidR="00107003" w:rsidRPr="00CA6B19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AA6369" w:rsidRPr="00EA1C08" w14:paraId="2F685C26" w14:textId="77777777" w:rsidTr="00DF2164">
        <w:trPr>
          <w:cantSplit/>
        </w:trPr>
        <w:tc>
          <w:tcPr>
            <w:tcW w:w="4291" w:type="dxa"/>
          </w:tcPr>
          <w:p w14:paraId="65B69FC0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เจ้าหนี้อื่น</w:t>
            </w:r>
            <w:r w:rsidRPr="00EA1C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34" w:type="dxa"/>
          </w:tcPr>
          <w:p w14:paraId="2A1B7D31" w14:textId="405B88C7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41,3</w:t>
            </w:r>
            <w:r w:rsidR="004B2F51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B9E7E9D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0A6C479F" w14:textId="2A76BAC1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32,611</w:t>
            </w:r>
          </w:p>
        </w:tc>
        <w:tc>
          <w:tcPr>
            <w:tcW w:w="283" w:type="dxa"/>
          </w:tcPr>
          <w:p w14:paraId="77045887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C534F7" w14:textId="2260B4B1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27,025</w:t>
            </w:r>
          </w:p>
        </w:tc>
        <w:tc>
          <w:tcPr>
            <w:tcW w:w="284" w:type="dxa"/>
          </w:tcPr>
          <w:p w14:paraId="348DE6BC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2D98FA4" w14:textId="2394F3DF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21,219</w:t>
            </w:r>
          </w:p>
        </w:tc>
      </w:tr>
      <w:tr w:rsidR="00AA6369" w:rsidRPr="00EA1C08" w14:paraId="193D69D4" w14:textId="77777777" w:rsidTr="00DF2164">
        <w:trPr>
          <w:cantSplit/>
        </w:trPr>
        <w:tc>
          <w:tcPr>
            <w:tcW w:w="4291" w:type="dxa"/>
          </w:tcPr>
          <w:p w14:paraId="51A3E1EA" w14:textId="106F885E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เงินมัดจำรับล่วงหน้า</w:t>
            </w:r>
            <w:r w:rsidR="00680106">
              <w:rPr>
                <w:rFonts w:ascii="Angsana New" w:hAnsi="Angsana New"/>
                <w:sz w:val="30"/>
                <w:szCs w:val="30"/>
                <w:cs/>
              </w:rPr>
              <w:t>ค่าสินค้า</w:t>
            </w:r>
          </w:p>
        </w:tc>
        <w:tc>
          <w:tcPr>
            <w:tcW w:w="1134" w:type="dxa"/>
          </w:tcPr>
          <w:p w14:paraId="171EAC1F" w14:textId="5A6F1372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49,</w:t>
            </w:r>
            <w:r w:rsidR="004B2F51">
              <w:rPr>
                <w:rFonts w:ascii="Angsana New" w:hAnsi="Angsana New"/>
                <w:bCs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0EBDDA23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24661F06" w14:textId="6DE182F2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39,145</w:t>
            </w:r>
          </w:p>
        </w:tc>
        <w:tc>
          <w:tcPr>
            <w:tcW w:w="283" w:type="dxa"/>
          </w:tcPr>
          <w:p w14:paraId="7CC0E665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F5399E5" w14:textId="7AE8D9EA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44,</w:t>
            </w:r>
            <w:r w:rsidR="004B2F51">
              <w:rPr>
                <w:rFonts w:ascii="Angsana New" w:hAnsi="Angsana New"/>
                <w:bCs/>
                <w:sz w:val="30"/>
                <w:szCs w:val="30"/>
              </w:rPr>
              <w:t>194</w:t>
            </w:r>
          </w:p>
        </w:tc>
        <w:tc>
          <w:tcPr>
            <w:tcW w:w="284" w:type="dxa"/>
          </w:tcPr>
          <w:p w14:paraId="15439A92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D8D853D" w14:textId="07C833ED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32,084</w:t>
            </w:r>
          </w:p>
        </w:tc>
      </w:tr>
      <w:tr w:rsidR="00AA6369" w:rsidRPr="00EA1C08" w14:paraId="38F6B13E" w14:textId="77777777" w:rsidTr="00DF2164">
        <w:trPr>
          <w:cantSplit/>
        </w:trPr>
        <w:tc>
          <w:tcPr>
            <w:tcW w:w="4291" w:type="dxa"/>
          </w:tcPr>
          <w:p w14:paraId="6411965F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ค่าใช้จ่ายค้างจ่าย</w:t>
            </w:r>
          </w:p>
        </w:tc>
        <w:tc>
          <w:tcPr>
            <w:tcW w:w="1134" w:type="dxa"/>
          </w:tcPr>
          <w:p w14:paraId="11C2A8BC" w14:textId="7A231289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34,734</w:t>
            </w:r>
          </w:p>
        </w:tc>
        <w:tc>
          <w:tcPr>
            <w:tcW w:w="270" w:type="dxa"/>
          </w:tcPr>
          <w:p w14:paraId="73CFEF30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0B17FBCD" w14:textId="08C56884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40,822</w:t>
            </w:r>
          </w:p>
        </w:tc>
        <w:tc>
          <w:tcPr>
            <w:tcW w:w="283" w:type="dxa"/>
          </w:tcPr>
          <w:p w14:paraId="3223A896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D07566A" w14:textId="1DAAE16E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16,981</w:t>
            </w:r>
          </w:p>
        </w:tc>
        <w:tc>
          <w:tcPr>
            <w:tcW w:w="284" w:type="dxa"/>
          </w:tcPr>
          <w:p w14:paraId="3D8AE4C5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4771F41" w14:textId="196BAD4D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16,065</w:t>
            </w:r>
          </w:p>
        </w:tc>
      </w:tr>
      <w:tr w:rsidR="00AA6369" w:rsidRPr="00EA1C08" w14:paraId="0F335200" w14:textId="77777777" w:rsidTr="00DF2164">
        <w:trPr>
          <w:cantSplit/>
        </w:trPr>
        <w:tc>
          <w:tcPr>
            <w:tcW w:w="4291" w:type="dxa"/>
          </w:tcPr>
          <w:p w14:paraId="6AFA6CF0" w14:textId="77777777" w:rsidR="00AA6369" w:rsidRPr="00EA1C08" w:rsidRDefault="00AA6369" w:rsidP="00286977">
            <w:pPr>
              <w:tabs>
                <w:tab w:val="left" w:pos="342"/>
              </w:tabs>
              <w:ind w:left="72" w:right="-108" w:hanging="4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323617" w14:textId="36FE7996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</w:t>
            </w:r>
            <w:r w:rsidR="004B2F51">
              <w:rPr>
                <w:rFonts w:ascii="Angsana New" w:hAnsi="Angsana New"/>
                <w:bCs/>
                <w:sz w:val="30"/>
                <w:szCs w:val="30"/>
              </w:rPr>
              <w:t>983</w:t>
            </w:r>
          </w:p>
        </w:tc>
        <w:tc>
          <w:tcPr>
            <w:tcW w:w="270" w:type="dxa"/>
          </w:tcPr>
          <w:p w14:paraId="3551D06C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EB57E54" w14:textId="7F4937C5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12,620</w:t>
            </w:r>
          </w:p>
        </w:tc>
        <w:tc>
          <w:tcPr>
            <w:tcW w:w="283" w:type="dxa"/>
          </w:tcPr>
          <w:p w14:paraId="33BC0DBF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06818D3" w14:textId="1477C82A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B2F51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B2F51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4" w:type="dxa"/>
          </w:tcPr>
          <w:p w14:paraId="448D3895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8C0957A" w14:textId="31789319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7,50</w:t>
            </w:r>
            <w:r w:rsidR="00107003" w:rsidRPr="00CA6B19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AA6369" w:rsidRPr="00EA1C08" w14:paraId="4E28325D" w14:textId="77777777" w:rsidTr="00DF2164">
        <w:trPr>
          <w:cantSplit/>
        </w:trPr>
        <w:tc>
          <w:tcPr>
            <w:tcW w:w="4291" w:type="dxa"/>
          </w:tcPr>
          <w:p w14:paraId="3EDD7409" w14:textId="77777777" w:rsidR="00AA6369" w:rsidRPr="00EA1C08" w:rsidRDefault="00AA6369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B95349" w14:textId="12F1E9B2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151,708</w:t>
            </w:r>
          </w:p>
        </w:tc>
        <w:tc>
          <w:tcPr>
            <w:tcW w:w="270" w:type="dxa"/>
          </w:tcPr>
          <w:p w14:paraId="70BD0570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1E868570" w14:textId="4FCB1ED0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132,084</w:t>
            </w:r>
          </w:p>
        </w:tc>
        <w:tc>
          <w:tcPr>
            <w:tcW w:w="283" w:type="dxa"/>
          </w:tcPr>
          <w:p w14:paraId="29B9D4F5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92B887B" w14:textId="62F55033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102,064</w:t>
            </w:r>
          </w:p>
        </w:tc>
        <w:tc>
          <w:tcPr>
            <w:tcW w:w="284" w:type="dxa"/>
          </w:tcPr>
          <w:p w14:paraId="761FA97A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37B5A282" w14:textId="59C59762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78,616</w:t>
            </w:r>
          </w:p>
        </w:tc>
      </w:tr>
      <w:tr w:rsidR="00AA6369" w:rsidRPr="00EA1C08" w14:paraId="74064D0C" w14:textId="77777777" w:rsidTr="00DF2164">
        <w:trPr>
          <w:cantSplit/>
        </w:trPr>
        <w:tc>
          <w:tcPr>
            <w:tcW w:w="4291" w:type="dxa"/>
          </w:tcPr>
          <w:p w14:paraId="7720EB27" w14:textId="77777777" w:rsidR="00AA6369" w:rsidRPr="00EA1C08" w:rsidRDefault="00AA6369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40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EA4169" w14:textId="744A7BC3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460,119</w:t>
            </w:r>
          </w:p>
        </w:tc>
        <w:tc>
          <w:tcPr>
            <w:tcW w:w="270" w:type="dxa"/>
          </w:tcPr>
          <w:p w14:paraId="69DC37ED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05A76AF" w14:textId="02C5E595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465,686</w:t>
            </w:r>
          </w:p>
        </w:tc>
        <w:tc>
          <w:tcPr>
            <w:tcW w:w="283" w:type="dxa"/>
          </w:tcPr>
          <w:p w14:paraId="6987ED84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1EAFC7E8" w14:textId="38436C06" w:rsidR="00AA6369" w:rsidRPr="00CA6B19" w:rsidRDefault="00AB20B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294,268</w:t>
            </w:r>
          </w:p>
        </w:tc>
        <w:tc>
          <w:tcPr>
            <w:tcW w:w="284" w:type="dxa"/>
          </w:tcPr>
          <w:p w14:paraId="5894D8C9" w14:textId="77777777" w:rsidR="00AA6369" w:rsidRPr="00CA6B19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14D7820" w14:textId="14BEDEED" w:rsidR="00AA6369" w:rsidRPr="00CA6B19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6B19">
              <w:rPr>
                <w:rFonts w:ascii="Angsana New" w:hAnsi="Angsana New"/>
                <w:bCs/>
                <w:sz w:val="30"/>
                <w:szCs w:val="30"/>
              </w:rPr>
              <w:t>320,220</w:t>
            </w:r>
          </w:p>
        </w:tc>
      </w:tr>
    </w:tbl>
    <w:p w14:paraId="01275EF9" w14:textId="77777777" w:rsidR="00AA6369" w:rsidRP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C6B501" w14:textId="4F3188A3" w:rsidR="00EE28A9" w:rsidRDefault="0018603F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ใน</w:t>
      </w:r>
      <w:r w:rsidRPr="00CA6B19">
        <w:rPr>
          <w:rFonts w:ascii="Angsana New" w:hAnsi="Angsana New"/>
          <w:sz w:val="30"/>
          <w:szCs w:val="30"/>
          <w:cs/>
        </w:rPr>
        <w:t xml:space="preserve">ระหว่างปี </w:t>
      </w:r>
      <w:r w:rsidRPr="00CA6B19">
        <w:rPr>
          <w:rFonts w:ascii="Angsana New" w:hAnsi="Angsana New"/>
          <w:sz w:val="30"/>
          <w:szCs w:val="30"/>
        </w:rPr>
        <w:t>256</w:t>
      </w:r>
      <w:r w:rsidR="00AA6369" w:rsidRPr="00CA6B19">
        <w:rPr>
          <w:rFonts w:ascii="Angsana New" w:hAnsi="Angsana New"/>
          <w:sz w:val="30"/>
          <w:szCs w:val="30"/>
        </w:rPr>
        <w:t>8</w:t>
      </w:r>
      <w:r w:rsidRPr="00CA6B19">
        <w:rPr>
          <w:rFonts w:ascii="Angsana New" w:hAnsi="Angsana New"/>
          <w:sz w:val="30"/>
          <w:szCs w:val="30"/>
          <w:cs/>
        </w:rPr>
        <w:t xml:space="preserve"> และ </w:t>
      </w:r>
      <w:r w:rsidRPr="00CA6B19">
        <w:rPr>
          <w:rFonts w:ascii="Angsana New" w:hAnsi="Angsana New"/>
          <w:sz w:val="30"/>
          <w:szCs w:val="30"/>
        </w:rPr>
        <w:t>256</w:t>
      </w:r>
      <w:r w:rsidR="00AA6369" w:rsidRPr="00CA6B19">
        <w:rPr>
          <w:rFonts w:ascii="Angsana New" w:hAnsi="Angsana New"/>
          <w:sz w:val="30"/>
          <w:szCs w:val="30"/>
        </w:rPr>
        <w:t>7</w:t>
      </w:r>
      <w:r w:rsidRPr="00CA6B19">
        <w:rPr>
          <w:rFonts w:ascii="Angsana New" w:hAnsi="Angsana New"/>
          <w:sz w:val="30"/>
          <w:szCs w:val="30"/>
          <w:cs/>
        </w:rPr>
        <w:t xml:space="preserve"> </w:t>
      </w:r>
      <w:r w:rsidR="005815D7" w:rsidRPr="00CA6B19">
        <w:rPr>
          <w:rFonts w:ascii="Angsana New" w:hAnsi="Angsana New"/>
          <w:sz w:val="30"/>
          <w:szCs w:val="30"/>
          <w:cs/>
        </w:rPr>
        <w:t>กลุ่ม</w:t>
      </w:r>
      <w:r w:rsidRPr="00CA6B19">
        <w:rPr>
          <w:rFonts w:ascii="Angsana New" w:hAnsi="Angsana New"/>
          <w:sz w:val="30"/>
          <w:szCs w:val="30"/>
          <w:cs/>
        </w:rPr>
        <w:t>บริษัทรับรู้เงิน</w:t>
      </w:r>
      <w:r w:rsidR="003C63DB" w:rsidRPr="00CA6B19">
        <w:rPr>
          <w:rFonts w:ascii="Angsana New" w:hAnsi="Angsana New"/>
          <w:sz w:val="30"/>
          <w:szCs w:val="30"/>
          <w:cs/>
        </w:rPr>
        <w:t>มัดจำ</w:t>
      </w:r>
      <w:r w:rsidRPr="00CA6B19">
        <w:rPr>
          <w:rFonts w:ascii="Angsana New" w:hAnsi="Angsana New"/>
          <w:sz w:val="30"/>
          <w:szCs w:val="30"/>
          <w:cs/>
        </w:rPr>
        <w:t xml:space="preserve">รับล่วงหน้าค่าสินค้ายกมาต้นปีเป็นรายได้จากการขายสินค้าประมาณ </w:t>
      </w:r>
      <w:r w:rsidR="00CA6B19" w:rsidRPr="00CA6B19">
        <w:rPr>
          <w:rFonts w:ascii="Angsana New" w:hAnsi="Angsana New"/>
          <w:sz w:val="30"/>
          <w:szCs w:val="30"/>
        </w:rPr>
        <w:t>26.7</w:t>
      </w:r>
      <w:r w:rsidR="000D6401" w:rsidRPr="00CA6B19">
        <w:rPr>
          <w:rFonts w:ascii="Angsana New" w:hAnsi="Angsana New"/>
          <w:sz w:val="30"/>
          <w:szCs w:val="30"/>
        </w:rPr>
        <w:t xml:space="preserve"> </w:t>
      </w:r>
      <w:r w:rsidRPr="00CA6B19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AA6369" w:rsidRPr="00CA6B19">
        <w:rPr>
          <w:rFonts w:ascii="Angsana New" w:hAnsi="Angsana New"/>
          <w:sz w:val="30"/>
          <w:szCs w:val="30"/>
        </w:rPr>
        <w:t xml:space="preserve">11.6 </w:t>
      </w:r>
      <w:r w:rsidRPr="00CA6B1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3C63DB" w:rsidRPr="00CA6B19">
        <w:rPr>
          <w:rFonts w:ascii="Angsana New" w:hAnsi="Angsana New"/>
          <w:sz w:val="30"/>
          <w:szCs w:val="30"/>
          <w:cs/>
        </w:rPr>
        <w:t xml:space="preserve"> </w:t>
      </w:r>
      <w:r w:rsidR="00C801C3" w:rsidRPr="00CA6B19">
        <w:rPr>
          <w:rFonts w:ascii="Angsana New" w:hAnsi="Angsana New"/>
          <w:sz w:val="30"/>
          <w:szCs w:val="30"/>
          <w:cs/>
        </w:rPr>
        <w:t>ในงบการเงินรวม</w:t>
      </w:r>
      <w:r w:rsidR="003C63DB" w:rsidRPr="00CA6B19">
        <w:rPr>
          <w:rFonts w:ascii="Angsana New" w:hAnsi="Angsana New"/>
          <w:sz w:val="30"/>
          <w:szCs w:val="30"/>
          <w:cs/>
        </w:rPr>
        <w:t>และ</w:t>
      </w:r>
      <w:r w:rsidR="00C801C3" w:rsidRPr="00CA6B19">
        <w:rPr>
          <w:rFonts w:ascii="Angsana New" w:hAnsi="Angsana New"/>
          <w:sz w:val="30"/>
          <w:szCs w:val="30"/>
          <w:cs/>
        </w:rPr>
        <w:t xml:space="preserve"> </w:t>
      </w:r>
      <w:r w:rsidR="00CA6B19" w:rsidRPr="00CA6B19">
        <w:rPr>
          <w:rFonts w:ascii="Angsana New" w:hAnsi="Angsana New"/>
          <w:sz w:val="30"/>
          <w:szCs w:val="30"/>
        </w:rPr>
        <w:t>22.7</w:t>
      </w:r>
      <w:r w:rsidR="00C801C3" w:rsidRPr="00CA6B19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="00C801C3" w:rsidRPr="00EA1C08">
        <w:rPr>
          <w:rFonts w:ascii="Angsana New" w:hAnsi="Angsana New"/>
          <w:sz w:val="30"/>
          <w:szCs w:val="30"/>
          <w:cs/>
        </w:rPr>
        <w:t xml:space="preserve"> </w:t>
      </w:r>
      <w:r w:rsidR="00AA6369">
        <w:rPr>
          <w:rFonts w:ascii="Angsana New" w:hAnsi="Angsana New"/>
          <w:sz w:val="30"/>
          <w:szCs w:val="30"/>
        </w:rPr>
        <w:t>8.8</w:t>
      </w:r>
      <w:r w:rsidR="00AA6369" w:rsidRPr="00EA1C08">
        <w:rPr>
          <w:rFonts w:ascii="Angsana New" w:hAnsi="Angsana New"/>
          <w:sz w:val="30"/>
          <w:szCs w:val="30"/>
          <w:cs/>
        </w:rPr>
        <w:t xml:space="preserve"> </w:t>
      </w:r>
      <w:r w:rsidR="00C801C3" w:rsidRPr="00EA1C08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3C63DB">
        <w:rPr>
          <w:rFonts w:ascii="Angsana New" w:hAnsi="Angsana New"/>
          <w:sz w:val="30"/>
          <w:szCs w:val="30"/>
          <w:cs/>
        </w:rPr>
        <w:t xml:space="preserve"> </w:t>
      </w:r>
      <w:r w:rsidR="00C801C3" w:rsidRPr="00EA1C08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="00680106">
        <w:rPr>
          <w:rFonts w:ascii="Angsana New" w:hAnsi="Angsana New"/>
          <w:sz w:val="30"/>
          <w:szCs w:val="30"/>
          <w:cs/>
        </w:rPr>
        <w:t>เนื่องจากกลุ่มบริษัทได้ดำเนินการส่งมอบสินค้าที่ค้างส่งให้แก่ลูกค้าแล้ว</w:t>
      </w:r>
      <w:r w:rsidR="00C801C3" w:rsidRPr="00EA1C08">
        <w:rPr>
          <w:rFonts w:ascii="Angsana New" w:hAnsi="Angsana New"/>
          <w:sz w:val="30"/>
          <w:szCs w:val="30"/>
          <w:cs/>
        </w:rPr>
        <w:t xml:space="preserve"> </w:t>
      </w:r>
    </w:p>
    <w:p w14:paraId="521AB3B7" w14:textId="77777777" w:rsidR="006F27BB" w:rsidRDefault="006F27BB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2FF3B7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222B4DA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0821D99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8F41912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4F798C0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31B2F57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E7322E4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7816F47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7C25D3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5575EA6" w14:textId="77777777" w:rsidR="00AA6369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BF63167" w14:textId="77777777" w:rsidR="00AA6369" w:rsidRPr="006F27BB" w:rsidRDefault="00AA6369" w:rsidP="006F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656D50D7" w14:textId="64783619" w:rsidR="009B78DC" w:rsidRDefault="00EE6469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60106">
        <w:rPr>
          <w:rFonts w:ascii="Angsana New" w:hAnsi="Angsana New"/>
          <w:b/>
          <w:bCs/>
          <w:sz w:val="30"/>
          <w:szCs w:val="30"/>
        </w:rPr>
        <w:t>8</w:t>
      </w:r>
      <w:r w:rsidR="009B78DC" w:rsidRPr="00EA1C08">
        <w:rPr>
          <w:rFonts w:ascii="Angsana New" w:hAnsi="Angsana New"/>
          <w:b/>
          <w:bCs/>
          <w:sz w:val="30"/>
          <w:szCs w:val="30"/>
        </w:rPr>
        <w:t>.</w:t>
      </w:r>
      <w:r w:rsidR="00C26CF4" w:rsidRPr="00EA1C08">
        <w:rPr>
          <w:rFonts w:ascii="Angsana New" w:hAnsi="Angsana New"/>
          <w:b/>
          <w:bCs/>
          <w:sz w:val="30"/>
          <w:szCs w:val="30"/>
          <w:cs/>
        </w:rPr>
        <w:tab/>
      </w:r>
      <w:r w:rsidR="00F0151D" w:rsidRPr="00EA1C08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="00216365">
        <w:rPr>
          <w:rFonts w:ascii="Angsana New" w:hAnsi="Angsana New"/>
          <w:b/>
          <w:bCs/>
          <w:sz w:val="30"/>
          <w:szCs w:val="30"/>
          <w:cs/>
        </w:rPr>
        <w:t xml:space="preserve"> - สุทธิ</w:t>
      </w:r>
    </w:p>
    <w:p w14:paraId="4A073228" w14:textId="77777777" w:rsidR="008B4C2F" w:rsidRPr="008B4C2F" w:rsidRDefault="008B4C2F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tbl>
      <w:tblPr>
        <w:tblW w:w="9927" w:type="dxa"/>
        <w:tblInd w:w="-90" w:type="dxa"/>
        <w:tblLayout w:type="fixed"/>
        <w:tblLook w:val="0100" w:firstRow="0" w:lastRow="0" w:firstColumn="0" w:lastColumn="1" w:noHBand="0" w:noVBand="0"/>
      </w:tblPr>
      <w:tblGrid>
        <w:gridCol w:w="5301"/>
        <w:gridCol w:w="13"/>
        <w:gridCol w:w="2175"/>
        <w:gridCol w:w="283"/>
        <w:gridCol w:w="2155"/>
      </w:tblGrid>
      <w:tr w:rsidR="008B4C2F" w:rsidRPr="00784521" w14:paraId="209247E7" w14:textId="77777777" w:rsidTr="00286977">
        <w:trPr>
          <w:cantSplit/>
        </w:trPr>
        <w:tc>
          <w:tcPr>
            <w:tcW w:w="5301" w:type="dxa"/>
          </w:tcPr>
          <w:p w14:paraId="4ECE70DC" w14:textId="77777777" w:rsidR="008B4C2F" w:rsidRPr="00286977" w:rsidRDefault="008B4C2F" w:rsidP="005C70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26" w:type="dxa"/>
            <w:gridSpan w:val="4"/>
            <w:tcBorders>
              <w:bottom w:val="single" w:sz="4" w:space="0" w:color="auto"/>
            </w:tcBorders>
          </w:tcPr>
          <w:p w14:paraId="60CC8189" w14:textId="77777777" w:rsidR="008B4C2F" w:rsidRPr="00286977" w:rsidRDefault="008B4C2F" w:rsidP="00EF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B4C2F" w:rsidRPr="00784521" w14:paraId="264AE3D4" w14:textId="77777777" w:rsidTr="00286977">
        <w:trPr>
          <w:cantSplit/>
          <w:trHeight w:val="370"/>
        </w:trPr>
        <w:tc>
          <w:tcPr>
            <w:tcW w:w="5314" w:type="dxa"/>
            <w:gridSpan w:val="2"/>
          </w:tcPr>
          <w:p w14:paraId="26DD284F" w14:textId="77777777" w:rsidR="008B4C2F" w:rsidRPr="00286977" w:rsidRDefault="008B4C2F" w:rsidP="005C70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1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</w:tcPr>
          <w:p w14:paraId="0D602BCE" w14:textId="77777777" w:rsidR="008B4C2F" w:rsidRPr="00286977" w:rsidRDefault="008B4C2F" w:rsidP="00EF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D7D2DCA" w14:textId="77777777" w:rsidR="008B4C2F" w:rsidRPr="00286977" w:rsidRDefault="008B4C2F" w:rsidP="00EF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65281D1" w14:textId="77777777" w:rsidR="008B4C2F" w:rsidRPr="00286977" w:rsidRDefault="008B4C2F" w:rsidP="00EF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C2F" w:rsidRPr="00784521" w14:paraId="049AE141" w14:textId="77777777" w:rsidTr="00286977">
        <w:trPr>
          <w:cantSplit/>
        </w:trPr>
        <w:tc>
          <w:tcPr>
            <w:tcW w:w="5314" w:type="dxa"/>
            <w:gridSpan w:val="2"/>
          </w:tcPr>
          <w:p w14:paraId="2CFAC78D" w14:textId="77777777" w:rsidR="008B4C2F" w:rsidRPr="00286977" w:rsidRDefault="008B4C2F" w:rsidP="002869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86977">
              <w:rPr>
                <w:rFonts w:ascii="Angsana New" w:hAnsi="Angsana New"/>
                <w:sz w:val="30"/>
                <w:szCs w:val="30"/>
              </w:rPr>
              <w:t>1</w:t>
            </w:r>
            <w:r w:rsidRPr="0028697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8697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75" w:type="dxa"/>
          </w:tcPr>
          <w:p w14:paraId="2BC63CEC" w14:textId="77777777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593"/>
              </w:tabs>
              <w:ind w:right="342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6977">
              <w:rPr>
                <w:rFonts w:ascii="Angsana New" w:hAnsi="Angsana New"/>
                <w:bCs/>
                <w:sz w:val="30"/>
                <w:szCs w:val="30"/>
              </w:rPr>
              <w:t>175,759</w:t>
            </w:r>
          </w:p>
        </w:tc>
        <w:tc>
          <w:tcPr>
            <w:tcW w:w="283" w:type="dxa"/>
          </w:tcPr>
          <w:p w14:paraId="6F1BF542" w14:textId="77777777" w:rsidR="008B4C2F" w:rsidRPr="00286977" w:rsidRDefault="008B4C2F" w:rsidP="00EF3D5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1E9CE8C7" w14:textId="6C813CF2" w:rsidR="008B4C2F" w:rsidRPr="00286977" w:rsidRDefault="00B60106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593"/>
              </w:tabs>
              <w:ind w:right="342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6977">
              <w:rPr>
                <w:rFonts w:ascii="Angsana New" w:hAnsi="Angsana New"/>
                <w:bCs/>
                <w:sz w:val="30"/>
                <w:szCs w:val="30"/>
              </w:rPr>
              <w:t>161,863</w:t>
            </w:r>
          </w:p>
        </w:tc>
      </w:tr>
      <w:tr w:rsidR="008B4C2F" w:rsidRPr="00784521" w14:paraId="388B140F" w14:textId="77777777" w:rsidTr="00286977">
        <w:trPr>
          <w:cantSplit/>
        </w:trPr>
        <w:tc>
          <w:tcPr>
            <w:tcW w:w="5314" w:type="dxa"/>
            <w:gridSpan w:val="2"/>
          </w:tcPr>
          <w:p w14:paraId="44C02E9D" w14:textId="78F867F2" w:rsidR="008B4C2F" w:rsidRPr="00286977" w:rsidRDefault="008B4C2F" w:rsidP="002869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="00B60106" w:rsidRPr="0028697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75" w:type="dxa"/>
          </w:tcPr>
          <w:p w14:paraId="1BC91920" w14:textId="77777777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593"/>
              </w:tabs>
              <w:ind w:right="342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6977">
              <w:rPr>
                <w:rFonts w:ascii="Angsana New" w:hAnsi="Angsana New"/>
                <w:bCs/>
                <w:sz w:val="30"/>
                <w:szCs w:val="30"/>
              </w:rPr>
              <w:t>11,658</w:t>
            </w:r>
          </w:p>
        </w:tc>
        <w:tc>
          <w:tcPr>
            <w:tcW w:w="283" w:type="dxa"/>
          </w:tcPr>
          <w:p w14:paraId="0CD59D2C" w14:textId="77777777" w:rsidR="008B4C2F" w:rsidRPr="00286977" w:rsidRDefault="008B4C2F" w:rsidP="00EF3D5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79FB4B77" w14:textId="77777777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593"/>
              </w:tabs>
              <w:ind w:right="342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86977">
              <w:rPr>
                <w:rFonts w:ascii="Angsana New" w:hAnsi="Angsana New"/>
                <w:bCs/>
                <w:sz w:val="30"/>
                <w:szCs w:val="30"/>
              </w:rPr>
              <w:t>11,658</w:t>
            </w:r>
          </w:p>
        </w:tc>
      </w:tr>
      <w:tr w:rsidR="008B4C2F" w:rsidRPr="00784521" w14:paraId="0ED3C3FA" w14:textId="77777777" w:rsidTr="00286977">
        <w:trPr>
          <w:cantSplit/>
        </w:trPr>
        <w:tc>
          <w:tcPr>
            <w:tcW w:w="5314" w:type="dxa"/>
            <w:gridSpan w:val="2"/>
          </w:tcPr>
          <w:p w14:paraId="4A8D58CB" w14:textId="77777777" w:rsidR="008B4C2F" w:rsidRPr="00286977" w:rsidRDefault="008B4C2F" w:rsidP="002869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175" w:type="dxa"/>
            <w:vAlign w:val="center"/>
          </w:tcPr>
          <w:p w14:paraId="2B943951" w14:textId="77777777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83"/>
                <w:tab w:val="left" w:pos="1590"/>
              </w:tabs>
              <w:ind w:right="2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977">
              <w:rPr>
                <w:rFonts w:ascii="Angsana New" w:hAnsi="Angsana New"/>
                <w:sz w:val="30"/>
                <w:szCs w:val="30"/>
              </w:rPr>
              <w:t>(2,805)</w:t>
            </w:r>
          </w:p>
        </w:tc>
        <w:tc>
          <w:tcPr>
            <w:tcW w:w="283" w:type="dxa"/>
          </w:tcPr>
          <w:p w14:paraId="70679C88" w14:textId="77777777" w:rsidR="008B4C2F" w:rsidRPr="00286977" w:rsidRDefault="008B4C2F" w:rsidP="00EF3D5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center"/>
          </w:tcPr>
          <w:p w14:paraId="51ED11E1" w14:textId="77777777" w:rsidR="008B4C2F" w:rsidRPr="00216365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83"/>
                <w:tab w:val="left" w:pos="1593"/>
              </w:tabs>
              <w:ind w:right="2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365">
              <w:rPr>
                <w:rFonts w:ascii="Angsana New" w:hAnsi="Angsana New"/>
                <w:sz w:val="30"/>
                <w:szCs w:val="30"/>
              </w:rPr>
              <w:t>(2,805)</w:t>
            </w:r>
          </w:p>
        </w:tc>
      </w:tr>
      <w:tr w:rsidR="008B4C2F" w:rsidRPr="00784521" w14:paraId="7EF94F2C" w14:textId="77777777" w:rsidTr="00286977">
        <w:trPr>
          <w:cantSplit/>
        </w:trPr>
        <w:tc>
          <w:tcPr>
            <w:tcW w:w="5314" w:type="dxa"/>
            <w:gridSpan w:val="2"/>
          </w:tcPr>
          <w:p w14:paraId="6D11FC20" w14:textId="72B3F59E" w:rsidR="008B4C2F" w:rsidRPr="00286977" w:rsidRDefault="008B4C2F" w:rsidP="002869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</w:t>
            </w:r>
            <w:r w:rsidR="00B60106" w:rsidRPr="0028697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75" w:type="dxa"/>
            <w:vAlign w:val="center"/>
          </w:tcPr>
          <w:p w14:paraId="66023B34" w14:textId="2D34A635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83"/>
              </w:tabs>
              <w:ind w:right="2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977">
              <w:rPr>
                <w:rFonts w:ascii="Angsana New" w:hAnsi="Angsana New"/>
                <w:sz w:val="30"/>
                <w:szCs w:val="30"/>
              </w:rPr>
              <w:t>(</w:t>
            </w:r>
            <w:r w:rsidR="00C7607B" w:rsidRPr="00286977">
              <w:rPr>
                <w:rFonts w:ascii="Angsana New" w:hAnsi="Angsana New"/>
                <w:sz w:val="30"/>
                <w:szCs w:val="30"/>
              </w:rPr>
              <w:t>45,008</w:t>
            </w:r>
            <w:r w:rsidRPr="002869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EA62329" w14:textId="77777777" w:rsidR="008B4C2F" w:rsidRPr="00286977" w:rsidRDefault="008B4C2F" w:rsidP="00EF3D5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center"/>
          </w:tcPr>
          <w:p w14:paraId="469FE3F7" w14:textId="3878E518" w:rsidR="008B4C2F" w:rsidRPr="00216365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83"/>
                <w:tab w:val="left" w:pos="1593"/>
              </w:tabs>
              <w:ind w:right="2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6365">
              <w:rPr>
                <w:rFonts w:ascii="Angsana New" w:hAnsi="Angsana New"/>
                <w:sz w:val="30"/>
                <w:szCs w:val="30"/>
              </w:rPr>
              <w:t>(</w:t>
            </w:r>
            <w:r w:rsidR="00C7607B" w:rsidRPr="00216365">
              <w:rPr>
                <w:rFonts w:ascii="Angsana New" w:hAnsi="Angsana New"/>
                <w:sz w:val="30"/>
                <w:szCs w:val="30"/>
              </w:rPr>
              <w:t>36,375</w:t>
            </w:r>
            <w:r w:rsidRPr="002163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C2F" w:rsidRPr="00784521" w14:paraId="3B5C4750" w14:textId="77777777" w:rsidTr="00286977">
        <w:trPr>
          <w:cantSplit/>
        </w:trPr>
        <w:tc>
          <w:tcPr>
            <w:tcW w:w="5314" w:type="dxa"/>
            <w:gridSpan w:val="2"/>
          </w:tcPr>
          <w:p w14:paraId="3D5F4006" w14:textId="12EF35D5" w:rsidR="008B4C2F" w:rsidRPr="00286977" w:rsidRDefault="008B4C2F" w:rsidP="0028697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6977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86977">
              <w:rPr>
                <w:rFonts w:ascii="Angsana New" w:hAnsi="Angsana New"/>
                <w:sz w:val="30"/>
                <w:szCs w:val="30"/>
              </w:rPr>
              <w:t>3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1</w:t>
            </w:r>
            <w:r w:rsidRPr="002869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9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8697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75" w:type="dxa"/>
            <w:tcBorders>
              <w:top w:val="single" w:sz="4" w:space="0" w:color="auto"/>
              <w:bottom w:val="double" w:sz="4" w:space="0" w:color="auto"/>
            </w:tcBorders>
          </w:tcPr>
          <w:p w14:paraId="0A27F588" w14:textId="53BC4C16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593"/>
              </w:tabs>
              <w:ind w:right="342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7607B" w:rsidRPr="00286977">
              <w:rPr>
                <w:rFonts w:ascii="Angsana New" w:hAnsi="Angsana New"/>
                <w:bCs/>
                <w:sz w:val="30"/>
                <w:szCs w:val="30"/>
              </w:rPr>
              <w:t>39,604</w:t>
            </w:r>
          </w:p>
        </w:tc>
        <w:tc>
          <w:tcPr>
            <w:tcW w:w="283" w:type="dxa"/>
          </w:tcPr>
          <w:p w14:paraId="3A032398" w14:textId="77777777" w:rsidR="008B4C2F" w:rsidRPr="00286977" w:rsidRDefault="008B4C2F" w:rsidP="00EF3D5E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double" w:sz="4" w:space="0" w:color="auto"/>
            </w:tcBorders>
          </w:tcPr>
          <w:p w14:paraId="2579591C" w14:textId="51DCBFB6" w:rsidR="008B4C2F" w:rsidRPr="00286977" w:rsidRDefault="008B4C2F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593"/>
              </w:tabs>
              <w:ind w:right="342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86977">
              <w:rPr>
                <w:rFonts w:ascii="Angsana New" w:hAnsi="Angsana New"/>
                <w:bCs/>
                <w:sz w:val="30"/>
                <w:szCs w:val="30"/>
              </w:rPr>
              <w:tab/>
              <w:t>1</w:t>
            </w:r>
            <w:r w:rsidR="00C7607B" w:rsidRPr="00286977">
              <w:rPr>
                <w:rFonts w:ascii="Angsana New" w:hAnsi="Angsana New"/>
                <w:bCs/>
                <w:sz w:val="30"/>
                <w:szCs w:val="30"/>
              </w:rPr>
              <w:t>34,341</w:t>
            </w:r>
          </w:p>
        </w:tc>
      </w:tr>
    </w:tbl>
    <w:p w14:paraId="2DC32E62" w14:textId="77777777" w:rsidR="002A275C" w:rsidRPr="006F27BB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p w14:paraId="33D73D1E" w14:textId="595062C5" w:rsidR="002A275C" w:rsidRPr="00EA1C08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  <w:r w:rsidR="00693D85"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A6369">
        <w:rPr>
          <w:rFonts w:ascii="Angsana New" w:hAnsi="Angsana New"/>
          <w:sz w:val="30"/>
          <w:szCs w:val="30"/>
        </w:rPr>
        <w:t>8</w:t>
      </w:r>
      <w:r w:rsidR="00693D85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A6369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ยอดคงเหลือของหนี้สินตามสัญญาเช่าประกอบด้วย</w:t>
      </w:r>
    </w:p>
    <w:p w14:paraId="635087BB" w14:textId="77777777" w:rsidR="002A275C" w:rsidRPr="006F27BB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tbl>
      <w:tblPr>
        <w:tblW w:w="9884" w:type="dxa"/>
        <w:tblInd w:w="-90" w:type="dxa"/>
        <w:tblLook w:val="04A0" w:firstRow="1" w:lastRow="0" w:firstColumn="1" w:lastColumn="0" w:noHBand="0" w:noVBand="1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EA1C08" w:rsidRPr="00EA1C08" w14:paraId="7EBB7C82" w14:textId="77777777" w:rsidTr="00286977">
        <w:tc>
          <w:tcPr>
            <w:tcW w:w="4076" w:type="dxa"/>
          </w:tcPr>
          <w:p w14:paraId="2373F6FD" w14:textId="77777777"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14:paraId="32D70A86" w14:textId="77777777" w:rsidR="004C4B93" w:rsidRPr="00EA1C08" w:rsidRDefault="004C4B93" w:rsidP="00531132">
            <w:pPr>
              <w:pStyle w:val="BodyText3"/>
              <w:jc w:val="center"/>
              <w:rPr>
                <w:cs/>
              </w:rPr>
            </w:pPr>
            <w:r w:rsidRPr="00EA1C08">
              <w:rPr>
                <w:cs/>
              </w:rPr>
              <w:t>พันบาท</w:t>
            </w:r>
          </w:p>
        </w:tc>
      </w:tr>
      <w:tr w:rsidR="00EA1C08" w:rsidRPr="00EA1C08" w14:paraId="5D735E35" w14:textId="77777777" w:rsidTr="00286977">
        <w:tc>
          <w:tcPr>
            <w:tcW w:w="4076" w:type="dxa"/>
          </w:tcPr>
          <w:p w14:paraId="79A49284" w14:textId="77777777"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95C591" w14:textId="77777777" w:rsidR="004C4B93" w:rsidRPr="00EA1C0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C93001" w14:textId="77777777" w:rsidR="004C4B93" w:rsidRPr="00EA1C0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437885" w14:textId="77777777" w:rsidR="004C4B93" w:rsidRPr="00EA1C08" w:rsidRDefault="004C4B93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53F143EC" w14:textId="77777777" w:rsidTr="00286977">
        <w:tc>
          <w:tcPr>
            <w:tcW w:w="4076" w:type="dxa"/>
          </w:tcPr>
          <w:p w14:paraId="2DF1F391" w14:textId="77777777"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19D320" w14:textId="3175EB2E" w:rsidR="004C4B93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C5371D" w14:textId="77777777" w:rsidR="004C4B93" w:rsidRPr="00EA1C08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03E007C4" w14:textId="1723AC95" w:rsidR="004C4B93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4968E78" w14:textId="77777777"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5EE46822" w14:textId="7E028D32" w:rsidR="004C4B93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B7BD8AF" w14:textId="77777777" w:rsidR="004C4B93" w:rsidRPr="00EA1C08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934A6D6" w14:textId="5BF3CDD2" w:rsidR="004C4B93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FBB240A" w14:textId="77777777" w:rsidTr="00286977">
        <w:tc>
          <w:tcPr>
            <w:tcW w:w="4076" w:type="dxa"/>
          </w:tcPr>
          <w:p w14:paraId="69C788F4" w14:textId="77777777" w:rsidR="006362F6" w:rsidRPr="00EA1C08" w:rsidRDefault="006362F6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DDD8C7" w14:textId="77777777"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1FF7E" w14:textId="77777777"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3E435D44" w14:textId="77777777"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95DC109" w14:textId="77777777"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CC34D1C" w14:textId="77777777"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4B721904" w14:textId="77777777" w:rsidR="006362F6" w:rsidRPr="00EA1C08" w:rsidRDefault="006362F6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7336933B" w14:textId="77777777" w:rsidR="006362F6" w:rsidRPr="00EA1C08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A6369" w:rsidRPr="00EA1C08" w14:paraId="7CDDD24A" w14:textId="77777777" w:rsidTr="00286977">
        <w:tc>
          <w:tcPr>
            <w:tcW w:w="4076" w:type="dxa"/>
          </w:tcPr>
          <w:p w14:paraId="196252CD" w14:textId="77777777" w:rsidR="00AA6369" w:rsidRPr="00EA1C08" w:rsidRDefault="00AA6369" w:rsidP="00AA6369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ชำระภายใน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C0F3AAB" w14:textId="047DBA8A" w:rsidR="00AA6369" w:rsidRPr="00630985" w:rsidRDefault="00336146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0985">
              <w:rPr>
                <w:rFonts w:ascii="Angsana New" w:hAnsi="Angsana New"/>
                <w:bCs/>
                <w:sz w:val="30"/>
                <w:szCs w:val="30"/>
              </w:rPr>
              <w:t>48,883</w:t>
            </w:r>
          </w:p>
        </w:tc>
        <w:tc>
          <w:tcPr>
            <w:tcW w:w="236" w:type="dxa"/>
          </w:tcPr>
          <w:p w14:paraId="1F4A94CE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B3B5EDB" w14:textId="4D9D58A5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54,840</w:t>
            </w:r>
          </w:p>
        </w:tc>
        <w:tc>
          <w:tcPr>
            <w:tcW w:w="284" w:type="dxa"/>
          </w:tcPr>
          <w:p w14:paraId="7FB2BDFD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2F893A" w14:textId="0DFEDBFA" w:rsidR="00AA6369" w:rsidRPr="00336146" w:rsidRDefault="00336146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39,599</w:t>
            </w:r>
          </w:p>
        </w:tc>
        <w:tc>
          <w:tcPr>
            <w:tcW w:w="247" w:type="dxa"/>
          </w:tcPr>
          <w:p w14:paraId="45B0225A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1122BDF3" w14:textId="3EA0F627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44,715</w:t>
            </w:r>
          </w:p>
        </w:tc>
      </w:tr>
      <w:tr w:rsidR="00AA6369" w:rsidRPr="00EA1C08" w14:paraId="70CFB195" w14:textId="77777777" w:rsidTr="00286977">
        <w:tc>
          <w:tcPr>
            <w:tcW w:w="4076" w:type="dxa"/>
          </w:tcPr>
          <w:p w14:paraId="64D957DE" w14:textId="77777777" w:rsidR="00AA6369" w:rsidRPr="00EA1C08" w:rsidRDefault="00AA6369" w:rsidP="00AA6369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ชำระหลังจาก </w:t>
            </w: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010CCA93" w14:textId="3433DF47" w:rsidR="00AA6369" w:rsidRPr="00630985" w:rsidRDefault="00336146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0985">
              <w:rPr>
                <w:rFonts w:ascii="Angsana New" w:hAnsi="Angsana New"/>
                <w:bCs/>
                <w:sz w:val="30"/>
                <w:szCs w:val="30"/>
              </w:rPr>
              <w:t>82,385</w:t>
            </w:r>
          </w:p>
        </w:tc>
        <w:tc>
          <w:tcPr>
            <w:tcW w:w="236" w:type="dxa"/>
          </w:tcPr>
          <w:p w14:paraId="62C42498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9BCC818" w14:textId="505B8FDA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107,443</w:t>
            </w:r>
          </w:p>
        </w:tc>
        <w:tc>
          <w:tcPr>
            <w:tcW w:w="284" w:type="dxa"/>
          </w:tcPr>
          <w:p w14:paraId="7A54FCBC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970A518" w14:textId="2708A081" w:rsidR="00AA6369" w:rsidRPr="00336146" w:rsidRDefault="00336146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80,139</w:t>
            </w:r>
          </w:p>
        </w:tc>
        <w:tc>
          <w:tcPr>
            <w:tcW w:w="247" w:type="dxa"/>
          </w:tcPr>
          <w:p w14:paraId="617A59AA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2DCEC7B2" w14:textId="44B2DDD8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104,520</w:t>
            </w:r>
          </w:p>
        </w:tc>
      </w:tr>
      <w:tr w:rsidR="00AA6369" w:rsidRPr="00EA1C08" w14:paraId="5199B64B" w14:textId="77777777" w:rsidTr="00286977">
        <w:tc>
          <w:tcPr>
            <w:tcW w:w="4076" w:type="dxa"/>
          </w:tcPr>
          <w:p w14:paraId="6ADC8AA0" w14:textId="77777777" w:rsidR="00AA6369" w:rsidRPr="00EA1C08" w:rsidRDefault="00AA6369" w:rsidP="00AA6369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ชำระหลังจาก </w:t>
            </w:r>
            <w:r w:rsidRPr="00EA1C08">
              <w:rPr>
                <w:rFonts w:ascii="Angsana New" w:hAnsi="Angsana New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BF12BD" w14:textId="001059BB" w:rsidR="00AA6369" w:rsidRPr="00630985" w:rsidRDefault="00336146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0985">
              <w:rPr>
                <w:rFonts w:ascii="Angsana New" w:hAnsi="Angsana New"/>
                <w:bCs/>
                <w:sz w:val="30"/>
                <w:szCs w:val="30"/>
              </w:rPr>
              <w:t>38,430</w:t>
            </w:r>
          </w:p>
        </w:tc>
        <w:tc>
          <w:tcPr>
            <w:tcW w:w="236" w:type="dxa"/>
          </w:tcPr>
          <w:p w14:paraId="223EA4D1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845BCB1" w14:textId="1CCBEE74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53,072</w:t>
            </w:r>
          </w:p>
        </w:tc>
        <w:tc>
          <w:tcPr>
            <w:tcW w:w="284" w:type="dxa"/>
          </w:tcPr>
          <w:p w14:paraId="0664B92E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120DC3F" w14:textId="6E55D680" w:rsidR="00AA6369" w:rsidRPr="0033614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4</w:t>
            </w:r>
            <w:r w:rsidR="00336146" w:rsidRPr="00336146"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247" w:type="dxa"/>
          </w:tcPr>
          <w:p w14:paraId="44AE421D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C2B3B95" w14:textId="12CD3599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48,510</w:t>
            </w:r>
          </w:p>
        </w:tc>
      </w:tr>
      <w:tr w:rsidR="00AA6369" w:rsidRPr="00EA1C08" w14:paraId="5C8C1841" w14:textId="77777777" w:rsidTr="00286977">
        <w:tc>
          <w:tcPr>
            <w:tcW w:w="4076" w:type="dxa"/>
          </w:tcPr>
          <w:p w14:paraId="10F33C22" w14:textId="77777777" w:rsidR="00AA6369" w:rsidRPr="00EA1C08" w:rsidRDefault="00AA6369" w:rsidP="00AA636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569282" w14:textId="691BC0A1" w:rsidR="00AA6369" w:rsidRPr="00630985" w:rsidRDefault="00336146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0985">
              <w:rPr>
                <w:rFonts w:ascii="Angsana New" w:hAnsi="Angsana New"/>
                <w:bCs/>
                <w:sz w:val="30"/>
                <w:szCs w:val="30"/>
              </w:rPr>
              <w:t>169,698</w:t>
            </w:r>
          </w:p>
        </w:tc>
        <w:tc>
          <w:tcPr>
            <w:tcW w:w="236" w:type="dxa"/>
          </w:tcPr>
          <w:p w14:paraId="3A3F5ADF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2B8DE817" w14:textId="2C2BB9BB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215,355</w:t>
            </w:r>
          </w:p>
        </w:tc>
        <w:tc>
          <w:tcPr>
            <w:tcW w:w="284" w:type="dxa"/>
          </w:tcPr>
          <w:p w14:paraId="7E0D9457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A00D393" w14:textId="1FC6D486" w:rsidR="00AA6369" w:rsidRPr="0033614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1</w:t>
            </w:r>
            <w:r w:rsidR="00336146" w:rsidRPr="00336146">
              <w:rPr>
                <w:rFonts w:ascii="Angsana New" w:hAnsi="Angsana New"/>
                <w:sz w:val="30"/>
                <w:szCs w:val="30"/>
              </w:rPr>
              <w:t>62,175</w:t>
            </w:r>
          </w:p>
        </w:tc>
        <w:tc>
          <w:tcPr>
            <w:tcW w:w="247" w:type="dxa"/>
          </w:tcPr>
          <w:p w14:paraId="3CC1A5EA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6C06D0FB" w14:textId="0E79B2E2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197,745</w:t>
            </w:r>
          </w:p>
        </w:tc>
      </w:tr>
      <w:tr w:rsidR="00AA6369" w:rsidRPr="00EA1C08" w14:paraId="39767D2D" w14:textId="77777777" w:rsidTr="00286977">
        <w:tc>
          <w:tcPr>
            <w:tcW w:w="4076" w:type="dxa"/>
          </w:tcPr>
          <w:p w14:paraId="058B652F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B5814F" w14:textId="41C94390" w:rsidR="00AA6369" w:rsidRPr="00336146" w:rsidRDefault="00AA6369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(3</w:t>
            </w:r>
            <w:r w:rsidR="00336146">
              <w:rPr>
                <w:rFonts w:ascii="Angsana New" w:hAnsi="Angsana New"/>
                <w:sz w:val="30"/>
                <w:szCs w:val="30"/>
              </w:rPr>
              <w:t>0,094</w:t>
            </w:r>
            <w:r w:rsidRPr="00336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2E8740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710743AA" w14:textId="05E46EAB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0106">
              <w:rPr>
                <w:rFonts w:ascii="Angsana New" w:hAnsi="Angsana New"/>
                <w:sz w:val="30"/>
                <w:szCs w:val="30"/>
              </w:rPr>
              <w:t>(39,596)</w:t>
            </w:r>
          </w:p>
        </w:tc>
        <w:tc>
          <w:tcPr>
            <w:tcW w:w="284" w:type="dxa"/>
          </w:tcPr>
          <w:p w14:paraId="3EBBD169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465D89E0" w14:textId="6507A377" w:rsidR="00AA6369" w:rsidRPr="0033614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(</w:t>
            </w:r>
            <w:r w:rsidR="00336146" w:rsidRPr="00336146">
              <w:rPr>
                <w:rFonts w:ascii="Angsana New" w:hAnsi="Angsana New"/>
                <w:sz w:val="30"/>
                <w:szCs w:val="30"/>
              </w:rPr>
              <w:t>27,834</w:t>
            </w:r>
            <w:r w:rsidRPr="00336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0D7F4353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6467EAC" w14:textId="6B0891BA" w:rsidR="00AA6369" w:rsidRPr="00EA1C08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(35,882)</w:t>
            </w:r>
          </w:p>
        </w:tc>
      </w:tr>
      <w:tr w:rsidR="00AA6369" w:rsidRPr="00EA1C08" w14:paraId="61621026" w14:textId="77777777" w:rsidTr="00286977">
        <w:tc>
          <w:tcPr>
            <w:tcW w:w="4076" w:type="dxa"/>
          </w:tcPr>
          <w:p w14:paraId="11AD0862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2753B2" w14:textId="28CD5322" w:rsidR="00AA6369" w:rsidRPr="00630985" w:rsidRDefault="00AA6369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098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36146" w:rsidRPr="00630985">
              <w:rPr>
                <w:rFonts w:ascii="Angsana New" w:hAnsi="Angsana New"/>
                <w:bCs/>
                <w:sz w:val="30"/>
                <w:szCs w:val="30"/>
              </w:rPr>
              <w:t>39,604</w:t>
            </w:r>
          </w:p>
        </w:tc>
        <w:tc>
          <w:tcPr>
            <w:tcW w:w="236" w:type="dxa"/>
          </w:tcPr>
          <w:p w14:paraId="1DC2A111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EA9D501" w14:textId="7F03AEFC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175,759</w:t>
            </w:r>
          </w:p>
        </w:tc>
        <w:tc>
          <w:tcPr>
            <w:tcW w:w="284" w:type="dxa"/>
          </w:tcPr>
          <w:p w14:paraId="645D5A4F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C5E6575" w14:textId="4B374491" w:rsidR="00AA6369" w:rsidRPr="0033614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1</w:t>
            </w:r>
            <w:r w:rsidR="00336146" w:rsidRPr="00336146">
              <w:rPr>
                <w:rFonts w:ascii="Angsana New" w:hAnsi="Angsana New"/>
                <w:sz w:val="30"/>
                <w:szCs w:val="30"/>
              </w:rPr>
              <w:t>34,341</w:t>
            </w:r>
          </w:p>
        </w:tc>
        <w:tc>
          <w:tcPr>
            <w:tcW w:w="247" w:type="dxa"/>
          </w:tcPr>
          <w:p w14:paraId="7C6734C2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E5FEF0A" w14:textId="10F39295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161,863</w:t>
            </w:r>
          </w:p>
        </w:tc>
      </w:tr>
      <w:tr w:rsidR="00AA6369" w:rsidRPr="00EA1C08" w14:paraId="5F421E58" w14:textId="77777777" w:rsidTr="00286977">
        <w:tc>
          <w:tcPr>
            <w:tcW w:w="4076" w:type="dxa"/>
          </w:tcPr>
          <w:p w14:paraId="0A126085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0D7234" w14:textId="6853E015" w:rsidR="00AA6369" w:rsidRPr="00336146" w:rsidRDefault="00AA6369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(4</w:t>
            </w:r>
            <w:r w:rsidR="00336146">
              <w:rPr>
                <w:rFonts w:ascii="Angsana New" w:hAnsi="Angsana New"/>
                <w:sz w:val="30"/>
                <w:szCs w:val="30"/>
              </w:rPr>
              <w:t>0,035</w:t>
            </w:r>
            <w:r w:rsidRPr="00336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E33551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7B814B26" w14:textId="485932E9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0106">
              <w:rPr>
                <w:rFonts w:ascii="Angsana New" w:hAnsi="Angsana New"/>
                <w:sz w:val="30"/>
                <w:szCs w:val="30"/>
              </w:rPr>
              <w:t>(44,036)</w:t>
            </w:r>
          </w:p>
        </w:tc>
        <w:tc>
          <w:tcPr>
            <w:tcW w:w="284" w:type="dxa"/>
          </w:tcPr>
          <w:p w14:paraId="2A2CF222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951C99C" w14:textId="46E11B19" w:rsidR="00AA6369" w:rsidRPr="0033614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(3</w:t>
            </w:r>
            <w:r w:rsidR="00336146" w:rsidRPr="00336146">
              <w:rPr>
                <w:rFonts w:ascii="Angsana New" w:hAnsi="Angsana New"/>
                <w:sz w:val="30"/>
                <w:szCs w:val="30"/>
              </w:rPr>
              <w:t>1,744</w:t>
            </w:r>
            <w:r w:rsidRPr="003361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71B0358B" w14:textId="77777777" w:rsidR="00AA6369" w:rsidRPr="006754A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0030777" w14:textId="3C703C24" w:rsidR="00AA6369" w:rsidRPr="00EA1C08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741">
              <w:rPr>
                <w:rFonts w:ascii="Angsana New" w:hAnsi="Angsana New"/>
                <w:sz w:val="30"/>
                <w:szCs w:val="30"/>
              </w:rPr>
              <w:t>(35,386)</w:t>
            </w:r>
          </w:p>
        </w:tc>
      </w:tr>
      <w:tr w:rsidR="00AA6369" w:rsidRPr="00EA1C08" w14:paraId="3E87D790" w14:textId="77777777" w:rsidTr="00286977">
        <w:tc>
          <w:tcPr>
            <w:tcW w:w="4076" w:type="dxa"/>
          </w:tcPr>
          <w:p w14:paraId="06930611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5C6376" w14:textId="7C80C226" w:rsidR="00AA6369" w:rsidRPr="00630985" w:rsidRDefault="00336146" w:rsidP="0063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0985">
              <w:rPr>
                <w:rFonts w:ascii="Angsana New" w:hAnsi="Angsana New"/>
                <w:bCs/>
                <w:sz w:val="30"/>
                <w:szCs w:val="30"/>
              </w:rPr>
              <w:t>99,569</w:t>
            </w:r>
          </w:p>
        </w:tc>
        <w:tc>
          <w:tcPr>
            <w:tcW w:w="236" w:type="dxa"/>
          </w:tcPr>
          <w:p w14:paraId="606082ED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18BAEDD" w14:textId="064D9633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131,723</w:t>
            </w:r>
          </w:p>
        </w:tc>
        <w:tc>
          <w:tcPr>
            <w:tcW w:w="284" w:type="dxa"/>
          </w:tcPr>
          <w:p w14:paraId="16C03C4A" w14:textId="77777777" w:rsidR="00AA6369" w:rsidRPr="00757741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7D59ADA" w14:textId="665A614B" w:rsidR="00AA6369" w:rsidRPr="0033614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6146">
              <w:rPr>
                <w:rFonts w:ascii="Angsana New" w:hAnsi="Angsana New"/>
                <w:sz w:val="30"/>
                <w:szCs w:val="30"/>
              </w:rPr>
              <w:t>1</w:t>
            </w:r>
            <w:r w:rsidR="00336146" w:rsidRPr="00336146">
              <w:rPr>
                <w:rFonts w:ascii="Angsana New" w:hAnsi="Angsana New"/>
                <w:sz w:val="30"/>
                <w:szCs w:val="30"/>
              </w:rPr>
              <w:t>02,597</w:t>
            </w:r>
          </w:p>
        </w:tc>
        <w:tc>
          <w:tcPr>
            <w:tcW w:w="247" w:type="dxa"/>
          </w:tcPr>
          <w:p w14:paraId="08A29156" w14:textId="77777777" w:rsidR="00AA6369" w:rsidRPr="00EA1C08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5FAE588C" w14:textId="3AA368B7" w:rsidR="00AA6369" w:rsidRPr="00B60106" w:rsidRDefault="00AA6369" w:rsidP="00B6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60106">
              <w:rPr>
                <w:rFonts w:ascii="Angsana New" w:hAnsi="Angsana New"/>
                <w:bCs/>
                <w:sz w:val="30"/>
                <w:szCs w:val="30"/>
              </w:rPr>
              <w:t>126,477</w:t>
            </w:r>
          </w:p>
        </w:tc>
      </w:tr>
    </w:tbl>
    <w:p w14:paraId="7C658DF2" w14:textId="77777777"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26E0A700" w14:textId="77777777" w:rsidR="005C70E9" w:rsidRDefault="005C70E9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51714124" w14:textId="77777777" w:rsidR="005C70E9" w:rsidRDefault="005C70E9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32ABA687" w14:textId="77777777" w:rsidR="005C70E9" w:rsidRDefault="005C70E9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3B9B13FB" w14:textId="77777777" w:rsidR="005C70E9" w:rsidRDefault="005C70E9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728ACA31" w14:textId="77777777" w:rsidR="005C70E9" w:rsidRDefault="005C70E9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10A7609E" w14:textId="77777777" w:rsidR="005C70E9" w:rsidRPr="006F27BB" w:rsidRDefault="005C70E9" w:rsidP="002A275C">
      <w:pPr>
        <w:tabs>
          <w:tab w:val="left" w:pos="709"/>
        </w:tabs>
        <w:ind w:right="-166"/>
        <w:rPr>
          <w:rFonts w:ascii="Angsana New" w:hAnsi="Angsana New"/>
          <w:sz w:val="24"/>
          <w:szCs w:val="24"/>
        </w:rPr>
      </w:pPr>
    </w:p>
    <w:p w14:paraId="5F036690" w14:textId="369681FA" w:rsidR="002A275C" w:rsidRPr="00EA1C08" w:rsidRDefault="002A275C" w:rsidP="00B60106">
      <w:pPr>
        <w:tabs>
          <w:tab w:val="left" w:pos="709"/>
        </w:tabs>
        <w:ind w:right="58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>ค่าใช้จ่าย</w:t>
      </w:r>
      <w:r w:rsidR="00747D26">
        <w:rPr>
          <w:rFonts w:ascii="Angsana New" w:hAnsi="Angsana New"/>
          <w:sz w:val="30"/>
          <w:szCs w:val="30"/>
          <w:cs/>
        </w:rPr>
        <w:t>และรายได้</w:t>
      </w:r>
      <w:r w:rsidRPr="00EA1C08">
        <w:rPr>
          <w:rFonts w:ascii="Angsana New" w:hAnsi="Angsana New"/>
          <w:sz w:val="30"/>
          <w:szCs w:val="30"/>
          <w:cs/>
        </w:rPr>
        <w:t>ที่เกี่ยวกับสัญญาเช่าที่รับรู้ในกำไร</w:t>
      </w:r>
      <w:r w:rsidR="003C63DB">
        <w:rPr>
          <w:rFonts w:ascii="Angsana New" w:hAnsi="Angsana New"/>
          <w:sz w:val="30"/>
          <w:szCs w:val="30"/>
          <w:cs/>
        </w:rPr>
        <w:t>หรือ</w:t>
      </w:r>
      <w:r w:rsidRPr="00EA1C08">
        <w:rPr>
          <w:rFonts w:ascii="Angsana New" w:hAnsi="Angsana New"/>
          <w:sz w:val="30"/>
          <w:szCs w:val="30"/>
          <w:cs/>
        </w:rPr>
        <w:t xml:space="preserve">ขาดทุนสำหรับปีสิ้นสุดวันที่ </w:t>
      </w:r>
      <w:r w:rsidRPr="00EA1C08">
        <w:rPr>
          <w:rFonts w:ascii="Angsana New" w:hAnsi="Angsana New"/>
          <w:sz w:val="30"/>
          <w:szCs w:val="30"/>
        </w:rPr>
        <w:t xml:space="preserve">31 </w:t>
      </w:r>
      <w:r w:rsidRPr="00EA1C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747D26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747D26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208280A6" w14:textId="77777777" w:rsidR="002A275C" w:rsidRPr="00127C2C" w:rsidRDefault="002A275C" w:rsidP="002A275C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96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50"/>
        <w:gridCol w:w="1138"/>
        <w:gridCol w:w="288"/>
        <w:gridCol w:w="1139"/>
        <w:gridCol w:w="288"/>
        <w:gridCol w:w="1138"/>
        <w:gridCol w:w="288"/>
        <w:gridCol w:w="1140"/>
      </w:tblGrid>
      <w:tr w:rsidR="00EA1C08" w:rsidRPr="00EA1C08" w14:paraId="57BFEC87" w14:textId="77777777" w:rsidTr="00361FC7">
        <w:trPr>
          <w:cantSplit/>
        </w:trPr>
        <w:tc>
          <w:tcPr>
            <w:tcW w:w="4550" w:type="dxa"/>
          </w:tcPr>
          <w:p w14:paraId="498E2E14" w14:textId="77777777" w:rsidR="00EE31C0" w:rsidRPr="00EA1C08" w:rsidRDefault="00EE31C0" w:rsidP="005311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4" w:type="dxa"/>
            <w:gridSpan w:val="7"/>
            <w:tcBorders>
              <w:bottom w:val="single" w:sz="4" w:space="0" w:color="auto"/>
            </w:tcBorders>
          </w:tcPr>
          <w:p w14:paraId="6E8AA3EF" w14:textId="77777777" w:rsidR="00EE31C0" w:rsidRPr="00EA1C0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6DBD709A" w14:textId="77777777" w:rsidTr="00361FC7">
        <w:trPr>
          <w:cantSplit/>
        </w:trPr>
        <w:tc>
          <w:tcPr>
            <w:tcW w:w="4550" w:type="dxa"/>
          </w:tcPr>
          <w:p w14:paraId="78E1D5AD" w14:textId="77777777" w:rsidR="00EE31C0" w:rsidRPr="00EA1C08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CF3780" w14:textId="77777777" w:rsidR="00EE31C0" w:rsidRPr="00EA1C0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4A90E179" w14:textId="77777777" w:rsidR="00EE31C0" w:rsidRPr="00EA1C0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6ACBC" w14:textId="77777777" w:rsidR="00EE31C0" w:rsidRPr="00EA1C08" w:rsidRDefault="00EE31C0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056497E4" w14:textId="77777777" w:rsidTr="00361FC7">
        <w:trPr>
          <w:cantSplit/>
        </w:trPr>
        <w:tc>
          <w:tcPr>
            <w:tcW w:w="4550" w:type="dxa"/>
          </w:tcPr>
          <w:p w14:paraId="1795A8A7" w14:textId="77777777" w:rsidR="00EE31C0" w:rsidRPr="00EA1C08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373C6F0" w14:textId="7BED7EE9" w:rsidR="00EE31C0" w:rsidRPr="00EA1C08" w:rsidRDefault="00DB12AA" w:rsidP="005E77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BA3CED6" w14:textId="77777777" w:rsidR="00EE31C0" w:rsidRPr="00EA1C08" w:rsidRDefault="00EE31C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0642C5EE" w14:textId="3EAF7C7E" w:rsidR="00EE31C0" w:rsidRPr="00EA1C08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4AAFFB60" w14:textId="77777777" w:rsidR="00EE31C0" w:rsidRPr="00EA1C08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C4B6964" w14:textId="748E118B" w:rsidR="00EE31C0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54170129" w14:textId="77777777" w:rsidR="00EE31C0" w:rsidRPr="00EA1C0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19467F3" w14:textId="0E0B23EB" w:rsidR="00EE31C0" w:rsidRPr="00EA1C08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6369" w:rsidRPr="00EA1C08" w14:paraId="31F6CB1A" w14:textId="77777777" w:rsidTr="00361FC7">
        <w:trPr>
          <w:cantSplit/>
        </w:trPr>
        <w:tc>
          <w:tcPr>
            <w:tcW w:w="4550" w:type="dxa"/>
          </w:tcPr>
          <w:p w14:paraId="7F23CBA8" w14:textId="77777777" w:rsidR="00AA6369" w:rsidRPr="00EA1C08" w:rsidRDefault="00AA6369" w:rsidP="00286977">
            <w:pPr>
              <w:tabs>
                <w:tab w:val="left" w:pos="342"/>
              </w:tabs>
              <w:ind w:left="33" w:right="-108" w:hanging="103"/>
              <w:rPr>
                <w:rFonts w:ascii="Angsana New" w:hAnsi="Angsana New"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8" w:type="dxa"/>
          </w:tcPr>
          <w:p w14:paraId="1B48F753" w14:textId="09797C37" w:rsidR="00AA6369" w:rsidRPr="00625CC3" w:rsidRDefault="00625CC3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8,031</w:t>
            </w:r>
          </w:p>
        </w:tc>
        <w:tc>
          <w:tcPr>
            <w:tcW w:w="288" w:type="dxa"/>
          </w:tcPr>
          <w:p w14:paraId="5944F867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45FA6BAC" w14:textId="74A6B34E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  <w:tc>
          <w:tcPr>
            <w:tcW w:w="288" w:type="dxa"/>
          </w:tcPr>
          <w:p w14:paraId="330180AC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5BB2227F" w14:textId="3657FC00" w:rsidR="00AA6369" w:rsidRPr="00625CC3" w:rsidRDefault="005E772E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7,364</w:t>
            </w:r>
          </w:p>
        </w:tc>
        <w:tc>
          <w:tcPr>
            <w:tcW w:w="288" w:type="dxa"/>
          </w:tcPr>
          <w:p w14:paraId="5BE23E13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117433E0" w14:textId="2E484E79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4,448</w:t>
            </w:r>
          </w:p>
        </w:tc>
      </w:tr>
      <w:tr w:rsidR="00AA6369" w:rsidRPr="00EA1C08" w14:paraId="5437BB42" w14:textId="77777777" w:rsidTr="00361FC7">
        <w:trPr>
          <w:cantSplit/>
        </w:trPr>
        <w:tc>
          <w:tcPr>
            <w:tcW w:w="4550" w:type="dxa"/>
            <w:vAlign w:val="center"/>
          </w:tcPr>
          <w:p w14:paraId="63DA7D29" w14:textId="77777777" w:rsidR="00AA6369" w:rsidRPr="00CC6F9C" w:rsidRDefault="00AA6369" w:rsidP="00286977">
            <w:pPr>
              <w:tabs>
                <w:tab w:val="left" w:pos="342"/>
              </w:tabs>
              <w:ind w:left="33" w:right="-108" w:hanging="103"/>
              <w:rPr>
                <w:rFonts w:ascii="Angsana New" w:hAnsi="Angsana New"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sz w:val="30"/>
                <w:szCs w:val="30"/>
                <w:cs/>
              </w:rPr>
              <w:t>ค่าเช่าสินทรัพย์มูลค่าต่ำ</w:t>
            </w:r>
          </w:p>
        </w:tc>
        <w:tc>
          <w:tcPr>
            <w:tcW w:w="1138" w:type="dxa"/>
          </w:tcPr>
          <w:p w14:paraId="50006A21" w14:textId="30048379" w:rsidR="00AA6369" w:rsidRPr="00625CC3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CC3">
              <w:rPr>
                <w:rFonts w:ascii="Angsana New" w:hAnsi="Angsana New"/>
                <w:sz w:val="30"/>
                <w:szCs w:val="30"/>
              </w:rPr>
              <w:t>2,</w:t>
            </w:r>
            <w:r w:rsidR="00625CC3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88" w:type="dxa"/>
          </w:tcPr>
          <w:p w14:paraId="3AF464D5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4CCD07FC" w14:textId="4FC50306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288" w:type="dxa"/>
          </w:tcPr>
          <w:p w14:paraId="70B828C2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64008EFD" w14:textId="77777777" w:rsidR="00AA6369" w:rsidRPr="00625CC3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CC3"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  <w:tc>
          <w:tcPr>
            <w:tcW w:w="288" w:type="dxa"/>
          </w:tcPr>
          <w:p w14:paraId="047A6B23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</w:tcPr>
          <w:p w14:paraId="676CCE6B" w14:textId="75667AAE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AA6369" w:rsidRPr="00EA1C08" w14:paraId="1F977E03" w14:textId="77777777" w:rsidTr="00361FC7">
        <w:trPr>
          <w:cantSplit/>
        </w:trPr>
        <w:tc>
          <w:tcPr>
            <w:tcW w:w="4550" w:type="dxa"/>
            <w:vAlign w:val="center"/>
          </w:tcPr>
          <w:p w14:paraId="7917AB64" w14:textId="77777777" w:rsidR="00AA6369" w:rsidRPr="00CC6F9C" w:rsidRDefault="00AA6369" w:rsidP="00286977">
            <w:pPr>
              <w:tabs>
                <w:tab w:val="left" w:pos="342"/>
              </w:tabs>
              <w:ind w:left="33" w:right="-108" w:hanging="103"/>
              <w:rPr>
                <w:rFonts w:ascii="Angsana New" w:hAnsi="Angsana New"/>
                <w:sz w:val="30"/>
                <w:szCs w:val="30"/>
                <w:cs/>
              </w:rPr>
            </w:pPr>
            <w:r w:rsidRPr="00CC6F9C">
              <w:rPr>
                <w:rFonts w:ascii="Angsana New" w:hAnsi="Angsana New"/>
                <w:sz w:val="30"/>
                <w:szCs w:val="30"/>
                <w:cs/>
              </w:rPr>
              <w:t>ค่าเช่าผันแปรซึ่งไม่รวมอยู่ใน</w:t>
            </w:r>
          </w:p>
        </w:tc>
        <w:tc>
          <w:tcPr>
            <w:tcW w:w="1138" w:type="dxa"/>
          </w:tcPr>
          <w:p w14:paraId="1C17020F" w14:textId="77777777" w:rsidR="00AA6369" w:rsidRPr="00625CC3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B6AE20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3042CFB4" w14:textId="77777777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E26EA36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05F3C77A" w14:textId="77777777" w:rsidR="00AA6369" w:rsidRPr="00625CC3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4384D16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</w:tcPr>
          <w:p w14:paraId="2EF246EB" w14:textId="77777777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369" w:rsidRPr="00EA1C08" w14:paraId="3D5591CE" w14:textId="77777777" w:rsidTr="00361FC7">
        <w:trPr>
          <w:cantSplit/>
        </w:trPr>
        <w:tc>
          <w:tcPr>
            <w:tcW w:w="4550" w:type="dxa"/>
            <w:vAlign w:val="center"/>
          </w:tcPr>
          <w:p w14:paraId="11CA0E5D" w14:textId="77777777" w:rsidR="00AA6369" w:rsidRPr="00EA1C08" w:rsidRDefault="00AA6369" w:rsidP="00286977">
            <w:pPr>
              <w:ind w:left="141" w:right="72" w:hanging="103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การวัดมูลค่าของหนี้สินตามสัญญาเช่า</w:t>
            </w:r>
          </w:p>
        </w:tc>
        <w:tc>
          <w:tcPr>
            <w:tcW w:w="1138" w:type="dxa"/>
          </w:tcPr>
          <w:p w14:paraId="0F95AE06" w14:textId="58DFC61D" w:rsidR="00AA6369" w:rsidRPr="00625CC3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5CC3">
              <w:rPr>
                <w:rFonts w:ascii="Angsana New" w:hAnsi="Angsana New"/>
                <w:sz w:val="30"/>
                <w:szCs w:val="30"/>
              </w:rPr>
              <w:t>1,</w:t>
            </w:r>
            <w:r w:rsidR="00625CC3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88" w:type="dxa"/>
          </w:tcPr>
          <w:p w14:paraId="7C41E468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06E46DE2" w14:textId="4DBA323C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88" w:type="dxa"/>
          </w:tcPr>
          <w:p w14:paraId="04583393" w14:textId="77777777" w:rsidR="00AA6369" w:rsidRPr="00CC6F9C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46BF31EB" w14:textId="1B5E93EA" w:rsidR="00AA6369" w:rsidRPr="00625CC3" w:rsidRDefault="00625CC3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88" w:type="dxa"/>
          </w:tcPr>
          <w:p w14:paraId="2FEAE1F5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</w:tcPr>
          <w:p w14:paraId="60EB48D2" w14:textId="1F77B2F7" w:rsidR="00AA6369" w:rsidRPr="0094788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886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747D26" w:rsidRPr="00EA1C08" w14:paraId="0ACE92FF" w14:textId="77777777" w:rsidTr="00361FC7">
        <w:trPr>
          <w:cantSplit/>
        </w:trPr>
        <w:tc>
          <w:tcPr>
            <w:tcW w:w="4550" w:type="dxa"/>
            <w:vAlign w:val="center"/>
          </w:tcPr>
          <w:p w14:paraId="6E78CEA6" w14:textId="2DA4C837" w:rsidR="00747D26" w:rsidRPr="00EA1C08" w:rsidRDefault="00747D26" w:rsidP="00286977">
            <w:pPr>
              <w:ind w:left="141" w:right="72" w:hanging="211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138" w:type="dxa"/>
          </w:tcPr>
          <w:p w14:paraId="2B9CAFEA" w14:textId="59BBAADC" w:rsidR="00747D26" w:rsidRPr="00625CC3" w:rsidRDefault="00625CC3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88" w:type="dxa"/>
          </w:tcPr>
          <w:p w14:paraId="3515765B" w14:textId="77777777" w:rsidR="00747D26" w:rsidRPr="00CC6F9C" w:rsidRDefault="00747D26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136A4C71" w14:textId="4BA287FB" w:rsidR="00747D26" w:rsidRPr="00947886" w:rsidRDefault="00625CC3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88" w:type="dxa"/>
          </w:tcPr>
          <w:p w14:paraId="7003342F" w14:textId="77777777" w:rsidR="00747D26" w:rsidRPr="00CC6F9C" w:rsidRDefault="00747D26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45F5E490" w14:textId="44353A10" w:rsidR="00747D26" w:rsidRPr="00625CC3" w:rsidRDefault="00625CC3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88" w:type="dxa"/>
          </w:tcPr>
          <w:p w14:paraId="054E3AF6" w14:textId="77777777" w:rsidR="00747D26" w:rsidRPr="00EA1C08" w:rsidRDefault="00747D26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</w:tcPr>
          <w:p w14:paraId="2538B042" w14:textId="51CFF488" w:rsidR="00747D26" w:rsidRPr="00947886" w:rsidRDefault="00625CC3" w:rsidP="00151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</w:tbl>
    <w:p w14:paraId="7A8E23A0" w14:textId="77777777" w:rsidR="00AA6369" w:rsidRPr="005E772E" w:rsidRDefault="00AA6369" w:rsidP="00675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7A86652" w14:textId="2BDBEDE2" w:rsidR="009777BA" w:rsidRPr="00EA1C08" w:rsidRDefault="00127C2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9822E2" w:rsidRPr="00EA1C08">
        <w:rPr>
          <w:rFonts w:ascii="Angsana New" w:hAnsi="Angsana New"/>
          <w:b/>
          <w:bCs/>
          <w:sz w:val="30"/>
          <w:szCs w:val="30"/>
        </w:rPr>
        <w:t>.</w:t>
      </w:r>
      <w:r w:rsidR="009777BA" w:rsidRPr="00EA1C08">
        <w:rPr>
          <w:rFonts w:ascii="Angsana New" w:hAnsi="Angsana New"/>
          <w:b/>
          <w:bCs/>
          <w:sz w:val="30"/>
          <w:szCs w:val="30"/>
        </w:rPr>
        <w:tab/>
      </w:r>
      <w:r w:rsidR="009777BA" w:rsidRPr="00EA1C08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326A233E" w14:textId="23CF05BB" w:rsidR="009777BA" w:rsidRPr="00127C2C" w:rsidRDefault="005E772E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</w:rPr>
        <w:t xml:space="preserve"> </w:t>
      </w:r>
    </w:p>
    <w:p w14:paraId="2CD6D7FE" w14:textId="784E1BA6" w:rsidR="000E2129" w:rsidRPr="00EA1C08" w:rsidRDefault="000E2129" w:rsidP="000E2129">
      <w:pPr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รายการเคลื่อนไหวของหนี้สินผลประโยชน์ของพนักงานหลังออกจากงานสำหรับปีสิ้นสุดวันที่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A6369">
        <w:rPr>
          <w:rFonts w:ascii="Angsana New" w:hAnsi="Angsana New"/>
          <w:sz w:val="30"/>
          <w:szCs w:val="30"/>
        </w:rPr>
        <w:t>8</w:t>
      </w:r>
      <w:r w:rsidR="009777BA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A6369">
        <w:rPr>
          <w:rFonts w:ascii="Angsana New" w:hAnsi="Angsana New"/>
          <w:sz w:val="30"/>
          <w:szCs w:val="30"/>
        </w:rPr>
        <w:t>7</w:t>
      </w:r>
      <w:r w:rsidR="001778C1"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มีดังนี้</w:t>
      </w:r>
    </w:p>
    <w:p w14:paraId="4928F647" w14:textId="77777777" w:rsidR="00A67781" w:rsidRPr="00127C2C" w:rsidRDefault="00A67781" w:rsidP="000E2129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24" w:type="dxa"/>
        <w:tblLayout w:type="fixed"/>
        <w:tblLook w:val="0000" w:firstRow="0" w:lastRow="0" w:firstColumn="0" w:lastColumn="0" w:noHBand="0" w:noVBand="0"/>
      </w:tblPr>
      <w:tblGrid>
        <w:gridCol w:w="4535"/>
        <w:gridCol w:w="1134"/>
        <w:gridCol w:w="284"/>
        <w:gridCol w:w="1134"/>
        <w:gridCol w:w="283"/>
        <w:gridCol w:w="1134"/>
        <w:gridCol w:w="284"/>
        <w:gridCol w:w="1136"/>
      </w:tblGrid>
      <w:tr w:rsidR="00EA1C08" w:rsidRPr="00EA1C08" w14:paraId="55D9F505" w14:textId="77777777" w:rsidTr="00127C2C">
        <w:trPr>
          <w:cantSplit/>
        </w:trPr>
        <w:tc>
          <w:tcPr>
            <w:tcW w:w="4535" w:type="dxa"/>
          </w:tcPr>
          <w:p w14:paraId="437CD4D0" w14:textId="77777777"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</w:tcPr>
          <w:p w14:paraId="26FD134B" w14:textId="77777777" w:rsidR="00A67781" w:rsidRPr="00EA1C0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7F62B7B0" w14:textId="77777777" w:rsidTr="00127C2C">
        <w:trPr>
          <w:cantSplit/>
        </w:trPr>
        <w:tc>
          <w:tcPr>
            <w:tcW w:w="4535" w:type="dxa"/>
          </w:tcPr>
          <w:p w14:paraId="25999350" w14:textId="77777777"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B53D61" w14:textId="77777777"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00797F" w14:textId="77777777" w:rsidR="00A67781" w:rsidRPr="00EA1C0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41CD03" w14:textId="77777777" w:rsidR="00A67781" w:rsidRPr="00EA1C0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5B76930F" w14:textId="77777777" w:rsidTr="00127C2C">
        <w:trPr>
          <w:cantSplit/>
        </w:trPr>
        <w:tc>
          <w:tcPr>
            <w:tcW w:w="4535" w:type="dxa"/>
          </w:tcPr>
          <w:p w14:paraId="092DE5B5" w14:textId="77777777" w:rsidR="00D97518" w:rsidRPr="00EA1C0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21384" w14:textId="5A708B0A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64382B9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FACFE4" w14:textId="614D6BAF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F06521F" w14:textId="77777777" w:rsidR="00D97518" w:rsidRPr="00EA1C0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891F25" w14:textId="2A86600C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77C848B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EF58184" w14:textId="5432A6C9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54C44409" w14:textId="77777777" w:rsidTr="00127C2C">
        <w:trPr>
          <w:cantSplit/>
        </w:trPr>
        <w:tc>
          <w:tcPr>
            <w:tcW w:w="4535" w:type="dxa"/>
          </w:tcPr>
          <w:p w14:paraId="6EF49078" w14:textId="77777777" w:rsidR="00D97518" w:rsidRPr="00EA1C08" w:rsidRDefault="00D97518" w:rsidP="00286977">
            <w:pPr>
              <w:tabs>
                <w:tab w:val="left" w:pos="342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574C9F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B234183" w14:textId="77777777" w:rsidR="00D97518" w:rsidRPr="00EA1C08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94F897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8115C99" w14:textId="77777777" w:rsidR="00D97518" w:rsidRPr="00EA1C08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1A25B6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F259694" w14:textId="77777777" w:rsidR="00D97518" w:rsidRPr="00EA1C08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00E6EFA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A6369" w:rsidRPr="00EA1C08" w14:paraId="5DE2186D" w14:textId="77777777" w:rsidTr="00127C2C">
        <w:trPr>
          <w:cantSplit/>
        </w:trPr>
        <w:tc>
          <w:tcPr>
            <w:tcW w:w="4535" w:type="dxa"/>
          </w:tcPr>
          <w:p w14:paraId="0872F799" w14:textId="117A0568" w:rsidR="00AA6369" w:rsidRPr="00EA1C08" w:rsidRDefault="00467FF5" w:rsidP="00B5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14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57E47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AA6369"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A6369" w:rsidRPr="00EA1C0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A6369" w:rsidRPr="00EA1C0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915264" w14:textId="36BC2EDF" w:rsidR="00AA6369" w:rsidRPr="008E219B" w:rsidRDefault="008E219B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83,723</w:t>
            </w:r>
          </w:p>
        </w:tc>
        <w:tc>
          <w:tcPr>
            <w:tcW w:w="284" w:type="dxa"/>
          </w:tcPr>
          <w:p w14:paraId="0B12ADCF" w14:textId="77777777" w:rsidR="00AA6369" w:rsidRPr="00995950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A28BC1" w14:textId="794223D6" w:rsidR="00AA6369" w:rsidRPr="00995950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73,481</w:t>
            </w:r>
          </w:p>
        </w:tc>
        <w:tc>
          <w:tcPr>
            <w:tcW w:w="283" w:type="dxa"/>
          </w:tcPr>
          <w:p w14:paraId="04D855BD" w14:textId="77777777" w:rsidR="00AA6369" w:rsidRPr="00995950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5DF957" w14:textId="3E11DD7D" w:rsidR="00AA6369" w:rsidRPr="009F256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F2566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F2566">
              <w:rPr>
                <w:rFonts w:ascii="Angsana New" w:hAnsi="Angsana New"/>
                <w:bCs/>
                <w:sz w:val="30"/>
                <w:szCs w:val="30"/>
              </w:rPr>
              <w:t xml:space="preserve">6,352 </w:t>
            </w:r>
          </w:p>
        </w:tc>
        <w:tc>
          <w:tcPr>
            <w:tcW w:w="284" w:type="dxa"/>
          </w:tcPr>
          <w:p w14:paraId="02337BF7" w14:textId="77777777" w:rsidR="00AA6369" w:rsidRPr="00EA1C08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C2761DD" w14:textId="364774E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50,665</w:t>
            </w:r>
          </w:p>
        </w:tc>
      </w:tr>
      <w:tr w:rsidR="00AA6369" w:rsidRPr="00EA1C08" w14:paraId="7B0A1CE1" w14:textId="77777777" w:rsidTr="00127C2C">
        <w:trPr>
          <w:cantSplit/>
        </w:trPr>
        <w:tc>
          <w:tcPr>
            <w:tcW w:w="4535" w:type="dxa"/>
          </w:tcPr>
          <w:p w14:paraId="45D006D2" w14:textId="77777777" w:rsidR="00AA6369" w:rsidRPr="00EA1C08" w:rsidRDefault="00AA6369" w:rsidP="00286977">
            <w:pPr>
              <w:tabs>
                <w:tab w:val="left" w:pos="342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A29329" w14:textId="613F7A56" w:rsidR="00AA6369" w:rsidRPr="008E219B" w:rsidRDefault="008E219B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5,253</w:t>
            </w:r>
          </w:p>
        </w:tc>
        <w:tc>
          <w:tcPr>
            <w:tcW w:w="284" w:type="dxa"/>
          </w:tcPr>
          <w:p w14:paraId="6FF462CF" w14:textId="77777777" w:rsidR="00AA6369" w:rsidRPr="00995950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7F9404" w14:textId="4F1A51D6" w:rsidR="00AA6369" w:rsidRPr="00995950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4,903</w:t>
            </w:r>
          </w:p>
        </w:tc>
        <w:tc>
          <w:tcPr>
            <w:tcW w:w="283" w:type="dxa"/>
          </w:tcPr>
          <w:p w14:paraId="725E17D2" w14:textId="77777777" w:rsidR="00AA6369" w:rsidRPr="00995950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C4C03D" w14:textId="0CABB876" w:rsidR="00AA6369" w:rsidRPr="009F256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F2566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9F2566">
              <w:rPr>
                <w:rFonts w:ascii="Angsana New" w:hAnsi="Angsana New"/>
                <w:bCs/>
                <w:sz w:val="30"/>
                <w:szCs w:val="30"/>
              </w:rPr>
              <w:t>277</w:t>
            </w:r>
          </w:p>
        </w:tc>
        <w:tc>
          <w:tcPr>
            <w:tcW w:w="284" w:type="dxa"/>
          </w:tcPr>
          <w:p w14:paraId="7D0F9BD4" w14:textId="77777777" w:rsidR="00AA6369" w:rsidRPr="00EA1C08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ADA12A5" w14:textId="6FDEE985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3,087</w:t>
            </w:r>
          </w:p>
        </w:tc>
      </w:tr>
      <w:tr w:rsidR="00AA6369" w:rsidRPr="00EA1C08" w14:paraId="51276379" w14:textId="77777777" w:rsidTr="00127C2C">
        <w:trPr>
          <w:cantSplit/>
        </w:trPr>
        <w:tc>
          <w:tcPr>
            <w:tcW w:w="4535" w:type="dxa"/>
          </w:tcPr>
          <w:p w14:paraId="4E02D4E1" w14:textId="77777777" w:rsidR="00AA6369" w:rsidRPr="00EA1C08" w:rsidRDefault="00AA6369" w:rsidP="00305C0B">
            <w:pPr>
              <w:tabs>
                <w:tab w:val="left" w:pos="342"/>
              </w:tabs>
              <w:ind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ADA05E" w14:textId="42178149" w:rsidR="00AA6369" w:rsidRPr="008E219B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219B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8E219B">
              <w:rPr>
                <w:rFonts w:ascii="Angsana New" w:hAnsi="Angsana New"/>
                <w:bCs/>
                <w:sz w:val="30"/>
                <w:szCs w:val="30"/>
              </w:rPr>
              <w:t>837</w:t>
            </w:r>
          </w:p>
        </w:tc>
        <w:tc>
          <w:tcPr>
            <w:tcW w:w="284" w:type="dxa"/>
          </w:tcPr>
          <w:p w14:paraId="68EE0DD0" w14:textId="77777777" w:rsidR="00AA6369" w:rsidRPr="00995950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94D256" w14:textId="1D65A275" w:rsidR="00AA6369" w:rsidRPr="00995950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1,757</w:t>
            </w:r>
          </w:p>
        </w:tc>
        <w:tc>
          <w:tcPr>
            <w:tcW w:w="283" w:type="dxa"/>
          </w:tcPr>
          <w:p w14:paraId="5B55E4B0" w14:textId="77777777" w:rsidR="00AA6369" w:rsidRPr="00995950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331DAA" w14:textId="38D180CC" w:rsidR="00AA6369" w:rsidRPr="009F256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256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9F2566">
              <w:rPr>
                <w:rFonts w:ascii="Angsana New" w:hAnsi="Angsana New"/>
                <w:bCs/>
                <w:sz w:val="30"/>
                <w:szCs w:val="30"/>
              </w:rPr>
              <w:t>09</w:t>
            </w:r>
            <w:r w:rsidR="00467FF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0905C18D" w14:textId="77777777" w:rsidR="00AA6369" w:rsidRPr="00EA1C08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CDEF9F1" w14:textId="16028342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1,150</w:t>
            </w:r>
          </w:p>
        </w:tc>
      </w:tr>
      <w:tr w:rsidR="00AA6369" w:rsidRPr="00EA1C08" w14:paraId="3905F51C" w14:textId="77777777" w:rsidTr="00127C2C">
        <w:trPr>
          <w:cantSplit/>
        </w:trPr>
        <w:tc>
          <w:tcPr>
            <w:tcW w:w="4535" w:type="dxa"/>
          </w:tcPr>
          <w:p w14:paraId="6F1FF963" w14:textId="77777777" w:rsidR="00AA6369" w:rsidRPr="00EA1C08" w:rsidRDefault="00AA6369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AF4267" w14:textId="3210CBD1" w:rsidR="00AA6369" w:rsidRPr="008E219B" w:rsidRDefault="008E219B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7,090</w:t>
            </w:r>
          </w:p>
        </w:tc>
        <w:tc>
          <w:tcPr>
            <w:tcW w:w="284" w:type="dxa"/>
          </w:tcPr>
          <w:p w14:paraId="36933193" w14:textId="77777777" w:rsidR="00AA6369" w:rsidRPr="00995950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E1AB2B" w14:textId="72411735" w:rsidR="00AA6369" w:rsidRPr="00995950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6,660</w:t>
            </w:r>
          </w:p>
        </w:tc>
        <w:tc>
          <w:tcPr>
            <w:tcW w:w="283" w:type="dxa"/>
          </w:tcPr>
          <w:p w14:paraId="37707780" w14:textId="77777777" w:rsidR="00AA6369" w:rsidRPr="00995950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A52C09" w14:textId="3BDAAB7D" w:rsidR="00AA6369" w:rsidRPr="009F2566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F2566">
              <w:rPr>
                <w:rFonts w:ascii="Angsana New" w:hAnsi="Angsana New"/>
                <w:bCs/>
                <w:sz w:val="30"/>
                <w:szCs w:val="30"/>
              </w:rPr>
              <w:t>4,</w:t>
            </w:r>
            <w:r w:rsidR="009F2566">
              <w:rPr>
                <w:rFonts w:ascii="Angsana New" w:hAnsi="Angsana New"/>
                <w:bCs/>
                <w:sz w:val="30"/>
                <w:szCs w:val="30"/>
              </w:rPr>
              <w:t>37</w:t>
            </w:r>
            <w:r w:rsidR="00467FF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0B973A80" w14:textId="77777777" w:rsidR="00AA6369" w:rsidRPr="00EA1C08" w:rsidRDefault="00AA6369" w:rsidP="00AA6369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3AC0343" w14:textId="2FCE22E3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4,237</w:t>
            </w:r>
          </w:p>
        </w:tc>
      </w:tr>
      <w:tr w:rsidR="00127C2C" w:rsidRPr="00EA1C08" w14:paraId="6E81DA88" w14:textId="77777777" w:rsidTr="00127C2C">
        <w:trPr>
          <w:cantSplit/>
        </w:trPr>
        <w:tc>
          <w:tcPr>
            <w:tcW w:w="4535" w:type="dxa"/>
          </w:tcPr>
          <w:p w14:paraId="34990FDC" w14:textId="77777777" w:rsidR="00127C2C" w:rsidRPr="00EA1C08" w:rsidRDefault="00127C2C" w:rsidP="00286977">
            <w:pPr>
              <w:ind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รายการที่รับรู้ในขาดทุนเบ็ดเสร็จอื่น</w:t>
            </w:r>
          </w:p>
        </w:tc>
        <w:tc>
          <w:tcPr>
            <w:tcW w:w="1134" w:type="dxa"/>
            <w:vAlign w:val="center"/>
          </w:tcPr>
          <w:p w14:paraId="6F0238D8" w14:textId="77777777" w:rsidR="00127C2C" w:rsidRPr="008E219B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34BB313" w14:textId="77777777" w:rsidR="00127C2C" w:rsidRPr="00995950" w:rsidRDefault="00127C2C" w:rsidP="00127C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4A21BC70" w14:textId="77777777" w:rsidR="00127C2C" w:rsidRPr="00995950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B46FB0B" w14:textId="77777777" w:rsidR="00127C2C" w:rsidRPr="00995950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D198D1E" w14:textId="77777777" w:rsidR="00127C2C" w:rsidRPr="009F2566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847939D" w14:textId="77777777" w:rsidR="00127C2C" w:rsidRPr="00EA1C08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vAlign w:val="center"/>
          </w:tcPr>
          <w:p w14:paraId="0CF6AE1A" w14:textId="77777777" w:rsidR="00127C2C" w:rsidRPr="00EA1C08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27C2C" w:rsidRPr="00EA1C08" w14:paraId="5F3D9900" w14:textId="77777777" w:rsidTr="00127C2C">
        <w:trPr>
          <w:cantSplit/>
        </w:trPr>
        <w:tc>
          <w:tcPr>
            <w:tcW w:w="4535" w:type="dxa"/>
          </w:tcPr>
          <w:p w14:paraId="06A9915D" w14:textId="77777777" w:rsidR="00127C2C" w:rsidRPr="00EA1C08" w:rsidRDefault="00127C2C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- ขาดทุนจากการวัดมูลค่า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ใหม่ของ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134" w:type="dxa"/>
            <w:vAlign w:val="center"/>
          </w:tcPr>
          <w:p w14:paraId="323A5D4D" w14:textId="77777777" w:rsidR="00127C2C" w:rsidRPr="008E219B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41A1583" w14:textId="77777777" w:rsidR="00127C2C" w:rsidRPr="00995950" w:rsidRDefault="00127C2C" w:rsidP="00127C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77B80174" w14:textId="77777777" w:rsidR="00127C2C" w:rsidRPr="00995950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91CA830" w14:textId="77777777" w:rsidR="00127C2C" w:rsidRPr="00995950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B6D2CC1" w14:textId="77777777" w:rsidR="00127C2C" w:rsidRPr="009F2566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65AB07E" w14:textId="77777777" w:rsidR="00127C2C" w:rsidRPr="00EA1C08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vAlign w:val="center"/>
          </w:tcPr>
          <w:p w14:paraId="1031BD73" w14:textId="77777777" w:rsidR="00127C2C" w:rsidRPr="00EA1C08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27C2C" w:rsidRPr="00EA1C08" w14:paraId="635A1889" w14:textId="77777777" w:rsidTr="00127C2C">
        <w:trPr>
          <w:cantSplit/>
        </w:trPr>
        <w:tc>
          <w:tcPr>
            <w:tcW w:w="4535" w:type="dxa"/>
          </w:tcPr>
          <w:p w14:paraId="592385FE" w14:textId="77777777" w:rsidR="00127C2C" w:rsidRPr="00EA1C08" w:rsidRDefault="00127C2C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   ตามหลักคณิตศาสตร์ประกันภัย</w:t>
            </w:r>
          </w:p>
        </w:tc>
        <w:tc>
          <w:tcPr>
            <w:tcW w:w="1134" w:type="dxa"/>
          </w:tcPr>
          <w:p w14:paraId="42D837D1" w14:textId="6351AB8D" w:rsidR="00127C2C" w:rsidRPr="008E219B" w:rsidRDefault="008E219B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7,197</w:t>
            </w:r>
          </w:p>
        </w:tc>
        <w:tc>
          <w:tcPr>
            <w:tcW w:w="284" w:type="dxa"/>
          </w:tcPr>
          <w:p w14:paraId="7BE21EE5" w14:textId="77777777" w:rsidR="00127C2C" w:rsidRPr="00995950" w:rsidRDefault="00127C2C" w:rsidP="00127C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CC82C75" w14:textId="7939FA63" w:rsidR="00127C2C" w:rsidRPr="00995950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8,170</w:t>
            </w:r>
          </w:p>
        </w:tc>
        <w:tc>
          <w:tcPr>
            <w:tcW w:w="283" w:type="dxa"/>
          </w:tcPr>
          <w:p w14:paraId="165E4253" w14:textId="77777777" w:rsidR="00127C2C" w:rsidRPr="00995950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9231802" w14:textId="26F38B93" w:rsidR="00127C2C" w:rsidRPr="009F2566" w:rsidRDefault="009F2566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4,10</w:t>
            </w:r>
            <w:r w:rsidR="00467FF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125CE4DD" w14:textId="77777777" w:rsidR="00127C2C" w:rsidRPr="00EA1C08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</w:tcPr>
          <w:p w14:paraId="10C4A77D" w14:textId="040BF0C6" w:rsidR="00127C2C" w:rsidRPr="00EA1C08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5,161</w:t>
            </w:r>
          </w:p>
        </w:tc>
      </w:tr>
      <w:tr w:rsidR="00127C2C" w:rsidRPr="00EA1C08" w14:paraId="3D085FF5" w14:textId="77777777" w:rsidTr="00127C2C">
        <w:trPr>
          <w:cantSplit/>
        </w:trPr>
        <w:tc>
          <w:tcPr>
            <w:tcW w:w="4535" w:type="dxa"/>
          </w:tcPr>
          <w:p w14:paraId="126C2D78" w14:textId="77777777" w:rsidR="00127C2C" w:rsidRPr="00EA1C08" w:rsidRDefault="00127C2C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14:paraId="5B190512" w14:textId="27A7D7DC" w:rsidR="00127C2C" w:rsidRPr="008E219B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E219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8E219B">
              <w:rPr>
                <w:rFonts w:ascii="Angsana New" w:hAnsi="Angsana New"/>
                <w:bCs/>
                <w:sz w:val="30"/>
                <w:szCs w:val="30"/>
              </w:rPr>
              <w:t>3,599</w:t>
            </w:r>
            <w:r w:rsidRPr="008E219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9E47162" w14:textId="77777777" w:rsidR="00127C2C" w:rsidRPr="00995950" w:rsidRDefault="00127C2C" w:rsidP="00127C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BDEA160" w14:textId="15C98571" w:rsidR="00127C2C" w:rsidRPr="00995950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(4,588)</w:t>
            </w:r>
          </w:p>
        </w:tc>
        <w:tc>
          <w:tcPr>
            <w:tcW w:w="283" w:type="dxa"/>
          </w:tcPr>
          <w:p w14:paraId="26E1EBD8" w14:textId="77777777" w:rsidR="00127C2C" w:rsidRPr="00995950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4217CA2" w14:textId="134D5F22" w:rsidR="00127C2C" w:rsidRPr="009F2566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F2566">
              <w:rPr>
                <w:rFonts w:ascii="Angsana New" w:hAnsi="Angsana New"/>
                <w:bCs/>
                <w:sz w:val="30"/>
                <w:szCs w:val="30"/>
              </w:rPr>
              <w:t>(3,</w:t>
            </w:r>
            <w:r w:rsidR="009F2566">
              <w:rPr>
                <w:rFonts w:ascii="Angsana New" w:hAnsi="Angsana New"/>
                <w:bCs/>
                <w:sz w:val="30"/>
                <w:szCs w:val="30"/>
              </w:rPr>
              <w:t>275</w:t>
            </w:r>
            <w:r w:rsidRPr="009F256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3B73169" w14:textId="77777777" w:rsidR="00127C2C" w:rsidRPr="00EA1C08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</w:tcPr>
          <w:p w14:paraId="35EF6BD3" w14:textId="508F2170" w:rsidR="00127C2C" w:rsidRPr="00EA1C08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(3,711)</w:t>
            </w:r>
          </w:p>
        </w:tc>
      </w:tr>
      <w:tr w:rsidR="00127C2C" w:rsidRPr="00EA1C08" w14:paraId="32131EEC" w14:textId="77777777" w:rsidTr="00127C2C">
        <w:trPr>
          <w:cantSplit/>
        </w:trPr>
        <w:tc>
          <w:tcPr>
            <w:tcW w:w="4535" w:type="dxa"/>
          </w:tcPr>
          <w:p w14:paraId="05561FD6" w14:textId="77777777" w:rsidR="00127C2C" w:rsidRPr="00EA1C08" w:rsidRDefault="00127C2C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100273" w14:textId="77777777" w:rsidR="00127C2C" w:rsidRPr="008E219B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53AC7FA" w14:textId="77777777" w:rsidR="00127C2C" w:rsidRPr="00995950" w:rsidRDefault="00127C2C" w:rsidP="00127C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167F43" w14:textId="77777777" w:rsidR="00127C2C" w:rsidRPr="00995950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91D0514" w14:textId="77777777" w:rsidR="00127C2C" w:rsidRPr="00995950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958C502" w14:textId="77777777" w:rsidR="00127C2C" w:rsidRPr="009F2566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8A910D" w14:textId="77777777" w:rsidR="00127C2C" w:rsidRPr="00EA1C08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14:paraId="47EB89D2" w14:textId="77777777" w:rsidR="00127C2C" w:rsidRPr="00EA1C08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27C2C" w:rsidRPr="00EA1C08" w14:paraId="3F3AE9A3" w14:textId="77777777" w:rsidTr="00127C2C">
        <w:trPr>
          <w:cantSplit/>
        </w:trPr>
        <w:tc>
          <w:tcPr>
            <w:tcW w:w="4535" w:type="dxa"/>
          </w:tcPr>
          <w:p w14:paraId="22961136" w14:textId="59A86CEA" w:rsidR="00127C2C" w:rsidRPr="00EA1C08" w:rsidRDefault="00467FF5" w:rsidP="00B57E47">
            <w:pPr>
              <w:ind w:hanging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57E47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127C2C" w:rsidRPr="00EA1C0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27C2C" w:rsidRPr="00EA1C08">
              <w:rPr>
                <w:rFonts w:ascii="Angsana New" w:hAnsi="Angsana New"/>
                <w:sz w:val="30"/>
                <w:szCs w:val="30"/>
              </w:rPr>
              <w:t>31</w:t>
            </w:r>
            <w:r w:rsidR="00127C2C" w:rsidRPr="00EA1C0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21F1769" w14:textId="0384D692" w:rsidR="00127C2C" w:rsidRPr="008E219B" w:rsidRDefault="008E219B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94,411</w:t>
            </w:r>
          </w:p>
        </w:tc>
        <w:tc>
          <w:tcPr>
            <w:tcW w:w="284" w:type="dxa"/>
          </w:tcPr>
          <w:p w14:paraId="2DD20C55" w14:textId="77777777" w:rsidR="00127C2C" w:rsidRPr="00995950" w:rsidRDefault="00127C2C" w:rsidP="00127C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E2FF603" w14:textId="7807F776" w:rsidR="00127C2C" w:rsidRPr="00995950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83,723</w:t>
            </w:r>
          </w:p>
        </w:tc>
        <w:tc>
          <w:tcPr>
            <w:tcW w:w="283" w:type="dxa"/>
          </w:tcPr>
          <w:p w14:paraId="40FDC8D3" w14:textId="77777777" w:rsidR="00127C2C" w:rsidRPr="00995950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30E2AAE" w14:textId="563FA2F0" w:rsidR="00127C2C" w:rsidRPr="009F2566" w:rsidRDefault="009F2566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61,553</w:t>
            </w:r>
          </w:p>
        </w:tc>
        <w:tc>
          <w:tcPr>
            <w:tcW w:w="284" w:type="dxa"/>
          </w:tcPr>
          <w:p w14:paraId="318841DC" w14:textId="77777777" w:rsidR="00127C2C" w:rsidRPr="00EA1C08" w:rsidRDefault="00127C2C" w:rsidP="00127C2C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35356EF" w14:textId="64785DAE" w:rsidR="00127C2C" w:rsidRPr="00EA1C08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56,352</w:t>
            </w:r>
          </w:p>
        </w:tc>
      </w:tr>
    </w:tbl>
    <w:p w14:paraId="7B441CED" w14:textId="4564C479" w:rsidR="004C509C" w:rsidRPr="00EA1C08" w:rsidRDefault="006503E3" w:rsidP="00BB1C08">
      <w:pPr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>ขาดทุน</w:t>
      </w:r>
      <w:r w:rsidR="00994F62" w:rsidRPr="00EA1C08">
        <w:rPr>
          <w:rFonts w:ascii="Angsana New" w:hAnsi="Angsana New"/>
          <w:sz w:val="30"/>
          <w:szCs w:val="30"/>
          <w:cs/>
        </w:rPr>
        <w:t>จากการวัดมูลค่าประมาณ</w:t>
      </w:r>
      <w:r w:rsidR="006820DA" w:rsidRPr="00EA1C08">
        <w:rPr>
          <w:rFonts w:ascii="Angsana New" w:hAnsi="Angsana New"/>
          <w:sz w:val="30"/>
          <w:szCs w:val="30"/>
          <w:cs/>
        </w:rPr>
        <w:t>การ</w:t>
      </w:r>
      <w:r w:rsidR="004C509C" w:rsidRPr="00EA1C08">
        <w:rPr>
          <w:rFonts w:ascii="Angsana New" w:hAnsi="Angsana New"/>
          <w:sz w:val="30"/>
          <w:szCs w:val="30"/>
          <w:cs/>
        </w:rPr>
        <w:t xml:space="preserve">ตามหลักคณิตศาสตร์ประกันภัยที่รับรู้ในขาดทุนเบ็ดเสร็จอื่นสำหรับปีสิ้นสุดวันที่ </w:t>
      </w:r>
      <w:r w:rsidR="004C509C" w:rsidRPr="00EA1C08">
        <w:rPr>
          <w:rFonts w:ascii="Angsana New" w:hAnsi="Angsana New"/>
          <w:sz w:val="30"/>
          <w:szCs w:val="30"/>
        </w:rPr>
        <w:t>31</w:t>
      </w:r>
      <w:r w:rsidR="005B3E23"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27C2C">
        <w:rPr>
          <w:rFonts w:ascii="Angsana New" w:hAnsi="Angsana New"/>
          <w:sz w:val="30"/>
          <w:szCs w:val="30"/>
        </w:rPr>
        <w:t>2568</w:t>
      </w:r>
      <w:r w:rsidR="00AD00D8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A6369">
        <w:rPr>
          <w:rFonts w:ascii="Angsana New" w:hAnsi="Angsana New"/>
          <w:sz w:val="30"/>
          <w:szCs w:val="30"/>
        </w:rPr>
        <w:t>7</w:t>
      </w:r>
      <w:r w:rsidR="004C509C" w:rsidRPr="00EA1C08">
        <w:rPr>
          <w:rFonts w:ascii="Angsana New" w:hAnsi="Angsana New"/>
          <w:sz w:val="30"/>
          <w:szCs w:val="30"/>
          <w:cs/>
        </w:rPr>
        <w:t xml:space="preserve"> เกิดขึ้นจาก</w:t>
      </w:r>
    </w:p>
    <w:p w14:paraId="7F16A98E" w14:textId="77777777" w:rsidR="004C509C" w:rsidRPr="00DF6609" w:rsidRDefault="004C509C" w:rsidP="004C509C">
      <w:pPr>
        <w:outlineLvl w:val="0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36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283"/>
        <w:gridCol w:w="1135"/>
        <w:gridCol w:w="285"/>
        <w:gridCol w:w="1132"/>
        <w:gridCol w:w="284"/>
        <w:gridCol w:w="1131"/>
      </w:tblGrid>
      <w:tr w:rsidR="00EA1C08" w:rsidRPr="00EA1C08" w14:paraId="3C46EC9E" w14:textId="77777777" w:rsidTr="00127C2C">
        <w:trPr>
          <w:cantSplit/>
        </w:trPr>
        <w:tc>
          <w:tcPr>
            <w:tcW w:w="4252" w:type="dxa"/>
          </w:tcPr>
          <w:p w14:paraId="2373975C" w14:textId="77777777" w:rsidR="005E0ADF" w:rsidRPr="00EA1C08" w:rsidRDefault="005E0ADF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4" w:type="dxa"/>
            <w:gridSpan w:val="7"/>
          </w:tcPr>
          <w:p w14:paraId="2482781E" w14:textId="77777777" w:rsidR="005E0ADF" w:rsidRPr="00EA1C08" w:rsidRDefault="005E0ADF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53514020" w14:textId="77777777" w:rsidTr="00127C2C">
        <w:trPr>
          <w:cantSplit/>
        </w:trPr>
        <w:tc>
          <w:tcPr>
            <w:tcW w:w="4252" w:type="dxa"/>
          </w:tcPr>
          <w:p w14:paraId="07F03B73" w14:textId="77777777"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255A49" w14:textId="77777777"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02055C25" w14:textId="77777777"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</w:tcBorders>
          </w:tcPr>
          <w:p w14:paraId="22AC9EB5" w14:textId="77777777" w:rsidR="005E0ADF" w:rsidRPr="00EA1C0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27831840" w14:textId="77777777" w:rsidTr="00127C2C">
        <w:trPr>
          <w:cantSplit/>
        </w:trPr>
        <w:tc>
          <w:tcPr>
            <w:tcW w:w="4252" w:type="dxa"/>
          </w:tcPr>
          <w:p w14:paraId="6F15E935" w14:textId="77777777" w:rsidR="00D97518" w:rsidRPr="00EA1C08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A09170" w14:textId="31B73EAC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8F840D7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6DC590F" w14:textId="476A511E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7E51964C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AFFD992" w14:textId="0328B133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44A8889" w14:textId="77777777" w:rsidR="00D97518" w:rsidRPr="00EA1C0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A64C916" w14:textId="088BC6C9" w:rsidR="00D97518" w:rsidRPr="00EA1C08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6369" w:rsidRPr="00EA1C08" w14:paraId="450CA3EA" w14:textId="77777777" w:rsidTr="00127C2C">
        <w:trPr>
          <w:cantSplit/>
        </w:trPr>
        <w:tc>
          <w:tcPr>
            <w:tcW w:w="4252" w:type="dxa"/>
          </w:tcPr>
          <w:p w14:paraId="6B461F1F" w14:textId="77777777" w:rsidR="00AA6369" w:rsidRPr="00EA1C08" w:rsidRDefault="00AA6369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24DA39" w14:textId="112BA613" w:rsidR="00AA6369" w:rsidRPr="00995950" w:rsidRDefault="00BD372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3,329</w:t>
            </w:r>
          </w:p>
        </w:tc>
        <w:tc>
          <w:tcPr>
            <w:tcW w:w="283" w:type="dxa"/>
          </w:tcPr>
          <w:p w14:paraId="2CD4C78D" w14:textId="77777777" w:rsidR="00AA6369" w:rsidRPr="00995950" w:rsidRDefault="00AA6369" w:rsidP="00AA636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79F83606" w14:textId="24E925E0" w:rsidR="00AA6369" w:rsidRPr="00995950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5,329</w:t>
            </w:r>
          </w:p>
        </w:tc>
        <w:tc>
          <w:tcPr>
            <w:tcW w:w="285" w:type="dxa"/>
          </w:tcPr>
          <w:p w14:paraId="423D8129" w14:textId="77777777" w:rsidR="00AA6369" w:rsidRPr="00995950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4C90DAD5" w14:textId="5806B9D5" w:rsidR="00AA6369" w:rsidRPr="00995950" w:rsidRDefault="00BD372C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1,648</w:t>
            </w:r>
          </w:p>
        </w:tc>
        <w:tc>
          <w:tcPr>
            <w:tcW w:w="284" w:type="dxa"/>
          </w:tcPr>
          <w:p w14:paraId="6C280E85" w14:textId="77777777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7C1E8CB" w14:textId="6F766859" w:rsidR="00AA6369" w:rsidRPr="00EA1C08" w:rsidRDefault="00AA6369" w:rsidP="00AA6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3,512</w:t>
            </w:r>
          </w:p>
        </w:tc>
      </w:tr>
      <w:tr w:rsidR="00BD372C" w:rsidRPr="00EA1C08" w14:paraId="43244C55" w14:textId="77777777" w:rsidTr="00127C2C">
        <w:trPr>
          <w:cantSplit/>
        </w:trPr>
        <w:tc>
          <w:tcPr>
            <w:tcW w:w="4252" w:type="dxa"/>
          </w:tcPr>
          <w:p w14:paraId="10F91EA1" w14:textId="77777777" w:rsidR="00BD372C" w:rsidRPr="00EA1C08" w:rsidRDefault="00BD372C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14:paraId="4018B911" w14:textId="53D1CC88" w:rsidR="00BD372C" w:rsidRPr="00BD372C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9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0F808BF5" w14:textId="77777777" w:rsidR="00BD372C" w:rsidRPr="00995950" w:rsidRDefault="00BD372C" w:rsidP="00BD37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185F41E" w14:textId="1036B514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396</w:t>
            </w:r>
          </w:p>
        </w:tc>
        <w:tc>
          <w:tcPr>
            <w:tcW w:w="285" w:type="dxa"/>
          </w:tcPr>
          <w:p w14:paraId="1AF312FE" w14:textId="77777777" w:rsidR="00BD372C" w:rsidRPr="00995950" w:rsidRDefault="00BD372C" w:rsidP="00BD372C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2" w:type="dxa"/>
          </w:tcPr>
          <w:p w14:paraId="7A2C69EB" w14:textId="6A232604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9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14E85FCC" w14:textId="77777777" w:rsidR="00BD372C" w:rsidRPr="00EA1C08" w:rsidRDefault="00BD372C" w:rsidP="00BD372C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1" w:type="dxa"/>
          </w:tcPr>
          <w:p w14:paraId="31AFDFAA" w14:textId="63BD5983" w:rsidR="00BD372C" w:rsidRPr="00EA1C08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59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BD372C" w:rsidRPr="00EA1C08" w14:paraId="64F8EB90" w14:textId="77777777" w:rsidTr="00127C2C">
        <w:trPr>
          <w:cantSplit/>
        </w:trPr>
        <w:tc>
          <w:tcPr>
            <w:tcW w:w="4252" w:type="dxa"/>
          </w:tcPr>
          <w:p w14:paraId="62912EF8" w14:textId="77777777" w:rsidR="00BD372C" w:rsidRPr="00EA1C08" w:rsidRDefault="00BD372C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14:paraId="76C3D4FB" w14:textId="7A309FA0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3,868</w:t>
            </w:r>
          </w:p>
        </w:tc>
        <w:tc>
          <w:tcPr>
            <w:tcW w:w="283" w:type="dxa"/>
          </w:tcPr>
          <w:p w14:paraId="51CE88CF" w14:textId="77777777" w:rsidR="00BD372C" w:rsidRPr="00995950" w:rsidRDefault="00BD372C" w:rsidP="00BD37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B634F21" w14:textId="6C0C66A5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2,445</w:t>
            </w:r>
          </w:p>
        </w:tc>
        <w:tc>
          <w:tcPr>
            <w:tcW w:w="285" w:type="dxa"/>
          </w:tcPr>
          <w:p w14:paraId="2BDF8E57" w14:textId="77777777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A646211" w14:textId="2245E614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2,455</w:t>
            </w:r>
          </w:p>
        </w:tc>
        <w:tc>
          <w:tcPr>
            <w:tcW w:w="284" w:type="dxa"/>
          </w:tcPr>
          <w:p w14:paraId="38130470" w14:textId="77777777" w:rsidR="00BD372C" w:rsidRPr="00EA1C08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4C9E037F" w14:textId="4B496996" w:rsidR="00BD372C" w:rsidRPr="00EA1C08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1,649</w:t>
            </w:r>
          </w:p>
        </w:tc>
      </w:tr>
      <w:tr w:rsidR="00BD372C" w:rsidRPr="00EA1C08" w14:paraId="24197813" w14:textId="77777777" w:rsidTr="00127C2C">
        <w:trPr>
          <w:cantSplit/>
        </w:trPr>
        <w:tc>
          <w:tcPr>
            <w:tcW w:w="4252" w:type="dxa"/>
          </w:tcPr>
          <w:p w14:paraId="3C71D7A4" w14:textId="77777777" w:rsidR="00BD372C" w:rsidRPr="00EA1C08" w:rsidRDefault="00BD372C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6A90BB" w14:textId="100B93D7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7,197</w:t>
            </w:r>
          </w:p>
        </w:tc>
        <w:tc>
          <w:tcPr>
            <w:tcW w:w="283" w:type="dxa"/>
          </w:tcPr>
          <w:p w14:paraId="713F542F" w14:textId="77777777" w:rsidR="00BD372C" w:rsidRPr="00995950" w:rsidRDefault="00BD372C" w:rsidP="00BD37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58D91D3" w14:textId="24EC2D8A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8,170</w:t>
            </w:r>
          </w:p>
        </w:tc>
        <w:tc>
          <w:tcPr>
            <w:tcW w:w="285" w:type="dxa"/>
          </w:tcPr>
          <w:p w14:paraId="43202425" w14:textId="77777777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31766C6" w14:textId="4252FE78" w:rsidR="00BD372C" w:rsidRPr="00995950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4,103</w:t>
            </w:r>
          </w:p>
        </w:tc>
        <w:tc>
          <w:tcPr>
            <w:tcW w:w="284" w:type="dxa"/>
          </w:tcPr>
          <w:p w14:paraId="73CE90C5" w14:textId="77777777" w:rsidR="00BD372C" w:rsidRPr="00EA1C08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694C369" w14:textId="5D83AD0C" w:rsidR="00BD372C" w:rsidRPr="00EA1C08" w:rsidRDefault="00BD372C" w:rsidP="00BD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95950">
              <w:rPr>
                <w:rFonts w:ascii="Angsana New" w:hAnsi="Angsana New"/>
                <w:bCs/>
                <w:sz w:val="30"/>
                <w:szCs w:val="30"/>
              </w:rPr>
              <w:t>5,161</w:t>
            </w:r>
          </w:p>
        </w:tc>
      </w:tr>
    </w:tbl>
    <w:p w14:paraId="6FFA628C" w14:textId="77777777" w:rsidR="00995950" w:rsidRPr="00DF6609" w:rsidRDefault="00995950" w:rsidP="004C509C">
      <w:pPr>
        <w:rPr>
          <w:rFonts w:ascii="Angsana New" w:hAnsi="Angsana New"/>
          <w:sz w:val="24"/>
          <w:szCs w:val="24"/>
        </w:rPr>
      </w:pPr>
    </w:p>
    <w:p w14:paraId="73A39A88" w14:textId="77777777" w:rsidR="004C509C" w:rsidRPr="00433910" w:rsidRDefault="004C509C" w:rsidP="004C509C">
      <w:pPr>
        <w:rPr>
          <w:rFonts w:ascii="Angsana New" w:hAnsi="Angsana New"/>
          <w:sz w:val="30"/>
          <w:szCs w:val="30"/>
        </w:rPr>
      </w:pPr>
      <w:r w:rsidRPr="00433910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666C3D6E" w14:textId="77777777" w:rsidR="004C509C" w:rsidRPr="00DF6609" w:rsidRDefault="004C509C" w:rsidP="004C509C">
      <w:pPr>
        <w:rPr>
          <w:rFonts w:ascii="Angsana New" w:hAnsi="Angsana New"/>
          <w:sz w:val="24"/>
          <w:szCs w:val="24"/>
        </w:rPr>
      </w:pPr>
    </w:p>
    <w:tbl>
      <w:tblPr>
        <w:tblW w:w="9610" w:type="dxa"/>
        <w:tblLook w:val="04A0" w:firstRow="1" w:lastRow="0" w:firstColumn="1" w:lastColumn="0" w:noHBand="0" w:noVBand="1"/>
      </w:tblPr>
      <w:tblGrid>
        <w:gridCol w:w="2948"/>
        <w:gridCol w:w="3402"/>
        <w:gridCol w:w="258"/>
        <w:gridCol w:w="3002"/>
      </w:tblGrid>
      <w:tr w:rsidR="00EA1C08" w:rsidRPr="00433910" w14:paraId="4F3A6B85" w14:textId="77777777" w:rsidTr="00127C2C">
        <w:tc>
          <w:tcPr>
            <w:tcW w:w="2948" w:type="dxa"/>
          </w:tcPr>
          <w:p w14:paraId="617D7FB3" w14:textId="77777777" w:rsidR="00DB793C" w:rsidRPr="00433910" w:rsidRDefault="00DB793C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3"/>
          </w:tcPr>
          <w:p w14:paraId="2698CE98" w14:textId="77777777" w:rsidR="00DB793C" w:rsidRPr="00433910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สมมติฐาน</w:t>
            </w:r>
          </w:p>
        </w:tc>
      </w:tr>
      <w:tr w:rsidR="00EA1C08" w:rsidRPr="00433910" w14:paraId="539EB20A" w14:textId="77777777" w:rsidTr="00127C2C">
        <w:tc>
          <w:tcPr>
            <w:tcW w:w="2948" w:type="dxa"/>
          </w:tcPr>
          <w:p w14:paraId="0F3BA00A" w14:textId="77777777"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D77677C" w14:textId="171F20EB"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68CA07AA" w14:textId="77777777"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</w:tcPr>
          <w:p w14:paraId="2994FC45" w14:textId="1C6F80D7" w:rsidR="001512B1" w:rsidRPr="00433910" w:rsidRDefault="001512B1" w:rsidP="001512B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</w:rPr>
              <w:t>256</w:t>
            </w:r>
            <w:r w:rsidR="00AA63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6369" w:rsidRPr="00433910" w14:paraId="25CF525B" w14:textId="77777777" w:rsidTr="00127C2C">
        <w:tc>
          <w:tcPr>
            <w:tcW w:w="2948" w:type="dxa"/>
          </w:tcPr>
          <w:p w14:paraId="0A2114B5" w14:textId="77777777" w:rsidR="00AA6369" w:rsidRPr="00433910" w:rsidRDefault="00AA6369" w:rsidP="00286977">
            <w:pPr>
              <w:ind w:hanging="110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2242CE3" w14:textId="4D3F5DDC" w:rsidR="00AA6369" w:rsidRPr="00BD372C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BD372C" w:rsidRPr="00BD372C">
              <w:rPr>
                <w:rFonts w:ascii="Angsana New" w:hAnsi="Angsana New"/>
                <w:sz w:val="30"/>
                <w:szCs w:val="30"/>
              </w:rPr>
              <w:t>1.77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 ถึงร้อยละ </w:t>
            </w:r>
            <w:r w:rsidRPr="00BD372C">
              <w:rPr>
                <w:rFonts w:ascii="Angsana New" w:hAnsi="Angsana New"/>
                <w:sz w:val="30"/>
                <w:szCs w:val="30"/>
              </w:rPr>
              <w:t>2.</w:t>
            </w:r>
            <w:r w:rsidR="00BD372C" w:rsidRPr="00BD372C">
              <w:rPr>
                <w:rFonts w:ascii="Angsana New" w:hAnsi="Angsana New"/>
                <w:sz w:val="30"/>
                <w:szCs w:val="30"/>
              </w:rPr>
              <w:t>20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58" w:type="dxa"/>
          </w:tcPr>
          <w:p w14:paraId="30DABEBB" w14:textId="77777777" w:rsidR="00AA6369" w:rsidRPr="00433910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</w:tcBorders>
          </w:tcPr>
          <w:p w14:paraId="52D3E399" w14:textId="7DD14826" w:rsidR="00AA6369" w:rsidRPr="00433910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2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15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 ถึงร้อยละ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2.54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AA6369" w:rsidRPr="00433910" w14:paraId="23B9942E" w14:textId="77777777" w:rsidTr="00127C2C">
        <w:tc>
          <w:tcPr>
            <w:tcW w:w="2948" w:type="dxa"/>
          </w:tcPr>
          <w:p w14:paraId="1D972482" w14:textId="77777777" w:rsidR="00AA6369" w:rsidRPr="00433910" w:rsidRDefault="00AA6369" w:rsidP="00286977">
            <w:pPr>
              <w:ind w:hanging="110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402" w:type="dxa"/>
          </w:tcPr>
          <w:p w14:paraId="4A605296" w14:textId="77777777" w:rsidR="00AA6369" w:rsidRPr="00BD372C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D372C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ถึงร้อยละ </w:t>
            </w:r>
            <w:r w:rsidRPr="00BD372C">
              <w:rPr>
                <w:rFonts w:ascii="Angsana New" w:hAnsi="Angsana New"/>
                <w:sz w:val="30"/>
                <w:szCs w:val="30"/>
              </w:rPr>
              <w:t>5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372C">
              <w:rPr>
                <w:rFonts w:ascii="Angsana New" w:hAnsi="Angsana New"/>
                <w:sz w:val="30"/>
                <w:szCs w:val="30"/>
              </w:rPr>
              <w:t>00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258" w:type="dxa"/>
          </w:tcPr>
          <w:p w14:paraId="6C4D29A5" w14:textId="77777777" w:rsidR="00AA6369" w:rsidRPr="00433910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</w:tcPr>
          <w:p w14:paraId="67438105" w14:textId="3B4D0A02" w:rsidR="00AA6369" w:rsidRPr="00433910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ถึงร้อยละ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5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00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</w:p>
        </w:tc>
      </w:tr>
      <w:tr w:rsidR="00AA6369" w:rsidRPr="00433910" w14:paraId="5EC527AC" w14:textId="77777777" w:rsidTr="00127C2C">
        <w:tc>
          <w:tcPr>
            <w:tcW w:w="2948" w:type="dxa"/>
          </w:tcPr>
          <w:p w14:paraId="217669C0" w14:textId="77777777" w:rsidR="00AA6369" w:rsidRPr="00433910" w:rsidRDefault="00AA6369" w:rsidP="00286977">
            <w:pPr>
              <w:ind w:hanging="110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402" w:type="dxa"/>
          </w:tcPr>
          <w:p w14:paraId="56C3B7B3" w14:textId="77777777" w:rsidR="00AA6369" w:rsidRPr="00BD372C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D372C">
              <w:rPr>
                <w:rFonts w:ascii="Angsana New" w:hAnsi="Angsana New"/>
                <w:sz w:val="30"/>
                <w:szCs w:val="30"/>
              </w:rPr>
              <w:t>1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372C">
              <w:rPr>
                <w:rFonts w:ascii="Angsana New" w:hAnsi="Angsana New"/>
                <w:sz w:val="30"/>
                <w:szCs w:val="30"/>
              </w:rPr>
              <w:t>91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 ถึงร้อยละ </w:t>
            </w:r>
            <w:r w:rsidRPr="00BD372C">
              <w:rPr>
                <w:rFonts w:ascii="Angsana New" w:hAnsi="Angsana New"/>
                <w:sz w:val="30"/>
                <w:szCs w:val="30"/>
              </w:rPr>
              <w:t>34.38</w:t>
            </w:r>
            <w:r w:rsidRPr="00BD372C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58" w:type="dxa"/>
          </w:tcPr>
          <w:p w14:paraId="2D6B3CC6" w14:textId="77777777" w:rsidR="00AA6369" w:rsidRPr="00433910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2" w:type="dxa"/>
          </w:tcPr>
          <w:p w14:paraId="06073D3E" w14:textId="474421AB" w:rsidR="00AA6369" w:rsidRPr="00433910" w:rsidRDefault="00AA6369" w:rsidP="00AA63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1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3910">
              <w:rPr>
                <w:rFonts w:ascii="Angsana New" w:hAnsi="Angsana New"/>
                <w:sz w:val="30"/>
                <w:szCs w:val="30"/>
              </w:rPr>
              <w:t>91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 ถึงร้อยละ </w:t>
            </w:r>
            <w:r w:rsidRPr="00433910">
              <w:rPr>
                <w:rFonts w:ascii="Angsana New" w:hAnsi="Angsana New"/>
                <w:sz w:val="30"/>
                <w:szCs w:val="30"/>
              </w:rPr>
              <w:t>34.38</w:t>
            </w:r>
            <w:r w:rsidRPr="00433910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4C8FDB82" w14:textId="77777777" w:rsidR="00CB6EC0" w:rsidRPr="00DF6609" w:rsidRDefault="00CB6EC0" w:rsidP="004C509C">
      <w:pPr>
        <w:rPr>
          <w:rFonts w:ascii="Angsana New" w:hAnsi="Angsana New"/>
          <w:sz w:val="24"/>
          <w:szCs w:val="24"/>
        </w:rPr>
      </w:pPr>
    </w:p>
    <w:p w14:paraId="45E4E4E4" w14:textId="77777777" w:rsidR="004C509C" w:rsidRPr="00433910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433910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792DD06C" w14:textId="77777777" w:rsidR="004C509C" w:rsidRPr="00DF6609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6DA1B804" w14:textId="0E4A298D" w:rsidR="004C509C" w:rsidRPr="00433910" w:rsidRDefault="004C509C" w:rsidP="00DD4C35">
      <w:pPr>
        <w:jc w:val="thaiDistribute"/>
        <w:rPr>
          <w:rFonts w:ascii="Angsana New" w:hAnsi="Angsana New"/>
          <w:sz w:val="30"/>
          <w:szCs w:val="30"/>
        </w:rPr>
      </w:pPr>
      <w:r w:rsidRPr="00433910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</w:t>
      </w:r>
      <w:r w:rsidR="00693D85" w:rsidRPr="0043391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2AA" w:rsidRPr="00433910">
        <w:rPr>
          <w:rFonts w:ascii="Angsana New" w:hAnsi="Angsana New"/>
          <w:sz w:val="30"/>
          <w:szCs w:val="30"/>
        </w:rPr>
        <w:t>31</w:t>
      </w:r>
      <w:r w:rsidR="00693D85" w:rsidRPr="004339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C63DB">
        <w:rPr>
          <w:rFonts w:ascii="Angsana New" w:hAnsi="Angsana New"/>
          <w:sz w:val="30"/>
          <w:szCs w:val="30"/>
        </w:rPr>
        <w:t>256</w:t>
      </w:r>
      <w:r w:rsidR="00AA6369">
        <w:rPr>
          <w:rFonts w:ascii="Angsana New" w:hAnsi="Angsana New"/>
          <w:sz w:val="30"/>
          <w:szCs w:val="30"/>
        </w:rPr>
        <w:t>8</w:t>
      </w:r>
      <w:r w:rsidR="00D66CB4" w:rsidRPr="00433910">
        <w:rPr>
          <w:rFonts w:ascii="Angsana New" w:hAnsi="Angsana New"/>
          <w:sz w:val="30"/>
          <w:szCs w:val="30"/>
          <w:cs/>
        </w:rPr>
        <w:t xml:space="preserve"> </w:t>
      </w:r>
      <w:r w:rsidR="00FE3384" w:rsidRPr="00433910">
        <w:rPr>
          <w:rFonts w:ascii="Angsana New" w:hAnsi="Angsana New"/>
          <w:sz w:val="30"/>
          <w:szCs w:val="30"/>
          <w:cs/>
        </w:rPr>
        <w:t>ดัง</w:t>
      </w:r>
      <w:r w:rsidRPr="00433910">
        <w:rPr>
          <w:rFonts w:ascii="Angsana New" w:hAnsi="Angsana New"/>
          <w:sz w:val="30"/>
          <w:szCs w:val="30"/>
          <w:cs/>
        </w:rPr>
        <w:t>นี้</w:t>
      </w:r>
    </w:p>
    <w:p w14:paraId="701D6A29" w14:textId="77777777" w:rsidR="00C858C8" w:rsidRPr="00DF6609" w:rsidRDefault="00C858C8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24" w:type="dxa"/>
        <w:tblLayout w:type="fixed"/>
        <w:tblLook w:val="0000" w:firstRow="0" w:lastRow="0" w:firstColumn="0" w:lastColumn="0" w:noHBand="0" w:noVBand="0"/>
      </w:tblPr>
      <w:tblGrid>
        <w:gridCol w:w="2988"/>
        <w:gridCol w:w="1530"/>
        <w:gridCol w:w="283"/>
        <w:gridCol w:w="993"/>
        <w:gridCol w:w="283"/>
        <w:gridCol w:w="992"/>
        <w:gridCol w:w="284"/>
        <w:gridCol w:w="992"/>
        <w:gridCol w:w="284"/>
        <w:gridCol w:w="995"/>
      </w:tblGrid>
      <w:tr w:rsidR="00EA1C08" w:rsidRPr="00433910" w14:paraId="72409276" w14:textId="77777777" w:rsidTr="00625CC3">
        <w:trPr>
          <w:cantSplit/>
        </w:trPr>
        <w:tc>
          <w:tcPr>
            <w:tcW w:w="2988" w:type="dxa"/>
          </w:tcPr>
          <w:p w14:paraId="337E98B6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B554A9" w14:textId="77777777" w:rsidR="00994A64" w:rsidRPr="00433910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97DA95E" w14:textId="77777777" w:rsidR="00994A64" w:rsidRPr="00433910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3" w:type="dxa"/>
            <w:gridSpan w:val="7"/>
            <w:tcBorders>
              <w:bottom w:val="single" w:sz="4" w:space="0" w:color="auto"/>
            </w:tcBorders>
          </w:tcPr>
          <w:p w14:paraId="24D74A0D" w14:textId="77777777" w:rsidR="00994A64" w:rsidRPr="00433910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433910" w14:paraId="5B8CE3F6" w14:textId="77777777" w:rsidTr="00625CC3">
        <w:trPr>
          <w:cantSplit/>
        </w:trPr>
        <w:tc>
          <w:tcPr>
            <w:tcW w:w="2988" w:type="dxa"/>
          </w:tcPr>
          <w:p w14:paraId="323FAC7C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FC8CF03" w14:textId="77777777" w:rsidR="00994A64" w:rsidRPr="00433910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65BA883E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9B0C7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ECF9E9B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471C2" w14:textId="77777777" w:rsidR="00994A64" w:rsidRPr="00433910" w:rsidRDefault="00994A64" w:rsidP="006A4E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29" w:rsidRPr="00433910" w14:paraId="7BFADB6A" w14:textId="77777777" w:rsidTr="00625CC3">
        <w:trPr>
          <w:cantSplit/>
        </w:trPr>
        <w:tc>
          <w:tcPr>
            <w:tcW w:w="2988" w:type="dxa"/>
          </w:tcPr>
          <w:p w14:paraId="47122EF5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A037A3" w14:textId="77777777" w:rsidR="00994A64" w:rsidRPr="00433910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</w:tcPr>
          <w:p w14:paraId="60831864" w14:textId="77777777"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4BACAA" w14:textId="77777777"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122BC4A9" w14:textId="77777777" w:rsidR="00994A64" w:rsidRPr="00433910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244523" w14:textId="77777777"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4" w:type="dxa"/>
          </w:tcPr>
          <w:p w14:paraId="6E7D1CF7" w14:textId="77777777" w:rsidR="00994A64" w:rsidRPr="00433910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CD13FC" w14:textId="77777777"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668485E2" w14:textId="77777777" w:rsidR="00994A64" w:rsidRPr="00433910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511190E" w14:textId="77777777" w:rsidR="00994A64" w:rsidRPr="00433910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91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4B3F29" w:rsidRPr="00433910" w14:paraId="52899125" w14:textId="77777777" w:rsidTr="00625CC3">
        <w:trPr>
          <w:cantSplit/>
        </w:trPr>
        <w:tc>
          <w:tcPr>
            <w:tcW w:w="2988" w:type="dxa"/>
          </w:tcPr>
          <w:p w14:paraId="61C06D96" w14:textId="77777777" w:rsidR="009E4B73" w:rsidRPr="00433910" w:rsidRDefault="009E4B73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30" w:type="dxa"/>
          </w:tcPr>
          <w:p w14:paraId="2E390BE7" w14:textId="77777777" w:rsidR="009E4B73" w:rsidRPr="00433910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433910">
              <w:rPr>
                <w:cs/>
              </w:rPr>
              <w:t xml:space="preserve">ร้อยละ </w:t>
            </w:r>
            <w:r w:rsidR="00DB12AA" w:rsidRPr="00433910">
              <w:t>1</w:t>
            </w:r>
          </w:p>
        </w:tc>
        <w:tc>
          <w:tcPr>
            <w:tcW w:w="283" w:type="dxa"/>
          </w:tcPr>
          <w:p w14:paraId="5D8A72C9" w14:textId="77777777" w:rsidR="009E4B73" w:rsidRPr="00433910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3" w:type="dxa"/>
          </w:tcPr>
          <w:p w14:paraId="23626901" w14:textId="073AF5E9" w:rsidR="009E4B73" w:rsidRPr="00BD372C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BD372C">
              <w:t>(</w:t>
            </w:r>
            <w:r w:rsidR="00BD372C">
              <w:t>7,160</w:t>
            </w:r>
            <w:r w:rsidRPr="00BD372C">
              <w:t>)</w:t>
            </w:r>
          </w:p>
        </w:tc>
        <w:tc>
          <w:tcPr>
            <w:tcW w:w="283" w:type="dxa"/>
          </w:tcPr>
          <w:p w14:paraId="116318FE" w14:textId="77777777" w:rsidR="009E4B73" w:rsidRPr="00BD372C" w:rsidRDefault="009E4B73" w:rsidP="009E4B7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C282A5" w14:textId="2430CFBA" w:rsidR="009E4B73" w:rsidRPr="00BD372C" w:rsidRDefault="00BD372C" w:rsidP="009E4B73">
            <w:pPr>
              <w:pStyle w:val="BodyText3"/>
              <w:ind w:right="137"/>
              <w:jc w:val="right"/>
            </w:pPr>
            <w:r>
              <w:t>8,224</w:t>
            </w:r>
          </w:p>
        </w:tc>
        <w:tc>
          <w:tcPr>
            <w:tcW w:w="284" w:type="dxa"/>
          </w:tcPr>
          <w:p w14:paraId="3E1ABA86" w14:textId="77777777" w:rsidR="009E4B73" w:rsidRPr="00BD372C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22728491" w14:textId="53417254" w:rsidR="009E4B73" w:rsidRPr="00BD372C" w:rsidRDefault="009E4B73" w:rsidP="009E4B73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BD372C">
              <w:t>(</w:t>
            </w:r>
            <w:r w:rsidR="00BD372C">
              <w:t>4,281</w:t>
            </w:r>
            <w:r w:rsidRPr="00BD372C">
              <w:t>)</w:t>
            </w:r>
          </w:p>
        </w:tc>
        <w:tc>
          <w:tcPr>
            <w:tcW w:w="284" w:type="dxa"/>
          </w:tcPr>
          <w:p w14:paraId="1E547902" w14:textId="77777777" w:rsidR="009E4B73" w:rsidRPr="00BD372C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5" w:type="dxa"/>
          </w:tcPr>
          <w:p w14:paraId="29B2FC66" w14:textId="0FA1B653" w:rsidR="009E4B73" w:rsidRPr="00BD372C" w:rsidRDefault="00B4325F" w:rsidP="009E4B73">
            <w:pPr>
              <w:pStyle w:val="BodyText3"/>
              <w:ind w:right="137"/>
              <w:jc w:val="right"/>
            </w:pPr>
            <w:r w:rsidRPr="00BD372C">
              <w:t>4,</w:t>
            </w:r>
            <w:r w:rsidR="00BD372C">
              <w:t>900</w:t>
            </w:r>
          </w:p>
        </w:tc>
      </w:tr>
      <w:tr w:rsidR="004B3F29" w:rsidRPr="00433910" w14:paraId="63D9CDE2" w14:textId="77777777" w:rsidTr="00625CC3">
        <w:trPr>
          <w:cantSplit/>
        </w:trPr>
        <w:tc>
          <w:tcPr>
            <w:tcW w:w="2988" w:type="dxa"/>
          </w:tcPr>
          <w:p w14:paraId="02922C36" w14:textId="77777777" w:rsidR="00994A64" w:rsidRPr="00433910" w:rsidRDefault="00994A64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3CB6B915" w14:textId="77777777" w:rsidR="00994A64" w:rsidRPr="0043391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433910">
              <w:rPr>
                <w:cs/>
              </w:rPr>
              <w:t xml:space="preserve">ร้อยละ </w:t>
            </w:r>
            <w:r w:rsidR="00DB12AA" w:rsidRPr="00433910">
              <w:t>1</w:t>
            </w:r>
          </w:p>
        </w:tc>
        <w:tc>
          <w:tcPr>
            <w:tcW w:w="283" w:type="dxa"/>
          </w:tcPr>
          <w:p w14:paraId="48E72D94" w14:textId="77777777" w:rsidR="00994A64" w:rsidRPr="00433910" w:rsidRDefault="00994A64" w:rsidP="00994A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993" w:type="dxa"/>
          </w:tcPr>
          <w:p w14:paraId="67CC542A" w14:textId="17602A6F" w:rsidR="00994A64" w:rsidRPr="00BD372C" w:rsidRDefault="00BD372C" w:rsidP="00994A64">
            <w:pPr>
              <w:pStyle w:val="BodyText3"/>
              <w:ind w:right="137"/>
              <w:jc w:val="right"/>
            </w:pPr>
            <w:r>
              <w:t>7,599</w:t>
            </w:r>
          </w:p>
        </w:tc>
        <w:tc>
          <w:tcPr>
            <w:tcW w:w="283" w:type="dxa"/>
          </w:tcPr>
          <w:p w14:paraId="24C5C173" w14:textId="77777777" w:rsidR="00994A64" w:rsidRPr="00BD372C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19B2BB9" w14:textId="071CDDAB" w:rsidR="00994A64" w:rsidRPr="00BD372C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BD372C">
              <w:t>(</w:t>
            </w:r>
            <w:r w:rsidR="00433910" w:rsidRPr="00BD372C">
              <w:t>6</w:t>
            </w:r>
            <w:r w:rsidR="00B4325F" w:rsidRPr="00BD372C">
              <w:t>,</w:t>
            </w:r>
            <w:r w:rsidR="00BD372C">
              <w:t>767</w:t>
            </w:r>
            <w:r w:rsidR="00994A64" w:rsidRPr="00BD372C">
              <w:t>)</w:t>
            </w:r>
          </w:p>
        </w:tc>
        <w:tc>
          <w:tcPr>
            <w:tcW w:w="284" w:type="dxa"/>
          </w:tcPr>
          <w:p w14:paraId="48E934F8" w14:textId="77777777" w:rsidR="00994A64" w:rsidRPr="00BD372C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35A1E2FD" w14:textId="416986F2" w:rsidR="00994A64" w:rsidRPr="00BD372C" w:rsidRDefault="00433910" w:rsidP="00994A64">
            <w:pPr>
              <w:pStyle w:val="BodyText3"/>
              <w:ind w:right="137"/>
              <w:jc w:val="right"/>
            </w:pPr>
            <w:r w:rsidRPr="00BD372C">
              <w:t>4</w:t>
            </w:r>
            <w:r w:rsidR="00B4325F" w:rsidRPr="00BD372C">
              <w:t>,</w:t>
            </w:r>
            <w:r w:rsidR="00BD372C">
              <w:t>572</w:t>
            </w:r>
          </w:p>
        </w:tc>
        <w:tc>
          <w:tcPr>
            <w:tcW w:w="284" w:type="dxa"/>
          </w:tcPr>
          <w:p w14:paraId="1E8DD609" w14:textId="77777777" w:rsidR="00994A64" w:rsidRPr="00BD372C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5" w:type="dxa"/>
          </w:tcPr>
          <w:p w14:paraId="4258CDBE" w14:textId="76E04AA6" w:rsidR="00994A64" w:rsidRPr="00BD372C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BD372C">
              <w:t>(</w:t>
            </w:r>
            <w:r w:rsidR="00BD372C">
              <w:t>4,089</w:t>
            </w:r>
            <w:r w:rsidR="00994A64" w:rsidRPr="00BD372C">
              <w:t>)</w:t>
            </w:r>
          </w:p>
        </w:tc>
      </w:tr>
      <w:tr w:rsidR="004B3F29" w:rsidRPr="00433910" w14:paraId="70EE08A3" w14:textId="77777777" w:rsidTr="00625CC3">
        <w:trPr>
          <w:cantSplit/>
        </w:trPr>
        <w:tc>
          <w:tcPr>
            <w:tcW w:w="2988" w:type="dxa"/>
          </w:tcPr>
          <w:p w14:paraId="35BC4B77" w14:textId="77777777" w:rsidR="00994A64" w:rsidRPr="00433910" w:rsidRDefault="00994A64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 w:hanging="14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391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30" w:type="dxa"/>
          </w:tcPr>
          <w:p w14:paraId="13A7F172" w14:textId="77777777" w:rsidR="00994A64" w:rsidRPr="0043391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433910">
              <w:rPr>
                <w:cs/>
              </w:rPr>
              <w:t xml:space="preserve">ร้อยละ </w:t>
            </w:r>
            <w:r w:rsidR="00DB12AA" w:rsidRPr="00433910">
              <w:t>20</w:t>
            </w:r>
          </w:p>
        </w:tc>
        <w:tc>
          <w:tcPr>
            <w:tcW w:w="283" w:type="dxa"/>
          </w:tcPr>
          <w:p w14:paraId="2CE65465" w14:textId="77777777" w:rsidR="00994A64" w:rsidRPr="00433910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1B406017" w14:textId="06B24F35" w:rsidR="00994A64" w:rsidRPr="00BD372C" w:rsidRDefault="00130D39" w:rsidP="0019659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BD372C">
              <w:t>(</w:t>
            </w:r>
            <w:r w:rsidR="00BD372C">
              <w:t>6,000</w:t>
            </w:r>
            <w:r w:rsidR="00994A64" w:rsidRPr="00BD372C">
              <w:t>)</w:t>
            </w:r>
          </w:p>
        </w:tc>
        <w:tc>
          <w:tcPr>
            <w:tcW w:w="283" w:type="dxa"/>
          </w:tcPr>
          <w:p w14:paraId="0FB30B14" w14:textId="77777777" w:rsidR="00994A64" w:rsidRPr="00BD372C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62BCC4FF" w14:textId="06FB5607" w:rsidR="00994A64" w:rsidRPr="00BD372C" w:rsidRDefault="00433910" w:rsidP="00994A64">
            <w:pPr>
              <w:pStyle w:val="BodyText3"/>
              <w:ind w:right="137"/>
              <w:jc w:val="right"/>
            </w:pPr>
            <w:r w:rsidRPr="00BD372C">
              <w:t>6</w:t>
            </w:r>
            <w:r w:rsidR="00B4325F" w:rsidRPr="00BD372C">
              <w:t>,</w:t>
            </w:r>
            <w:r w:rsidR="00BD372C">
              <w:t>931</w:t>
            </w:r>
          </w:p>
        </w:tc>
        <w:tc>
          <w:tcPr>
            <w:tcW w:w="284" w:type="dxa"/>
          </w:tcPr>
          <w:p w14:paraId="7EDE5674" w14:textId="77777777" w:rsidR="00994A64" w:rsidRPr="00BD372C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2A7AEF5" w14:textId="37A386D5" w:rsidR="00994A64" w:rsidRPr="00BD372C" w:rsidRDefault="009E4B73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BD372C">
              <w:t>(</w:t>
            </w:r>
            <w:r w:rsidR="00B4325F" w:rsidRPr="00BD372C">
              <w:t>3,</w:t>
            </w:r>
            <w:r w:rsidR="00BD372C">
              <w:t>76</w:t>
            </w:r>
            <w:r w:rsidR="00467FF5">
              <w:t>4</w:t>
            </w:r>
            <w:r w:rsidR="00994A64" w:rsidRPr="00BD372C">
              <w:t>)</w:t>
            </w:r>
          </w:p>
        </w:tc>
        <w:tc>
          <w:tcPr>
            <w:tcW w:w="284" w:type="dxa"/>
          </w:tcPr>
          <w:p w14:paraId="65EFA892" w14:textId="77777777" w:rsidR="00994A64" w:rsidRPr="00BD372C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14:paraId="3622D264" w14:textId="696B38EA" w:rsidR="00994A64" w:rsidRPr="00BD372C" w:rsidRDefault="00BD372C" w:rsidP="00994A64">
            <w:pPr>
              <w:pStyle w:val="BodyText3"/>
              <w:ind w:right="137"/>
              <w:jc w:val="right"/>
            </w:pPr>
            <w:r>
              <w:t>4,373</w:t>
            </w:r>
          </w:p>
        </w:tc>
      </w:tr>
    </w:tbl>
    <w:p w14:paraId="76CE4BE6" w14:textId="77777777" w:rsidR="00D66CB4" w:rsidRDefault="00D66CB4" w:rsidP="00DA7E80">
      <w:pPr>
        <w:pStyle w:val="NoSpacing"/>
        <w:jc w:val="both"/>
        <w:rPr>
          <w:rFonts w:ascii="Angsana New" w:hAnsi="Angsana New"/>
          <w:sz w:val="24"/>
          <w:szCs w:val="24"/>
        </w:rPr>
      </w:pPr>
    </w:p>
    <w:p w14:paraId="6342ABF7" w14:textId="5EE56E58" w:rsidR="003C63DB" w:rsidRPr="00DF6609" w:rsidRDefault="00094F64" w:rsidP="00127C2C">
      <w:pPr>
        <w:pStyle w:val="NoSpacing"/>
        <w:jc w:val="thaiDistribute"/>
        <w:rPr>
          <w:rFonts w:ascii="Angsana New" w:hAnsi="Angsana New"/>
          <w:spacing w:val="-4"/>
          <w:szCs w:val="30"/>
        </w:rPr>
      </w:pPr>
      <w:r w:rsidRPr="00DF6609">
        <w:rPr>
          <w:rFonts w:ascii="Angsana New" w:hAnsi="Angsana New"/>
          <w:spacing w:val="-4"/>
          <w:szCs w:val="30"/>
          <w:cs/>
        </w:rPr>
        <w:lastRenderedPageBreak/>
        <w:t>อายุครบกำหนดจนถึงวันเกษียณอายุถัวเฉลี่ยถ่วงน้ำหนักขอ</w:t>
      </w:r>
      <w:r w:rsidRPr="00E94004">
        <w:rPr>
          <w:rFonts w:ascii="Angsana New" w:hAnsi="Angsana New"/>
          <w:spacing w:val="-4"/>
          <w:szCs w:val="30"/>
          <w:cs/>
        </w:rPr>
        <w:t xml:space="preserve">งประมาณการหนี้สินข้างต้นในปี </w:t>
      </w:r>
      <w:r w:rsidRPr="00E94004">
        <w:rPr>
          <w:rFonts w:ascii="Angsana New" w:hAnsi="Angsana New"/>
          <w:spacing w:val="-4"/>
          <w:szCs w:val="30"/>
        </w:rPr>
        <w:t>256</w:t>
      </w:r>
      <w:r w:rsidR="00AA6369" w:rsidRPr="00E94004">
        <w:rPr>
          <w:rFonts w:ascii="Angsana New" w:hAnsi="Angsana New"/>
          <w:spacing w:val="-4"/>
          <w:szCs w:val="30"/>
        </w:rPr>
        <w:t>8</w:t>
      </w:r>
      <w:r w:rsidRPr="00E94004">
        <w:rPr>
          <w:rFonts w:ascii="Angsana New" w:hAnsi="Angsana New"/>
          <w:spacing w:val="-4"/>
          <w:szCs w:val="30"/>
          <w:cs/>
        </w:rPr>
        <w:t xml:space="preserve"> และ </w:t>
      </w:r>
      <w:r w:rsidRPr="00E94004">
        <w:rPr>
          <w:rFonts w:ascii="Angsana New" w:hAnsi="Angsana New"/>
          <w:spacing w:val="-4"/>
          <w:szCs w:val="30"/>
        </w:rPr>
        <w:t>256</w:t>
      </w:r>
      <w:r w:rsidR="00AA6369" w:rsidRPr="00E94004">
        <w:rPr>
          <w:rFonts w:ascii="Angsana New" w:hAnsi="Angsana New"/>
          <w:spacing w:val="-4"/>
          <w:szCs w:val="30"/>
        </w:rPr>
        <w:t>7</w:t>
      </w:r>
      <w:r w:rsidRPr="00E94004">
        <w:rPr>
          <w:rFonts w:ascii="Angsana New" w:hAnsi="Angsana New"/>
          <w:spacing w:val="-4"/>
          <w:szCs w:val="30"/>
          <w:cs/>
        </w:rPr>
        <w:t xml:space="preserve"> อยู่ที่ </w:t>
      </w:r>
      <w:r w:rsidRPr="00E94004">
        <w:rPr>
          <w:rFonts w:ascii="Angsana New" w:hAnsi="Angsana New"/>
          <w:spacing w:val="-4"/>
          <w:szCs w:val="30"/>
        </w:rPr>
        <w:t>17.6</w:t>
      </w:r>
      <w:r w:rsidR="00E94004" w:rsidRPr="00E94004">
        <w:rPr>
          <w:rFonts w:ascii="Angsana New" w:hAnsi="Angsana New"/>
          <w:spacing w:val="-4"/>
          <w:szCs w:val="30"/>
        </w:rPr>
        <w:t>4</w:t>
      </w:r>
      <w:r w:rsidRPr="00E94004">
        <w:rPr>
          <w:rFonts w:ascii="Angsana New" w:hAnsi="Angsana New"/>
          <w:spacing w:val="-4"/>
          <w:szCs w:val="30"/>
        </w:rPr>
        <w:t xml:space="preserve"> - 2</w:t>
      </w:r>
      <w:r w:rsidR="00E94004" w:rsidRPr="00E94004">
        <w:rPr>
          <w:rFonts w:ascii="Angsana New" w:hAnsi="Angsana New"/>
          <w:spacing w:val="-4"/>
          <w:szCs w:val="30"/>
        </w:rPr>
        <w:t>6</w:t>
      </w:r>
      <w:r w:rsidRPr="00E94004">
        <w:rPr>
          <w:rFonts w:ascii="Angsana New" w:hAnsi="Angsana New"/>
          <w:spacing w:val="-4"/>
          <w:szCs w:val="30"/>
        </w:rPr>
        <w:t>.</w:t>
      </w:r>
      <w:r w:rsidR="00E94004" w:rsidRPr="00E94004">
        <w:rPr>
          <w:rFonts w:ascii="Angsana New" w:hAnsi="Angsana New"/>
          <w:spacing w:val="-4"/>
          <w:szCs w:val="30"/>
        </w:rPr>
        <w:t>35</w:t>
      </w:r>
      <w:r w:rsidRPr="00E94004">
        <w:rPr>
          <w:rFonts w:ascii="Angsana New" w:hAnsi="Angsana New"/>
          <w:spacing w:val="-4"/>
          <w:szCs w:val="30"/>
          <w:cs/>
        </w:rPr>
        <w:t xml:space="preserve"> ปี และ </w:t>
      </w:r>
      <w:r w:rsidR="00AA6369" w:rsidRPr="00E94004">
        <w:rPr>
          <w:rFonts w:ascii="Angsana New" w:hAnsi="Angsana New"/>
          <w:spacing w:val="-4"/>
          <w:szCs w:val="30"/>
        </w:rPr>
        <w:t>17.69 - 24.25</w:t>
      </w:r>
      <w:r w:rsidR="00AA6369" w:rsidRPr="00E94004">
        <w:rPr>
          <w:rFonts w:ascii="Angsana New" w:hAnsi="Angsana New"/>
          <w:spacing w:val="-4"/>
          <w:szCs w:val="30"/>
          <w:cs/>
        </w:rPr>
        <w:t xml:space="preserve"> </w:t>
      </w:r>
      <w:r w:rsidRPr="00E94004">
        <w:rPr>
          <w:rFonts w:ascii="Angsana New" w:hAnsi="Angsana New"/>
          <w:spacing w:val="-4"/>
          <w:szCs w:val="30"/>
          <w:cs/>
        </w:rPr>
        <w:t xml:space="preserve">ปี ตามลำดับในงบการเงินรวม และ </w:t>
      </w:r>
      <w:r w:rsidR="00747505" w:rsidRPr="00E94004">
        <w:rPr>
          <w:rFonts w:ascii="Angsana New" w:hAnsi="Angsana New"/>
          <w:spacing w:val="-4"/>
          <w:szCs w:val="30"/>
        </w:rPr>
        <w:t>17.6</w:t>
      </w:r>
      <w:r w:rsidR="00D748C7" w:rsidRPr="00E94004">
        <w:rPr>
          <w:rFonts w:ascii="Angsana New" w:hAnsi="Angsana New"/>
          <w:spacing w:val="-4"/>
          <w:szCs w:val="30"/>
        </w:rPr>
        <w:t>4</w:t>
      </w:r>
      <w:r w:rsidR="00747505" w:rsidRPr="00E94004">
        <w:rPr>
          <w:rFonts w:ascii="Angsana New" w:hAnsi="Angsana New"/>
          <w:spacing w:val="-4"/>
          <w:szCs w:val="30"/>
        </w:rPr>
        <w:t xml:space="preserve"> </w:t>
      </w:r>
      <w:r w:rsidRPr="00E94004">
        <w:rPr>
          <w:rFonts w:ascii="Angsana New" w:hAnsi="Angsana New"/>
          <w:spacing w:val="-4"/>
          <w:szCs w:val="30"/>
          <w:cs/>
        </w:rPr>
        <w:t xml:space="preserve">ปี และ </w:t>
      </w:r>
      <w:r w:rsidR="00AA6369" w:rsidRPr="00E94004">
        <w:rPr>
          <w:rFonts w:ascii="Angsana New" w:hAnsi="Angsana New"/>
          <w:spacing w:val="-4"/>
          <w:szCs w:val="30"/>
        </w:rPr>
        <w:t xml:space="preserve">17.69 </w:t>
      </w:r>
      <w:r w:rsidRPr="00E94004">
        <w:rPr>
          <w:rFonts w:ascii="Angsana New" w:hAnsi="Angsana New"/>
          <w:spacing w:val="-4"/>
          <w:szCs w:val="30"/>
          <w:cs/>
        </w:rPr>
        <w:t>ปี ตามลำดับในงบการเงินเฉพาะกิจการ</w:t>
      </w:r>
    </w:p>
    <w:p w14:paraId="66E90CAB" w14:textId="77777777" w:rsidR="008B4C2F" w:rsidRPr="00B15F43" w:rsidRDefault="008B4C2F" w:rsidP="003C63DB">
      <w:pPr>
        <w:pStyle w:val="NoSpacing"/>
        <w:rPr>
          <w:rFonts w:ascii="Angsana New" w:hAnsi="Angsana New"/>
          <w:sz w:val="24"/>
          <w:szCs w:val="24"/>
        </w:rPr>
      </w:pPr>
    </w:p>
    <w:p w14:paraId="234894D0" w14:textId="52744EE6" w:rsidR="002A275C" w:rsidRPr="00433910" w:rsidRDefault="00264264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3910">
        <w:rPr>
          <w:rFonts w:ascii="Angsana New" w:hAnsi="Angsana New"/>
          <w:b/>
          <w:bCs/>
          <w:sz w:val="30"/>
          <w:szCs w:val="30"/>
        </w:rPr>
        <w:t>2</w:t>
      </w:r>
      <w:r w:rsidR="00127C2C">
        <w:rPr>
          <w:rFonts w:ascii="Angsana New" w:hAnsi="Angsana New"/>
          <w:b/>
          <w:bCs/>
          <w:sz w:val="30"/>
          <w:szCs w:val="30"/>
        </w:rPr>
        <w:t>0</w:t>
      </w:r>
      <w:r w:rsidR="002A275C" w:rsidRPr="00433910">
        <w:rPr>
          <w:rFonts w:ascii="Angsana New" w:hAnsi="Angsana New"/>
          <w:b/>
          <w:bCs/>
          <w:sz w:val="30"/>
          <w:szCs w:val="30"/>
        </w:rPr>
        <w:t>.</w:t>
      </w:r>
      <w:r w:rsidR="002A275C" w:rsidRPr="00433910">
        <w:rPr>
          <w:rFonts w:ascii="Angsana New" w:hAnsi="Angsana New"/>
          <w:b/>
          <w:bCs/>
          <w:sz w:val="30"/>
          <w:szCs w:val="30"/>
        </w:rPr>
        <w:tab/>
      </w:r>
      <w:r w:rsidR="009B48F3" w:rsidRPr="00433910">
        <w:rPr>
          <w:rFonts w:ascii="Angsana New" w:hAnsi="Angsana New"/>
          <w:b/>
          <w:bCs/>
          <w:sz w:val="30"/>
          <w:szCs w:val="30"/>
          <w:cs/>
        </w:rPr>
        <w:t>เงินปันผลจ่าย</w:t>
      </w:r>
    </w:p>
    <w:p w14:paraId="3281AA15" w14:textId="77777777" w:rsidR="002A275C" w:rsidRPr="00B15F43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14:paraId="3366BC26" w14:textId="35077F17" w:rsidR="00815A3D" w:rsidRPr="003C36B6" w:rsidRDefault="00815A3D" w:rsidP="0081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ในที่ประชุมสามัญผู้ถือหุ้นประจำปี </w:t>
      </w:r>
      <w:r w:rsidRPr="003C36B6">
        <w:rPr>
          <w:rFonts w:ascii="Angsana New" w:hAnsi="Angsana New"/>
          <w:spacing w:val="-6"/>
          <w:sz w:val="30"/>
          <w:szCs w:val="30"/>
        </w:rPr>
        <w:t>2567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เมื่อวันที่ </w:t>
      </w:r>
      <w:r w:rsidRPr="003C36B6">
        <w:rPr>
          <w:rFonts w:ascii="Angsana New" w:hAnsi="Angsana New"/>
          <w:spacing w:val="-6"/>
          <w:sz w:val="30"/>
          <w:szCs w:val="30"/>
        </w:rPr>
        <w:t>29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Pr="003C36B6">
        <w:rPr>
          <w:rFonts w:ascii="Angsana New" w:hAnsi="Angsana New"/>
          <w:spacing w:val="-6"/>
          <w:sz w:val="30"/>
          <w:szCs w:val="30"/>
        </w:rPr>
        <w:t>2567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3C36B6">
        <w:rPr>
          <w:rFonts w:ascii="Angsana New" w:hAnsi="Angsana New"/>
          <w:spacing w:val="-6"/>
          <w:sz w:val="30"/>
          <w:szCs w:val="30"/>
        </w:rPr>
        <w:t xml:space="preserve">2566 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ในอัตราหุ้นละ </w:t>
      </w:r>
      <w:r w:rsidRPr="003C36B6">
        <w:rPr>
          <w:rFonts w:ascii="Angsana New" w:hAnsi="Angsana New"/>
          <w:spacing w:val="-6"/>
          <w:sz w:val="30"/>
          <w:szCs w:val="30"/>
        </w:rPr>
        <w:t>0.01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บาทเป็นจำนวนเงินรวม</w:t>
      </w:r>
      <w:r w:rsidR="003C36B6" w:rsidRPr="003C36B6">
        <w:rPr>
          <w:rFonts w:ascii="Angsana New" w:hAnsi="Angsana New"/>
          <w:spacing w:val="-6"/>
          <w:sz w:val="30"/>
          <w:szCs w:val="30"/>
          <w:cs/>
        </w:rPr>
        <w:t>ประมาณ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C36B6">
        <w:rPr>
          <w:rFonts w:ascii="Angsana New" w:hAnsi="Angsana New"/>
          <w:spacing w:val="-6"/>
          <w:sz w:val="30"/>
          <w:szCs w:val="30"/>
        </w:rPr>
        <w:t>27</w:t>
      </w:r>
      <w:r w:rsidR="003C36B6" w:rsidRPr="003C36B6">
        <w:rPr>
          <w:rFonts w:ascii="Angsana New" w:hAnsi="Angsana New"/>
          <w:spacing w:val="-6"/>
          <w:sz w:val="30"/>
          <w:szCs w:val="30"/>
          <w:cs/>
        </w:rPr>
        <w:t>.</w:t>
      </w:r>
      <w:r w:rsidR="003C36B6" w:rsidRPr="003C36B6">
        <w:rPr>
          <w:rFonts w:ascii="Angsana New" w:hAnsi="Angsana New"/>
          <w:spacing w:val="-6"/>
          <w:sz w:val="30"/>
          <w:szCs w:val="30"/>
        </w:rPr>
        <w:t>7</w:t>
      </w:r>
      <w:r w:rsidRPr="003C36B6">
        <w:rPr>
          <w:rFonts w:ascii="Angsana New" w:hAnsi="Angsana New"/>
          <w:spacing w:val="-6"/>
          <w:sz w:val="30"/>
          <w:szCs w:val="30"/>
        </w:rPr>
        <w:t xml:space="preserve"> </w:t>
      </w:r>
      <w:r w:rsidR="003C36B6" w:rsidRPr="003C36B6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3C36B6">
        <w:rPr>
          <w:rFonts w:ascii="Angsana New" w:hAnsi="Angsana New"/>
          <w:spacing w:val="-6"/>
          <w:sz w:val="30"/>
          <w:szCs w:val="30"/>
          <w:cs/>
        </w:rPr>
        <w:t>บาท โดยจ่ายเงินปันผลให้แก่ผู้ถือหุ้นในวันที่</w:t>
      </w:r>
      <w:r w:rsidRPr="003C36B6">
        <w:rPr>
          <w:rFonts w:ascii="Angsana New" w:hAnsi="Angsana New"/>
          <w:spacing w:val="-6"/>
          <w:sz w:val="30"/>
          <w:szCs w:val="30"/>
        </w:rPr>
        <w:t xml:space="preserve"> 29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Pr="003C36B6">
        <w:rPr>
          <w:rFonts w:ascii="Angsana New" w:hAnsi="Angsana New"/>
          <w:spacing w:val="-6"/>
          <w:sz w:val="30"/>
          <w:szCs w:val="30"/>
        </w:rPr>
        <w:t>2567</w:t>
      </w:r>
    </w:p>
    <w:p w14:paraId="074CD374" w14:textId="77777777" w:rsidR="009B48F3" w:rsidRPr="00B15F4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7CF095D" w14:textId="084A57B6" w:rsidR="00AA6369" w:rsidRPr="003C36B6" w:rsidRDefault="00AA6369" w:rsidP="005C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ในที่ประชุมสามัญผู้ถือหุ้นประจำปี </w:t>
      </w:r>
      <w:r w:rsidRPr="003C36B6">
        <w:rPr>
          <w:rFonts w:ascii="Angsana New" w:hAnsi="Angsana New"/>
          <w:spacing w:val="-6"/>
          <w:sz w:val="30"/>
          <w:szCs w:val="30"/>
        </w:rPr>
        <w:t>2568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เมื่อวันที่ </w:t>
      </w:r>
      <w:r w:rsidRPr="003C36B6">
        <w:rPr>
          <w:rFonts w:ascii="Angsana New" w:hAnsi="Angsana New"/>
          <w:spacing w:val="-6"/>
          <w:sz w:val="30"/>
          <w:szCs w:val="30"/>
        </w:rPr>
        <w:t>28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Pr="003C36B6">
        <w:rPr>
          <w:rFonts w:ascii="Angsana New" w:hAnsi="Angsana New"/>
          <w:spacing w:val="-6"/>
          <w:sz w:val="30"/>
          <w:szCs w:val="30"/>
        </w:rPr>
        <w:t>2568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3C36B6">
        <w:rPr>
          <w:rFonts w:ascii="Angsana New" w:hAnsi="Angsana New"/>
          <w:spacing w:val="-6"/>
          <w:sz w:val="30"/>
          <w:szCs w:val="30"/>
        </w:rPr>
        <w:t>2567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ในอัตราหุ้นละ </w:t>
      </w:r>
      <w:r w:rsidRPr="003C36B6">
        <w:rPr>
          <w:rFonts w:ascii="Angsana New" w:hAnsi="Angsana New"/>
          <w:spacing w:val="-6"/>
          <w:sz w:val="30"/>
          <w:szCs w:val="30"/>
        </w:rPr>
        <w:t>0</w:t>
      </w:r>
      <w:r w:rsidRPr="003C36B6">
        <w:rPr>
          <w:rFonts w:ascii="Angsana New" w:hAnsi="Angsana New"/>
          <w:spacing w:val="-6"/>
          <w:sz w:val="30"/>
          <w:szCs w:val="30"/>
          <w:cs/>
        </w:rPr>
        <w:t>.</w:t>
      </w:r>
      <w:r w:rsidRPr="003C36B6">
        <w:rPr>
          <w:rFonts w:ascii="Angsana New" w:hAnsi="Angsana New"/>
          <w:spacing w:val="-6"/>
          <w:sz w:val="30"/>
          <w:szCs w:val="30"/>
        </w:rPr>
        <w:t>01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บาทเป็นจำนวนเงินรว</w:t>
      </w:r>
      <w:r w:rsidR="003C36B6" w:rsidRPr="003C36B6">
        <w:rPr>
          <w:rFonts w:ascii="Angsana New" w:hAnsi="Angsana New"/>
          <w:spacing w:val="-6"/>
          <w:sz w:val="30"/>
          <w:szCs w:val="30"/>
          <w:cs/>
        </w:rPr>
        <w:t>มประมาณ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C36B6">
        <w:rPr>
          <w:rFonts w:ascii="Angsana New" w:hAnsi="Angsana New"/>
          <w:spacing w:val="-6"/>
          <w:sz w:val="30"/>
          <w:szCs w:val="30"/>
        </w:rPr>
        <w:t>27</w:t>
      </w:r>
      <w:r w:rsidR="003C36B6" w:rsidRPr="003C36B6">
        <w:rPr>
          <w:rFonts w:ascii="Angsana New" w:hAnsi="Angsana New"/>
          <w:spacing w:val="-6"/>
          <w:sz w:val="30"/>
          <w:szCs w:val="30"/>
        </w:rPr>
        <w:t>.7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C36B6" w:rsidRPr="003C36B6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บาท โดยจ่ายเงินปันผลให้แก่ผู้ถือหุ้นในวันที่ </w:t>
      </w:r>
      <w:r w:rsidRPr="003C36B6">
        <w:rPr>
          <w:rFonts w:ascii="Angsana New" w:hAnsi="Angsana New"/>
          <w:spacing w:val="-6"/>
          <w:sz w:val="30"/>
          <w:szCs w:val="30"/>
        </w:rPr>
        <w:t>28</w:t>
      </w:r>
      <w:r w:rsidRPr="003C36B6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Pr="003C36B6">
        <w:rPr>
          <w:rFonts w:ascii="Angsana New" w:hAnsi="Angsana New"/>
          <w:spacing w:val="-6"/>
          <w:sz w:val="30"/>
          <w:szCs w:val="30"/>
        </w:rPr>
        <w:t>2568</w:t>
      </w:r>
    </w:p>
    <w:p w14:paraId="2958ADDB" w14:textId="77777777" w:rsidR="004B3F29" w:rsidRPr="00B15F43" w:rsidRDefault="004B3F29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4A12848C" w14:textId="4EB819AC"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127C2C">
        <w:rPr>
          <w:rFonts w:ascii="Angsana New" w:hAnsi="Angsana New"/>
          <w:b/>
          <w:bCs/>
          <w:sz w:val="30"/>
          <w:szCs w:val="30"/>
        </w:rPr>
        <w:t>1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ค่าใช้จ่ายภาษีเงินได้</w:t>
      </w:r>
    </w:p>
    <w:p w14:paraId="4373CE78" w14:textId="77777777" w:rsidR="003F6397" w:rsidRPr="00B15F43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14:paraId="4CC4A2BE" w14:textId="24993C27"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ค่าใช้จ่ายภาษีเงินได้ที่บันทึกในกำไรขาดทุนสำหรับปีสิ้นสุดวันที่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5C70E9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5C70E9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62DD9E94" w14:textId="77777777" w:rsidR="003F6397" w:rsidRPr="003C36B6" w:rsidRDefault="003F6397" w:rsidP="003F6397">
      <w:pPr>
        <w:tabs>
          <w:tab w:val="left" w:pos="540"/>
          <w:tab w:val="left" w:pos="9356"/>
        </w:tabs>
        <w:rPr>
          <w:rFonts w:ascii="Angsana New" w:hAnsi="Angsana New"/>
          <w:bCs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292"/>
        <w:gridCol w:w="979"/>
        <w:gridCol w:w="238"/>
        <w:gridCol w:w="980"/>
        <w:gridCol w:w="238"/>
        <w:gridCol w:w="966"/>
        <w:gridCol w:w="238"/>
        <w:gridCol w:w="992"/>
      </w:tblGrid>
      <w:tr w:rsidR="00EA1C08" w:rsidRPr="00EA1C08" w14:paraId="77E6AEA4" w14:textId="77777777" w:rsidTr="00316642">
        <w:trPr>
          <w:tblHeader/>
        </w:trPr>
        <w:tc>
          <w:tcPr>
            <w:tcW w:w="5292" w:type="dxa"/>
            <w:vAlign w:val="bottom"/>
          </w:tcPr>
          <w:p w14:paraId="6B1984E8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1" w:type="dxa"/>
            <w:gridSpan w:val="7"/>
            <w:tcBorders>
              <w:bottom w:val="single" w:sz="4" w:space="0" w:color="auto"/>
            </w:tcBorders>
          </w:tcPr>
          <w:p w14:paraId="4D0C9CC2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14CA561E" w14:textId="77777777" w:rsidTr="00316642">
        <w:trPr>
          <w:tblHeader/>
        </w:trPr>
        <w:tc>
          <w:tcPr>
            <w:tcW w:w="5292" w:type="dxa"/>
            <w:vAlign w:val="bottom"/>
          </w:tcPr>
          <w:p w14:paraId="67C6C68E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BC34E3" w14:textId="77777777"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245D99C" w14:textId="77777777"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9F3C9" w14:textId="77777777"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C08" w:rsidRPr="00EA1C08" w14:paraId="5BA5F03A" w14:textId="77777777" w:rsidTr="00316642">
        <w:trPr>
          <w:tblHeader/>
        </w:trPr>
        <w:tc>
          <w:tcPr>
            <w:tcW w:w="5292" w:type="dxa"/>
            <w:vAlign w:val="bottom"/>
          </w:tcPr>
          <w:p w14:paraId="31567D30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D6E6E" w14:textId="436DA4D1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C70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452638D" w14:textId="77777777"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20026" w14:textId="4504336E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C70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88C892B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2772EE2" w14:textId="2789A8F4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C70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514E5C08" w14:textId="77777777"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2D8722" w14:textId="5619A849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5C70E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6FD1DF5A" w14:textId="77777777" w:rsidTr="00316642">
        <w:tc>
          <w:tcPr>
            <w:tcW w:w="5292" w:type="dxa"/>
            <w:vAlign w:val="bottom"/>
          </w:tcPr>
          <w:p w14:paraId="07FDC8DA" w14:textId="77777777" w:rsidR="003F6397" w:rsidRPr="000C5E27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E0EF643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8" w:type="dxa"/>
          </w:tcPr>
          <w:p w14:paraId="0F0A427B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7A52FDE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8" w:type="dxa"/>
          </w:tcPr>
          <w:p w14:paraId="372A208E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62FB74F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4F9835BA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1D520D38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5C70E9" w:rsidRPr="00EA1C08" w14:paraId="56C5A6E6" w14:textId="77777777" w:rsidTr="00316642">
        <w:tc>
          <w:tcPr>
            <w:tcW w:w="5292" w:type="dxa"/>
            <w:vAlign w:val="bottom"/>
          </w:tcPr>
          <w:p w14:paraId="617280DF" w14:textId="77777777" w:rsidR="005C70E9" w:rsidRPr="00EA1C08" w:rsidRDefault="005C70E9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vAlign w:val="bottom"/>
          </w:tcPr>
          <w:p w14:paraId="00C6CA8D" w14:textId="23699184" w:rsidR="005C70E9" w:rsidRPr="009B5D17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B5D17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9B5D17" w:rsidRPr="009B5D17">
              <w:rPr>
                <w:rFonts w:ascii="Angsana New" w:hAnsi="Angsana New"/>
                <w:sz w:val="30"/>
                <w:szCs w:val="30"/>
                <w:lang w:eastAsia="zh-CN"/>
              </w:rPr>
              <w:t>18,370</w:t>
            </w:r>
          </w:p>
        </w:tc>
        <w:tc>
          <w:tcPr>
            <w:tcW w:w="238" w:type="dxa"/>
            <w:vAlign w:val="bottom"/>
          </w:tcPr>
          <w:p w14:paraId="65552709" w14:textId="77777777" w:rsidR="005C70E9" w:rsidRPr="009B5D17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14:paraId="0EC77DBC" w14:textId="7E0879B9" w:rsidR="005C70E9" w:rsidRPr="009B5D17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B5D17">
              <w:rPr>
                <w:rFonts w:ascii="Angsana New" w:hAnsi="Angsana New"/>
                <w:sz w:val="30"/>
                <w:szCs w:val="30"/>
                <w:lang w:eastAsia="zh-CN"/>
              </w:rPr>
              <w:t>154,869</w:t>
            </w:r>
          </w:p>
        </w:tc>
        <w:tc>
          <w:tcPr>
            <w:tcW w:w="238" w:type="dxa"/>
          </w:tcPr>
          <w:p w14:paraId="162F3EBC" w14:textId="77777777" w:rsidR="005C70E9" w:rsidRPr="009B5D17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2D8676EF" w14:textId="7218A39E" w:rsidR="005C70E9" w:rsidRPr="009B5D17" w:rsidRDefault="009B5D17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B5D17">
              <w:rPr>
                <w:rFonts w:ascii="Angsana New" w:hAnsi="Angsana New"/>
                <w:sz w:val="30"/>
                <w:szCs w:val="30"/>
                <w:lang w:eastAsia="zh-CN"/>
              </w:rPr>
              <w:t>113,002</w:t>
            </w:r>
          </w:p>
        </w:tc>
        <w:tc>
          <w:tcPr>
            <w:tcW w:w="238" w:type="dxa"/>
            <w:vAlign w:val="bottom"/>
          </w:tcPr>
          <w:p w14:paraId="1A8D70FD" w14:textId="77777777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F345C4C" w14:textId="3463B772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91,985</w:t>
            </w:r>
          </w:p>
        </w:tc>
      </w:tr>
      <w:tr w:rsidR="005C70E9" w:rsidRPr="00EA1C08" w14:paraId="62B934B9" w14:textId="77777777" w:rsidTr="00316642">
        <w:tc>
          <w:tcPr>
            <w:tcW w:w="5292" w:type="dxa"/>
            <w:vAlign w:val="bottom"/>
          </w:tcPr>
          <w:p w14:paraId="77A0B6D8" w14:textId="77777777" w:rsidR="005C70E9" w:rsidRPr="000C5E27" w:rsidRDefault="005C70E9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bottom"/>
          </w:tcPr>
          <w:p w14:paraId="6B936EE2" w14:textId="77777777" w:rsidR="005C70E9" w:rsidRPr="009B5D17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1211BC08" w14:textId="77777777" w:rsidR="005C70E9" w:rsidRPr="003C4B2D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4D672FFC" w14:textId="77777777" w:rsidR="005C70E9" w:rsidRPr="003C4B2D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8" w:type="dxa"/>
          </w:tcPr>
          <w:p w14:paraId="0AA8AF6A" w14:textId="77777777" w:rsidR="005C70E9" w:rsidRPr="003C4B2D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045E3952" w14:textId="77777777" w:rsidR="005C70E9" w:rsidRPr="009B5D17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238" w:type="dxa"/>
            <w:vAlign w:val="bottom"/>
          </w:tcPr>
          <w:p w14:paraId="2DC9C107" w14:textId="77777777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FFEF2E6" w14:textId="77777777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5C70E9" w:rsidRPr="00EA1C08" w14:paraId="7C8136AD" w14:textId="77777777" w:rsidTr="00316642">
        <w:tc>
          <w:tcPr>
            <w:tcW w:w="5292" w:type="dxa"/>
            <w:vAlign w:val="bottom"/>
          </w:tcPr>
          <w:p w14:paraId="76288EDF" w14:textId="57C9DE07" w:rsidR="005C70E9" w:rsidRPr="00EA1C08" w:rsidRDefault="005C70E9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</w:t>
            </w:r>
            <w:r w:rsidRPr="00EA1C08">
              <w:rPr>
                <w:rFonts w:ascii="Angsana New" w:hAnsi="Angsana New"/>
                <w:sz w:val="30"/>
                <w:szCs w:val="30"/>
              </w:rPr>
              <w:t>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A1C08">
              <w:rPr>
                <w:rFonts w:ascii="Angsana New" w:hAnsi="Angsana New"/>
                <w:sz w:val="30"/>
                <w:szCs w:val="30"/>
              </w:rPr>
              <w:t>20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0CFDEFE9" w14:textId="24C05489" w:rsidR="005C70E9" w:rsidRPr="003E46D6" w:rsidRDefault="0012182B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23,674</w:t>
            </w:r>
          </w:p>
        </w:tc>
        <w:tc>
          <w:tcPr>
            <w:tcW w:w="238" w:type="dxa"/>
            <w:vAlign w:val="bottom"/>
          </w:tcPr>
          <w:p w14:paraId="04E96A88" w14:textId="77777777" w:rsidR="005C70E9" w:rsidRPr="003C4B2D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9A88F51" w14:textId="00570F89" w:rsidR="005C70E9" w:rsidRPr="003C4B2D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30,974</w:t>
            </w:r>
          </w:p>
        </w:tc>
        <w:tc>
          <w:tcPr>
            <w:tcW w:w="238" w:type="dxa"/>
          </w:tcPr>
          <w:p w14:paraId="228EDAD6" w14:textId="77777777" w:rsidR="005C70E9" w:rsidRPr="003C4B2D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5D6E175C" w14:textId="33D394EE" w:rsidR="005C70E9" w:rsidRPr="003E46D6" w:rsidRDefault="003E46D6" w:rsidP="00B15F4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46D6">
              <w:rPr>
                <w:rFonts w:ascii="Angsana New" w:hAnsi="Angsana New"/>
                <w:sz w:val="30"/>
                <w:szCs w:val="30"/>
                <w:lang w:eastAsia="zh-CN"/>
              </w:rPr>
              <w:t>22,600</w:t>
            </w:r>
          </w:p>
        </w:tc>
        <w:tc>
          <w:tcPr>
            <w:tcW w:w="238" w:type="dxa"/>
            <w:vAlign w:val="bottom"/>
          </w:tcPr>
          <w:p w14:paraId="63831988" w14:textId="77777777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377772F0" w14:textId="2EF01BA2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4B2D">
              <w:rPr>
                <w:rFonts w:ascii="Angsana New" w:hAnsi="Angsana New"/>
                <w:sz w:val="30"/>
                <w:szCs w:val="30"/>
                <w:lang w:eastAsia="zh-CN"/>
              </w:rPr>
              <w:t>18,397</w:t>
            </w:r>
          </w:p>
        </w:tc>
      </w:tr>
      <w:tr w:rsidR="003E46D6" w:rsidRPr="00EA1C08" w14:paraId="78A5D2E3" w14:textId="77777777" w:rsidTr="00316642">
        <w:tc>
          <w:tcPr>
            <w:tcW w:w="5292" w:type="dxa"/>
            <w:vAlign w:val="bottom"/>
          </w:tcPr>
          <w:p w14:paraId="041B94B8" w14:textId="58A2B339" w:rsidR="003E46D6" w:rsidRPr="00EA1C08" w:rsidRDefault="003E46D6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 w:rsidR="00316642">
              <w:rPr>
                <w:rFonts w:ascii="Angsana New" w:hAnsi="Angsana New"/>
                <w:sz w:val="30"/>
                <w:szCs w:val="30"/>
                <w:cs/>
              </w:rPr>
              <w:t>ไม่ถือ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เป็นรายจ่ายทางภาษี</w:t>
            </w:r>
          </w:p>
        </w:tc>
        <w:tc>
          <w:tcPr>
            <w:tcW w:w="979" w:type="dxa"/>
            <w:vAlign w:val="bottom"/>
          </w:tcPr>
          <w:p w14:paraId="312512B6" w14:textId="69D6DBE6" w:rsidR="003E46D6" w:rsidRPr="003E46D6" w:rsidRDefault="00316642" w:rsidP="003E46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9,638</w:t>
            </w:r>
          </w:p>
        </w:tc>
        <w:tc>
          <w:tcPr>
            <w:tcW w:w="238" w:type="dxa"/>
            <w:vAlign w:val="bottom"/>
          </w:tcPr>
          <w:p w14:paraId="764BAEF9" w14:textId="77777777" w:rsidR="003E46D6" w:rsidRPr="003C4B2D" w:rsidRDefault="003E46D6" w:rsidP="003E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0848503" w14:textId="2947AFA7" w:rsidR="003E46D6" w:rsidRPr="003C4B2D" w:rsidRDefault="00B15F43" w:rsidP="00E136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5,482</w:t>
            </w:r>
          </w:p>
        </w:tc>
        <w:tc>
          <w:tcPr>
            <w:tcW w:w="238" w:type="dxa"/>
          </w:tcPr>
          <w:p w14:paraId="06EF95FE" w14:textId="77777777" w:rsidR="003E46D6" w:rsidRPr="003C4B2D" w:rsidRDefault="003E46D6" w:rsidP="003E46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059D2D8" w14:textId="4A0276AC" w:rsidR="003E46D6" w:rsidRPr="003E46D6" w:rsidRDefault="00B15F43" w:rsidP="00B15F4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635</w:t>
            </w:r>
          </w:p>
        </w:tc>
        <w:tc>
          <w:tcPr>
            <w:tcW w:w="238" w:type="dxa"/>
            <w:vAlign w:val="bottom"/>
          </w:tcPr>
          <w:p w14:paraId="00FA6A56" w14:textId="77777777" w:rsidR="003E46D6" w:rsidRPr="00EA1C08" w:rsidRDefault="003E46D6" w:rsidP="003E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1CE0BC2" w14:textId="4141841D" w:rsidR="003E46D6" w:rsidRPr="00EA1C08" w:rsidRDefault="00B15F43" w:rsidP="003E46D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12182B" w:rsidRPr="00EA1C08" w14:paraId="1B0B680B" w14:textId="77777777" w:rsidTr="00316642">
        <w:tc>
          <w:tcPr>
            <w:tcW w:w="5292" w:type="dxa"/>
            <w:vAlign w:val="bottom"/>
          </w:tcPr>
          <w:p w14:paraId="0C9849C3" w14:textId="1BD50966" w:rsidR="0012182B" w:rsidRPr="00EA1C08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รายการที่</w:t>
            </w:r>
            <w:r w:rsidR="00094460">
              <w:rPr>
                <w:rFonts w:ascii="Angsana New" w:hAnsi="Angsana New"/>
                <w:sz w:val="30"/>
                <w:szCs w:val="30"/>
                <w:cs/>
              </w:rPr>
              <w:t>ถือ 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ไม่ถือ</w:t>
            </w:r>
            <w:r w:rsidR="0009446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เป็นรายได้ทางภาษี</w:t>
            </w:r>
          </w:p>
        </w:tc>
        <w:tc>
          <w:tcPr>
            <w:tcW w:w="979" w:type="dxa"/>
          </w:tcPr>
          <w:p w14:paraId="4952804D" w14:textId="743B6F3C" w:rsidR="0012182B" w:rsidRPr="004170B5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0B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  <w:vAlign w:val="bottom"/>
          </w:tcPr>
          <w:p w14:paraId="7D10E83B" w14:textId="77777777" w:rsidR="0012182B" w:rsidRPr="004170B5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0CAA0C9C" w14:textId="29CA32DC" w:rsidR="0012182B" w:rsidRPr="004170B5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257</w:t>
            </w:r>
          </w:p>
        </w:tc>
        <w:tc>
          <w:tcPr>
            <w:tcW w:w="238" w:type="dxa"/>
          </w:tcPr>
          <w:p w14:paraId="72B262CF" w14:textId="77777777" w:rsidR="0012182B" w:rsidRPr="004170B5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40858A7F" w14:textId="3C8B8605" w:rsidR="0012182B" w:rsidRPr="004170B5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170B5">
              <w:rPr>
                <w:rFonts w:ascii="Angsana New" w:hAnsi="Angsana New"/>
                <w:sz w:val="30"/>
                <w:szCs w:val="30"/>
              </w:rPr>
              <w:t>12,759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5E1F082C" w14:textId="77777777" w:rsidR="0012182B" w:rsidRPr="00EA1C08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6789583F" w14:textId="64196A76" w:rsidR="0012182B" w:rsidRPr="00EA1C08" w:rsidRDefault="0012182B" w:rsidP="0012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16,3</w:t>
            </w:r>
            <w:r w:rsidR="00B15F43">
              <w:rPr>
                <w:rFonts w:ascii="Angsana New" w:hAnsi="Angsana New"/>
                <w:sz w:val="30"/>
                <w:szCs w:val="30"/>
              </w:rPr>
              <w:t>25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70E9" w:rsidRPr="00EA1C08" w14:paraId="274E1E41" w14:textId="77777777" w:rsidTr="00316642">
        <w:tc>
          <w:tcPr>
            <w:tcW w:w="5292" w:type="dxa"/>
            <w:vAlign w:val="bottom"/>
          </w:tcPr>
          <w:p w14:paraId="1FA32AD7" w14:textId="77777777" w:rsidR="005C70E9" w:rsidRPr="00EA1C08" w:rsidRDefault="005C70E9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เติม</w:t>
            </w:r>
          </w:p>
        </w:tc>
        <w:tc>
          <w:tcPr>
            <w:tcW w:w="979" w:type="dxa"/>
            <w:vAlign w:val="bottom"/>
          </w:tcPr>
          <w:p w14:paraId="51AF4076" w14:textId="30485DEA" w:rsidR="005C70E9" w:rsidRPr="004170B5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16642">
              <w:rPr>
                <w:rFonts w:ascii="Angsana New" w:hAnsi="Angsana New"/>
                <w:sz w:val="30"/>
                <w:szCs w:val="30"/>
              </w:rPr>
              <w:t>6</w:t>
            </w:r>
            <w:r w:rsidRPr="004170B5">
              <w:rPr>
                <w:rFonts w:ascii="Angsana New" w:hAnsi="Angsana New"/>
                <w:sz w:val="30"/>
                <w:szCs w:val="30"/>
              </w:rPr>
              <w:t>,</w:t>
            </w:r>
            <w:r w:rsidR="00316642">
              <w:rPr>
                <w:rFonts w:ascii="Angsana New" w:hAnsi="Angsana New"/>
                <w:sz w:val="30"/>
                <w:szCs w:val="30"/>
              </w:rPr>
              <w:t>856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B48DE36" w14:textId="77777777" w:rsidR="005C70E9" w:rsidRPr="004170B5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81944F" w14:textId="4355342F" w:rsidR="005C70E9" w:rsidRPr="004170B5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15F43">
              <w:rPr>
                <w:rFonts w:ascii="Angsana New" w:hAnsi="Angsana New"/>
                <w:sz w:val="30"/>
                <w:szCs w:val="30"/>
              </w:rPr>
              <w:t>3,071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17237A9C" w14:textId="77777777" w:rsidR="005C70E9" w:rsidRPr="004170B5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47237954" w14:textId="088ED6FC" w:rsidR="005C70E9" w:rsidRPr="004170B5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15F43">
              <w:rPr>
                <w:rFonts w:ascii="Angsana New" w:hAnsi="Angsana New"/>
                <w:sz w:val="30"/>
                <w:szCs w:val="30"/>
              </w:rPr>
              <w:t>5,030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36F2705F" w14:textId="77777777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DCDB2B9" w14:textId="751E9165" w:rsidR="005C70E9" w:rsidRPr="00EA1C08" w:rsidRDefault="005C70E9" w:rsidP="005C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15F43">
              <w:rPr>
                <w:rFonts w:ascii="Angsana New" w:hAnsi="Angsana New"/>
                <w:sz w:val="30"/>
                <w:szCs w:val="30"/>
              </w:rPr>
              <w:t>2,662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6642" w:rsidRPr="00EA1C08" w14:paraId="4C5D7C73" w14:textId="77777777" w:rsidTr="00316642">
        <w:tc>
          <w:tcPr>
            <w:tcW w:w="5292" w:type="dxa"/>
            <w:vAlign w:val="bottom"/>
          </w:tcPr>
          <w:p w14:paraId="7AEB5C2E" w14:textId="2C83778F" w:rsidR="00316642" w:rsidRPr="00316642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16642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ขาดทุนสะสมทางภาษียกมาในงวดก่อนเพื่อลดค่าใช้จ่ายภาษีเงินได้</w:t>
            </w:r>
          </w:p>
        </w:tc>
        <w:tc>
          <w:tcPr>
            <w:tcW w:w="979" w:type="dxa"/>
            <w:vAlign w:val="bottom"/>
          </w:tcPr>
          <w:p w14:paraId="323C563C" w14:textId="773B540A" w:rsidR="00316642" w:rsidRPr="004170B5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170B5">
              <w:rPr>
                <w:rFonts w:ascii="Angsana New" w:hAnsi="Angsana New"/>
                <w:sz w:val="30"/>
                <w:szCs w:val="30"/>
              </w:rPr>
              <w:t>5,477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FC509A6" w14:textId="77777777" w:rsidR="00316642" w:rsidRPr="004170B5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550FF494" w14:textId="3A13F7FF" w:rsidR="00316642" w:rsidRPr="004170B5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1,090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6026B259" w14:textId="77777777" w:rsidR="00316642" w:rsidRPr="004170B5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4794DF57" w14:textId="2B1DCEED" w:rsidR="00316642" w:rsidRPr="004170B5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170B5">
              <w:rPr>
                <w:rFonts w:ascii="Angsana New" w:hAnsi="Angsana New"/>
                <w:sz w:val="30"/>
                <w:szCs w:val="30"/>
              </w:rPr>
              <w:t>5,477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3548F2BC" w14:textId="77777777" w:rsidR="00316642" w:rsidRPr="00EA1C08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4A94DFE0" w14:textId="3198130B" w:rsidR="00316642" w:rsidRPr="00EA1C08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4B2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4B2D">
              <w:rPr>
                <w:rFonts w:ascii="Angsana New" w:hAnsi="Angsana New"/>
                <w:sz w:val="30"/>
                <w:szCs w:val="30"/>
              </w:rPr>
              <w:t>1,090</w:t>
            </w:r>
            <w:r w:rsidRPr="003C4B2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16642" w:rsidRPr="00EA1C08" w14:paraId="3BA7469F" w14:textId="77777777" w:rsidTr="00316642">
        <w:tc>
          <w:tcPr>
            <w:tcW w:w="5292" w:type="dxa"/>
            <w:vAlign w:val="bottom"/>
          </w:tcPr>
          <w:p w14:paraId="2E8143DF" w14:textId="137481F3" w:rsidR="00316642" w:rsidRPr="00EA1C08" w:rsidRDefault="00316642" w:rsidP="0031664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0159A6E" w14:textId="3A91EE18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520">
              <w:rPr>
                <w:rFonts w:ascii="Angsana New" w:hAnsi="Angsana New"/>
                <w:sz w:val="30"/>
                <w:szCs w:val="30"/>
              </w:rPr>
              <w:t>20,97</w:t>
            </w:r>
            <w:r w:rsidR="00B15F4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47D22E53" w14:textId="77777777" w:rsidR="00316642" w:rsidRPr="00625520" w:rsidRDefault="00316642" w:rsidP="0031664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548011D" w14:textId="6C6404D0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520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2,552</w:t>
            </w:r>
          </w:p>
        </w:tc>
        <w:tc>
          <w:tcPr>
            <w:tcW w:w="238" w:type="dxa"/>
          </w:tcPr>
          <w:p w14:paraId="165FA302" w14:textId="77777777" w:rsidR="00316642" w:rsidRPr="00625520" w:rsidRDefault="00316642" w:rsidP="0031664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DFD45A9" w14:textId="751F8600" w:rsidR="00316642" w:rsidRPr="00625520" w:rsidRDefault="000D6946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6946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38" w:type="dxa"/>
            <w:vAlign w:val="bottom"/>
          </w:tcPr>
          <w:p w14:paraId="28665E9B" w14:textId="77777777" w:rsidR="00316642" w:rsidRPr="00625520" w:rsidRDefault="00316642" w:rsidP="0031664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481DAC" w14:textId="31601325" w:rsidR="00316642" w:rsidRPr="00EA1C08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595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16642" w:rsidRPr="00EA1C08" w14:paraId="6E7B1FE8" w14:textId="77777777" w:rsidTr="00316642">
        <w:tc>
          <w:tcPr>
            <w:tcW w:w="5292" w:type="dxa"/>
          </w:tcPr>
          <w:p w14:paraId="11DBB5A1" w14:textId="20B818FE" w:rsidR="00316642" w:rsidRPr="00EA1C08" w:rsidRDefault="00316642" w:rsidP="0031664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79" w:type="dxa"/>
            <w:vAlign w:val="bottom"/>
          </w:tcPr>
          <w:p w14:paraId="34D3AD18" w14:textId="697B465C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25520">
              <w:rPr>
                <w:rFonts w:ascii="Angsana New" w:hAnsi="Angsana New"/>
                <w:sz w:val="30"/>
                <w:szCs w:val="30"/>
                <w:lang w:eastAsia="zh-CN"/>
              </w:rPr>
              <w:t>1,</w:t>
            </w:r>
            <w:r w:rsidR="00B15F43">
              <w:rPr>
                <w:rFonts w:ascii="Angsana New" w:hAnsi="Angsana New"/>
                <w:sz w:val="30"/>
                <w:szCs w:val="30"/>
                <w:lang w:eastAsia="zh-CN"/>
              </w:rPr>
              <w:t>899</w:t>
            </w:r>
          </w:p>
        </w:tc>
        <w:tc>
          <w:tcPr>
            <w:tcW w:w="238" w:type="dxa"/>
            <w:vAlign w:val="bottom"/>
          </w:tcPr>
          <w:p w14:paraId="37A42FC3" w14:textId="77777777" w:rsidR="00316642" w:rsidRPr="00625520" w:rsidRDefault="00316642" w:rsidP="0031664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30C90E9A" w14:textId="38631A10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4,248</w:t>
            </w:r>
          </w:p>
        </w:tc>
        <w:tc>
          <w:tcPr>
            <w:tcW w:w="238" w:type="dxa"/>
          </w:tcPr>
          <w:p w14:paraId="2C41FDB7" w14:textId="77777777" w:rsidR="00316642" w:rsidRPr="00625520" w:rsidRDefault="00316642" w:rsidP="0031664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AAF322A" w14:textId="00F0C477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520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38" w:type="dxa"/>
            <w:vAlign w:val="bottom"/>
          </w:tcPr>
          <w:p w14:paraId="2E24698C" w14:textId="77777777" w:rsidR="00316642" w:rsidRPr="00625520" w:rsidRDefault="00316642" w:rsidP="0031664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F1F61A" w14:textId="09447659" w:rsidR="00316642" w:rsidRPr="003C4B2D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7,062</w:t>
            </w:r>
          </w:p>
        </w:tc>
      </w:tr>
      <w:tr w:rsidR="00316642" w:rsidRPr="00EA1C08" w14:paraId="448F4344" w14:textId="77777777" w:rsidTr="00316642">
        <w:tc>
          <w:tcPr>
            <w:tcW w:w="5292" w:type="dxa"/>
          </w:tcPr>
          <w:p w14:paraId="682BACA4" w14:textId="355417B2" w:rsidR="00316642" w:rsidRPr="00EA1C08" w:rsidRDefault="00316642" w:rsidP="0031664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30EC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AF40E" w14:textId="31039186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25520">
              <w:rPr>
                <w:rFonts w:ascii="Angsana New" w:hAnsi="Angsana New"/>
                <w:sz w:val="30"/>
                <w:szCs w:val="30"/>
                <w:lang w:eastAsia="zh-CN"/>
              </w:rPr>
              <w:t>22,87</w:t>
            </w:r>
            <w:r w:rsidR="00B15F43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38" w:type="dxa"/>
            <w:vAlign w:val="bottom"/>
          </w:tcPr>
          <w:p w14:paraId="63C1AD2D" w14:textId="77777777" w:rsidR="00316642" w:rsidRPr="00625520" w:rsidRDefault="00316642" w:rsidP="0031664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D8D5D" w14:textId="6D88CFE1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25520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="000D6946" w:rsidRPr="000D6946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,800</w:t>
            </w:r>
          </w:p>
        </w:tc>
        <w:tc>
          <w:tcPr>
            <w:tcW w:w="238" w:type="dxa"/>
          </w:tcPr>
          <w:p w14:paraId="40C4DF7C" w14:textId="77777777" w:rsidR="00316642" w:rsidRPr="00625520" w:rsidRDefault="00316642" w:rsidP="0031664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E6273" w14:textId="1156AF8A" w:rsidR="00316642" w:rsidRPr="00625520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520"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238" w:type="dxa"/>
            <w:vAlign w:val="bottom"/>
          </w:tcPr>
          <w:p w14:paraId="31D3BDC7" w14:textId="77777777" w:rsidR="00316642" w:rsidRPr="00625520" w:rsidRDefault="00316642" w:rsidP="0031664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459A1" w14:textId="56748603" w:rsidR="00316642" w:rsidRPr="003C4B2D" w:rsidRDefault="00316642" w:rsidP="0031664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7,062</w:t>
            </w:r>
          </w:p>
        </w:tc>
      </w:tr>
    </w:tbl>
    <w:p w14:paraId="670775A7" w14:textId="77777777" w:rsidR="003C36B6" w:rsidRDefault="003C36B6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14:paraId="39A86AD0" w14:textId="77777777" w:rsidR="003465A9" w:rsidRDefault="003465A9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14:paraId="356EFF6B" w14:textId="77777777" w:rsidR="003465A9" w:rsidRPr="00B15F43" w:rsidRDefault="003465A9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14:paraId="578F0237" w14:textId="2793AAAD" w:rsidR="003F6397" w:rsidRPr="00EA1C08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lastRenderedPageBreak/>
        <w:t xml:space="preserve">ขาดทุนเบ็ดเสร็จอื่นสำหรับปีสิ้นสุดวันที่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A1C08">
        <w:rPr>
          <w:rFonts w:ascii="Angsana New" w:hAnsi="Angsana New"/>
          <w:sz w:val="30"/>
          <w:szCs w:val="30"/>
        </w:rPr>
        <w:t>256</w:t>
      </w:r>
      <w:r w:rsidR="005C70E9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 w:rsidR="005C70E9">
        <w:rPr>
          <w:rFonts w:ascii="Angsana New" w:hAnsi="Angsana New"/>
          <w:sz w:val="30"/>
          <w:szCs w:val="30"/>
        </w:rPr>
        <w:t>7</w:t>
      </w:r>
      <w:r w:rsidRPr="00EA1C0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2454E9F3" w14:textId="77777777" w:rsidR="003F6397" w:rsidRPr="00DF6609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853" w:type="dxa"/>
        <w:tblInd w:w="-18" w:type="dxa"/>
        <w:tblLook w:val="0000" w:firstRow="0" w:lastRow="0" w:firstColumn="0" w:lastColumn="0" w:noHBand="0" w:noVBand="0"/>
      </w:tblPr>
      <w:tblGrid>
        <w:gridCol w:w="5068"/>
        <w:gridCol w:w="992"/>
        <w:gridCol w:w="261"/>
        <w:gridCol w:w="981"/>
        <w:gridCol w:w="283"/>
        <w:gridCol w:w="986"/>
        <w:gridCol w:w="249"/>
        <w:gridCol w:w="1033"/>
      </w:tblGrid>
      <w:tr w:rsidR="00EA1C08" w:rsidRPr="00EA1C08" w14:paraId="3DD445FE" w14:textId="77777777" w:rsidTr="0061327E">
        <w:trPr>
          <w:tblHeader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689FCD51" w14:textId="77777777"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4858D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5D46F465" w14:textId="77777777" w:rsidTr="0061327E">
        <w:trPr>
          <w:tblHeader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138DFDF6" w14:textId="77777777"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4944B" w14:textId="77777777"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CC9D77D" w14:textId="77777777"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B2DE" w14:textId="77777777" w:rsidR="003F6397" w:rsidRPr="00EA1C08" w:rsidRDefault="003F6397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C08" w:rsidRPr="00EA1C08" w14:paraId="2FE92032" w14:textId="77777777" w:rsidTr="00127C2C">
        <w:trPr>
          <w:tblHeader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061AA960" w14:textId="77777777" w:rsidR="003F6397" w:rsidRPr="00EA1C08" w:rsidRDefault="003F6397" w:rsidP="004B54C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083D1" w14:textId="235422BF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27C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bottom"/>
          </w:tcPr>
          <w:p w14:paraId="0B2DCEC2" w14:textId="77777777"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1962E" w14:textId="579E9CC0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27C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5CB5B45" w14:textId="77777777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949F3" w14:textId="740E7DCB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27C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A7B2" w14:textId="77777777" w:rsidR="003F6397" w:rsidRPr="00EA1C08" w:rsidRDefault="003F6397" w:rsidP="004B54C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4F40" w14:textId="5CDEA166" w:rsidR="003F6397" w:rsidRPr="00EA1C08" w:rsidRDefault="003F6397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127C2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27C2C" w:rsidRPr="00EA1C08" w14:paraId="74FA132F" w14:textId="77777777" w:rsidTr="00127C2C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1D84DEC1" w14:textId="77777777" w:rsidR="00127C2C" w:rsidRPr="00EA1C08" w:rsidRDefault="00127C2C" w:rsidP="00286977">
            <w:pPr>
              <w:tabs>
                <w:tab w:val="left" w:pos="1440"/>
                <w:tab w:val="left" w:pos="2160"/>
              </w:tabs>
              <w:ind w:right="-64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ผลขาดทุนจากการวัดมูลค่าใหม่ของ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D625B9F" w14:textId="44547710" w:rsidR="00127C2C" w:rsidRPr="004170B5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bottom"/>
          </w:tcPr>
          <w:p w14:paraId="11619D82" w14:textId="77777777" w:rsidR="00127C2C" w:rsidRPr="004170B5" w:rsidRDefault="00127C2C" w:rsidP="00127C2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68E44749" w14:textId="52CAACD0" w:rsidR="00127C2C" w:rsidRPr="004170B5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88FAB2A" w14:textId="77777777" w:rsidR="00127C2C" w:rsidRPr="004170B5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5AA63675" w14:textId="63E4923A" w:rsidR="00127C2C" w:rsidRPr="004170B5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vAlign w:val="bottom"/>
          </w:tcPr>
          <w:p w14:paraId="35841C4B" w14:textId="77777777" w:rsidR="00127C2C" w:rsidRPr="00EA1C08" w:rsidRDefault="00127C2C" w:rsidP="00127C2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283E3167" w14:textId="5EB1BE76" w:rsidR="00127C2C" w:rsidRPr="00127C2C" w:rsidRDefault="00127C2C" w:rsidP="0012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AD" w:rsidRPr="00EA1C08" w14:paraId="2EA45056" w14:textId="77777777" w:rsidTr="00BD1CBE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38BED8F4" w14:textId="77777777" w:rsidR="004166AD" w:rsidRPr="00EA1C08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C95CB41" w14:textId="53CE66E7" w:rsidR="004166AD" w:rsidRPr="004170B5" w:rsidRDefault="004166AD" w:rsidP="0009434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7,197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bottom"/>
          </w:tcPr>
          <w:p w14:paraId="69A34272" w14:textId="77777777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738F458" w14:textId="304E8AB4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170B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F02A126" w14:textId="77777777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2ECE5BA" w14:textId="502BEC9D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4,103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vAlign w:val="bottom"/>
          </w:tcPr>
          <w:p w14:paraId="1535EFE2" w14:textId="77777777" w:rsidR="004166AD" w:rsidRPr="00EA1C08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51406660" w14:textId="402118FA" w:rsidR="004166AD" w:rsidRPr="00127C2C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C2C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</w:tr>
      <w:tr w:rsidR="004166AD" w:rsidRPr="00EA1C08" w14:paraId="00355FB1" w14:textId="77777777" w:rsidTr="00127C2C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70AAB673" w14:textId="77777777" w:rsidR="004166AD" w:rsidRPr="00EA1C08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6575B" w14:textId="1DE8194D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1</w:t>
            </w:r>
            <w:r w:rsidRPr="004170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bottom"/>
          </w:tcPr>
          <w:p w14:paraId="39F22862" w14:textId="77777777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407C7" w14:textId="0A1AC6E6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1</w:t>
            </w:r>
            <w:r w:rsidRPr="004170B5">
              <w:rPr>
                <w:rFonts w:ascii="Angsana New" w:hAnsi="Angsana New"/>
                <w:sz w:val="30"/>
                <w:szCs w:val="30"/>
              </w:rPr>
              <w:t>,632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7AB1E68" w14:textId="77777777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A4FB3" w14:textId="7F8AF5C6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0B5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  <w:r w:rsidRPr="004170B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vAlign w:val="bottom"/>
          </w:tcPr>
          <w:p w14:paraId="089070A7" w14:textId="77777777" w:rsidR="004166AD" w:rsidRPr="00EA1C08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E7C5A" w14:textId="66D0977C" w:rsidR="004166AD" w:rsidRPr="00127C2C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C2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27C2C">
              <w:rPr>
                <w:rFonts w:ascii="Angsana New" w:hAnsi="Angsana New"/>
                <w:sz w:val="30"/>
                <w:szCs w:val="30"/>
              </w:rPr>
              <w:t>1,032</w:t>
            </w:r>
            <w:r w:rsidRPr="00127C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166AD" w:rsidRPr="00EA1C08" w14:paraId="4E97EDD9" w14:textId="77777777" w:rsidTr="00127C2C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1AA4B85C" w14:textId="77777777" w:rsidR="004166AD" w:rsidRPr="00EA1C08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15799" w14:textId="7ED363A1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5,756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vAlign w:val="bottom"/>
          </w:tcPr>
          <w:p w14:paraId="31CA56F1" w14:textId="77777777" w:rsidR="004166AD" w:rsidRPr="004170B5" w:rsidRDefault="004166AD" w:rsidP="004166A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616BF" w14:textId="4BF9B1BD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0B5">
              <w:rPr>
                <w:rFonts w:ascii="Angsana New" w:hAnsi="Angsana New"/>
                <w:sz w:val="30"/>
                <w:szCs w:val="30"/>
              </w:rPr>
              <w:t>6,538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F5363E5" w14:textId="77777777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C1F1C" w14:textId="697D2E80" w:rsidR="004166AD" w:rsidRPr="004170B5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3,282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vAlign w:val="bottom"/>
          </w:tcPr>
          <w:p w14:paraId="40B2439F" w14:textId="77777777" w:rsidR="004166AD" w:rsidRPr="00EA1C08" w:rsidRDefault="004166AD" w:rsidP="004166A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90B6C" w14:textId="055436EE" w:rsidR="004166AD" w:rsidRPr="00127C2C" w:rsidRDefault="004166AD" w:rsidP="004166A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C2C"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</w:tr>
    </w:tbl>
    <w:p w14:paraId="7B9D9198" w14:textId="77777777" w:rsidR="0061327E" w:rsidRPr="00DF6609" w:rsidRDefault="0061327E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A11250F" w14:textId="07DDA8B6" w:rsidR="0030464C" w:rsidRPr="00EA1C08" w:rsidRDefault="00EE6469" w:rsidP="0078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127C2C">
        <w:rPr>
          <w:rFonts w:ascii="Angsana New" w:hAnsi="Angsana New"/>
          <w:b/>
          <w:bCs/>
          <w:sz w:val="30"/>
          <w:szCs w:val="30"/>
        </w:rPr>
        <w:t>2</w:t>
      </w:r>
      <w:r w:rsidR="0030464C" w:rsidRPr="00EA1C08">
        <w:rPr>
          <w:rFonts w:ascii="Angsana New" w:hAnsi="Angsana New"/>
          <w:b/>
          <w:bCs/>
          <w:sz w:val="30"/>
          <w:szCs w:val="30"/>
          <w:cs/>
        </w:rPr>
        <w:t>.</w:t>
      </w:r>
      <w:r w:rsidR="0030464C" w:rsidRPr="00EA1C08">
        <w:rPr>
          <w:rFonts w:ascii="Angsana New" w:hAnsi="Angsana New"/>
          <w:b/>
          <w:bCs/>
          <w:sz w:val="30"/>
          <w:szCs w:val="30"/>
        </w:rPr>
        <w:tab/>
      </w:r>
      <w:r w:rsidR="00730C3E" w:rsidRPr="00EA1C08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  <w:r w:rsidR="00821134" w:rsidRPr="00EA1C08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2EC79501" w14:textId="77777777" w:rsidR="0030464C" w:rsidRPr="00DF6609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39AC1810" w14:textId="77777777" w:rsidR="00C858C8" w:rsidRPr="00EA1C0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1A23E958" w14:textId="77777777" w:rsidR="00C858C8" w:rsidRPr="00DF6609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6731B8A" w14:textId="074B2179" w:rsidR="0061327E" w:rsidRPr="00136F18" w:rsidRDefault="0061327E" w:rsidP="00613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cs/>
        </w:rPr>
        <w:t>รายได้จากการขาย รายได้จากการให้บริการ รายได้อื่น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ๆ ต้นทุนขาย ต้นทุนการให้บริการ ค่าใช้จ่ายอื่น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ๆ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พิจารณาเป็นประจำ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</w:t>
      </w:r>
      <w:r>
        <w:rPr>
          <w:rFonts w:ascii="Angsana New" w:hAnsi="Angsana New"/>
          <w:sz w:val="30"/>
          <w:szCs w:val="30"/>
          <w:cs/>
        </w:rPr>
        <w:t>ใน</w:t>
      </w:r>
      <w:r w:rsidRPr="00B91A81">
        <w:rPr>
          <w:rFonts w:ascii="Angsana New" w:hAnsi="Angsana New"/>
          <w:sz w:val="30"/>
          <w:szCs w:val="30"/>
          <w:cs/>
        </w:rPr>
        <w:t>หลายธุรกิจได้แก่ ธุรกิจผลิตและจำหน่ายวัสดุก่อสร้าง</w:t>
      </w:r>
      <w:r>
        <w:rPr>
          <w:rFonts w:ascii="Angsana New" w:hAnsi="Angsana New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รัพย์สินและบริการ 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>
        <w:rPr>
          <w:rFonts w:ascii="Angsana New" w:hAnsi="Angsana New"/>
          <w:sz w:val="30"/>
          <w:szCs w:val="30"/>
          <w:cs/>
        </w:rPr>
        <w:t>และบริการมีสัดส่วนที่ไม่เป็นสาระสำคัญและได้แยกแสดงรายได้และต้นทุนแล้วในงบกำไร</w:t>
      </w:r>
      <w:r w:rsidRPr="00136F18">
        <w:rPr>
          <w:rFonts w:ascii="Angsana New" w:hAnsi="Angsana New"/>
          <w:sz w:val="30"/>
          <w:szCs w:val="30"/>
          <w:cs/>
        </w:rPr>
        <w:t>ขาดทุนเบ็ดเสร็จ ดังนั้น งบการเงินนี้จึงไม่มีการแสดงข้อมูลจำแนกตามส่วนงานธุรกิจและส่วนงานทางภูมิศาสตร์ นอกจากนี้ ข้อมูลสินทรัพย์และหนี้สินตามส่วนงานเป็นข้อมูลที่มิได้</w:t>
      </w:r>
      <w:r>
        <w:rPr>
          <w:rFonts w:ascii="Angsana New" w:hAnsi="Angsana New"/>
          <w:sz w:val="30"/>
          <w:szCs w:val="30"/>
          <w:cs/>
        </w:rPr>
        <w:t>เป็นข้อมูลที่ถูก</w:t>
      </w:r>
      <w:r w:rsidRPr="00136F18">
        <w:rPr>
          <w:rFonts w:ascii="Angsana New" w:hAnsi="Angsana New"/>
          <w:sz w:val="30"/>
          <w:szCs w:val="30"/>
          <w:cs/>
        </w:rPr>
        <w:t>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2BF848E1" w14:textId="77777777" w:rsidR="00D9529D" w:rsidRPr="00DF6609" w:rsidRDefault="00D9529D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F10B348" w14:textId="630CA5D5" w:rsidR="0030464C" w:rsidRPr="0061327E" w:rsidRDefault="00D9529D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1327E">
        <w:rPr>
          <w:rFonts w:ascii="Angsana New" w:hAnsi="Angsana New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Pr="0061327E">
        <w:rPr>
          <w:rFonts w:ascii="Angsana New" w:hAnsi="Angsana New"/>
          <w:i/>
          <w:iCs/>
          <w:sz w:val="30"/>
          <w:szCs w:val="30"/>
        </w:rPr>
        <w:t>10</w:t>
      </w:r>
      <w:r w:rsidRPr="0061327E">
        <w:rPr>
          <w:rFonts w:ascii="Angsana New" w:hAnsi="Angsana New"/>
          <w:i/>
          <w:iCs/>
          <w:sz w:val="30"/>
          <w:szCs w:val="30"/>
          <w:cs/>
        </w:rPr>
        <w:t xml:space="preserve"> ของยอดขายรวม) </w:t>
      </w:r>
      <w:r w:rsidR="0030464C" w:rsidRPr="0061327E">
        <w:rPr>
          <w:rFonts w:ascii="Angsana New" w:hAnsi="Angsana New"/>
          <w:b/>
          <w:i/>
          <w:iCs/>
          <w:sz w:val="30"/>
          <w:szCs w:val="30"/>
          <w:cs/>
        </w:rPr>
        <w:t xml:space="preserve">สำหรับปีสิ้นสุดวันที่ </w:t>
      </w:r>
      <w:r w:rsidR="0030464C" w:rsidRPr="0061327E">
        <w:rPr>
          <w:rFonts w:ascii="Angsana New" w:hAnsi="Angsana New"/>
          <w:bCs/>
          <w:i/>
          <w:iCs/>
          <w:sz w:val="30"/>
          <w:szCs w:val="30"/>
        </w:rPr>
        <w:t>31</w:t>
      </w:r>
      <w:r w:rsidR="0030464C" w:rsidRPr="0061327E">
        <w:rPr>
          <w:rFonts w:ascii="Angsana New" w:hAnsi="Angsana New"/>
          <w:b/>
          <w:i/>
          <w:iCs/>
          <w:sz w:val="30"/>
          <w:szCs w:val="30"/>
          <w:cs/>
        </w:rPr>
        <w:t xml:space="preserve"> ธันวาคม </w:t>
      </w:r>
      <w:r w:rsidR="00DB12AA" w:rsidRPr="0061327E">
        <w:rPr>
          <w:rFonts w:ascii="Angsana New" w:hAnsi="Angsana New"/>
          <w:bCs/>
          <w:i/>
          <w:iCs/>
          <w:sz w:val="30"/>
          <w:szCs w:val="30"/>
        </w:rPr>
        <w:t>256</w:t>
      </w:r>
      <w:r w:rsidR="0061327E">
        <w:rPr>
          <w:rFonts w:ascii="Angsana New" w:hAnsi="Angsana New"/>
          <w:bCs/>
          <w:i/>
          <w:iCs/>
          <w:sz w:val="30"/>
          <w:szCs w:val="30"/>
        </w:rPr>
        <w:t>8</w:t>
      </w:r>
      <w:r w:rsidR="0030464C" w:rsidRPr="0061327E">
        <w:rPr>
          <w:rFonts w:ascii="Angsana New" w:hAnsi="Angsana New"/>
          <w:b/>
          <w:i/>
          <w:iCs/>
          <w:sz w:val="30"/>
          <w:szCs w:val="30"/>
          <w:cs/>
        </w:rPr>
        <w:t xml:space="preserve"> และ </w:t>
      </w:r>
      <w:r w:rsidR="00DB12AA" w:rsidRPr="0061327E">
        <w:rPr>
          <w:rFonts w:ascii="Angsana New" w:hAnsi="Angsana New"/>
          <w:bCs/>
          <w:i/>
          <w:iCs/>
          <w:sz w:val="30"/>
          <w:szCs w:val="30"/>
        </w:rPr>
        <w:t>256</w:t>
      </w:r>
      <w:r w:rsidR="0061327E">
        <w:rPr>
          <w:rFonts w:ascii="Angsana New" w:hAnsi="Angsana New"/>
          <w:bCs/>
          <w:i/>
          <w:iCs/>
          <w:sz w:val="30"/>
          <w:szCs w:val="30"/>
        </w:rPr>
        <w:t>7</w:t>
      </w:r>
      <w:r w:rsidR="00A61806" w:rsidRPr="0061327E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30464C" w:rsidRPr="0061327E">
        <w:rPr>
          <w:rFonts w:ascii="Angsana New" w:hAnsi="Angsana New"/>
          <w:i/>
          <w:iCs/>
          <w:sz w:val="30"/>
          <w:szCs w:val="30"/>
          <w:cs/>
        </w:rPr>
        <w:t>มีดังนี้</w:t>
      </w:r>
    </w:p>
    <w:p w14:paraId="6EBABF4C" w14:textId="77777777" w:rsidR="0030464C" w:rsidRPr="00DF6609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732" w:type="dxa"/>
        <w:tblInd w:w="-18" w:type="dxa"/>
        <w:tblLook w:val="04A0" w:firstRow="1" w:lastRow="0" w:firstColumn="1" w:lastColumn="0" w:noHBand="0" w:noVBand="1"/>
      </w:tblPr>
      <w:tblGrid>
        <w:gridCol w:w="3954"/>
        <w:gridCol w:w="1302"/>
        <w:gridCol w:w="270"/>
        <w:gridCol w:w="1229"/>
        <w:gridCol w:w="283"/>
        <w:gridCol w:w="1206"/>
        <w:gridCol w:w="270"/>
        <w:gridCol w:w="1218"/>
      </w:tblGrid>
      <w:tr w:rsidR="00EA1C08" w:rsidRPr="00EA1C08" w14:paraId="13EF652F" w14:textId="77777777" w:rsidTr="00E124F9">
        <w:tc>
          <w:tcPr>
            <w:tcW w:w="3954" w:type="dxa"/>
          </w:tcPr>
          <w:p w14:paraId="0D49C76A" w14:textId="77777777" w:rsidR="0030464C" w:rsidRPr="00EA1C08" w:rsidRDefault="0030464C" w:rsidP="00A51A4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6273EA46" w14:textId="77777777" w:rsidR="0030464C" w:rsidRPr="00EA1C08" w:rsidRDefault="00D9529D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1C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761C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 - </w:t>
            </w:r>
            <w:r w:rsidR="0030464C" w:rsidRPr="00C761CE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30464C" w:rsidRPr="00EA1C0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EA1C08" w:rsidRPr="00EA1C08" w14:paraId="40E9D402" w14:textId="77777777" w:rsidTr="00E12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54" w:type="dxa"/>
          </w:tcPr>
          <w:p w14:paraId="6209892C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E059AB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3DCB231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ACB6B4" w14:textId="77777777" w:rsidR="0030464C" w:rsidRPr="00EA1C0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1D70CCA6" w14:textId="77777777" w:rsidTr="00E12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54" w:type="dxa"/>
          </w:tcPr>
          <w:p w14:paraId="6577288A" w14:textId="77777777"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75B31D7" w14:textId="545B071A"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93DAAC" w14:textId="77777777"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338E2F4" w14:textId="13CED3D8"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867AF30" w14:textId="77777777"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CB8AAB6" w14:textId="572CCE7D"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7A0600" w14:textId="77777777"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B44E777" w14:textId="6232C25F"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586C802A" w14:textId="77777777" w:rsidTr="00E12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54" w:type="dxa"/>
          </w:tcPr>
          <w:p w14:paraId="0B67BF12" w14:textId="77777777" w:rsidR="00A61806" w:rsidRPr="00247BEC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2" w:type="dxa"/>
          </w:tcPr>
          <w:p w14:paraId="2619C2F3" w14:textId="77777777" w:rsidR="00A61806" w:rsidRPr="00247BEC" w:rsidRDefault="00A61806" w:rsidP="00A51A42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5589A9A" w14:textId="77777777" w:rsidR="00A61806" w:rsidRPr="00247BEC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732FD3DE" w14:textId="77777777" w:rsidR="00A61806" w:rsidRPr="00247BEC" w:rsidRDefault="00A61806" w:rsidP="00BD6D7B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CDFE842" w14:textId="77777777" w:rsidR="00A61806" w:rsidRPr="00247BEC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04DDE227" w14:textId="77777777" w:rsidR="00A61806" w:rsidRPr="00247BEC" w:rsidRDefault="00A61806" w:rsidP="00A51A42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4F39B228" w14:textId="77777777" w:rsidR="00A61806" w:rsidRPr="00247BEC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73748703" w14:textId="77777777" w:rsidR="00A61806" w:rsidRPr="00247BEC" w:rsidRDefault="00A61806" w:rsidP="00BD6D7B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9529D" w:rsidRPr="00EA1C08" w14:paraId="1F047F2F" w14:textId="77777777" w:rsidTr="00E124F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54" w:type="dxa"/>
            <w:vAlign w:val="bottom"/>
          </w:tcPr>
          <w:p w14:paraId="557DB1AF" w14:textId="77777777" w:rsidR="00D9529D" w:rsidRPr="00EA1C08" w:rsidRDefault="00D9529D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155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52166C07" w14:textId="5AAC6A53" w:rsidR="00D9529D" w:rsidRPr="00F83FF3" w:rsidRDefault="00E81391" w:rsidP="00E8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B2022" w14:textId="77777777" w:rsidR="00D9529D" w:rsidRPr="00F83FF3" w:rsidRDefault="00D9529D" w:rsidP="00D95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144C9F28" w14:textId="0DB6A1E3" w:rsidR="00D9529D" w:rsidRPr="00F83FF3" w:rsidRDefault="0061327E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3FF3">
              <w:rPr>
                <w:rFonts w:ascii="Angsana New" w:hAnsi="Angsana New"/>
                <w:bCs/>
                <w:sz w:val="30"/>
                <w:szCs w:val="30"/>
              </w:rPr>
              <w:t>281,647</w:t>
            </w:r>
          </w:p>
        </w:tc>
        <w:tc>
          <w:tcPr>
            <w:tcW w:w="283" w:type="dxa"/>
          </w:tcPr>
          <w:p w14:paraId="5A827D19" w14:textId="77777777" w:rsidR="00D9529D" w:rsidRPr="00F83FF3" w:rsidRDefault="00D9529D" w:rsidP="00D95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5B06116E" w14:textId="2377E40C" w:rsidR="00D9529D" w:rsidRPr="00F83FF3" w:rsidRDefault="00E81391" w:rsidP="00E8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791A4" w14:textId="77777777" w:rsidR="00D9529D" w:rsidRPr="00EA1C08" w:rsidRDefault="00D9529D" w:rsidP="00D9529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72FAEA89" w14:textId="035A071F" w:rsidR="00D9529D" w:rsidRPr="00EA1C08" w:rsidRDefault="0061327E" w:rsidP="00D9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3FF3">
              <w:rPr>
                <w:rFonts w:ascii="Angsana New" w:hAnsi="Angsana New"/>
                <w:bCs/>
                <w:sz w:val="30"/>
                <w:szCs w:val="30"/>
              </w:rPr>
              <w:t>281,647</w:t>
            </w:r>
          </w:p>
        </w:tc>
      </w:tr>
    </w:tbl>
    <w:p w14:paraId="1EE771C9" w14:textId="77777777" w:rsidR="00625520" w:rsidRDefault="00625520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7434FA" w14:textId="77777777" w:rsidR="00625520" w:rsidRDefault="00625520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4A2C227" w14:textId="3004F693" w:rsidR="00D9529D" w:rsidRPr="00EA1C08" w:rsidRDefault="00D9529D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A1C08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การจำแนกรายได้</w:t>
      </w:r>
    </w:p>
    <w:p w14:paraId="22FF4D0D" w14:textId="77777777" w:rsidR="00D9529D" w:rsidRPr="00247BEC" w:rsidRDefault="00D9529D" w:rsidP="00D9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10037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4340"/>
        <w:gridCol w:w="1232"/>
        <w:gridCol w:w="265"/>
        <w:gridCol w:w="1232"/>
        <w:gridCol w:w="280"/>
        <w:gridCol w:w="1218"/>
        <w:gridCol w:w="252"/>
        <w:gridCol w:w="1218"/>
      </w:tblGrid>
      <w:tr w:rsidR="00EA1C08" w:rsidRPr="00EA1C08" w14:paraId="6BA6D10F" w14:textId="77777777" w:rsidTr="00247BEC">
        <w:trPr>
          <w:cantSplit/>
        </w:trPr>
        <w:tc>
          <w:tcPr>
            <w:tcW w:w="4340" w:type="dxa"/>
          </w:tcPr>
          <w:p w14:paraId="373BC15E" w14:textId="77777777"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7" w:type="dxa"/>
            <w:gridSpan w:val="7"/>
            <w:tcBorders>
              <w:bottom w:val="single" w:sz="4" w:space="0" w:color="auto"/>
            </w:tcBorders>
          </w:tcPr>
          <w:p w14:paraId="0A75FE3B" w14:textId="77777777" w:rsidR="00D9529D" w:rsidRPr="00EA1C08" w:rsidRDefault="0094030C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ล้าน</w:t>
            </w:r>
            <w:r w:rsidR="00D9529D"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EA1C08" w:rsidRPr="00EA1C08" w14:paraId="2EA7686B" w14:textId="77777777" w:rsidTr="00247BEC">
        <w:trPr>
          <w:cantSplit/>
        </w:trPr>
        <w:tc>
          <w:tcPr>
            <w:tcW w:w="4340" w:type="dxa"/>
          </w:tcPr>
          <w:p w14:paraId="79AF0C0E" w14:textId="77777777"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E6C99" w14:textId="77777777"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6648F8A1" w14:textId="77777777"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772A88" w14:textId="77777777" w:rsidR="00D9529D" w:rsidRPr="00EA1C08" w:rsidRDefault="00D9529D" w:rsidP="004B54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4F8E9804" w14:textId="77777777" w:rsidTr="00247BEC">
        <w:trPr>
          <w:cantSplit/>
        </w:trPr>
        <w:tc>
          <w:tcPr>
            <w:tcW w:w="4340" w:type="dxa"/>
          </w:tcPr>
          <w:p w14:paraId="675D8F82" w14:textId="77777777"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B5768BD" w14:textId="137808B7"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3359CD76" w14:textId="77777777"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72C078E" w14:textId="4DAA467C"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0F2A8457" w14:textId="77777777" w:rsidR="00D9529D" w:rsidRPr="00EA1C08" w:rsidRDefault="00D9529D" w:rsidP="004B54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D23C875" w14:textId="0A7AC012"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0CE1BF4" w14:textId="77777777"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E132566" w14:textId="5476E747" w:rsidR="00D9529D" w:rsidRPr="00EA1C08" w:rsidRDefault="00D9529D" w:rsidP="004B5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265C71A4" w14:textId="77777777" w:rsidTr="00247BEC">
        <w:trPr>
          <w:cantSplit/>
        </w:trPr>
        <w:tc>
          <w:tcPr>
            <w:tcW w:w="4340" w:type="dxa"/>
          </w:tcPr>
          <w:p w14:paraId="2C6AA2C0" w14:textId="77777777" w:rsidR="00D9529D" w:rsidRPr="00EA1C08" w:rsidRDefault="00D9529D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32" w:type="dxa"/>
            <w:vAlign w:val="bottom"/>
          </w:tcPr>
          <w:p w14:paraId="11F27CAA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1EA5423A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44EA74F3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0" w:type="dxa"/>
          </w:tcPr>
          <w:p w14:paraId="71956BDC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C57D21C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2" w:type="dxa"/>
          </w:tcPr>
          <w:p w14:paraId="202420F7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25115E54" w14:textId="77777777" w:rsidR="00D9529D" w:rsidRPr="00EA1C08" w:rsidRDefault="00D9529D" w:rsidP="004B54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1327E" w:rsidRPr="00EA1C08" w14:paraId="3D0D6629" w14:textId="77777777" w:rsidTr="00247BEC">
        <w:trPr>
          <w:cantSplit/>
        </w:trPr>
        <w:tc>
          <w:tcPr>
            <w:tcW w:w="4340" w:type="dxa"/>
          </w:tcPr>
          <w:p w14:paraId="4380721A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vAlign w:val="bottom"/>
          </w:tcPr>
          <w:p w14:paraId="31A61AE6" w14:textId="410DBBEC" w:rsidR="0061327E" w:rsidRPr="00150862" w:rsidRDefault="006E4391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</w:t>
            </w:r>
            <w:r w:rsidR="006B5441"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65" w:type="dxa"/>
          </w:tcPr>
          <w:p w14:paraId="4C62C006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036D7130" w14:textId="0BF6479E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862">
              <w:rPr>
                <w:rFonts w:ascii="Angsana New" w:hAnsi="Angsana New"/>
                <w:bCs/>
                <w:sz w:val="30"/>
                <w:szCs w:val="30"/>
              </w:rPr>
              <w:t>2,696</w:t>
            </w:r>
          </w:p>
        </w:tc>
        <w:tc>
          <w:tcPr>
            <w:tcW w:w="280" w:type="dxa"/>
          </w:tcPr>
          <w:p w14:paraId="189BEB19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3096DB73" w14:textId="733DEE0B" w:rsidR="0061327E" w:rsidRPr="00150862" w:rsidRDefault="00150862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1,544</w:t>
            </w:r>
          </w:p>
        </w:tc>
        <w:tc>
          <w:tcPr>
            <w:tcW w:w="252" w:type="dxa"/>
          </w:tcPr>
          <w:p w14:paraId="266D9B8D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14:paraId="55F542B8" w14:textId="3970250C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1,585</w:t>
            </w:r>
          </w:p>
        </w:tc>
      </w:tr>
      <w:tr w:rsidR="0061327E" w:rsidRPr="00EA1C08" w14:paraId="37F37C73" w14:textId="77777777" w:rsidTr="00247BEC">
        <w:trPr>
          <w:cantSplit/>
        </w:trPr>
        <w:tc>
          <w:tcPr>
            <w:tcW w:w="4340" w:type="dxa"/>
          </w:tcPr>
          <w:p w14:paraId="4614FA27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รายได้จากการให้บริการระยะสั้น</w:t>
            </w:r>
          </w:p>
        </w:tc>
        <w:tc>
          <w:tcPr>
            <w:tcW w:w="1232" w:type="dxa"/>
            <w:vAlign w:val="center"/>
          </w:tcPr>
          <w:p w14:paraId="2DCD7A0B" w14:textId="77777777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ECFC399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center"/>
          </w:tcPr>
          <w:p w14:paraId="438FA8FC" w14:textId="77777777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7952B4AB" w14:textId="77777777" w:rsidR="0061327E" w:rsidRPr="00150862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74E9FE40" w14:textId="77777777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FCBE073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14:paraId="5B6E77B7" w14:textId="77777777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1327E" w:rsidRPr="00EA1C08" w14:paraId="48043ED0" w14:textId="77777777" w:rsidTr="00247BEC">
        <w:trPr>
          <w:cantSplit/>
        </w:trPr>
        <w:tc>
          <w:tcPr>
            <w:tcW w:w="4340" w:type="dxa"/>
          </w:tcPr>
          <w:p w14:paraId="12FA20DF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(ไม่เกิน </w:t>
            </w:r>
            <w:r w:rsidRPr="00EA1C08">
              <w:rPr>
                <w:rFonts w:ascii="Angsana New" w:hAnsi="Angsana New"/>
                <w:sz w:val="30"/>
                <w:szCs w:val="30"/>
              </w:rPr>
              <w:t>1-2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32" w:type="dxa"/>
            <w:vAlign w:val="center"/>
          </w:tcPr>
          <w:p w14:paraId="20CBBD5E" w14:textId="2FDE5C82" w:rsidR="0061327E" w:rsidRPr="00150862" w:rsidRDefault="006B5441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65" w:type="dxa"/>
          </w:tcPr>
          <w:p w14:paraId="432C7506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center"/>
          </w:tcPr>
          <w:p w14:paraId="1B9231A9" w14:textId="0B7138F1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862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</w:tc>
        <w:tc>
          <w:tcPr>
            <w:tcW w:w="280" w:type="dxa"/>
          </w:tcPr>
          <w:p w14:paraId="5287E900" w14:textId="77777777" w:rsidR="0061327E" w:rsidRPr="00150862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43027F37" w14:textId="5FCE5FF7" w:rsidR="0061327E" w:rsidRPr="00150862" w:rsidRDefault="00150862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52" w:type="dxa"/>
          </w:tcPr>
          <w:p w14:paraId="51D72F21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14:paraId="4737F023" w14:textId="194F4963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</w:tr>
      <w:tr w:rsidR="0061327E" w:rsidRPr="00EA1C08" w14:paraId="6BAB626D" w14:textId="77777777" w:rsidTr="00247BEC">
        <w:trPr>
          <w:cantSplit/>
        </w:trPr>
        <w:tc>
          <w:tcPr>
            <w:tcW w:w="4340" w:type="dxa"/>
          </w:tcPr>
          <w:p w14:paraId="65EA9211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2F29494" w14:textId="24D14E61" w:rsidR="0061327E" w:rsidRPr="00150862" w:rsidRDefault="006E4391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2,50</w:t>
            </w:r>
            <w:r w:rsidR="003B749E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5F3ADC03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0174ECE" w14:textId="150FBA15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862">
              <w:rPr>
                <w:rFonts w:ascii="Angsana New" w:hAnsi="Angsana New"/>
                <w:bCs/>
                <w:sz w:val="30"/>
                <w:szCs w:val="30"/>
              </w:rPr>
              <w:t>2,727</w:t>
            </w:r>
          </w:p>
        </w:tc>
        <w:tc>
          <w:tcPr>
            <w:tcW w:w="280" w:type="dxa"/>
          </w:tcPr>
          <w:p w14:paraId="49372E5F" w14:textId="77777777" w:rsidR="0061327E" w:rsidRPr="00150862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4FABDF6" w14:textId="3C2DCAF9" w:rsidR="0061327E" w:rsidRPr="00150862" w:rsidRDefault="00150862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1,583</w:t>
            </w:r>
          </w:p>
        </w:tc>
        <w:tc>
          <w:tcPr>
            <w:tcW w:w="252" w:type="dxa"/>
          </w:tcPr>
          <w:p w14:paraId="02568334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BF40688" w14:textId="6A09F1AD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1,631</w:t>
            </w:r>
          </w:p>
        </w:tc>
      </w:tr>
      <w:tr w:rsidR="0061327E" w:rsidRPr="00EA1C08" w14:paraId="2274E4C5" w14:textId="77777777" w:rsidTr="00247BEC">
        <w:trPr>
          <w:cantSplit/>
        </w:trPr>
        <w:tc>
          <w:tcPr>
            <w:tcW w:w="4340" w:type="dxa"/>
          </w:tcPr>
          <w:p w14:paraId="28EBEA55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32" w:type="dxa"/>
          </w:tcPr>
          <w:p w14:paraId="7D8986BB" w14:textId="77777777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002BB8E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14:paraId="23E207BC" w14:textId="77777777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314F8646" w14:textId="77777777" w:rsidR="0061327E" w:rsidRPr="00150862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52DEF023" w14:textId="77777777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DAF5E35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14:paraId="5BBDFBE2" w14:textId="77777777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1327E" w:rsidRPr="00EA1C08" w14:paraId="27D356C5" w14:textId="77777777" w:rsidTr="00247BEC">
        <w:trPr>
          <w:cantSplit/>
        </w:trPr>
        <w:tc>
          <w:tcPr>
            <w:tcW w:w="4340" w:type="dxa"/>
          </w:tcPr>
          <w:p w14:paraId="797920F8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-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รายได้จากการให้เช่า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6F2CE45" w14:textId="2FDDE475" w:rsidR="0061327E" w:rsidRPr="00150862" w:rsidRDefault="006E4391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65" w:type="dxa"/>
          </w:tcPr>
          <w:p w14:paraId="1BDFF06E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9176ABF" w14:textId="371F5C1F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862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0" w:type="dxa"/>
          </w:tcPr>
          <w:p w14:paraId="126729D6" w14:textId="77777777" w:rsidR="0061327E" w:rsidRPr="00150862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ABCA161" w14:textId="25D40B82" w:rsidR="0061327E" w:rsidRPr="00150862" w:rsidRDefault="00150862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187C746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0F4BBBE" w14:textId="25F403B8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61327E" w:rsidRPr="00EA1C08" w14:paraId="132B8E61" w14:textId="77777777" w:rsidTr="00247BEC">
        <w:trPr>
          <w:cantSplit/>
        </w:trPr>
        <w:tc>
          <w:tcPr>
            <w:tcW w:w="4340" w:type="dxa"/>
          </w:tcPr>
          <w:p w14:paraId="71B488DF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5F3D3E4" w14:textId="099B7417" w:rsidR="0061327E" w:rsidRPr="00150862" w:rsidRDefault="006E4391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2,51</w:t>
            </w:r>
            <w:r w:rsidR="003B749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6614957D" w14:textId="77777777" w:rsidR="0061327E" w:rsidRPr="00150862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EB7B713" w14:textId="1B3D0CBE" w:rsidR="0061327E" w:rsidRPr="00150862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0862">
              <w:rPr>
                <w:rFonts w:ascii="Angsana New" w:hAnsi="Angsana New"/>
                <w:bCs/>
                <w:sz w:val="30"/>
                <w:szCs w:val="30"/>
              </w:rPr>
              <w:t>2,738</w:t>
            </w:r>
          </w:p>
        </w:tc>
        <w:tc>
          <w:tcPr>
            <w:tcW w:w="280" w:type="dxa"/>
          </w:tcPr>
          <w:p w14:paraId="28F72580" w14:textId="77777777" w:rsidR="0061327E" w:rsidRPr="00150862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2C6671EC" w14:textId="4405CB91" w:rsidR="0061327E" w:rsidRPr="00150862" w:rsidRDefault="00150862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1,585</w:t>
            </w:r>
          </w:p>
        </w:tc>
        <w:tc>
          <w:tcPr>
            <w:tcW w:w="252" w:type="dxa"/>
          </w:tcPr>
          <w:p w14:paraId="712D3D14" w14:textId="77777777" w:rsidR="0061327E" w:rsidRPr="000F380F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6F8D1A01" w14:textId="233980F9" w:rsidR="0061327E" w:rsidRPr="000F380F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F380F">
              <w:rPr>
                <w:rFonts w:ascii="Angsana New" w:hAnsi="Angsana New"/>
                <w:bCs/>
                <w:sz w:val="30"/>
                <w:szCs w:val="30"/>
              </w:rPr>
              <w:t>1,633</w:t>
            </w:r>
          </w:p>
        </w:tc>
      </w:tr>
    </w:tbl>
    <w:p w14:paraId="0901D604" w14:textId="77777777" w:rsidR="00D9529D" w:rsidRPr="00247BEC" w:rsidRDefault="00D9529D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24"/>
          <w:szCs w:val="24"/>
        </w:rPr>
      </w:pPr>
    </w:p>
    <w:p w14:paraId="267C0277" w14:textId="7769A2C1" w:rsidR="0030464C" w:rsidRPr="00EA1C08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2434FF">
        <w:rPr>
          <w:rFonts w:ascii="Angsana New" w:hAnsi="Angsana New"/>
          <w:b/>
          <w:bCs/>
          <w:sz w:val="30"/>
          <w:szCs w:val="30"/>
        </w:rPr>
        <w:t>3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="00D9529D" w:rsidRPr="00EA1C08">
        <w:rPr>
          <w:rFonts w:ascii="Angsana New" w:hAnsi="Angsana New"/>
          <w:b/>
          <w:bCs/>
          <w:sz w:val="30"/>
          <w:szCs w:val="30"/>
          <w:cs/>
        </w:rPr>
        <w:t>ค่าใช้จ่ายตามธรรมชาติ</w:t>
      </w:r>
    </w:p>
    <w:p w14:paraId="7E774CBE" w14:textId="77777777" w:rsidR="0030464C" w:rsidRPr="00247BEC" w:rsidRDefault="0030464C" w:rsidP="0030464C">
      <w:pPr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56"/>
        <w:gridCol w:w="1218"/>
        <w:gridCol w:w="293"/>
        <w:gridCol w:w="1232"/>
        <w:gridCol w:w="266"/>
        <w:gridCol w:w="1218"/>
        <w:gridCol w:w="252"/>
        <w:gridCol w:w="1230"/>
      </w:tblGrid>
      <w:tr w:rsidR="00EA1C08" w:rsidRPr="00EA1C08" w14:paraId="2BBFEC4F" w14:textId="77777777" w:rsidTr="00247BEC">
        <w:trPr>
          <w:cantSplit/>
        </w:trPr>
        <w:tc>
          <w:tcPr>
            <w:tcW w:w="4356" w:type="dxa"/>
          </w:tcPr>
          <w:p w14:paraId="41C81A19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9" w:type="dxa"/>
            <w:gridSpan w:val="7"/>
            <w:tcBorders>
              <w:bottom w:val="single" w:sz="4" w:space="0" w:color="auto"/>
            </w:tcBorders>
          </w:tcPr>
          <w:p w14:paraId="349DFB56" w14:textId="77777777" w:rsidR="0030464C" w:rsidRPr="00EA1C0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A1C08" w:rsidRPr="00EA1C08" w14:paraId="73E1B92A" w14:textId="77777777" w:rsidTr="00247BEC">
        <w:trPr>
          <w:cantSplit/>
        </w:trPr>
        <w:tc>
          <w:tcPr>
            <w:tcW w:w="4356" w:type="dxa"/>
          </w:tcPr>
          <w:p w14:paraId="7CD952E9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4EA809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C91309E" w14:textId="77777777" w:rsidR="0030464C" w:rsidRPr="00EA1C0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304F3" w14:textId="77777777" w:rsidR="0030464C" w:rsidRPr="00EA1C0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7D42BFCB" w14:textId="77777777" w:rsidTr="00247BEC">
        <w:trPr>
          <w:cantSplit/>
        </w:trPr>
        <w:tc>
          <w:tcPr>
            <w:tcW w:w="4356" w:type="dxa"/>
          </w:tcPr>
          <w:p w14:paraId="358966C3" w14:textId="77777777"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3380CE5" w14:textId="601F09A5"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3" w:type="dxa"/>
          </w:tcPr>
          <w:p w14:paraId="4853A706" w14:textId="77777777"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C3B7881" w14:textId="2707A6EA"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208AD936" w14:textId="77777777" w:rsidR="00A61806" w:rsidRPr="00EA1C0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9BBB91F" w14:textId="385D227E" w:rsidR="00A61806" w:rsidRPr="00EA1C08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1B99F33" w14:textId="77777777" w:rsidR="00A61806" w:rsidRPr="00EA1C0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91D1F33" w14:textId="0DA3EE54"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6132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4705D87" w14:textId="77777777" w:rsidTr="00247BEC">
        <w:trPr>
          <w:cantSplit/>
        </w:trPr>
        <w:tc>
          <w:tcPr>
            <w:tcW w:w="4356" w:type="dxa"/>
          </w:tcPr>
          <w:p w14:paraId="04C4BE8B" w14:textId="77777777" w:rsidR="00A61806" w:rsidRPr="00EA1C08" w:rsidRDefault="00A61806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สินค้าซื้อมา</w:t>
            </w:r>
            <w:r w:rsidR="0094030C" w:rsidRPr="00EA1C08">
              <w:rPr>
                <w:rFonts w:ascii="Angsana New" w:hAnsi="Angsana New"/>
                <w:sz w:val="30"/>
                <w:szCs w:val="30"/>
                <w:cs/>
              </w:rPr>
              <w:t>เพื่อขาย</w:t>
            </w:r>
            <w:r w:rsidR="0094030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1218" w:type="dxa"/>
            <w:vAlign w:val="bottom"/>
          </w:tcPr>
          <w:p w14:paraId="0ACE8E46" w14:textId="77777777" w:rsidR="00A61806" w:rsidRPr="00EA1C08" w:rsidRDefault="00A61806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93" w:type="dxa"/>
          </w:tcPr>
          <w:p w14:paraId="3134DA9D" w14:textId="77777777"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53B381F1" w14:textId="77777777" w:rsidR="00A61806" w:rsidRPr="00EA1C08" w:rsidRDefault="00A61806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288CCA47" w14:textId="77777777"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C38C376" w14:textId="77777777"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2" w:type="dxa"/>
          </w:tcPr>
          <w:p w14:paraId="68AF4C26" w14:textId="77777777" w:rsidR="00A61806" w:rsidRPr="00EA1C08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14:paraId="2809362E" w14:textId="77777777" w:rsidR="00A61806" w:rsidRPr="00EA1C08" w:rsidRDefault="00A61806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1327E" w:rsidRPr="00EA1C08" w14:paraId="2AE79FB5" w14:textId="77777777" w:rsidTr="00247BEC">
        <w:trPr>
          <w:cantSplit/>
        </w:trPr>
        <w:tc>
          <w:tcPr>
            <w:tcW w:w="4356" w:type="dxa"/>
          </w:tcPr>
          <w:p w14:paraId="65C0BD36" w14:textId="1165102C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 xml:space="preserve">   สินค้าระหว่าง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ผลิตลดลง </w:t>
            </w:r>
          </w:p>
        </w:tc>
        <w:tc>
          <w:tcPr>
            <w:tcW w:w="1218" w:type="dxa"/>
          </w:tcPr>
          <w:p w14:paraId="2E27B129" w14:textId="75FA2B79" w:rsidR="0061327E" w:rsidRPr="001E63E4" w:rsidRDefault="00BA3E46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31,508</w:t>
            </w:r>
          </w:p>
        </w:tc>
        <w:tc>
          <w:tcPr>
            <w:tcW w:w="293" w:type="dxa"/>
          </w:tcPr>
          <w:p w14:paraId="43C444FD" w14:textId="77777777" w:rsidR="0061327E" w:rsidRPr="000430AA" w:rsidRDefault="0061327E" w:rsidP="0061327E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14:paraId="5B97889B" w14:textId="3BEB8E26" w:rsidR="0061327E" w:rsidRPr="002434FF" w:rsidRDefault="0061327E" w:rsidP="00243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34F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A3E4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EF0D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A3E46"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66" w:type="dxa"/>
          </w:tcPr>
          <w:p w14:paraId="5F609552" w14:textId="77777777" w:rsidR="0061327E" w:rsidRPr="000430AA" w:rsidRDefault="0061327E" w:rsidP="0061327E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174D6407" w14:textId="371BCD59" w:rsidR="0061327E" w:rsidRPr="000430AA" w:rsidRDefault="001E63E4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23,244</w:t>
            </w:r>
          </w:p>
        </w:tc>
        <w:tc>
          <w:tcPr>
            <w:tcW w:w="252" w:type="dxa"/>
          </w:tcPr>
          <w:p w14:paraId="0F030FFA" w14:textId="77777777" w:rsidR="0061327E" w:rsidRPr="00EA1C08" w:rsidRDefault="0061327E" w:rsidP="0061327E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0" w:type="dxa"/>
          </w:tcPr>
          <w:p w14:paraId="03889C7A" w14:textId="7D95804B" w:rsidR="0061327E" w:rsidRPr="002434FF" w:rsidRDefault="0061327E" w:rsidP="00243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34FF">
              <w:rPr>
                <w:rFonts w:ascii="Angsana New" w:hAnsi="Angsana New"/>
                <w:bCs/>
                <w:sz w:val="30"/>
                <w:szCs w:val="30"/>
              </w:rPr>
              <w:t>33,132</w:t>
            </w:r>
          </w:p>
        </w:tc>
      </w:tr>
      <w:tr w:rsidR="0061327E" w:rsidRPr="00EA1C08" w14:paraId="0A58983E" w14:textId="77777777" w:rsidTr="00247BEC">
        <w:trPr>
          <w:cantSplit/>
        </w:trPr>
        <w:tc>
          <w:tcPr>
            <w:tcW w:w="4356" w:type="dxa"/>
          </w:tcPr>
          <w:p w14:paraId="12E69CC0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วัตถุดิบ อะไหล่ และวัสดุโรงงานใช้ไป</w:t>
            </w:r>
          </w:p>
        </w:tc>
        <w:tc>
          <w:tcPr>
            <w:tcW w:w="1218" w:type="dxa"/>
            <w:vAlign w:val="center"/>
          </w:tcPr>
          <w:p w14:paraId="34183BDB" w14:textId="4CA61FE8" w:rsidR="0061327E" w:rsidRPr="001E63E4" w:rsidRDefault="00BA3E46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829,933</w:t>
            </w:r>
          </w:p>
        </w:tc>
        <w:tc>
          <w:tcPr>
            <w:tcW w:w="293" w:type="dxa"/>
          </w:tcPr>
          <w:p w14:paraId="20BD0CB0" w14:textId="77777777" w:rsidR="0061327E" w:rsidRPr="000430AA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center"/>
          </w:tcPr>
          <w:p w14:paraId="0F9C8465" w14:textId="133EA198" w:rsidR="0061327E" w:rsidRPr="000430AA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865,871</w:t>
            </w:r>
          </w:p>
        </w:tc>
        <w:tc>
          <w:tcPr>
            <w:tcW w:w="266" w:type="dxa"/>
          </w:tcPr>
          <w:p w14:paraId="028FE2F9" w14:textId="77777777" w:rsidR="0061327E" w:rsidRPr="000430AA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65031A7C" w14:textId="48473572" w:rsidR="0061327E" w:rsidRPr="000430AA" w:rsidRDefault="001E63E4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583,384</w:t>
            </w:r>
          </w:p>
        </w:tc>
        <w:tc>
          <w:tcPr>
            <w:tcW w:w="252" w:type="dxa"/>
          </w:tcPr>
          <w:p w14:paraId="431BF173" w14:textId="77777777" w:rsidR="0061327E" w:rsidRPr="00EA1C08" w:rsidRDefault="0061327E" w:rsidP="0061327E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220A9090" w14:textId="06D00B76" w:rsidR="0061327E" w:rsidRPr="00EA1C08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552,050</w:t>
            </w:r>
          </w:p>
        </w:tc>
      </w:tr>
      <w:tr w:rsidR="0061327E" w:rsidRPr="00EA1C08" w14:paraId="03D52D2A" w14:textId="77777777" w:rsidTr="00247BEC">
        <w:trPr>
          <w:cantSplit/>
        </w:trPr>
        <w:tc>
          <w:tcPr>
            <w:tcW w:w="4356" w:type="dxa"/>
          </w:tcPr>
          <w:p w14:paraId="03D53148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ซื้อสินค้ามาเพื่อขาย</w:t>
            </w:r>
          </w:p>
        </w:tc>
        <w:tc>
          <w:tcPr>
            <w:tcW w:w="1218" w:type="dxa"/>
          </w:tcPr>
          <w:p w14:paraId="24D057D2" w14:textId="5A09A788" w:rsidR="0061327E" w:rsidRPr="001E63E4" w:rsidRDefault="00BA3E46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505,839</w:t>
            </w:r>
          </w:p>
        </w:tc>
        <w:tc>
          <w:tcPr>
            <w:tcW w:w="293" w:type="dxa"/>
          </w:tcPr>
          <w:p w14:paraId="67C5E3C3" w14:textId="77777777" w:rsidR="0061327E" w:rsidRPr="000430AA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14:paraId="2DBF8CD4" w14:textId="3C3DD812" w:rsidR="0061327E" w:rsidRPr="000430AA" w:rsidRDefault="00BA3E46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606,220</w:t>
            </w:r>
          </w:p>
        </w:tc>
        <w:tc>
          <w:tcPr>
            <w:tcW w:w="266" w:type="dxa"/>
          </w:tcPr>
          <w:p w14:paraId="288A6474" w14:textId="77777777" w:rsidR="0061327E" w:rsidRPr="000430AA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603C7BE6" w14:textId="1166335B" w:rsidR="0061327E" w:rsidRPr="000430AA" w:rsidRDefault="001E63E4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224,705</w:t>
            </w:r>
          </w:p>
        </w:tc>
        <w:tc>
          <w:tcPr>
            <w:tcW w:w="252" w:type="dxa"/>
          </w:tcPr>
          <w:p w14:paraId="0B6A0485" w14:textId="77777777" w:rsidR="0061327E" w:rsidRPr="00EA1C08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7D3C0D3F" w14:textId="1D5847F4" w:rsidR="0061327E" w:rsidRPr="00EA1C08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326,627</w:t>
            </w:r>
          </w:p>
        </w:tc>
      </w:tr>
      <w:tr w:rsidR="0061327E" w:rsidRPr="00EA1C08" w14:paraId="382F1D2E" w14:textId="77777777" w:rsidTr="00247BEC">
        <w:trPr>
          <w:cantSplit/>
        </w:trPr>
        <w:tc>
          <w:tcPr>
            <w:tcW w:w="4356" w:type="dxa"/>
          </w:tcPr>
          <w:p w14:paraId="243260BA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18" w:type="dxa"/>
          </w:tcPr>
          <w:p w14:paraId="3BB58973" w14:textId="6E1132AA" w:rsidR="0061327E" w:rsidRPr="001E63E4" w:rsidRDefault="001E63E4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EF0DBA">
              <w:rPr>
                <w:rFonts w:ascii="Angsana New" w:hAnsi="Angsana New"/>
                <w:bCs/>
                <w:sz w:val="30"/>
                <w:szCs w:val="30"/>
              </w:rPr>
              <w:t>44,851</w:t>
            </w:r>
          </w:p>
        </w:tc>
        <w:tc>
          <w:tcPr>
            <w:tcW w:w="293" w:type="dxa"/>
          </w:tcPr>
          <w:p w14:paraId="3E66DE5D" w14:textId="77777777" w:rsidR="0061327E" w:rsidRPr="000430AA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14:paraId="0B6D6A9C" w14:textId="086A3F1F" w:rsidR="0061327E" w:rsidRPr="000430AA" w:rsidRDefault="00EF0DBA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420,803</w:t>
            </w:r>
          </w:p>
        </w:tc>
        <w:tc>
          <w:tcPr>
            <w:tcW w:w="266" w:type="dxa"/>
          </w:tcPr>
          <w:p w14:paraId="7F9F8775" w14:textId="77777777" w:rsidR="0061327E" w:rsidRPr="000430AA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261C9AD4" w14:textId="3A437AB5" w:rsidR="0061327E" w:rsidRPr="000430AA" w:rsidRDefault="00EF0DBA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301,607</w:t>
            </w:r>
          </w:p>
        </w:tc>
        <w:tc>
          <w:tcPr>
            <w:tcW w:w="252" w:type="dxa"/>
          </w:tcPr>
          <w:p w14:paraId="326C6C4A" w14:textId="77777777" w:rsidR="0061327E" w:rsidRPr="00EA1C08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04833258" w14:textId="07A9E3FE" w:rsidR="0061327E" w:rsidRPr="00EA1C08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F0DBA">
              <w:rPr>
                <w:rFonts w:ascii="Angsana New" w:hAnsi="Angsana New"/>
                <w:bCs/>
                <w:sz w:val="30"/>
                <w:szCs w:val="30"/>
              </w:rPr>
              <w:t>70,737</w:t>
            </w:r>
          </w:p>
        </w:tc>
      </w:tr>
      <w:tr w:rsidR="00C467CD" w:rsidRPr="00EA1C08" w14:paraId="311A8FCE" w14:textId="77777777" w:rsidTr="00247BEC">
        <w:trPr>
          <w:cantSplit/>
        </w:trPr>
        <w:tc>
          <w:tcPr>
            <w:tcW w:w="4356" w:type="dxa"/>
          </w:tcPr>
          <w:p w14:paraId="05E7C0A0" w14:textId="04515496" w:rsidR="00C467CD" w:rsidRPr="00EA1C08" w:rsidRDefault="00C467CD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ค่าน้ำมันและค่าขนส่ง</w:t>
            </w:r>
          </w:p>
        </w:tc>
        <w:tc>
          <w:tcPr>
            <w:tcW w:w="1218" w:type="dxa"/>
          </w:tcPr>
          <w:p w14:paraId="26D5612A" w14:textId="26DA4E6F" w:rsidR="00C467CD" w:rsidRDefault="00C467CD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177,898</w:t>
            </w:r>
          </w:p>
        </w:tc>
        <w:tc>
          <w:tcPr>
            <w:tcW w:w="293" w:type="dxa"/>
          </w:tcPr>
          <w:p w14:paraId="62FD5415" w14:textId="77777777" w:rsidR="00C467CD" w:rsidRPr="000430AA" w:rsidRDefault="00C467CD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</w:tcPr>
          <w:p w14:paraId="2B8FA2F0" w14:textId="60E1018E" w:rsidR="00C467CD" w:rsidRDefault="00C467CD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180,983</w:t>
            </w:r>
          </w:p>
        </w:tc>
        <w:tc>
          <w:tcPr>
            <w:tcW w:w="266" w:type="dxa"/>
          </w:tcPr>
          <w:p w14:paraId="406AADF3" w14:textId="77777777" w:rsidR="00C467CD" w:rsidRPr="000430AA" w:rsidRDefault="00C467CD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</w:tcPr>
          <w:p w14:paraId="57A0182C" w14:textId="7C552E43" w:rsidR="00C467CD" w:rsidRDefault="00C467CD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126,745</w:t>
            </w:r>
          </w:p>
        </w:tc>
        <w:tc>
          <w:tcPr>
            <w:tcW w:w="252" w:type="dxa"/>
          </w:tcPr>
          <w:p w14:paraId="33CC221B" w14:textId="77777777" w:rsidR="00C467CD" w:rsidRPr="00EA1C08" w:rsidRDefault="00C467CD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394542A5" w14:textId="3DAC994F" w:rsidR="00C467CD" w:rsidRPr="000430AA" w:rsidRDefault="00C467CD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124,248</w:t>
            </w:r>
          </w:p>
        </w:tc>
      </w:tr>
      <w:tr w:rsidR="0061327E" w:rsidRPr="00EA1C08" w14:paraId="46FF277E" w14:textId="77777777" w:rsidTr="00247BEC">
        <w:trPr>
          <w:cantSplit/>
        </w:trPr>
        <w:tc>
          <w:tcPr>
            <w:tcW w:w="4356" w:type="dxa"/>
          </w:tcPr>
          <w:p w14:paraId="027F44EE" w14:textId="77777777" w:rsidR="0061327E" w:rsidRPr="00EA1C08" w:rsidRDefault="0061327E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8" w:type="dxa"/>
            <w:vAlign w:val="bottom"/>
          </w:tcPr>
          <w:p w14:paraId="6784226B" w14:textId="7AD77769" w:rsidR="0061327E" w:rsidRPr="001E63E4" w:rsidRDefault="001E63E4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B6983">
              <w:rPr>
                <w:rFonts w:ascii="Angsana New" w:hAnsi="Angsana New"/>
                <w:bCs/>
                <w:sz w:val="30"/>
                <w:szCs w:val="30"/>
              </w:rPr>
              <w:t>53</w:t>
            </w:r>
            <w:r w:rsidR="003B749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B6983">
              <w:rPr>
                <w:rFonts w:ascii="Angsana New" w:hAnsi="Angsana New"/>
                <w:bCs/>
                <w:sz w:val="30"/>
                <w:szCs w:val="30"/>
              </w:rPr>
              <w:t>439</w:t>
            </w:r>
          </w:p>
        </w:tc>
        <w:tc>
          <w:tcPr>
            <w:tcW w:w="293" w:type="dxa"/>
          </w:tcPr>
          <w:p w14:paraId="53295969" w14:textId="77777777" w:rsidR="0061327E" w:rsidRPr="000430AA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457E942" w14:textId="2F3E310F" w:rsidR="0061327E" w:rsidRPr="000430AA" w:rsidRDefault="0061327E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430A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B6983">
              <w:rPr>
                <w:rFonts w:ascii="Angsana New" w:hAnsi="Angsana New"/>
                <w:bCs/>
                <w:sz w:val="30"/>
                <w:szCs w:val="30"/>
              </w:rPr>
              <w:t>66</w:t>
            </w:r>
            <w:r w:rsidRPr="000430A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B6983">
              <w:rPr>
                <w:rFonts w:ascii="Angsana New" w:hAnsi="Angsana New"/>
                <w:bCs/>
                <w:sz w:val="30"/>
                <w:szCs w:val="30"/>
              </w:rPr>
              <w:t>339</w:t>
            </w:r>
          </w:p>
        </w:tc>
        <w:tc>
          <w:tcPr>
            <w:tcW w:w="266" w:type="dxa"/>
          </w:tcPr>
          <w:p w14:paraId="6B9C7A31" w14:textId="77777777" w:rsidR="0061327E" w:rsidRPr="000430AA" w:rsidRDefault="0061327E" w:rsidP="0061327E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6D089552" w14:textId="67FC2727" w:rsidR="0061327E" w:rsidRPr="000430AA" w:rsidRDefault="000B6983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</w:t>
            </w:r>
            <w:r w:rsidR="001E63E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678</w:t>
            </w:r>
          </w:p>
        </w:tc>
        <w:tc>
          <w:tcPr>
            <w:tcW w:w="252" w:type="dxa"/>
          </w:tcPr>
          <w:p w14:paraId="7D555DCD" w14:textId="77777777" w:rsidR="0061327E" w:rsidRPr="00EA1C08" w:rsidRDefault="0061327E" w:rsidP="0061327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14:paraId="4EFC7AC8" w14:textId="28C97BD8" w:rsidR="0061327E" w:rsidRPr="00EA1C08" w:rsidRDefault="000B6983" w:rsidP="00613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</w:t>
            </w:r>
            <w:r w:rsidR="0061327E" w:rsidRPr="000430A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062</w:t>
            </w:r>
          </w:p>
        </w:tc>
      </w:tr>
      <w:tr w:rsidR="00BA3E46" w:rsidRPr="00EA1C08" w14:paraId="2C9862AF" w14:textId="77777777" w:rsidTr="00247BEC">
        <w:trPr>
          <w:cantSplit/>
        </w:trPr>
        <w:tc>
          <w:tcPr>
            <w:tcW w:w="4356" w:type="dxa"/>
          </w:tcPr>
          <w:p w14:paraId="3BB1A1AD" w14:textId="754427A6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ค่าซ่อม</w:t>
            </w:r>
            <w:r w:rsidR="00C467CD">
              <w:rPr>
                <w:rFonts w:ascii="Angsana New" w:hAnsi="Angsana New"/>
                <w:sz w:val="30"/>
                <w:szCs w:val="30"/>
                <w:cs/>
              </w:rPr>
              <w:t>แซมและบำรุงรักษา</w:t>
            </w:r>
          </w:p>
        </w:tc>
        <w:tc>
          <w:tcPr>
            <w:tcW w:w="1218" w:type="dxa"/>
            <w:vAlign w:val="bottom"/>
          </w:tcPr>
          <w:p w14:paraId="28944BEE" w14:textId="031DFF98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58,648</w:t>
            </w:r>
          </w:p>
        </w:tc>
        <w:tc>
          <w:tcPr>
            <w:tcW w:w="293" w:type="dxa"/>
          </w:tcPr>
          <w:p w14:paraId="5C31BA62" w14:textId="77777777" w:rsidR="00BA3E46" w:rsidRPr="000430AA" w:rsidRDefault="00BA3E46" w:rsidP="00BA3E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AC82208" w14:textId="30E320EB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55,051</w:t>
            </w:r>
          </w:p>
        </w:tc>
        <w:tc>
          <w:tcPr>
            <w:tcW w:w="266" w:type="dxa"/>
          </w:tcPr>
          <w:p w14:paraId="6ACE8457" w14:textId="77777777" w:rsidR="00BA3E46" w:rsidRPr="000430AA" w:rsidRDefault="00BA3E46" w:rsidP="00BA3E4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0FB7EC21" w14:textId="1472A1C8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45,207</w:t>
            </w:r>
          </w:p>
        </w:tc>
        <w:tc>
          <w:tcPr>
            <w:tcW w:w="252" w:type="dxa"/>
          </w:tcPr>
          <w:p w14:paraId="1DEA5E78" w14:textId="77777777" w:rsidR="00BA3E46" w:rsidRPr="00EA1C08" w:rsidRDefault="00BA3E46" w:rsidP="00BA3E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14:paraId="4336E913" w14:textId="0CB527F0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41,761</w:t>
            </w:r>
          </w:p>
        </w:tc>
      </w:tr>
      <w:tr w:rsidR="00BA3E46" w:rsidRPr="00EA1C08" w14:paraId="59F4F99D" w14:textId="77777777" w:rsidTr="00247BEC">
        <w:trPr>
          <w:cantSplit/>
        </w:trPr>
        <w:tc>
          <w:tcPr>
            <w:tcW w:w="4356" w:type="dxa"/>
          </w:tcPr>
          <w:p w14:paraId="37E171E2" w14:textId="3BFB0EAB" w:rsidR="00BA3E46" w:rsidRPr="00EA1C08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ค่าใช้จ่ายอื่น - ประมาณการหนี้สินอื่นเพิ่มขึ้น</w:t>
            </w:r>
          </w:p>
        </w:tc>
        <w:tc>
          <w:tcPr>
            <w:tcW w:w="1218" w:type="dxa"/>
            <w:vAlign w:val="bottom"/>
          </w:tcPr>
          <w:p w14:paraId="5EDAB521" w14:textId="125079A3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38,812</w:t>
            </w:r>
          </w:p>
        </w:tc>
        <w:tc>
          <w:tcPr>
            <w:tcW w:w="293" w:type="dxa"/>
          </w:tcPr>
          <w:p w14:paraId="07639E84" w14:textId="77777777" w:rsidR="00BA3E46" w:rsidRPr="000430AA" w:rsidRDefault="00BA3E46" w:rsidP="00BA3E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13C4D42B" w14:textId="681A9605" w:rsidR="00BA3E46" w:rsidRPr="00BA3E46" w:rsidRDefault="00BA3E46" w:rsidP="00BA3E4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10C4187" w14:textId="77777777" w:rsidR="00BA3E46" w:rsidRPr="000430AA" w:rsidRDefault="00BA3E46" w:rsidP="00BA3E46">
            <w:pPr>
              <w:ind w:right="176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4E3A8B98" w14:textId="1DF98BCC" w:rsidR="00BA3E46" w:rsidRPr="00BA3E46" w:rsidRDefault="00BA3E46" w:rsidP="00BA3E4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70A1EDC" w14:textId="77777777" w:rsidR="00BA3E46" w:rsidRPr="00EA1C08" w:rsidRDefault="00BA3E46" w:rsidP="00BA3E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14:paraId="1A4EBEA8" w14:textId="3A6FD1CB" w:rsidR="00BA3E46" w:rsidRPr="00BA3E46" w:rsidRDefault="00BA3E46" w:rsidP="00BA3E4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3E46" w:rsidRPr="00EA1C08" w14:paraId="49694FA4" w14:textId="77777777" w:rsidTr="00247BEC">
        <w:trPr>
          <w:cantSplit/>
        </w:trPr>
        <w:tc>
          <w:tcPr>
            <w:tcW w:w="4356" w:type="dxa"/>
          </w:tcPr>
          <w:p w14:paraId="31EE525A" w14:textId="1B9AE0AB" w:rsidR="00BA3E46" w:rsidRPr="00EA1C08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18" w:type="dxa"/>
            <w:vAlign w:val="bottom"/>
          </w:tcPr>
          <w:p w14:paraId="1EDA16CC" w14:textId="1FA9C150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28,073</w:t>
            </w:r>
          </w:p>
        </w:tc>
        <w:tc>
          <w:tcPr>
            <w:tcW w:w="293" w:type="dxa"/>
          </w:tcPr>
          <w:p w14:paraId="2FA94A41" w14:textId="77777777" w:rsidR="00BA3E46" w:rsidRPr="000430AA" w:rsidRDefault="00BA3E46" w:rsidP="00BA3E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0C9277A8" w14:textId="4E69CE96" w:rsidR="00BA3E46" w:rsidRPr="000430AA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32,423</w:t>
            </w:r>
          </w:p>
        </w:tc>
        <w:tc>
          <w:tcPr>
            <w:tcW w:w="266" w:type="dxa"/>
          </w:tcPr>
          <w:p w14:paraId="6A052BEA" w14:textId="77777777" w:rsidR="00BA3E46" w:rsidRPr="000430AA" w:rsidRDefault="00BA3E46" w:rsidP="00BA3E4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63729F93" w14:textId="4C2736FE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29,826</w:t>
            </w:r>
          </w:p>
        </w:tc>
        <w:tc>
          <w:tcPr>
            <w:tcW w:w="252" w:type="dxa"/>
          </w:tcPr>
          <w:p w14:paraId="3F60B600" w14:textId="77777777" w:rsidR="00BA3E46" w:rsidRPr="00EA1C08" w:rsidRDefault="00BA3E46" w:rsidP="00BA3E4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vAlign w:val="bottom"/>
          </w:tcPr>
          <w:p w14:paraId="7C32F18B" w14:textId="17759AB3" w:rsidR="00BA3E46" w:rsidRDefault="00BA3E46" w:rsidP="00BA3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33,985</w:t>
            </w:r>
          </w:p>
        </w:tc>
      </w:tr>
    </w:tbl>
    <w:p w14:paraId="459AE8A3" w14:textId="77777777" w:rsidR="00FB05A4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52AC4380" w14:textId="77777777" w:rsidR="00C467CD" w:rsidRDefault="00C467CD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3A1A217D" w14:textId="13C76D9F" w:rsidR="000E2129" w:rsidRPr="00EA1C08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434FF">
        <w:rPr>
          <w:rFonts w:ascii="Angsana New" w:hAnsi="Angsana New"/>
          <w:b/>
          <w:bCs/>
          <w:sz w:val="30"/>
          <w:szCs w:val="30"/>
        </w:rPr>
        <w:t>4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17839BFE" w14:textId="77777777" w:rsidR="000E2129" w:rsidRPr="00247BE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2F04221C" w14:textId="77777777" w:rsidR="005309A3" w:rsidRPr="00EA1C08" w:rsidRDefault="000E2129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 w:rsidRPr="00EA1C08">
        <w:rPr>
          <w:rFonts w:ascii="Angsana New" w:hAnsi="Angsana New"/>
          <w:sz w:val="30"/>
          <w:szCs w:val="30"/>
        </w:rPr>
        <w:t>2</w:t>
      </w:r>
      <w:r w:rsidRPr="00EA1C08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กองทุนสำรองเลี้ยงชีพนี้จดทะเบียนเป็นกองทุนสำรองเลี้ยงชีพ</w:t>
      </w:r>
      <w:r w:rsidR="006D69F2" w:rsidRPr="00EA1C08">
        <w:rPr>
          <w:rFonts w:ascii="Angsana New" w:hAnsi="Angsana New"/>
          <w:sz w:val="30"/>
          <w:szCs w:val="30"/>
          <w:cs/>
        </w:rPr>
        <w:t>กับกระทรวงการคลัง</w:t>
      </w:r>
      <w:r w:rsidRPr="00EA1C08">
        <w:rPr>
          <w:rFonts w:ascii="Angsana New" w:hAnsi="Angsana New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6B0C6C">
        <w:rPr>
          <w:rFonts w:ascii="Angsana New" w:hAnsi="Angsana New"/>
          <w:sz w:val="30"/>
          <w:szCs w:val="30"/>
          <w:cs/>
        </w:rPr>
        <w:t xml:space="preserve"> </w:t>
      </w:r>
      <w:r w:rsidR="008F7153" w:rsidRPr="00EA1C08">
        <w:rPr>
          <w:rFonts w:ascii="Angsana New" w:hAnsi="Angsana New"/>
          <w:sz w:val="30"/>
          <w:szCs w:val="30"/>
          <w:cs/>
        </w:rPr>
        <w:t>กลุ่มบริษัท</w:t>
      </w:r>
      <w:r w:rsidR="00F43308" w:rsidRPr="00EA1C08">
        <w:rPr>
          <w:rFonts w:ascii="Angsana New" w:hAnsi="Angsana New"/>
          <w:sz w:val="30"/>
          <w:szCs w:val="30"/>
          <w:cs/>
        </w:rPr>
        <w:t>จ่ายสมทบเข้ากองทุน</w:t>
      </w:r>
      <w:r w:rsidR="00DB3CC3" w:rsidRPr="00EA1C08">
        <w:rPr>
          <w:rFonts w:ascii="Angsana New" w:hAnsi="Angsana New"/>
          <w:sz w:val="30"/>
          <w:szCs w:val="30"/>
          <w:cs/>
        </w:rPr>
        <w:t>ดังนี้</w:t>
      </w:r>
    </w:p>
    <w:p w14:paraId="4C9D66E9" w14:textId="77777777" w:rsidR="001D45E8" w:rsidRPr="00247BEC" w:rsidRDefault="001D45E8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7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327"/>
        <w:gridCol w:w="1562"/>
      </w:tblGrid>
      <w:tr w:rsidR="00EA1C08" w:rsidRPr="00EA1C08" w14:paraId="5A49E493" w14:textId="77777777" w:rsidTr="004A414C">
        <w:tc>
          <w:tcPr>
            <w:tcW w:w="5778" w:type="dxa"/>
          </w:tcPr>
          <w:p w14:paraId="4D81D136" w14:textId="77777777" w:rsidR="001B3E01" w:rsidRPr="00EA1C08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843D2EC" w14:textId="77777777" w:rsidR="001B3E01" w:rsidRPr="00EA1C08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8" w:type="dxa"/>
            <w:gridSpan w:val="3"/>
            <w:tcBorders>
              <w:bottom w:val="single" w:sz="4" w:space="0" w:color="auto"/>
            </w:tcBorders>
          </w:tcPr>
          <w:p w14:paraId="2CFF5418" w14:textId="77777777" w:rsidR="001B3E01" w:rsidRPr="00EA1C08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A1C08" w:rsidRPr="00EA1C08" w14:paraId="3E372724" w14:textId="77777777" w:rsidTr="00AD04B2">
        <w:tc>
          <w:tcPr>
            <w:tcW w:w="5778" w:type="dxa"/>
          </w:tcPr>
          <w:p w14:paraId="5FD2BCA8" w14:textId="77777777" w:rsidR="00A61806" w:rsidRPr="00EA1C08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329C7065" w14:textId="77777777" w:rsidR="00A61806" w:rsidRPr="00EA1C08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369093BB" w14:textId="4B022971" w:rsidR="00A61806" w:rsidRPr="00EA1C08" w:rsidRDefault="00DB12AA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D04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14:paraId="638039E2" w14:textId="77777777" w:rsidR="00A61806" w:rsidRPr="00EA1C08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493981D8" w14:textId="74B354FB" w:rsidR="00A61806" w:rsidRPr="00EA1C08" w:rsidRDefault="00DB12AA" w:rsidP="00BD6D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D04B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4B2" w:rsidRPr="00EA1C08" w14:paraId="73DCD1AA" w14:textId="77777777" w:rsidTr="00AD04B2">
        <w:tc>
          <w:tcPr>
            <w:tcW w:w="5778" w:type="dxa"/>
          </w:tcPr>
          <w:p w14:paraId="64E56A97" w14:textId="77777777" w:rsidR="00AD04B2" w:rsidRPr="00EA1C08" w:rsidRDefault="00AD04B2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50370CE1" w14:textId="77777777" w:rsidR="00AD04B2" w:rsidRPr="00EA1C08" w:rsidRDefault="00AD04B2" w:rsidP="00AD04B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AF5EE66" w14:textId="1D8F08D0" w:rsidR="00AD04B2" w:rsidRPr="008E219B" w:rsidRDefault="00AD04B2" w:rsidP="00AD04B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219B">
              <w:rPr>
                <w:rFonts w:ascii="Angsana New" w:hAnsi="Angsana New"/>
                <w:sz w:val="30"/>
                <w:szCs w:val="30"/>
              </w:rPr>
              <w:t>2,</w:t>
            </w:r>
            <w:r w:rsidR="008E219B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327" w:type="dxa"/>
          </w:tcPr>
          <w:p w14:paraId="77C7B703" w14:textId="77777777" w:rsidR="00AD04B2" w:rsidRPr="00EA1C08" w:rsidRDefault="00AD04B2" w:rsidP="00AD04B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43C4E6F3" w14:textId="563E5618" w:rsidR="00AD04B2" w:rsidRPr="00EA1C08" w:rsidRDefault="00AD04B2" w:rsidP="00AD04B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</w:tr>
      <w:tr w:rsidR="00AD04B2" w:rsidRPr="00EA1C08" w14:paraId="1981BC74" w14:textId="77777777" w:rsidTr="00AD04B2">
        <w:tc>
          <w:tcPr>
            <w:tcW w:w="5778" w:type="dxa"/>
          </w:tcPr>
          <w:p w14:paraId="79645B58" w14:textId="77777777" w:rsidR="00AD04B2" w:rsidRPr="00EA1C08" w:rsidRDefault="00AD04B2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" w:type="dxa"/>
          </w:tcPr>
          <w:p w14:paraId="1A113116" w14:textId="77777777" w:rsidR="00AD04B2" w:rsidRPr="00EA1C08" w:rsidRDefault="00AD04B2" w:rsidP="00AD04B2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2094E50C" w14:textId="3290F9AA" w:rsidR="00AD04B2" w:rsidRPr="008E219B" w:rsidRDefault="00AD04B2" w:rsidP="00AD04B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219B">
              <w:rPr>
                <w:rFonts w:ascii="Angsana New" w:hAnsi="Angsana New"/>
                <w:sz w:val="30"/>
                <w:szCs w:val="30"/>
              </w:rPr>
              <w:t>1,</w:t>
            </w:r>
            <w:r w:rsidR="008E219B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327" w:type="dxa"/>
          </w:tcPr>
          <w:p w14:paraId="0B23BEDA" w14:textId="77777777" w:rsidR="00AD04B2" w:rsidRPr="00EA1C08" w:rsidRDefault="00AD04B2" w:rsidP="00AD04B2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755D5B3A" w14:textId="4B73A1B6" w:rsidR="00AD04B2" w:rsidRPr="00EA1C08" w:rsidRDefault="00AD04B2" w:rsidP="00AD04B2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EDB"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</w:tr>
    </w:tbl>
    <w:p w14:paraId="212775B3" w14:textId="77777777" w:rsidR="0030464C" w:rsidRPr="00247BE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p w14:paraId="01DB196A" w14:textId="7C4FABDB" w:rsidR="000E2129" w:rsidRPr="00EA1C08" w:rsidRDefault="005A1231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2434FF">
        <w:rPr>
          <w:rFonts w:ascii="Angsana New" w:hAnsi="Angsana New"/>
          <w:b/>
          <w:bCs/>
          <w:sz w:val="30"/>
          <w:szCs w:val="30"/>
        </w:rPr>
        <w:t>5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0E2129" w:rsidRPr="00EA1C0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D6AB2A0" w14:textId="77777777" w:rsidR="000E2129" w:rsidRPr="00247BE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1538A08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นโยบายการจัดการความเสี่ยงทางด้านการเงินและเครื่องมือทางการเงิน</w:t>
      </w:r>
    </w:p>
    <w:p w14:paraId="4CE32095" w14:textId="77777777" w:rsidR="00582516" w:rsidRPr="00247BE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065DF80" w14:textId="51AE352D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จากการไม่ปฏิบัติตามข้อกำหนดตามสัญญาของคู่สัญญาและจากสภาพคล่องทางการเงิน</w:t>
      </w:r>
      <w:r w:rsidR="009114A2"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กลุ่มบริษัทไม่มีนโยบายในการใช้หรือออกเครื่องมือทางการเงินที่เป็นตราสารอนุพันธ์เพื่อการค้า</w:t>
      </w:r>
      <w:r w:rsidR="009114A2" w:rsidRPr="00EA1C08">
        <w:rPr>
          <w:rFonts w:ascii="Angsana New" w:hAnsi="Angsana New"/>
          <w:sz w:val="30"/>
          <w:szCs w:val="30"/>
          <w:cs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D04B2"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D04B2">
        <w:rPr>
          <w:rFonts w:ascii="Angsana New" w:hAnsi="Angsana New"/>
          <w:sz w:val="30"/>
          <w:szCs w:val="30"/>
        </w:rPr>
        <w:t>7</w:t>
      </w:r>
    </w:p>
    <w:p w14:paraId="1F3C1681" w14:textId="77777777" w:rsidR="00582516" w:rsidRPr="00247BE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F382702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ความเสี่ยงจากอัตราแลกเปลี่ยนเงินตราต่างประเทศ</w:t>
      </w:r>
    </w:p>
    <w:p w14:paraId="083D50E5" w14:textId="77777777" w:rsidR="00582516" w:rsidRPr="00247BE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FED499B" w14:textId="2CBC2684" w:rsidR="003E00CD" w:rsidRPr="00EA1C08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กลุ่มบริษัทมีความเสี่ยงจากอัตราแลกเปลี่ยนเงินตราต่างประเทศซึ่งเกิดจากการซื้อ</w:t>
      </w:r>
      <w:r w:rsidR="003A3E41" w:rsidRPr="00EA1C08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EA1C08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3B749E">
        <w:rPr>
          <w:rFonts w:ascii="Angsana New" w:hAnsi="Angsana New"/>
          <w:sz w:val="30"/>
          <w:szCs w:val="30"/>
          <w:cs/>
        </w:rPr>
        <w:t xml:space="preserve">ซึ่ง </w:t>
      </w:r>
      <w:r w:rsidRPr="00EA1C08">
        <w:rPr>
          <w:rFonts w:ascii="Angsana New" w:hAnsi="Angsana New"/>
          <w:sz w:val="30"/>
          <w:szCs w:val="30"/>
          <w:cs/>
          <w:lang w:val="th-TH"/>
        </w:rPr>
        <w:t xml:space="preserve">ณ </w:t>
      </w:r>
      <w:r w:rsidRPr="00C6145E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="00DB12AA" w:rsidRPr="00C6145E">
        <w:rPr>
          <w:rFonts w:ascii="Angsana New" w:hAnsi="Angsana New"/>
          <w:sz w:val="30"/>
          <w:szCs w:val="30"/>
        </w:rPr>
        <w:t>31</w:t>
      </w:r>
      <w:r w:rsidRPr="00C6145E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DB12AA" w:rsidRPr="00C6145E">
        <w:rPr>
          <w:rFonts w:ascii="Angsana New" w:hAnsi="Angsana New"/>
          <w:sz w:val="30"/>
          <w:szCs w:val="30"/>
        </w:rPr>
        <w:t>256</w:t>
      </w:r>
      <w:r w:rsidR="00AD04B2" w:rsidRPr="00C6145E">
        <w:rPr>
          <w:rFonts w:ascii="Angsana New" w:hAnsi="Angsana New"/>
          <w:sz w:val="30"/>
          <w:szCs w:val="30"/>
        </w:rPr>
        <w:t>8</w:t>
      </w:r>
      <w:r w:rsidR="00A61806" w:rsidRPr="00C6145E">
        <w:rPr>
          <w:rFonts w:ascii="Angsana New" w:hAnsi="Angsana New"/>
          <w:sz w:val="30"/>
          <w:szCs w:val="30"/>
        </w:rPr>
        <w:t xml:space="preserve"> </w:t>
      </w:r>
      <w:r w:rsidRPr="00C6145E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3B749E">
        <w:rPr>
          <w:rFonts w:ascii="Angsana New" w:hAnsi="Angsana New"/>
          <w:sz w:val="30"/>
          <w:szCs w:val="30"/>
          <w:cs/>
        </w:rPr>
        <w:t>ไม่</w:t>
      </w:r>
      <w:r w:rsidRPr="00C6145E">
        <w:rPr>
          <w:rFonts w:ascii="Angsana New" w:hAnsi="Angsana New"/>
          <w:sz w:val="30"/>
          <w:szCs w:val="30"/>
          <w:cs/>
          <w:lang w:val="th-TH"/>
        </w:rPr>
        <w:t>มีหนี้สินซึ่งเป็นเงินตราต่างประเทศ</w:t>
      </w:r>
    </w:p>
    <w:p w14:paraId="511688FE" w14:textId="77777777" w:rsidR="00247BEC" w:rsidRDefault="00247BE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E1EC8D" w14:textId="77777777" w:rsidR="003465A9" w:rsidRDefault="003465A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D714FF" w14:textId="77777777" w:rsidR="003465A9" w:rsidRDefault="003465A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88BD24" w14:textId="77777777" w:rsidR="003465A9" w:rsidRDefault="003465A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F4C57D" w14:textId="77777777" w:rsidR="003465A9" w:rsidRDefault="003465A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64E3ED" w14:textId="77777777" w:rsidR="003465A9" w:rsidRDefault="003465A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7FF44A" w14:textId="77777777" w:rsidR="003465A9" w:rsidRPr="00EA1C08" w:rsidRDefault="003465A9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92546F" w14:textId="77777777" w:rsidR="00582516" w:rsidRDefault="00582516" w:rsidP="000C5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ความเสี่ยงจากการให้สินเชื่อ</w:t>
      </w:r>
    </w:p>
    <w:p w14:paraId="50BE1032" w14:textId="77777777" w:rsidR="000C5E27" w:rsidRPr="0094030C" w:rsidRDefault="000C5E27" w:rsidP="000C5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6804141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ความเสี่ยงจากการให้สินเชื่อคือ ความเสี่ยงที่เป็นผลเสียหายทางการเงินที่อาจเกิดขึ้นได้จากการที่ลูกค้าหรือคู่สัญญาไม่สามารถชำระหนี้แก่กลุ่มบริษัทได้ตามเงื่อนไขที่ตกลงกันไว้เมื่อครบกำหนด</w:t>
      </w:r>
    </w:p>
    <w:p w14:paraId="21543474" w14:textId="77777777" w:rsidR="003A3E41" w:rsidRPr="0094030C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66D17D0" w14:textId="77777777" w:rsidR="00BE21A7" w:rsidRPr="00EA1C08" w:rsidRDefault="00BE21A7" w:rsidP="00BE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และกำกับดูแลความเสี่ยงจากการให้สินเชื่อดังกล่าวอย่างสม่ำเสมอ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ฝ่ายบริหารของกลุ่มบริษัทคาดว่าไม่มีความเสี่ยงจากการให้สินเชื่อที่เป็นสาระสำคัญ และความเสี่ยงจากการให้สินเชื่อจะไม่สูงเกินกว่าจำ</w:t>
      </w:r>
      <w:r w:rsidR="00EB203F" w:rsidRPr="00EA1C08">
        <w:rPr>
          <w:rFonts w:ascii="Angsana New" w:hAnsi="Angsana New"/>
          <w:sz w:val="30"/>
          <w:szCs w:val="30"/>
          <w:cs/>
        </w:rPr>
        <w:t>นวนเงินของค่าเผื่อผลขาดทุนด้านเครดิตที่คาดว่าจะเกิดขึ้น</w:t>
      </w:r>
      <w:r w:rsidRPr="00EA1C08">
        <w:rPr>
          <w:rFonts w:ascii="Angsana New" w:hAnsi="Angsana New"/>
          <w:sz w:val="30"/>
          <w:szCs w:val="30"/>
          <w:cs/>
        </w:rPr>
        <w:t>ที่ได้บันทึกไว้ในงบฐานะการเงิน</w:t>
      </w:r>
      <w:r w:rsidR="0094030C">
        <w:rPr>
          <w:rFonts w:ascii="Angsana New" w:hAnsi="Angsana New"/>
          <w:sz w:val="30"/>
          <w:szCs w:val="30"/>
          <w:cs/>
        </w:rPr>
        <w:t>อย่างมีสาระสำคัญ</w:t>
      </w:r>
    </w:p>
    <w:p w14:paraId="12375FF4" w14:textId="77777777" w:rsidR="000C5E27" w:rsidRPr="0094030C" w:rsidRDefault="000C5E27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168E1DD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5FADCD66" w14:textId="77777777" w:rsidR="00582516" w:rsidRPr="0094030C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9ADB479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กลุ่มบริษัทมีการบริหาร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และการลงทุนของกลุ่มบริษัทและเพื่อทำให้ผลกระทบจากความผันผวนของกระแสเงินสดลดลงโดยอาศัยกระแสเงินสดจากกิจกรรมดำเนินงานและกิจกรรมจัดหาเงินเป็นหลัก</w:t>
      </w:r>
    </w:p>
    <w:p w14:paraId="07F14773" w14:textId="77777777" w:rsidR="006E228C" w:rsidRPr="0094030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E4EB0D0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3BE1F195" w14:textId="77777777" w:rsidR="00582516" w:rsidRPr="0094030C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65FDA8AF" w14:textId="77777777" w:rsidR="00582516" w:rsidRPr="00EA1C08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EA1C08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เนื่องจากเงินกู้ยืมระยะสั้นและ</w:t>
      </w:r>
      <w:r w:rsidR="003E00CD" w:rsidRPr="00EA1C08">
        <w:rPr>
          <w:rFonts w:ascii="Angsana New" w:hAnsi="Angsana New"/>
          <w:cs/>
        </w:rPr>
        <w:t>เงินกู้ยืม</w:t>
      </w:r>
      <w:r w:rsidRPr="00EA1C08">
        <w:rPr>
          <w:rFonts w:ascii="Angsana New" w:hAnsi="Angsana New"/>
          <w:cs/>
        </w:rPr>
        <w:t>ระยะยาวจากสถาบันการเงินของ</w:t>
      </w:r>
      <w:r w:rsidR="003E00CD" w:rsidRPr="00EA1C08">
        <w:rPr>
          <w:rFonts w:ascii="Angsana New" w:hAnsi="Angsana New"/>
          <w:cs/>
        </w:rPr>
        <w:t>กลุ่ม</w:t>
      </w:r>
      <w:r w:rsidRPr="00EA1C08">
        <w:rPr>
          <w:rFonts w:ascii="Angsana New" w:hAnsi="Angsana New"/>
          <w:cs/>
        </w:rPr>
        <w:t>บริษัทมีอัตราดอกเบี้ยลอยตัวตามหรือมีอัตราดอกเบี้ยใกล้เคียงกันกับอัตราดอกเบี้ยในท้องตลาด</w:t>
      </w:r>
    </w:p>
    <w:p w14:paraId="4F3D2D52" w14:textId="77777777" w:rsidR="00D26E31" w:rsidRPr="0094030C" w:rsidRDefault="00D26E3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9008445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การวัดมูลค่ายุติธรรมของสินทรัพย์และหนี้สินทางการเงิน</w:t>
      </w:r>
    </w:p>
    <w:p w14:paraId="23DF30F9" w14:textId="77777777" w:rsidR="00850378" w:rsidRPr="0094030C" w:rsidRDefault="00850378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4667522" w14:textId="77777777" w:rsidR="00582516" w:rsidRPr="00EA1C08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กลุ่มบริษัทใช้ข้อมูลระดับ </w:t>
      </w:r>
      <w:r w:rsidRPr="00EA1C08">
        <w:rPr>
          <w:rFonts w:ascii="Angsana New" w:hAnsi="Angsana New"/>
          <w:sz w:val="30"/>
          <w:szCs w:val="30"/>
        </w:rPr>
        <w:t>2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ของลำดับชั้นของมูลค่ายุติธรรมในการวัดมูลค่ายุติธรรมของสินทรัพย์และหนี้สินทางการเงิน</w:t>
      </w:r>
      <w:r w:rsidR="004A414C">
        <w:rPr>
          <w:rFonts w:ascii="Angsana New" w:hAnsi="Angsana New"/>
          <w:sz w:val="30"/>
          <w:szCs w:val="30"/>
          <w:cs/>
        </w:rPr>
        <w:t>บางรายการ</w:t>
      </w:r>
      <w:r w:rsidRPr="00EA1C08">
        <w:rPr>
          <w:rFonts w:ascii="Angsana New" w:hAnsi="Angsana New"/>
          <w:sz w:val="30"/>
          <w:szCs w:val="30"/>
          <w:cs/>
        </w:rPr>
        <w:t>ดังนี้</w:t>
      </w:r>
    </w:p>
    <w:p w14:paraId="29A8676E" w14:textId="77777777" w:rsidR="00AF1468" w:rsidRPr="0094030C" w:rsidRDefault="00AF1468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C94A4C7" w14:textId="77777777" w:rsidR="008A4C11" w:rsidRPr="0094030C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4030C">
        <w:rPr>
          <w:rFonts w:ascii="Angsana New" w:hAnsi="Angsana New"/>
          <w:i/>
          <w:iCs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ลูกหนี้ตามสัญญาเช่า เงินให้กู้ยืมระยะสั้</w:t>
      </w:r>
      <w:r w:rsidR="00927306" w:rsidRPr="0094030C">
        <w:rPr>
          <w:rFonts w:ascii="Angsana New" w:hAnsi="Angsana New"/>
          <w:i/>
          <w:iCs/>
          <w:sz w:val="30"/>
          <w:szCs w:val="30"/>
          <w:cs/>
        </w:rPr>
        <w:t>น</w:t>
      </w:r>
      <w:r w:rsidR="004A414C" w:rsidRPr="0094030C">
        <w:rPr>
          <w:rFonts w:ascii="Angsana New" w:hAnsi="Angsana New"/>
          <w:i/>
          <w:iCs/>
          <w:sz w:val="30"/>
          <w:szCs w:val="30"/>
          <w:cs/>
        </w:rPr>
        <w:t xml:space="preserve">และระยะยาว </w:t>
      </w:r>
      <w:r w:rsidRPr="0094030C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สินทรัพย์ทางการเงินหมุนเวียนอื่น เงินฝากสถาบันการเงินที่มีภาระค้ำประกัน </w:t>
      </w:r>
      <w:r w:rsidR="002526AA" w:rsidRPr="0094030C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  <w:r w:rsidR="004A414C" w:rsidRPr="0094030C">
        <w:rPr>
          <w:rFonts w:ascii="Angsana New" w:hAnsi="Angsana New"/>
          <w:i/>
          <w:iCs/>
          <w:sz w:val="30"/>
          <w:szCs w:val="30"/>
          <w:cs/>
        </w:rPr>
        <w:t>และระยะยาว</w:t>
      </w:r>
      <w:r w:rsidR="004D29A6" w:rsidRPr="0094030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4030C">
        <w:rPr>
          <w:rFonts w:ascii="Angsana New" w:hAnsi="Angsana New"/>
          <w:i/>
          <w:iCs/>
          <w:sz w:val="30"/>
          <w:szCs w:val="30"/>
          <w:cs/>
        </w:rPr>
        <w:t xml:space="preserve">เจ้าหนี้การค้าและเจ้าหนี้หมุนเวียนอื่น และหนี้สินตามสัญญาเช่า </w:t>
      </w:r>
    </w:p>
    <w:p w14:paraId="2D823A84" w14:textId="77777777" w:rsidR="0094030C" w:rsidRPr="00512B1E" w:rsidRDefault="0094030C" w:rsidP="008A4C11">
      <w:pPr>
        <w:tabs>
          <w:tab w:val="left" w:pos="540"/>
        </w:tabs>
        <w:jc w:val="thaiDistribute"/>
        <w:rPr>
          <w:rFonts w:ascii="Angsana New" w:eastAsia="Angsana New" w:hAnsi="Angsana New"/>
          <w:sz w:val="16"/>
          <w:szCs w:val="16"/>
        </w:rPr>
      </w:pPr>
    </w:p>
    <w:p w14:paraId="780B93B8" w14:textId="77777777" w:rsidR="008A4C11" w:rsidRPr="00EA1C08" w:rsidRDefault="008A4C11" w:rsidP="008A4C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eastAsia="Angsana New" w:hAnsi="Angsana New"/>
          <w:sz w:val="30"/>
          <w:szCs w:val="30"/>
          <w:cs/>
        </w:rPr>
        <w:lastRenderedPageBreak/>
        <w:t>มูลค่า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EA1C08">
        <w:rPr>
          <w:rFonts w:ascii="Angsana New" w:eastAsia="Angsana New" w:hAnsi="Angsana New"/>
          <w:sz w:val="30"/>
          <w:szCs w:val="30"/>
        </w:rPr>
        <w:t>/</w:t>
      </w:r>
      <w:r w:rsidRPr="00EA1C08">
        <w:rPr>
          <w:rFonts w:ascii="Angsana New" w:eastAsia="Angsana New" w:hAnsi="Angsana New"/>
          <w:sz w:val="30"/>
          <w:szCs w:val="30"/>
          <w:cs/>
        </w:rPr>
        <w:t xml:space="preserve"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ดอกเบี้ยในท้องตลาด </w:t>
      </w:r>
    </w:p>
    <w:p w14:paraId="6F2EFBC4" w14:textId="77777777" w:rsidR="006E228C" w:rsidRPr="00BF28F6" w:rsidRDefault="006E228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787D8D34" w14:textId="29ECB20B" w:rsidR="000E2129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2434FF">
        <w:rPr>
          <w:rFonts w:ascii="Angsana New" w:hAnsi="Angsana New"/>
          <w:b/>
          <w:bCs/>
          <w:sz w:val="30"/>
          <w:szCs w:val="30"/>
        </w:rPr>
        <w:t>6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0E2129" w:rsidRPr="00EA1C08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039EFF9A" w14:textId="77777777" w:rsidR="000E2129" w:rsidRPr="00BF28F6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5C0663B" w14:textId="72D188A5" w:rsidR="00C6108F" w:rsidRPr="00EA1C08" w:rsidRDefault="00C6108F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</w:t>
      </w:r>
      <w:r w:rsidR="00155EEA" w:rsidRPr="00EA1C08">
        <w:rPr>
          <w:rFonts w:ascii="Angsana New" w:hAnsi="Angsana New"/>
          <w:sz w:val="30"/>
          <w:szCs w:val="30"/>
          <w:cs/>
        </w:rPr>
        <w:t xml:space="preserve">รจัดการทุนในระหว่างปี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D04B2">
        <w:rPr>
          <w:rFonts w:ascii="Angsana New" w:hAnsi="Angsana New"/>
          <w:sz w:val="30"/>
          <w:szCs w:val="30"/>
        </w:rPr>
        <w:t>8</w:t>
      </w:r>
      <w:r w:rsidR="00155EEA"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D04B2">
        <w:rPr>
          <w:rFonts w:ascii="Angsana New" w:hAnsi="Angsana New"/>
          <w:sz w:val="30"/>
          <w:szCs w:val="30"/>
        </w:rPr>
        <w:t>7</w:t>
      </w:r>
    </w:p>
    <w:p w14:paraId="411E8A26" w14:textId="77777777" w:rsidR="008F49B5" w:rsidRPr="00BF28F6" w:rsidRDefault="008F49B5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BA6ADCB" w14:textId="36F53EC0" w:rsidR="00AF1468" w:rsidRPr="00EA1C08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D04B2">
        <w:rPr>
          <w:rFonts w:ascii="Angsana New" w:hAnsi="Angsana New"/>
          <w:sz w:val="30"/>
          <w:szCs w:val="30"/>
        </w:rPr>
        <w:t>8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 xml:space="preserve">และ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AD04B2">
        <w:rPr>
          <w:rFonts w:ascii="Angsana New" w:hAnsi="Angsana New"/>
          <w:sz w:val="30"/>
          <w:szCs w:val="30"/>
        </w:rPr>
        <w:t>7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กลุ่มบริษัท</w:t>
      </w:r>
      <w:r w:rsidR="009E250E" w:rsidRPr="00EA1C08">
        <w:rPr>
          <w:rFonts w:ascii="Angsana New" w:hAnsi="Angsana New"/>
          <w:sz w:val="30"/>
          <w:szCs w:val="30"/>
          <w:cs/>
        </w:rPr>
        <w:t>และ</w:t>
      </w:r>
      <w:r w:rsidRPr="00EA1C08">
        <w:rPr>
          <w:rFonts w:ascii="Angsana New" w:hAnsi="Angsana New"/>
          <w:sz w:val="30"/>
          <w:szCs w:val="30"/>
          <w:cs/>
        </w:rPr>
        <w:t>บริษัทมีอัตราส่วนหนี้สินต่อทุน</w:t>
      </w:r>
      <w:r w:rsidR="009E250E" w:rsidRPr="00EA1C08">
        <w:rPr>
          <w:rFonts w:ascii="Angsana New" w:hAnsi="Angsana New"/>
          <w:sz w:val="30"/>
          <w:szCs w:val="30"/>
          <w:cs/>
        </w:rPr>
        <w:t>ดังนี้</w:t>
      </w:r>
    </w:p>
    <w:p w14:paraId="5466245B" w14:textId="77777777" w:rsidR="00A76BD1" w:rsidRPr="00BF28F6" w:rsidRDefault="00A76BD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3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51"/>
        <w:gridCol w:w="1195"/>
        <w:gridCol w:w="240"/>
        <w:gridCol w:w="1161"/>
        <w:gridCol w:w="238"/>
        <w:gridCol w:w="1147"/>
        <w:gridCol w:w="239"/>
        <w:gridCol w:w="1167"/>
      </w:tblGrid>
      <w:tr w:rsidR="00EA1C08" w:rsidRPr="00EA1C08" w14:paraId="019F619A" w14:textId="77777777" w:rsidTr="009D3B97">
        <w:trPr>
          <w:cantSplit/>
        </w:trPr>
        <w:tc>
          <w:tcPr>
            <w:tcW w:w="3951" w:type="dxa"/>
          </w:tcPr>
          <w:p w14:paraId="6D8D8834" w14:textId="77777777" w:rsidR="00B20AC2" w:rsidRPr="00EA1C0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69AF283A" w14:textId="77777777" w:rsidR="00B20AC2" w:rsidRPr="00EA1C0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FA7244A" w14:textId="77777777" w:rsidR="00B20AC2" w:rsidRPr="00EA1C0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4A282850" w14:textId="77777777" w:rsidR="00B20AC2" w:rsidRPr="00EA1C08" w:rsidRDefault="00B20AC2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A1C08" w:rsidRPr="00EA1C08" w14:paraId="67177C28" w14:textId="77777777" w:rsidTr="009D3B97">
        <w:trPr>
          <w:cantSplit/>
        </w:trPr>
        <w:tc>
          <w:tcPr>
            <w:tcW w:w="3951" w:type="dxa"/>
          </w:tcPr>
          <w:p w14:paraId="5A7010EF" w14:textId="77777777" w:rsidR="00A61806" w:rsidRPr="00EA1C08" w:rsidRDefault="00A61806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8467F50" w14:textId="1CD1334F" w:rsidR="00A61806" w:rsidRPr="00EA1C08" w:rsidRDefault="00DB12AA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D04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638EE0E0" w14:textId="77777777" w:rsidR="00A61806" w:rsidRPr="00EA1C0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B55CFC8" w14:textId="37EBB6D0"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D04B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61126C4" w14:textId="77777777" w:rsidR="00A61806" w:rsidRPr="00EA1C0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B08F176" w14:textId="3950C336" w:rsidR="00A61806" w:rsidRPr="00EA1C08" w:rsidRDefault="00DB12AA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D04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212427EA" w14:textId="77777777" w:rsidR="00A61806" w:rsidRPr="00EA1C08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31C1327" w14:textId="2C2D732D" w:rsidR="00A61806" w:rsidRPr="00EA1C08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AD04B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4B2" w:rsidRPr="00EA1C08" w14:paraId="49499014" w14:textId="77777777" w:rsidTr="009D3B97">
        <w:trPr>
          <w:cantSplit/>
        </w:trPr>
        <w:tc>
          <w:tcPr>
            <w:tcW w:w="3951" w:type="dxa"/>
          </w:tcPr>
          <w:p w14:paraId="15ECAB3B" w14:textId="77777777" w:rsidR="00AD04B2" w:rsidRPr="00EA1C08" w:rsidRDefault="00AD04B2" w:rsidP="0028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3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3371A172" w14:textId="5BB5F2BB" w:rsidR="00AD04B2" w:rsidRPr="00C23EC7" w:rsidRDefault="00AD04B2" w:rsidP="00AD04B2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3E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0.7</w:t>
            </w:r>
            <w:r w:rsidR="00C23E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23E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40" w:type="dxa"/>
          </w:tcPr>
          <w:p w14:paraId="294B4FEF" w14:textId="77777777" w:rsidR="00AD04B2" w:rsidRPr="00383743" w:rsidRDefault="00AD04B2" w:rsidP="00AD04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9463C2C" w14:textId="33055A28" w:rsidR="00AD04B2" w:rsidRPr="00383743" w:rsidRDefault="00AD04B2" w:rsidP="00AD04B2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0.71 : 1</w:t>
            </w:r>
          </w:p>
        </w:tc>
        <w:tc>
          <w:tcPr>
            <w:tcW w:w="238" w:type="dxa"/>
          </w:tcPr>
          <w:p w14:paraId="267F2E3D" w14:textId="77777777" w:rsidR="00AD04B2" w:rsidRPr="00383743" w:rsidRDefault="00AD04B2" w:rsidP="00AD04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781DB439" w14:textId="59F333EB" w:rsidR="00AD04B2" w:rsidRPr="00C23EC7" w:rsidRDefault="00AD04B2" w:rsidP="00AD04B2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3E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C23E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Pr="00C23E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39" w:type="dxa"/>
          </w:tcPr>
          <w:p w14:paraId="2697D549" w14:textId="77777777" w:rsidR="00AD04B2" w:rsidRPr="00EA1C08" w:rsidRDefault="00AD04B2" w:rsidP="00AD04B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9DE1E9F" w14:textId="46CC2CFB" w:rsidR="00AD04B2" w:rsidRPr="00EA1C08" w:rsidRDefault="00AD04B2" w:rsidP="00AD04B2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7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0.83 : 1</w:t>
            </w:r>
          </w:p>
        </w:tc>
      </w:tr>
    </w:tbl>
    <w:p w14:paraId="262932B3" w14:textId="77777777" w:rsidR="00F9482B" w:rsidRPr="00BF28F6" w:rsidRDefault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58AB1EE" w14:textId="0AD8417B" w:rsidR="000E2129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EA1C08">
        <w:rPr>
          <w:rFonts w:ascii="Angsana New" w:hAnsi="Angsana New"/>
          <w:b/>
          <w:bCs/>
          <w:sz w:val="30"/>
          <w:szCs w:val="30"/>
        </w:rPr>
        <w:t>2</w:t>
      </w:r>
      <w:r w:rsidR="002434FF">
        <w:rPr>
          <w:rFonts w:ascii="Angsana New" w:hAnsi="Angsana New"/>
          <w:b/>
          <w:bCs/>
          <w:sz w:val="30"/>
          <w:szCs w:val="30"/>
        </w:rPr>
        <w:t>7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  <w:cs/>
        </w:rPr>
        <w:tab/>
        <w:t>ภาระผูกพัน</w:t>
      </w:r>
    </w:p>
    <w:p w14:paraId="60C469F8" w14:textId="77777777" w:rsidR="003624D5" w:rsidRPr="00BF28F6" w:rsidRDefault="003624D5" w:rsidP="00521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0"/>
          <w:szCs w:val="20"/>
        </w:rPr>
      </w:pPr>
    </w:p>
    <w:p w14:paraId="5FA8CF9E" w14:textId="55B60FC5" w:rsidR="003D63A2" w:rsidRPr="001A08DD" w:rsidRDefault="009D3B97" w:rsidP="003D63A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1" w:hanging="567"/>
        <w:jc w:val="thaiDistribute"/>
        <w:rPr>
          <w:rFonts w:ascii="Angsana New" w:hAnsi="Angsana New"/>
          <w:sz w:val="30"/>
          <w:szCs w:val="30"/>
        </w:rPr>
      </w:pPr>
      <w:r w:rsidRPr="009D3B9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9D3B9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D63A2" w:rsidRPr="001A08DD">
        <w:rPr>
          <w:rFonts w:ascii="Angsana New" w:hAnsi="Angsana New"/>
          <w:sz w:val="30"/>
          <w:szCs w:val="30"/>
          <w:cs/>
        </w:rPr>
        <w:t>กลุ่มบริษัทมีภาระผูกพันภายใต้สัญญาก่อสร้างและปรับปรุงอาคารโรงงานและสัญญาซื้อ</w:t>
      </w:r>
      <w:r w:rsidR="003D63A2">
        <w:rPr>
          <w:rFonts w:ascii="Angsana New" w:hAnsi="Angsana New"/>
          <w:sz w:val="30"/>
          <w:szCs w:val="30"/>
          <w:cs/>
          <w:lang w:val="af-ZA"/>
        </w:rPr>
        <w:t>สินทรัพย์ถาวร</w:t>
      </w:r>
      <w:r w:rsidR="003D63A2" w:rsidRPr="001A08D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3D63A2" w:rsidRPr="00150862">
        <w:rPr>
          <w:rFonts w:ascii="Angsana New" w:hAnsi="Angsana New"/>
          <w:sz w:val="30"/>
          <w:szCs w:val="30"/>
          <w:cs/>
        </w:rPr>
        <w:t xml:space="preserve">ประมาณ </w:t>
      </w:r>
      <w:r w:rsidR="00150862" w:rsidRPr="00150862">
        <w:rPr>
          <w:rFonts w:ascii="Angsana New" w:hAnsi="Angsana New"/>
          <w:sz w:val="30"/>
          <w:szCs w:val="30"/>
        </w:rPr>
        <w:t>1</w:t>
      </w:r>
      <w:r w:rsidR="00AB0985">
        <w:rPr>
          <w:rFonts w:ascii="Angsana New" w:hAnsi="Angsana New"/>
          <w:sz w:val="30"/>
          <w:szCs w:val="30"/>
        </w:rPr>
        <w:t>8.0</w:t>
      </w:r>
      <w:r w:rsidR="003D63A2" w:rsidRPr="00150862">
        <w:rPr>
          <w:rFonts w:ascii="Angsana New" w:hAnsi="Angsana New"/>
          <w:sz w:val="30"/>
          <w:szCs w:val="30"/>
        </w:rPr>
        <w:t xml:space="preserve"> </w:t>
      </w:r>
      <w:r w:rsidR="003D63A2" w:rsidRPr="00150862">
        <w:rPr>
          <w:rFonts w:ascii="Angsana New" w:hAnsi="Angsana New"/>
          <w:sz w:val="30"/>
          <w:szCs w:val="30"/>
          <w:cs/>
        </w:rPr>
        <w:t xml:space="preserve">ล้านบาท </w:t>
      </w:r>
      <w:r w:rsidR="003D63A2" w:rsidRPr="00150862">
        <w:rPr>
          <w:rFonts w:ascii="Angsana New" w:hAnsi="Angsana New"/>
          <w:sz w:val="30"/>
          <w:szCs w:val="30"/>
        </w:rPr>
        <w:t>3</w:t>
      </w:r>
      <w:r w:rsidR="00150862" w:rsidRPr="00150862">
        <w:rPr>
          <w:rFonts w:ascii="Angsana New" w:hAnsi="Angsana New"/>
          <w:sz w:val="30"/>
          <w:szCs w:val="30"/>
        </w:rPr>
        <w:t>24</w:t>
      </w:r>
      <w:r w:rsidR="003D63A2" w:rsidRPr="00150862">
        <w:rPr>
          <w:rFonts w:ascii="Angsana New" w:hAnsi="Angsana New"/>
          <w:sz w:val="30"/>
          <w:szCs w:val="30"/>
          <w:cs/>
        </w:rPr>
        <w:t xml:space="preserve"> พันเหรียญสหรัฐและ </w:t>
      </w:r>
      <w:r w:rsidR="00150862" w:rsidRPr="00150862">
        <w:rPr>
          <w:rFonts w:ascii="Angsana New" w:hAnsi="Angsana New"/>
          <w:sz w:val="30"/>
          <w:szCs w:val="30"/>
        </w:rPr>
        <w:t>598</w:t>
      </w:r>
      <w:r w:rsidR="003D63A2" w:rsidRPr="00150862">
        <w:rPr>
          <w:rFonts w:ascii="Angsana New" w:hAnsi="Angsana New"/>
          <w:sz w:val="30"/>
          <w:szCs w:val="30"/>
        </w:rPr>
        <w:t xml:space="preserve"> </w:t>
      </w:r>
      <w:r w:rsidR="003D63A2" w:rsidRPr="00150862">
        <w:rPr>
          <w:rFonts w:ascii="Angsana New" w:hAnsi="Angsana New"/>
          <w:sz w:val="30"/>
          <w:szCs w:val="30"/>
          <w:cs/>
        </w:rPr>
        <w:t>พันยู</w:t>
      </w:r>
      <w:proofErr w:type="spellStart"/>
      <w:r w:rsidR="003D63A2" w:rsidRPr="00150862">
        <w:rPr>
          <w:rFonts w:ascii="Angsana New" w:hAnsi="Angsana New"/>
          <w:sz w:val="30"/>
          <w:szCs w:val="30"/>
          <w:cs/>
        </w:rPr>
        <w:t>โร</w:t>
      </w:r>
      <w:proofErr w:type="spellEnd"/>
      <w:r w:rsidR="003D63A2" w:rsidRPr="00150862">
        <w:rPr>
          <w:rFonts w:ascii="Angsana New" w:hAnsi="Angsana New"/>
          <w:sz w:val="30"/>
          <w:szCs w:val="30"/>
        </w:rPr>
        <w:t xml:space="preserve"> </w:t>
      </w:r>
      <w:r w:rsidR="003D63A2" w:rsidRPr="00150862">
        <w:rPr>
          <w:rFonts w:ascii="Angsana New" w:hAnsi="Angsana New"/>
          <w:spacing w:val="-8"/>
          <w:sz w:val="30"/>
          <w:szCs w:val="30"/>
          <w:cs/>
        </w:rPr>
        <w:t>(เฉพาะกิจการ</w:t>
      </w:r>
      <w:r w:rsidR="003D63A2" w:rsidRPr="00150862">
        <w:rPr>
          <w:rFonts w:ascii="Angsana New" w:hAnsi="Angsana New"/>
          <w:spacing w:val="-8"/>
          <w:sz w:val="30"/>
          <w:szCs w:val="30"/>
          <w:cs/>
          <w:lang w:val="af-ZA"/>
        </w:rPr>
        <w:t>มี</w:t>
      </w:r>
      <w:r w:rsidR="003D63A2" w:rsidRPr="00150862">
        <w:rPr>
          <w:rFonts w:ascii="Angsana New" w:hAnsi="Angsana New"/>
          <w:spacing w:val="-8"/>
          <w:sz w:val="30"/>
          <w:szCs w:val="30"/>
          <w:cs/>
        </w:rPr>
        <w:t xml:space="preserve">จำนวนเงินรวมประมาณ </w:t>
      </w:r>
      <w:r w:rsidR="00150862" w:rsidRPr="00150862">
        <w:rPr>
          <w:rFonts w:ascii="Angsana New" w:hAnsi="Angsana New"/>
          <w:spacing w:val="-8"/>
          <w:sz w:val="30"/>
          <w:szCs w:val="30"/>
        </w:rPr>
        <w:t xml:space="preserve">13.4 </w:t>
      </w:r>
      <w:r w:rsidR="003D63A2" w:rsidRPr="00150862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="003D63A2" w:rsidRPr="00150862">
        <w:rPr>
          <w:rFonts w:ascii="Angsana New" w:hAnsi="Angsana New"/>
          <w:sz w:val="30"/>
          <w:szCs w:val="30"/>
          <w:cs/>
        </w:rPr>
        <w:t xml:space="preserve"> </w:t>
      </w:r>
      <w:r w:rsidR="00150862" w:rsidRPr="00150862">
        <w:rPr>
          <w:rFonts w:ascii="Angsana New" w:hAnsi="Angsana New"/>
          <w:sz w:val="30"/>
          <w:szCs w:val="30"/>
        </w:rPr>
        <w:t>8</w:t>
      </w:r>
      <w:r w:rsidR="003D63A2" w:rsidRPr="00150862">
        <w:rPr>
          <w:rFonts w:ascii="Angsana New" w:hAnsi="Angsana New"/>
          <w:sz w:val="30"/>
          <w:szCs w:val="30"/>
          <w:cs/>
        </w:rPr>
        <w:t xml:space="preserve"> พันเหรียญสหรัฐและ </w:t>
      </w:r>
      <w:r w:rsidR="00150862" w:rsidRPr="00150862">
        <w:rPr>
          <w:rFonts w:ascii="Angsana New" w:hAnsi="Angsana New"/>
          <w:sz w:val="30"/>
          <w:szCs w:val="30"/>
        </w:rPr>
        <w:t>598</w:t>
      </w:r>
      <w:r w:rsidR="003D63A2" w:rsidRPr="00150862">
        <w:rPr>
          <w:rFonts w:ascii="Angsana New" w:hAnsi="Angsana New"/>
          <w:sz w:val="30"/>
          <w:szCs w:val="30"/>
        </w:rPr>
        <w:t xml:space="preserve"> </w:t>
      </w:r>
      <w:r w:rsidR="003D63A2" w:rsidRPr="00150862">
        <w:rPr>
          <w:rFonts w:ascii="Angsana New" w:hAnsi="Angsana New"/>
          <w:sz w:val="30"/>
          <w:szCs w:val="30"/>
          <w:cs/>
        </w:rPr>
        <w:t>พันยู</w:t>
      </w:r>
      <w:proofErr w:type="spellStart"/>
      <w:r w:rsidR="003D63A2" w:rsidRPr="00150862">
        <w:rPr>
          <w:rFonts w:ascii="Angsana New" w:hAnsi="Angsana New"/>
          <w:sz w:val="30"/>
          <w:szCs w:val="30"/>
          <w:cs/>
        </w:rPr>
        <w:t>โร</w:t>
      </w:r>
      <w:proofErr w:type="spellEnd"/>
      <w:r w:rsidR="003D63A2" w:rsidRPr="00150862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40A50FA7" w14:textId="77777777" w:rsidR="003624D5" w:rsidRPr="00BF28F6" w:rsidRDefault="003624D5" w:rsidP="003624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13"/>
        <w:jc w:val="thaiDistribute"/>
        <w:rPr>
          <w:rFonts w:ascii="Angsana New" w:hAnsi="Angsana New"/>
          <w:sz w:val="20"/>
          <w:szCs w:val="20"/>
        </w:rPr>
      </w:pPr>
    </w:p>
    <w:p w14:paraId="31468DCD" w14:textId="582FBE46" w:rsidR="003D63A2" w:rsidRDefault="009D3B97" w:rsidP="003D63A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D3B9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9D3B97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 w:rsidR="003D63A2" w:rsidRPr="001A08DD">
        <w:rPr>
          <w:rFonts w:ascii="Angsana New" w:hAnsi="Angsana New"/>
          <w:spacing w:val="-6"/>
          <w:sz w:val="30"/>
          <w:szCs w:val="30"/>
          <w:cs/>
        </w:rPr>
        <w:t>บริษัทมีเลต</w:t>
      </w:r>
      <w:proofErr w:type="spellStart"/>
      <w:r w:rsidR="003D63A2" w:rsidRPr="001A08DD">
        <w:rPr>
          <w:rFonts w:ascii="Angsana New" w:hAnsi="Angsana New"/>
          <w:spacing w:val="-6"/>
          <w:sz w:val="30"/>
          <w:szCs w:val="30"/>
          <w:cs/>
        </w:rPr>
        <w:t>เต</w:t>
      </w:r>
      <w:proofErr w:type="spellEnd"/>
      <w:r w:rsidR="003D63A2" w:rsidRPr="001A08DD">
        <w:rPr>
          <w:rFonts w:ascii="Angsana New" w:hAnsi="Angsana New"/>
          <w:spacing w:val="-6"/>
          <w:sz w:val="30"/>
          <w:szCs w:val="30"/>
          <w:cs/>
        </w:rPr>
        <w:t>อร์</w:t>
      </w:r>
      <w:proofErr w:type="spellStart"/>
      <w:r w:rsidR="003D63A2" w:rsidRPr="001A08DD">
        <w:rPr>
          <w:rFonts w:ascii="Angsana New" w:hAnsi="Angsana New"/>
          <w:spacing w:val="-6"/>
          <w:sz w:val="30"/>
          <w:szCs w:val="30"/>
          <w:cs/>
        </w:rPr>
        <w:t>ออฟ</w:t>
      </w:r>
      <w:proofErr w:type="spellEnd"/>
      <w:r w:rsidR="003D63A2" w:rsidRPr="001A08DD">
        <w:rPr>
          <w:rFonts w:ascii="Angsana New" w:hAnsi="Angsana New"/>
          <w:spacing w:val="-6"/>
          <w:sz w:val="30"/>
          <w:szCs w:val="30"/>
          <w:cs/>
        </w:rPr>
        <w:t>เครดิตที่ยังไม่ได้ใช้กับธนาคารในประเทศแห่งหนึ่งเป็นจำนวนเงิน</w:t>
      </w:r>
      <w:r w:rsidR="003D63A2" w:rsidRPr="00365246">
        <w:rPr>
          <w:rFonts w:ascii="Angsana New" w:hAnsi="Angsana New"/>
          <w:spacing w:val="-6"/>
          <w:sz w:val="30"/>
          <w:szCs w:val="30"/>
          <w:cs/>
        </w:rPr>
        <w:t>ประมาณ</w:t>
      </w:r>
      <w:r w:rsidR="003D63A2" w:rsidRPr="00365246">
        <w:rPr>
          <w:rFonts w:ascii="Angsana New" w:hAnsi="Angsana New"/>
          <w:spacing w:val="-6"/>
          <w:sz w:val="30"/>
          <w:szCs w:val="30"/>
        </w:rPr>
        <w:t xml:space="preserve"> 10.0 </w:t>
      </w:r>
      <w:r w:rsidR="003D63A2" w:rsidRPr="00365246">
        <w:rPr>
          <w:rFonts w:ascii="Angsana New" w:hAnsi="Angsana New"/>
          <w:spacing w:val="-6"/>
          <w:sz w:val="30"/>
          <w:szCs w:val="30"/>
          <w:cs/>
        </w:rPr>
        <w:t>ล้านบาท</w:t>
      </w:r>
    </w:p>
    <w:p w14:paraId="5A7DC685" w14:textId="77777777" w:rsidR="00512B1E" w:rsidRPr="00BF28F6" w:rsidRDefault="00512B1E" w:rsidP="00512B1E">
      <w:pPr>
        <w:pStyle w:val="ListParagraph"/>
        <w:rPr>
          <w:rFonts w:ascii="Angsana New" w:hAnsi="Angsana New"/>
          <w:spacing w:val="-6"/>
          <w:sz w:val="20"/>
          <w:szCs w:val="20"/>
          <w:cs/>
        </w:rPr>
      </w:pPr>
    </w:p>
    <w:p w14:paraId="61537A0A" w14:textId="240C884C" w:rsidR="00512B1E" w:rsidRPr="001C5A27" w:rsidRDefault="00512B1E" w:rsidP="003D63A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z w:val="30"/>
          <w:szCs w:val="30"/>
        </w:rPr>
      </w:pPr>
      <w:r w:rsidRPr="001C5A27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1C5A27">
        <w:rPr>
          <w:rFonts w:ascii="Angsana New" w:hAnsi="Angsana New"/>
          <w:sz w:val="30"/>
          <w:szCs w:val="30"/>
        </w:rPr>
        <w:t>14</w:t>
      </w:r>
      <w:r w:rsidRPr="001C5A27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1C5A27">
        <w:rPr>
          <w:rFonts w:ascii="Angsana New" w:hAnsi="Angsana New"/>
          <w:sz w:val="30"/>
          <w:szCs w:val="30"/>
        </w:rPr>
        <w:t xml:space="preserve">2568 </w:t>
      </w:r>
      <w:r w:rsidRPr="001C5A27">
        <w:rPr>
          <w:rFonts w:ascii="Angsana New" w:hAnsi="Angsana New"/>
          <w:sz w:val="30"/>
          <w:szCs w:val="30"/>
          <w:cs/>
        </w:rPr>
        <w:t>คณะกรรมการบริษัทรับทราบการค้ำประกัน</w:t>
      </w:r>
      <w:r w:rsidR="009D3B97">
        <w:rPr>
          <w:rFonts w:ascii="Angsana New" w:hAnsi="Angsana New"/>
          <w:sz w:val="30"/>
          <w:szCs w:val="30"/>
          <w:cs/>
        </w:rPr>
        <w:t>โดยบริษัทสำหรับ</w:t>
      </w:r>
      <w:r w:rsidRPr="001C5A27">
        <w:rPr>
          <w:rFonts w:ascii="Angsana New" w:hAnsi="Angsana New"/>
          <w:sz w:val="30"/>
          <w:szCs w:val="30"/>
          <w:cs/>
        </w:rPr>
        <w:t>วงเงินสินเชื่อของ</w:t>
      </w:r>
      <w:r w:rsidR="007E3D5E" w:rsidRPr="001C5A27">
        <w:rPr>
          <w:rFonts w:ascii="Angsana New" w:hAnsi="Angsana New"/>
          <w:sz w:val="30"/>
          <w:szCs w:val="30"/>
          <w:cs/>
        </w:rPr>
        <w:t xml:space="preserve">บริษัท ชาลี </w:t>
      </w:r>
      <w:proofErr w:type="spellStart"/>
      <w:r w:rsidR="007E3D5E" w:rsidRPr="001C5A27">
        <w:rPr>
          <w:rFonts w:ascii="Angsana New" w:hAnsi="Angsana New"/>
          <w:sz w:val="30"/>
          <w:szCs w:val="30"/>
          <w:cs/>
        </w:rPr>
        <w:t>ท็</w:t>
      </w:r>
      <w:proofErr w:type="spellEnd"/>
      <w:r w:rsidR="007E3D5E" w:rsidRPr="001C5A27">
        <w:rPr>
          <w:rFonts w:ascii="Angsana New" w:hAnsi="Angsana New"/>
          <w:sz w:val="30"/>
          <w:szCs w:val="30"/>
          <w:cs/>
        </w:rPr>
        <w:t xml:space="preserve">อป </w:t>
      </w:r>
      <w:proofErr w:type="spellStart"/>
      <w:r w:rsidR="007E3D5E" w:rsidRPr="001C5A27">
        <w:rPr>
          <w:rFonts w:ascii="Angsana New" w:hAnsi="Angsana New"/>
          <w:sz w:val="30"/>
          <w:szCs w:val="30"/>
          <w:cs/>
        </w:rPr>
        <w:t>โล</w:t>
      </w:r>
      <w:proofErr w:type="spellEnd"/>
      <w:r w:rsidR="007E3D5E" w:rsidRPr="001C5A27">
        <w:rPr>
          <w:rFonts w:ascii="Angsana New" w:hAnsi="Angsana New"/>
          <w:sz w:val="30"/>
          <w:szCs w:val="30"/>
          <w:cs/>
        </w:rPr>
        <w:t>จิสติ</w:t>
      </w:r>
      <w:proofErr w:type="spellStart"/>
      <w:r w:rsidR="007E3D5E" w:rsidRPr="001C5A27">
        <w:rPr>
          <w:rFonts w:ascii="Angsana New" w:hAnsi="Angsana New"/>
          <w:sz w:val="30"/>
          <w:szCs w:val="30"/>
          <w:cs/>
        </w:rPr>
        <w:t>กส์</w:t>
      </w:r>
      <w:proofErr w:type="spellEnd"/>
      <w:r w:rsidR="007E3D5E" w:rsidRPr="001C5A27">
        <w:rPr>
          <w:rFonts w:ascii="Angsana New" w:hAnsi="Angsana New"/>
          <w:sz w:val="30"/>
          <w:szCs w:val="30"/>
          <w:cs/>
        </w:rPr>
        <w:t xml:space="preserve"> โซลูชั่น จำกัด</w:t>
      </w:r>
      <w:r w:rsidRPr="001C5A27">
        <w:rPr>
          <w:rFonts w:ascii="Angsana New" w:hAnsi="Angsana New"/>
          <w:sz w:val="30"/>
          <w:szCs w:val="30"/>
          <w:cs/>
        </w:rPr>
        <w:t xml:space="preserve"> </w:t>
      </w:r>
      <w:r w:rsidRPr="001C5A27">
        <w:rPr>
          <w:rFonts w:ascii="Angsana New" w:hAnsi="Angsana New"/>
          <w:sz w:val="30"/>
          <w:szCs w:val="30"/>
        </w:rPr>
        <w:t>(</w:t>
      </w:r>
      <w:r w:rsidRPr="001C5A27">
        <w:rPr>
          <w:rFonts w:ascii="Angsana New" w:hAnsi="Angsana New"/>
          <w:sz w:val="30"/>
          <w:szCs w:val="30"/>
          <w:cs/>
        </w:rPr>
        <w:t xml:space="preserve">การร่วมค้า) ที่ได้รับจากธนาคารในประเทศแห่งหนึ่งจำนวน </w:t>
      </w:r>
      <w:r w:rsidRPr="001C5A27">
        <w:rPr>
          <w:rFonts w:ascii="Angsana New" w:hAnsi="Angsana New"/>
          <w:sz w:val="30"/>
          <w:szCs w:val="30"/>
        </w:rPr>
        <w:t xml:space="preserve">50 </w:t>
      </w:r>
      <w:r w:rsidRPr="001C5A27">
        <w:rPr>
          <w:rFonts w:ascii="Angsana New" w:hAnsi="Angsana New"/>
          <w:sz w:val="30"/>
          <w:szCs w:val="30"/>
          <w:cs/>
        </w:rPr>
        <w:t>ล้านบาท</w:t>
      </w:r>
    </w:p>
    <w:p w14:paraId="76DA3955" w14:textId="77777777" w:rsidR="007E3D5E" w:rsidRPr="00BF28F6" w:rsidRDefault="007E3D5E" w:rsidP="007E3D5E">
      <w:pPr>
        <w:pStyle w:val="ListParagraph"/>
        <w:rPr>
          <w:rFonts w:ascii="Angsana New" w:hAnsi="Angsana New"/>
          <w:spacing w:val="-6"/>
          <w:sz w:val="20"/>
          <w:szCs w:val="20"/>
        </w:rPr>
      </w:pPr>
    </w:p>
    <w:p w14:paraId="1801CED5" w14:textId="22699CC9" w:rsidR="007E3D5E" w:rsidRDefault="007E3D5E" w:rsidP="007E3D5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z w:val="30"/>
          <w:szCs w:val="30"/>
        </w:rPr>
      </w:pPr>
      <w:r w:rsidRPr="007E3D5E">
        <w:rPr>
          <w:rFonts w:ascii="Angsana New" w:hAnsi="Angsana New"/>
          <w:sz w:val="30"/>
          <w:szCs w:val="30"/>
          <w:cs/>
        </w:rPr>
        <w:t>ในที่ประชุมคณะผู้บริหาร</w:t>
      </w:r>
      <w:r w:rsidR="00AA7BC0">
        <w:rPr>
          <w:rFonts w:ascii="Angsana New" w:hAnsi="Angsana New"/>
          <w:sz w:val="30"/>
          <w:szCs w:val="30"/>
          <w:cs/>
        </w:rPr>
        <w:t>เ</w:t>
      </w:r>
      <w:r w:rsidRPr="007E3D5E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Pr="007E3D5E">
        <w:rPr>
          <w:rFonts w:ascii="Angsana New" w:hAnsi="Angsana New"/>
          <w:sz w:val="30"/>
          <w:szCs w:val="30"/>
        </w:rPr>
        <w:t>20</w:t>
      </w:r>
      <w:r w:rsidRPr="007E3D5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7E3D5E">
        <w:rPr>
          <w:rFonts w:ascii="Angsana New" w:hAnsi="Angsana New"/>
          <w:sz w:val="30"/>
          <w:szCs w:val="30"/>
        </w:rPr>
        <w:t xml:space="preserve">2568 </w:t>
      </w:r>
      <w:r w:rsidRPr="007E3D5E">
        <w:rPr>
          <w:rFonts w:ascii="Angsana New" w:hAnsi="Angsana New"/>
          <w:sz w:val="30"/>
          <w:szCs w:val="30"/>
          <w:cs/>
        </w:rPr>
        <w:t xml:space="preserve">คณะผู้บริหารได้มีมติอนุมัติให้บริษัททำสัญญาค้ำประกันวงเงินสินเชื่อของบริษัท เอทีซี คอนกรีตชลบุรี จำกัด (การร่วมค้าของชาลี </w:t>
      </w:r>
      <w:proofErr w:type="spellStart"/>
      <w:r w:rsidRPr="007E3D5E">
        <w:rPr>
          <w:rFonts w:ascii="Angsana New" w:hAnsi="Angsana New"/>
          <w:sz w:val="30"/>
          <w:szCs w:val="30"/>
          <w:cs/>
        </w:rPr>
        <w:t>ท็</w:t>
      </w:r>
      <w:proofErr w:type="spellEnd"/>
      <w:r w:rsidRPr="007E3D5E">
        <w:rPr>
          <w:rFonts w:ascii="Angsana New" w:hAnsi="Angsana New"/>
          <w:sz w:val="30"/>
          <w:szCs w:val="30"/>
          <w:cs/>
        </w:rPr>
        <w:t xml:space="preserve">อป </w:t>
      </w:r>
      <w:proofErr w:type="spellStart"/>
      <w:r w:rsidRPr="007E3D5E">
        <w:rPr>
          <w:rFonts w:ascii="Angsana New" w:hAnsi="Angsana New"/>
          <w:sz w:val="30"/>
          <w:szCs w:val="30"/>
          <w:cs/>
        </w:rPr>
        <w:t>โล</w:t>
      </w:r>
      <w:proofErr w:type="spellEnd"/>
      <w:r w:rsidRPr="007E3D5E">
        <w:rPr>
          <w:rFonts w:ascii="Angsana New" w:hAnsi="Angsana New"/>
          <w:sz w:val="30"/>
          <w:szCs w:val="30"/>
          <w:cs/>
        </w:rPr>
        <w:t>จิสติ</w:t>
      </w:r>
      <w:proofErr w:type="spellStart"/>
      <w:r w:rsidRPr="007E3D5E">
        <w:rPr>
          <w:rFonts w:ascii="Angsana New" w:hAnsi="Angsana New"/>
          <w:sz w:val="30"/>
          <w:szCs w:val="30"/>
          <w:cs/>
        </w:rPr>
        <w:t>กส์</w:t>
      </w:r>
      <w:proofErr w:type="spellEnd"/>
      <w:r w:rsidRPr="007E3D5E">
        <w:rPr>
          <w:rFonts w:ascii="Angsana New" w:hAnsi="Angsana New"/>
          <w:sz w:val="30"/>
          <w:szCs w:val="30"/>
          <w:cs/>
        </w:rPr>
        <w:t xml:space="preserve"> โซลูชั่น) ที่ได้รับจากธนาคารในประเทศแห่งหนึ่ง</w:t>
      </w:r>
      <w:r w:rsidR="009D3B97">
        <w:rPr>
          <w:rFonts w:ascii="Angsana New" w:hAnsi="Angsana New"/>
          <w:sz w:val="30"/>
          <w:szCs w:val="30"/>
          <w:cs/>
        </w:rPr>
        <w:t>ใน</w:t>
      </w:r>
      <w:r w:rsidRPr="007E3D5E">
        <w:rPr>
          <w:rFonts w:ascii="Angsana New" w:hAnsi="Angsana New"/>
          <w:sz w:val="30"/>
          <w:szCs w:val="30"/>
          <w:cs/>
        </w:rPr>
        <w:t xml:space="preserve">วงเงินค้ำประกันประมาณ </w:t>
      </w:r>
      <w:r w:rsidRPr="007E3D5E">
        <w:rPr>
          <w:rFonts w:ascii="Angsana New" w:hAnsi="Angsana New"/>
          <w:sz w:val="30"/>
          <w:szCs w:val="30"/>
        </w:rPr>
        <w:t xml:space="preserve">86.4 </w:t>
      </w:r>
      <w:r w:rsidRPr="007E3D5E">
        <w:rPr>
          <w:rFonts w:ascii="Angsana New" w:hAnsi="Angsana New"/>
          <w:sz w:val="30"/>
          <w:szCs w:val="30"/>
          <w:cs/>
        </w:rPr>
        <w:t>ล้านบาท</w:t>
      </w:r>
    </w:p>
    <w:p w14:paraId="29F7905D" w14:textId="77777777" w:rsidR="00592026" w:rsidRPr="00592026" w:rsidRDefault="00592026" w:rsidP="00592026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3147A5B0" w14:textId="410244E0" w:rsidR="000E2129" w:rsidRPr="00EA1C08" w:rsidRDefault="00FB05A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434FF">
        <w:rPr>
          <w:rFonts w:ascii="Angsana New" w:hAnsi="Angsana New"/>
          <w:b/>
          <w:bCs/>
          <w:sz w:val="30"/>
          <w:szCs w:val="30"/>
        </w:rPr>
        <w:t>8</w:t>
      </w:r>
      <w:r w:rsidR="000E2129" w:rsidRPr="00EA1C08">
        <w:rPr>
          <w:rFonts w:ascii="Angsana New" w:hAnsi="Angsana New"/>
          <w:b/>
          <w:bCs/>
          <w:sz w:val="30"/>
          <w:szCs w:val="30"/>
        </w:rPr>
        <w:t>.</w:t>
      </w:r>
      <w:r w:rsidR="000E2129" w:rsidRPr="00EA1C08">
        <w:rPr>
          <w:rFonts w:ascii="Angsana New" w:hAnsi="Angsana New"/>
          <w:b/>
          <w:bCs/>
          <w:sz w:val="30"/>
          <w:szCs w:val="30"/>
        </w:rPr>
        <w:tab/>
      </w:r>
      <w:r w:rsidR="009D2063" w:rsidRPr="00EA1C08">
        <w:rPr>
          <w:rFonts w:ascii="Angsana New" w:hAnsi="Angsana New"/>
          <w:b/>
          <w:bCs/>
          <w:sz w:val="30"/>
          <w:szCs w:val="30"/>
          <w:cs/>
        </w:rPr>
        <w:t>หนังสือค้ำประกัน</w:t>
      </w:r>
    </w:p>
    <w:p w14:paraId="24AC23BC" w14:textId="77777777" w:rsidR="000E2129" w:rsidRPr="00AA7BC0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C352C67" w14:textId="4362B2CB" w:rsidR="00D26E31" w:rsidRDefault="000E2129" w:rsidP="005F2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9"/>
        <w:jc w:val="thaiDistribute"/>
        <w:rPr>
          <w:rFonts w:ascii="Angsana New" w:hAnsi="Angsana New"/>
          <w:spacing w:val="-8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2AA" w:rsidRPr="00EA1C08">
        <w:rPr>
          <w:rFonts w:ascii="Angsana New" w:hAnsi="Angsana New"/>
          <w:sz w:val="30"/>
          <w:szCs w:val="30"/>
        </w:rPr>
        <w:t>31</w:t>
      </w:r>
      <w:r w:rsidRPr="00EA1C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EA1C08">
        <w:rPr>
          <w:rFonts w:ascii="Angsana New" w:hAnsi="Angsana New"/>
          <w:sz w:val="30"/>
          <w:szCs w:val="30"/>
        </w:rPr>
        <w:t>256</w:t>
      </w:r>
      <w:r w:rsidR="003D63A2">
        <w:rPr>
          <w:rFonts w:ascii="Angsana New" w:hAnsi="Angsana New"/>
          <w:sz w:val="30"/>
          <w:szCs w:val="30"/>
        </w:rPr>
        <w:t>8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="002B62AE" w:rsidRPr="00EA1C08">
        <w:rPr>
          <w:rFonts w:ascii="Angsana New" w:hAnsi="Angsana New"/>
          <w:sz w:val="30"/>
          <w:szCs w:val="30"/>
          <w:cs/>
        </w:rPr>
        <w:t>ธนาคารในประเทศ</w:t>
      </w:r>
      <w:r w:rsidR="009A1ACF" w:rsidRPr="00EA1C08">
        <w:rPr>
          <w:rFonts w:ascii="Angsana New" w:hAnsi="Angsana New"/>
          <w:sz w:val="30"/>
          <w:szCs w:val="30"/>
          <w:cs/>
        </w:rPr>
        <w:t>หลายแห่ง</w:t>
      </w:r>
      <w:r w:rsidR="002B62AE" w:rsidRPr="00EA1C08">
        <w:rPr>
          <w:rFonts w:ascii="Angsana New" w:hAnsi="Angsana New"/>
          <w:sz w:val="30"/>
          <w:szCs w:val="30"/>
          <w:cs/>
        </w:rPr>
        <w:t>ได้ออกหนังสือค้ำประกันกลุ่มบริษัทให้กับรัฐวิสาหกิจและบริษัทเอกชนหลายแห่งเป็นจำนวนเงินรวม</w:t>
      </w:r>
      <w:r w:rsidR="002B62AE" w:rsidRPr="0021520A">
        <w:rPr>
          <w:rFonts w:ascii="Angsana New" w:hAnsi="Angsana New"/>
          <w:sz w:val="30"/>
          <w:szCs w:val="30"/>
          <w:cs/>
        </w:rPr>
        <w:t xml:space="preserve">ประมาณ </w:t>
      </w:r>
      <w:r w:rsidR="0021520A" w:rsidRPr="0021520A">
        <w:rPr>
          <w:rFonts w:ascii="Angsana New" w:hAnsi="Angsana New"/>
          <w:spacing w:val="-8"/>
          <w:sz w:val="30"/>
          <w:szCs w:val="30"/>
        </w:rPr>
        <w:t>169.2</w:t>
      </w:r>
      <w:r w:rsidR="003D63A2" w:rsidRPr="0021520A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3D63A2" w:rsidRPr="005428DF">
        <w:rPr>
          <w:rFonts w:ascii="Angsana New" w:hAnsi="Angsana New"/>
          <w:spacing w:val="-8"/>
          <w:sz w:val="30"/>
          <w:szCs w:val="30"/>
        </w:rPr>
        <w:t xml:space="preserve"> </w:t>
      </w:r>
      <w:r w:rsidR="003D63A2" w:rsidRPr="005428DF">
        <w:rPr>
          <w:rFonts w:ascii="Angsana New" w:hAnsi="Angsana New"/>
          <w:spacing w:val="-8"/>
          <w:sz w:val="30"/>
          <w:szCs w:val="30"/>
          <w:cs/>
        </w:rPr>
        <w:t>(</w:t>
      </w:r>
      <w:r w:rsidR="003D63A2">
        <w:rPr>
          <w:rFonts w:ascii="Angsana New" w:hAnsi="Angsana New"/>
          <w:spacing w:val="-8"/>
          <w:sz w:val="30"/>
          <w:szCs w:val="30"/>
          <w:cs/>
        </w:rPr>
        <w:t>เ</w:t>
      </w:r>
      <w:r w:rsidR="003D63A2" w:rsidRPr="005428DF">
        <w:rPr>
          <w:rFonts w:ascii="Angsana New" w:hAnsi="Angsana New"/>
          <w:spacing w:val="-8"/>
          <w:sz w:val="30"/>
          <w:szCs w:val="30"/>
          <w:cs/>
        </w:rPr>
        <w:t>ฉพาะกิจการ</w:t>
      </w:r>
      <w:r w:rsidR="003D63A2">
        <w:rPr>
          <w:rFonts w:ascii="Angsana New" w:hAnsi="Angsana New"/>
          <w:spacing w:val="-8"/>
          <w:sz w:val="30"/>
          <w:szCs w:val="30"/>
          <w:cs/>
        </w:rPr>
        <w:t>มี</w:t>
      </w:r>
      <w:r w:rsidR="003D63A2" w:rsidRPr="005428DF">
        <w:rPr>
          <w:rFonts w:ascii="Angsana New" w:hAnsi="Angsana New"/>
          <w:spacing w:val="-8"/>
          <w:sz w:val="30"/>
          <w:szCs w:val="30"/>
          <w:cs/>
        </w:rPr>
        <w:t xml:space="preserve">จำนวนเงินประมาณ </w:t>
      </w:r>
      <w:r w:rsidR="0021520A">
        <w:rPr>
          <w:rFonts w:ascii="Angsana New" w:hAnsi="Angsana New"/>
          <w:spacing w:val="-8"/>
          <w:sz w:val="30"/>
          <w:szCs w:val="30"/>
        </w:rPr>
        <w:t>107.9</w:t>
      </w:r>
      <w:r w:rsidR="003D63A2" w:rsidRPr="005428DF">
        <w:rPr>
          <w:rFonts w:ascii="Angsana New" w:hAnsi="Angsana New"/>
          <w:spacing w:val="-8"/>
          <w:sz w:val="30"/>
          <w:szCs w:val="30"/>
          <w:cs/>
        </w:rPr>
        <w:t xml:space="preserve"> ล้านบาท)</w:t>
      </w:r>
      <w:r w:rsidR="003D63A2">
        <w:rPr>
          <w:rFonts w:ascii="Angsana New" w:hAnsi="Angsana New"/>
          <w:spacing w:val="-8"/>
          <w:sz w:val="30"/>
          <w:szCs w:val="30"/>
        </w:rPr>
        <w:t xml:space="preserve"> </w:t>
      </w:r>
      <w:r w:rsidR="003D63A2" w:rsidRPr="00C2574C">
        <w:rPr>
          <w:rFonts w:ascii="Angsana New" w:hAnsi="Angsana New"/>
          <w:spacing w:val="-8"/>
          <w:sz w:val="30"/>
          <w:szCs w:val="30"/>
          <w:cs/>
        </w:rPr>
        <w:t xml:space="preserve"> </w:t>
      </w:r>
    </w:p>
    <w:p w14:paraId="26F3738D" w14:textId="77777777" w:rsidR="003D63A2" w:rsidRPr="0029396F" w:rsidRDefault="003D63A2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EF51680" w14:textId="30C25BFF" w:rsidR="00751009" w:rsidRPr="00383743" w:rsidRDefault="002434F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03550D" w:rsidRPr="00EA1C08">
        <w:rPr>
          <w:rFonts w:ascii="Angsana New" w:hAnsi="Angsana New"/>
          <w:b/>
          <w:bCs/>
          <w:sz w:val="30"/>
          <w:szCs w:val="30"/>
        </w:rPr>
        <w:t>.</w:t>
      </w:r>
      <w:r w:rsidR="00AF1468" w:rsidRPr="00EA1C08">
        <w:rPr>
          <w:rFonts w:ascii="Angsana New" w:hAnsi="Angsana New"/>
          <w:b/>
          <w:bCs/>
          <w:sz w:val="30"/>
          <w:szCs w:val="30"/>
          <w:cs/>
        </w:rPr>
        <w:tab/>
      </w:r>
      <w:r w:rsidR="007E4F73" w:rsidRPr="00AD04B2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AA7BC0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7E4F73" w:rsidRPr="00AD04B2">
        <w:rPr>
          <w:rFonts w:ascii="Angsana New" w:hAnsi="Angsana New"/>
          <w:b/>
          <w:bCs/>
          <w:sz w:val="30"/>
          <w:szCs w:val="30"/>
          <w:cs/>
        </w:rPr>
        <w:t>จากการถูกประเมินภาษีของบริษัทย่อ</w:t>
      </w:r>
      <w:r w:rsidR="00AD04B2" w:rsidRPr="00AD04B2">
        <w:rPr>
          <w:rFonts w:ascii="Angsana New" w:hAnsi="Angsana New"/>
          <w:b/>
          <w:bCs/>
          <w:sz w:val="30"/>
          <w:szCs w:val="30"/>
          <w:cs/>
        </w:rPr>
        <w:t>ย</w:t>
      </w:r>
    </w:p>
    <w:p w14:paraId="4B6D1759" w14:textId="77777777" w:rsidR="00D26E31" w:rsidRPr="0029396F" w:rsidRDefault="00D26E31" w:rsidP="00D26E31">
      <w:pPr>
        <w:pStyle w:val="NoSpacing"/>
        <w:rPr>
          <w:rFonts w:ascii="Angsana New" w:hAnsi="Angsana New"/>
          <w:sz w:val="24"/>
          <w:szCs w:val="24"/>
        </w:rPr>
      </w:pPr>
    </w:p>
    <w:p w14:paraId="03E3CB88" w14:textId="199565F5" w:rsidR="003D63A2" w:rsidRPr="00883602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จากกรมสรรพากรจำนวนเงินรวมประมาณ </w:t>
      </w:r>
      <w:r w:rsidRPr="00883602">
        <w:rPr>
          <w:rFonts w:ascii="Angsana New" w:hAnsi="Angsana New"/>
          <w:sz w:val="30"/>
          <w:szCs w:val="30"/>
        </w:rPr>
        <w:t>14</w:t>
      </w:r>
      <w:r w:rsidR="006F035A">
        <w:rPr>
          <w:rFonts w:ascii="Angsana New" w:hAnsi="Angsana New"/>
          <w:sz w:val="30"/>
          <w:szCs w:val="30"/>
        </w:rPr>
        <w:t>7.9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ซึ่งต่อมาในเดือนกันยายน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Pr="00883602">
        <w:rPr>
          <w:rFonts w:ascii="Angsana New" w:hAnsi="Angsana New"/>
          <w:sz w:val="30"/>
          <w:szCs w:val="30"/>
        </w:rPr>
        <w:t>2563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>
        <w:rPr>
          <w:rFonts w:ascii="Angsana New" w:hAnsi="Angsana New"/>
          <w:sz w:val="30"/>
          <w:szCs w:val="30"/>
        </w:rPr>
        <w:t>79.9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ล้านบาทซึ่งเป็นตัวเลขประมาณการที่ดีที่สุดของฝ่ายบริหาร</w:t>
      </w:r>
    </w:p>
    <w:p w14:paraId="5503CA11" w14:textId="77777777" w:rsidR="003D63A2" w:rsidRPr="00AD04B2" w:rsidRDefault="003D63A2" w:rsidP="003D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D6BC7B8" w14:textId="36F1B304" w:rsidR="003D63A2" w:rsidRPr="00AC30D2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pacing w:val="-6"/>
          <w:sz w:val="30"/>
          <w:szCs w:val="30"/>
        </w:rPr>
      </w:pP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บริษัทย่อยได้รับหนังสือแจ้งผลของการพิจารณาอุทธรณ์ในเดือนธันวาคม </w:t>
      </w:r>
      <w:r w:rsidRPr="00FD43A3">
        <w:rPr>
          <w:rFonts w:ascii="Angsana New" w:hAnsi="Angsana New"/>
          <w:spacing w:val="-6"/>
          <w:sz w:val="30"/>
          <w:szCs w:val="30"/>
        </w:rPr>
        <w:t>2567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โดยตัวเลขภาษีที่ถูกประเมินลดลงจากประมาณ </w:t>
      </w:r>
      <w:r w:rsidRPr="00FD43A3">
        <w:rPr>
          <w:rFonts w:ascii="Angsana New" w:hAnsi="Angsana New"/>
          <w:spacing w:val="-6"/>
          <w:sz w:val="30"/>
          <w:szCs w:val="30"/>
        </w:rPr>
        <w:t>14</w:t>
      </w:r>
      <w:r w:rsidR="006F035A">
        <w:rPr>
          <w:rFonts w:ascii="Angsana New" w:hAnsi="Angsana New"/>
          <w:spacing w:val="-6"/>
          <w:sz w:val="30"/>
          <w:szCs w:val="30"/>
        </w:rPr>
        <w:t>7.9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ล้านบาทเป็นประมาณ </w:t>
      </w:r>
      <w:r w:rsidRPr="00FD43A3">
        <w:rPr>
          <w:rFonts w:ascii="Angsana New" w:hAnsi="Angsana New"/>
          <w:spacing w:val="-6"/>
          <w:sz w:val="30"/>
          <w:szCs w:val="30"/>
        </w:rPr>
        <w:t>112</w:t>
      </w:r>
      <w:r w:rsidR="006F035A">
        <w:rPr>
          <w:rFonts w:ascii="Angsana New" w:hAnsi="Angsana New"/>
          <w:spacing w:val="-6"/>
          <w:sz w:val="30"/>
          <w:szCs w:val="30"/>
        </w:rPr>
        <w:t>.5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ล้านบาท (รวมเบี้ยปรับและเงินเพิ่ม ณ วันที่ </w:t>
      </w:r>
      <w:r w:rsidRPr="00FD43A3">
        <w:rPr>
          <w:rFonts w:ascii="Angsana New" w:hAnsi="Angsana New"/>
          <w:spacing w:val="-6"/>
          <w:sz w:val="30"/>
          <w:szCs w:val="30"/>
        </w:rPr>
        <w:t xml:space="preserve">19 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FD43A3">
        <w:rPr>
          <w:rFonts w:ascii="Angsana New" w:hAnsi="Angsana New"/>
          <w:spacing w:val="-6"/>
          <w:sz w:val="30"/>
          <w:szCs w:val="30"/>
        </w:rPr>
        <w:t>2567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) อย่างไรก็ดี ฝ่ายบริหารของบริษัทย่อยได้ปรึกษาหารือกับผู้เชี่ยวชาญด้านกฎหมายในการตรวจสอบข้อเท็จจริงและรวบรวมเอกสารหลักฐานต่าง ๆ เพิ่มเติมและยื่นฟ้องคดีต่อศาลภาษีอากรกลาง (“ศาลฯ”) เมื่อวันที่ </w:t>
      </w:r>
      <w:r w:rsidRPr="00FD43A3">
        <w:rPr>
          <w:rFonts w:ascii="Angsana New" w:hAnsi="Angsana New"/>
          <w:spacing w:val="-6"/>
          <w:sz w:val="30"/>
          <w:szCs w:val="30"/>
        </w:rPr>
        <w:t>28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Pr="00FD43A3">
        <w:rPr>
          <w:rFonts w:ascii="Angsana New" w:hAnsi="Angsana New"/>
          <w:spacing w:val="-6"/>
          <w:sz w:val="30"/>
          <w:szCs w:val="30"/>
        </w:rPr>
        <w:t>2568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ต่อมาศาลได้นัดสืบพยานโจทย์ในวันที่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11-12 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2568 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และนัดสืบพยานจำเลยในวันที่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13 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AC30D2">
        <w:rPr>
          <w:rFonts w:ascii="Angsana New" w:hAnsi="Angsana New"/>
          <w:spacing w:val="-6"/>
          <w:sz w:val="30"/>
          <w:szCs w:val="30"/>
        </w:rPr>
        <w:t>2568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 xml:space="preserve">โดยศาลได้มีคำสั่งอนุญาตให้คู่ความยื่นคำแถลงการณ์ปิดคดีได้ภายในกำหนดระยะเวลา </w:t>
      </w:r>
      <w:r>
        <w:rPr>
          <w:rFonts w:ascii="Angsana New" w:hAnsi="Angsana New"/>
          <w:spacing w:val="-6"/>
          <w:sz w:val="30"/>
          <w:szCs w:val="30"/>
        </w:rPr>
        <w:t xml:space="preserve">20 </w:t>
      </w:r>
      <w:r>
        <w:rPr>
          <w:rFonts w:ascii="Angsana New" w:hAnsi="Angsana New"/>
          <w:spacing w:val="-6"/>
          <w:sz w:val="30"/>
          <w:szCs w:val="30"/>
          <w:cs/>
        </w:rPr>
        <w:t>วัน นับแต่วันสืบพยานเสร็จ (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13 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AC30D2">
        <w:rPr>
          <w:rFonts w:ascii="Angsana New" w:hAnsi="Angsana New"/>
          <w:spacing w:val="-6"/>
          <w:sz w:val="30"/>
          <w:szCs w:val="30"/>
        </w:rPr>
        <w:t>2568</w:t>
      </w:r>
      <w:r>
        <w:rPr>
          <w:rFonts w:ascii="Angsana New" w:hAnsi="Angsana New"/>
          <w:spacing w:val="-6"/>
          <w:sz w:val="30"/>
          <w:szCs w:val="30"/>
          <w:cs/>
        </w:rPr>
        <w:t xml:space="preserve">) โดยจะครบกำหนดระยะเวลายื่นคำแถลงการณ์ปิดคดีต่อศาลในวันที่ </w:t>
      </w:r>
      <w:r>
        <w:rPr>
          <w:rFonts w:ascii="Angsana New" w:hAnsi="Angsana New"/>
          <w:spacing w:val="-6"/>
          <w:sz w:val="30"/>
          <w:szCs w:val="30"/>
        </w:rPr>
        <w:t xml:space="preserve">3 </w:t>
      </w:r>
      <w:r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 xml:space="preserve">2568 </w:t>
      </w:r>
      <w:r>
        <w:rPr>
          <w:rFonts w:ascii="Angsana New" w:hAnsi="Angsana New"/>
          <w:spacing w:val="-6"/>
          <w:sz w:val="30"/>
          <w:szCs w:val="30"/>
          <w:cs/>
        </w:rPr>
        <w:t xml:space="preserve">และศาลได้กำหนดนัดฟังคำพิพากษาในวันที่ </w:t>
      </w:r>
      <w:r>
        <w:rPr>
          <w:rFonts w:ascii="Angsana New" w:hAnsi="Angsana New"/>
          <w:spacing w:val="-6"/>
          <w:sz w:val="30"/>
          <w:szCs w:val="30"/>
        </w:rPr>
        <w:t xml:space="preserve">22 </w:t>
      </w:r>
      <w:r>
        <w:rPr>
          <w:rFonts w:ascii="Angsana New" w:hAnsi="Angsana New"/>
          <w:spacing w:val="-6"/>
          <w:sz w:val="30"/>
          <w:szCs w:val="30"/>
          <w:cs/>
        </w:rPr>
        <w:t>ธันวาคม</w:t>
      </w:r>
      <w:r>
        <w:rPr>
          <w:rFonts w:ascii="Angsana New" w:hAnsi="Angsana New"/>
          <w:spacing w:val="-6"/>
          <w:sz w:val="30"/>
          <w:szCs w:val="30"/>
        </w:rPr>
        <w:t xml:space="preserve"> 2568</w:t>
      </w:r>
    </w:p>
    <w:p w14:paraId="7AD993A4" w14:textId="77777777" w:rsidR="003D63A2" w:rsidRPr="00256F4B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24"/>
          <w:szCs w:val="24"/>
        </w:rPr>
      </w:pPr>
    </w:p>
    <w:p w14:paraId="0801E475" w14:textId="14753ACA" w:rsidR="003D63A2" w:rsidRPr="0001599C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pacing w:val="-4"/>
          <w:sz w:val="30"/>
          <w:szCs w:val="30"/>
        </w:rPr>
      </w:pPr>
      <w:r w:rsidRPr="0001599C">
        <w:rPr>
          <w:rFonts w:ascii="Angsana New" w:hAnsi="Angsana New"/>
          <w:spacing w:val="-4"/>
          <w:sz w:val="30"/>
          <w:szCs w:val="30"/>
          <w:cs/>
        </w:rPr>
        <w:t xml:space="preserve">ในเดือนมิถุนายน </w:t>
      </w:r>
      <w:r w:rsidRPr="0001599C">
        <w:rPr>
          <w:rFonts w:ascii="Angsana New" w:hAnsi="Angsana New"/>
          <w:spacing w:val="-4"/>
          <w:sz w:val="30"/>
          <w:szCs w:val="30"/>
        </w:rPr>
        <w:t>2568</w:t>
      </w:r>
      <w:r w:rsidRPr="0001599C">
        <w:rPr>
          <w:rFonts w:ascii="Angsana New" w:hAnsi="Angsana New"/>
          <w:spacing w:val="-4"/>
          <w:sz w:val="30"/>
          <w:szCs w:val="30"/>
          <w:cs/>
        </w:rPr>
        <w:t xml:space="preserve"> บริษัทย่อยได้ยื่นคำร้องขอทุเลาการเสียภาษีเงินได้นิติบุคคลและภาษีมูลค่าเพิ่มที่เกี่ยวข้อง (จำนวนประมาณ </w:t>
      </w:r>
      <w:r w:rsidRPr="0001599C">
        <w:rPr>
          <w:rFonts w:ascii="Angsana New" w:hAnsi="Angsana New"/>
          <w:spacing w:val="-4"/>
          <w:sz w:val="30"/>
          <w:szCs w:val="30"/>
        </w:rPr>
        <w:t>11</w:t>
      </w:r>
      <w:r w:rsidR="006F035A" w:rsidRPr="0001599C">
        <w:rPr>
          <w:rFonts w:ascii="Angsana New" w:hAnsi="Angsana New"/>
          <w:spacing w:val="-4"/>
          <w:sz w:val="30"/>
          <w:szCs w:val="30"/>
        </w:rPr>
        <w:t>8.7</w:t>
      </w:r>
      <w:r w:rsidRPr="0001599C">
        <w:rPr>
          <w:rFonts w:ascii="Angsana New" w:hAnsi="Angsana New"/>
          <w:spacing w:val="-4"/>
          <w:sz w:val="30"/>
          <w:szCs w:val="30"/>
        </w:rPr>
        <w:t xml:space="preserve"> </w:t>
      </w:r>
      <w:r w:rsidRPr="0001599C">
        <w:rPr>
          <w:rFonts w:ascii="Angsana New" w:hAnsi="Angsana New"/>
          <w:spacing w:val="-4"/>
          <w:sz w:val="30"/>
          <w:szCs w:val="30"/>
          <w:cs/>
        </w:rPr>
        <w:t xml:space="preserve">ล้านบาทรวมเบี้ยปรับและเงินเพิ่มเต็มอัตราตามกฎหมาย) ต่ออธิบดีกรมสรรพากรซึ่งในเดือนกรกฎาคม </w:t>
      </w:r>
      <w:r w:rsidRPr="0001599C">
        <w:rPr>
          <w:rFonts w:ascii="Angsana New" w:hAnsi="Angsana New"/>
          <w:spacing w:val="-4"/>
          <w:sz w:val="30"/>
          <w:szCs w:val="30"/>
        </w:rPr>
        <w:t xml:space="preserve">2568 </w:t>
      </w:r>
      <w:r w:rsidRPr="0001599C">
        <w:rPr>
          <w:rFonts w:ascii="Angsana New" w:hAnsi="Angsana New"/>
          <w:spacing w:val="-4"/>
          <w:sz w:val="30"/>
          <w:szCs w:val="30"/>
          <w:cs/>
        </w:rPr>
        <w:t>อธิบดีกรมสรรพากรได้อนุมัติให้ทุเลาการเสียภาษีอากรดังกล่าว</w:t>
      </w:r>
    </w:p>
    <w:p w14:paraId="4BA602F1" w14:textId="77777777" w:rsidR="003D63A2" w:rsidRPr="0001599C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24"/>
          <w:szCs w:val="24"/>
        </w:rPr>
      </w:pPr>
    </w:p>
    <w:p w14:paraId="3ACBB85C" w14:textId="292EBB38" w:rsidR="003D63A2" w:rsidRPr="0001599C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01599C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01599C">
        <w:rPr>
          <w:rFonts w:ascii="Angsana New" w:hAnsi="Angsana New"/>
          <w:sz w:val="30"/>
          <w:szCs w:val="30"/>
        </w:rPr>
        <w:t xml:space="preserve">25 </w:t>
      </w:r>
      <w:r w:rsidRPr="0001599C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01599C">
        <w:rPr>
          <w:rFonts w:ascii="Angsana New" w:hAnsi="Angsana New"/>
          <w:sz w:val="30"/>
          <w:szCs w:val="30"/>
        </w:rPr>
        <w:t xml:space="preserve">2568 </w:t>
      </w:r>
      <w:r w:rsidRPr="0001599C">
        <w:rPr>
          <w:rFonts w:ascii="Angsana New" w:hAnsi="Angsana New"/>
          <w:sz w:val="30"/>
          <w:szCs w:val="30"/>
          <w:cs/>
        </w:rPr>
        <w:t xml:space="preserve">บริษัทย่อยได้จ่ายชำระเงินเพิ่มของภาษีเงินได้นิติบุคคลงวดครึ่งปีสำหรับรอบระยะเวลาบัญชีปี </w:t>
      </w:r>
      <w:r w:rsidRPr="0001599C">
        <w:rPr>
          <w:rFonts w:ascii="Angsana New" w:hAnsi="Angsana New"/>
          <w:sz w:val="30"/>
          <w:szCs w:val="30"/>
        </w:rPr>
        <w:t xml:space="preserve">2556 </w:t>
      </w:r>
      <w:r w:rsidRPr="0001599C">
        <w:rPr>
          <w:rFonts w:ascii="Angsana New" w:hAnsi="Angsana New"/>
          <w:sz w:val="30"/>
          <w:szCs w:val="30"/>
          <w:cs/>
        </w:rPr>
        <w:t xml:space="preserve">ซึ่งเป็นส่วนหนึ่งของการถูกประเมินภาษีข้างต้นให้แก่กรมสรรพากรประมาณ </w:t>
      </w:r>
      <w:r w:rsidRPr="0001599C">
        <w:rPr>
          <w:rFonts w:ascii="Angsana New" w:hAnsi="Angsana New"/>
          <w:sz w:val="30"/>
          <w:szCs w:val="30"/>
        </w:rPr>
        <w:t xml:space="preserve">2.4 </w:t>
      </w:r>
      <w:r w:rsidRPr="0001599C">
        <w:rPr>
          <w:rFonts w:ascii="Angsana New" w:hAnsi="Angsana New"/>
          <w:sz w:val="30"/>
          <w:szCs w:val="30"/>
          <w:cs/>
        </w:rPr>
        <w:t xml:space="preserve">ล้านบาททำให้ตัวเลขภาษีที่ถูกประเมินคงเหลือประมาณ </w:t>
      </w:r>
      <w:r w:rsidRPr="0001599C">
        <w:rPr>
          <w:rFonts w:ascii="Angsana New" w:hAnsi="Angsana New"/>
          <w:sz w:val="30"/>
          <w:szCs w:val="30"/>
        </w:rPr>
        <w:t>11</w:t>
      </w:r>
      <w:r w:rsidR="00D544A1" w:rsidRPr="0001599C">
        <w:rPr>
          <w:rFonts w:ascii="Angsana New" w:hAnsi="Angsana New"/>
          <w:sz w:val="30"/>
          <w:szCs w:val="30"/>
        </w:rPr>
        <w:t>6</w:t>
      </w:r>
      <w:r w:rsidR="00296049" w:rsidRPr="0001599C">
        <w:rPr>
          <w:rFonts w:ascii="Angsana New" w:hAnsi="Angsana New"/>
          <w:sz w:val="30"/>
          <w:szCs w:val="30"/>
        </w:rPr>
        <w:t>.</w:t>
      </w:r>
      <w:r w:rsidR="00D544A1" w:rsidRPr="0001599C">
        <w:rPr>
          <w:rFonts w:ascii="Angsana New" w:hAnsi="Angsana New"/>
          <w:sz w:val="30"/>
          <w:szCs w:val="30"/>
        </w:rPr>
        <w:t>3</w:t>
      </w:r>
      <w:r w:rsidRPr="0001599C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F035A" w:rsidRPr="0001599C">
        <w:rPr>
          <w:rFonts w:ascii="Angsana New" w:hAnsi="Angsana New"/>
          <w:sz w:val="30"/>
          <w:szCs w:val="30"/>
          <w:cs/>
        </w:rPr>
        <w:t xml:space="preserve">(ประมาณการหนี้สินคงเหลือประมาณ </w:t>
      </w:r>
      <w:r w:rsidR="006F035A" w:rsidRPr="0001599C">
        <w:rPr>
          <w:rFonts w:ascii="Angsana New" w:hAnsi="Angsana New"/>
          <w:sz w:val="30"/>
          <w:szCs w:val="30"/>
        </w:rPr>
        <w:t xml:space="preserve">77.5 </w:t>
      </w:r>
      <w:r w:rsidR="006F035A" w:rsidRPr="0001599C">
        <w:rPr>
          <w:rFonts w:ascii="Angsana New" w:hAnsi="Angsana New"/>
          <w:sz w:val="30"/>
          <w:szCs w:val="30"/>
          <w:cs/>
        </w:rPr>
        <w:t>ล้านบาท)</w:t>
      </w:r>
      <w:r w:rsidRPr="0001599C">
        <w:rPr>
          <w:rFonts w:ascii="Angsana New" w:hAnsi="Angsana New"/>
          <w:sz w:val="30"/>
          <w:szCs w:val="30"/>
          <w:cs/>
        </w:rPr>
        <w:t xml:space="preserve"> </w:t>
      </w:r>
    </w:p>
    <w:p w14:paraId="346C6EF9" w14:textId="77777777" w:rsidR="003D63A2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0D65BB1A" w14:textId="77777777" w:rsidR="00592026" w:rsidRDefault="00592026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72053F9D" w14:textId="5B74A116" w:rsidR="00D26E31" w:rsidRDefault="00296049" w:rsidP="00296049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01599C">
        <w:rPr>
          <w:rFonts w:ascii="Angsana New" w:hAnsi="Angsana New"/>
          <w:sz w:val="30"/>
          <w:szCs w:val="30"/>
          <w:cs/>
        </w:rPr>
        <w:lastRenderedPageBreak/>
        <w:t xml:space="preserve">ศาลได้มีคำพิพากษาเมื่อวันที่ </w:t>
      </w:r>
      <w:r w:rsidRPr="0001599C">
        <w:rPr>
          <w:rFonts w:ascii="Angsana New" w:hAnsi="Angsana New"/>
          <w:sz w:val="30"/>
          <w:szCs w:val="30"/>
        </w:rPr>
        <w:t xml:space="preserve">22 </w:t>
      </w:r>
      <w:r w:rsidRPr="0001599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1599C">
        <w:rPr>
          <w:rFonts w:ascii="Angsana New" w:hAnsi="Angsana New"/>
          <w:sz w:val="30"/>
          <w:szCs w:val="30"/>
        </w:rPr>
        <w:t xml:space="preserve">2568 </w:t>
      </w:r>
      <w:r w:rsidRPr="0001599C">
        <w:rPr>
          <w:rFonts w:ascii="Angsana New" w:hAnsi="Angsana New"/>
          <w:sz w:val="30"/>
          <w:szCs w:val="30"/>
          <w:cs/>
        </w:rPr>
        <w:t xml:space="preserve">ว่าคำวินิจฉัยต่อการประเมินภาษีนี้ของคณะกรรมการฯ นั้นชอบด้วยกฎหมาย ฝ่ายบริหารจึงได้ปรับตัวเลขประมาณการหนี้สินที่เกี่ยวข้องเพิ่มขึ้นจากเดิมอีกประมาณ </w:t>
      </w:r>
      <w:r w:rsidR="006F035A" w:rsidRPr="0001599C">
        <w:rPr>
          <w:rFonts w:ascii="Angsana New" w:hAnsi="Angsana New"/>
          <w:sz w:val="30"/>
          <w:szCs w:val="30"/>
        </w:rPr>
        <w:t>38.8</w:t>
      </w:r>
      <w:r w:rsidRPr="0001599C">
        <w:rPr>
          <w:rFonts w:ascii="Angsana New" w:hAnsi="Angsana New"/>
          <w:sz w:val="30"/>
          <w:szCs w:val="30"/>
        </w:rPr>
        <w:t xml:space="preserve"> </w:t>
      </w:r>
      <w:r w:rsidRPr="0001599C">
        <w:rPr>
          <w:rFonts w:ascii="Angsana New" w:hAnsi="Angsana New"/>
          <w:sz w:val="30"/>
          <w:szCs w:val="30"/>
          <w:cs/>
        </w:rPr>
        <w:t xml:space="preserve">ล้านบาทเป็น </w:t>
      </w:r>
      <w:r w:rsidRPr="0001599C">
        <w:rPr>
          <w:rFonts w:ascii="Angsana New" w:hAnsi="Angsana New"/>
          <w:sz w:val="30"/>
          <w:szCs w:val="30"/>
        </w:rPr>
        <w:t>11</w:t>
      </w:r>
      <w:r w:rsidR="006F035A" w:rsidRPr="0001599C">
        <w:rPr>
          <w:rFonts w:ascii="Angsana New" w:hAnsi="Angsana New"/>
          <w:sz w:val="30"/>
          <w:szCs w:val="30"/>
        </w:rPr>
        <w:t>6.3</w:t>
      </w:r>
      <w:r w:rsidRPr="0001599C">
        <w:rPr>
          <w:rFonts w:ascii="Angsana New" w:hAnsi="Angsana New"/>
          <w:sz w:val="30"/>
          <w:szCs w:val="30"/>
        </w:rPr>
        <w:t xml:space="preserve"> </w:t>
      </w:r>
      <w:r w:rsidRPr="0001599C">
        <w:rPr>
          <w:rFonts w:ascii="Angsana New" w:hAnsi="Angsana New"/>
          <w:sz w:val="30"/>
          <w:szCs w:val="30"/>
          <w:cs/>
        </w:rPr>
        <w:t xml:space="preserve">ล้านบาทซึ่งตัวเลข </w:t>
      </w:r>
      <w:r w:rsidR="006F035A" w:rsidRPr="0001599C">
        <w:rPr>
          <w:rFonts w:ascii="Angsana New" w:hAnsi="Angsana New"/>
          <w:sz w:val="30"/>
          <w:szCs w:val="30"/>
        </w:rPr>
        <w:t>38.8</w:t>
      </w:r>
      <w:r w:rsidRPr="0001599C">
        <w:rPr>
          <w:rFonts w:ascii="Angsana New" w:hAnsi="Angsana New"/>
          <w:sz w:val="30"/>
          <w:szCs w:val="30"/>
        </w:rPr>
        <w:t xml:space="preserve"> </w:t>
      </w:r>
      <w:r w:rsidRPr="0001599C">
        <w:rPr>
          <w:rFonts w:ascii="Angsana New" w:hAnsi="Angsana New"/>
          <w:sz w:val="30"/>
          <w:szCs w:val="30"/>
          <w:cs/>
        </w:rPr>
        <w:t>ล้านบาทแสดงรายก</w:t>
      </w:r>
      <w:r w:rsidRPr="003D63A2">
        <w:rPr>
          <w:rFonts w:ascii="Angsana New" w:hAnsi="Angsana New"/>
          <w:sz w:val="30"/>
          <w:szCs w:val="30"/>
          <w:cs/>
        </w:rPr>
        <w:t xml:space="preserve">ารเป็น </w:t>
      </w:r>
      <w:r w:rsidRPr="003D63A2">
        <w:rPr>
          <w:rFonts w:ascii="Angsana New" w:hAnsi="Angsana New"/>
          <w:sz w:val="30"/>
          <w:szCs w:val="30"/>
        </w:rPr>
        <w:t>“</w:t>
      </w:r>
      <w:r w:rsidRPr="003D63A2">
        <w:rPr>
          <w:rFonts w:ascii="Angsana New" w:hAnsi="Angsana New"/>
          <w:sz w:val="30"/>
          <w:szCs w:val="30"/>
          <w:cs/>
        </w:rPr>
        <w:t>ค่าใช้จ่ายอื่น</w:t>
      </w:r>
      <w:r w:rsidRPr="003D63A2">
        <w:rPr>
          <w:rFonts w:ascii="Angsana New" w:hAnsi="Angsana New"/>
          <w:sz w:val="30"/>
          <w:szCs w:val="30"/>
        </w:rPr>
        <w:t xml:space="preserve">” </w:t>
      </w:r>
      <w:r w:rsidRPr="003D63A2">
        <w:rPr>
          <w:rFonts w:ascii="Angsana New" w:hAnsi="Angsana New"/>
          <w:sz w:val="30"/>
          <w:szCs w:val="30"/>
          <w:cs/>
        </w:rPr>
        <w:t xml:space="preserve">ในงบกำไรขาดทุนเบ็ดเสร็จรวมของปี </w:t>
      </w:r>
      <w:r w:rsidRPr="003D63A2">
        <w:rPr>
          <w:rFonts w:ascii="Angsana New" w:hAnsi="Angsana New"/>
          <w:sz w:val="30"/>
          <w:szCs w:val="30"/>
        </w:rPr>
        <w:t xml:space="preserve">2568 </w:t>
      </w:r>
      <w:r w:rsidRPr="003D63A2">
        <w:rPr>
          <w:rFonts w:ascii="Angsana New" w:hAnsi="Angsana New"/>
          <w:sz w:val="30"/>
          <w:szCs w:val="30"/>
          <w:cs/>
        </w:rPr>
        <w:t>อย่างไรก็ดี ผู้เชี่ยวชาญด้านกฎหมายของฝ่ายบริหารได้ดำเนินการขอคัดค้านคำพิพากษาดังกล่าวแล้วและ</w:t>
      </w:r>
      <w:r w:rsidR="00AA7BC0">
        <w:rPr>
          <w:rFonts w:ascii="Angsana New" w:hAnsi="Angsana New"/>
          <w:sz w:val="30"/>
          <w:szCs w:val="30"/>
          <w:cs/>
        </w:rPr>
        <w:t>จะยื่นอุทธรณ์คดีดังกล่าว</w:t>
      </w:r>
      <w:r w:rsidR="006560F9">
        <w:rPr>
          <w:rFonts w:ascii="Angsana New" w:hAnsi="Angsana New"/>
          <w:sz w:val="30"/>
          <w:szCs w:val="30"/>
          <w:cs/>
        </w:rPr>
        <w:t>ต่อไป</w:t>
      </w:r>
      <w:r w:rsidR="00AA7BC0">
        <w:rPr>
          <w:rFonts w:ascii="Angsana New" w:hAnsi="Angsana New"/>
          <w:sz w:val="30"/>
          <w:szCs w:val="30"/>
          <w:cs/>
        </w:rPr>
        <w:t>ในเดือนมีนาคม</w:t>
      </w:r>
      <w:r w:rsidR="00AA7BC0">
        <w:rPr>
          <w:rFonts w:ascii="Angsana New" w:hAnsi="Angsana New"/>
          <w:sz w:val="30"/>
          <w:szCs w:val="30"/>
        </w:rPr>
        <w:t xml:space="preserve"> 2569</w:t>
      </w:r>
    </w:p>
    <w:p w14:paraId="5084187E" w14:textId="77777777" w:rsidR="00AA7BC0" w:rsidRPr="009715EA" w:rsidRDefault="00AA7BC0" w:rsidP="00296049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24"/>
          <w:szCs w:val="24"/>
        </w:rPr>
      </w:pPr>
    </w:p>
    <w:p w14:paraId="2C660583" w14:textId="4138BE0B" w:rsidR="003D63A2" w:rsidRPr="00AA7BC0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pacing w:val="-2"/>
          <w:sz w:val="30"/>
          <w:szCs w:val="30"/>
        </w:rPr>
      </w:pPr>
      <w:r w:rsidRPr="00AA7BC0">
        <w:rPr>
          <w:rFonts w:ascii="Angsana New" w:hAnsi="Angsana New"/>
          <w:spacing w:val="-2"/>
          <w:sz w:val="30"/>
          <w:szCs w:val="30"/>
          <w:cs/>
        </w:rPr>
        <w:t xml:space="preserve">เงินฝากประจำของบริษัทย่อยดังกล่าวประมาณ </w:t>
      </w:r>
      <w:r w:rsidRPr="00AA7BC0">
        <w:rPr>
          <w:rFonts w:ascii="Angsana New" w:hAnsi="Angsana New"/>
          <w:spacing w:val="-2"/>
          <w:sz w:val="30"/>
          <w:szCs w:val="30"/>
        </w:rPr>
        <w:t>3</w:t>
      </w:r>
      <w:r w:rsidR="00D544A1" w:rsidRPr="00AA7BC0">
        <w:rPr>
          <w:rFonts w:ascii="Angsana New" w:hAnsi="Angsana New"/>
          <w:spacing w:val="-2"/>
          <w:sz w:val="30"/>
          <w:szCs w:val="30"/>
        </w:rPr>
        <w:t>8.5</w:t>
      </w:r>
      <w:r w:rsidRPr="00AA7BC0">
        <w:rPr>
          <w:rFonts w:ascii="Angsana New" w:hAnsi="Angsana New"/>
          <w:spacing w:val="-2"/>
          <w:sz w:val="30"/>
          <w:szCs w:val="30"/>
          <w:cs/>
        </w:rPr>
        <w:t xml:space="preserve"> ล้านบาทกับธนาคารในประเทศแห่งหนึ่งและที่ดินบางส่วนของกลุ่มบริษัทรวมถึงบุคคลและกิจการที่เกี่ยวข้องกันบางแห่งเป็นหลักประกันสำหรับการประเมินภาษีดังกล่าวนี้ ซึ่งต่อมาในเดือนสิงหาคม </w:t>
      </w:r>
      <w:r w:rsidRPr="00AA7BC0">
        <w:rPr>
          <w:rFonts w:ascii="Angsana New" w:hAnsi="Angsana New"/>
          <w:spacing w:val="-2"/>
          <w:sz w:val="30"/>
          <w:szCs w:val="30"/>
        </w:rPr>
        <w:t>2568</w:t>
      </w:r>
      <w:r w:rsidRPr="00AA7BC0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บริษัทย่อยได้ยื่นคำร้องขอไถ่ถอนหลักประกันบางรายการคืนได้แก่ เงินฝากประจำประมาณ </w:t>
      </w:r>
      <w:r w:rsidRPr="00AA7BC0">
        <w:rPr>
          <w:rFonts w:ascii="Angsana New" w:hAnsi="Angsana New"/>
          <w:spacing w:val="-2"/>
          <w:sz w:val="30"/>
          <w:szCs w:val="30"/>
        </w:rPr>
        <w:t>3</w:t>
      </w:r>
      <w:r w:rsidR="00D544A1" w:rsidRPr="00AA7BC0">
        <w:rPr>
          <w:rFonts w:ascii="Angsana New" w:hAnsi="Angsana New"/>
          <w:spacing w:val="-2"/>
          <w:sz w:val="30"/>
          <w:szCs w:val="30"/>
        </w:rPr>
        <w:t>8.5</w:t>
      </w:r>
      <w:r w:rsidRPr="00AA7BC0">
        <w:rPr>
          <w:rFonts w:ascii="Angsana New" w:hAnsi="Angsana New"/>
          <w:spacing w:val="-2"/>
          <w:sz w:val="30"/>
          <w:szCs w:val="30"/>
          <w:cs/>
        </w:rPr>
        <w:t xml:space="preserve"> ล้านบาทและที่ดินบางส่วนของบุคคลที่เกี่ยวข้องกัน</w:t>
      </w:r>
      <w:r w:rsidR="00256F4B" w:rsidRPr="00AA7BC0">
        <w:rPr>
          <w:rFonts w:ascii="Angsana New" w:hAnsi="Angsana New"/>
          <w:spacing w:val="-2"/>
          <w:sz w:val="30"/>
          <w:szCs w:val="30"/>
          <w:cs/>
        </w:rPr>
        <w:t>ซึ่ง</w:t>
      </w:r>
      <w:r w:rsidR="00AA7BC0" w:rsidRPr="00AA7BC0">
        <w:rPr>
          <w:rFonts w:ascii="Angsana New" w:hAnsi="Angsana New"/>
          <w:spacing w:val="-2"/>
          <w:sz w:val="30"/>
          <w:szCs w:val="30"/>
          <w:cs/>
        </w:rPr>
        <w:t>ได้รับการอนุมัติโดยอธิบดีกรมสรรพากร</w:t>
      </w:r>
      <w:r w:rsidR="00296049" w:rsidRPr="00AA7BC0">
        <w:rPr>
          <w:rFonts w:ascii="Angsana New" w:hAnsi="Angsana New"/>
          <w:spacing w:val="-2"/>
          <w:sz w:val="30"/>
          <w:szCs w:val="30"/>
          <w:cs/>
        </w:rPr>
        <w:t xml:space="preserve">ในเดือนธันวาคม </w:t>
      </w:r>
      <w:r w:rsidR="00296049" w:rsidRPr="00AA7BC0">
        <w:rPr>
          <w:rFonts w:ascii="Angsana New" w:hAnsi="Angsana New"/>
          <w:spacing w:val="-2"/>
          <w:sz w:val="30"/>
          <w:szCs w:val="30"/>
        </w:rPr>
        <w:t xml:space="preserve">2568 </w:t>
      </w:r>
    </w:p>
    <w:p w14:paraId="287AC2A4" w14:textId="77777777" w:rsidR="003A7890" w:rsidRPr="009715EA" w:rsidRDefault="003A7890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889E493" w14:textId="202D9678" w:rsidR="003173AA" w:rsidRPr="00EA1C08" w:rsidRDefault="00DB12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3</w:t>
      </w:r>
      <w:r w:rsidR="002434FF">
        <w:rPr>
          <w:rFonts w:ascii="Angsana New" w:hAnsi="Angsana New"/>
          <w:b/>
          <w:bCs/>
          <w:sz w:val="30"/>
          <w:szCs w:val="30"/>
        </w:rPr>
        <w:t>0</w:t>
      </w:r>
      <w:r w:rsidR="003173AA" w:rsidRPr="00EA1C08">
        <w:rPr>
          <w:rFonts w:ascii="Angsana New" w:hAnsi="Angsana New"/>
          <w:b/>
          <w:bCs/>
          <w:sz w:val="30"/>
          <w:szCs w:val="30"/>
          <w:cs/>
        </w:rPr>
        <w:t>.</w:t>
      </w:r>
      <w:r w:rsidR="003173AA" w:rsidRPr="00EA1C08">
        <w:rPr>
          <w:rFonts w:ascii="Angsana New" w:hAnsi="Angsana New"/>
          <w:b/>
          <w:bCs/>
          <w:sz w:val="30"/>
          <w:szCs w:val="30"/>
          <w:cs/>
        </w:rPr>
        <w:tab/>
        <w:t>ส่วนได้เสียที่ไม่มีอำนาจควบคุม</w:t>
      </w:r>
      <w:r w:rsidR="004A414C">
        <w:rPr>
          <w:rFonts w:ascii="Angsana New" w:hAnsi="Angsana New"/>
          <w:b/>
          <w:bCs/>
          <w:sz w:val="30"/>
          <w:szCs w:val="30"/>
          <w:cs/>
        </w:rPr>
        <w:t>ที่มีสาระสำคัญ</w:t>
      </w:r>
    </w:p>
    <w:p w14:paraId="2D128A75" w14:textId="77777777" w:rsidR="003173AA" w:rsidRPr="009715E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B56870A" w14:textId="77777777" w:rsidR="00791498" w:rsidRPr="00EA1C08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บริษัท สมาร์ทคอนกรีต จำกัด (มหาชน) (“บริษัทย่อย”)</w:t>
      </w:r>
      <w:r w:rsidRPr="00EA1C08">
        <w:rPr>
          <w:rFonts w:ascii="Angsana New" w:hAnsi="Angsana New"/>
          <w:sz w:val="30"/>
          <w:szCs w:val="30"/>
          <w:cs/>
        </w:rPr>
        <w:t xml:space="preserve"> </w:t>
      </w:r>
    </w:p>
    <w:p w14:paraId="018770FD" w14:textId="77777777" w:rsidR="00791498" w:rsidRPr="009715EA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319" w:type="dxa"/>
        <w:tblLook w:val="04A0" w:firstRow="1" w:lastRow="0" w:firstColumn="1" w:lastColumn="0" w:noHBand="0" w:noVBand="1"/>
      </w:tblPr>
      <w:tblGrid>
        <w:gridCol w:w="5526"/>
        <w:gridCol w:w="394"/>
        <w:gridCol w:w="1523"/>
        <w:gridCol w:w="308"/>
        <w:gridCol w:w="1568"/>
      </w:tblGrid>
      <w:tr w:rsidR="00EA1C08" w:rsidRPr="00EA1C08" w14:paraId="518E4F51" w14:textId="77777777" w:rsidTr="0029396F">
        <w:tc>
          <w:tcPr>
            <w:tcW w:w="5526" w:type="dxa"/>
          </w:tcPr>
          <w:p w14:paraId="44065208" w14:textId="77777777"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dxa"/>
          </w:tcPr>
          <w:p w14:paraId="4185D89F" w14:textId="77777777"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9" w:type="dxa"/>
            <w:gridSpan w:val="3"/>
            <w:tcBorders>
              <w:bottom w:val="single" w:sz="4" w:space="0" w:color="auto"/>
            </w:tcBorders>
          </w:tcPr>
          <w:p w14:paraId="46D4174A" w14:textId="77777777" w:rsidR="003173AA" w:rsidRPr="00EA1C08" w:rsidRDefault="007D2DFD" w:rsidP="003173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</w:tr>
      <w:tr w:rsidR="00EA1C08" w:rsidRPr="00EA1C08" w14:paraId="173FC4BB" w14:textId="77777777" w:rsidTr="0029396F">
        <w:tc>
          <w:tcPr>
            <w:tcW w:w="5526" w:type="dxa"/>
          </w:tcPr>
          <w:p w14:paraId="5B85C3AB" w14:textId="77777777"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4" w:type="dxa"/>
          </w:tcPr>
          <w:p w14:paraId="35B070E1" w14:textId="77777777"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4CE747F2" w14:textId="2A668BE5" w:rsidR="003173AA" w:rsidRPr="00EA1C08" w:rsidRDefault="00DB12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14:paraId="5FBFF171" w14:textId="77777777" w:rsidR="003173AA" w:rsidRPr="00EA1C08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619E76C8" w14:textId="4B93B10A" w:rsidR="003173AA" w:rsidRPr="00EA1C08" w:rsidRDefault="00DB12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B05A4" w:rsidRPr="00EA1C08" w14:paraId="6652FE4B" w14:textId="77777777" w:rsidTr="0029396F">
        <w:tc>
          <w:tcPr>
            <w:tcW w:w="5526" w:type="dxa"/>
          </w:tcPr>
          <w:p w14:paraId="046AE6E5" w14:textId="77777777" w:rsidR="00FB05A4" w:rsidRPr="00EA1C08" w:rsidRDefault="00FB05A4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สัดส่วนความเป็นเจ้าของของส่วนได้เสียที่ไม่มีอำนาจควบคุม</w:t>
            </w:r>
          </w:p>
        </w:tc>
        <w:tc>
          <w:tcPr>
            <w:tcW w:w="394" w:type="dxa"/>
          </w:tcPr>
          <w:p w14:paraId="14289212" w14:textId="77777777" w:rsidR="00FB05A4" w:rsidRPr="00EA1C08" w:rsidRDefault="00FB05A4" w:rsidP="00FB05A4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73787CD3" w14:textId="77777777" w:rsidR="00FB05A4" w:rsidRPr="00EA1C08" w:rsidRDefault="00FB05A4" w:rsidP="00FB05A4">
            <w:pPr>
              <w:pStyle w:val="BodyText3"/>
              <w:ind w:right="137"/>
              <w:jc w:val="right"/>
              <w:rPr>
                <w:highlight w:val="yellow"/>
              </w:rPr>
            </w:pPr>
            <w:r w:rsidRPr="00C761CE">
              <w:t>36</w:t>
            </w:r>
            <w:r w:rsidRPr="00C761CE">
              <w:rPr>
                <w:cs/>
              </w:rPr>
              <w:t>.</w:t>
            </w:r>
            <w:r w:rsidRPr="00C761CE">
              <w:t>48</w:t>
            </w:r>
          </w:p>
        </w:tc>
        <w:tc>
          <w:tcPr>
            <w:tcW w:w="308" w:type="dxa"/>
          </w:tcPr>
          <w:p w14:paraId="7059A502" w14:textId="77777777" w:rsidR="00FB05A4" w:rsidRPr="00EA1C08" w:rsidRDefault="00FB05A4" w:rsidP="00FB05A4">
            <w:pPr>
              <w:pStyle w:val="BodyText3"/>
              <w:ind w:right="137"/>
              <w:jc w:val="right"/>
            </w:pPr>
          </w:p>
        </w:tc>
        <w:tc>
          <w:tcPr>
            <w:tcW w:w="1568" w:type="dxa"/>
          </w:tcPr>
          <w:p w14:paraId="3A1C2F65" w14:textId="77777777" w:rsidR="00FB05A4" w:rsidRPr="00EA1C08" w:rsidRDefault="00FB05A4" w:rsidP="00FB05A4">
            <w:pPr>
              <w:pStyle w:val="BodyText3"/>
              <w:ind w:right="137"/>
              <w:jc w:val="right"/>
            </w:pPr>
            <w:r w:rsidRPr="00EA1C08">
              <w:t>36</w:t>
            </w:r>
            <w:r w:rsidRPr="00EA1C08">
              <w:rPr>
                <w:cs/>
              </w:rPr>
              <w:t>.</w:t>
            </w:r>
            <w:r w:rsidRPr="00EA1C08">
              <w:t>48</w:t>
            </w:r>
          </w:p>
        </w:tc>
      </w:tr>
    </w:tbl>
    <w:p w14:paraId="18F283D3" w14:textId="77777777" w:rsidR="004A414C" w:rsidRPr="009715EA" w:rsidRDefault="004A414C">
      <w:pPr>
        <w:rPr>
          <w:sz w:val="24"/>
          <w:szCs w:val="24"/>
        </w:rPr>
      </w:pPr>
    </w:p>
    <w:p w14:paraId="2AB803CE" w14:textId="77777777" w:rsidR="00791498" w:rsidRPr="00EA1C08" w:rsidRDefault="00791498">
      <w:r w:rsidRPr="00EA1C08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4A414C">
        <w:rPr>
          <w:rFonts w:ascii="Angsana New" w:hAnsi="Angsana New"/>
          <w:sz w:val="30"/>
          <w:szCs w:val="30"/>
          <w:cs/>
        </w:rPr>
        <w:t>ที่สำคัญ</w:t>
      </w:r>
      <w:r w:rsidRPr="00EA1C08">
        <w:rPr>
          <w:rFonts w:ascii="Angsana New" w:hAnsi="Angsana New"/>
          <w:sz w:val="30"/>
          <w:szCs w:val="30"/>
          <w:cs/>
        </w:rPr>
        <w:t>ของบริษัทย่อยก่อนตัดรายการระหว่างกันมีดังนี้</w:t>
      </w:r>
    </w:p>
    <w:p w14:paraId="7076BA9E" w14:textId="77777777" w:rsidR="00791498" w:rsidRPr="009715EA" w:rsidRDefault="00791498">
      <w:pPr>
        <w:rPr>
          <w:sz w:val="24"/>
          <w:szCs w:val="24"/>
        </w:rPr>
      </w:pPr>
    </w:p>
    <w:tbl>
      <w:tblPr>
        <w:tblW w:w="9316" w:type="dxa"/>
        <w:tblLook w:val="04A0" w:firstRow="1" w:lastRow="0" w:firstColumn="1" w:lastColumn="0" w:noHBand="0" w:noVBand="1"/>
      </w:tblPr>
      <w:tblGrid>
        <w:gridCol w:w="5920"/>
        <w:gridCol w:w="1509"/>
        <w:gridCol w:w="327"/>
        <w:gridCol w:w="1560"/>
      </w:tblGrid>
      <w:tr w:rsidR="00EA1C08" w:rsidRPr="00EA1C08" w14:paraId="039448E0" w14:textId="77777777" w:rsidTr="00A74F38">
        <w:trPr>
          <w:tblHeader/>
        </w:trPr>
        <w:tc>
          <w:tcPr>
            <w:tcW w:w="5920" w:type="dxa"/>
          </w:tcPr>
          <w:p w14:paraId="15E235DD" w14:textId="77777777" w:rsidR="00FF504A" w:rsidRPr="00EA1C08" w:rsidRDefault="00FF504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6" w:type="dxa"/>
            <w:gridSpan w:val="3"/>
          </w:tcPr>
          <w:p w14:paraId="22391982" w14:textId="77777777" w:rsidR="00FF504A" w:rsidRPr="00EA1C08" w:rsidRDefault="00FF504A" w:rsidP="007D2DFD">
            <w:pPr>
              <w:pStyle w:val="BodyText3"/>
              <w:ind w:right="137"/>
              <w:jc w:val="center"/>
            </w:pPr>
            <w:r w:rsidRPr="00EA1C08">
              <w:rPr>
                <w:cs/>
              </w:rPr>
              <w:t>พันบาท</w:t>
            </w:r>
          </w:p>
        </w:tc>
      </w:tr>
      <w:tr w:rsidR="00EA1C08" w:rsidRPr="00EA1C08" w14:paraId="4B3EDB30" w14:textId="77777777" w:rsidTr="00A74F38">
        <w:trPr>
          <w:tblHeader/>
        </w:trPr>
        <w:tc>
          <w:tcPr>
            <w:tcW w:w="5920" w:type="dxa"/>
          </w:tcPr>
          <w:p w14:paraId="6ABC7923" w14:textId="77777777" w:rsidR="00FF504A" w:rsidRPr="00EA1C08" w:rsidRDefault="00FF504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5B8023A8" w14:textId="2F2ACCC9" w:rsidR="00FF504A" w:rsidRPr="00EA1C08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14:paraId="5DE4CC1B" w14:textId="77777777" w:rsidR="00FF504A" w:rsidRPr="00EA1C08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D770D1D" w14:textId="01E624D9" w:rsidR="00FF504A" w:rsidRPr="00EA1C08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 w:rsidR="000D6946" w:rsidRPr="000D69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C08" w:rsidRPr="00EA1C08" w14:paraId="006DE918" w14:textId="77777777" w:rsidTr="009715EA">
        <w:tc>
          <w:tcPr>
            <w:tcW w:w="5920" w:type="dxa"/>
          </w:tcPr>
          <w:p w14:paraId="456BAF7B" w14:textId="77777777" w:rsidR="00FF504A" w:rsidRPr="00EA1C08" w:rsidRDefault="00FF504A" w:rsidP="00286977">
            <w:pPr>
              <w:ind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Pr="00EA1C08">
              <w:rPr>
                <w:rFonts w:ascii="Angsana New" w:hAnsi="Angsana New"/>
                <w:i/>
                <w:iCs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4F37E2DD" w14:textId="77777777" w:rsidR="00FF504A" w:rsidRPr="00DE43AF" w:rsidRDefault="00FF504A" w:rsidP="0052481B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14:paraId="2E0728AE" w14:textId="77777777" w:rsidR="00FF504A" w:rsidRPr="00EA1C08" w:rsidRDefault="00FF504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3B0605E" w14:textId="77777777" w:rsidR="00FF504A" w:rsidRPr="00EA1C08" w:rsidRDefault="00FF504A" w:rsidP="0052481B">
            <w:pPr>
              <w:pStyle w:val="BodyText3"/>
              <w:ind w:right="137"/>
              <w:jc w:val="right"/>
            </w:pPr>
          </w:p>
        </w:tc>
      </w:tr>
      <w:tr w:rsidR="00256F4B" w:rsidRPr="00EA1C08" w14:paraId="5FC35A10" w14:textId="77777777" w:rsidTr="00A74F38">
        <w:tc>
          <w:tcPr>
            <w:tcW w:w="5920" w:type="dxa"/>
          </w:tcPr>
          <w:p w14:paraId="1393E343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9" w:type="dxa"/>
          </w:tcPr>
          <w:p w14:paraId="2B8234E5" w14:textId="5A16DC3F" w:rsidR="00256F4B" w:rsidRPr="00BD372C" w:rsidRDefault="00BD372C" w:rsidP="00256F4B">
            <w:pPr>
              <w:pStyle w:val="BodyText3"/>
              <w:ind w:right="137"/>
              <w:jc w:val="right"/>
            </w:pPr>
            <w:r>
              <w:t>367,808</w:t>
            </w:r>
          </w:p>
        </w:tc>
        <w:tc>
          <w:tcPr>
            <w:tcW w:w="327" w:type="dxa"/>
          </w:tcPr>
          <w:p w14:paraId="3D33F2F8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0CFCF804" w14:textId="78F61E39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395,263</w:t>
            </w:r>
          </w:p>
        </w:tc>
      </w:tr>
      <w:tr w:rsidR="00256F4B" w:rsidRPr="00EA1C08" w14:paraId="093747E9" w14:textId="77777777" w:rsidTr="00A74F38">
        <w:tc>
          <w:tcPr>
            <w:tcW w:w="5920" w:type="dxa"/>
          </w:tcPr>
          <w:p w14:paraId="646302E2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09" w:type="dxa"/>
          </w:tcPr>
          <w:p w14:paraId="45728798" w14:textId="618B231F" w:rsidR="00256F4B" w:rsidRPr="00BD372C" w:rsidRDefault="00BD372C" w:rsidP="00256F4B">
            <w:pPr>
              <w:pStyle w:val="BodyText3"/>
              <w:ind w:right="137"/>
              <w:jc w:val="right"/>
            </w:pPr>
            <w:r>
              <w:t>366,653</w:t>
            </w:r>
          </w:p>
        </w:tc>
        <w:tc>
          <w:tcPr>
            <w:tcW w:w="327" w:type="dxa"/>
          </w:tcPr>
          <w:p w14:paraId="55C8B6D9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101B7A80" w14:textId="33B74E42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374,332</w:t>
            </w:r>
          </w:p>
        </w:tc>
      </w:tr>
      <w:tr w:rsidR="00256F4B" w:rsidRPr="00EA1C08" w14:paraId="77D0308F" w14:textId="77777777" w:rsidTr="00A74F38">
        <w:tc>
          <w:tcPr>
            <w:tcW w:w="5920" w:type="dxa"/>
          </w:tcPr>
          <w:p w14:paraId="28CE6D18" w14:textId="77777777" w:rsidR="00256F4B" w:rsidRPr="0029396F" w:rsidRDefault="00256F4B" w:rsidP="00286977">
            <w:pPr>
              <w:ind w:hanging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123BF515" w14:textId="77777777" w:rsidR="00256F4B" w:rsidRPr="00BD372C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14:paraId="2135E56C" w14:textId="77777777" w:rsidR="00256F4B" w:rsidRPr="0029396F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BAF1BF4" w14:textId="77777777" w:rsidR="00256F4B" w:rsidRPr="0029396F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256F4B" w:rsidRPr="00EA1C08" w14:paraId="5BB4B649" w14:textId="77777777" w:rsidTr="00A74F38">
        <w:tc>
          <w:tcPr>
            <w:tcW w:w="5920" w:type="dxa"/>
          </w:tcPr>
          <w:p w14:paraId="08E3E4C0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09" w:type="dxa"/>
          </w:tcPr>
          <w:p w14:paraId="29CB4489" w14:textId="1D7A6C6F" w:rsidR="00256F4B" w:rsidRPr="00BD372C" w:rsidRDefault="00BD372C" w:rsidP="00256F4B">
            <w:pPr>
              <w:pStyle w:val="BodyText3"/>
              <w:ind w:right="137"/>
              <w:jc w:val="right"/>
            </w:pPr>
            <w:r>
              <w:t>50,333</w:t>
            </w:r>
          </w:p>
        </w:tc>
        <w:tc>
          <w:tcPr>
            <w:tcW w:w="327" w:type="dxa"/>
          </w:tcPr>
          <w:p w14:paraId="76110ABE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06D6061A" w14:textId="71B1C51B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67,974</w:t>
            </w:r>
          </w:p>
        </w:tc>
      </w:tr>
      <w:tr w:rsidR="00256F4B" w:rsidRPr="00EA1C08" w14:paraId="5D876842" w14:textId="77777777" w:rsidTr="00A74F38">
        <w:tc>
          <w:tcPr>
            <w:tcW w:w="5920" w:type="dxa"/>
          </w:tcPr>
          <w:p w14:paraId="3EC1FA1E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09" w:type="dxa"/>
          </w:tcPr>
          <w:p w14:paraId="32A52472" w14:textId="30F7267A" w:rsidR="00256F4B" w:rsidRPr="00BD372C" w:rsidRDefault="00BD372C" w:rsidP="00256F4B">
            <w:pPr>
              <w:pStyle w:val="BodyText3"/>
              <w:ind w:right="137"/>
              <w:jc w:val="right"/>
            </w:pPr>
            <w:r>
              <w:t>42,504</w:t>
            </w:r>
          </w:p>
        </w:tc>
        <w:tc>
          <w:tcPr>
            <w:tcW w:w="327" w:type="dxa"/>
          </w:tcPr>
          <w:p w14:paraId="0473F133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6EF8E573" w14:textId="7619AD1D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39,661</w:t>
            </w:r>
          </w:p>
        </w:tc>
      </w:tr>
      <w:tr w:rsidR="00B61964" w:rsidRPr="0029396F" w14:paraId="14707197" w14:textId="77777777" w:rsidTr="009E1D64">
        <w:tc>
          <w:tcPr>
            <w:tcW w:w="5920" w:type="dxa"/>
          </w:tcPr>
          <w:p w14:paraId="2789A154" w14:textId="77777777" w:rsidR="00B61964" w:rsidRPr="0029396F" w:rsidRDefault="00B61964" w:rsidP="009E1D64">
            <w:pPr>
              <w:ind w:hanging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65FEEB8E" w14:textId="77777777" w:rsidR="00B61964" w:rsidRPr="00BD372C" w:rsidRDefault="00B61964" w:rsidP="009E1D6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14:paraId="7F9F90D5" w14:textId="77777777" w:rsidR="00B61964" w:rsidRPr="0029396F" w:rsidRDefault="00B61964" w:rsidP="009E1D6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7842AF3" w14:textId="77777777" w:rsidR="00B61964" w:rsidRPr="0029396F" w:rsidRDefault="00B61964" w:rsidP="009E1D6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256F4B" w:rsidRPr="00EA1C08" w14:paraId="48A72EC5" w14:textId="77777777" w:rsidTr="009715EA">
        <w:tc>
          <w:tcPr>
            <w:tcW w:w="5920" w:type="dxa"/>
          </w:tcPr>
          <w:p w14:paraId="2EE4531A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09" w:type="dxa"/>
          </w:tcPr>
          <w:p w14:paraId="0854E4B7" w14:textId="1DA3E516" w:rsidR="00256F4B" w:rsidRPr="00BD372C" w:rsidRDefault="00C761CE" w:rsidP="00256F4B">
            <w:pPr>
              <w:pStyle w:val="BodyText3"/>
              <w:ind w:right="137"/>
              <w:jc w:val="right"/>
            </w:pPr>
            <w:r>
              <w:t>234,068</w:t>
            </w:r>
          </w:p>
        </w:tc>
        <w:tc>
          <w:tcPr>
            <w:tcW w:w="327" w:type="dxa"/>
          </w:tcPr>
          <w:p w14:paraId="3BD6F2E8" w14:textId="77777777" w:rsidR="00256F4B" w:rsidRPr="00EA1C08" w:rsidRDefault="00256F4B" w:rsidP="00256F4B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60" w:type="dxa"/>
          </w:tcPr>
          <w:p w14:paraId="4031917D" w14:textId="74F3AF29" w:rsidR="00256F4B" w:rsidRPr="00286977" w:rsidRDefault="00256F4B" w:rsidP="00256F4B">
            <w:pPr>
              <w:pStyle w:val="BodyText3"/>
              <w:ind w:right="137"/>
              <w:jc w:val="right"/>
              <w:rPr>
                <w:sz w:val="28"/>
                <w:szCs w:val="28"/>
              </w:rPr>
            </w:pPr>
            <w:r w:rsidRPr="00DE43AF">
              <w:t>241,48</w:t>
            </w:r>
            <w:r w:rsidR="000D6946" w:rsidRPr="000D6946">
              <w:t>7</w:t>
            </w:r>
          </w:p>
        </w:tc>
      </w:tr>
      <w:tr w:rsidR="00256F4B" w:rsidRPr="00EA1C08" w14:paraId="347F5695" w14:textId="77777777" w:rsidTr="00A74F38">
        <w:tc>
          <w:tcPr>
            <w:tcW w:w="5920" w:type="dxa"/>
          </w:tcPr>
          <w:p w14:paraId="5FACD957" w14:textId="77777777" w:rsidR="00256F4B" w:rsidRDefault="00256F4B" w:rsidP="00286977">
            <w:pPr>
              <w:ind w:hanging="110"/>
              <w:rPr>
                <w:rFonts w:ascii="Angsana New" w:hAnsi="Angsana New"/>
                <w:sz w:val="24"/>
                <w:szCs w:val="24"/>
              </w:rPr>
            </w:pPr>
          </w:p>
          <w:p w14:paraId="50BA048C" w14:textId="77777777" w:rsidR="009D3B97" w:rsidRPr="0029396F" w:rsidRDefault="009D3B97" w:rsidP="00286977">
            <w:pPr>
              <w:ind w:hanging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0B4D458E" w14:textId="77777777" w:rsidR="00256F4B" w:rsidRPr="00BD372C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14:paraId="2E721222" w14:textId="77777777" w:rsidR="00256F4B" w:rsidRPr="0029396F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14:paraId="692E6902" w14:textId="77777777" w:rsidR="00256F4B" w:rsidRPr="0029396F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256F4B" w:rsidRPr="00EA1C08" w14:paraId="32F9D17E" w14:textId="77777777" w:rsidTr="009715EA">
        <w:tc>
          <w:tcPr>
            <w:tcW w:w="5920" w:type="dxa"/>
          </w:tcPr>
          <w:p w14:paraId="14295857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EA1C08">
              <w:rPr>
                <w:rFonts w:ascii="Angsana New" w:hAnsi="Angsana New"/>
                <w:i/>
                <w:iCs/>
                <w:sz w:val="30"/>
                <w:szCs w:val="30"/>
              </w:rPr>
              <w:t>31</w:t>
            </w:r>
            <w:r w:rsidRPr="00EA1C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112EBCA7" w14:textId="77777777" w:rsidR="00256F4B" w:rsidRPr="00BD372C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14:paraId="49080B3D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54A40251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</w:tr>
      <w:tr w:rsidR="00256F4B" w:rsidRPr="00EA1C08" w14:paraId="41280836" w14:textId="77777777" w:rsidTr="00A74F38">
        <w:tc>
          <w:tcPr>
            <w:tcW w:w="5920" w:type="dxa"/>
          </w:tcPr>
          <w:p w14:paraId="34E6901D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9" w:type="dxa"/>
          </w:tcPr>
          <w:p w14:paraId="0C336B00" w14:textId="26AB997A" w:rsidR="00256F4B" w:rsidRPr="00BD372C" w:rsidRDefault="00BD372C" w:rsidP="00256F4B">
            <w:pPr>
              <w:pStyle w:val="BodyText3"/>
              <w:ind w:right="137"/>
              <w:jc w:val="right"/>
            </w:pPr>
            <w:r>
              <w:t>432,</w:t>
            </w:r>
            <w:r w:rsidR="0001599C">
              <w:t>938</w:t>
            </w:r>
          </w:p>
        </w:tc>
        <w:tc>
          <w:tcPr>
            <w:tcW w:w="327" w:type="dxa"/>
          </w:tcPr>
          <w:p w14:paraId="2B9C96E6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3155BC5D" w14:textId="07F8A719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585,532</w:t>
            </w:r>
          </w:p>
        </w:tc>
      </w:tr>
      <w:tr w:rsidR="00256F4B" w:rsidRPr="00EA1C08" w14:paraId="5298B1E0" w14:textId="77777777" w:rsidTr="00A74F38">
        <w:tc>
          <w:tcPr>
            <w:tcW w:w="5920" w:type="dxa"/>
          </w:tcPr>
          <w:p w14:paraId="37CFE3F2" w14:textId="77777777" w:rsidR="00256F4B" w:rsidRPr="0029396F" w:rsidRDefault="00256F4B" w:rsidP="00286977">
            <w:pPr>
              <w:ind w:hanging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3D689D12" w14:textId="77777777" w:rsidR="00256F4B" w:rsidRPr="00BD372C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14:paraId="715E936D" w14:textId="77777777" w:rsidR="00256F4B" w:rsidRPr="0029396F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44ABF46" w14:textId="77777777" w:rsidR="00256F4B" w:rsidRPr="0029396F" w:rsidRDefault="00256F4B" w:rsidP="00256F4B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256F4B" w:rsidRPr="00EA1C08" w14:paraId="70B3CD5C" w14:textId="77777777" w:rsidTr="00A74F38">
        <w:tc>
          <w:tcPr>
            <w:tcW w:w="5920" w:type="dxa"/>
          </w:tcPr>
          <w:p w14:paraId="46ECC939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กำไรสำหรับปีของส่วนได้เสียที่ไม่มีอำนาจควบคุม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14:paraId="04F06A4D" w14:textId="0A5A7505" w:rsidR="00256F4B" w:rsidRPr="00BD372C" w:rsidRDefault="00C761CE" w:rsidP="00256F4B">
            <w:pPr>
              <w:pStyle w:val="BodyText3"/>
              <w:ind w:right="137"/>
              <w:jc w:val="right"/>
            </w:pPr>
            <w:r>
              <w:t>11,784</w:t>
            </w:r>
          </w:p>
        </w:tc>
        <w:tc>
          <w:tcPr>
            <w:tcW w:w="327" w:type="dxa"/>
          </w:tcPr>
          <w:p w14:paraId="162AB03E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7EB7EAB3" w14:textId="14E22AA4" w:rsidR="00256F4B" w:rsidRPr="00EA1C08" w:rsidRDefault="000D6946" w:rsidP="00256F4B">
            <w:pPr>
              <w:pStyle w:val="BodyText3"/>
              <w:ind w:right="137"/>
              <w:jc w:val="right"/>
            </w:pPr>
            <w:r w:rsidRPr="000D6946">
              <w:t>31</w:t>
            </w:r>
            <w:r w:rsidR="00256F4B" w:rsidRPr="00DE43AF">
              <w:rPr>
                <w:cs/>
              </w:rPr>
              <w:t>,</w:t>
            </w:r>
            <w:r w:rsidRPr="000D6946">
              <w:t>744</w:t>
            </w:r>
          </w:p>
        </w:tc>
      </w:tr>
      <w:tr w:rsidR="00256F4B" w:rsidRPr="00EA1C08" w14:paraId="0C263E65" w14:textId="77777777" w:rsidTr="00A74F38">
        <w:tc>
          <w:tcPr>
            <w:tcW w:w="5920" w:type="dxa"/>
          </w:tcPr>
          <w:p w14:paraId="3CDA37D6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กำไรเบ็ดเสร็จรวมสำหรับปีของส่วนได้เสียที่ไม่มีอำนาจควบคุม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14:paraId="1A9CD87F" w14:textId="6A5DA9C6" w:rsidR="00256F4B" w:rsidRPr="00BD372C" w:rsidRDefault="00C761CE" w:rsidP="00256F4B">
            <w:pPr>
              <w:pStyle w:val="BodyText3"/>
              <w:ind w:right="137"/>
              <w:jc w:val="right"/>
            </w:pPr>
            <w:r>
              <w:t>11,005</w:t>
            </w:r>
          </w:p>
        </w:tc>
        <w:tc>
          <w:tcPr>
            <w:tcW w:w="327" w:type="dxa"/>
          </w:tcPr>
          <w:p w14:paraId="0E2A4C1E" w14:textId="77777777" w:rsidR="00256F4B" w:rsidRPr="00EA1C08" w:rsidRDefault="00256F4B" w:rsidP="00256F4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07B6D56C" w14:textId="375145D4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31,074</w:t>
            </w:r>
          </w:p>
        </w:tc>
      </w:tr>
      <w:tr w:rsidR="00256F4B" w:rsidRPr="00EA1C08" w14:paraId="5DD9BE23" w14:textId="77777777" w:rsidTr="00A74F38">
        <w:tc>
          <w:tcPr>
            <w:tcW w:w="5920" w:type="dxa"/>
          </w:tcPr>
          <w:p w14:paraId="323457F9" w14:textId="77777777" w:rsidR="00256F4B" w:rsidRPr="00EA1C08" w:rsidRDefault="00256F4B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509" w:type="dxa"/>
          </w:tcPr>
          <w:p w14:paraId="1D1FB68A" w14:textId="6540D242" w:rsidR="00256F4B" w:rsidRPr="00BD372C" w:rsidRDefault="00C761CE" w:rsidP="00256F4B">
            <w:pPr>
              <w:pStyle w:val="BodyText3"/>
              <w:ind w:right="137"/>
              <w:jc w:val="right"/>
            </w:pPr>
            <w:r>
              <w:t>18,424</w:t>
            </w:r>
          </w:p>
        </w:tc>
        <w:tc>
          <w:tcPr>
            <w:tcW w:w="327" w:type="dxa"/>
          </w:tcPr>
          <w:p w14:paraId="64AA7FC2" w14:textId="77777777" w:rsidR="00256F4B" w:rsidRPr="00EA1C08" w:rsidRDefault="00256F4B" w:rsidP="00256F4B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1560" w:type="dxa"/>
          </w:tcPr>
          <w:p w14:paraId="7BF41515" w14:textId="015B2FF8" w:rsidR="00256F4B" w:rsidRPr="00EA1C08" w:rsidRDefault="00256F4B" w:rsidP="00256F4B">
            <w:pPr>
              <w:pStyle w:val="BodyText3"/>
              <w:ind w:right="137"/>
              <w:jc w:val="right"/>
            </w:pPr>
            <w:r w:rsidRPr="00DE43AF">
              <w:t>34,6</w:t>
            </w:r>
            <w:r>
              <w:t>52</w:t>
            </w:r>
          </w:p>
        </w:tc>
      </w:tr>
      <w:tr w:rsidR="001C5A27" w:rsidRPr="001C5A27" w14:paraId="3950D450" w14:textId="77777777" w:rsidTr="009E1D64">
        <w:tc>
          <w:tcPr>
            <w:tcW w:w="5920" w:type="dxa"/>
          </w:tcPr>
          <w:p w14:paraId="3B369CA4" w14:textId="77777777" w:rsidR="001C5A27" w:rsidRPr="001C5A27" w:rsidRDefault="001C5A27" w:rsidP="009E1D64">
            <w:pPr>
              <w:ind w:hanging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39241A04" w14:textId="77777777" w:rsidR="001C5A27" w:rsidRPr="001C5A27" w:rsidRDefault="001C5A27" w:rsidP="009E1D6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327" w:type="dxa"/>
          </w:tcPr>
          <w:p w14:paraId="3906EE82" w14:textId="77777777" w:rsidR="001C5A27" w:rsidRPr="001C5A27" w:rsidRDefault="001C5A27" w:rsidP="009E1D6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59F8D002" w14:textId="77777777" w:rsidR="001C5A27" w:rsidRPr="001C5A27" w:rsidRDefault="001C5A27" w:rsidP="009E1D64">
            <w:pPr>
              <w:pStyle w:val="BodyText3"/>
              <w:ind w:right="137"/>
              <w:jc w:val="right"/>
              <w:rPr>
                <w:sz w:val="24"/>
                <w:szCs w:val="24"/>
              </w:rPr>
            </w:pPr>
          </w:p>
        </w:tc>
      </w:tr>
      <w:tr w:rsidR="00C761CE" w:rsidRPr="00EA1C08" w14:paraId="44C17EF6" w14:textId="77777777" w:rsidTr="00A74F38">
        <w:tc>
          <w:tcPr>
            <w:tcW w:w="5920" w:type="dxa"/>
          </w:tcPr>
          <w:p w14:paraId="534CB409" w14:textId="77777777" w:rsidR="00C761CE" w:rsidRPr="00EA1C08" w:rsidRDefault="00C761CE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09" w:type="dxa"/>
          </w:tcPr>
          <w:p w14:paraId="40A39CF4" w14:textId="72586881" w:rsidR="00C761CE" w:rsidRPr="00C761CE" w:rsidRDefault="00C761CE" w:rsidP="00C761CE">
            <w:pPr>
              <w:pStyle w:val="BodyText3"/>
              <w:ind w:right="137"/>
              <w:jc w:val="right"/>
            </w:pPr>
            <w:r w:rsidRPr="00C761CE">
              <w:t>82,719</w:t>
            </w:r>
          </w:p>
        </w:tc>
        <w:tc>
          <w:tcPr>
            <w:tcW w:w="327" w:type="dxa"/>
          </w:tcPr>
          <w:p w14:paraId="5FC914C1" w14:textId="77777777" w:rsidR="00C761CE" w:rsidRPr="00EA1C08" w:rsidRDefault="00C761CE" w:rsidP="00C761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02E2155" w14:textId="6DFFDF8A" w:rsidR="00C761CE" w:rsidRPr="00EA1C08" w:rsidRDefault="00C761CE" w:rsidP="00C761CE">
            <w:pPr>
              <w:pStyle w:val="BodyText3"/>
              <w:ind w:right="137"/>
              <w:jc w:val="right"/>
            </w:pPr>
            <w:r w:rsidRPr="00EA1C08">
              <w:t>1</w:t>
            </w:r>
            <w:r w:rsidR="0001599C">
              <w:t>3</w:t>
            </w:r>
            <w:r w:rsidRPr="00EA1C08">
              <w:t>2,</w:t>
            </w:r>
            <w:r w:rsidR="0001599C">
              <w:t>528</w:t>
            </w:r>
          </w:p>
        </w:tc>
      </w:tr>
      <w:tr w:rsidR="00C761CE" w:rsidRPr="00EA1C08" w14:paraId="75767143" w14:textId="77777777" w:rsidTr="00A74F38">
        <w:tc>
          <w:tcPr>
            <w:tcW w:w="5920" w:type="dxa"/>
          </w:tcPr>
          <w:p w14:paraId="4E308F57" w14:textId="32B930E4" w:rsidR="00C761CE" w:rsidRPr="00EA1C08" w:rsidRDefault="00C761CE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="0001599C">
              <w:rPr>
                <w:rFonts w:ascii="Angsana New" w:hAnsi="Angsana New"/>
                <w:sz w:val="30"/>
                <w:szCs w:val="30"/>
                <w:cs/>
              </w:rPr>
              <w:t xml:space="preserve">ได้มาจาก </w:t>
            </w:r>
            <w:r w:rsidR="0001599C">
              <w:rPr>
                <w:rFonts w:ascii="Angsana New" w:hAnsi="Angsana New"/>
                <w:sz w:val="30"/>
                <w:szCs w:val="30"/>
              </w:rPr>
              <w:t>(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ใช้ไป</w:t>
            </w:r>
            <w:r w:rsidR="0001599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01599C">
              <w:rPr>
                <w:rFonts w:ascii="Angsana New" w:hAnsi="Angsana New"/>
                <w:sz w:val="30"/>
                <w:szCs w:val="30"/>
              </w:rPr>
              <w:t>)</w:t>
            </w:r>
            <w:r w:rsidR="000159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1C08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09" w:type="dxa"/>
          </w:tcPr>
          <w:p w14:paraId="37F7CCA1" w14:textId="7D0CF07F" w:rsidR="00C761CE" w:rsidRPr="00C761CE" w:rsidRDefault="00C761CE" w:rsidP="00C761CE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C761CE">
              <w:t>(</w:t>
            </w:r>
            <w:r>
              <w:t>11,087</w:t>
            </w:r>
            <w:r w:rsidRPr="00C761CE">
              <w:t>)</w:t>
            </w:r>
          </w:p>
        </w:tc>
        <w:tc>
          <w:tcPr>
            <w:tcW w:w="327" w:type="dxa"/>
          </w:tcPr>
          <w:p w14:paraId="38721607" w14:textId="77777777" w:rsidR="00C761CE" w:rsidRPr="00EA1C08" w:rsidRDefault="00C761CE" w:rsidP="00C761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C3E6B5" w14:textId="3E81FB0A" w:rsidR="00C761CE" w:rsidRPr="00EA1C08" w:rsidRDefault="0001599C" w:rsidP="0001599C">
            <w:pPr>
              <w:pStyle w:val="BodyText3"/>
              <w:ind w:right="137"/>
              <w:jc w:val="right"/>
            </w:pPr>
            <w:r>
              <w:t>63</w:t>
            </w:r>
            <w:r w:rsidR="00C761CE" w:rsidRPr="00EA1C08">
              <w:t>,</w:t>
            </w:r>
            <w:r>
              <w:t>501</w:t>
            </w:r>
          </w:p>
        </w:tc>
      </w:tr>
      <w:tr w:rsidR="00C761CE" w:rsidRPr="00EA1C08" w14:paraId="21F13A9B" w14:textId="77777777" w:rsidTr="00A74F38">
        <w:tc>
          <w:tcPr>
            <w:tcW w:w="5920" w:type="dxa"/>
          </w:tcPr>
          <w:p w14:paraId="5BE40A6E" w14:textId="77777777" w:rsidR="00C761CE" w:rsidRPr="00EA1C08" w:rsidRDefault="00C761CE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เงินสดใช้ไปในกิจกรรมจัดหาเงิน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670F7CD" w14:textId="6203DF37" w:rsidR="00C761CE" w:rsidRPr="00C761CE" w:rsidRDefault="00C761CE" w:rsidP="00C761CE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C761CE">
              <w:t>(</w:t>
            </w:r>
            <w:r>
              <w:t>53,160</w:t>
            </w:r>
            <w:r w:rsidRPr="00C761CE">
              <w:t>)</w:t>
            </w:r>
          </w:p>
        </w:tc>
        <w:tc>
          <w:tcPr>
            <w:tcW w:w="327" w:type="dxa"/>
          </w:tcPr>
          <w:p w14:paraId="46DF4525" w14:textId="77777777" w:rsidR="00C761CE" w:rsidRPr="00EA1C08" w:rsidRDefault="00C761CE" w:rsidP="00C761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6C75D4" w14:textId="51AF3AB5" w:rsidR="00C761CE" w:rsidRPr="00EA1C08" w:rsidRDefault="00C761CE" w:rsidP="00C761CE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EA1C08">
              <w:t>(</w:t>
            </w:r>
            <w:r w:rsidR="0001599C">
              <w:t>98</w:t>
            </w:r>
            <w:r w:rsidRPr="00EA1C08">
              <w:t>,</w:t>
            </w:r>
            <w:r w:rsidR="0001599C">
              <w:t>065</w:t>
            </w:r>
            <w:r w:rsidRPr="00EA1C08">
              <w:t>)</w:t>
            </w:r>
          </w:p>
        </w:tc>
      </w:tr>
      <w:tr w:rsidR="00C761CE" w:rsidRPr="00EA1C08" w14:paraId="1570945A" w14:textId="77777777" w:rsidTr="00A74F38">
        <w:tc>
          <w:tcPr>
            <w:tcW w:w="5920" w:type="dxa"/>
          </w:tcPr>
          <w:p w14:paraId="3E621810" w14:textId="77777777" w:rsidR="00C761CE" w:rsidRPr="00EA1C08" w:rsidRDefault="00C761CE" w:rsidP="00286977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เงินสดเพิ่มขึ้นสุทธิ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441E9CA" w14:textId="5AA00069" w:rsidR="00C761CE" w:rsidRPr="00C761CE" w:rsidRDefault="00C761CE" w:rsidP="00C761CE">
            <w:pPr>
              <w:pStyle w:val="BodyText3"/>
              <w:ind w:right="137"/>
              <w:jc w:val="right"/>
            </w:pPr>
            <w:r>
              <w:t>18,472</w:t>
            </w:r>
          </w:p>
        </w:tc>
        <w:tc>
          <w:tcPr>
            <w:tcW w:w="327" w:type="dxa"/>
          </w:tcPr>
          <w:p w14:paraId="7FB2CB43" w14:textId="77777777" w:rsidR="00C761CE" w:rsidRPr="00EA1C08" w:rsidRDefault="00C761CE" w:rsidP="00C761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92CC43A" w14:textId="3E681354" w:rsidR="00C761CE" w:rsidRPr="00EA1C08" w:rsidRDefault="0001599C" w:rsidP="00C761CE">
            <w:pPr>
              <w:pStyle w:val="BodyText3"/>
              <w:ind w:right="137"/>
              <w:jc w:val="right"/>
            </w:pPr>
            <w:r>
              <w:t>97</w:t>
            </w:r>
            <w:r w:rsidR="00C761CE" w:rsidRPr="00EA1C08">
              <w:t>,</w:t>
            </w:r>
            <w:r>
              <w:t>964</w:t>
            </w:r>
          </w:p>
        </w:tc>
      </w:tr>
    </w:tbl>
    <w:p w14:paraId="1AF80BC7" w14:textId="77777777" w:rsidR="006754A8" w:rsidRPr="001C5A27" w:rsidRDefault="006754A8" w:rsidP="00F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38E884EB" w14:textId="56C52EBC" w:rsidR="00FB05A4" w:rsidRPr="00EA1C08" w:rsidRDefault="00FB05A4" w:rsidP="00F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</w:rPr>
        <w:t>3</w:t>
      </w:r>
      <w:r w:rsidR="002434FF">
        <w:rPr>
          <w:rFonts w:ascii="Angsana New" w:hAnsi="Angsana New"/>
          <w:b/>
          <w:bCs/>
          <w:sz w:val="30"/>
          <w:szCs w:val="30"/>
        </w:rPr>
        <w:t>1</w:t>
      </w:r>
      <w:r w:rsidRPr="00EA1C08">
        <w:rPr>
          <w:rFonts w:ascii="Angsana New" w:hAnsi="Angsana New"/>
          <w:b/>
          <w:bCs/>
          <w:sz w:val="30"/>
          <w:szCs w:val="30"/>
        </w:rPr>
        <w:t>.</w:t>
      </w:r>
      <w:r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</w:t>
      </w:r>
      <w:r w:rsidR="00700C6A">
        <w:rPr>
          <w:rFonts w:ascii="Angsana New" w:hAnsi="Angsana New"/>
          <w:b/>
          <w:bCs/>
          <w:sz w:val="30"/>
          <w:szCs w:val="30"/>
          <w:cs/>
        </w:rPr>
        <w:t>บัญชี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ใหม่</w:t>
      </w:r>
    </w:p>
    <w:p w14:paraId="4B400AFB" w14:textId="77777777" w:rsidR="00FB05A4" w:rsidRPr="001C5A27" w:rsidRDefault="00FB05A4" w:rsidP="00F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1FD6A619" w14:textId="74278280" w:rsidR="003D63A2" w:rsidRPr="0097793F" w:rsidRDefault="003D63A2" w:rsidP="00EC7626">
      <w:pPr>
        <w:pStyle w:val="NoSpacing"/>
        <w:ind w:right="91"/>
        <w:jc w:val="thaiDistribute"/>
        <w:rPr>
          <w:rFonts w:ascii="Angsana New" w:hAnsi="Angsana New"/>
          <w:szCs w:val="30"/>
        </w:rPr>
      </w:pPr>
      <w:r w:rsidRPr="0097793F">
        <w:rPr>
          <w:rFonts w:ascii="Angsana New" w:hAnsi="Angsana New"/>
          <w:spacing w:val="6"/>
          <w:szCs w:val="30"/>
          <w:cs/>
        </w:rPr>
        <w:t xml:space="preserve">บริษัทได้จัดประเภทรายการบัญชีบางรายการในงบฐานะการเงินรวม ณ วันที่ </w:t>
      </w:r>
      <w:r w:rsidRPr="0097793F">
        <w:rPr>
          <w:rFonts w:ascii="Angsana New" w:hAnsi="Angsana New"/>
          <w:spacing w:val="6"/>
          <w:szCs w:val="30"/>
        </w:rPr>
        <w:t xml:space="preserve">31 </w:t>
      </w:r>
      <w:r w:rsidRPr="0097793F">
        <w:rPr>
          <w:rFonts w:ascii="Angsana New" w:hAnsi="Angsana New"/>
          <w:spacing w:val="6"/>
          <w:szCs w:val="30"/>
          <w:cs/>
        </w:rPr>
        <w:t xml:space="preserve">ธันวาคม </w:t>
      </w:r>
      <w:r w:rsidRPr="0097793F">
        <w:rPr>
          <w:rFonts w:ascii="Angsana New" w:hAnsi="Angsana New"/>
          <w:spacing w:val="6"/>
          <w:szCs w:val="30"/>
        </w:rPr>
        <w:t>2567</w:t>
      </w:r>
      <w:r w:rsidRPr="0097793F">
        <w:rPr>
          <w:rFonts w:ascii="Angsana New" w:hAnsi="Angsana New"/>
          <w:spacing w:val="6"/>
          <w:szCs w:val="30"/>
          <w:cs/>
        </w:rPr>
        <w:t xml:space="preserve"> ใหม่เพื่อให้สอดคล้องและเปรียบเทียบกันได้กับการแสดงรายการในงบฐานะการเงิน</w:t>
      </w:r>
      <w:r w:rsidRPr="0097793F">
        <w:rPr>
          <w:rFonts w:ascii="Angsana New" w:hAnsi="Angsana New"/>
          <w:spacing w:val="4"/>
          <w:szCs w:val="30"/>
          <w:cs/>
        </w:rPr>
        <w:t>รวม ณ วันที่</w:t>
      </w:r>
      <w:r w:rsidRPr="0097793F">
        <w:rPr>
          <w:rFonts w:ascii="Angsana New" w:hAnsi="Angsana New"/>
          <w:spacing w:val="4"/>
          <w:szCs w:val="30"/>
        </w:rPr>
        <w:t xml:space="preserve"> 3</w:t>
      </w:r>
      <w:r>
        <w:rPr>
          <w:rFonts w:ascii="Angsana New" w:hAnsi="Angsana New"/>
          <w:spacing w:val="4"/>
          <w:szCs w:val="30"/>
        </w:rPr>
        <w:t>1</w:t>
      </w:r>
      <w:r w:rsidRPr="0097793F">
        <w:rPr>
          <w:rFonts w:ascii="Angsana New" w:hAnsi="Angsana New"/>
          <w:spacing w:val="4"/>
          <w:szCs w:val="30"/>
        </w:rPr>
        <w:t xml:space="preserve"> </w:t>
      </w:r>
      <w:r>
        <w:rPr>
          <w:rFonts w:ascii="Angsana New" w:hAnsi="Angsana New"/>
          <w:spacing w:val="4"/>
          <w:szCs w:val="30"/>
          <w:cs/>
        </w:rPr>
        <w:t>ธันวาคม</w:t>
      </w:r>
      <w:r w:rsidRPr="0097793F">
        <w:rPr>
          <w:rFonts w:ascii="Angsana New" w:hAnsi="Angsana New"/>
          <w:spacing w:val="4"/>
          <w:szCs w:val="30"/>
          <w:cs/>
        </w:rPr>
        <w:t xml:space="preserve"> </w:t>
      </w:r>
      <w:r w:rsidRPr="0097793F">
        <w:rPr>
          <w:rFonts w:ascii="Angsana New" w:hAnsi="Angsana New"/>
          <w:spacing w:val="4"/>
          <w:szCs w:val="30"/>
        </w:rPr>
        <w:t>2568</w:t>
      </w:r>
      <w:r w:rsidRPr="0097793F">
        <w:rPr>
          <w:rFonts w:ascii="Angsana New" w:hAnsi="Angsana New"/>
          <w:spacing w:val="4"/>
          <w:szCs w:val="30"/>
          <w:cs/>
        </w:rPr>
        <w:t xml:space="preserve"> โดยไม่มี</w:t>
      </w:r>
      <w:r w:rsidRPr="0097793F">
        <w:rPr>
          <w:rFonts w:ascii="Angsana New" w:hAnsi="Angsana New"/>
          <w:szCs w:val="30"/>
          <w:cs/>
        </w:rPr>
        <w:t>ผลกระทบต่อส่วนของผู้ถือหุ้น การจัดประเภทรายการบัญชีใหม่มีดังนี้</w:t>
      </w:r>
    </w:p>
    <w:p w14:paraId="08AED504" w14:textId="77777777" w:rsidR="003D63A2" w:rsidRPr="001C5A27" w:rsidRDefault="003D63A2" w:rsidP="003D63A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309" w:type="dxa"/>
        <w:tblLayout w:type="fixed"/>
        <w:tblLook w:val="04A0" w:firstRow="1" w:lastRow="0" w:firstColumn="1" w:lastColumn="0" w:noHBand="0" w:noVBand="1"/>
      </w:tblPr>
      <w:tblGrid>
        <w:gridCol w:w="4354"/>
        <w:gridCol w:w="1497"/>
        <w:gridCol w:w="238"/>
        <w:gridCol w:w="1484"/>
        <w:gridCol w:w="238"/>
        <w:gridCol w:w="1498"/>
      </w:tblGrid>
      <w:tr w:rsidR="003D63A2" w:rsidRPr="0097793F" w14:paraId="76453DBF" w14:textId="77777777" w:rsidTr="00BD3349">
        <w:tc>
          <w:tcPr>
            <w:tcW w:w="4354" w:type="dxa"/>
            <w:vAlign w:val="bottom"/>
          </w:tcPr>
          <w:p w14:paraId="362EBC51" w14:textId="77777777" w:rsidR="003D63A2" w:rsidRPr="0097793F" w:rsidRDefault="003D63A2" w:rsidP="00FF3FC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955" w:type="dxa"/>
            <w:gridSpan w:val="5"/>
            <w:tcBorders>
              <w:left w:val="nil"/>
              <w:bottom w:val="nil"/>
              <w:right w:val="nil"/>
            </w:tcBorders>
            <w:hideMark/>
          </w:tcPr>
          <w:p w14:paraId="39FB3C4E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งบการเงินรวม (</w:t>
            </w:r>
            <w:r w:rsidRPr="0097793F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D63A2" w:rsidRPr="0097793F" w14:paraId="28C1ED2B" w14:textId="77777777" w:rsidTr="00BD3349">
        <w:tc>
          <w:tcPr>
            <w:tcW w:w="4354" w:type="dxa"/>
            <w:vAlign w:val="bottom"/>
          </w:tcPr>
          <w:p w14:paraId="595EB82E" w14:textId="77777777" w:rsidR="003D63A2" w:rsidRPr="0097793F" w:rsidRDefault="003D63A2" w:rsidP="00FF3FC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C96DA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3F061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E98225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2952B" w14:textId="77777777" w:rsidR="003D63A2" w:rsidRPr="0097793F" w:rsidRDefault="003D63A2" w:rsidP="00FF3FC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915049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3D63A2" w:rsidRPr="0097793F" w14:paraId="7CC186F5" w14:textId="77777777" w:rsidTr="00BD3349">
        <w:tc>
          <w:tcPr>
            <w:tcW w:w="4354" w:type="dxa"/>
            <w:vAlign w:val="bottom"/>
          </w:tcPr>
          <w:p w14:paraId="32B44CC9" w14:textId="77777777" w:rsidR="003D63A2" w:rsidRPr="0097793F" w:rsidRDefault="003D63A2" w:rsidP="00FF3FC7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27D68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76C1D612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E61D6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453BF46E" w14:textId="77777777" w:rsidR="003D63A2" w:rsidRPr="0097793F" w:rsidRDefault="003D63A2" w:rsidP="00FF3FC7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D07D0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3D63A2" w:rsidRPr="0097793F" w14:paraId="1229BE0C" w14:textId="77777777" w:rsidTr="00BD3349">
        <w:tc>
          <w:tcPr>
            <w:tcW w:w="4354" w:type="dxa"/>
            <w:vAlign w:val="bottom"/>
          </w:tcPr>
          <w:p w14:paraId="27636163" w14:textId="77777777" w:rsidR="003D63A2" w:rsidRPr="0097793F" w:rsidRDefault="003D63A2" w:rsidP="00FF3FC7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7793F">
              <w:rPr>
                <w:rFonts w:ascii="Angsana New" w:hAnsi="Angsana New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97" w:type="dxa"/>
          </w:tcPr>
          <w:p w14:paraId="2A9BDA86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281,680</w:t>
            </w:r>
          </w:p>
        </w:tc>
        <w:tc>
          <w:tcPr>
            <w:tcW w:w="238" w:type="dxa"/>
          </w:tcPr>
          <w:p w14:paraId="381B0C10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</w:tcPr>
          <w:p w14:paraId="00AAA34C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105,004</w:t>
            </w:r>
          </w:p>
        </w:tc>
        <w:tc>
          <w:tcPr>
            <w:tcW w:w="238" w:type="dxa"/>
          </w:tcPr>
          <w:p w14:paraId="2D475A26" w14:textId="77777777" w:rsidR="003D63A2" w:rsidRPr="0097793F" w:rsidRDefault="003D63A2" w:rsidP="00FF3FC7">
            <w:pPr>
              <w:pStyle w:val="ASSETS"/>
              <w:ind w:right="269"/>
              <w:jc w:val="right"/>
              <w:rPr>
                <w:rFonts w:ascii="Angsana New" w:hAnsi="Angsana New"/>
                <w:b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255A3ED8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386,684</w:t>
            </w:r>
          </w:p>
        </w:tc>
      </w:tr>
      <w:tr w:rsidR="003D63A2" w:rsidRPr="0097793F" w14:paraId="4428995F" w14:textId="77777777" w:rsidTr="00BD3349">
        <w:tc>
          <w:tcPr>
            <w:tcW w:w="4354" w:type="dxa"/>
            <w:vAlign w:val="bottom"/>
          </w:tcPr>
          <w:p w14:paraId="666C9ED2" w14:textId="77777777" w:rsidR="003D63A2" w:rsidRPr="0097793F" w:rsidRDefault="003D63A2" w:rsidP="00FF3FC7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  <w:lang w:val="en-US"/>
              </w:rPr>
            </w:pPr>
            <w:r w:rsidRPr="0097793F">
              <w:rPr>
                <w:rFonts w:ascii="Angsana New" w:hAnsi="Angsana New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497" w:type="dxa"/>
          </w:tcPr>
          <w:p w14:paraId="7015D948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1,393,017</w:t>
            </w:r>
          </w:p>
        </w:tc>
        <w:tc>
          <w:tcPr>
            <w:tcW w:w="238" w:type="dxa"/>
          </w:tcPr>
          <w:p w14:paraId="113D9266" w14:textId="77777777" w:rsidR="003D63A2" w:rsidRPr="0097793F" w:rsidRDefault="003D63A2" w:rsidP="00FF3FC7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</w:tcPr>
          <w:p w14:paraId="0226149F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21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(105,004)</w:t>
            </w:r>
          </w:p>
        </w:tc>
        <w:tc>
          <w:tcPr>
            <w:tcW w:w="238" w:type="dxa"/>
          </w:tcPr>
          <w:p w14:paraId="09F1C8C5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1BAFD91B" w14:textId="77777777" w:rsidR="003D63A2" w:rsidRPr="0097793F" w:rsidRDefault="003D63A2" w:rsidP="00FF3FC7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1,288,013</w:t>
            </w:r>
          </w:p>
        </w:tc>
      </w:tr>
    </w:tbl>
    <w:p w14:paraId="7A067D01" w14:textId="77777777" w:rsidR="00A01D5F" w:rsidRPr="001C5A27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5F69482" w14:textId="5DF56F3C" w:rsidR="00162943" w:rsidRPr="00D83273" w:rsidRDefault="000D6946" w:rsidP="0016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D6946">
        <w:rPr>
          <w:rFonts w:ascii="Angsana New" w:hAnsi="Angsana New"/>
          <w:b/>
          <w:bCs/>
          <w:sz w:val="30"/>
          <w:szCs w:val="30"/>
        </w:rPr>
        <w:t>3</w:t>
      </w:r>
      <w:r w:rsidR="002434FF">
        <w:rPr>
          <w:rFonts w:ascii="Angsana New" w:hAnsi="Angsana New"/>
          <w:b/>
          <w:bCs/>
          <w:sz w:val="30"/>
          <w:szCs w:val="30"/>
        </w:rPr>
        <w:t>2</w:t>
      </w:r>
      <w:r w:rsidR="00162943" w:rsidRPr="00D83273">
        <w:rPr>
          <w:rFonts w:ascii="Angsana New" w:hAnsi="Angsana New"/>
          <w:b/>
          <w:bCs/>
          <w:sz w:val="30"/>
          <w:szCs w:val="30"/>
        </w:rPr>
        <w:t>.</w:t>
      </w:r>
      <w:r w:rsidR="00162943" w:rsidRPr="00D83273">
        <w:rPr>
          <w:rFonts w:ascii="Angsana New" w:hAnsi="Angsana New"/>
          <w:b/>
          <w:bCs/>
          <w:sz w:val="30"/>
          <w:szCs w:val="30"/>
        </w:rPr>
        <w:tab/>
      </w:r>
      <w:r w:rsidR="000D6401">
        <w:rPr>
          <w:rFonts w:ascii="Angsana New" w:hAnsi="Angsana New"/>
          <w:b/>
          <w:bCs/>
          <w:color w:val="000000"/>
          <w:sz w:val="30"/>
          <w:szCs w:val="30"/>
          <w:cs/>
        </w:rPr>
        <w:t>ส่วนเกินมูลค่าหุ้นและทุนสำรองตามกฎหมาย</w:t>
      </w:r>
    </w:p>
    <w:p w14:paraId="3FAC36E3" w14:textId="77777777" w:rsidR="00E13873" w:rsidRPr="001C5A27" w:rsidRDefault="00E13873" w:rsidP="0016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CC27F60" w14:textId="77777777" w:rsidR="000D6401" w:rsidRPr="00A331E6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14:paraId="5C9D68B4" w14:textId="77777777" w:rsidR="000D6401" w:rsidRPr="001C5A27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p w14:paraId="1DC6B1A3" w14:textId="77777777" w:rsidR="000D6401" w:rsidRDefault="000D6401" w:rsidP="0097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right="105"/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1BA1AA82" w14:textId="77777777" w:rsidR="000D6401" w:rsidRPr="004968E2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ทุน</w:t>
      </w:r>
      <w:r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4170862" w14:textId="77777777" w:rsidR="000D6401" w:rsidRPr="009715EA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2A95233" w14:textId="77777777" w:rsidR="000D6401" w:rsidRDefault="000D6401" w:rsidP="000D6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C655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>
        <w:rPr>
          <w:rFonts w:ascii="Angsana New" w:hAnsi="Angsana New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014308C5" w14:textId="77777777" w:rsidR="00BD3349" w:rsidRPr="009715EA" w:rsidRDefault="00BD3349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05048055" w14:textId="6607A155" w:rsidR="00BD3349" w:rsidRDefault="00BD3349" w:rsidP="00BD3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33</w:t>
      </w:r>
      <w:r>
        <w:rPr>
          <w:rFonts w:ascii="Angsana New" w:hAnsi="Angsana New"/>
          <w:b/>
          <w:bCs/>
          <w:sz w:val="30"/>
          <w:szCs w:val="30"/>
          <w:cs/>
        </w:rPr>
        <w:t>.</w:t>
      </w:r>
      <w:r w:rsidRPr="001A15C7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เรื่องอื่น ๆ</w:t>
      </w:r>
    </w:p>
    <w:p w14:paraId="60AE3CAE" w14:textId="77777777" w:rsidR="00BD3349" w:rsidRPr="009715EA" w:rsidRDefault="00BD3349" w:rsidP="00BD3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A9F6B5B" w14:textId="440A2CFB" w:rsidR="00BD3349" w:rsidRPr="00BD3349" w:rsidRDefault="00BD3349" w:rsidP="00BD3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D3349">
        <w:rPr>
          <w:rFonts w:ascii="Angsana New" w:hAnsi="Angsana New"/>
          <w:spacing w:val="-2"/>
          <w:sz w:val="30"/>
          <w:szCs w:val="30"/>
          <w:cs/>
        </w:rPr>
        <w:t>ใน</w:t>
      </w:r>
      <w:r w:rsidRPr="00BD334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BD3349">
        <w:rPr>
          <w:rFonts w:ascii="Angsana New" w:hAnsi="Angsana New"/>
          <w:sz w:val="30"/>
          <w:szCs w:val="30"/>
        </w:rPr>
        <w:t>14</w:t>
      </w:r>
      <w:r w:rsidRPr="00BD334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BD3349">
        <w:rPr>
          <w:rFonts w:ascii="Angsana New" w:hAnsi="Angsana New"/>
          <w:sz w:val="30"/>
          <w:szCs w:val="30"/>
        </w:rPr>
        <w:t>2568</w:t>
      </w:r>
      <w:r w:rsidRPr="00BD3349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คณะกรรมการบริษัทได้มีมติอนุมัติให้</w:t>
      </w:r>
      <w:r w:rsidRPr="00BD3349">
        <w:rPr>
          <w:rFonts w:ascii="Angsana New" w:hAnsi="Angsana New"/>
          <w:spacing w:val="-2"/>
          <w:sz w:val="30"/>
          <w:szCs w:val="30"/>
          <w:cs/>
        </w:rPr>
        <w:t xml:space="preserve">บริษัทใช้บริการและเปิดบัญชีซื้อ-ขายสินทรัพย์ดิจิทัลสกุล </w:t>
      </w:r>
      <w:r w:rsidRPr="00BD3349">
        <w:rPr>
          <w:rFonts w:ascii="Angsana New" w:hAnsi="Angsana New"/>
          <w:spacing w:val="-2"/>
          <w:sz w:val="30"/>
          <w:szCs w:val="30"/>
        </w:rPr>
        <w:t xml:space="preserve">BTC </w:t>
      </w:r>
      <w:r w:rsidRPr="00BD3349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BD3349">
        <w:rPr>
          <w:rFonts w:ascii="Angsana New" w:hAnsi="Angsana New"/>
          <w:spacing w:val="-2"/>
          <w:sz w:val="30"/>
          <w:szCs w:val="30"/>
        </w:rPr>
        <w:t>ETH</w:t>
      </w:r>
      <w:r w:rsidRPr="00BD3349">
        <w:rPr>
          <w:rFonts w:ascii="Angsana New" w:hAnsi="Angsana New"/>
          <w:spacing w:val="-2"/>
          <w:sz w:val="30"/>
          <w:szCs w:val="30"/>
          <w:cs/>
        </w:rPr>
        <w:t xml:space="preserve"> กับบริษัท บิทคับ ออนไลน์ จำกัดเพื่อวัตถุประสงค์เป็นทางเลือกในการรับชำระค่าสินค้าและบริการจากลูกค้า</w:t>
      </w:r>
      <w:r>
        <w:rPr>
          <w:rFonts w:ascii="Angsana New" w:hAnsi="Angsana New"/>
          <w:spacing w:val="-2"/>
          <w:sz w:val="30"/>
          <w:szCs w:val="30"/>
          <w:cs/>
        </w:rPr>
        <w:t>ซึ่ง ณ</w:t>
      </w:r>
      <w:r w:rsidR="00F42F00">
        <w:rPr>
          <w:rFonts w:ascii="Angsana New" w:hAnsi="Angsana New"/>
          <w:spacing w:val="-2"/>
          <w:sz w:val="30"/>
          <w:szCs w:val="30"/>
        </w:rPr>
        <w:t xml:space="preserve"> </w:t>
      </w:r>
      <w:r w:rsidR="00F42F00">
        <w:rPr>
          <w:rFonts w:ascii="Angsana New" w:hAnsi="Angsana New"/>
          <w:spacing w:val="-2"/>
          <w:sz w:val="30"/>
          <w:szCs w:val="30"/>
          <w:cs/>
        </w:rPr>
        <w:t>วันที่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</w:rPr>
        <w:t xml:space="preserve"> 2568 </w:t>
      </w:r>
      <w:r>
        <w:rPr>
          <w:rFonts w:ascii="Angsana New" w:hAnsi="Angsana New"/>
          <w:spacing w:val="-2"/>
          <w:sz w:val="30"/>
          <w:szCs w:val="30"/>
          <w:cs/>
        </w:rPr>
        <w:t>บริษัทอยู่ระหว่างดำเนินการขอเปิดบัญชีซื้อ-ขาย</w:t>
      </w:r>
      <w:r w:rsidRPr="00BD3349">
        <w:rPr>
          <w:rFonts w:ascii="Angsana New" w:hAnsi="Angsana New"/>
          <w:spacing w:val="-2"/>
          <w:sz w:val="30"/>
          <w:szCs w:val="30"/>
          <w:cs/>
        </w:rPr>
        <w:t>สินทรัพย์ดิจิทัล</w:t>
      </w:r>
    </w:p>
    <w:p w14:paraId="3368E486" w14:textId="77777777" w:rsidR="00BD3349" w:rsidRPr="009715EA" w:rsidRDefault="00BD3349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50F11641" w14:textId="2CDA6BF6" w:rsidR="000C0123" w:rsidRDefault="000D6946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D6946">
        <w:rPr>
          <w:rFonts w:ascii="Angsana New" w:hAnsi="Angsana New"/>
          <w:b/>
          <w:bCs/>
          <w:sz w:val="30"/>
          <w:szCs w:val="30"/>
        </w:rPr>
        <w:t>34</w:t>
      </w:r>
      <w:r w:rsidR="00BD3349">
        <w:rPr>
          <w:rFonts w:ascii="Angsana New" w:hAnsi="Angsana New"/>
          <w:b/>
          <w:bCs/>
          <w:sz w:val="30"/>
          <w:szCs w:val="30"/>
          <w:cs/>
        </w:rPr>
        <w:t>.</w:t>
      </w:r>
      <w:r w:rsidR="000C0123" w:rsidRPr="001A15C7">
        <w:rPr>
          <w:rFonts w:ascii="Angsana New" w:hAnsi="Angsana New"/>
          <w:b/>
          <w:bCs/>
          <w:sz w:val="30"/>
          <w:szCs w:val="30"/>
        </w:rPr>
        <w:tab/>
      </w:r>
      <w:r w:rsidR="000C0123" w:rsidRPr="001A15C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46C3F70" w14:textId="77777777" w:rsidR="00BD3349" w:rsidRPr="009715EA" w:rsidRDefault="00BD3349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18097447" w14:textId="6D889BF7" w:rsidR="00F826AE" w:rsidRDefault="00BD3349" w:rsidP="00A5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  <w:r w:rsidRPr="00E8053A">
        <w:rPr>
          <w:rFonts w:ascii="Angsana New" w:hAnsi="Angsana New"/>
          <w:spacing w:val="-2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E8053A">
        <w:rPr>
          <w:rFonts w:ascii="Angsana New" w:hAnsi="Angsana New"/>
          <w:spacing w:val="-2"/>
          <w:sz w:val="30"/>
          <w:szCs w:val="30"/>
        </w:rPr>
        <w:t>27</w:t>
      </w:r>
      <w:r w:rsidRPr="00E8053A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Pr="00E8053A">
        <w:rPr>
          <w:rFonts w:ascii="Angsana New" w:hAnsi="Angsana New"/>
          <w:spacing w:val="-2"/>
          <w:sz w:val="30"/>
          <w:szCs w:val="30"/>
        </w:rPr>
        <w:t>2569</w:t>
      </w:r>
      <w:r w:rsidRPr="00E8053A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คณะกรรมการบริษัทได้มีมติ</w:t>
      </w:r>
      <w:r w:rsidR="003F26AF">
        <w:rPr>
          <w:rFonts w:ascii="Angsana New" w:hAnsi="Angsana New"/>
          <w:spacing w:val="-2"/>
          <w:sz w:val="30"/>
          <w:szCs w:val="30"/>
          <w:cs/>
          <w:lang w:val="af-ZA"/>
        </w:rPr>
        <w:t>เป็นเอกฉันท์</w:t>
      </w:r>
      <w:r w:rsidR="00096BE4" w:rsidRPr="00E8053A">
        <w:rPr>
          <w:rFonts w:ascii="Angsana New" w:hAnsi="Angsana New"/>
          <w:spacing w:val="-2"/>
          <w:sz w:val="30"/>
          <w:szCs w:val="30"/>
          <w:cs/>
        </w:rPr>
        <w:t>ให้</w:t>
      </w:r>
      <w:r w:rsidR="00096BE4" w:rsidRPr="00F826AE">
        <w:rPr>
          <w:rFonts w:ascii="Angsana New" w:hAnsi="Angsana New"/>
          <w:spacing w:val="-2"/>
          <w:sz w:val="30"/>
          <w:szCs w:val="30"/>
          <w:cs/>
        </w:rPr>
        <w:t xml:space="preserve">เสนอที่ประชุมสามัญผู้ถือหุ้นประจำปี </w:t>
      </w:r>
      <w:r w:rsidR="00096BE4" w:rsidRPr="00F826AE">
        <w:rPr>
          <w:rFonts w:ascii="Angsana New" w:hAnsi="Angsana New"/>
          <w:spacing w:val="-2"/>
          <w:sz w:val="30"/>
          <w:szCs w:val="30"/>
        </w:rPr>
        <w:t xml:space="preserve">2569 </w:t>
      </w:r>
      <w:r w:rsidR="00096BE4" w:rsidRPr="00F826AE">
        <w:rPr>
          <w:rFonts w:ascii="Angsana New" w:hAnsi="Angsana New"/>
          <w:spacing w:val="-2"/>
          <w:sz w:val="30"/>
          <w:szCs w:val="30"/>
          <w:cs/>
        </w:rPr>
        <w:t>เพื่ออนุมัติ</w:t>
      </w:r>
    </w:p>
    <w:p w14:paraId="6456DC6B" w14:textId="77777777" w:rsidR="003F26AF" w:rsidRPr="003F26AF" w:rsidRDefault="003F26AF" w:rsidP="00A5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24"/>
          <w:szCs w:val="24"/>
        </w:rPr>
      </w:pPr>
    </w:p>
    <w:p w14:paraId="56DC4494" w14:textId="2CE0DB06" w:rsidR="00A57AC6" w:rsidRDefault="00E8053A" w:rsidP="00F826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58" w:right="-4" w:hanging="549"/>
        <w:jc w:val="thaiDistribute"/>
        <w:rPr>
          <w:rFonts w:ascii="Angsana New" w:hAnsi="Angsana New"/>
          <w:spacing w:val="-2"/>
          <w:sz w:val="30"/>
          <w:szCs w:val="30"/>
        </w:rPr>
      </w:pPr>
      <w:r w:rsidRPr="00F826AE">
        <w:rPr>
          <w:rFonts w:ascii="Angsana New" w:hAnsi="Angsana New"/>
          <w:spacing w:val="-2"/>
          <w:sz w:val="30"/>
          <w:szCs w:val="30"/>
          <w:cs/>
        </w:rPr>
        <w:t xml:space="preserve">การจ่ายเงินปันผลประจำปี </w:t>
      </w:r>
      <w:r w:rsidRPr="00F826AE">
        <w:rPr>
          <w:rFonts w:ascii="Angsana New" w:hAnsi="Angsana New"/>
          <w:spacing w:val="-2"/>
          <w:sz w:val="30"/>
          <w:szCs w:val="30"/>
        </w:rPr>
        <w:t>2568</w:t>
      </w:r>
      <w:r w:rsidRPr="00F826AE">
        <w:rPr>
          <w:rFonts w:ascii="Angsana New" w:hAnsi="Angsana New"/>
          <w:spacing w:val="-2"/>
          <w:sz w:val="30"/>
          <w:szCs w:val="30"/>
          <w:cs/>
        </w:rPr>
        <w:t xml:space="preserve"> ในอัตราหุ้นละ</w:t>
      </w:r>
      <w:r w:rsidR="00A57AC6" w:rsidRPr="00F826AE">
        <w:rPr>
          <w:rFonts w:ascii="Angsana New" w:hAnsi="Angsana New"/>
          <w:spacing w:val="-2"/>
          <w:sz w:val="30"/>
          <w:szCs w:val="30"/>
        </w:rPr>
        <w:t xml:space="preserve"> 0.01</w:t>
      </w:r>
      <w:r w:rsidR="00A57AC6" w:rsidRPr="00F826A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826AE">
        <w:rPr>
          <w:rFonts w:ascii="Angsana New" w:hAnsi="Angsana New"/>
          <w:spacing w:val="-2"/>
          <w:sz w:val="30"/>
          <w:szCs w:val="30"/>
          <w:cs/>
        </w:rPr>
        <w:t>บาทเป็นจำนวนเงินรวม</w:t>
      </w:r>
      <w:r w:rsidR="00F42F00" w:rsidRPr="00F826AE">
        <w:rPr>
          <w:rFonts w:ascii="Angsana New" w:hAnsi="Angsana New"/>
          <w:spacing w:val="-2"/>
          <w:sz w:val="30"/>
          <w:szCs w:val="30"/>
          <w:cs/>
        </w:rPr>
        <w:t>ประมาณ</w:t>
      </w:r>
      <w:r w:rsidRPr="00F826A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57AC6" w:rsidRPr="00F826AE">
        <w:rPr>
          <w:rFonts w:ascii="Angsana New" w:hAnsi="Angsana New"/>
          <w:spacing w:val="-2"/>
          <w:sz w:val="30"/>
          <w:szCs w:val="30"/>
        </w:rPr>
        <w:t>27.7</w:t>
      </w:r>
      <w:r w:rsidRPr="00F826AE">
        <w:rPr>
          <w:rFonts w:ascii="Angsana New" w:hAnsi="Angsana New"/>
          <w:spacing w:val="-2"/>
          <w:sz w:val="30"/>
          <w:szCs w:val="30"/>
        </w:rPr>
        <w:t xml:space="preserve"> </w:t>
      </w:r>
      <w:r w:rsidR="00A57AC6" w:rsidRPr="00F826AE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F826AE">
        <w:rPr>
          <w:rFonts w:ascii="Angsana New" w:hAnsi="Angsana New"/>
          <w:spacing w:val="-2"/>
          <w:sz w:val="30"/>
          <w:szCs w:val="30"/>
          <w:cs/>
        </w:rPr>
        <w:t>บาท</w:t>
      </w:r>
      <w:r w:rsidR="001C5A27" w:rsidRPr="00F826AE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F826AE">
        <w:rPr>
          <w:rFonts w:ascii="Angsana New" w:hAnsi="Angsana New"/>
          <w:spacing w:val="-2"/>
          <w:sz w:val="30"/>
          <w:szCs w:val="30"/>
          <w:cs/>
        </w:rPr>
        <w:t xml:space="preserve">จะจ่ายให้แก่ผู้ถือหุ้นในวันที่ </w:t>
      </w:r>
      <w:r w:rsidR="00A57AC6" w:rsidRPr="00F826AE">
        <w:rPr>
          <w:rFonts w:ascii="Angsana New" w:hAnsi="Angsana New"/>
          <w:spacing w:val="-2"/>
          <w:sz w:val="30"/>
          <w:szCs w:val="30"/>
        </w:rPr>
        <w:t>27</w:t>
      </w:r>
      <w:r w:rsidRPr="00F826AE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F826AE">
        <w:rPr>
          <w:rFonts w:ascii="Angsana New" w:hAnsi="Angsana New"/>
          <w:spacing w:val="-2"/>
          <w:sz w:val="30"/>
          <w:szCs w:val="30"/>
        </w:rPr>
        <w:t>256</w:t>
      </w:r>
      <w:r w:rsidR="00A57AC6" w:rsidRPr="00F826AE">
        <w:rPr>
          <w:rFonts w:ascii="Angsana New" w:hAnsi="Angsana New"/>
          <w:spacing w:val="-2"/>
          <w:sz w:val="30"/>
          <w:szCs w:val="30"/>
        </w:rPr>
        <w:t>9</w:t>
      </w:r>
    </w:p>
    <w:p w14:paraId="50151122" w14:textId="77777777" w:rsidR="003F26AF" w:rsidRPr="003F26AF" w:rsidRDefault="003F26AF" w:rsidP="003F26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58" w:right="-4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41134F5" w14:textId="68073AD4" w:rsidR="00F826AE" w:rsidRDefault="00096BE4" w:rsidP="00801AE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58" w:right="-4" w:hanging="549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  <w:lang w:val="af-ZA"/>
        </w:rPr>
        <w:t>การ</w:t>
      </w:r>
      <w:r w:rsidR="00BA0A68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เพิ่มทุนจดทะเบีย</w:t>
      </w:r>
      <w:r w:rsidR="001A27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นไม่เกิน </w:t>
      </w:r>
      <w:r w:rsidR="001A275F">
        <w:rPr>
          <w:rFonts w:ascii="Angsana New" w:hAnsi="Angsana New"/>
          <w:spacing w:val="-2"/>
          <w:sz w:val="30"/>
          <w:szCs w:val="30"/>
        </w:rPr>
        <w:t>207,</w:t>
      </w:r>
      <w:r w:rsidR="000D6946" w:rsidRPr="000D6946">
        <w:rPr>
          <w:rFonts w:ascii="Angsana New" w:hAnsi="Angsana New"/>
          <w:spacing w:val="-2"/>
          <w:sz w:val="30"/>
          <w:szCs w:val="30"/>
        </w:rPr>
        <w:t>5</w:t>
      </w:r>
      <w:r w:rsidR="001A275F">
        <w:rPr>
          <w:rFonts w:ascii="Angsana New" w:hAnsi="Angsana New"/>
          <w:spacing w:val="-2"/>
          <w:sz w:val="30"/>
          <w:szCs w:val="30"/>
        </w:rPr>
        <w:t>0</w:t>
      </w:r>
      <w:r w:rsidR="000D6946" w:rsidRPr="000D6946">
        <w:rPr>
          <w:rFonts w:ascii="Angsana New" w:hAnsi="Angsana New"/>
          <w:spacing w:val="-2"/>
          <w:sz w:val="30"/>
          <w:szCs w:val="30"/>
        </w:rPr>
        <w:t>0</w:t>
      </w:r>
      <w:r w:rsidR="001A275F">
        <w:rPr>
          <w:rFonts w:ascii="Angsana New" w:hAnsi="Angsana New"/>
          <w:spacing w:val="-2"/>
          <w:sz w:val="30"/>
          <w:szCs w:val="30"/>
        </w:rPr>
        <w:t>,</w:t>
      </w:r>
      <w:r w:rsidR="000D6946" w:rsidRPr="000D6946">
        <w:rPr>
          <w:rFonts w:ascii="Angsana New" w:hAnsi="Angsana New"/>
          <w:spacing w:val="-2"/>
          <w:sz w:val="30"/>
          <w:szCs w:val="30"/>
        </w:rPr>
        <w:t>000</w:t>
      </w:r>
      <w:r w:rsidR="001A275F">
        <w:rPr>
          <w:rFonts w:ascii="Angsana New" w:hAnsi="Angsana New"/>
          <w:spacing w:val="-2"/>
          <w:sz w:val="30"/>
          <w:szCs w:val="30"/>
        </w:rPr>
        <w:t xml:space="preserve"> </w:t>
      </w:r>
      <w:r w:rsidR="001A275F">
        <w:rPr>
          <w:rFonts w:ascii="Angsana New" w:hAnsi="Angsana New"/>
          <w:spacing w:val="-2"/>
          <w:sz w:val="30"/>
          <w:szCs w:val="30"/>
          <w:cs/>
          <w:lang w:val="af-ZA"/>
        </w:rPr>
        <w:t>บาท</w:t>
      </w:r>
      <w:r w:rsidR="00BA0A68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จาก</w:t>
      </w:r>
      <w:r w:rsidR="00BA0A68" w:rsidRPr="001B41CE">
        <w:rPr>
          <w:rFonts w:ascii="Angsana New" w:hAnsi="Angsana New"/>
          <w:spacing w:val="-2"/>
          <w:sz w:val="30"/>
          <w:szCs w:val="30"/>
          <w:cs/>
        </w:rPr>
        <w:t xml:space="preserve">เดิม </w:t>
      </w:r>
      <w:r w:rsidR="0016645F" w:rsidRPr="0016645F">
        <w:rPr>
          <w:rFonts w:ascii="Angsana New" w:hAnsi="Angsana New"/>
          <w:spacing w:val="-2"/>
          <w:sz w:val="30"/>
          <w:szCs w:val="30"/>
        </w:rPr>
        <w:t>692,</w:t>
      </w:r>
      <w:r w:rsidR="001B41CE">
        <w:rPr>
          <w:rFonts w:ascii="Angsana New" w:hAnsi="Angsana New"/>
          <w:spacing w:val="-2"/>
          <w:sz w:val="30"/>
          <w:szCs w:val="30"/>
        </w:rPr>
        <w:t>007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1B41CE">
        <w:rPr>
          <w:rFonts w:ascii="Angsana New" w:hAnsi="Angsana New"/>
          <w:spacing w:val="-2"/>
          <w:sz w:val="30"/>
          <w:szCs w:val="30"/>
        </w:rPr>
        <w:t>545.25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บาท</w:t>
      </w:r>
      <w:r w:rsidR="0016645F" w:rsidRPr="0016645F">
        <w:rPr>
          <w:rFonts w:ascii="Angsana New" w:hAnsi="Angsana New"/>
          <w:spacing w:val="-2"/>
          <w:sz w:val="30"/>
          <w:szCs w:val="30"/>
          <w:lang w:val="af-ZA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(</w:t>
      </w:r>
      <w:r w:rsidR="003F26AF">
        <w:rPr>
          <w:rFonts w:ascii="Angsana New" w:hAnsi="Angsana New"/>
          <w:spacing w:val="-2"/>
          <w:sz w:val="30"/>
          <w:szCs w:val="30"/>
          <w:cs/>
          <w:lang w:val="af-ZA"/>
        </w:rPr>
        <w:t>แบ่งออกเป็น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หุ้นสามัญ </w:t>
      </w:r>
      <w:r w:rsidR="0016645F" w:rsidRPr="0016645F">
        <w:rPr>
          <w:rFonts w:ascii="Angsana New" w:hAnsi="Angsana New"/>
          <w:spacing w:val="-2"/>
          <w:sz w:val="30"/>
          <w:szCs w:val="30"/>
        </w:rPr>
        <w:t>2,768,</w:t>
      </w:r>
      <w:r w:rsidR="000D6946" w:rsidRPr="000D6946">
        <w:rPr>
          <w:rFonts w:ascii="Angsana New" w:hAnsi="Angsana New"/>
          <w:spacing w:val="-2"/>
          <w:sz w:val="30"/>
          <w:szCs w:val="30"/>
        </w:rPr>
        <w:t>0</w:t>
      </w:r>
      <w:r w:rsidR="001B41CE">
        <w:rPr>
          <w:rFonts w:ascii="Angsana New" w:hAnsi="Angsana New"/>
          <w:spacing w:val="-2"/>
          <w:sz w:val="30"/>
          <w:szCs w:val="30"/>
        </w:rPr>
        <w:t>3</w:t>
      </w:r>
      <w:r w:rsidR="000D6946" w:rsidRPr="000D6946">
        <w:rPr>
          <w:rFonts w:ascii="Angsana New" w:hAnsi="Angsana New"/>
          <w:spacing w:val="-2"/>
          <w:sz w:val="30"/>
          <w:szCs w:val="30"/>
        </w:rPr>
        <w:t>0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1B41CE">
        <w:rPr>
          <w:rFonts w:ascii="Angsana New" w:hAnsi="Angsana New"/>
          <w:spacing w:val="-2"/>
          <w:sz w:val="30"/>
          <w:szCs w:val="30"/>
        </w:rPr>
        <w:t>181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หุ้น มูลค่าหุ้นละ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0.25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บาท) เป็น </w:t>
      </w:r>
      <w:r w:rsidR="0016645F" w:rsidRPr="0016645F">
        <w:rPr>
          <w:rFonts w:ascii="Angsana New" w:hAnsi="Angsana New"/>
          <w:spacing w:val="-2"/>
          <w:sz w:val="30"/>
          <w:szCs w:val="30"/>
        </w:rPr>
        <w:t>899,</w:t>
      </w:r>
      <w:r w:rsidR="001D66BF">
        <w:rPr>
          <w:rFonts w:ascii="Angsana New" w:hAnsi="Angsana New"/>
          <w:spacing w:val="-2"/>
          <w:sz w:val="30"/>
          <w:szCs w:val="30"/>
        </w:rPr>
        <w:t>5</w:t>
      </w:r>
      <w:r w:rsidR="0016645F" w:rsidRPr="0016645F">
        <w:rPr>
          <w:rFonts w:ascii="Angsana New" w:hAnsi="Angsana New"/>
          <w:spacing w:val="-2"/>
          <w:sz w:val="30"/>
          <w:szCs w:val="30"/>
        </w:rPr>
        <w:t>0</w:t>
      </w:r>
      <w:r w:rsidR="001B41CE">
        <w:rPr>
          <w:rFonts w:ascii="Angsana New" w:hAnsi="Angsana New"/>
          <w:spacing w:val="-2"/>
          <w:sz w:val="30"/>
          <w:szCs w:val="30"/>
        </w:rPr>
        <w:t>7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1B41CE">
        <w:rPr>
          <w:rFonts w:ascii="Angsana New" w:hAnsi="Angsana New"/>
          <w:spacing w:val="-2"/>
          <w:sz w:val="30"/>
          <w:szCs w:val="30"/>
        </w:rPr>
        <w:t>545.25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บาท (</w:t>
      </w:r>
      <w:r w:rsidR="003F26AF">
        <w:rPr>
          <w:rFonts w:ascii="Angsana New" w:hAnsi="Angsana New"/>
          <w:spacing w:val="-2"/>
          <w:sz w:val="30"/>
          <w:szCs w:val="30"/>
          <w:cs/>
          <w:lang w:val="af-ZA"/>
        </w:rPr>
        <w:t>แบ่งออกเป็น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หุ้นสามัญ </w:t>
      </w:r>
      <w:r w:rsidR="0016645F" w:rsidRPr="0016645F">
        <w:rPr>
          <w:rFonts w:ascii="Angsana New" w:hAnsi="Angsana New"/>
          <w:spacing w:val="-2"/>
          <w:sz w:val="30"/>
          <w:szCs w:val="30"/>
        </w:rPr>
        <w:t>3,598,</w:t>
      </w:r>
      <w:r w:rsidR="001B41CE">
        <w:rPr>
          <w:rFonts w:ascii="Angsana New" w:hAnsi="Angsana New"/>
          <w:spacing w:val="-2"/>
          <w:sz w:val="30"/>
          <w:szCs w:val="30"/>
        </w:rPr>
        <w:t>030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1B41CE">
        <w:rPr>
          <w:rFonts w:ascii="Angsana New" w:hAnsi="Angsana New"/>
          <w:spacing w:val="-2"/>
          <w:sz w:val="30"/>
          <w:szCs w:val="30"/>
        </w:rPr>
        <w:t>181</w:t>
      </w:r>
      <w:r w:rsidR="001D66BF">
        <w:rPr>
          <w:rFonts w:ascii="Angsana New" w:hAnsi="Angsana New"/>
          <w:spacing w:val="-2"/>
          <w:sz w:val="30"/>
          <w:szCs w:val="30"/>
          <w:cs/>
        </w:rPr>
        <w:t xml:space="preserve"> หุ้น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มูลค่าหุ้นละ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0.25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บาท) โดย</w:t>
      </w:r>
      <w:r w:rsidR="003F26A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หุ้นเพิ่มทุนดังกล่าวจะถูกเสนอขายตามแบบมอบอำนาจทั่วไป </w:t>
      </w:r>
      <w:r w:rsidR="003F26AF">
        <w:rPr>
          <w:rFonts w:ascii="Angsana New" w:hAnsi="Angsana New"/>
          <w:spacing w:val="-2"/>
          <w:sz w:val="30"/>
          <w:szCs w:val="30"/>
          <w:lang w:val="af-ZA"/>
        </w:rPr>
        <w:t xml:space="preserve">(General Mandate) </w:t>
      </w:r>
      <w:r w:rsidR="003F26AF">
        <w:rPr>
          <w:rFonts w:ascii="Angsana New" w:hAnsi="Angsana New"/>
          <w:spacing w:val="-2"/>
          <w:sz w:val="30"/>
          <w:szCs w:val="30"/>
          <w:cs/>
          <w:lang w:val="af-ZA"/>
        </w:rPr>
        <w:t>ซึ่งจะออกและจัดสรรให้แก่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(1)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ผู้ถือหุ้นเดิม</w:t>
      </w:r>
      <w:r w:rsidR="001A275F">
        <w:rPr>
          <w:rFonts w:ascii="Angsana New" w:hAnsi="Angsana New"/>
          <w:spacing w:val="-2"/>
          <w:sz w:val="30"/>
          <w:szCs w:val="30"/>
          <w:cs/>
          <w:lang w:val="af-ZA"/>
        </w:rPr>
        <w:t>ตามสัดส่วน</w:t>
      </w:r>
      <w:r w:rsidR="003F26A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 </w:t>
      </w:r>
      <w:r w:rsidR="003F26AF">
        <w:rPr>
          <w:rFonts w:ascii="Angsana New" w:hAnsi="Angsana New"/>
          <w:spacing w:val="-2"/>
          <w:sz w:val="30"/>
          <w:szCs w:val="30"/>
        </w:rPr>
        <w:t xml:space="preserve">(RO)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 w:rsidR="0016645F" w:rsidRPr="0016645F">
        <w:rPr>
          <w:rFonts w:ascii="Angsana New" w:hAnsi="Angsana New"/>
          <w:spacing w:val="-2"/>
          <w:sz w:val="30"/>
          <w:szCs w:val="30"/>
        </w:rPr>
        <w:t>830,</w:t>
      </w:r>
      <w:r w:rsidR="000D6946" w:rsidRPr="000D6946">
        <w:rPr>
          <w:rFonts w:ascii="Angsana New" w:hAnsi="Angsana New"/>
          <w:spacing w:val="-2"/>
          <w:sz w:val="30"/>
          <w:szCs w:val="30"/>
        </w:rPr>
        <w:t>000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0D6946" w:rsidRPr="000D6946">
        <w:rPr>
          <w:rFonts w:ascii="Angsana New" w:hAnsi="Angsana New"/>
          <w:spacing w:val="-2"/>
          <w:sz w:val="30"/>
          <w:szCs w:val="30"/>
        </w:rPr>
        <w:t>000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และ/หรือ 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(2)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ประชาชนทั่วไป</w:t>
      </w:r>
      <w:r w:rsidR="003F26AF">
        <w:rPr>
          <w:rFonts w:ascii="Angsana New" w:hAnsi="Angsana New"/>
          <w:spacing w:val="-2"/>
          <w:sz w:val="30"/>
          <w:szCs w:val="30"/>
          <w:lang w:val="af-ZA"/>
        </w:rPr>
        <w:t xml:space="preserve"> (PO)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 w:rsidR="0016645F" w:rsidRPr="0016645F">
        <w:rPr>
          <w:rFonts w:ascii="Angsana New" w:hAnsi="Angsana New"/>
          <w:spacing w:val="-2"/>
          <w:sz w:val="30"/>
          <w:szCs w:val="30"/>
        </w:rPr>
        <w:t>553,60</w:t>
      </w:r>
      <w:r w:rsidR="000D6946" w:rsidRPr="000D6946">
        <w:rPr>
          <w:rFonts w:ascii="Angsana New" w:hAnsi="Angsana New"/>
          <w:spacing w:val="-2"/>
          <w:sz w:val="30"/>
          <w:szCs w:val="30"/>
        </w:rPr>
        <w:t>0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0D6946" w:rsidRPr="000D6946">
        <w:rPr>
          <w:rFonts w:ascii="Angsana New" w:hAnsi="Angsana New"/>
          <w:spacing w:val="-2"/>
          <w:sz w:val="30"/>
          <w:szCs w:val="30"/>
        </w:rPr>
        <w:t>000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6645F" w:rsidRPr="0016645F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และ/หรือ</w:t>
      </w:r>
      <w:r w:rsidR="0016645F" w:rsidRPr="0016645F">
        <w:rPr>
          <w:rFonts w:ascii="Angsana New" w:hAnsi="Angsana New"/>
          <w:spacing w:val="-2"/>
          <w:sz w:val="30"/>
          <w:szCs w:val="30"/>
          <w:lang w:val="af-ZA"/>
        </w:rPr>
        <w:t xml:space="preserve"> (3)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>บุคคลในวงจำกัด</w:t>
      </w:r>
      <w:r w:rsidR="00615C6B">
        <w:rPr>
          <w:rFonts w:ascii="Angsana New" w:hAnsi="Angsana New"/>
          <w:spacing w:val="-2"/>
          <w:sz w:val="30"/>
          <w:szCs w:val="30"/>
          <w:lang w:val="af-ZA"/>
        </w:rPr>
        <w:t xml:space="preserve"> (PP) </w:t>
      </w:r>
      <w:r w:rsidR="0016645F" w:rsidRPr="0016645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ไม่เกิน </w:t>
      </w:r>
      <w:r w:rsidR="0016645F" w:rsidRPr="0016645F">
        <w:rPr>
          <w:rFonts w:ascii="Angsana New" w:hAnsi="Angsana New"/>
          <w:spacing w:val="-2"/>
          <w:sz w:val="30"/>
          <w:szCs w:val="30"/>
        </w:rPr>
        <w:t>276,80</w:t>
      </w:r>
      <w:r w:rsidR="000D6946" w:rsidRPr="000D6946">
        <w:rPr>
          <w:rFonts w:ascii="Angsana New" w:hAnsi="Angsana New"/>
          <w:spacing w:val="-2"/>
          <w:sz w:val="30"/>
          <w:szCs w:val="30"/>
        </w:rPr>
        <w:t>0</w:t>
      </w:r>
      <w:r w:rsidR="0016645F" w:rsidRPr="0016645F">
        <w:rPr>
          <w:rFonts w:ascii="Angsana New" w:hAnsi="Angsana New"/>
          <w:spacing w:val="-2"/>
          <w:sz w:val="30"/>
          <w:szCs w:val="30"/>
        </w:rPr>
        <w:t>,</w:t>
      </w:r>
      <w:r w:rsidR="000D6946" w:rsidRPr="000D6946">
        <w:rPr>
          <w:rFonts w:ascii="Angsana New" w:hAnsi="Angsana New"/>
          <w:spacing w:val="-2"/>
          <w:sz w:val="30"/>
          <w:szCs w:val="30"/>
        </w:rPr>
        <w:t>000</w:t>
      </w:r>
      <w:r w:rsidR="0016645F" w:rsidRPr="0016645F">
        <w:rPr>
          <w:rFonts w:ascii="Angsana New" w:hAnsi="Angsana New"/>
          <w:spacing w:val="-2"/>
          <w:sz w:val="30"/>
          <w:szCs w:val="30"/>
        </w:rPr>
        <w:t xml:space="preserve"> </w:t>
      </w:r>
      <w:r w:rsidR="001A275F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510CDC">
        <w:rPr>
          <w:rFonts w:ascii="Angsana New" w:hAnsi="Angsana New"/>
          <w:spacing w:val="-2"/>
          <w:sz w:val="30"/>
          <w:szCs w:val="30"/>
        </w:rPr>
        <w:t xml:space="preserve"> </w:t>
      </w:r>
      <w:r w:rsidR="00510CDC" w:rsidRPr="00510CDC">
        <w:rPr>
          <w:rFonts w:ascii="Angsana New" w:hAnsi="Angsana New"/>
          <w:spacing w:val="-2"/>
          <w:sz w:val="30"/>
          <w:szCs w:val="30"/>
          <w:cs/>
        </w:rPr>
        <w:t>ทั้</w:t>
      </w:r>
      <w:r w:rsidR="00510CDC"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>งนี้ การเพิ่มทุนของบริษัทตามข้อ (</w:t>
      </w:r>
      <w:r w:rsidR="00510CDC" w:rsidRPr="00510CDC">
        <w:rPr>
          <w:rFonts w:ascii="Angsana New" w:hAnsi="Angsana New"/>
          <w:spacing w:val="-2"/>
          <w:sz w:val="30"/>
          <w:szCs w:val="30"/>
          <w:lang w:val="af-ZA"/>
        </w:rPr>
        <w:t xml:space="preserve">1) </w:t>
      </w:r>
      <w:r w:rsidR="00510CDC"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>และ/หรือ (</w:t>
      </w:r>
      <w:r w:rsidR="00510CDC" w:rsidRPr="00510CDC">
        <w:rPr>
          <w:rFonts w:ascii="Angsana New" w:hAnsi="Angsana New"/>
          <w:spacing w:val="-2"/>
          <w:sz w:val="30"/>
          <w:szCs w:val="30"/>
          <w:lang w:val="af-ZA"/>
        </w:rPr>
        <w:t xml:space="preserve">2) </w:t>
      </w:r>
      <w:r w:rsidR="00510CDC"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>และ/หรือ (</w:t>
      </w:r>
      <w:r w:rsidR="00510CDC" w:rsidRPr="00510CDC">
        <w:rPr>
          <w:rFonts w:ascii="Angsana New" w:hAnsi="Angsana New"/>
          <w:spacing w:val="-2"/>
          <w:sz w:val="30"/>
          <w:szCs w:val="30"/>
          <w:lang w:val="af-ZA"/>
        </w:rPr>
        <w:t xml:space="preserve">3) </w:t>
      </w:r>
      <w:r w:rsidR="00510CDC"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รวมกันต้องไม่เกิน </w:t>
      </w:r>
      <w:r w:rsidR="00510CDC" w:rsidRPr="00510CDC">
        <w:rPr>
          <w:rFonts w:ascii="Angsana New" w:hAnsi="Angsana New"/>
          <w:spacing w:val="-2"/>
          <w:sz w:val="30"/>
          <w:szCs w:val="30"/>
          <w:lang w:val="af-ZA"/>
        </w:rPr>
        <w:t xml:space="preserve">830,000,000 </w:t>
      </w:r>
      <w:r w:rsidR="00510CDC" w:rsidRPr="00510CDC">
        <w:rPr>
          <w:rFonts w:ascii="Angsana New" w:hAnsi="Angsana New"/>
          <w:spacing w:val="-2"/>
          <w:sz w:val="30"/>
          <w:szCs w:val="30"/>
          <w:cs/>
          <w:lang w:val="af-ZA"/>
        </w:rPr>
        <w:t>หุ้น</w:t>
      </w:r>
    </w:p>
    <w:p w14:paraId="3E8D9818" w14:textId="77777777" w:rsidR="0016645F" w:rsidRPr="003F26AF" w:rsidRDefault="0016645F" w:rsidP="001664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58" w:right="-4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C303CED" w14:textId="6648DC0D" w:rsidR="00240E4F" w:rsidRPr="00EA1C08" w:rsidRDefault="00240E4F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</w:rPr>
        <w:t>3</w:t>
      </w:r>
      <w:r w:rsidR="000D6946" w:rsidRPr="000D6946">
        <w:rPr>
          <w:rFonts w:ascii="Angsana New" w:hAnsi="Angsana New"/>
          <w:b/>
          <w:bCs/>
          <w:sz w:val="30"/>
          <w:szCs w:val="30"/>
        </w:rPr>
        <w:t>5</w:t>
      </w:r>
      <w:r w:rsidR="00843905" w:rsidRPr="00EA1C08">
        <w:rPr>
          <w:rFonts w:ascii="Angsana New" w:hAnsi="Angsana New"/>
          <w:b/>
          <w:bCs/>
          <w:sz w:val="30"/>
          <w:szCs w:val="30"/>
        </w:rPr>
        <w:t>.</w:t>
      </w:r>
      <w:r w:rsidR="00843905" w:rsidRPr="00EA1C08">
        <w:rPr>
          <w:rFonts w:ascii="Angsana New" w:hAnsi="Angsana New"/>
          <w:b/>
          <w:bCs/>
          <w:sz w:val="30"/>
          <w:szCs w:val="30"/>
        </w:rPr>
        <w:tab/>
      </w:r>
      <w:r w:rsidRPr="00EA1C08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319E0E24" w14:textId="77777777" w:rsidR="00240E4F" w:rsidRPr="009715EA" w:rsidRDefault="00240E4F" w:rsidP="0024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7913DD8" w14:textId="4A8AC138" w:rsidR="0009051F" w:rsidRPr="00EA1C08" w:rsidRDefault="0009051F" w:rsidP="003A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งบการเงินนี้ได้รับการอนุมัติให้ออกโดยที่ประชุมคณะกรรมการบริษัทเมื่อวันที่ </w:t>
      </w:r>
      <w:r w:rsidR="00B42248" w:rsidRPr="00EA1C08">
        <w:rPr>
          <w:rFonts w:ascii="Angsana New" w:hAnsi="Angsana New"/>
          <w:sz w:val="30"/>
          <w:szCs w:val="30"/>
        </w:rPr>
        <w:t>2</w:t>
      </w:r>
      <w:r w:rsidR="00FB05A4" w:rsidRPr="00EA1C08">
        <w:rPr>
          <w:rFonts w:ascii="Angsana New" w:hAnsi="Angsana New"/>
          <w:sz w:val="30"/>
          <w:szCs w:val="30"/>
        </w:rPr>
        <w:t>7</w:t>
      </w:r>
      <w:r w:rsidR="00A61806" w:rsidRPr="00EA1C08">
        <w:rPr>
          <w:rFonts w:ascii="Angsana New" w:hAnsi="Angsana New"/>
          <w:sz w:val="30"/>
          <w:szCs w:val="30"/>
        </w:rPr>
        <w:t xml:space="preserve"> </w:t>
      </w:r>
      <w:r w:rsidRPr="00EA1C08">
        <w:rPr>
          <w:rFonts w:ascii="Angsana New" w:hAnsi="Angsana New"/>
          <w:sz w:val="30"/>
          <w:szCs w:val="30"/>
          <w:cs/>
        </w:rPr>
        <w:t>กุมภาพันธ์</w:t>
      </w:r>
      <w:r w:rsidR="00AC4788" w:rsidRPr="00EA1C08">
        <w:rPr>
          <w:rFonts w:ascii="Angsana New" w:hAnsi="Angsana New"/>
          <w:sz w:val="30"/>
          <w:szCs w:val="30"/>
        </w:rPr>
        <w:t xml:space="preserve"> </w:t>
      </w:r>
      <w:r w:rsidR="006B0C6C">
        <w:rPr>
          <w:rFonts w:ascii="Angsana New" w:hAnsi="Angsana New"/>
          <w:sz w:val="30"/>
          <w:szCs w:val="30"/>
        </w:rPr>
        <w:t>256</w:t>
      </w:r>
      <w:r w:rsidR="003D63A2">
        <w:rPr>
          <w:rFonts w:ascii="Angsana New" w:hAnsi="Angsana New"/>
          <w:sz w:val="30"/>
          <w:szCs w:val="30"/>
        </w:rPr>
        <w:t>9</w:t>
      </w:r>
      <w:r w:rsidR="00392A2E" w:rsidRPr="00EA1C08">
        <w:rPr>
          <w:rFonts w:ascii="Angsana New" w:hAnsi="Angsana New"/>
          <w:sz w:val="30"/>
          <w:szCs w:val="30"/>
          <w:cs/>
        </w:rPr>
        <w:tab/>
      </w:r>
      <w:r w:rsidR="00392A2E" w:rsidRPr="00EA1C08">
        <w:rPr>
          <w:rFonts w:ascii="Angsana New" w:hAnsi="Angsana New"/>
          <w:sz w:val="30"/>
          <w:szCs w:val="30"/>
        </w:rPr>
        <w:tab/>
      </w:r>
    </w:p>
    <w:sectPr w:rsidR="0009051F" w:rsidRPr="00EA1C08" w:rsidSect="00B05AE5">
      <w:footerReference w:type="default" r:id="rId16"/>
      <w:footerReference w:type="first" r:id="rId17"/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815D8" w14:textId="77777777" w:rsidR="005459E0" w:rsidRDefault="005459E0">
      <w:r>
        <w:separator/>
      </w:r>
    </w:p>
  </w:endnote>
  <w:endnote w:type="continuationSeparator" w:id="0">
    <w:p w14:paraId="58291BE4" w14:textId="77777777" w:rsidR="005459E0" w:rsidRDefault="0054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22228" w14:textId="77777777" w:rsidR="004B54CC" w:rsidRDefault="004B54CC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A503FE" w14:textId="77777777" w:rsidR="004B54CC" w:rsidRDefault="004B54CC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83DA5" w14:textId="77777777" w:rsidR="004B54CC" w:rsidRDefault="004B54CC" w:rsidP="00A8083E">
    <w:pPr>
      <w:pStyle w:val="Footer"/>
      <w:tabs>
        <w:tab w:val="clear" w:pos="9072"/>
      </w:tabs>
      <w:ind w:right="283"/>
      <w:jc w:val="right"/>
      <w:rPr>
        <w:rFonts w:ascii="Angsana New" w:hAnsi="Angsana New"/>
        <w:noProof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37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14:paraId="6341BE21" w14:textId="77777777" w:rsidR="004B54CC" w:rsidRPr="00A8083E" w:rsidRDefault="004B54CC" w:rsidP="00A8083E">
    <w:pPr>
      <w:pStyle w:val="Footer"/>
      <w:tabs>
        <w:tab w:val="clear" w:pos="9072"/>
      </w:tabs>
      <w:ind w:right="-21"/>
      <w:jc w:val="right"/>
      <w:rPr>
        <w:rFonts w:ascii="Angsana New" w:hAnsi="Angsana New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F630B" w14:textId="77777777" w:rsidR="004B54CC" w:rsidRDefault="004B54CC" w:rsidP="00A8083E">
    <w:pPr>
      <w:pStyle w:val="Footer"/>
      <w:tabs>
        <w:tab w:val="clear" w:pos="9072"/>
      </w:tabs>
      <w:ind w:right="246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t>17</w:t>
    </w:r>
  </w:p>
  <w:p w14:paraId="14378B68" w14:textId="77777777" w:rsidR="004B54CC" w:rsidRPr="00A8083E" w:rsidRDefault="004B54CC" w:rsidP="00A8083E">
    <w:pPr>
      <w:pStyle w:val="Footer"/>
      <w:tabs>
        <w:tab w:val="clear" w:pos="9072"/>
      </w:tabs>
      <w:ind w:right="104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3F3" w14:textId="77777777" w:rsidR="004B54CC" w:rsidRDefault="004B54CC" w:rsidP="00CF2F39">
    <w:pPr>
      <w:pStyle w:val="Footer"/>
      <w:ind w:right="3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rPr>
        <w:noProof/>
      </w:rPr>
      <w:fldChar w:fldCharType="end"/>
    </w:r>
  </w:p>
  <w:p w14:paraId="1CAC887F" w14:textId="77777777" w:rsidR="004B54CC" w:rsidRPr="00792103" w:rsidRDefault="004B54CC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7342" w14:textId="77777777" w:rsidR="004B54CC" w:rsidRPr="00A8083E" w:rsidRDefault="004B54CC" w:rsidP="00031ADF">
    <w:pPr>
      <w:pStyle w:val="Footer"/>
      <w:ind w:right="674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53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14:paraId="50866C17" w14:textId="77777777" w:rsidR="004B54CC" w:rsidRDefault="004B54CC" w:rsidP="00A8083E">
    <w:pPr>
      <w:pStyle w:val="Footer"/>
      <w:ind w:right="373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A20D" w14:textId="77777777" w:rsidR="004B54CC" w:rsidRDefault="004B54CC" w:rsidP="00031ADF">
    <w:pPr>
      <w:pStyle w:val="Footer"/>
      <w:tabs>
        <w:tab w:val="clear" w:pos="9072"/>
        <w:tab w:val="right" w:pos="9214"/>
      </w:tabs>
      <w:ind w:right="67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52</w:t>
    </w:r>
    <w:r>
      <w:rPr>
        <w:noProof/>
      </w:rPr>
      <w:fldChar w:fldCharType="end"/>
    </w:r>
  </w:p>
  <w:p w14:paraId="0474B8C6" w14:textId="77777777" w:rsidR="004B54CC" w:rsidRPr="00792103" w:rsidRDefault="004B54CC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275E" w14:textId="77777777" w:rsidR="004B54CC" w:rsidRPr="00A8083E" w:rsidRDefault="004B54CC" w:rsidP="00A8083E">
    <w:pPr>
      <w:pStyle w:val="Footer"/>
      <w:tabs>
        <w:tab w:val="clear" w:pos="9072"/>
      </w:tabs>
      <w:ind w:right="342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 w:rsidR="004E1080">
      <w:rPr>
        <w:rFonts w:ascii="Angsana New" w:hAnsi="Angsana New"/>
        <w:noProof/>
        <w:sz w:val="30"/>
        <w:szCs w:val="30"/>
      </w:rPr>
      <w:t>75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14:paraId="38B51DB0" w14:textId="77777777" w:rsidR="004B54CC" w:rsidRPr="00A8083E" w:rsidRDefault="004B54CC" w:rsidP="00A8083E">
    <w:pPr>
      <w:pStyle w:val="Footer"/>
      <w:ind w:right="373"/>
      <w:jc w:val="right"/>
      <w:rPr>
        <w:rFonts w:ascii="Angsana New" w:hAnsi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D6A96" w14:textId="77777777" w:rsidR="004B54CC" w:rsidRDefault="004B54CC" w:rsidP="00031ADF">
    <w:pPr>
      <w:pStyle w:val="Footer"/>
      <w:tabs>
        <w:tab w:val="clear" w:pos="9072"/>
        <w:tab w:val="right" w:pos="9214"/>
      </w:tabs>
      <w:ind w:right="-8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51</w:t>
    </w:r>
    <w:r>
      <w:rPr>
        <w:noProof/>
      </w:rPr>
      <w:fldChar w:fldCharType="end"/>
    </w:r>
  </w:p>
  <w:p w14:paraId="000EB1D8" w14:textId="77777777" w:rsidR="004B54CC" w:rsidRPr="00792103" w:rsidRDefault="004B54CC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FE7F" w14:textId="77777777" w:rsidR="005459E0" w:rsidRDefault="005459E0">
      <w:r>
        <w:separator/>
      </w:r>
    </w:p>
  </w:footnote>
  <w:footnote w:type="continuationSeparator" w:id="0">
    <w:p w14:paraId="45709ACF" w14:textId="77777777" w:rsidR="005459E0" w:rsidRDefault="0054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A8F1" w14:textId="77777777" w:rsidR="004B54CC" w:rsidRDefault="004B54CC" w:rsidP="007A33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rPr>
        <w:rFonts w:ascii="Angsana New" w:hAnsi="Angsana New"/>
        <w:b/>
        <w:bCs/>
        <w:sz w:val="32"/>
        <w:szCs w:val="32"/>
      </w:rPr>
    </w:pPr>
  </w:p>
  <w:p w14:paraId="0D60F44E" w14:textId="77777777" w:rsidR="004B54CC" w:rsidRDefault="004B54CC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890424" w14:textId="77777777" w:rsidR="004B54CC" w:rsidRPr="00D27ADF" w:rsidRDefault="004B54CC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3270AE93" w14:textId="2B081BCC" w:rsidR="004B54CC" w:rsidRDefault="004B54CC" w:rsidP="00E42B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2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B12AA">
      <w:rPr>
        <w:rFonts w:ascii="Angsana New" w:hAnsi="Angsana New"/>
        <w:b/>
        <w:bCs/>
        <w:sz w:val="32"/>
        <w:szCs w:val="32"/>
      </w:rPr>
      <w:t>256</w:t>
    </w:r>
    <w:r w:rsidR="00CB368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2AA">
      <w:rPr>
        <w:rFonts w:ascii="Angsana New" w:hAnsi="Angsana New"/>
        <w:b/>
        <w:bCs/>
        <w:sz w:val="32"/>
        <w:szCs w:val="32"/>
      </w:rPr>
      <w:t>256</w:t>
    </w:r>
    <w:r w:rsidR="00CB368D">
      <w:rPr>
        <w:rFonts w:ascii="Angsana New" w:hAnsi="Angsana New"/>
        <w:b/>
        <w:bCs/>
        <w:sz w:val="32"/>
        <w:szCs w:val="32"/>
      </w:rPr>
      <w:t>7</w:t>
    </w:r>
  </w:p>
  <w:p w14:paraId="27E5FA8C" w14:textId="77777777" w:rsidR="004B54CC" w:rsidRDefault="004B54CC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3CC988BA" w14:textId="77777777" w:rsidR="004B54CC" w:rsidRPr="008F2B0D" w:rsidRDefault="004B54CC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DFF0" w14:textId="77777777" w:rsidR="004B54CC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627CF3B" w14:textId="77777777" w:rsidR="004B54CC" w:rsidRPr="005F70D0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45EA7E" w14:textId="77777777" w:rsidR="004B54CC" w:rsidRPr="00D27ADF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14:paraId="2541B85F" w14:textId="43892BAB" w:rsidR="004B54CC" w:rsidRPr="00D27ADF" w:rsidRDefault="004B54CC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2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B12AA">
      <w:rPr>
        <w:rFonts w:ascii="Angsana New" w:hAnsi="Angsana New"/>
        <w:b/>
        <w:bCs/>
        <w:sz w:val="32"/>
        <w:szCs w:val="32"/>
      </w:rPr>
      <w:t>256</w:t>
    </w:r>
    <w:r w:rsidR="00CB368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2AA">
      <w:rPr>
        <w:rFonts w:ascii="Angsana New" w:hAnsi="Angsana New"/>
        <w:b/>
        <w:bCs/>
        <w:sz w:val="32"/>
        <w:szCs w:val="32"/>
      </w:rPr>
      <w:t>256</w:t>
    </w:r>
    <w:r w:rsidR="00CB368D">
      <w:rPr>
        <w:rFonts w:ascii="Angsana New" w:hAnsi="Angsana New"/>
        <w:b/>
        <w:bCs/>
        <w:sz w:val="32"/>
        <w:szCs w:val="32"/>
      </w:rPr>
      <w:t>7</w:t>
    </w:r>
  </w:p>
  <w:p w14:paraId="654ACAC2" w14:textId="77777777" w:rsidR="004B54CC" w:rsidRDefault="004B54CC">
    <w:pPr>
      <w:pStyle w:val="Header"/>
      <w:rPr>
        <w:sz w:val="30"/>
        <w:szCs w:val="30"/>
      </w:rPr>
    </w:pPr>
  </w:p>
  <w:p w14:paraId="015161CD" w14:textId="77777777" w:rsidR="004B54CC" w:rsidRPr="008F2B0D" w:rsidRDefault="004B54CC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431C3A"/>
    <w:multiLevelType w:val="hybridMultilevel"/>
    <w:tmpl w:val="995CE0BE"/>
    <w:lvl w:ilvl="0" w:tplc="81F2A97E">
      <w:start w:val="1"/>
      <w:numFmt w:val="thaiLetters"/>
      <w:lvlText w:val="(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C19B5"/>
    <w:multiLevelType w:val="hybridMultilevel"/>
    <w:tmpl w:val="B15A5464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F32A3"/>
    <w:multiLevelType w:val="hybridMultilevel"/>
    <w:tmpl w:val="490EF0EE"/>
    <w:lvl w:ilvl="0" w:tplc="CFFC8198">
      <w:start w:val="26"/>
      <w:numFmt w:val="bullet"/>
      <w:lvlText w:val="-"/>
      <w:lvlJc w:val="left"/>
      <w:pPr>
        <w:ind w:left="3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5" w15:restartNumberingAfterBreak="0">
    <w:nsid w:val="19812908"/>
    <w:multiLevelType w:val="hybridMultilevel"/>
    <w:tmpl w:val="87DCA91A"/>
    <w:lvl w:ilvl="0" w:tplc="878C87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185BE8"/>
    <w:multiLevelType w:val="hybridMultilevel"/>
    <w:tmpl w:val="8B027244"/>
    <w:lvl w:ilvl="0" w:tplc="CD70FDCE">
      <w:start w:val="1"/>
      <w:numFmt w:val="thaiLetters"/>
      <w:lvlText w:val="%1)"/>
      <w:lvlJc w:val="left"/>
      <w:pPr>
        <w:ind w:left="1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7" w15:restartNumberingAfterBreak="0">
    <w:nsid w:val="1EE4503E"/>
    <w:multiLevelType w:val="hybridMultilevel"/>
    <w:tmpl w:val="4E18667C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761B95"/>
    <w:multiLevelType w:val="hybridMultilevel"/>
    <w:tmpl w:val="777C34C2"/>
    <w:lvl w:ilvl="0" w:tplc="24E4A5FE">
      <w:start w:val="1"/>
      <w:numFmt w:val="thaiLetters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10DC9"/>
    <w:multiLevelType w:val="hybridMultilevel"/>
    <w:tmpl w:val="138AED22"/>
    <w:lvl w:ilvl="0" w:tplc="EBA26578">
      <w:start w:val="1"/>
      <w:numFmt w:val="thaiLetters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11A51E4"/>
    <w:multiLevelType w:val="hybridMultilevel"/>
    <w:tmpl w:val="F76A5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746AB"/>
    <w:multiLevelType w:val="hybridMultilevel"/>
    <w:tmpl w:val="BECC14F8"/>
    <w:lvl w:ilvl="0" w:tplc="81F2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781342">
    <w:abstractNumId w:val="6"/>
  </w:num>
  <w:num w:numId="2" w16cid:durableId="1616205657">
    <w:abstractNumId w:val="5"/>
  </w:num>
  <w:num w:numId="3" w16cid:durableId="1797873322">
    <w:abstractNumId w:val="9"/>
  </w:num>
  <w:num w:numId="4" w16cid:durableId="1208761732">
    <w:abstractNumId w:val="7"/>
  </w:num>
  <w:num w:numId="5" w16cid:durableId="289212771">
    <w:abstractNumId w:val="8"/>
  </w:num>
  <w:num w:numId="6" w16cid:durableId="1717662467">
    <w:abstractNumId w:val="3"/>
  </w:num>
  <w:num w:numId="7" w16cid:durableId="2082829969">
    <w:abstractNumId w:val="2"/>
  </w:num>
  <w:num w:numId="8" w16cid:durableId="1813516476">
    <w:abstractNumId w:val="0"/>
  </w:num>
  <w:num w:numId="9" w16cid:durableId="540359549">
    <w:abstractNumId w:val="1"/>
  </w:num>
  <w:num w:numId="10" w16cid:durableId="188954377">
    <w:abstractNumId w:val="4"/>
  </w:num>
  <w:num w:numId="11" w16cid:durableId="1569995889">
    <w:abstractNumId w:val="23"/>
  </w:num>
  <w:num w:numId="12" w16cid:durableId="857961559">
    <w:abstractNumId w:val="18"/>
  </w:num>
  <w:num w:numId="13" w16cid:durableId="590702184">
    <w:abstractNumId w:val="28"/>
  </w:num>
  <w:num w:numId="14" w16cid:durableId="836073436">
    <w:abstractNumId w:val="21"/>
  </w:num>
  <w:num w:numId="15" w16cid:durableId="262154566">
    <w:abstractNumId w:val="24"/>
  </w:num>
  <w:num w:numId="16" w16cid:durableId="1487431407">
    <w:abstractNumId w:val="20"/>
  </w:num>
  <w:num w:numId="17" w16cid:durableId="381173742">
    <w:abstractNumId w:val="19"/>
  </w:num>
  <w:num w:numId="18" w16cid:durableId="343746178">
    <w:abstractNumId w:val="29"/>
  </w:num>
  <w:num w:numId="19" w16cid:durableId="2031688014">
    <w:abstractNumId w:val="11"/>
  </w:num>
  <w:num w:numId="20" w16cid:durableId="1598251328">
    <w:abstractNumId w:val="25"/>
  </w:num>
  <w:num w:numId="21" w16cid:durableId="1176118661">
    <w:abstractNumId w:val="16"/>
  </w:num>
  <w:num w:numId="22" w16cid:durableId="583958276">
    <w:abstractNumId w:val="15"/>
  </w:num>
  <w:num w:numId="23" w16cid:durableId="2128087490">
    <w:abstractNumId w:val="27"/>
  </w:num>
  <w:num w:numId="24" w16cid:durableId="917985139">
    <w:abstractNumId w:val="13"/>
  </w:num>
  <w:num w:numId="25" w16cid:durableId="1561404693">
    <w:abstractNumId w:val="17"/>
  </w:num>
  <w:num w:numId="26" w16cid:durableId="238684027">
    <w:abstractNumId w:val="31"/>
  </w:num>
  <w:num w:numId="27" w16cid:durableId="1882281771">
    <w:abstractNumId w:val="12"/>
  </w:num>
  <w:num w:numId="28" w16cid:durableId="1615138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74819872">
    <w:abstractNumId w:val="14"/>
  </w:num>
  <w:num w:numId="30" w16cid:durableId="2044476828">
    <w:abstractNumId w:val="30"/>
  </w:num>
  <w:num w:numId="31" w16cid:durableId="147403585">
    <w:abstractNumId w:val="22"/>
  </w:num>
  <w:num w:numId="32" w16cid:durableId="117737794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E8"/>
    <w:rsid w:val="00001FC6"/>
    <w:rsid w:val="00002028"/>
    <w:rsid w:val="00002473"/>
    <w:rsid w:val="0000263F"/>
    <w:rsid w:val="00002655"/>
    <w:rsid w:val="00002A6E"/>
    <w:rsid w:val="00003227"/>
    <w:rsid w:val="000032E3"/>
    <w:rsid w:val="000033EE"/>
    <w:rsid w:val="00003B58"/>
    <w:rsid w:val="00003CCB"/>
    <w:rsid w:val="00004141"/>
    <w:rsid w:val="0000423F"/>
    <w:rsid w:val="000043BC"/>
    <w:rsid w:val="000046AC"/>
    <w:rsid w:val="00004D36"/>
    <w:rsid w:val="00005198"/>
    <w:rsid w:val="000058E3"/>
    <w:rsid w:val="00005D82"/>
    <w:rsid w:val="00005FF2"/>
    <w:rsid w:val="00006228"/>
    <w:rsid w:val="00006568"/>
    <w:rsid w:val="0000670C"/>
    <w:rsid w:val="00006A26"/>
    <w:rsid w:val="00006BB8"/>
    <w:rsid w:val="00006F8E"/>
    <w:rsid w:val="00007515"/>
    <w:rsid w:val="00007594"/>
    <w:rsid w:val="00007921"/>
    <w:rsid w:val="00007BEA"/>
    <w:rsid w:val="00010829"/>
    <w:rsid w:val="00010C3B"/>
    <w:rsid w:val="00010E0E"/>
    <w:rsid w:val="000112DA"/>
    <w:rsid w:val="0001131E"/>
    <w:rsid w:val="0001172E"/>
    <w:rsid w:val="000117B0"/>
    <w:rsid w:val="00011B30"/>
    <w:rsid w:val="00011C5A"/>
    <w:rsid w:val="00011D0A"/>
    <w:rsid w:val="00011F82"/>
    <w:rsid w:val="0001217E"/>
    <w:rsid w:val="0001223B"/>
    <w:rsid w:val="000125C1"/>
    <w:rsid w:val="000126AC"/>
    <w:rsid w:val="00012B39"/>
    <w:rsid w:val="00012D76"/>
    <w:rsid w:val="00012E4C"/>
    <w:rsid w:val="00012FA7"/>
    <w:rsid w:val="00013069"/>
    <w:rsid w:val="00013349"/>
    <w:rsid w:val="00013416"/>
    <w:rsid w:val="00013545"/>
    <w:rsid w:val="000140B9"/>
    <w:rsid w:val="00014CAB"/>
    <w:rsid w:val="00015154"/>
    <w:rsid w:val="000153F4"/>
    <w:rsid w:val="00015725"/>
    <w:rsid w:val="000157A8"/>
    <w:rsid w:val="0001599C"/>
    <w:rsid w:val="00016282"/>
    <w:rsid w:val="000169EF"/>
    <w:rsid w:val="00017389"/>
    <w:rsid w:val="000173A1"/>
    <w:rsid w:val="0001744B"/>
    <w:rsid w:val="0001748B"/>
    <w:rsid w:val="000174EC"/>
    <w:rsid w:val="0001783A"/>
    <w:rsid w:val="00017841"/>
    <w:rsid w:val="000178F8"/>
    <w:rsid w:val="00017A88"/>
    <w:rsid w:val="00017AA4"/>
    <w:rsid w:val="00017DB7"/>
    <w:rsid w:val="00017F8E"/>
    <w:rsid w:val="0002004E"/>
    <w:rsid w:val="00020429"/>
    <w:rsid w:val="00020824"/>
    <w:rsid w:val="00020964"/>
    <w:rsid w:val="00020979"/>
    <w:rsid w:val="0002099D"/>
    <w:rsid w:val="00020C34"/>
    <w:rsid w:val="00020E42"/>
    <w:rsid w:val="00021261"/>
    <w:rsid w:val="000214DF"/>
    <w:rsid w:val="00021AFF"/>
    <w:rsid w:val="00021F0D"/>
    <w:rsid w:val="00021F88"/>
    <w:rsid w:val="000222CA"/>
    <w:rsid w:val="00022604"/>
    <w:rsid w:val="000229A9"/>
    <w:rsid w:val="000230B5"/>
    <w:rsid w:val="000231B7"/>
    <w:rsid w:val="0002330A"/>
    <w:rsid w:val="00023964"/>
    <w:rsid w:val="00023D45"/>
    <w:rsid w:val="00023DDB"/>
    <w:rsid w:val="00023EB1"/>
    <w:rsid w:val="00023F08"/>
    <w:rsid w:val="000245F4"/>
    <w:rsid w:val="00024842"/>
    <w:rsid w:val="00024A21"/>
    <w:rsid w:val="00025048"/>
    <w:rsid w:val="00025234"/>
    <w:rsid w:val="00025802"/>
    <w:rsid w:val="00025CD8"/>
    <w:rsid w:val="000260CB"/>
    <w:rsid w:val="00026102"/>
    <w:rsid w:val="00026153"/>
    <w:rsid w:val="000264A4"/>
    <w:rsid w:val="00026707"/>
    <w:rsid w:val="0002671B"/>
    <w:rsid w:val="000268B9"/>
    <w:rsid w:val="00026DA5"/>
    <w:rsid w:val="0002735D"/>
    <w:rsid w:val="0002742E"/>
    <w:rsid w:val="00027479"/>
    <w:rsid w:val="00027789"/>
    <w:rsid w:val="00027800"/>
    <w:rsid w:val="0003046A"/>
    <w:rsid w:val="00030922"/>
    <w:rsid w:val="00030926"/>
    <w:rsid w:val="00030B8F"/>
    <w:rsid w:val="00030DC0"/>
    <w:rsid w:val="00030E2A"/>
    <w:rsid w:val="00031A22"/>
    <w:rsid w:val="00031ADF"/>
    <w:rsid w:val="00031EEF"/>
    <w:rsid w:val="00031F06"/>
    <w:rsid w:val="000320D8"/>
    <w:rsid w:val="0003210E"/>
    <w:rsid w:val="000321EB"/>
    <w:rsid w:val="00032781"/>
    <w:rsid w:val="000327B7"/>
    <w:rsid w:val="00032995"/>
    <w:rsid w:val="00032C37"/>
    <w:rsid w:val="00032C38"/>
    <w:rsid w:val="00032E12"/>
    <w:rsid w:val="00033182"/>
    <w:rsid w:val="00033570"/>
    <w:rsid w:val="00033798"/>
    <w:rsid w:val="00033820"/>
    <w:rsid w:val="00033C13"/>
    <w:rsid w:val="00034035"/>
    <w:rsid w:val="0003484F"/>
    <w:rsid w:val="000348CE"/>
    <w:rsid w:val="000351B2"/>
    <w:rsid w:val="0003550D"/>
    <w:rsid w:val="0003556D"/>
    <w:rsid w:val="00035755"/>
    <w:rsid w:val="000358F0"/>
    <w:rsid w:val="00035B90"/>
    <w:rsid w:val="00036EE0"/>
    <w:rsid w:val="000372A9"/>
    <w:rsid w:val="000375E1"/>
    <w:rsid w:val="00037754"/>
    <w:rsid w:val="00037831"/>
    <w:rsid w:val="00037C2B"/>
    <w:rsid w:val="00040018"/>
    <w:rsid w:val="0004006D"/>
    <w:rsid w:val="000400F6"/>
    <w:rsid w:val="00040654"/>
    <w:rsid w:val="000408BD"/>
    <w:rsid w:val="000408CB"/>
    <w:rsid w:val="00040C07"/>
    <w:rsid w:val="00041119"/>
    <w:rsid w:val="00041155"/>
    <w:rsid w:val="000414BE"/>
    <w:rsid w:val="00041582"/>
    <w:rsid w:val="00041D36"/>
    <w:rsid w:val="00042061"/>
    <w:rsid w:val="00042461"/>
    <w:rsid w:val="000424F2"/>
    <w:rsid w:val="0004263C"/>
    <w:rsid w:val="00042A87"/>
    <w:rsid w:val="00042C1B"/>
    <w:rsid w:val="000430AA"/>
    <w:rsid w:val="000433A8"/>
    <w:rsid w:val="000434F8"/>
    <w:rsid w:val="00043761"/>
    <w:rsid w:val="00043E82"/>
    <w:rsid w:val="00044092"/>
    <w:rsid w:val="000441A5"/>
    <w:rsid w:val="00044306"/>
    <w:rsid w:val="00044530"/>
    <w:rsid w:val="00044648"/>
    <w:rsid w:val="000446A9"/>
    <w:rsid w:val="000451F8"/>
    <w:rsid w:val="000454F6"/>
    <w:rsid w:val="000456BA"/>
    <w:rsid w:val="00045A4B"/>
    <w:rsid w:val="000461B1"/>
    <w:rsid w:val="0004636C"/>
    <w:rsid w:val="00046569"/>
    <w:rsid w:val="0004661A"/>
    <w:rsid w:val="00046644"/>
    <w:rsid w:val="00046BB7"/>
    <w:rsid w:val="00046FBF"/>
    <w:rsid w:val="00047467"/>
    <w:rsid w:val="000477E4"/>
    <w:rsid w:val="0004786F"/>
    <w:rsid w:val="00047EC7"/>
    <w:rsid w:val="00047F5F"/>
    <w:rsid w:val="00050817"/>
    <w:rsid w:val="00050905"/>
    <w:rsid w:val="00050929"/>
    <w:rsid w:val="00050B09"/>
    <w:rsid w:val="00050F38"/>
    <w:rsid w:val="000510D2"/>
    <w:rsid w:val="00051258"/>
    <w:rsid w:val="000518B0"/>
    <w:rsid w:val="00051BFB"/>
    <w:rsid w:val="00051D04"/>
    <w:rsid w:val="00051E0E"/>
    <w:rsid w:val="000521AC"/>
    <w:rsid w:val="00052224"/>
    <w:rsid w:val="0005273D"/>
    <w:rsid w:val="00052B4C"/>
    <w:rsid w:val="00052D77"/>
    <w:rsid w:val="00053684"/>
    <w:rsid w:val="0005379C"/>
    <w:rsid w:val="00053B09"/>
    <w:rsid w:val="00053DA7"/>
    <w:rsid w:val="00053ED2"/>
    <w:rsid w:val="00053FDD"/>
    <w:rsid w:val="00054342"/>
    <w:rsid w:val="000546FA"/>
    <w:rsid w:val="00054A49"/>
    <w:rsid w:val="00054F9F"/>
    <w:rsid w:val="00055013"/>
    <w:rsid w:val="000554E3"/>
    <w:rsid w:val="0005552B"/>
    <w:rsid w:val="00055807"/>
    <w:rsid w:val="000558B0"/>
    <w:rsid w:val="00055C11"/>
    <w:rsid w:val="00055C32"/>
    <w:rsid w:val="00055EA0"/>
    <w:rsid w:val="00056022"/>
    <w:rsid w:val="000560AE"/>
    <w:rsid w:val="000566F8"/>
    <w:rsid w:val="00056EF7"/>
    <w:rsid w:val="00056F4A"/>
    <w:rsid w:val="00057577"/>
    <w:rsid w:val="000576C3"/>
    <w:rsid w:val="00057813"/>
    <w:rsid w:val="00057A56"/>
    <w:rsid w:val="00057AB9"/>
    <w:rsid w:val="00057D11"/>
    <w:rsid w:val="00060AA0"/>
    <w:rsid w:val="00060F63"/>
    <w:rsid w:val="00061853"/>
    <w:rsid w:val="00061CFF"/>
    <w:rsid w:val="00062267"/>
    <w:rsid w:val="0006226A"/>
    <w:rsid w:val="000624A8"/>
    <w:rsid w:val="00062681"/>
    <w:rsid w:val="000626AE"/>
    <w:rsid w:val="000639D7"/>
    <w:rsid w:val="00064239"/>
    <w:rsid w:val="00064319"/>
    <w:rsid w:val="000644F1"/>
    <w:rsid w:val="000645DB"/>
    <w:rsid w:val="00064606"/>
    <w:rsid w:val="00064800"/>
    <w:rsid w:val="00064929"/>
    <w:rsid w:val="00064DE5"/>
    <w:rsid w:val="0006574D"/>
    <w:rsid w:val="00065917"/>
    <w:rsid w:val="00066359"/>
    <w:rsid w:val="00066A2E"/>
    <w:rsid w:val="00066A44"/>
    <w:rsid w:val="00066D28"/>
    <w:rsid w:val="00067110"/>
    <w:rsid w:val="000671D2"/>
    <w:rsid w:val="0006731B"/>
    <w:rsid w:val="00067663"/>
    <w:rsid w:val="00067688"/>
    <w:rsid w:val="000678D5"/>
    <w:rsid w:val="00067E38"/>
    <w:rsid w:val="00067FB8"/>
    <w:rsid w:val="000705C9"/>
    <w:rsid w:val="00070738"/>
    <w:rsid w:val="00070E33"/>
    <w:rsid w:val="00071108"/>
    <w:rsid w:val="0007174E"/>
    <w:rsid w:val="00071857"/>
    <w:rsid w:val="00071BBB"/>
    <w:rsid w:val="000722F2"/>
    <w:rsid w:val="000725DD"/>
    <w:rsid w:val="00072CA7"/>
    <w:rsid w:val="00072CD0"/>
    <w:rsid w:val="00073298"/>
    <w:rsid w:val="00073468"/>
    <w:rsid w:val="00073935"/>
    <w:rsid w:val="00073E9C"/>
    <w:rsid w:val="00074061"/>
    <w:rsid w:val="00074082"/>
    <w:rsid w:val="0007409D"/>
    <w:rsid w:val="00074C18"/>
    <w:rsid w:val="00074DA2"/>
    <w:rsid w:val="0007532D"/>
    <w:rsid w:val="00075AC7"/>
    <w:rsid w:val="00075C30"/>
    <w:rsid w:val="00075DA8"/>
    <w:rsid w:val="00076170"/>
    <w:rsid w:val="00076190"/>
    <w:rsid w:val="00076240"/>
    <w:rsid w:val="000764B6"/>
    <w:rsid w:val="000767A6"/>
    <w:rsid w:val="00076C83"/>
    <w:rsid w:val="0007724B"/>
    <w:rsid w:val="0007742F"/>
    <w:rsid w:val="0007793B"/>
    <w:rsid w:val="00077B9D"/>
    <w:rsid w:val="00077BDB"/>
    <w:rsid w:val="00080735"/>
    <w:rsid w:val="00080C8F"/>
    <w:rsid w:val="00080F75"/>
    <w:rsid w:val="00081389"/>
    <w:rsid w:val="000813F6"/>
    <w:rsid w:val="0008156D"/>
    <w:rsid w:val="0008163B"/>
    <w:rsid w:val="0008191F"/>
    <w:rsid w:val="000843F3"/>
    <w:rsid w:val="00084564"/>
    <w:rsid w:val="0008474C"/>
    <w:rsid w:val="00084A7A"/>
    <w:rsid w:val="0008504F"/>
    <w:rsid w:val="00085071"/>
    <w:rsid w:val="00085345"/>
    <w:rsid w:val="00085365"/>
    <w:rsid w:val="000854BE"/>
    <w:rsid w:val="00085743"/>
    <w:rsid w:val="00085B4E"/>
    <w:rsid w:val="0008670F"/>
    <w:rsid w:val="00086831"/>
    <w:rsid w:val="00086AF0"/>
    <w:rsid w:val="00086B28"/>
    <w:rsid w:val="00086D61"/>
    <w:rsid w:val="000870BB"/>
    <w:rsid w:val="00090090"/>
    <w:rsid w:val="00090259"/>
    <w:rsid w:val="00090340"/>
    <w:rsid w:val="0009051F"/>
    <w:rsid w:val="00090595"/>
    <w:rsid w:val="00090B6C"/>
    <w:rsid w:val="00090C2E"/>
    <w:rsid w:val="0009169A"/>
    <w:rsid w:val="0009187C"/>
    <w:rsid w:val="00091B2D"/>
    <w:rsid w:val="00091BE6"/>
    <w:rsid w:val="0009208F"/>
    <w:rsid w:val="00092250"/>
    <w:rsid w:val="0009262F"/>
    <w:rsid w:val="00092733"/>
    <w:rsid w:val="00092A02"/>
    <w:rsid w:val="00093CF4"/>
    <w:rsid w:val="00094002"/>
    <w:rsid w:val="000940EF"/>
    <w:rsid w:val="00094104"/>
    <w:rsid w:val="0009434A"/>
    <w:rsid w:val="00094460"/>
    <w:rsid w:val="00094DD9"/>
    <w:rsid w:val="00094F64"/>
    <w:rsid w:val="0009530D"/>
    <w:rsid w:val="0009545D"/>
    <w:rsid w:val="00095682"/>
    <w:rsid w:val="000957B1"/>
    <w:rsid w:val="00095861"/>
    <w:rsid w:val="00095B0B"/>
    <w:rsid w:val="00095F30"/>
    <w:rsid w:val="000962C0"/>
    <w:rsid w:val="000965A1"/>
    <w:rsid w:val="00096BE4"/>
    <w:rsid w:val="0009730C"/>
    <w:rsid w:val="00097821"/>
    <w:rsid w:val="00097997"/>
    <w:rsid w:val="000A0935"/>
    <w:rsid w:val="000A097A"/>
    <w:rsid w:val="000A0CAA"/>
    <w:rsid w:val="000A14D1"/>
    <w:rsid w:val="000A164C"/>
    <w:rsid w:val="000A1842"/>
    <w:rsid w:val="000A2143"/>
    <w:rsid w:val="000A28EF"/>
    <w:rsid w:val="000A29E1"/>
    <w:rsid w:val="000A2A2F"/>
    <w:rsid w:val="000A2DEE"/>
    <w:rsid w:val="000A3466"/>
    <w:rsid w:val="000A3681"/>
    <w:rsid w:val="000A3B9F"/>
    <w:rsid w:val="000A3C39"/>
    <w:rsid w:val="000A3CC9"/>
    <w:rsid w:val="000A48FE"/>
    <w:rsid w:val="000A4B14"/>
    <w:rsid w:val="000A4D8A"/>
    <w:rsid w:val="000A4DF4"/>
    <w:rsid w:val="000A528D"/>
    <w:rsid w:val="000A52BF"/>
    <w:rsid w:val="000A5858"/>
    <w:rsid w:val="000A5DEC"/>
    <w:rsid w:val="000A5EEE"/>
    <w:rsid w:val="000A60C4"/>
    <w:rsid w:val="000A64EE"/>
    <w:rsid w:val="000A668D"/>
    <w:rsid w:val="000A71F1"/>
    <w:rsid w:val="000A71FB"/>
    <w:rsid w:val="000A7201"/>
    <w:rsid w:val="000A78C3"/>
    <w:rsid w:val="000A78DF"/>
    <w:rsid w:val="000A7A3D"/>
    <w:rsid w:val="000A7EF9"/>
    <w:rsid w:val="000B0207"/>
    <w:rsid w:val="000B0518"/>
    <w:rsid w:val="000B089B"/>
    <w:rsid w:val="000B08C9"/>
    <w:rsid w:val="000B08F4"/>
    <w:rsid w:val="000B0BD2"/>
    <w:rsid w:val="000B0E11"/>
    <w:rsid w:val="000B0F70"/>
    <w:rsid w:val="000B0FD5"/>
    <w:rsid w:val="000B14D0"/>
    <w:rsid w:val="000B190C"/>
    <w:rsid w:val="000B1A3B"/>
    <w:rsid w:val="000B1AE6"/>
    <w:rsid w:val="000B22E9"/>
    <w:rsid w:val="000B266D"/>
    <w:rsid w:val="000B284F"/>
    <w:rsid w:val="000B2A2C"/>
    <w:rsid w:val="000B2AAA"/>
    <w:rsid w:val="000B33EF"/>
    <w:rsid w:val="000B3BD6"/>
    <w:rsid w:val="000B3C0F"/>
    <w:rsid w:val="000B3C86"/>
    <w:rsid w:val="000B42FF"/>
    <w:rsid w:val="000B453A"/>
    <w:rsid w:val="000B492A"/>
    <w:rsid w:val="000B4956"/>
    <w:rsid w:val="000B49DE"/>
    <w:rsid w:val="000B4B3D"/>
    <w:rsid w:val="000B4B40"/>
    <w:rsid w:val="000B4D50"/>
    <w:rsid w:val="000B545F"/>
    <w:rsid w:val="000B6130"/>
    <w:rsid w:val="000B6261"/>
    <w:rsid w:val="000B65BA"/>
    <w:rsid w:val="000B6723"/>
    <w:rsid w:val="000B6983"/>
    <w:rsid w:val="000B6C88"/>
    <w:rsid w:val="000B73D9"/>
    <w:rsid w:val="000B7444"/>
    <w:rsid w:val="000B7A9A"/>
    <w:rsid w:val="000B7DA6"/>
    <w:rsid w:val="000B7ED0"/>
    <w:rsid w:val="000C008C"/>
    <w:rsid w:val="000C0123"/>
    <w:rsid w:val="000C07CD"/>
    <w:rsid w:val="000C0914"/>
    <w:rsid w:val="000C0DEA"/>
    <w:rsid w:val="000C12B8"/>
    <w:rsid w:val="000C1595"/>
    <w:rsid w:val="000C1603"/>
    <w:rsid w:val="000C16EB"/>
    <w:rsid w:val="000C1864"/>
    <w:rsid w:val="000C1D73"/>
    <w:rsid w:val="000C1D85"/>
    <w:rsid w:val="000C1F89"/>
    <w:rsid w:val="000C234E"/>
    <w:rsid w:val="000C2594"/>
    <w:rsid w:val="000C275E"/>
    <w:rsid w:val="000C28C0"/>
    <w:rsid w:val="000C2923"/>
    <w:rsid w:val="000C2CA9"/>
    <w:rsid w:val="000C32A7"/>
    <w:rsid w:val="000C32F8"/>
    <w:rsid w:val="000C333B"/>
    <w:rsid w:val="000C348D"/>
    <w:rsid w:val="000C37A5"/>
    <w:rsid w:val="000C3A5B"/>
    <w:rsid w:val="000C3CBC"/>
    <w:rsid w:val="000C3E4D"/>
    <w:rsid w:val="000C3FC9"/>
    <w:rsid w:val="000C406D"/>
    <w:rsid w:val="000C4291"/>
    <w:rsid w:val="000C4350"/>
    <w:rsid w:val="000C44DA"/>
    <w:rsid w:val="000C455F"/>
    <w:rsid w:val="000C4DC3"/>
    <w:rsid w:val="000C5268"/>
    <w:rsid w:val="000C546F"/>
    <w:rsid w:val="000C5AFA"/>
    <w:rsid w:val="000C5C2D"/>
    <w:rsid w:val="000C5CCB"/>
    <w:rsid w:val="000C5E27"/>
    <w:rsid w:val="000C6614"/>
    <w:rsid w:val="000C67A3"/>
    <w:rsid w:val="000C67C1"/>
    <w:rsid w:val="000C68DD"/>
    <w:rsid w:val="000C779E"/>
    <w:rsid w:val="000C79F6"/>
    <w:rsid w:val="000C7CBD"/>
    <w:rsid w:val="000C7D82"/>
    <w:rsid w:val="000D0427"/>
    <w:rsid w:val="000D05CA"/>
    <w:rsid w:val="000D05DB"/>
    <w:rsid w:val="000D0627"/>
    <w:rsid w:val="000D08C8"/>
    <w:rsid w:val="000D0A4E"/>
    <w:rsid w:val="000D10DD"/>
    <w:rsid w:val="000D120A"/>
    <w:rsid w:val="000D1542"/>
    <w:rsid w:val="000D19FD"/>
    <w:rsid w:val="000D1B9D"/>
    <w:rsid w:val="000D1E20"/>
    <w:rsid w:val="000D269A"/>
    <w:rsid w:val="000D27EB"/>
    <w:rsid w:val="000D28BE"/>
    <w:rsid w:val="000D29EF"/>
    <w:rsid w:val="000D2A3E"/>
    <w:rsid w:val="000D2E18"/>
    <w:rsid w:val="000D2E40"/>
    <w:rsid w:val="000D2F80"/>
    <w:rsid w:val="000D300A"/>
    <w:rsid w:val="000D30E4"/>
    <w:rsid w:val="000D393E"/>
    <w:rsid w:val="000D3E3D"/>
    <w:rsid w:val="000D4A48"/>
    <w:rsid w:val="000D524A"/>
    <w:rsid w:val="000D52BF"/>
    <w:rsid w:val="000D53BB"/>
    <w:rsid w:val="000D5956"/>
    <w:rsid w:val="000D6401"/>
    <w:rsid w:val="000D67E2"/>
    <w:rsid w:val="000D6858"/>
    <w:rsid w:val="000D6946"/>
    <w:rsid w:val="000D6BAF"/>
    <w:rsid w:val="000D6D84"/>
    <w:rsid w:val="000D6E73"/>
    <w:rsid w:val="000D6FB7"/>
    <w:rsid w:val="000D70BA"/>
    <w:rsid w:val="000D72A3"/>
    <w:rsid w:val="000D7757"/>
    <w:rsid w:val="000D7B32"/>
    <w:rsid w:val="000D7BED"/>
    <w:rsid w:val="000D7C61"/>
    <w:rsid w:val="000D7C64"/>
    <w:rsid w:val="000E110F"/>
    <w:rsid w:val="000E1497"/>
    <w:rsid w:val="000E1804"/>
    <w:rsid w:val="000E1992"/>
    <w:rsid w:val="000E2129"/>
    <w:rsid w:val="000E2565"/>
    <w:rsid w:val="000E28B5"/>
    <w:rsid w:val="000E2A88"/>
    <w:rsid w:val="000E2B8A"/>
    <w:rsid w:val="000E2BFD"/>
    <w:rsid w:val="000E2C24"/>
    <w:rsid w:val="000E2CF8"/>
    <w:rsid w:val="000E3C9F"/>
    <w:rsid w:val="000E3EBB"/>
    <w:rsid w:val="000E457C"/>
    <w:rsid w:val="000E462B"/>
    <w:rsid w:val="000E5047"/>
    <w:rsid w:val="000E5361"/>
    <w:rsid w:val="000E5C59"/>
    <w:rsid w:val="000E658A"/>
    <w:rsid w:val="000E6F90"/>
    <w:rsid w:val="000E7314"/>
    <w:rsid w:val="000E733D"/>
    <w:rsid w:val="000E75D9"/>
    <w:rsid w:val="000F0144"/>
    <w:rsid w:val="000F146E"/>
    <w:rsid w:val="000F1553"/>
    <w:rsid w:val="000F1577"/>
    <w:rsid w:val="000F192A"/>
    <w:rsid w:val="000F1B02"/>
    <w:rsid w:val="000F1CEB"/>
    <w:rsid w:val="000F1F11"/>
    <w:rsid w:val="000F22F5"/>
    <w:rsid w:val="000F292A"/>
    <w:rsid w:val="000F2AF4"/>
    <w:rsid w:val="000F35E8"/>
    <w:rsid w:val="000F380F"/>
    <w:rsid w:val="000F38DF"/>
    <w:rsid w:val="000F3D15"/>
    <w:rsid w:val="000F4778"/>
    <w:rsid w:val="000F4A39"/>
    <w:rsid w:val="000F4D91"/>
    <w:rsid w:val="000F4DC4"/>
    <w:rsid w:val="000F4E60"/>
    <w:rsid w:val="000F4F0F"/>
    <w:rsid w:val="000F5000"/>
    <w:rsid w:val="000F5085"/>
    <w:rsid w:val="000F5DC3"/>
    <w:rsid w:val="000F5E50"/>
    <w:rsid w:val="000F60A9"/>
    <w:rsid w:val="000F62C5"/>
    <w:rsid w:val="000F6842"/>
    <w:rsid w:val="000F7053"/>
    <w:rsid w:val="000F7BB6"/>
    <w:rsid w:val="001005EF"/>
    <w:rsid w:val="00101199"/>
    <w:rsid w:val="0010142B"/>
    <w:rsid w:val="001019A3"/>
    <w:rsid w:val="001019B0"/>
    <w:rsid w:val="00101B39"/>
    <w:rsid w:val="00101E71"/>
    <w:rsid w:val="00101EA5"/>
    <w:rsid w:val="0010212D"/>
    <w:rsid w:val="001022C7"/>
    <w:rsid w:val="0010239A"/>
    <w:rsid w:val="00102532"/>
    <w:rsid w:val="0010294A"/>
    <w:rsid w:val="00102AEE"/>
    <w:rsid w:val="00102B7D"/>
    <w:rsid w:val="0010324E"/>
    <w:rsid w:val="00103751"/>
    <w:rsid w:val="00103C82"/>
    <w:rsid w:val="0010423A"/>
    <w:rsid w:val="00104388"/>
    <w:rsid w:val="001045C8"/>
    <w:rsid w:val="00104BB9"/>
    <w:rsid w:val="00104DDF"/>
    <w:rsid w:val="00104FBC"/>
    <w:rsid w:val="00105088"/>
    <w:rsid w:val="00105381"/>
    <w:rsid w:val="001054DB"/>
    <w:rsid w:val="00105550"/>
    <w:rsid w:val="00105596"/>
    <w:rsid w:val="001056A6"/>
    <w:rsid w:val="00105847"/>
    <w:rsid w:val="0010595F"/>
    <w:rsid w:val="001060C1"/>
    <w:rsid w:val="00107003"/>
    <w:rsid w:val="00107352"/>
    <w:rsid w:val="001074DD"/>
    <w:rsid w:val="00107757"/>
    <w:rsid w:val="00107A0C"/>
    <w:rsid w:val="00107B98"/>
    <w:rsid w:val="00110079"/>
    <w:rsid w:val="00110251"/>
    <w:rsid w:val="0011038C"/>
    <w:rsid w:val="001103DB"/>
    <w:rsid w:val="00110C25"/>
    <w:rsid w:val="0011111D"/>
    <w:rsid w:val="001112F9"/>
    <w:rsid w:val="001114CA"/>
    <w:rsid w:val="0011185C"/>
    <w:rsid w:val="00111AE3"/>
    <w:rsid w:val="00112081"/>
    <w:rsid w:val="0011210F"/>
    <w:rsid w:val="00112551"/>
    <w:rsid w:val="00112D22"/>
    <w:rsid w:val="001130C1"/>
    <w:rsid w:val="001132E7"/>
    <w:rsid w:val="001134CF"/>
    <w:rsid w:val="00113664"/>
    <w:rsid w:val="001136CF"/>
    <w:rsid w:val="0011377E"/>
    <w:rsid w:val="00113A10"/>
    <w:rsid w:val="00113C75"/>
    <w:rsid w:val="00113D0C"/>
    <w:rsid w:val="00113E77"/>
    <w:rsid w:val="00113FAE"/>
    <w:rsid w:val="001145FD"/>
    <w:rsid w:val="00114692"/>
    <w:rsid w:val="0011470D"/>
    <w:rsid w:val="00114793"/>
    <w:rsid w:val="001147C9"/>
    <w:rsid w:val="00114B43"/>
    <w:rsid w:val="001151B0"/>
    <w:rsid w:val="00115624"/>
    <w:rsid w:val="00115BF4"/>
    <w:rsid w:val="001164A7"/>
    <w:rsid w:val="001164B4"/>
    <w:rsid w:val="001165BC"/>
    <w:rsid w:val="001166DB"/>
    <w:rsid w:val="00116E07"/>
    <w:rsid w:val="001172BE"/>
    <w:rsid w:val="00117AE8"/>
    <w:rsid w:val="00117C74"/>
    <w:rsid w:val="00117CA0"/>
    <w:rsid w:val="001201A7"/>
    <w:rsid w:val="001208B2"/>
    <w:rsid w:val="0012182B"/>
    <w:rsid w:val="0012183F"/>
    <w:rsid w:val="001218FE"/>
    <w:rsid w:val="00121FBD"/>
    <w:rsid w:val="00122009"/>
    <w:rsid w:val="00122220"/>
    <w:rsid w:val="00122268"/>
    <w:rsid w:val="001228AE"/>
    <w:rsid w:val="00123DBD"/>
    <w:rsid w:val="00124782"/>
    <w:rsid w:val="00124939"/>
    <w:rsid w:val="00124AC3"/>
    <w:rsid w:val="00124B8C"/>
    <w:rsid w:val="00124F94"/>
    <w:rsid w:val="00125063"/>
    <w:rsid w:val="00125129"/>
    <w:rsid w:val="001259C9"/>
    <w:rsid w:val="00125AFE"/>
    <w:rsid w:val="00125D8E"/>
    <w:rsid w:val="0012603E"/>
    <w:rsid w:val="0012647A"/>
    <w:rsid w:val="00126B9C"/>
    <w:rsid w:val="00126E20"/>
    <w:rsid w:val="001273BF"/>
    <w:rsid w:val="00127C2C"/>
    <w:rsid w:val="00130560"/>
    <w:rsid w:val="0013074A"/>
    <w:rsid w:val="001308D4"/>
    <w:rsid w:val="001309EC"/>
    <w:rsid w:val="00130C02"/>
    <w:rsid w:val="00130D39"/>
    <w:rsid w:val="00130E50"/>
    <w:rsid w:val="00130EC9"/>
    <w:rsid w:val="00131AEE"/>
    <w:rsid w:val="00131B59"/>
    <w:rsid w:val="00131C85"/>
    <w:rsid w:val="0013227B"/>
    <w:rsid w:val="00132340"/>
    <w:rsid w:val="001328C9"/>
    <w:rsid w:val="00132963"/>
    <w:rsid w:val="001329CE"/>
    <w:rsid w:val="00132BBB"/>
    <w:rsid w:val="00132D53"/>
    <w:rsid w:val="00132D6C"/>
    <w:rsid w:val="00132D8C"/>
    <w:rsid w:val="00133541"/>
    <w:rsid w:val="001338BA"/>
    <w:rsid w:val="00133F3B"/>
    <w:rsid w:val="001342FE"/>
    <w:rsid w:val="001348E5"/>
    <w:rsid w:val="00134B0D"/>
    <w:rsid w:val="00134DEB"/>
    <w:rsid w:val="00134ED7"/>
    <w:rsid w:val="00135138"/>
    <w:rsid w:val="001354D8"/>
    <w:rsid w:val="00135740"/>
    <w:rsid w:val="001360BB"/>
    <w:rsid w:val="0013692C"/>
    <w:rsid w:val="00136D72"/>
    <w:rsid w:val="00136F9B"/>
    <w:rsid w:val="001370BB"/>
    <w:rsid w:val="00137178"/>
    <w:rsid w:val="0013728D"/>
    <w:rsid w:val="00137A4B"/>
    <w:rsid w:val="00137FF3"/>
    <w:rsid w:val="0014010A"/>
    <w:rsid w:val="001401BD"/>
    <w:rsid w:val="001403B1"/>
    <w:rsid w:val="001408AF"/>
    <w:rsid w:val="00140AFD"/>
    <w:rsid w:val="00140B95"/>
    <w:rsid w:val="00140D72"/>
    <w:rsid w:val="0014123F"/>
    <w:rsid w:val="00141CD4"/>
    <w:rsid w:val="00141FE3"/>
    <w:rsid w:val="00142274"/>
    <w:rsid w:val="00142F19"/>
    <w:rsid w:val="00143219"/>
    <w:rsid w:val="0014335B"/>
    <w:rsid w:val="0014342E"/>
    <w:rsid w:val="001438F7"/>
    <w:rsid w:val="001439F4"/>
    <w:rsid w:val="00143E0C"/>
    <w:rsid w:val="00144320"/>
    <w:rsid w:val="0014433B"/>
    <w:rsid w:val="0014441A"/>
    <w:rsid w:val="00144503"/>
    <w:rsid w:val="001451C4"/>
    <w:rsid w:val="0014523E"/>
    <w:rsid w:val="00145421"/>
    <w:rsid w:val="001457F6"/>
    <w:rsid w:val="00146A64"/>
    <w:rsid w:val="00146D9D"/>
    <w:rsid w:val="00146E5E"/>
    <w:rsid w:val="001471E3"/>
    <w:rsid w:val="00147334"/>
    <w:rsid w:val="0014749A"/>
    <w:rsid w:val="00147772"/>
    <w:rsid w:val="0014778C"/>
    <w:rsid w:val="00147E54"/>
    <w:rsid w:val="00147F37"/>
    <w:rsid w:val="00150027"/>
    <w:rsid w:val="0015003A"/>
    <w:rsid w:val="0015041C"/>
    <w:rsid w:val="00150636"/>
    <w:rsid w:val="001506EA"/>
    <w:rsid w:val="00150862"/>
    <w:rsid w:val="00150EFF"/>
    <w:rsid w:val="00151210"/>
    <w:rsid w:val="001512B1"/>
    <w:rsid w:val="00151C9B"/>
    <w:rsid w:val="0015214B"/>
    <w:rsid w:val="001522A6"/>
    <w:rsid w:val="0015298A"/>
    <w:rsid w:val="00152E8F"/>
    <w:rsid w:val="0015314C"/>
    <w:rsid w:val="001539DD"/>
    <w:rsid w:val="00154262"/>
    <w:rsid w:val="0015428C"/>
    <w:rsid w:val="001544BD"/>
    <w:rsid w:val="001545CA"/>
    <w:rsid w:val="001545EF"/>
    <w:rsid w:val="0015462F"/>
    <w:rsid w:val="00154B83"/>
    <w:rsid w:val="001551A3"/>
    <w:rsid w:val="00155365"/>
    <w:rsid w:val="001557CC"/>
    <w:rsid w:val="00155810"/>
    <w:rsid w:val="00155CB3"/>
    <w:rsid w:val="00155EBB"/>
    <w:rsid w:val="00155EEA"/>
    <w:rsid w:val="001569A4"/>
    <w:rsid w:val="00157581"/>
    <w:rsid w:val="00157FE9"/>
    <w:rsid w:val="001600EF"/>
    <w:rsid w:val="001605B1"/>
    <w:rsid w:val="0016097F"/>
    <w:rsid w:val="00160B94"/>
    <w:rsid w:val="00160C77"/>
    <w:rsid w:val="00160E0B"/>
    <w:rsid w:val="00161984"/>
    <w:rsid w:val="00161CA5"/>
    <w:rsid w:val="00162026"/>
    <w:rsid w:val="00162065"/>
    <w:rsid w:val="001621A7"/>
    <w:rsid w:val="00162398"/>
    <w:rsid w:val="0016268A"/>
    <w:rsid w:val="0016278A"/>
    <w:rsid w:val="001627CF"/>
    <w:rsid w:val="00162816"/>
    <w:rsid w:val="00162943"/>
    <w:rsid w:val="00162AF1"/>
    <w:rsid w:val="00162B6C"/>
    <w:rsid w:val="00162E67"/>
    <w:rsid w:val="00163196"/>
    <w:rsid w:val="001632F7"/>
    <w:rsid w:val="001634A9"/>
    <w:rsid w:val="00163F9F"/>
    <w:rsid w:val="00164117"/>
    <w:rsid w:val="00164133"/>
    <w:rsid w:val="001643E2"/>
    <w:rsid w:val="001647A3"/>
    <w:rsid w:val="00164933"/>
    <w:rsid w:val="00164B59"/>
    <w:rsid w:val="00164B98"/>
    <w:rsid w:val="00164FC6"/>
    <w:rsid w:val="0016500D"/>
    <w:rsid w:val="00165048"/>
    <w:rsid w:val="0016569B"/>
    <w:rsid w:val="00165FA9"/>
    <w:rsid w:val="0016645F"/>
    <w:rsid w:val="00166A78"/>
    <w:rsid w:val="00167537"/>
    <w:rsid w:val="0016771D"/>
    <w:rsid w:val="00167895"/>
    <w:rsid w:val="0017001C"/>
    <w:rsid w:val="001702C4"/>
    <w:rsid w:val="0017036C"/>
    <w:rsid w:val="00170826"/>
    <w:rsid w:val="001709D5"/>
    <w:rsid w:val="00170CFB"/>
    <w:rsid w:val="0017129E"/>
    <w:rsid w:val="00171460"/>
    <w:rsid w:val="00171844"/>
    <w:rsid w:val="001725BB"/>
    <w:rsid w:val="001725D7"/>
    <w:rsid w:val="00172740"/>
    <w:rsid w:val="001728B6"/>
    <w:rsid w:val="00172FC7"/>
    <w:rsid w:val="00173396"/>
    <w:rsid w:val="00173427"/>
    <w:rsid w:val="0017375B"/>
    <w:rsid w:val="00173914"/>
    <w:rsid w:val="001740FD"/>
    <w:rsid w:val="0017414E"/>
    <w:rsid w:val="001746F0"/>
    <w:rsid w:val="001749A8"/>
    <w:rsid w:val="00174B80"/>
    <w:rsid w:val="00175025"/>
    <w:rsid w:val="00175497"/>
    <w:rsid w:val="0017555E"/>
    <w:rsid w:val="001757E7"/>
    <w:rsid w:val="00175D19"/>
    <w:rsid w:val="001762C9"/>
    <w:rsid w:val="00176393"/>
    <w:rsid w:val="00176876"/>
    <w:rsid w:val="00176B14"/>
    <w:rsid w:val="00176CDE"/>
    <w:rsid w:val="00176D14"/>
    <w:rsid w:val="00176DBC"/>
    <w:rsid w:val="00176EDF"/>
    <w:rsid w:val="00176FEF"/>
    <w:rsid w:val="001778C1"/>
    <w:rsid w:val="00177B46"/>
    <w:rsid w:val="00177C92"/>
    <w:rsid w:val="0018077F"/>
    <w:rsid w:val="001809E1"/>
    <w:rsid w:val="00180A21"/>
    <w:rsid w:val="00180D80"/>
    <w:rsid w:val="0018119F"/>
    <w:rsid w:val="0018141C"/>
    <w:rsid w:val="001817DF"/>
    <w:rsid w:val="00181933"/>
    <w:rsid w:val="00181D6B"/>
    <w:rsid w:val="00181E3E"/>
    <w:rsid w:val="00181E44"/>
    <w:rsid w:val="00182224"/>
    <w:rsid w:val="00182564"/>
    <w:rsid w:val="0018288D"/>
    <w:rsid w:val="00182B43"/>
    <w:rsid w:val="00182F24"/>
    <w:rsid w:val="001834FE"/>
    <w:rsid w:val="00183635"/>
    <w:rsid w:val="0018393B"/>
    <w:rsid w:val="00184693"/>
    <w:rsid w:val="00184EF2"/>
    <w:rsid w:val="001856CC"/>
    <w:rsid w:val="0018590B"/>
    <w:rsid w:val="00185EC9"/>
    <w:rsid w:val="0018603F"/>
    <w:rsid w:val="001862CB"/>
    <w:rsid w:val="001863CD"/>
    <w:rsid w:val="001865F1"/>
    <w:rsid w:val="001869F9"/>
    <w:rsid w:val="00187000"/>
    <w:rsid w:val="00187146"/>
    <w:rsid w:val="001871BD"/>
    <w:rsid w:val="0018728A"/>
    <w:rsid w:val="00187B9B"/>
    <w:rsid w:val="001902B0"/>
    <w:rsid w:val="001907F9"/>
    <w:rsid w:val="00190804"/>
    <w:rsid w:val="0019093B"/>
    <w:rsid w:val="001914D3"/>
    <w:rsid w:val="00191592"/>
    <w:rsid w:val="00191A36"/>
    <w:rsid w:val="00191BD2"/>
    <w:rsid w:val="00192526"/>
    <w:rsid w:val="001933D3"/>
    <w:rsid w:val="0019345A"/>
    <w:rsid w:val="0019346C"/>
    <w:rsid w:val="001935EC"/>
    <w:rsid w:val="00193BB6"/>
    <w:rsid w:val="00193D25"/>
    <w:rsid w:val="001940A2"/>
    <w:rsid w:val="00194112"/>
    <w:rsid w:val="0019433B"/>
    <w:rsid w:val="00194664"/>
    <w:rsid w:val="0019486D"/>
    <w:rsid w:val="001948CD"/>
    <w:rsid w:val="0019506A"/>
    <w:rsid w:val="001960FF"/>
    <w:rsid w:val="0019655F"/>
    <w:rsid w:val="0019659D"/>
    <w:rsid w:val="00196F4B"/>
    <w:rsid w:val="001972F3"/>
    <w:rsid w:val="00197804"/>
    <w:rsid w:val="001978C2"/>
    <w:rsid w:val="001979F2"/>
    <w:rsid w:val="00197C3F"/>
    <w:rsid w:val="001A0740"/>
    <w:rsid w:val="001A0BCF"/>
    <w:rsid w:val="001A0CD3"/>
    <w:rsid w:val="001A0D92"/>
    <w:rsid w:val="001A0F79"/>
    <w:rsid w:val="001A0FE8"/>
    <w:rsid w:val="001A1371"/>
    <w:rsid w:val="001A15C7"/>
    <w:rsid w:val="001A1747"/>
    <w:rsid w:val="001A1960"/>
    <w:rsid w:val="001A1C29"/>
    <w:rsid w:val="001A1C63"/>
    <w:rsid w:val="001A1D84"/>
    <w:rsid w:val="001A1FA3"/>
    <w:rsid w:val="001A2538"/>
    <w:rsid w:val="001A259B"/>
    <w:rsid w:val="001A275F"/>
    <w:rsid w:val="001A2C32"/>
    <w:rsid w:val="001A2DD5"/>
    <w:rsid w:val="001A30C7"/>
    <w:rsid w:val="001A31E5"/>
    <w:rsid w:val="001A31EB"/>
    <w:rsid w:val="001A3463"/>
    <w:rsid w:val="001A36A1"/>
    <w:rsid w:val="001A39AF"/>
    <w:rsid w:val="001A3C03"/>
    <w:rsid w:val="001A3E47"/>
    <w:rsid w:val="001A4057"/>
    <w:rsid w:val="001A4256"/>
    <w:rsid w:val="001A44C5"/>
    <w:rsid w:val="001A49C4"/>
    <w:rsid w:val="001A4A7B"/>
    <w:rsid w:val="001A4AAE"/>
    <w:rsid w:val="001A4C26"/>
    <w:rsid w:val="001A4E4A"/>
    <w:rsid w:val="001A4F9B"/>
    <w:rsid w:val="001A530B"/>
    <w:rsid w:val="001A55FF"/>
    <w:rsid w:val="001A58AB"/>
    <w:rsid w:val="001A5955"/>
    <w:rsid w:val="001A5B99"/>
    <w:rsid w:val="001A5D77"/>
    <w:rsid w:val="001A616C"/>
    <w:rsid w:val="001A6380"/>
    <w:rsid w:val="001A6489"/>
    <w:rsid w:val="001A693E"/>
    <w:rsid w:val="001A6CAA"/>
    <w:rsid w:val="001A7738"/>
    <w:rsid w:val="001A78BD"/>
    <w:rsid w:val="001A7A27"/>
    <w:rsid w:val="001B01FE"/>
    <w:rsid w:val="001B0A6A"/>
    <w:rsid w:val="001B132C"/>
    <w:rsid w:val="001B1501"/>
    <w:rsid w:val="001B1700"/>
    <w:rsid w:val="001B1ED0"/>
    <w:rsid w:val="001B1FB0"/>
    <w:rsid w:val="001B2113"/>
    <w:rsid w:val="001B2282"/>
    <w:rsid w:val="001B24E5"/>
    <w:rsid w:val="001B257E"/>
    <w:rsid w:val="001B2683"/>
    <w:rsid w:val="001B2782"/>
    <w:rsid w:val="001B287F"/>
    <w:rsid w:val="001B296A"/>
    <w:rsid w:val="001B2B64"/>
    <w:rsid w:val="001B2C21"/>
    <w:rsid w:val="001B2D51"/>
    <w:rsid w:val="001B2DB1"/>
    <w:rsid w:val="001B30E8"/>
    <w:rsid w:val="001B32D8"/>
    <w:rsid w:val="001B38EB"/>
    <w:rsid w:val="001B3979"/>
    <w:rsid w:val="001B3DE2"/>
    <w:rsid w:val="001B3E01"/>
    <w:rsid w:val="001B3F96"/>
    <w:rsid w:val="001B3FD7"/>
    <w:rsid w:val="001B3FFB"/>
    <w:rsid w:val="001B41CE"/>
    <w:rsid w:val="001B4328"/>
    <w:rsid w:val="001B458F"/>
    <w:rsid w:val="001B47A9"/>
    <w:rsid w:val="001B4867"/>
    <w:rsid w:val="001B4ABA"/>
    <w:rsid w:val="001B510B"/>
    <w:rsid w:val="001B5C55"/>
    <w:rsid w:val="001B5D92"/>
    <w:rsid w:val="001B60CE"/>
    <w:rsid w:val="001B61EB"/>
    <w:rsid w:val="001B6469"/>
    <w:rsid w:val="001B647D"/>
    <w:rsid w:val="001B6BD9"/>
    <w:rsid w:val="001B6D4B"/>
    <w:rsid w:val="001B70D4"/>
    <w:rsid w:val="001B7244"/>
    <w:rsid w:val="001B72DE"/>
    <w:rsid w:val="001B79CD"/>
    <w:rsid w:val="001B7A3B"/>
    <w:rsid w:val="001B7B6C"/>
    <w:rsid w:val="001B7C28"/>
    <w:rsid w:val="001B7E72"/>
    <w:rsid w:val="001C024C"/>
    <w:rsid w:val="001C0C3D"/>
    <w:rsid w:val="001C1033"/>
    <w:rsid w:val="001C10FF"/>
    <w:rsid w:val="001C1271"/>
    <w:rsid w:val="001C1275"/>
    <w:rsid w:val="001C1BF3"/>
    <w:rsid w:val="001C1C7E"/>
    <w:rsid w:val="001C238B"/>
    <w:rsid w:val="001C2425"/>
    <w:rsid w:val="001C2477"/>
    <w:rsid w:val="001C26BF"/>
    <w:rsid w:val="001C27DB"/>
    <w:rsid w:val="001C34CE"/>
    <w:rsid w:val="001C39A3"/>
    <w:rsid w:val="001C3B2D"/>
    <w:rsid w:val="001C3F29"/>
    <w:rsid w:val="001C4458"/>
    <w:rsid w:val="001C4A3E"/>
    <w:rsid w:val="001C4B5A"/>
    <w:rsid w:val="001C4DA1"/>
    <w:rsid w:val="001C5317"/>
    <w:rsid w:val="001C539B"/>
    <w:rsid w:val="001C54C0"/>
    <w:rsid w:val="001C559D"/>
    <w:rsid w:val="001C5A27"/>
    <w:rsid w:val="001C5A7D"/>
    <w:rsid w:val="001C5A8A"/>
    <w:rsid w:val="001C5E78"/>
    <w:rsid w:val="001C62DE"/>
    <w:rsid w:val="001C6A9A"/>
    <w:rsid w:val="001C6BA4"/>
    <w:rsid w:val="001C7AA4"/>
    <w:rsid w:val="001C7B67"/>
    <w:rsid w:val="001D0027"/>
    <w:rsid w:val="001D0081"/>
    <w:rsid w:val="001D0116"/>
    <w:rsid w:val="001D02CD"/>
    <w:rsid w:val="001D0609"/>
    <w:rsid w:val="001D098C"/>
    <w:rsid w:val="001D0BA5"/>
    <w:rsid w:val="001D0C0A"/>
    <w:rsid w:val="001D0C6B"/>
    <w:rsid w:val="001D0DB1"/>
    <w:rsid w:val="001D1501"/>
    <w:rsid w:val="001D1870"/>
    <w:rsid w:val="001D19CA"/>
    <w:rsid w:val="001D236E"/>
    <w:rsid w:val="001D2618"/>
    <w:rsid w:val="001D2956"/>
    <w:rsid w:val="001D346B"/>
    <w:rsid w:val="001D3692"/>
    <w:rsid w:val="001D36B5"/>
    <w:rsid w:val="001D3836"/>
    <w:rsid w:val="001D38AE"/>
    <w:rsid w:val="001D3BAD"/>
    <w:rsid w:val="001D3D42"/>
    <w:rsid w:val="001D426B"/>
    <w:rsid w:val="001D44F6"/>
    <w:rsid w:val="001D45E8"/>
    <w:rsid w:val="001D4AB0"/>
    <w:rsid w:val="001D513F"/>
    <w:rsid w:val="001D54C3"/>
    <w:rsid w:val="001D5AB3"/>
    <w:rsid w:val="001D5E2D"/>
    <w:rsid w:val="001D62F4"/>
    <w:rsid w:val="001D66BF"/>
    <w:rsid w:val="001D67EB"/>
    <w:rsid w:val="001D6DAD"/>
    <w:rsid w:val="001D6EEA"/>
    <w:rsid w:val="001D7530"/>
    <w:rsid w:val="001D75CC"/>
    <w:rsid w:val="001D7786"/>
    <w:rsid w:val="001D7899"/>
    <w:rsid w:val="001E0041"/>
    <w:rsid w:val="001E0309"/>
    <w:rsid w:val="001E0382"/>
    <w:rsid w:val="001E07F9"/>
    <w:rsid w:val="001E0898"/>
    <w:rsid w:val="001E0AE3"/>
    <w:rsid w:val="001E0E2A"/>
    <w:rsid w:val="001E10B3"/>
    <w:rsid w:val="001E130F"/>
    <w:rsid w:val="001E144A"/>
    <w:rsid w:val="001E1479"/>
    <w:rsid w:val="001E1735"/>
    <w:rsid w:val="001E1A61"/>
    <w:rsid w:val="001E1A99"/>
    <w:rsid w:val="001E1AD1"/>
    <w:rsid w:val="001E1C8A"/>
    <w:rsid w:val="001E1DE6"/>
    <w:rsid w:val="001E1F4F"/>
    <w:rsid w:val="001E2023"/>
    <w:rsid w:val="001E211F"/>
    <w:rsid w:val="001E2696"/>
    <w:rsid w:val="001E2925"/>
    <w:rsid w:val="001E2C2D"/>
    <w:rsid w:val="001E2F09"/>
    <w:rsid w:val="001E2F55"/>
    <w:rsid w:val="001E35F0"/>
    <w:rsid w:val="001E3719"/>
    <w:rsid w:val="001E3DF5"/>
    <w:rsid w:val="001E3DF7"/>
    <w:rsid w:val="001E408A"/>
    <w:rsid w:val="001E4A6F"/>
    <w:rsid w:val="001E4F08"/>
    <w:rsid w:val="001E52CB"/>
    <w:rsid w:val="001E535E"/>
    <w:rsid w:val="001E5EB3"/>
    <w:rsid w:val="001E63E4"/>
    <w:rsid w:val="001E65B0"/>
    <w:rsid w:val="001E6A35"/>
    <w:rsid w:val="001E6AFC"/>
    <w:rsid w:val="001E6B58"/>
    <w:rsid w:val="001E6DBB"/>
    <w:rsid w:val="001E6F64"/>
    <w:rsid w:val="001E7017"/>
    <w:rsid w:val="001E718B"/>
    <w:rsid w:val="001E790F"/>
    <w:rsid w:val="001E7B35"/>
    <w:rsid w:val="001E7F70"/>
    <w:rsid w:val="001F03A8"/>
    <w:rsid w:val="001F069A"/>
    <w:rsid w:val="001F0ABF"/>
    <w:rsid w:val="001F0AC7"/>
    <w:rsid w:val="001F0BD0"/>
    <w:rsid w:val="001F0DF0"/>
    <w:rsid w:val="001F1616"/>
    <w:rsid w:val="001F18CF"/>
    <w:rsid w:val="001F1A34"/>
    <w:rsid w:val="001F1C7B"/>
    <w:rsid w:val="001F209C"/>
    <w:rsid w:val="001F22CE"/>
    <w:rsid w:val="001F29D1"/>
    <w:rsid w:val="001F2C62"/>
    <w:rsid w:val="001F2DCC"/>
    <w:rsid w:val="001F2ED0"/>
    <w:rsid w:val="001F2FE2"/>
    <w:rsid w:val="001F3206"/>
    <w:rsid w:val="001F3262"/>
    <w:rsid w:val="001F34C5"/>
    <w:rsid w:val="001F3578"/>
    <w:rsid w:val="001F35EE"/>
    <w:rsid w:val="001F3615"/>
    <w:rsid w:val="001F3952"/>
    <w:rsid w:val="001F3979"/>
    <w:rsid w:val="001F3D28"/>
    <w:rsid w:val="001F3D53"/>
    <w:rsid w:val="001F4171"/>
    <w:rsid w:val="001F4AFF"/>
    <w:rsid w:val="001F4C59"/>
    <w:rsid w:val="001F54A5"/>
    <w:rsid w:val="001F54F9"/>
    <w:rsid w:val="001F5B21"/>
    <w:rsid w:val="001F5B39"/>
    <w:rsid w:val="001F5F6E"/>
    <w:rsid w:val="001F60C5"/>
    <w:rsid w:val="001F6868"/>
    <w:rsid w:val="001F6AE8"/>
    <w:rsid w:val="001F7047"/>
    <w:rsid w:val="001F7751"/>
    <w:rsid w:val="001F77E8"/>
    <w:rsid w:val="001F7E4E"/>
    <w:rsid w:val="001F7F73"/>
    <w:rsid w:val="001F7F96"/>
    <w:rsid w:val="00200041"/>
    <w:rsid w:val="002000D7"/>
    <w:rsid w:val="00200298"/>
    <w:rsid w:val="0020099C"/>
    <w:rsid w:val="00201133"/>
    <w:rsid w:val="002017DF"/>
    <w:rsid w:val="0020199E"/>
    <w:rsid w:val="00201AC9"/>
    <w:rsid w:val="00201ADC"/>
    <w:rsid w:val="00201FA0"/>
    <w:rsid w:val="00202101"/>
    <w:rsid w:val="002024F0"/>
    <w:rsid w:val="00202A96"/>
    <w:rsid w:val="00202DC0"/>
    <w:rsid w:val="0020305D"/>
    <w:rsid w:val="00203093"/>
    <w:rsid w:val="00203214"/>
    <w:rsid w:val="00203289"/>
    <w:rsid w:val="00203395"/>
    <w:rsid w:val="002035B8"/>
    <w:rsid w:val="00203708"/>
    <w:rsid w:val="0020394A"/>
    <w:rsid w:val="00204043"/>
    <w:rsid w:val="002043D5"/>
    <w:rsid w:val="00204C52"/>
    <w:rsid w:val="00205128"/>
    <w:rsid w:val="002055A9"/>
    <w:rsid w:val="00205853"/>
    <w:rsid w:val="00205C39"/>
    <w:rsid w:val="002061DA"/>
    <w:rsid w:val="002063C1"/>
    <w:rsid w:val="00206638"/>
    <w:rsid w:val="0020693B"/>
    <w:rsid w:val="0020711B"/>
    <w:rsid w:val="00207CB2"/>
    <w:rsid w:val="00210006"/>
    <w:rsid w:val="00210310"/>
    <w:rsid w:val="002104BE"/>
    <w:rsid w:val="002104F2"/>
    <w:rsid w:val="002104F7"/>
    <w:rsid w:val="002106E7"/>
    <w:rsid w:val="00210B7E"/>
    <w:rsid w:val="00210EBE"/>
    <w:rsid w:val="00211056"/>
    <w:rsid w:val="002111E4"/>
    <w:rsid w:val="002118DB"/>
    <w:rsid w:val="00211B08"/>
    <w:rsid w:val="00211D8F"/>
    <w:rsid w:val="00212164"/>
    <w:rsid w:val="0021258E"/>
    <w:rsid w:val="00212617"/>
    <w:rsid w:val="00212CA1"/>
    <w:rsid w:val="00212D6B"/>
    <w:rsid w:val="00213143"/>
    <w:rsid w:val="0021371B"/>
    <w:rsid w:val="002137A5"/>
    <w:rsid w:val="002138F6"/>
    <w:rsid w:val="002139C5"/>
    <w:rsid w:val="00214CC2"/>
    <w:rsid w:val="00214D73"/>
    <w:rsid w:val="00214DC9"/>
    <w:rsid w:val="00214FB0"/>
    <w:rsid w:val="00214FD6"/>
    <w:rsid w:val="0021520A"/>
    <w:rsid w:val="002155E0"/>
    <w:rsid w:val="0021599D"/>
    <w:rsid w:val="00215B5F"/>
    <w:rsid w:val="00215FA1"/>
    <w:rsid w:val="0021606D"/>
    <w:rsid w:val="00216365"/>
    <w:rsid w:val="0021659D"/>
    <w:rsid w:val="00216B05"/>
    <w:rsid w:val="00216C70"/>
    <w:rsid w:val="00216CF4"/>
    <w:rsid w:val="00216E9A"/>
    <w:rsid w:val="002172D3"/>
    <w:rsid w:val="00217303"/>
    <w:rsid w:val="00217627"/>
    <w:rsid w:val="00217807"/>
    <w:rsid w:val="0021791C"/>
    <w:rsid w:val="00217934"/>
    <w:rsid w:val="002204CA"/>
    <w:rsid w:val="00220717"/>
    <w:rsid w:val="002207F2"/>
    <w:rsid w:val="0022139A"/>
    <w:rsid w:val="00221684"/>
    <w:rsid w:val="0022226B"/>
    <w:rsid w:val="00222276"/>
    <w:rsid w:val="0022267E"/>
    <w:rsid w:val="00222977"/>
    <w:rsid w:val="00222D7B"/>
    <w:rsid w:val="00223518"/>
    <w:rsid w:val="002237E9"/>
    <w:rsid w:val="0022390F"/>
    <w:rsid w:val="00223B98"/>
    <w:rsid w:val="00223F8D"/>
    <w:rsid w:val="00223FB9"/>
    <w:rsid w:val="0022426F"/>
    <w:rsid w:val="00224837"/>
    <w:rsid w:val="00224BE1"/>
    <w:rsid w:val="00225184"/>
    <w:rsid w:val="002254C6"/>
    <w:rsid w:val="00225964"/>
    <w:rsid w:val="00225C20"/>
    <w:rsid w:val="00225D96"/>
    <w:rsid w:val="00225F02"/>
    <w:rsid w:val="00225F5B"/>
    <w:rsid w:val="00225FB2"/>
    <w:rsid w:val="0022658D"/>
    <w:rsid w:val="00226D7D"/>
    <w:rsid w:val="0022743F"/>
    <w:rsid w:val="0022745A"/>
    <w:rsid w:val="00227879"/>
    <w:rsid w:val="00227920"/>
    <w:rsid w:val="00227F74"/>
    <w:rsid w:val="002302FE"/>
    <w:rsid w:val="00230745"/>
    <w:rsid w:val="00230AD8"/>
    <w:rsid w:val="002310DA"/>
    <w:rsid w:val="00231C00"/>
    <w:rsid w:val="00231DDC"/>
    <w:rsid w:val="00231E67"/>
    <w:rsid w:val="0023252D"/>
    <w:rsid w:val="00232E73"/>
    <w:rsid w:val="00233476"/>
    <w:rsid w:val="00233977"/>
    <w:rsid w:val="00233B2F"/>
    <w:rsid w:val="00233D00"/>
    <w:rsid w:val="0023411B"/>
    <w:rsid w:val="00234177"/>
    <w:rsid w:val="002345E4"/>
    <w:rsid w:val="00234609"/>
    <w:rsid w:val="00235353"/>
    <w:rsid w:val="002359D1"/>
    <w:rsid w:val="00235F31"/>
    <w:rsid w:val="00236843"/>
    <w:rsid w:val="00236CEA"/>
    <w:rsid w:val="00236E89"/>
    <w:rsid w:val="00236EB5"/>
    <w:rsid w:val="0023716C"/>
    <w:rsid w:val="002372D9"/>
    <w:rsid w:val="002373C6"/>
    <w:rsid w:val="002376AB"/>
    <w:rsid w:val="002378DD"/>
    <w:rsid w:val="00237A36"/>
    <w:rsid w:val="00237ACE"/>
    <w:rsid w:val="00237C35"/>
    <w:rsid w:val="00240E4F"/>
    <w:rsid w:val="002410D3"/>
    <w:rsid w:val="0024130A"/>
    <w:rsid w:val="0024132C"/>
    <w:rsid w:val="0024152D"/>
    <w:rsid w:val="002416AC"/>
    <w:rsid w:val="00241868"/>
    <w:rsid w:val="00241BAC"/>
    <w:rsid w:val="00241C0F"/>
    <w:rsid w:val="00241F21"/>
    <w:rsid w:val="00241F2B"/>
    <w:rsid w:val="00241FDE"/>
    <w:rsid w:val="00242291"/>
    <w:rsid w:val="00242D58"/>
    <w:rsid w:val="00242DDD"/>
    <w:rsid w:val="00243202"/>
    <w:rsid w:val="002434FF"/>
    <w:rsid w:val="002435B8"/>
    <w:rsid w:val="00243D2F"/>
    <w:rsid w:val="0024492C"/>
    <w:rsid w:val="00244F08"/>
    <w:rsid w:val="00245102"/>
    <w:rsid w:val="0024538F"/>
    <w:rsid w:val="002454CE"/>
    <w:rsid w:val="00245B8A"/>
    <w:rsid w:val="00245C9E"/>
    <w:rsid w:val="002463CF"/>
    <w:rsid w:val="00246EB4"/>
    <w:rsid w:val="00246EE4"/>
    <w:rsid w:val="00246F92"/>
    <w:rsid w:val="002473F9"/>
    <w:rsid w:val="00247441"/>
    <w:rsid w:val="002476E9"/>
    <w:rsid w:val="00247BEC"/>
    <w:rsid w:val="00247DB7"/>
    <w:rsid w:val="00247E6B"/>
    <w:rsid w:val="00250390"/>
    <w:rsid w:val="00250475"/>
    <w:rsid w:val="002504C4"/>
    <w:rsid w:val="00250B7F"/>
    <w:rsid w:val="002515CE"/>
    <w:rsid w:val="002517C8"/>
    <w:rsid w:val="002518DD"/>
    <w:rsid w:val="00251901"/>
    <w:rsid w:val="00251919"/>
    <w:rsid w:val="0025197A"/>
    <w:rsid w:val="0025225F"/>
    <w:rsid w:val="002526AA"/>
    <w:rsid w:val="002529C2"/>
    <w:rsid w:val="00252BB5"/>
    <w:rsid w:val="00252C7A"/>
    <w:rsid w:val="002532AD"/>
    <w:rsid w:val="002539AA"/>
    <w:rsid w:val="00253D7C"/>
    <w:rsid w:val="00254357"/>
    <w:rsid w:val="00254905"/>
    <w:rsid w:val="00254A53"/>
    <w:rsid w:val="00254DD0"/>
    <w:rsid w:val="00255189"/>
    <w:rsid w:val="00255489"/>
    <w:rsid w:val="002565F7"/>
    <w:rsid w:val="00256F4B"/>
    <w:rsid w:val="002576DA"/>
    <w:rsid w:val="00257CD3"/>
    <w:rsid w:val="00260204"/>
    <w:rsid w:val="00260AC9"/>
    <w:rsid w:val="00261332"/>
    <w:rsid w:val="002617CF"/>
    <w:rsid w:val="002617ED"/>
    <w:rsid w:val="002618B0"/>
    <w:rsid w:val="00261F5C"/>
    <w:rsid w:val="00261F8B"/>
    <w:rsid w:val="00262572"/>
    <w:rsid w:val="00262DF2"/>
    <w:rsid w:val="002639C9"/>
    <w:rsid w:val="00263AF7"/>
    <w:rsid w:val="00264264"/>
    <w:rsid w:val="002642A8"/>
    <w:rsid w:val="00264431"/>
    <w:rsid w:val="0026453D"/>
    <w:rsid w:val="00264AC2"/>
    <w:rsid w:val="00264C94"/>
    <w:rsid w:val="00264DE9"/>
    <w:rsid w:val="00264FC5"/>
    <w:rsid w:val="00265994"/>
    <w:rsid w:val="00265CAB"/>
    <w:rsid w:val="00265D5A"/>
    <w:rsid w:val="00266057"/>
    <w:rsid w:val="00266F5A"/>
    <w:rsid w:val="00266F5C"/>
    <w:rsid w:val="002671F2"/>
    <w:rsid w:val="002673BA"/>
    <w:rsid w:val="00267446"/>
    <w:rsid w:val="002674BE"/>
    <w:rsid w:val="002675BF"/>
    <w:rsid w:val="002675FD"/>
    <w:rsid w:val="00267760"/>
    <w:rsid w:val="002679DE"/>
    <w:rsid w:val="00267BFF"/>
    <w:rsid w:val="00267E95"/>
    <w:rsid w:val="00270006"/>
    <w:rsid w:val="002703CE"/>
    <w:rsid w:val="00270691"/>
    <w:rsid w:val="00271296"/>
    <w:rsid w:val="0027196C"/>
    <w:rsid w:val="00271C71"/>
    <w:rsid w:val="00271CE9"/>
    <w:rsid w:val="00271E38"/>
    <w:rsid w:val="00271F03"/>
    <w:rsid w:val="002722F8"/>
    <w:rsid w:val="00272465"/>
    <w:rsid w:val="00272614"/>
    <w:rsid w:val="002727BD"/>
    <w:rsid w:val="00272BA5"/>
    <w:rsid w:val="00272DA5"/>
    <w:rsid w:val="00273281"/>
    <w:rsid w:val="002732DE"/>
    <w:rsid w:val="0027344B"/>
    <w:rsid w:val="002738B6"/>
    <w:rsid w:val="002739F1"/>
    <w:rsid w:val="00273DE3"/>
    <w:rsid w:val="002743C1"/>
    <w:rsid w:val="002756D0"/>
    <w:rsid w:val="002759CE"/>
    <w:rsid w:val="00275B61"/>
    <w:rsid w:val="002764FE"/>
    <w:rsid w:val="0027670E"/>
    <w:rsid w:val="00276B29"/>
    <w:rsid w:val="00277166"/>
    <w:rsid w:val="002775FC"/>
    <w:rsid w:val="0027778F"/>
    <w:rsid w:val="00277916"/>
    <w:rsid w:val="00277BCF"/>
    <w:rsid w:val="00277D37"/>
    <w:rsid w:val="00277DCC"/>
    <w:rsid w:val="00280993"/>
    <w:rsid w:val="00280A87"/>
    <w:rsid w:val="00280D9B"/>
    <w:rsid w:val="002810C7"/>
    <w:rsid w:val="002811D0"/>
    <w:rsid w:val="0028173E"/>
    <w:rsid w:val="00281A8F"/>
    <w:rsid w:val="00281CEE"/>
    <w:rsid w:val="00281D09"/>
    <w:rsid w:val="002827AA"/>
    <w:rsid w:val="00282D25"/>
    <w:rsid w:val="00282D5F"/>
    <w:rsid w:val="00283583"/>
    <w:rsid w:val="00283A17"/>
    <w:rsid w:val="00283C37"/>
    <w:rsid w:val="00283C9E"/>
    <w:rsid w:val="00285046"/>
    <w:rsid w:val="00285121"/>
    <w:rsid w:val="00285428"/>
    <w:rsid w:val="00285696"/>
    <w:rsid w:val="00285912"/>
    <w:rsid w:val="00285DC7"/>
    <w:rsid w:val="00285F76"/>
    <w:rsid w:val="00286101"/>
    <w:rsid w:val="0028611C"/>
    <w:rsid w:val="0028682A"/>
    <w:rsid w:val="00286977"/>
    <w:rsid w:val="00286984"/>
    <w:rsid w:val="00287081"/>
    <w:rsid w:val="002878A0"/>
    <w:rsid w:val="00287A4E"/>
    <w:rsid w:val="002904A7"/>
    <w:rsid w:val="0029090D"/>
    <w:rsid w:val="0029098E"/>
    <w:rsid w:val="00290F03"/>
    <w:rsid w:val="00290F5A"/>
    <w:rsid w:val="00290FB2"/>
    <w:rsid w:val="002918CA"/>
    <w:rsid w:val="00291A03"/>
    <w:rsid w:val="00291B12"/>
    <w:rsid w:val="002922F3"/>
    <w:rsid w:val="00292320"/>
    <w:rsid w:val="002927B4"/>
    <w:rsid w:val="002927CF"/>
    <w:rsid w:val="00292CDE"/>
    <w:rsid w:val="00292E7B"/>
    <w:rsid w:val="002931D3"/>
    <w:rsid w:val="00293227"/>
    <w:rsid w:val="00293264"/>
    <w:rsid w:val="0029396F"/>
    <w:rsid w:val="00294392"/>
    <w:rsid w:val="002944D4"/>
    <w:rsid w:val="002945CD"/>
    <w:rsid w:val="00294727"/>
    <w:rsid w:val="002947CF"/>
    <w:rsid w:val="002948BE"/>
    <w:rsid w:val="00294A61"/>
    <w:rsid w:val="00294AF1"/>
    <w:rsid w:val="00295241"/>
    <w:rsid w:val="00295470"/>
    <w:rsid w:val="00295775"/>
    <w:rsid w:val="0029597E"/>
    <w:rsid w:val="00295E2A"/>
    <w:rsid w:val="00295EAF"/>
    <w:rsid w:val="00296049"/>
    <w:rsid w:val="002963D9"/>
    <w:rsid w:val="002965D8"/>
    <w:rsid w:val="0029697D"/>
    <w:rsid w:val="00296B9F"/>
    <w:rsid w:val="00296C70"/>
    <w:rsid w:val="00296E8B"/>
    <w:rsid w:val="00297334"/>
    <w:rsid w:val="00297735"/>
    <w:rsid w:val="00297AD0"/>
    <w:rsid w:val="00297F16"/>
    <w:rsid w:val="002A0659"/>
    <w:rsid w:val="002A072F"/>
    <w:rsid w:val="002A1086"/>
    <w:rsid w:val="002A150A"/>
    <w:rsid w:val="002A165C"/>
    <w:rsid w:val="002A21ED"/>
    <w:rsid w:val="002A2667"/>
    <w:rsid w:val="002A26E0"/>
    <w:rsid w:val="002A2733"/>
    <w:rsid w:val="002A275C"/>
    <w:rsid w:val="002A278E"/>
    <w:rsid w:val="002A2B10"/>
    <w:rsid w:val="002A2C4C"/>
    <w:rsid w:val="002A2DAE"/>
    <w:rsid w:val="002A3462"/>
    <w:rsid w:val="002A38E0"/>
    <w:rsid w:val="002A3A5F"/>
    <w:rsid w:val="002A3B70"/>
    <w:rsid w:val="002A462D"/>
    <w:rsid w:val="002A46AA"/>
    <w:rsid w:val="002A4A78"/>
    <w:rsid w:val="002A4D0F"/>
    <w:rsid w:val="002A4D2F"/>
    <w:rsid w:val="002A50DE"/>
    <w:rsid w:val="002A51DA"/>
    <w:rsid w:val="002A5513"/>
    <w:rsid w:val="002A5563"/>
    <w:rsid w:val="002A562A"/>
    <w:rsid w:val="002A5833"/>
    <w:rsid w:val="002A58C1"/>
    <w:rsid w:val="002A58FF"/>
    <w:rsid w:val="002A64F9"/>
    <w:rsid w:val="002A67A1"/>
    <w:rsid w:val="002A6DD1"/>
    <w:rsid w:val="002B00BF"/>
    <w:rsid w:val="002B01C6"/>
    <w:rsid w:val="002B02B4"/>
    <w:rsid w:val="002B0649"/>
    <w:rsid w:val="002B0686"/>
    <w:rsid w:val="002B071B"/>
    <w:rsid w:val="002B0B6C"/>
    <w:rsid w:val="002B1057"/>
    <w:rsid w:val="002B120C"/>
    <w:rsid w:val="002B1802"/>
    <w:rsid w:val="002B1C45"/>
    <w:rsid w:val="002B1C82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4EF8"/>
    <w:rsid w:val="002B5A6A"/>
    <w:rsid w:val="002B5B5F"/>
    <w:rsid w:val="002B5C74"/>
    <w:rsid w:val="002B5D50"/>
    <w:rsid w:val="002B62AE"/>
    <w:rsid w:val="002B62DB"/>
    <w:rsid w:val="002B63D9"/>
    <w:rsid w:val="002B6488"/>
    <w:rsid w:val="002B6767"/>
    <w:rsid w:val="002B6A72"/>
    <w:rsid w:val="002B6A74"/>
    <w:rsid w:val="002B6D2F"/>
    <w:rsid w:val="002B6F36"/>
    <w:rsid w:val="002B7510"/>
    <w:rsid w:val="002B7591"/>
    <w:rsid w:val="002B768B"/>
    <w:rsid w:val="002B7E24"/>
    <w:rsid w:val="002B7EFE"/>
    <w:rsid w:val="002B7FC7"/>
    <w:rsid w:val="002C04CB"/>
    <w:rsid w:val="002C04EF"/>
    <w:rsid w:val="002C0AD9"/>
    <w:rsid w:val="002C0E9D"/>
    <w:rsid w:val="002C13D6"/>
    <w:rsid w:val="002C148A"/>
    <w:rsid w:val="002C1791"/>
    <w:rsid w:val="002C18BD"/>
    <w:rsid w:val="002C1D77"/>
    <w:rsid w:val="002C1DD1"/>
    <w:rsid w:val="002C1F4E"/>
    <w:rsid w:val="002C1FB4"/>
    <w:rsid w:val="002C224A"/>
    <w:rsid w:val="002C23F8"/>
    <w:rsid w:val="002C247F"/>
    <w:rsid w:val="002C275B"/>
    <w:rsid w:val="002C28AD"/>
    <w:rsid w:val="002C29F4"/>
    <w:rsid w:val="002C2B2D"/>
    <w:rsid w:val="002C2C26"/>
    <w:rsid w:val="002C2C89"/>
    <w:rsid w:val="002C3160"/>
    <w:rsid w:val="002C359F"/>
    <w:rsid w:val="002C35FC"/>
    <w:rsid w:val="002C3611"/>
    <w:rsid w:val="002C3779"/>
    <w:rsid w:val="002C37B5"/>
    <w:rsid w:val="002C3BD4"/>
    <w:rsid w:val="002C3C48"/>
    <w:rsid w:val="002C3CBE"/>
    <w:rsid w:val="002C3EC4"/>
    <w:rsid w:val="002C40F9"/>
    <w:rsid w:val="002C424A"/>
    <w:rsid w:val="002C46BA"/>
    <w:rsid w:val="002C4779"/>
    <w:rsid w:val="002C4A8D"/>
    <w:rsid w:val="002C514F"/>
    <w:rsid w:val="002C530A"/>
    <w:rsid w:val="002C5648"/>
    <w:rsid w:val="002C62BB"/>
    <w:rsid w:val="002C642F"/>
    <w:rsid w:val="002C6470"/>
    <w:rsid w:val="002C65BE"/>
    <w:rsid w:val="002C6850"/>
    <w:rsid w:val="002C6C54"/>
    <w:rsid w:val="002C6EBA"/>
    <w:rsid w:val="002C6F4B"/>
    <w:rsid w:val="002C74FF"/>
    <w:rsid w:val="002D01BB"/>
    <w:rsid w:val="002D0391"/>
    <w:rsid w:val="002D0738"/>
    <w:rsid w:val="002D1058"/>
    <w:rsid w:val="002D1207"/>
    <w:rsid w:val="002D19AC"/>
    <w:rsid w:val="002D1AE7"/>
    <w:rsid w:val="002D1F68"/>
    <w:rsid w:val="002D2B5D"/>
    <w:rsid w:val="002D34AB"/>
    <w:rsid w:val="002D3709"/>
    <w:rsid w:val="002D39D4"/>
    <w:rsid w:val="002D3CFF"/>
    <w:rsid w:val="002D47B3"/>
    <w:rsid w:val="002D4A24"/>
    <w:rsid w:val="002D4CC3"/>
    <w:rsid w:val="002D4FDC"/>
    <w:rsid w:val="002D50DF"/>
    <w:rsid w:val="002D511D"/>
    <w:rsid w:val="002D53F1"/>
    <w:rsid w:val="002D5409"/>
    <w:rsid w:val="002D5513"/>
    <w:rsid w:val="002D5B29"/>
    <w:rsid w:val="002D5BFC"/>
    <w:rsid w:val="002D611F"/>
    <w:rsid w:val="002D6216"/>
    <w:rsid w:val="002D6712"/>
    <w:rsid w:val="002D6D02"/>
    <w:rsid w:val="002D7561"/>
    <w:rsid w:val="002D77B1"/>
    <w:rsid w:val="002D7D69"/>
    <w:rsid w:val="002E0661"/>
    <w:rsid w:val="002E1711"/>
    <w:rsid w:val="002E19E1"/>
    <w:rsid w:val="002E25D2"/>
    <w:rsid w:val="002E2BDF"/>
    <w:rsid w:val="002E2C6D"/>
    <w:rsid w:val="002E2CAD"/>
    <w:rsid w:val="002E2F7B"/>
    <w:rsid w:val="002E3604"/>
    <w:rsid w:val="002E36B1"/>
    <w:rsid w:val="002E3C3E"/>
    <w:rsid w:val="002E4052"/>
    <w:rsid w:val="002E4107"/>
    <w:rsid w:val="002E46A4"/>
    <w:rsid w:val="002E5688"/>
    <w:rsid w:val="002E56A1"/>
    <w:rsid w:val="002E5AC6"/>
    <w:rsid w:val="002E5B19"/>
    <w:rsid w:val="002E5B69"/>
    <w:rsid w:val="002E61DB"/>
    <w:rsid w:val="002E623A"/>
    <w:rsid w:val="002E6254"/>
    <w:rsid w:val="002E6256"/>
    <w:rsid w:val="002E62A5"/>
    <w:rsid w:val="002E6375"/>
    <w:rsid w:val="002E6406"/>
    <w:rsid w:val="002E65EB"/>
    <w:rsid w:val="002E665C"/>
    <w:rsid w:val="002E6DC3"/>
    <w:rsid w:val="002E6DF0"/>
    <w:rsid w:val="002E71E9"/>
    <w:rsid w:val="002E7926"/>
    <w:rsid w:val="002E79CB"/>
    <w:rsid w:val="002E7BB7"/>
    <w:rsid w:val="002F0067"/>
    <w:rsid w:val="002F0737"/>
    <w:rsid w:val="002F0770"/>
    <w:rsid w:val="002F0C75"/>
    <w:rsid w:val="002F10DB"/>
    <w:rsid w:val="002F11B5"/>
    <w:rsid w:val="002F15B0"/>
    <w:rsid w:val="002F1965"/>
    <w:rsid w:val="002F1FC0"/>
    <w:rsid w:val="002F216F"/>
    <w:rsid w:val="002F2507"/>
    <w:rsid w:val="002F2740"/>
    <w:rsid w:val="002F27E3"/>
    <w:rsid w:val="002F2918"/>
    <w:rsid w:val="002F2C8E"/>
    <w:rsid w:val="002F2E12"/>
    <w:rsid w:val="002F3164"/>
    <w:rsid w:val="002F337C"/>
    <w:rsid w:val="002F34FB"/>
    <w:rsid w:val="002F365B"/>
    <w:rsid w:val="002F38BA"/>
    <w:rsid w:val="002F394C"/>
    <w:rsid w:val="002F42DF"/>
    <w:rsid w:val="002F5173"/>
    <w:rsid w:val="002F558E"/>
    <w:rsid w:val="002F55B9"/>
    <w:rsid w:val="002F5BE0"/>
    <w:rsid w:val="002F5C05"/>
    <w:rsid w:val="002F637D"/>
    <w:rsid w:val="002F6408"/>
    <w:rsid w:val="002F675B"/>
    <w:rsid w:val="002F6947"/>
    <w:rsid w:val="002F6978"/>
    <w:rsid w:val="002F726F"/>
    <w:rsid w:val="002F76EC"/>
    <w:rsid w:val="0030012E"/>
    <w:rsid w:val="003003C2"/>
    <w:rsid w:val="00300875"/>
    <w:rsid w:val="0030090C"/>
    <w:rsid w:val="00300966"/>
    <w:rsid w:val="0030097A"/>
    <w:rsid w:val="00300B0A"/>
    <w:rsid w:val="00300E40"/>
    <w:rsid w:val="00300F92"/>
    <w:rsid w:val="00301049"/>
    <w:rsid w:val="00301C2F"/>
    <w:rsid w:val="00301C85"/>
    <w:rsid w:val="00302003"/>
    <w:rsid w:val="003023BA"/>
    <w:rsid w:val="0030243C"/>
    <w:rsid w:val="0030265D"/>
    <w:rsid w:val="00302BE1"/>
    <w:rsid w:val="00302BE8"/>
    <w:rsid w:val="00302C9A"/>
    <w:rsid w:val="00302DB3"/>
    <w:rsid w:val="00302E7A"/>
    <w:rsid w:val="00302EB7"/>
    <w:rsid w:val="00302EE3"/>
    <w:rsid w:val="003031B6"/>
    <w:rsid w:val="003032F2"/>
    <w:rsid w:val="00304052"/>
    <w:rsid w:val="00304080"/>
    <w:rsid w:val="003040AD"/>
    <w:rsid w:val="0030464C"/>
    <w:rsid w:val="00304A48"/>
    <w:rsid w:val="00304D5C"/>
    <w:rsid w:val="00304E79"/>
    <w:rsid w:val="00305290"/>
    <w:rsid w:val="0030537D"/>
    <w:rsid w:val="003053DC"/>
    <w:rsid w:val="00305C0B"/>
    <w:rsid w:val="00306028"/>
    <w:rsid w:val="00306057"/>
    <w:rsid w:val="0030618A"/>
    <w:rsid w:val="0030653E"/>
    <w:rsid w:val="0030681C"/>
    <w:rsid w:val="00306A6C"/>
    <w:rsid w:val="00306CC5"/>
    <w:rsid w:val="00306FD9"/>
    <w:rsid w:val="00307070"/>
    <w:rsid w:val="003070E5"/>
    <w:rsid w:val="00307AD3"/>
    <w:rsid w:val="0031025B"/>
    <w:rsid w:val="003102C6"/>
    <w:rsid w:val="003102F0"/>
    <w:rsid w:val="0031040B"/>
    <w:rsid w:val="00310A4A"/>
    <w:rsid w:val="00310BE1"/>
    <w:rsid w:val="00310BEC"/>
    <w:rsid w:val="00310E8B"/>
    <w:rsid w:val="0031160A"/>
    <w:rsid w:val="0031178A"/>
    <w:rsid w:val="00312301"/>
    <w:rsid w:val="00312312"/>
    <w:rsid w:val="003125F5"/>
    <w:rsid w:val="0031279C"/>
    <w:rsid w:val="003134C7"/>
    <w:rsid w:val="003138CF"/>
    <w:rsid w:val="003139EF"/>
    <w:rsid w:val="00313B28"/>
    <w:rsid w:val="00314682"/>
    <w:rsid w:val="00314A1F"/>
    <w:rsid w:val="00315582"/>
    <w:rsid w:val="00315AD9"/>
    <w:rsid w:val="00315B8B"/>
    <w:rsid w:val="00315C36"/>
    <w:rsid w:val="00315E4A"/>
    <w:rsid w:val="003160F2"/>
    <w:rsid w:val="003161FF"/>
    <w:rsid w:val="00316642"/>
    <w:rsid w:val="0031666A"/>
    <w:rsid w:val="003166F4"/>
    <w:rsid w:val="00316EED"/>
    <w:rsid w:val="0031729F"/>
    <w:rsid w:val="003173AA"/>
    <w:rsid w:val="0031758F"/>
    <w:rsid w:val="00317593"/>
    <w:rsid w:val="00317EEF"/>
    <w:rsid w:val="00317F6E"/>
    <w:rsid w:val="0032050F"/>
    <w:rsid w:val="0032051D"/>
    <w:rsid w:val="00320662"/>
    <w:rsid w:val="003207A5"/>
    <w:rsid w:val="00320BD8"/>
    <w:rsid w:val="00320E03"/>
    <w:rsid w:val="00321047"/>
    <w:rsid w:val="00321052"/>
    <w:rsid w:val="003210D2"/>
    <w:rsid w:val="00321346"/>
    <w:rsid w:val="0032134F"/>
    <w:rsid w:val="0032167A"/>
    <w:rsid w:val="00321788"/>
    <w:rsid w:val="00321939"/>
    <w:rsid w:val="003220EE"/>
    <w:rsid w:val="0032222A"/>
    <w:rsid w:val="0032232C"/>
    <w:rsid w:val="0032256E"/>
    <w:rsid w:val="00322814"/>
    <w:rsid w:val="003229BB"/>
    <w:rsid w:val="00322BB1"/>
    <w:rsid w:val="00322C6A"/>
    <w:rsid w:val="00322CD8"/>
    <w:rsid w:val="00323A96"/>
    <w:rsid w:val="00323BC0"/>
    <w:rsid w:val="00323C5E"/>
    <w:rsid w:val="00323CAA"/>
    <w:rsid w:val="00323E0E"/>
    <w:rsid w:val="00323F09"/>
    <w:rsid w:val="003241DB"/>
    <w:rsid w:val="003242F2"/>
    <w:rsid w:val="00324437"/>
    <w:rsid w:val="00325177"/>
    <w:rsid w:val="003252B0"/>
    <w:rsid w:val="003258FF"/>
    <w:rsid w:val="0032599E"/>
    <w:rsid w:val="00325A17"/>
    <w:rsid w:val="00325D54"/>
    <w:rsid w:val="00325F91"/>
    <w:rsid w:val="00325FFB"/>
    <w:rsid w:val="0032618C"/>
    <w:rsid w:val="003261F6"/>
    <w:rsid w:val="0032636A"/>
    <w:rsid w:val="00326719"/>
    <w:rsid w:val="00326978"/>
    <w:rsid w:val="003270C7"/>
    <w:rsid w:val="00327258"/>
    <w:rsid w:val="00327435"/>
    <w:rsid w:val="0032760A"/>
    <w:rsid w:val="00330070"/>
    <w:rsid w:val="0033081D"/>
    <w:rsid w:val="00330ADD"/>
    <w:rsid w:val="003310B1"/>
    <w:rsid w:val="003310CA"/>
    <w:rsid w:val="00331322"/>
    <w:rsid w:val="0033237A"/>
    <w:rsid w:val="00332B3D"/>
    <w:rsid w:val="00333126"/>
    <w:rsid w:val="003333E7"/>
    <w:rsid w:val="00333413"/>
    <w:rsid w:val="00333447"/>
    <w:rsid w:val="0033376E"/>
    <w:rsid w:val="00333C4D"/>
    <w:rsid w:val="00333CCF"/>
    <w:rsid w:val="00334006"/>
    <w:rsid w:val="003347E2"/>
    <w:rsid w:val="003347EE"/>
    <w:rsid w:val="00334B89"/>
    <w:rsid w:val="00334DE5"/>
    <w:rsid w:val="0033593B"/>
    <w:rsid w:val="00336146"/>
    <w:rsid w:val="00336328"/>
    <w:rsid w:val="00336486"/>
    <w:rsid w:val="00336A22"/>
    <w:rsid w:val="00336DCA"/>
    <w:rsid w:val="00336F3C"/>
    <w:rsid w:val="00337110"/>
    <w:rsid w:val="003375C4"/>
    <w:rsid w:val="00337808"/>
    <w:rsid w:val="00337A45"/>
    <w:rsid w:val="0034059E"/>
    <w:rsid w:val="00340A40"/>
    <w:rsid w:val="00340D87"/>
    <w:rsid w:val="0034126A"/>
    <w:rsid w:val="003413AE"/>
    <w:rsid w:val="0034146A"/>
    <w:rsid w:val="003417E1"/>
    <w:rsid w:val="00341A0C"/>
    <w:rsid w:val="00341C6F"/>
    <w:rsid w:val="00341CDD"/>
    <w:rsid w:val="00341D85"/>
    <w:rsid w:val="00341E4B"/>
    <w:rsid w:val="00342297"/>
    <w:rsid w:val="003425E4"/>
    <w:rsid w:val="00342884"/>
    <w:rsid w:val="00342D51"/>
    <w:rsid w:val="00342DA1"/>
    <w:rsid w:val="00343208"/>
    <w:rsid w:val="003432E9"/>
    <w:rsid w:val="003433A0"/>
    <w:rsid w:val="003439BB"/>
    <w:rsid w:val="00343BFB"/>
    <w:rsid w:val="00343ECC"/>
    <w:rsid w:val="00344116"/>
    <w:rsid w:val="0034446D"/>
    <w:rsid w:val="003449D4"/>
    <w:rsid w:val="003451F6"/>
    <w:rsid w:val="0034545E"/>
    <w:rsid w:val="003455AE"/>
    <w:rsid w:val="00345980"/>
    <w:rsid w:val="00346066"/>
    <w:rsid w:val="00346195"/>
    <w:rsid w:val="0034648D"/>
    <w:rsid w:val="003465A9"/>
    <w:rsid w:val="003468D1"/>
    <w:rsid w:val="00346AB9"/>
    <w:rsid w:val="00346B23"/>
    <w:rsid w:val="00346BDB"/>
    <w:rsid w:val="00347546"/>
    <w:rsid w:val="003478CE"/>
    <w:rsid w:val="00347E40"/>
    <w:rsid w:val="00347F01"/>
    <w:rsid w:val="003502B0"/>
    <w:rsid w:val="0035073F"/>
    <w:rsid w:val="00350A66"/>
    <w:rsid w:val="00350A9C"/>
    <w:rsid w:val="00351020"/>
    <w:rsid w:val="00351544"/>
    <w:rsid w:val="003519F6"/>
    <w:rsid w:val="00352115"/>
    <w:rsid w:val="00352266"/>
    <w:rsid w:val="00352543"/>
    <w:rsid w:val="00353107"/>
    <w:rsid w:val="00353218"/>
    <w:rsid w:val="00353321"/>
    <w:rsid w:val="00353453"/>
    <w:rsid w:val="0035394B"/>
    <w:rsid w:val="00353B8A"/>
    <w:rsid w:val="00353CC9"/>
    <w:rsid w:val="00353FD5"/>
    <w:rsid w:val="0035411D"/>
    <w:rsid w:val="003543AD"/>
    <w:rsid w:val="0035441A"/>
    <w:rsid w:val="0035444B"/>
    <w:rsid w:val="003544D5"/>
    <w:rsid w:val="00354CC6"/>
    <w:rsid w:val="00354F78"/>
    <w:rsid w:val="00355A9C"/>
    <w:rsid w:val="00356085"/>
    <w:rsid w:val="003567EB"/>
    <w:rsid w:val="00356D23"/>
    <w:rsid w:val="00356D46"/>
    <w:rsid w:val="00356D68"/>
    <w:rsid w:val="00356E8E"/>
    <w:rsid w:val="00356F97"/>
    <w:rsid w:val="003571DB"/>
    <w:rsid w:val="0035734D"/>
    <w:rsid w:val="0035757C"/>
    <w:rsid w:val="0035785E"/>
    <w:rsid w:val="003578F4"/>
    <w:rsid w:val="00357E3B"/>
    <w:rsid w:val="00360826"/>
    <w:rsid w:val="00360C77"/>
    <w:rsid w:val="00361078"/>
    <w:rsid w:val="00361089"/>
    <w:rsid w:val="003613B1"/>
    <w:rsid w:val="00361FC7"/>
    <w:rsid w:val="003624D5"/>
    <w:rsid w:val="00362578"/>
    <w:rsid w:val="003625F8"/>
    <w:rsid w:val="00362895"/>
    <w:rsid w:val="00362C05"/>
    <w:rsid w:val="00363215"/>
    <w:rsid w:val="0036335C"/>
    <w:rsid w:val="003633A2"/>
    <w:rsid w:val="003639CD"/>
    <w:rsid w:val="00363CE9"/>
    <w:rsid w:val="0036408A"/>
    <w:rsid w:val="003643DE"/>
    <w:rsid w:val="0036504B"/>
    <w:rsid w:val="003650FE"/>
    <w:rsid w:val="00365246"/>
    <w:rsid w:val="00365340"/>
    <w:rsid w:val="003658E6"/>
    <w:rsid w:val="00365FBD"/>
    <w:rsid w:val="00366086"/>
    <w:rsid w:val="003661C1"/>
    <w:rsid w:val="00366309"/>
    <w:rsid w:val="003664DA"/>
    <w:rsid w:val="00366A6B"/>
    <w:rsid w:val="00367EAE"/>
    <w:rsid w:val="00370053"/>
    <w:rsid w:val="00370426"/>
    <w:rsid w:val="00370D48"/>
    <w:rsid w:val="003713D1"/>
    <w:rsid w:val="003713D7"/>
    <w:rsid w:val="00371633"/>
    <w:rsid w:val="0037181F"/>
    <w:rsid w:val="00372892"/>
    <w:rsid w:val="00372C10"/>
    <w:rsid w:val="00372FF5"/>
    <w:rsid w:val="0037339C"/>
    <w:rsid w:val="00373AC8"/>
    <w:rsid w:val="00373C0B"/>
    <w:rsid w:val="00374AB9"/>
    <w:rsid w:val="00374D15"/>
    <w:rsid w:val="00375373"/>
    <w:rsid w:val="00375550"/>
    <w:rsid w:val="00375591"/>
    <w:rsid w:val="00375698"/>
    <w:rsid w:val="003758D3"/>
    <w:rsid w:val="00375C87"/>
    <w:rsid w:val="00375E80"/>
    <w:rsid w:val="00376366"/>
    <w:rsid w:val="00376769"/>
    <w:rsid w:val="00376D2F"/>
    <w:rsid w:val="00377009"/>
    <w:rsid w:val="00377229"/>
    <w:rsid w:val="00377607"/>
    <w:rsid w:val="0037778F"/>
    <w:rsid w:val="0038057D"/>
    <w:rsid w:val="00380F12"/>
    <w:rsid w:val="003810EC"/>
    <w:rsid w:val="003815BA"/>
    <w:rsid w:val="00381733"/>
    <w:rsid w:val="00381DC7"/>
    <w:rsid w:val="0038226D"/>
    <w:rsid w:val="00382D32"/>
    <w:rsid w:val="00382D34"/>
    <w:rsid w:val="00383263"/>
    <w:rsid w:val="00383743"/>
    <w:rsid w:val="003837C1"/>
    <w:rsid w:val="003837CF"/>
    <w:rsid w:val="00383CF0"/>
    <w:rsid w:val="00383E93"/>
    <w:rsid w:val="00383E99"/>
    <w:rsid w:val="003841BF"/>
    <w:rsid w:val="00384284"/>
    <w:rsid w:val="00384360"/>
    <w:rsid w:val="0038476F"/>
    <w:rsid w:val="00384D01"/>
    <w:rsid w:val="00385306"/>
    <w:rsid w:val="0038536A"/>
    <w:rsid w:val="0038595A"/>
    <w:rsid w:val="00385A95"/>
    <w:rsid w:val="00385C4C"/>
    <w:rsid w:val="00385EA2"/>
    <w:rsid w:val="00385F5B"/>
    <w:rsid w:val="003862E0"/>
    <w:rsid w:val="003863BB"/>
    <w:rsid w:val="00386FDD"/>
    <w:rsid w:val="003876B4"/>
    <w:rsid w:val="00387CD2"/>
    <w:rsid w:val="00387D65"/>
    <w:rsid w:val="00390BAE"/>
    <w:rsid w:val="00390FC2"/>
    <w:rsid w:val="003911CF"/>
    <w:rsid w:val="003911D1"/>
    <w:rsid w:val="003914B0"/>
    <w:rsid w:val="003916BB"/>
    <w:rsid w:val="00391866"/>
    <w:rsid w:val="00391A05"/>
    <w:rsid w:val="00391EA4"/>
    <w:rsid w:val="0039210A"/>
    <w:rsid w:val="00392128"/>
    <w:rsid w:val="00392348"/>
    <w:rsid w:val="003924F4"/>
    <w:rsid w:val="003925B5"/>
    <w:rsid w:val="00392A2E"/>
    <w:rsid w:val="00392AA1"/>
    <w:rsid w:val="00392CB7"/>
    <w:rsid w:val="00392EB7"/>
    <w:rsid w:val="00393430"/>
    <w:rsid w:val="003936D0"/>
    <w:rsid w:val="00393A93"/>
    <w:rsid w:val="00393CC3"/>
    <w:rsid w:val="00394181"/>
    <w:rsid w:val="00394197"/>
    <w:rsid w:val="00394238"/>
    <w:rsid w:val="003946E4"/>
    <w:rsid w:val="0039478B"/>
    <w:rsid w:val="0039494F"/>
    <w:rsid w:val="00394B53"/>
    <w:rsid w:val="00394F0C"/>
    <w:rsid w:val="00394F5C"/>
    <w:rsid w:val="00395323"/>
    <w:rsid w:val="00395713"/>
    <w:rsid w:val="003959BD"/>
    <w:rsid w:val="003959E5"/>
    <w:rsid w:val="00395DFE"/>
    <w:rsid w:val="00395F89"/>
    <w:rsid w:val="0039606C"/>
    <w:rsid w:val="0039647F"/>
    <w:rsid w:val="00396576"/>
    <w:rsid w:val="003967C1"/>
    <w:rsid w:val="003971B3"/>
    <w:rsid w:val="00397373"/>
    <w:rsid w:val="00397572"/>
    <w:rsid w:val="0039765D"/>
    <w:rsid w:val="00397BF2"/>
    <w:rsid w:val="00397EE4"/>
    <w:rsid w:val="00397F4B"/>
    <w:rsid w:val="003A0293"/>
    <w:rsid w:val="003A04D5"/>
    <w:rsid w:val="003A0685"/>
    <w:rsid w:val="003A0988"/>
    <w:rsid w:val="003A0E8C"/>
    <w:rsid w:val="003A0FC2"/>
    <w:rsid w:val="003A13AC"/>
    <w:rsid w:val="003A1557"/>
    <w:rsid w:val="003A156B"/>
    <w:rsid w:val="003A1656"/>
    <w:rsid w:val="003A1822"/>
    <w:rsid w:val="003A1A42"/>
    <w:rsid w:val="003A1D10"/>
    <w:rsid w:val="003A24D7"/>
    <w:rsid w:val="003A2B60"/>
    <w:rsid w:val="003A31FD"/>
    <w:rsid w:val="003A33A9"/>
    <w:rsid w:val="003A3E11"/>
    <w:rsid w:val="003A3E41"/>
    <w:rsid w:val="003A3FBC"/>
    <w:rsid w:val="003A405C"/>
    <w:rsid w:val="003A42C6"/>
    <w:rsid w:val="003A4397"/>
    <w:rsid w:val="003A4427"/>
    <w:rsid w:val="003A4653"/>
    <w:rsid w:val="003A5199"/>
    <w:rsid w:val="003A5332"/>
    <w:rsid w:val="003A535A"/>
    <w:rsid w:val="003A5896"/>
    <w:rsid w:val="003A5A26"/>
    <w:rsid w:val="003A6554"/>
    <w:rsid w:val="003A6E02"/>
    <w:rsid w:val="003A7876"/>
    <w:rsid w:val="003A7890"/>
    <w:rsid w:val="003A7A50"/>
    <w:rsid w:val="003A7C7D"/>
    <w:rsid w:val="003A7C9D"/>
    <w:rsid w:val="003A7D18"/>
    <w:rsid w:val="003B00F5"/>
    <w:rsid w:val="003B0747"/>
    <w:rsid w:val="003B0A92"/>
    <w:rsid w:val="003B0B8B"/>
    <w:rsid w:val="003B0E27"/>
    <w:rsid w:val="003B10C0"/>
    <w:rsid w:val="003B10F9"/>
    <w:rsid w:val="003B1238"/>
    <w:rsid w:val="003B1AC0"/>
    <w:rsid w:val="003B1EA3"/>
    <w:rsid w:val="003B2469"/>
    <w:rsid w:val="003B3646"/>
    <w:rsid w:val="003B3D58"/>
    <w:rsid w:val="003B3E86"/>
    <w:rsid w:val="003B3EAE"/>
    <w:rsid w:val="003B4C62"/>
    <w:rsid w:val="003B4C6F"/>
    <w:rsid w:val="003B4E6D"/>
    <w:rsid w:val="003B4EA3"/>
    <w:rsid w:val="003B4EA5"/>
    <w:rsid w:val="003B52C8"/>
    <w:rsid w:val="003B559E"/>
    <w:rsid w:val="003B579D"/>
    <w:rsid w:val="003B5FD3"/>
    <w:rsid w:val="003B6136"/>
    <w:rsid w:val="003B619A"/>
    <w:rsid w:val="003B64ED"/>
    <w:rsid w:val="003B6680"/>
    <w:rsid w:val="003B66E5"/>
    <w:rsid w:val="003B6A33"/>
    <w:rsid w:val="003B6E5D"/>
    <w:rsid w:val="003B6EB2"/>
    <w:rsid w:val="003B749E"/>
    <w:rsid w:val="003B74B2"/>
    <w:rsid w:val="003B7B12"/>
    <w:rsid w:val="003C0C6B"/>
    <w:rsid w:val="003C1694"/>
    <w:rsid w:val="003C1E2A"/>
    <w:rsid w:val="003C211D"/>
    <w:rsid w:val="003C23B4"/>
    <w:rsid w:val="003C23F6"/>
    <w:rsid w:val="003C244D"/>
    <w:rsid w:val="003C2992"/>
    <w:rsid w:val="003C2A02"/>
    <w:rsid w:val="003C2B67"/>
    <w:rsid w:val="003C3209"/>
    <w:rsid w:val="003C3226"/>
    <w:rsid w:val="003C339E"/>
    <w:rsid w:val="003C3466"/>
    <w:rsid w:val="003C3475"/>
    <w:rsid w:val="003C36B6"/>
    <w:rsid w:val="003C3F0B"/>
    <w:rsid w:val="003C40A8"/>
    <w:rsid w:val="003C4239"/>
    <w:rsid w:val="003C448A"/>
    <w:rsid w:val="003C4582"/>
    <w:rsid w:val="003C4B2D"/>
    <w:rsid w:val="003C520E"/>
    <w:rsid w:val="003C548F"/>
    <w:rsid w:val="003C5A60"/>
    <w:rsid w:val="003C63DB"/>
    <w:rsid w:val="003C64BB"/>
    <w:rsid w:val="003C6669"/>
    <w:rsid w:val="003C6670"/>
    <w:rsid w:val="003C6990"/>
    <w:rsid w:val="003C7BD4"/>
    <w:rsid w:val="003C7BD7"/>
    <w:rsid w:val="003D0131"/>
    <w:rsid w:val="003D07F8"/>
    <w:rsid w:val="003D0910"/>
    <w:rsid w:val="003D0BF5"/>
    <w:rsid w:val="003D0D2A"/>
    <w:rsid w:val="003D12FC"/>
    <w:rsid w:val="003D145F"/>
    <w:rsid w:val="003D15D3"/>
    <w:rsid w:val="003D16E2"/>
    <w:rsid w:val="003D1ABF"/>
    <w:rsid w:val="003D1C43"/>
    <w:rsid w:val="003D269F"/>
    <w:rsid w:val="003D26A9"/>
    <w:rsid w:val="003D2A95"/>
    <w:rsid w:val="003D2AFA"/>
    <w:rsid w:val="003D3347"/>
    <w:rsid w:val="003D3571"/>
    <w:rsid w:val="003D3C4D"/>
    <w:rsid w:val="003D3C78"/>
    <w:rsid w:val="003D40E6"/>
    <w:rsid w:val="003D429F"/>
    <w:rsid w:val="003D43CF"/>
    <w:rsid w:val="003D4824"/>
    <w:rsid w:val="003D493D"/>
    <w:rsid w:val="003D4F1C"/>
    <w:rsid w:val="003D4FE3"/>
    <w:rsid w:val="003D52DF"/>
    <w:rsid w:val="003D52EA"/>
    <w:rsid w:val="003D5360"/>
    <w:rsid w:val="003D5521"/>
    <w:rsid w:val="003D5765"/>
    <w:rsid w:val="003D5807"/>
    <w:rsid w:val="003D58FF"/>
    <w:rsid w:val="003D5A83"/>
    <w:rsid w:val="003D5DAF"/>
    <w:rsid w:val="003D5F57"/>
    <w:rsid w:val="003D604A"/>
    <w:rsid w:val="003D6256"/>
    <w:rsid w:val="003D63A2"/>
    <w:rsid w:val="003D679F"/>
    <w:rsid w:val="003D6832"/>
    <w:rsid w:val="003D6888"/>
    <w:rsid w:val="003D768F"/>
    <w:rsid w:val="003D7E94"/>
    <w:rsid w:val="003E008D"/>
    <w:rsid w:val="003E008E"/>
    <w:rsid w:val="003E00CD"/>
    <w:rsid w:val="003E00F7"/>
    <w:rsid w:val="003E06A0"/>
    <w:rsid w:val="003E0F00"/>
    <w:rsid w:val="003E0F68"/>
    <w:rsid w:val="003E1407"/>
    <w:rsid w:val="003E14F9"/>
    <w:rsid w:val="003E1901"/>
    <w:rsid w:val="003E1924"/>
    <w:rsid w:val="003E1CF7"/>
    <w:rsid w:val="003E226A"/>
    <w:rsid w:val="003E2726"/>
    <w:rsid w:val="003E2C08"/>
    <w:rsid w:val="003E2ECF"/>
    <w:rsid w:val="003E3457"/>
    <w:rsid w:val="003E3482"/>
    <w:rsid w:val="003E3CAF"/>
    <w:rsid w:val="003E3D16"/>
    <w:rsid w:val="003E457C"/>
    <w:rsid w:val="003E46D6"/>
    <w:rsid w:val="003E48A1"/>
    <w:rsid w:val="003E4A21"/>
    <w:rsid w:val="003E4A26"/>
    <w:rsid w:val="003E5280"/>
    <w:rsid w:val="003E55CF"/>
    <w:rsid w:val="003E5754"/>
    <w:rsid w:val="003E5B01"/>
    <w:rsid w:val="003E5BA8"/>
    <w:rsid w:val="003E5DD8"/>
    <w:rsid w:val="003E5ED2"/>
    <w:rsid w:val="003E5EE9"/>
    <w:rsid w:val="003E5EF4"/>
    <w:rsid w:val="003E6103"/>
    <w:rsid w:val="003E671F"/>
    <w:rsid w:val="003E689B"/>
    <w:rsid w:val="003E6D93"/>
    <w:rsid w:val="003E7731"/>
    <w:rsid w:val="003E7E29"/>
    <w:rsid w:val="003F01B6"/>
    <w:rsid w:val="003F0331"/>
    <w:rsid w:val="003F05A8"/>
    <w:rsid w:val="003F0A92"/>
    <w:rsid w:val="003F0E26"/>
    <w:rsid w:val="003F0E3D"/>
    <w:rsid w:val="003F0F5D"/>
    <w:rsid w:val="003F1869"/>
    <w:rsid w:val="003F20CA"/>
    <w:rsid w:val="003F26AF"/>
    <w:rsid w:val="003F29BB"/>
    <w:rsid w:val="003F2ACB"/>
    <w:rsid w:val="003F2ADE"/>
    <w:rsid w:val="003F2FE1"/>
    <w:rsid w:val="003F3124"/>
    <w:rsid w:val="003F37AF"/>
    <w:rsid w:val="003F3CBF"/>
    <w:rsid w:val="003F3D3D"/>
    <w:rsid w:val="003F403B"/>
    <w:rsid w:val="003F458C"/>
    <w:rsid w:val="003F46E7"/>
    <w:rsid w:val="003F4C32"/>
    <w:rsid w:val="003F4E22"/>
    <w:rsid w:val="003F4E51"/>
    <w:rsid w:val="003F56C8"/>
    <w:rsid w:val="003F5D28"/>
    <w:rsid w:val="003F6397"/>
    <w:rsid w:val="003F6AE5"/>
    <w:rsid w:val="003F798C"/>
    <w:rsid w:val="003F7BA0"/>
    <w:rsid w:val="003F7BE1"/>
    <w:rsid w:val="004001ED"/>
    <w:rsid w:val="004002F5"/>
    <w:rsid w:val="00400E4B"/>
    <w:rsid w:val="00401227"/>
    <w:rsid w:val="004014AF"/>
    <w:rsid w:val="004017BF"/>
    <w:rsid w:val="00401800"/>
    <w:rsid w:val="00401B65"/>
    <w:rsid w:val="00401EC0"/>
    <w:rsid w:val="00401FF5"/>
    <w:rsid w:val="0040210C"/>
    <w:rsid w:val="0040236E"/>
    <w:rsid w:val="004027A2"/>
    <w:rsid w:val="00402990"/>
    <w:rsid w:val="00402C11"/>
    <w:rsid w:val="00402CD5"/>
    <w:rsid w:val="00402EF8"/>
    <w:rsid w:val="004034E7"/>
    <w:rsid w:val="0040381B"/>
    <w:rsid w:val="00403945"/>
    <w:rsid w:val="00403B4D"/>
    <w:rsid w:val="00403C0B"/>
    <w:rsid w:val="00403C0D"/>
    <w:rsid w:val="004049EA"/>
    <w:rsid w:val="00404EE2"/>
    <w:rsid w:val="0040595E"/>
    <w:rsid w:val="00405A5C"/>
    <w:rsid w:val="00405D19"/>
    <w:rsid w:val="0040619C"/>
    <w:rsid w:val="004062F3"/>
    <w:rsid w:val="00406C3D"/>
    <w:rsid w:val="0040708D"/>
    <w:rsid w:val="00407706"/>
    <w:rsid w:val="004077EC"/>
    <w:rsid w:val="00407A34"/>
    <w:rsid w:val="00407AA7"/>
    <w:rsid w:val="00407BF7"/>
    <w:rsid w:val="0041017D"/>
    <w:rsid w:val="004101C3"/>
    <w:rsid w:val="00410D01"/>
    <w:rsid w:val="00410DDC"/>
    <w:rsid w:val="00410F83"/>
    <w:rsid w:val="004111EC"/>
    <w:rsid w:val="0041137E"/>
    <w:rsid w:val="00411546"/>
    <w:rsid w:val="004117E6"/>
    <w:rsid w:val="00411981"/>
    <w:rsid w:val="00411D78"/>
    <w:rsid w:val="00411FC2"/>
    <w:rsid w:val="00412310"/>
    <w:rsid w:val="00412317"/>
    <w:rsid w:val="004124B6"/>
    <w:rsid w:val="00412556"/>
    <w:rsid w:val="0041264F"/>
    <w:rsid w:val="0041320F"/>
    <w:rsid w:val="00413349"/>
    <w:rsid w:val="004135A0"/>
    <w:rsid w:val="004135C1"/>
    <w:rsid w:val="0041370F"/>
    <w:rsid w:val="00414C57"/>
    <w:rsid w:val="00414EE6"/>
    <w:rsid w:val="00415A12"/>
    <w:rsid w:val="00415B1F"/>
    <w:rsid w:val="00415BAD"/>
    <w:rsid w:val="00415C54"/>
    <w:rsid w:val="00415F44"/>
    <w:rsid w:val="0041658E"/>
    <w:rsid w:val="004166AD"/>
    <w:rsid w:val="00416936"/>
    <w:rsid w:val="00416CDA"/>
    <w:rsid w:val="00416F97"/>
    <w:rsid w:val="00416FB4"/>
    <w:rsid w:val="004170B5"/>
    <w:rsid w:val="00417AEA"/>
    <w:rsid w:val="00417BB0"/>
    <w:rsid w:val="004200C1"/>
    <w:rsid w:val="00420315"/>
    <w:rsid w:val="004204F6"/>
    <w:rsid w:val="00420AE5"/>
    <w:rsid w:val="00420C2A"/>
    <w:rsid w:val="00420D87"/>
    <w:rsid w:val="00420F3E"/>
    <w:rsid w:val="004212A8"/>
    <w:rsid w:val="0042183D"/>
    <w:rsid w:val="00421978"/>
    <w:rsid w:val="00421AC5"/>
    <w:rsid w:val="00421C0F"/>
    <w:rsid w:val="004220A6"/>
    <w:rsid w:val="004221EF"/>
    <w:rsid w:val="0042247A"/>
    <w:rsid w:val="004224DC"/>
    <w:rsid w:val="00422C1B"/>
    <w:rsid w:val="004232B5"/>
    <w:rsid w:val="0042340C"/>
    <w:rsid w:val="004236E7"/>
    <w:rsid w:val="00423775"/>
    <w:rsid w:val="00423B64"/>
    <w:rsid w:val="00423DC1"/>
    <w:rsid w:val="00424257"/>
    <w:rsid w:val="00424795"/>
    <w:rsid w:val="0042481D"/>
    <w:rsid w:val="00424D0C"/>
    <w:rsid w:val="00424EC5"/>
    <w:rsid w:val="00425F49"/>
    <w:rsid w:val="0042612B"/>
    <w:rsid w:val="0042621C"/>
    <w:rsid w:val="00426469"/>
    <w:rsid w:val="00426C31"/>
    <w:rsid w:val="00426D86"/>
    <w:rsid w:val="00426F51"/>
    <w:rsid w:val="00427022"/>
    <w:rsid w:val="004276EC"/>
    <w:rsid w:val="00427D0C"/>
    <w:rsid w:val="00430383"/>
    <w:rsid w:val="0043044B"/>
    <w:rsid w:val="004304BC"/>
    <w:rsid w:val="00430A17"/>
    <w:rsid w:val="00430A6C"/>
    <w:rsid w:val="00431100"/>
    <w:rsid w:val="00431257"/>
    <w:rsid w:val="004312B7"/>
    <w:rsid w:val="00431418"/>
    <w:rsid w:val="004316D6"/>
    <w:rsid w:val="00431724"/>
    <w:rsid w:val="00431BAB"/>
    <w:rsid w:val="00431C44"/>
    <w:rsid w:val="00432F0E"/>
    <w:rsid w:val="00432FE7"/>
    <w:rsid w:val="00433910"/>
    <w:rsid w:val="0043392D"/>
    <w:rsid w:val="00433C21"/>
    <w:rsid w:val="0043432E"/>
    <w:rsid w:val="00434646"/>
    <w:rsid w:val="00434650"/>
    <w:rsid w:val="0043491F"/>
    <w:rsid w:val="00434CDC"/>
    <w:rsid w:val="004353E2"/>
    <w:rsid w:val="00435E80"/>
    <w:rsid w:val="00435FB3"/>
    <w:rsid w:val="00436089"/>
    <w:rsid w:val="00436187"/>
    <w:rsid w:val="0043646E"/>
    <w:rsid w:val="004365D0"/>
    <w:rsid w:val="004366A9"/>
    <w:rsid w:val="00436D33"/>
    <w:rsid w:val="00436F39"/>
    <w:rsid w:val="0043740A"/>
    <w:rsid w:val="0043786A"/>
    <w:rsid w:val="00437A06"/>
    <w:rsid w:val="00437D04"/>
    <w:rsid w:val="00437EB4"/>
    <w:rsid w:val="0044018B"/>
    <w:rsid w:val="004404AC"/>
    <w:rsid w:val="0044074B"/>
    <w:rsid w:val="0044074C"/>
    <w:rsid w:val="004408B9"/>
    <w:rsid w:val="00441C3B"/>
    <w:rsid w:val="004423E9"/>
    <w:rsid w:val="00442A3C"/>
    <w:rsid w:val="004434A9"/>
    <w:rsid w:val="004436CA"/>
    <w:rsid w:val="00443794"/>
    <w:rsid w:val="004438C2"/>
    <w:rsid w:val="004439C7"/>
    <w:rsid w:val="00444225"/>
    <w:rsid w:val="0044445B"/>
    <w:rsid w:val="00444826"/>
    <w:rsid w:val="004449BA"/>
    <w:rsid w:val="00445347"/>
    <w:rsid w:val="00445EEE"/>
    <w:rsid w:val="00445FCD"/>
    <w:rsid w:val="004461F3"/>
    <w:rsid w:val="00446218"/>
    <w:rsid w:val="00446449"/>
    <w:rsid w:val="004464A1"/>
    <w:rsid w:val="0044688F"/>
    <w:rsid w:val="00446AC2"/>
    <w:rsid w:val="00446B98"/>
    <w:rsid w:val="00446D5B"/>
    <w:rsid w:val="00446FAC"/>
    <w:rsid w:val="0044741C"/>
    <w:rsid w:val="004474C8"/>
    <w:rsid w:val="0044757A"/>
    <w:rsid w:val="004477BB"/>
    <w:rsid w:val="00447972"/>
    <w:rsid w:val="00447A30"/>
    <w:rsid w:val="00447DFB"/>
    <w:rsid w:val="00447F0A"/>
    <w:rsid w:val="004502A7"/>
    <w:rsid w:val="004507D9"/>
    <w:rsid w:val="004513D1"/>
    <w:rsid w:val="004515D6"/>
    <w:rsid w:val="004522AF"/>
    <w:rsid w:val="00452552"/>
    <w:rsid w:val="004529EC"/>
    <w:rsid w:val="00452A88"/>
    <w:rsid w:val="00452A95"/>
    <w:rsid w:val="00452C95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503C"/>
    <w:rsid w:val="00455194"/>
    <w:rsid w:val="004554C9"/>
    <w:rsid w:val="00455EFE"/>
    <w:rsid w:val="00455FAC"/>
    <w:rsid w:val="0045613E"/>
    <w:rsid w:val="004568D7"/>
    <w:rsid w:val="00456C08"/>
    <w:rsid w:val="00457149"/>
    <w:rsid w:val="00457686"/>
    <w:rsid w:val="004579D1"/>
    <w:rsid w:val="00457B72"/>
    <w:rsid w:val="00457C18"/>
    <w:rsid w:val="0046032B"/>
    <w:rsid w:val="00460720"/>
    <w:rsid w:val="00460C93"/>
    <w:rsid w:val="00460D78"/>
    <w:rsid w:val="00460FA0"/>
    <w:rsid w:val="004612B7"/>
    <w:rsid w:val="004616E5"/>
    <w:rsid w:val="00461756"/>
    <w:rsid w:val="004619B8"/>
    <w:rsid w:val="004619D6"/>
    <w:rsid w:val="00461EA0"/>
    <w:rsid w:val="00461F06"/>
    <w:rsid w:val="0046242E"/>
    <w:rsid w:val="00462572"/>
    <w:rsid w:val="0046275F"/>
    <w:rsid w:val="00462E12"/>
    <w:rsid w:val="00462F55"/>
    <w:rsid w:val="004633D2"/>
    <w:rsid w:val="004638C4"/>
    <w:rsid w:val="004639CC"/>
    <w:rsid w:val="0046434D"/>
    <w:rsid w:val="0046444B"/>
    <w:rsid w:val="00464A7D"/>
    <w:rsid w:val="00464AB3"/>
    <w:rsid w:val="00464D06"/>
    <w:rsid w:val="0046538E"/>
    <w:rsid w:val="004654F4"/>
    <w:rsid w:val="004657F6"/>
    <w:rsid w:val="00465E22"/>
    <w:rsid w:val="00465EC1"/>
    <w:rsid w:val="00465F8C"/>
    <w:rsid w:val="0046600D"/>
    <w:rsid w:val="00466512"/>
    <w:rsid w:val="004668A3"/>
    <w:rsid w:val="00466B0C"/>
    <w:rsid w:val="004670E4"/>
    <w:rsid w:val="004674C0"/>
    <w:rsid w:val="004675AA"/>
    <w:rsid w:val="00467745"/>
    <w:rsid w:val="00467A34"/>
    <w:rsid w:val="00467EB2"/>
    <w:rsid w:val="00467EE4"/>
    <w:rsid w:val="00467F6C"/>
    <w:rsid w:val="00467FF5"/>
    <w:rsid w:val="00467FF9"/>
    <w:rsid w:val="00470288"/>
    <w:rsid w:val="0047045D"/>
    <w:rsid w:val="0047049A"/>
    <w:rsid w:val="0047054E"/>
    <w:rsid w:val="004707A5"/>
    <w:rsid w:val="00470A39"/>
    <w:rsid w:val="00470E60"/>
    <w:rsid w:val="00471790"/>
    <w:rsid w:val="00471A60"/>
    <w:rsid w:val="00471D27"/>
    <w:rsid w:val="00471D8C"/>
    <w:rsid w:val="004720A2"/>
    <w:rsid w:val="00472263"/>
    <w:rsid w:val="004727C9"/>
    <w:rsid w:val="00472DD6"/>
    <w:rsid w:val="00473082"/>
    <w:rsid w:val="004732CC"/>
    <w:rsid w:val="0047424E"/>
    <w:rsid w:val="0047432C"/>
    <w:rsid w:val="00474887"/>
    <w:rsid w:val="00474D44"/>
    <w:rsid w:val="00475266"/>
    <w:rsid w:val="0047555E"/>
    <w:rsid w:val="004756C2"/>
    <w:rsid w:val="004757AC"/>
    <w:rsid w:val="00475B4B"/>
    <w:rsid w:val="00475CD9"/>
    <w:rsid w:val="00475F36"/>
    <w:rsid w:val="00476849"/>
    <w:rsid w:val="004768D2"/>
    <w:rsid w:val="00476DD6"/>
    <w:rsid w:val="0047772B"/>
    <w:rsid w:val="00477808"/>
    <w:rsid w:val="00477923"/>
    <w:rsid w:val="00477D03"/>
    <w:rsid w:val="00480256"/>
    <w:rsid w:val="0048052D"/>
    <w:rsid w:val="004805D9"/>
    <w:rsid w:val="004808D3"/>
    <w:rsid w:val="00480A42"/>
    <w:rsid w:val="00480EC7"/>
    <w:rsid w:val="00481670"/>
    <w:rsid w:val="00481818"/>
    <w:rsid w:val="00481D4E"/>
    <w:rsid w:val="00482542"/>
    <w:rsid w:val="004825A6"/>
    <w:rsid w:val="004825CE"/>
    <w:rsid w:val="00482BEA"/>
    <w:rsid w:val="00482BEE"/>
    <w:rsid w:val="00483630"/>
    <w:rsid w:val="00483713"/>
    <w:rsid w:val="0048406A"/>
    <w:rsid w:val="0048412C"/>
    <w:rsid w:val="00484655"/>
    <w:rsid w:val="0048492D"/>
    <w:rsid w:val="00484AAD"/>
    <w:rsid w:val="00484D48"/>
    <w:rsid w:val="00485073"/>
    <w:rsid w:val="004850E3"/>
    <w:rsid w:val="004854DD"/>
    <w:rsid w:val="004857B2"/>
    <w:rsid w:val="00485AB3"/>
    <w:rsid w:val="004867DB"/>
    <w:rsid w:val="0048682C"/>
    <w:rsid w:val="00486CCC"/>
    <w:rsid w:val="00486DCA"/>
    <w:rsid w:val="004874B2"/>
    <w:rsid w:val="00487799"/>
    <w:rsid w:val="004877CB"/>
    <w:rsid w:val="00487F84"/>
    <w:rsid w:val="004902EB"/>
    <w:rsid w:val="0049059D"/>
    <w:rsid w:val="004907F5"/>
    <w:rsid w:val="0049094F"/>
    <w:rsid w:val="00490C76"/>
    <w:rsid w:val="004914E9"/>
    <w:rsid w:val="0049175D"/>
    <w:rsid w:val="004917DB"/>
    <w:rsid w:val="00491857"/>
    <w:rsid w:val="00491C42"/>
    <w:rsid w:val="00491C45"/>
    <w:rsid w:val="0049257A"/>
    <w:rsid w:val="0049271E"/>
    <w:rsid w:val="0049272F"/>
    <w:rsid w:val="00492761"/>
    <w:rsid w:val="00492F62"/>
    <w:rsid w:val="004930C6"/>
    <w:rsid w:val="00493269"/>
    <w:rsid w:val="004937FE"/>
    <w:rsid w:val="004938AC"/>
    <w:rsid w:val="00493952"/>
    <w:rsid w:val="004940A2"/>
    <w:rsid w:val="0049416A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536"/>
    <w:rsid w:val="004968AF"/>
    <w:rsid w:val="00496964"/>
    <w:rsid w:val="00496BD2"/>
    <w:rsid w:val="00496D4B"/>
    <w:rsid w:val="00497159"/>
    <w:rsid w:val="004975AA"/>
    <w:rsid w:val="0049767A"/>
    <w:rsid w:val="004A0835"/>
    <w:rsid w:val="004A0A44"/>
    <w:rsid w:val="004A0C60"/>
    <w:rsid w:val="004A1037"/>
    <w:rsid w:val="004A15CC"/>
    <w:rsid w:val="004A15D0"/>
    <w:rsid w:val="004A196A"/>
    <w:rsid w:val="004A198E"/>
    <w:rsid w:val="004A1992"/>
    <w:rsid w:val="004A199E"/>
    <w:rsid w:val="004A2064"/>
    <w:rsid w:val="004A2300"/>
    <w:rsid w:val="004A244A"/>
    <w:rsid w:val="004A24CA"/>
    <w:rsid w:val="004A27E6"/>
    <w:rsid w:val="004A31C4"/>
    <w:rsid w:val="004A3471"/>
    <w:rsid w:val="004A414C"/>
    <w:rsid w:val="004A4328"/>
    <w:rsid w:val="004A4395"/>
    <w:rsid w:val="004A450E"/>
    <w:rsid w:val="004A4D08"/>
    <w:rsid w:val="004A52EB"/>
    <w:rsid w:val="004A54F1"/>
    <w:rsid w:val="004A59FD"/>
    <w:rsid w:val="004A5C4C"/>
    <w:rsid w:val="004A5DFA"/>
    <w:rsid w:val="004A5FF2"/>
    <w:rsid w:val="004A608F"/>
    <w:rsid w:val="004A60AC"/>
    <w:rsid w:val="004A63FE"/>
    <w:rsid w:val="004A64EA"/>
    <w:rsid w:val="004A6780"/>
    <w:rsid w:val="004A68D4"/>
    <w:rsid w:val="004A6A0D"/>
    <w:rsid w:val="004A6B15"/>
    <w:rsid w:val="004A7031"/>
    <w:rsid w:val="004A7120"/>
    <w:rsid w:val="004A7410"/>
    <w:rsid w:val="004A748C"/>
    <w:rsid w:val="004A74D5"/>
    <w:rsid w:val="004A7685"/>
    <w:rsid w:val="004A76EE"/>
    <w:rsid w:val="004A7855"/>
    <w:rsid w:val="004A7CF8"/>
    <w:rsid w:val="004A7EFC"/>
    <w:rsid w:val="004B036D"/>
    <w:rsid w:val="004B0B9A"/>
    <w:rsid w:val="004B1208"/>
    <w:rsid w:val="004B1936"/>
    <w:rsid w:val="004B1F22"/>
    <w:rsid w:val="004B2459"/>
    <w:rsid w:val="004B269F"/>
    <w:rsid w:val="004B2766"/>
    <w:rsid w:val="004B2909"/>
    <w:rsid w:val="004B2F51"/>
    <w:rsid w:val="004B2F84"/>
    <w:rsid w:val="004B3258"/>
    <w:rsid w:val="004B33D6"/>
    <w:rsid w:val="004B3F29"/>
    <w:rsid w:val="004B400C"/>
    <w:rsid w:val="004B4159"/>
    <w:rsid w:val="004B4682"/>
    <w:rsid w:val="004B49B1"/>
    <w:rsid w:val="004B4A09"/>
    <w:rsid w:val="004B4CBF"/>
    <w:rsid w:val="004B5442"/>
    <w:rsid w:val="004B54CC"/>
    <w:rsid w:val="004B568E"/>
    <w:rsid w:val="004B5E39"/>
    <w:rsid w:val="004B69E0"/>
    <w:rsid w:val="004B6A90"/>
    <w:rsid w:val="004B6F38"/>
    <w:rsid w:val="004B6F3E"/>
    <w:rsid w:val="004B78B2"/>
    <w:rsid w:val="004B7991"/>
    <w:rsid w:val="004B7D4B"/>
    <w:rsid w:val="004B7DE3"/>
    <w:rsid w:val="004C0487"/>
    <w:rsid w:val="004C0691"/>
    <w:rsid w:val="004C06B6"/>
    <w:rsid w:val="004C0846"/>
    <w:rsid w:val="004C0A4E"/>
    <w:rsid w:val="004C0E2D"/>
    <w:rsid w:val="004C16D7"/>
    <w:rsid w:val="004C188B"/>
    <w:rsid w:val="004C19CE"/>
    <w:rsid w:val="004C1B62"/>
    <w:rsid w:val="004C2E64"/>
    <w:rsid w:val="004C32DA"/>
    <w:rsid w:val="004C3397"/>
    <w:rsid w:val="004C34FA"/>
    <w:rsid w:val="004C35E6"/>
    <w:rsid w:val="004C36B7"/>
    <w:rsid w:val="004C3D03"/>
    <w:rsid w:val="004C3E7E"/>
    <w:rsid w:val="004C3F61"/>
    <w:rsid w:val="004C46AE"/>
    <w:rsid w:val="004C47ED"/>
    <w:rsid w:val="004C4832"/>
    <w:rsid w:val="004C4B93"/>
    <w:rsid w:val="004C4E4E"/>
    <w:rsid w:val="004C509C"/>
    <w:rsid w:val="004C52EB"/>
    <w:rsid w:val="004C5658"/>
    <w:rsid w:val="004C5847"/>
    <w:rsid w:val="004C5A79"/>
    <w:rsid w:val="004C5B04"/>
    <w:rsid w:val="004C5CBC"/>
    <w:rsid w:val="004C5CE6"/>
    <w:rsid w:val="004C5FC8"/>
    <w:rsid w:val="004C6138"/>
    <w:rsid w:val="004C6999"/>
    <w:rsid w:val="004C7441"/>
    <w:rsid w:val="004C7737"/>
    <w:rsid w:val="004C77E2"/>
    <w:rsid w:val="004C7B12"/>
    <w:rsid w:val="004C7DBE"/>
    <w:rsid w:val="004C7E56"/>
    <w:rsid w:val="004C7ED7"/>
    <w:rsid w:val="004D0065"/>
    <w:rsid w:val="004D0720"/>
    <w:rsid w:val="004D08A2"/>
    <w:rsid w:val="004D099E"/>
    <w:rsid w:val="004D0A25"/>
    <w:rsid w:val="004D0F7F"/>
    <w:rsid w:val="004D10B4"/>
    <w:rsid w:val="004D1188"/>
    <w:rsid w:val="004D1AC6"/>
    <w:rsid w:val="004D1CED"/>
    <w:rsid w:val="004D1EE0"/>
    <w:rsid w:val="004D2017"/>
    <w:rsid w:val="004D233C"/>
    <w:rsid w:val="004D2910"/>
    <w:rsid w:val="004D29A6"/>
    <w:rsid w:val="004D2A51"/>
    <w:rsid w:val="004D2BEC"/>
    <w:rsid w:val="004D2E2F"/>
    <w:rsid w:val="004D2EC1"/>
    <w:rsid w:val="004D32CB"/>
    <w:rsid w:val="004D32DE"/>
    <w:rsid w:val="004D37D7"/>
    <w:rsid w:val="004D37EE"/>
    <w:rsid w:val="004D3A02"/>
    <w:rsid w:val="004D3E29"/>
    <w:rsid w:val="004D45B1"/>
    <w:rsid w:val="004D4913"/>
    <w:rsid w:val="004D493D"/>
    <w:rsid w:val="004D5244"/>
    <w:rsid w:val="004D5607"/>
    <w:rsid w:val="004D5BDF"/>
    <w:rsid w:val="004D5FDA"/>
    <w:rsid w:val="004D6B7E"/>
    <w:rsid w:val="004D6F2D"/>
    <w:rsid w:val="004D6F3D"/>
    <w:rsid w:val="004D70B8"/>
    <w:rsid w:val="004D72E5"/>
    <w:rsid w:val="004D7433"/>
    <w:rsid w:val="004D75AA"/>
    <w:rsid w:val="004D7976"/>
    <w:rsid w:val="004D79F7"/>
    <w:rsid w:val="004D7D80"/>
    <w:rsid w:val="004D7E8B"/>
    <w:rsid w:val="004D7F28"/>
    <w:rsid w:val="004E0171"/>
    <w:rsid w:val="004E02B2"/>
    <w:rsid w:val="004E06C1"/>
    <w:rsid w:val="004E0725"/>
    <w:rsid w:val="004E0960"/>
    <w:rsid w:val="004E097E"/>
    <w:rsid w:val="004E0D28"/>
    <w:rsid w:val="004E1080"/>
    <w:rsid w:val="004E12F8"/>
    <w:rsid w:val="004E1819"/>
    <w:rsid w:val="004E1B20"/>
    <w:rsid w:val="004E233A"/>
    <w:rsid w:val="004E239A"/>
    <w:rsid w:val="004E24C4"/>
    <w:rsid w:val="004E2637"/>
    <w:rsid w:val="004E2813"/>
    <w:rsid w:val="004E3958"/>
    <w:rsid w:val="004E43C5"/>
    <w:rsid w:val="004E49DF"/>
    <w:rsid w:val="004E4A53"/>
    <w:rsid w:val="004E4DAA"/>
    <w:rsid w:val="004E50D7"/>
    <w:rsid w:val="004E50DB"/>
    <w:rsid w:val="004E51A7"/>
    <w:rsid w:val="004E5915"/>
    <w:rsid w:val="004E59C2"/>
    <w:rsid w:val="004E5BF9"/>
    <w:rsid w:val="004E76CB"/>
    <w:rsid w:val="004E79F1"/>
    <w:rsid w:val="004F0105"/>
    <w:rsid w:val="004F01CE"/>
    <w:rsid w:val="004F0A38"/>
    <w:rsid w:val="004F1178"/>
    <w:rsid w:val="004F11E8"/>
    <w:rsid w:val="004F14A0"/>
    <w:rsid w:val="004F1534"/>
    <w:rsid w:val="004F1537"/>
    <w:rsid w:val="004F1A2A"/>
    <w:rsid w:val="004F1E47"/>
    <w:rsid w:val="004F21E6"/>
    <w:rsid w:val="004F23BA"/>
    <w:rsid w:val="004F2806"/>
    <w:rsid w:val="004F2835"/>
    <w:rsid w:val="004F2B61"/>
    <w:rsid w:val="004F2EA7"/>
    <w:rsid w:val="004F30BD"/>
    <w:rsid w:val="004F3174"/>
    <w:rsid w:val="004F32AF"/>
    <w:rsid w:val="004F336E"/>
    <w:rsid w:val="004F33AB"/>
    <w:rsid w:val="004F34EC"/>
    <w:rsid w:val="004F3946"/>
    <w:rsid w:val="004F3966"/>
    <w:rsid w:val="004F3D7C"/>
    <w:rsid w:val="004F43EE"/>
    <w:rsid w:val="004F449E"/>
    <w:rsid w:val="004F45A8"/>
    <w:rsid w:val="004F522F"/>
    <w:rsid w:val="004F5771"/>
    <w:rsid w:val="004F5E42"/>
    <w:rsid w:val="004F61FF"/>
    <w:rsid w:val="004F6561"/>
    <w:rsid w:val="004F6C30"/>
    <w:rsid w:val="004F7064"/>
    <w:rsid w:val="004F70FC"/>
    <w:rsid w:val="004F74D5"/>
    <w:rsid w:val="004F7B19"/>
    <w:rsid w:val="0050003D"/>
    <w:rsid w:val="00500564"/>
    <w:rsid w:val="0050066D"/>
    <w:rsid w:val="0050077B"/>
    <w:rsid w:val="00501DAA"/>
    <w:rsid w:val="00501E8D"/>
    <w:rsid w:val="00502078"/>
    <w:rsid w:val="00502402"/>
    <w:rsid w:val="005027F3"/>
    <w:rsid w:val="0050297F"/>
    <w:rsid w:val="00502BBA"/>
    <w:rsid w:val="00502CCD"/>
    <w:rsid w:val="00502D6C"/>
    <w:rsid w:val="00502E00"/>
    <w:rsid w:val="00503811"/>
    <w:rsid w:val="005038D1"/>
    <w:rsid w:val="00503931"/>
    <w:rsid w:val="005039E6"/>
    <w:rsid w:val="00503AE2"/>
    <w:rsid w:val="00503C4E"/>
    <w:rsid w:val="005041A0"/>
    <w:rsid w:val="00504907"/>
    <w:rsid w:val="00504A36"/>
    <w:rsid w:val="00504B50"/>
    <w:rsid w:val="00504DD0"/>
    <w:rsid w:val="005050D8"/>
    <w:rsid w:val="005050DD"/>
    <w:rsid w:val="0050582D"/>
    <w:rsid w:val="00505D31"/>
    <w:rsid w:val="00506665"/>
    <w:rsid w:val="005069EE"/>
    <w:rsid w:val="005069EF"/>
    <w:rsid w:val="00506B62"/>
    <w:rsid w:val="005076FD"/>
    <w:rsid w:val="00507905"/>
    <w:rsid w:val="00507BBD"/>
    <w:rsid w:val="0051027F"/>
    <w:rsid w:val="00510407"/>
    <w:rsid w:val="00510454"/>
    <w:rsid w:val="00510666"/>
    <w:rsid w:val="00510878"/>
    <w:rsid w:val="00510904"/>
    <w:rsid w:val="00510B30"/>
    <w:rsid w:val="00510CDC"/>
    <w:rsid w:val="005111CE"/>
    <w:rsid w:val="00511275"/>
    <w:rsid w:val="00511BCD"/>
    <w:rsid w:val="00511FBF"/>
    <w:rsid w:val="00512B1E"/>
    <w:rsid w:val="00512C99"/>
    <w:rsid w:val="00512D0B"/>
    <w:rsid w:val="00513409"/>
    <w:rsid w:val="00513CBA"/>
    <w:rsid w:val="00513E74"/>
    <w:rsid w:val="00514294"/>
    <w:rsid w:val="00514588"/>
    <w:rsid w:val="00514D74"/>
    <w:rsid w:val="00515127"/>
    <w:rsid w:val="005157BB"/>
    <w:rsid w:val="00515821"/>
    <w:rsid w:val="00515D6C"/>
    <w:rsid w:val="0051632D"/>
    <w:rsid w:val="005165C7"/>
    <w:rsid w:val="005165FF"/>
    <w:rsid w:val="00516A78"/>
    <w:rsid w:val="00516B3D"/>
    <w:rsid w:val="00516EC0"/>
    <w:rsid w:val="00517612"/>
    <w:rsid w:val="005178CB"/>
    <w:rsid w:val="00517BAC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C3C"/>
    <w:rsid w:val="00520DB6"/>
    <w:rsid w:val="005215F4"/>
    <w:rsid w:val="00521787"/>
    <w:rsid w:val="00521936"/>
    <w:rsid w:val="00521BF2"/>
    <w:rsid w:val="00521C07"/>
    <w:rsid w:val="00521C9E"/>
    <w:rsid w:val="00521D83"/>
    <w:rsid w:val="00522512"/>
    <w:rsid w:val="0052276A"/>
    <w:rsid w:val="00522816"/>
    <w:rsid w:val="00522979"/>
    <w:rsid w:val="005229F8"/>
    <w:rsid w:val="00522BB1"/>
    <w:rsid w:val="00522CF0"/>
    <w:rsid w:val="0052326A"/>
    <w:rsid w:val="00523837"/>
    <w:rsid w:val="00523A54"/>
    <w:rsid w:val="00523A83"/>
    <w:rsid w:val="00523A88"/>
    <w:rsid w:val="00523C68"/>
    <w:rsid w:val="00523DB2"/>
    <w:rsid w:val="00524602"/>
    <w:rsid w:val="0052481B"/>
    <w:rsid w:val="005250FD"/>
    <w:rsid w:val="00525D07"/>
    <w:rsid w:val="0052603E"/>
    <w:rsid w:val="00526128"/>
    <w:rsid w:val="00526B3E"/>
    <w:rsid w:val="00526D94"/>
    <w:rsid w:val="0052737B"/>
    <w:rsid w:val="0052777E"/>
    <w:rsid w:val="00527C32"/>
    <w:rsid w:val="00527C60"/>
    <w:rsid w:val="005302B8"/>
    <w:rsid w:val="00530782"/>
    <w:rsid w:val="005309A3"/>
    <w:rsid w:val="00530C28"/>
    <w:rsid w:val="00530C32"/>
    <w:rsid w:val="00530DF5"/>
    <w:rsid w:val="00531132"/>
    <w:rsid w:val="0053120E"/>
    <w:rsid w:val="00531317"/>
    <w:rsid w:val="005319D1"/>
    <w:rsid w:val="00531F7A"/>
    <w:rsid w:val="005327D5"/>
    <w:rsid w:val="005328FD"/>
    <w:rsid w:val="00532B6D"/>
    <w:rsid w:val="00532C9C"/>
    <w:rsid w:val="00533374"/>
    <w:rsid w:val="0053366F"/>
    <w:rsid w:val="0053369A"/>
    <w:rsid w:val="005337B3"/>
    <w:rsid w:val="005343C6"/>
    <w:rsid w:val="005344FF"/>
    <w:rsid w:val="00534A1B"/>
    <w:rsid w:val="00535136"/>
    <w:rsid w:val="00535178"/>
    <w:rsid w:val="005354D9"/>
    <w:rsid w:val="00535C0B"/>
    <w:rsid w:val="0053601D"/>
    <w:rsid w:val="00536020"/>
    <w:rsid w:val="00536087"/>
    <w:rsid w:val="00536B51"/>
    <w:rsid w:val="00536D4C"/>
    <w:rsid w:val="00536DF2"/>
    <w:rsid w:val="00536FE3"/>
    <w:rsid w:val="00537724"/>
    <w:rsid w:val="00537ABB"/>
    <w:rsid w:val="00537D7B"/>
    <w:rsid w:val="00537EC8"/>
    <w:rsid w:val="00540022"/>
    <w:rsid w:val="0054051D"/>
    <w:rsid w:val="00540538"/>
    <w:rsid w:val="005409F1"/>
    <w:rsid w:val="00540AA1"/>
    <w:rsid w:val="00540E1E"/>
    <w:rsid w:val="0054113D"/>
    <w:rsid w:val="0054132D"/>
    <w:rsid w:val="00541393"/>
    <w:rsid w:val="00541A39"/>
    <w:rsid w:val="00541C00"/>
    <w:rsid w:val="00541CA5"/>
    <w:rsid w:val="00541D23"/>
    <w:rsid w:val="005422DF"/>
    <w:rsid w:val="00542545"/>
    <w:rsid w:val="00542635"/>
    <w:rsid w:val="00542882"/>
    <w:rsid w:val="00542A0F"/>
    <w:rsid w:val="00542D46"/>
    <w:rsid w:val="005430B7"/>
    <w:rsid w:val="005430E4"/>
    <w:rsid w:val="005433E4"/>
    <w:rsid w:val="00543B56"/>
    <w:rsid w:val="005443F1"/>
    <w:rsid w:val="00544C1D"/>
    <w:rsid w:val="00544E21"/>
    <w:rsid w:val="00544E4B"/>
    <w:rsid w:val="00544E84"/>
    <w:rsid w:val="00544F68"/>
    <w:rsid w:val="00545076"/>
    <w:rsid w:val="00545395"/>
    <w:rsid w:val="00545779"/>
    <w:rsid w:val="005459E0"/>
    <w:rsid w:val="00546A7E"/>
    <w:rsid w:val="00547008"/>
    <w:rsid w:val="005470C7"/>
    <w:rsid w:val="005471D1"/>
    <w:rsid w:val="005471D6"/>
    <w:rsid w:val="00547636"/>
    <w:rsid w:val="0054791F"/>
    <w:rsid w:val="00547B79"/>
    <w:rsid w:val="00547C4E"/>
    <w:rsid w:val="00547DA7"/>
    <w:rsid w:val="00547DBC"/>
    <w:rsid w:val="00550234"/>
    <w:rsid w:val="00550287"/>
    <w:rsid w:val="005502AD"/>
    <w:rsid w:val="00550716"/>
    <w:rsid w:val="005507F5"/>
    <w:rsid w:val="00550E4F"/>
    <w:rsid w:val="005512DA"/>
    <w:rsid w:val="00551394"/>
    <w:rsid w:val="00551BE8"/>
    <w:rsid w:val="00551ECA"/>
    <w:rsid w:val="00552299"/>
    <w:rsid w:val="0055231F"/>
    <w:rsid w:val="005526A1"/>
    <w:rsid w:val="005528DB"/>
    <w:rsid w:val="00553407"/>
    <w:rsid w:val="005534D8"/>
    <w:rsid w:val="005546E7"/>
    <w:rsid w:val="00554D89"/>
    <w:rsid w:val="0055531D"/>
    <w:rsid w:val="00555326"/>
    <w:rsid w:val="005558F0"/>
    <w:rsid w:val="00555B0B"/>
    <w:rsid w:val="0055625A"/>
    <w:rsid w:val="00556B12"/>
    <w:rsid w:val="00556EF6"/>
    <w:rsid w:val="00557080"/>
    <w:rsid w:val="0055717E"/>
    <w:rsid w:val="00557A22"/>
    <w:rsid w:val="00557F49"/>
    <w:rsid w:val="00557F90"/>
    <w:rsid w:val="00560950"/>
    <w:rsid w:val="00560B3E"/>
    <w:rsid w:val="00560B3F"/>
    <w:rsid w:val="0056180A"/>
    <w:rsid w:val="00561B37"/>
    <w:rsid w:val="005620BC"/>
    <w:rsid w:val="00562246"/>
    <w:rsid w:val="00562421"/>
    <w:rsid w:val="00562790"/>
    <w:rsid w:val="00562B66"/>
    <w:rsid w:val="00562B9B"/>
    <w:rsid w:val="00562BE7"/>
    <w:rsid w:val="00562D8D"/>
    <w:rsid w:val="00562EBC"/>
    <w:rsid w:val="00563159"/>
    <w:rsid w:val="005636B5"/>
    <w:rsid w:val="00565311"/>
    <w:rsid w:val="00565353"/>
    <w:rsid w:val="00565AFD"/>
    <w:rsid w:val="00565FDA"/>
    <w:rsid w:val="005663ED"/>
    <w:rsid w:val="00566901"/>
    <w:rsid w:val="005672ED"/>
    <w:rsid w:val="005673C1"/>
    <w:rsid w:val="00567423"/>
    <w:rsid w:val="005674F1"/>
    <w:rsid w:val="0057010A"/>
    <w:rsid w:val="0057027F"/>
    <w:rsid w:val="00570370"/>
    <w:rsid w:val="005703F3"/>
    <w:rsid w:val="00570423"/>
    <w:rsid w:val="00570700"/>
    <w:rsid w:val="00570CDE"/>
    <w:rsid w:val="00570FE0"/>
    <w:rsid w:val="00571434"/>
    <w:rsid w:val="00571711"/>
    <w:rsid w:val="00571D18"/>
    <w:rsid w:val="005724DB"/>
    <w:rsid w:val="00572A6E"/>
    <w:rsid w:val="00573455"/>
    <w:rsid w:val="00573616"/>
    <w:rsid w:val="00573712"/>
    <w:rsid w:val="005738F9"/>
    <w:rsid w:val="005742AB"/>
    <w:rsid w:val="005744F6"/>
    <w:rsid w:val="00574E9C"/>
    <w:rsid w:val="00575471"/>
    <w:rsid w:val="0057564F"/>
    <w:rsid w:val="00575B3F"/>
    <w:rsid w:val="00575D79"/>
    <w:rsid w:val="00575E01"/>
    <w:rsid w:val="00575F00"/>
    <w:rsid w:val="0057620E"/>
    <w:rsid w:val="005767BD"/>
    <w:rsid w:val="005769EA"/>
    <w:rsid w:val="00576AD4"/>
    <w:rsid w:val="00576EF6"/>
    <w:rsid w:val="00577253"/>
    <w:rsid w:val="00577255"/>
    <w:rsid w:val="0057759A"/>
    <w:rsid w:val="005776CE"/>
    <w:rsid w:val="005778F1"/>
    <w:rsid w:val="0057794A"/>
    <w:rsid w:val="00580448"/>
    <w:rsid w:val="00580579"/>
    <w:rsid w:val="00580E25"/>
    <w:rsid w:val="005812B6"/>
    <w:rsid w:val="005814A5"/>
    <w:rsid w:val="005815D7"/>
    <w:rsid w:val="00581644"/>
    <w:rsid w:val="00582516"/>
    <w:rsid w:val="00582B2B"/>
    <w:rsid w:val="005836DC"/>
    <w:rsid w:val="0058397D"/>
    <w:rsid w:val="00583B30"/>
    <w:rsid w:val="00583EE5"/>
    <w:rsid w:val="00584562"/>
    <w:rsid w:val="00584620"/>
    <w:rsid w:val="00584ECA"/>
    <w:rsid w:val="005850EE"/>
    <w:rsid w:val="005860AD"/>
    <w:rsid w:val="0058621F"/>
    <w:rsid w:val="00586411"/>
    <w:rsid w:val="005865B9"/>
    <w:rsid w:val="00586881"/>
    <w:rsid w:val="00586945"/>
    <w:rsid w:val="00586AA9"/>
    <w:rsid w:val="00586AB3"/>
    <w:rsid w:val="005873A3"/>
    <w:rsid w:val="00587E1F"/>
    <w:rsid w:val="00590062"/>
    <w:rsid w:val="005904E0"/>
    <w:rsid w:val="00590746"/>
    <w:rsid w:val="0059086F"/>
    <w:rsid w:val="00590D7A"/>
    <w:rsid w:val="00590EAF"/>
    <w:rsid w:val="00591377"/>
    <w:rsid w:val="005917C3"/>
    <w:rsid w:val="00591B9C"/>
    <w:rsid w:val="00591D1B"/>
    <w:rsid w:val="00592026"/>
    <w:rsid w:val="00592696"/>
    <w:rsid w:val="0059276C"/>
    <w:rsid w:val="00592B21"/>
    <w:rsid w:val="00592C4C"/>
    <w:rsid w:val="005930FB"/>
    <w:rsid w:val="0059331D"/>
    <w:rsid w:val="00593C57"/>
    <w:rsid w:val="00594330"/>
    <w:rsid w:val="005943E1"/>
    <w:rsid w:val="005947CE"/>
    <w:rsid w:val="00594B12"/>
    <w:rsid w:val="0059543E"/>
    <w:rsid w:val="00595578"/>
    <w:rsid w:val="00595E34"/>
    <w:rsid w:val="00595E75"/>
    <w:rsid w:val="005966AC"/>
    <w:rsid w:val="0059681D"/>
    <w:rsid w:val="0059698D"/>
    <w:rsid w:val="00596CCE"/>
    <w:rsid w:val="00596DE4"/>
    <w:rsid w:val="00596EA1"/>
    <w:rsid w:val="005970DC"/>
    <w:rsid w:val="00597AF1"/>
    <w:rsid w:val="00597C41"/>
    <w:rsid w:val="005A03A9"/>
    <w:rsid w:val="005A0953"/>
    <w:rsid w:val="005A0969"/>
    <w:rsid w:val="005A0AB8"/>
    <w:rsid w:val="005A0E9E"/>
    <w:rsid w:val="005A10F2"/>
    <w:rsid w:val="005A1231"/>
    <w:rsid w:val="005A1405"/>
    <w:rsid w:val="005A1451"/>
    <w:rsid w:val="005A1764"/>
    <w:rsid w:val="005A17F1"/>
    <w:rsid w:val="005A1826"/>
    <w:rsid w:val="005A18A1"/>
    <w:rsid w:val="005A1B18"/>
    <w:rsid w:val="005A1B85"/>
    <w:rsid w:val="005A1D4F"/>
    <w:rsid w:val="005A20D8"/>
    <w:rsid w:val="005A2561"/>
    <w:rsid w:val="005A26B6"/>
    <w:rsid w:val="005A2880"/>
    <w:rsid w:val="005A2987"/>
    <w:rsid w:val="005A355A"/>
    <w:rsid w:val="005A35C7"/>
    <w:rsid w:val="005A3712"/>
    <w:rsid w:val="005A41A8"/>
    <w:rsid w:val="005A4E99"/>
    <w:rsid w:val="005A4F01"/>
    <w:rsid w:val="005A4F4A"/>
    <w:rsid w:val="005A539C"/>
    <w:rsid w:val="005A6363"/>
    <w:rsid w:val="005A67F1"/>
    <w:rsid w:val="005A68A0"/>
    <w:rsid w:val="005A6BA2"/>
    <w:rsid w:val="005A6F8C"/>
    <w:rsid w:val="005A7231"/>
    <w:rsid w:val="005A7246"/>
    <w:rsid w:val="005A7470"/>
    <w:rsid w:val="005A74CB"/>
    <w:rsid w:val="005A7A4F"/>
    <w:rsid w:val="005A7B0C"/>
    <w:rsid w:val="005A7D21"/>
    <w:rsid w:val="005B00AF"/>
    <w:rsid w:val="005B01F9"/>
    <w:rsid w:val="005B0A09"/>
    <w:rsid w:val="005B0B3F"/>
    <w:rsid w:val="005B0BDB"/>
    <w:rsid w:val="005B0FB5"/>
    <w:rsid w:val="005B1188"/>
    <w:rsid w:val="005B12AC"/>
    <w:rsid w:val="005B1FFB"/>
    <w:rsid w:val="005B2317"/>
    <w:rsid w:val="005B2634"/>
    <w:rsid w:val="005B2A14"/>
    <w:rsid w:val="005B34C0"/>
    <w:rsid w:val="005B3A1C"/>
    <w:rsid w:val="005B3B37"/>
    <w:rsid w:val="005B3E23"/>
    <w:rsid w:val="005B4057"/>
    <w:rsid w:val="005B4194"/>
    <w:rsid w:val="005B4650"/>
    <w:rsid w:val="005B48B2"/>
    <w:rsid w:val="005B4FA5"/>
    <w:rsid w:val="005B529D"/>
    <w:rsid w:val="005B5956"/>
    <w:rsid w:val="005B61F6"/>
    <w:rsid w:val="005B6383"/>
    <w:rsid w:val="005B6561"/>
    <w:rsid w:val="005B6FFA"/>
    <w:rsid w:val="005B76A9"/>
    <w:rsid w:val="005B7818"/>
    <w:rsid w:val="005C009C"/>
    <w:rsid w:val="005C0367"/>
    <w:rsid w:val="005C07BA"/>
    <w:rsid w:val="005C0B11"/>
    <w:rsid w:val="005C0B9D"/>
    <w:rsid w:val="005C0D6D"/>
    <w:rsid w:val="005C1001"/>
    <w:rsid w:val="005C1025"/>
    <w:rsid w:val="005C1248"/>
    <w:rsid w:val="005C140C"/>
    <w:rsid w:val="005C1958"/>
    <w:rsid w:val="005C2228"/>
    <w:rsid w:val="005C22FF"/>
    <w:rsid w:val="005C23AB"/>
    <w:rsid w:val="005C306E"/>
    <w:rsid w:val="005C3A7D"/>
    <w:rsid w:val="005C3E40"/>
    <w:rsid w:val="005C4587"/>
    <w:rsid w:val="005C461D"/>
    <w:rsid w:val="005C49C3"/>
    <w:rsid w:val="005C4C55"/>
    <w:rsid w:val="005C4D19"/>
    <w:rsid w:val="005C53FE"/>
    <w:rsid w:val="005C5490"/>
    <w:rsid w:val="005C5580"/>
    <w:rsid w:val="005C63DC"/>
    <w:rsid w:val="005C6456"/>
    <w:rsid w:val="005C6704"/>
    <w:rsid w:val="005C6FD9"/>
    <w:rsid w:val="005C70E9"/>
    <w:rsid w:val="005C74C2"/>
    <w:rsid w:val="005C7A1F"/>
    <w:rsid w:val="005C7A6F"/>
    <w:rsid w:val="005C7F50"/>
    <w:rsid w:val="005D06EF"/>
    <w:rsid w:val="005D0B3E"/>
    <w:rsid w:val="005D0BBA"/>
    <w:rsid w:val="005D0F93"/>
    <w:rsid w:val="005D148B"/>
    <w:rsid w:val="005D1BE2"/>
    <w:rsid w:val="005D1E32"/>
    <w:rsid w:val="005D229F"/>
    <w:rsid w:val="005D2494"/>
    <w:rsid w:val="005D2848"/>
    <w:rsid w:val="005D2885"/>
    <w:rsid w:val="005D2922"/>
    <w:rsid w:val="005D2962"/>
    <w:rsid w:val="005D2D37"/>
    <w:rsid w:val="005D31DF"/>
    <w:rsid w:val="005D32A9"/>
    <w:rsid w:val="005D376F"/>
    <w:rsid w:val="005D3D1A"/>
    <w:rsid w:val="005D3E58"/>
    <w:rsid w:val="005D4427"/>
    <w:rsid w:val="005D46BB"/>
    <w:rsid w:val="005D4B47"/>
    <w:rsid w:val="005D4BDB"/>
    <w:rsid w:val="005D5127"/>
    <w:rsid w:val="005D52C9"/>
    <w:rsid w:val="005D5C2B"/>
    <w:rsid w:val="005D5F45"/>
    <w:rsid w:val="005D624B"/>
    <w:rsid w:val="005D65F9"/>
    <w:rsid w:val="005D698C"/>
    <w:rsid w:val="005D7939"/>
    <w:rsid w:val="005D7A2A"/>
    <w:rsid w:val="005D7F2C"/>
    <w:rsid w:val="005E0417"/>
    <w:rsid w:val="005E049A"/>
    <w:rsid w:val="005E079B"/>
    <w:rsid w:val="005E097B"/>
    <w:rsid w:val="005E0ADF"/>
    <w:rsid w:val="005E0D81"/>
    <w:rsid w:val="005E1288"/>
    <w:rsid w:val="005E13C3"/>
    <w:rsid w:val="005E1675"/>
    <w:rsid w:val="005E1F01"/>
    <w:rsid w:val="005E20E2"/>
    <w:rsid w:val="005E21ED"/>
    <w:rsid w:val="005E2393"/>
    <w:rsid w:val="005E23FF"/>
    <w:rsid w:val="005E27ED"/>
    <w:rsid w:val="005E2B00"/>
    <w:rsid w:val="005E32BF"/>
    <w:rsid w:val="005E3426"/>
    <w:rsid w:val="005E36B8"/>
    <w:rsid w:val="005E377E"/>
    <w:rsid w:val="005E38C7"/>
    <w:rsid w:val="005E3C70"/>
    <w:rsid w:val="005E41A2"/>
    <w:rsid w:val="005E41D3"/>
    <w:rsid w:val="005E43CF"/>
    <w:rsid w:val="005E4471"/>
    <w:rsid w:val="005E4981"/>
    <w:rsid w:val="005E4A58"/>
    <w:rsid w:val="005E4A97"/>
    <w:rsid w:val="005E4B95"/>
    <w:rsid w:val="005E4D00"/>
    <w:rsid w:val="005E542E"/>
    <w:rsid w:val="005E5D8C"/>
    <w:rsid w:val="005E5DBB"/>
    <w:rsid w:val="005E5F76"/>
    <w:rsid w:val="005E6393"/>
    <w:rsid w:val="005E696D"/>
    <w:rsid w:val="005E6A64"/>
    <w:rsid w:val="005E71F7"/>
    <w:rsid w:val="005E772E"/>
    <w:rsid w:val="005E781C"/>
    <w:rsid w:val="005E7846"/>
    <w:rsid w:val="005E7B24"/>
    <w:rsid w:val="005E7C7B"/>
    <w:rsid w:val="005E7D66"/>
    <w:rsid w:val="005E7FC7"/>
    <w:rsid w:val="005F015C"/>
    <w:rsid w:val="005F01CE"/>
    <w:rsid w:val="005F02CE"/>
    <w:rsid w:val="005F04AF"/>
    <w:rsid w:val="005F051C"/>
    <w:rsid w:val="005F0C53"/>
    <w:rsid w:val="005F0C72"/>
    <w:rsid w:val="005F0D81"/>
    <w:rsid w:val="005F1B0F"/>
    <w:rsid w:val="005F1CE2"/>
    <w:rsid w:val="005F1F9F"/>
    <w:rsid w:val="005F2225"/>
    <w:rsid w:val="005F2C93"/>
    <w:rsid w:val="005F2EE1"/>
    <w:rsid w:val="005F3384"/>
    <w:rsid w:val="005F3C44"/>
    <w:rsid w:val="005F3EDF"/>
    <w:rsid w:val="005F3F96"/>
    <w:rsid w:val="005F4003"/>
    <w:rsid w:val="005F464E"/>
    <w:rsid w:val="005F4FA3"/>
    <w:rsid w:val="005F500F"/>
    <w:rsid w:val="005F521F"/>
    <w:rsid w:val="005F5417"/>
    <w:rsid w:val="005F55B4"/>
    <w:rsid w:val="005F55D8"/>
    <w:rsid w:val="005F565B"/>
    <w:rsid w:val="005F59B4"/>
    <w:rsid w:val="005F5BF0"/>
    <w:rsid w:val="005F617D"/>
    <w:rsid w:val="005F6615"/>
    <w:rsid w:val="005F6D6C"/>
    <w:rsid w:val="005F6DA6"/>
    <w:rsid w:val="005F7096"/>
    <w:rsid w:val="005F70D0"/>
    <w:rsid w:val="005F70D2"/>
    <w:rsid w:val="005F71FB"/>
    <w:rsid w:val="005F7388"/>
    <w:rsid w:val="005F749E"/>
    <w:rsid w:val="005F7EB9"/>
    <w:rsid w:val="0060010D"/>
    <w:rsid w:val="006002CC"/>
    <w:rsid w:val="00600578"/>
    <w:rsid w:val="006007EB"/>
    <w:rsid w:val="00600A61"/>
    <w:rsid w:val="00600CE0"/>
    <w:rsid w:val="00601879"/>
    <w:rsid w:val="006018BE"/>
    <w:rsid w:val="00601939"/>
    <w:rsid w:val="00601F49"/>
    <w:rsid w:val="00601FC7"/>
    <w:rsid w:val="00602295"/>
    <w:rsid w:val="006023DE"/>
    <w:rsid w:val="006023EA"/>
    <w:rsid w:val="0060251B"/>
    <w:rsid w:val="00602911"/>
    <w:rsid w:val="0060388C"/>
    <w:rsid w:val="00603B20"/>
    <w:rsid w:val="00603E8F"/>
    <w:rsid w:val="00603FB6"/>
    <w:rsid w:val="0060431A"/>
    <w:rsid w:val="006048BE"/>
    <w:rsid w:val="00604A05"/>
    <w:rsid w:val="00604AFE"/>
    <w:rsid w:val="00604DA3"/>
    <w:rsid w:val="00605517"/>
    <w:rsid w:val="00606094"/>
    <w:rsid w:val="006066E6"/>
    <w:rsid w:val="00606EEC"/>
    <w:rsid w:val="00607104"/>
    <w:rsid w:val="0060712F"/>
    <w:rsid w:val="006074A8"/>
    <w:rsid w:val="00607C4D"/>
    <w:rsid w:val="00607CEE"/>
    <w:rsid w:val="00607DEA"/>
    <w:rsid w:val="00607F1D"/>
    <w:rsid w:val="00607F9A"/>
    <w:rsid w:val="00610081"/>
    <w:rsid w:val="006102F4"/>
    <w:rsid w:val="006104B8"/>
    <w:rsid w:val="00610599"/>
    <w:rsid w:val="006105B6"/>
    <w:rsid w:val="00610729"/>
    <w:rsid w:val="00610F25"/>
    <w:rsid w:val="0061117F"/>
    <w:rsid w:val="00611C57"/>
    <w:rsid w:val="00611DFC"/>
    <w:rsid w:val="00611FD0"/>
    <w:rsid w:val="00612367"/>
    <w:rsid w:val="00612582"/>
    <w:rsid w:val="00612621"/>
    <w:rsid w:val="0061327E"/>
    <w:rsid w:val="0061334B"/>
    <w:rsid w:val="0061352D"/>
    <w:rsid w:val="00613604"/>
    <w:rsid w:val="00613833"/>
    <w:rsid w:val="00613AB4"/>
    <w:rsid w:val="00614C31"/>
    <w:rsid w:val="00614CC9"/>
    <w:rsid w:val="00614ED4"/>
    <w:rsid w:val="00614F1E"/>
    <w:rsid w:val="006150FC"/>
    <w:rsid w:val="006158EF"/>
    <w:rsid w:val="00615BF2"/>
    <w:rsid w:val="00615C6B"/>
    <w:rsid w:val="00615D4B"/>
    <w:rsid w:val="00615D63"/>
    <w:rsid w:val="00615E99"/>
    <w:rsid w:val="00615F75"/>
    <w:rsid w:val="006160CF"/>
    <w:rsid w:val="0061615E"/>
    <w:rsid w:val="006163F7"/>
    <w:rsid w:val="00616CCE"/>
    <w:rsid w:val="00616FC7"/>
    <w:rsid w:val="00617155"/>
    <w:rsid w:val="0061718D"/>
    <w:rsid w:val="00617479"/>
    <w:rsid w:val="0061755A"/>
    <w:rsid w:val="00617F2D"/>
    <w:rsid w:val="0062051F"/>
    <w:rsid w:val="006205F0"/>
    <w:rsid w:val="00620623"/>
    <w:rsid w:val="00620C83"/>
    <w:rsid w:val="006214E3"/>
    <w:rsid w:val="00621508"/>
    <w:rsid w:val="0062153D"/>
    <w:rsid w:val="006216F7"/>
    <w:rsid w:val="006216FC"/>
    <w:rsid w:val="006217BA"/>
    <w:rsid w:val="00622A5B"/>
    <w:rsid w:val="00622E93"/>
    <w:rsid w:val="00623138"/>
    <w:rsid w:val="0062326E"/>
    <w:rsid w:val="00623986"/>
    <w:rsid w:val="00623D83"/>
    <w:rsid w:val="00623D8C"/>
    <w:rsid w:val="00623E90"/>
    <w:rsid w:val="006243A6"/>
    <w:rsid w:val="006246B3"/>
    <w:rsid w:val="00624735"/>
    <w:rsid w:val="006248AD"/>
    <w:rsid w:val="00625034"/>
    <w:rsid w:val="006251F5"/>
    <w:rsid w:val="00625520"/>
    <w:rsid w:val="00625648"/>
    <w:rsid w:val="00625800"/>
    <w:rsid w:val="00625990"/>
    <w:rsid w:val="00625C0E"/>
    <w:rsid w:val="00625CC3"/>
    <w:rsid w:val="00625D3C"/>
    <w:rsid w:val="0062656F"/>
    <w:rsid w:val="0062665C"/>
    <w:rsid w:val="0062674D"/>
    <w:rsid w:val="006268CE"/>
    <w:rsid w:val="006277CD"/>
    <w:rsid w:val="00630002"/>
    <w:rsid w:val="006300F4"/>
    <w:rsid w:val="006301E5"/>
    <w:rsid w:val="00630985"/>
    <w:rsid w:val="00630D10"/>
    <w:rsid w:val="00630EDA"/>
    <w:rsid w:val="00631192"/>
    <w:rsid w:val="006313F4"/>
    <w:rsid w:val="0063175C"/>
    <w:rsid w:val="00631986"/>
    <w:rsid w:val="00631ACE"/>
    <w:rsid w:val="00631E7A"/>
    <w:rsid w:val="00632493"/>
    <w:rsid w:val="006326D7"/>
    <w:rsid w:val="006326EC"/>
    <w:rsid w:val="00632A84"/>
    <w:rsid w:val="00632E83"/>
    <w:rsid w:val="00633831"/>
    <w:rsid w:val="00634112"/>
    <w:rsid w:val="006342DC"/>
    <w:rsid w:val="006343A8"/>
    <w:rsid w:val="006346FB"/>
    <w:rsid w:val="00634C38"/>
    <w:rsid w:val="0063530D"/>
    <w:rsid w:val="006355FB"/>
    <w:rsid w:val="006356B6"/>
    <w:rsid w:val="0063588E"/>
    <w:rsid w:val="006359A0"/>
    <w:rsid w:val="00635B24"/>
    <w:rsid w:val="00635B61"/>
    <w:rsid w:val="00635C61"/>
    <w:rsid w:val="00635E22"/>
    <w:rsid w:val="00635F59"/>
    <w:rsid w:val="00635FD9"/>
    <w:rsid w:val="006360F4"/>
    <w:rsid w:val="006362F6"/>
    <w:rsid w:val="006363F2"/>
    <w:rsid w:val="006366E6"/>
    <w:rsid w:val="0063671F"/>
    <w:rsid w:val="00636A51"/>
    <w:rsid w:val="00636CA2"/>
    <w:rsid w:val="00636D5E"/>
    <w:rsid w:val="006375F2"/>
    <w:rsid w:val="00637640"/>
    <w:rsid w:val="00637DC5"/>
    <w:rsid w:val="00640BEF"/>
    <w:rsid w:val="0064140C"/>
    <w:rsid w:val="006415AE"/>
    <w:rsid w:val="00641899"/>
    <w:rsid w:val="006419DB"/>
    <w:rsid w:val="00641F78"/>
    <w:rsid w:val="00642119"/>
    <w:rsid w:val="006422D3"/>
    <w:rsid w:val="0064242E"/>
    <w:rsid w:val="00642701"/>
    <w:rsid w:val="00642954"/>
    <w:rsid w:val="00642A19"/>
    <w:rsid w:val="00642C17"/>
    <w:rsid w:val="00643041"/>
    <w:rsid w:val="006435C5"/>
    <w:rsid w:val="006438B1"/>
    <w:rsid w:val="00643E29"/>
    <w:rsid w:val="00644124"/>
    <w:rsid w:val="00644273"/>
    <w:rsid w:val="006446BB"/>
    <w:rsid w:val="0064487E"/>
    <w:rsid w:val="00645380"/>
    <w:rsid w:val="006455CE"/>
    <w:rsid w:val="006456C0"/>
    <w:rsid w:val="006457AD"/>
    <w:rsid w:val="00645C18"/>
    <w:rsid w:val="00645F30"/>
    <w:rsid w:val="006469A6"/>
    <w:rsid w:val="00646AA0"/>
    <w:rsid w:val="006471F6"/>
    <w:rsid w:val="00647286"/>
    <w:rsid w:val="0064739B"/>
    <w:rsid w:val="006478F9"/>
    <w:rsid w:val="00647D3B"/>
    <w:rsid w:val="006500EF"/>
    <w:rsid w:val="006503E3"/>
    <w:rsid w:val="00650484"/>
    <w:rsid w:val="006509DE"/>
    <w:rsid w:val="00650A23"/>
    <w:rsid w:val="00650BCB"/>
    <w:rsid w:val="00651199"/>
    <w:rsid w:val="00651463"/>
    <w:rsid w:val="00651D16"/>
    <w:rsid w:val="00652877"/>
    <w:rsid w:val="00652B03"/>
    <w:rsid w:val="00652BF4"/>
    <w:rsid w:val="00652D67"/>
    <w:rsid w:val="006530B6"/>
    <w:rsid w:val="006540EF"/>
    <w:rsid w:val="00654240"/>
    <w:rsid w:val="00654265"/>
    <w:rsid w:val="006549E8"/>
    <w:rsid w:val="00654E84"/>
    <w:rsid w:val="00654EDA"/>
    <w:rsid w:val="00654F84"/>
    <w:rsid w:val="0065547E"/>
    <w:rsid w:val="00655695"/>
    <w:rsid w:val="00655755"/>
    <w:rsid w:val="00655B45"/>
    <w:rsid w:val="00655CF1"/>
    <w:rsid w:val="006560F9"/>
    <w:rsid w:val="0065621D"/>
    <w:rsid w:val="00656737"/>
    <w:rsid w:val="00656F01"/>
    <w:rsid w:val="00657C01"/>
    <w:rsid w:val="00657C21"/>
    <w:rsid w:val="00660057"/>
    <w:rsid w:val="006600F5"/>
    <w:rsid w:val="00660617"/>
    <w:rsid w:val="0066078C"/>
    <w:rsid w:val="006611BB"/>
    <w:rsid w:val="00661719"/>
    <w:rsid w:val="00661A5A"/>
    <w:rsid w:val="00661F23"/>
    <w:rsid w:val="00662047"/>
    <w:rsid w:val="00662149"/>
    <w:rsid w:val="006629F5"/>
    <w:rsid w:val="00662C6B"/>
    <w:rsid w:val="00663A27"/>
    <w:rsid w:val="00663ABA"/>
    <w:rsid w:val="00663DB1"/>
    <w:rsid w:val="00663DB7"/>
    <w:rsid w:val="006642D8"/>
    <w:rsid w:val="00664337"/>
    <w:rsid w:val="00664768"/>
    <w:rsid w:val="0066477A"/>
    <w:rsid w:val="006648D1"/>
    <w:rsid w:val="0066496C"/>
    <w:rsid w:val="00664C60"/>
    <w:rsid w:val="00665148"/>
    <w:rsid w:val="00665698"/>
    <w:rsid w:val="00665886"/>
    <w:rsid w:val="0066598D"/>
    <w:rsid w:val="00666025"/>
    <w:rsid w:val="00666A15"/>
    <w:rsid w:val="00666CE7"/>
    <w:rsid w:val="00666DAB"/>
    <w:rsid w:val="00666EC1"/>
    <w:rsid w:val="006671B5"/>
    <w:rsid w:val="00667491"/>
    <w:rsid w:val="006675E0"/>
    <w:rsid w:val="00667D01"/>
    <w:rsid w:val="00670105"/>
    <w:rsid w:val="00670362"/>
    <w:rsid w:val="006704CA"/>
    <w:rsid w:val="00670B2D"/>
    <w:rsid w:val="00670DD3"/>
    <w:rsid w:val="006710F4"/>
    <w:rsid w:val="00671409"/>
    <w:rsid w:val="00671489"/>
    <w:rsid w:val="0067186E"/>
    <w:rsid w:val="006718F2"/>
    <w:rsid w:val="00671A5B"/>
    <w:rsid w:val="0067217D"/>
    <w:rsid w:val="00672689"/>
    <w:rsid w:val="00672740"/>
    <w:rsid w:val="006730F8"/>
    <w:rsid w:val="006731F0"/>
    <w:rsid w:val="00673411"/>
    <w:rsid w:val="006735BA"/>
    <w:rsid w:val="006736A0"/>
    <w:rsid w:val="006737F1"/>
    <w:rsid w:val="00673928"/>
    <w:rsid w:val="00674176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4A8"/>
    <w:rsid w:val="0067584E"/>
    <w:rsid w:val="00675D78"/>
    <w:rsid w:val="00675D96"/>
    <w:rsid w:val="00675ED9"/>
    <w:rsid w:val="00675FA8"/>
    <w:rsid w:val="00676079"/>
    <w:rsid w:val="0067651B"/>
    <w:rsid w:val="006765E7"/>
    <w:rsid w:val="00676BEA"/>
    <w:rsid w:val="00677247"/>
    <w:rsid w:val="006774F1"/>
    <w:rsid w:val="006778FE"/>
    <w:rsid w:val="00677B9A"/>
    <w:rsid w:val="00677E3F"/>
    <w:rsid w:val="00677F36"/>
    <w:rsid w:val="00680036"/>
    <w:rsid w:val="00680040"/>
    <w:rsid w:val="00680106"/>
    <w:rsid w:val="00680974"/>
    <w:rsid w:val="00680D71"/>
    <w:rsid w:val="00680EBE"/>
    <w:rsid w:val="00680FD4"/>
    <w:rsid w:val="006820DA"/>
    <w:rsid w:val="0068214F"/>
    <w:rsid w:val="0068252F"/>
    <w:rsid w:val="00682BB9"/>
    <w:rsid w:val="00683049"/>
    <w:rsid w:val="006832BA"/>
    <w:rsid w:val="006836A9"/>
    <w:rsid w:val="006836EB"/>
    <w:rsid w:val="00683FD6"/>
    <w:rsid w:val="006840BD"/>
    <w:rsid w:val="0068436B"/>
    <w:rsid w:val="00684F10"/>
    <w:rsid w:val="00684F70"/>
    <w:rsid w:val="006854E5"/>
    <w:rsid w:val="00685865"/>
    <w:rsid w:val="00685C39"/>
    <w:rsid w:val="00685DEA"/>
    <w:rsid w:val="0068600F"/>
    <w:rsid w:val="0068603C"/>
    <w:rsid w:val="006861FA"/>
    <w:rsid w:val="0068654F"/>
    <w:rsid w:val="00686D29"/>
    <w:rsid w:val="00686E21"/>
    <w:rsid w:val="00686FDC"/>
    <w:rsid w:val="0068703A"/>
    <w:rsid w:val="00687116"/>
    <w:rsid w:val="0068721A"/>
    <w:rsid w:val="006874BC"/>
    <w:rsid w:val="00687BFC"/>
    <w:rsid w:val="00687EBB"/>
    <w:rsid w:val="00687F0B"/>
    <w:rsid w:val="00690496"/>
    <w:rsid w:val="00690B99"/>
    <w:rsid w:val="00690BAC"/>
    <w:rsid w:val="00691318"/>
    <w:rsid w:val="006913E8"/>
    <w:rsid w:val="00691BC3"/>
    <w:rsid w:val="00691C44"/>
    <w:rsid w:val="00691EEC"/>
    <w:rsid w:val="006922AB"/>
    <w:rsid w:val="00693D85"/>
    <w:rsid w:val="006942A6"/>
    <w:rsid w:val="006942F2"/>
    <w:rsid w:val="00694790"/>
    <w:rsid w:val="00694B00"/>
    <w:rsid w:val="00695478"/>
    <w:rsid w:val="006954F0"/>
    <w:rsid w:val="00695791"/>
    <w:rsid w:val="00695AC0"/>
    <w:rsid w:val="00695B77"/>
    <w:rsid w:val="00696056"/>
    <w:rsid w:val="00696385"/>
    <w:rsid w:val="00696A4C"/>
    <w:rsid w:val="00696C34"/>
    <w:rsid w:val="006974D4"/>
    <w:rsid w:val="0069764F"/>
    <w:rsid w:val="006976B9"/>
    <w:rsid w:val="00697A2B"/>
    <w:rsid w:val="006A009E"/>
    <w:rsid w:val="006A02AE"/>
    <w:rsid w:val="006A02DC"/>
    <w:rsid w:val="006A0C42"/>
    <w:rsid w:val="006A0E9F"/>
    <w:rsid w:val="006A10B7"/>
    <w:rsid w:val="006A2A28"/>
    <w:rsid w:val="006A2AC1"/>
    <w:rsid w:val="006A31AD"/>
    <w:rsid w:val="006A367E"/>
    <w:rsid w:val="006A3F79"/>
    <w:rsid w:val="006A4A8E"/>
    <w:rsid w:val="006A4B16"/>
    <w:rsid w:val="006A4E57"/>
    <w:rsid w:val="006A520C"/>
    <w:rsid w:val="006A58DC"/>
    <w:rsid w:val="006A5A1A"/>
    <w:rsid w:val="006A5BB9"/>
    <w:rsid w:val="006A5D6D"/>
    <w:rsid w:val="006A6339"/>
    <w:rsid w:val="006A6DE6"/>
    <w:rsid w:val="006A708C"/>
    <w:rsid w:val="006A74E4"/>
    <w:rsid w:val="006A7C33"/>
    <w:rsid w:val="006B00BD"/>
    <w:rsid w:val="006B02CD"/>
    <w:rsid w:val="006B04F7"/>
    <w:rsid w:val="006B0AF6"/>
    <w:rsid w:val="006B0C6C"/>
    <w:rsid w:val="006B0E60"/>
    <w:rsid w:val="006B19C5"/>
    <w:rsid w:val="006B1F64"/>
    <w:rsid w:val="006B2145"/>
    <w:rsid w:val="006B22E0"/>
    <w:rsid w:val="006B2310"/>
    <w:rsid w:val="006B2322"/>
    <w:rsid w:val="006B2E68"/>
    <w:rsid w:val="006B2EF4"/>
    <w:rsid w:val="006B2F4F"/>
    <w:rsid w:val="006B3288"/>
    <w:rsid w:val="006B35FD"/>
    <w:rsid w:val="006B374F"/>
    <w:rsid w:val="006B389B"/>
    <w:rsid w:val="006B3A3F"/>
    <w:rsid w:val="006B3ADB"/>
    <w:rsid w:val="006B3C4F"/>
    <w:rsid w:val="006B3EAB"/>
    <w:rsid w:val="006B411D"/>
    <w:rsid w:val="006B4661"/>
    <w:rsid w:val="006B46B8"/>
    <w:rsid w:val="006B4B42"/>
    <w:rsid w:val="006B4BA5"/>
    <w:rsid w:val="006B4E25"/>
    <w:rsid w:val="006B52F8"/>
    <w:rsid w:val="006B5441"/>
    <w:rsid w:val="006B55B8"/>
    <w:rsid w:val="006B56A7"/>
    <w:rsid w:val="006B5989"/>
    <w:rsid w:val="006B5A4F"/>
    <w:rsid w:val="006B5CDD"/>
    <w:rsid w:val="006B5EA2"/>
    <w:rsid w:val="006B60B3"/>
    <w:rsid w:val="006B6437"/>
    <w:rsid w:val="006B6C65"/>
    <w:rsid w:val="006B6F86"/>
    <w:rsid w:val="006B7361"/>
    <w:rsid w:val="006B74FE"/>
    <w:rsid w:val="006B770C"/>
    <w:rsid w:val="006C0464"/>
    <w:rsid w:val="006C06A1"/>
    <w:rsid w:val="006C0B2D"/>
    <w:rsid w:val="006C1484"/>
    <w:rsid w:val="006C1B0F"/>
    <w:rsid w:val="006C201A"/>
    <w:rsid w:val="006C24B1"/>
    <w:rsid w:val="006C2950"/>
    <w:rsid w:val="006C2B39"/>
    <w:rsid w:val="006C307D"/>
    <w:rsid w:val="006C3214"/>
    <w:rsid w:val="006C3489"/>
    <w:rsid w:val="006C3881"/>
    <w:rsid w:val="006C3901"/>
    <w:rsid w:val="006C413F"/>
    <w:rsid w:val="006C454F"/>
    <w:rsid w:val="006C4648"/>
    <w:rsid w:val="006C468D"/>
    <w:rsid w:val="006C4704"/>
    <w:rsid w:val="006C4A8F"/>
    <w:rsid w:val="006C4C52"/>
    <w:rsid w:val="006C4CCC"/>
    <w:rsid w:val="006C5087"/>
    <w:rsid w:val="006C51E8"/>
    <w:rsid w:val="006C5462"/>
    <w:rsid w:val="006C5466"/>
    <w:rsid w:val="006C54B3"/>
    <w:rsid w:val="006C5672"/>
    <w:rsid w:val="006C57BC"/>
    <w:rsid w:val="006C59D3"/>
    <w:rsid w:val="006C5D26"/>
    <w:rsid w:val="006C5D92"/>
    <w:rsid w:val="006C5DBB"/>
    <w:rsid w:val="006C62BA"/>
    <w:rsid w:val="006C640C"/>
    <w:rsid w:val="006C6D06"/>
    <w:rsid w:val="006C6DB2"/>
    <w:rsid w:val="006C6F92"/>
    <w:rsid w:val="006C7491"/>
    <w:rsid w:val="006C7A66"/>
    <w:rsid w:val="006C7E8E"/>
    <w:rsid w:val="006D00CE"/>
    <w:rsid w:val="006D00D8"/>
    <w:rsid w:val="006D0185"/>
    <w:rsid w:val="006D084F"/>
    <w:rsid w:val="006D0A03"/>
    <w:rsid w:val="006D0A9E"/>
    <w:rsid w:val="006D0B4E"/>
    <w:rsid w:val="006D10D4"/>
    <w:rsid w:val="006D127C"/>
    <w:rsid w:val="006D1743"/>
    <w:rsid w:val="006D1A10"/>
    <w:rsid w:val="006D1A63"/>
    <w:rsid w:val="006D1F2E"/>
    <w:rsid w:val="006D216F"/>
    <w:rsid w:val="006D2244"/>
    <w:rsid w:val="006D26B3"/>
    <w:rsid w:val="006D273D"/>
    <w:rsid w:val="006D2838"/>
    <w:rsid w:val="006D2BA8"/>
    <w:rsid w:val="006D2E04"/>
    <w:rsid w:val="006D3066"/>
    <w:rsid w:val="006D3C06"/>
    <w:rsid w:val="006D4250"/>
    <w:rsid w:val="006D426D"/>
    <w:rsid w:val="006D427C"/>
    <w:rsid w:val="006D4290"/>
    <w:rsid w:val="006D4862"/>
    <w:rsid w:val="006D4893"/>
    <w:rsid w:val="006D4BED"/>
    <w:rsid w:val="006D4CB2"/>
    <w:rsid w:val="006D54BF"/>
    <w:rsid w:val="006D5C50"/>
    <w:rsid w:val="006D5F27"/>
    <w:rsid w:val="006D5FA2"/>
    <w:rsid w:val="006D66EA"/>
    <w:rsid w:val="006D6999"/>
    <w:rsid w:val="006D69F2"/>
    <w:rsid w:val="006D6CCA"/>
    <w:rsid w:val="006D729C"/>
    <w:rsid w:val="006D72EB"/>
    <w:rsid w:val="006D7389"/>
    <w:rsid w:val="006D7597"/>
    <w:rsid w:val="006D761B"/>
    <w:rsid w:val="006D7813"/>
    <w:rsid w:val="006D7824"/>
    <w:rsid w:val="006D7AC1"/>
    <w:rsid w:val="006E0006"/>
    <w:rsid w:val="006E01B6"/>
    <w:rsid w:val="006E062C"/>
    <w:rsid w:val="006E099D"/>
    <w:rsid w:val="006E0DD7"/>
    <w:rsid w:val="006E10DE"/>
    <w:rsid w:val="006E15EE"/>
    <w:rsid w:val="006E19AB"/>
    <w:rsid w:val="006E1BF9"/>
    <w:rsid w:val="006E1F0C"/>
    <w:rsid w:val="006E2102"/>
    <w:rsid w:val="006E228C"/>
    <w:rsid w:val="006E26AA"/>
    <w:rsid w:val="006E2772"/>
    <w:rsid w:val="006E277F"/>
    <w:rsid w:val="006E2823"/>
    <w:rsid w:val="006E28EC"/>
    <w:rsid w:val="006E2F02"/>
    <w:rsid w:val="006E34C1"/>
    <w:rsid w:val="006E34F9"/>
    <w:rsid w:val="006E3670"/>
    <w:rsid w:val="006E3B4C"/>
    <w:rsid w:val="006E3B83"/>
    <w:rsid w:val="006E3E57"/>
    <w:rsid w:val="006E4391"/>
    <w:rsid w:val="006E443C"/>
    <w:rsid w:val="006E4528"/>
    <w:rsid w:val="006E469C"/>
    <w:rsid w:val="006E46FF"/>
    <w:rsid w:val="006E4C5B"/>
    <w:rsid w:val="006E5529"/>
    <w:rsid w:val="006E5608"/>
    <w:rsid w:val="006E564D"/>
    <w:rsid w:val="006E62C8"/>
    <w:rsid w:val="006E653A"/>
    <w:rsid w:val="006E68B9"/>
    <w:rsid w:val="006E6C1A"/>
    <w:rsid w:val="006E6FFB"/>
    <w:rsid w:val="006E75D4"/>
    <w:rsid w:val="006E7D3A"/>
    <w:rsid w:val="006E7DB8"/>
    <w:rsid w:val="006F035A"/>
    <w:rsid w:val="006F07A9"/>
    <w:rsid w:val="006F087F"/>
    <w:rsid w:val="006F0F59"/>
    <w:rsid w:val="006F1AF6"/>
    <w:rsid w:val="006F2001"/>
    <w:rsid w:val="006F204D"/>
    <w:rsid w:val="006F20CD"/>
    <w:rsid w:val="006F219C"/>
    <w:rsid w:val="006F2309"/>
    <w:rsid w:val="006F2538"/>
    <w:rsid w:val="006F27BB"/>
    <w:rsid w:val="006F2AE1"/>
    <w:rsid w:val="006F2E40"/>
    <w:rsid w:val="006F3009"/>
    <w:rsid w:val="006F32AA"/>
    <w:rsid w:val="006F341C"/>
    <w:rsid w:val="006F3442"/>
    <w:rsid w:val="006F3AD5"/>
    <w:rsid w:val="006F3D7D"/>
    <w:rsid w:val="006F3EEB"/>
    <w:rsid w:val="006F408C"/>
    <w:rsid w:val="006F436D"/>
    <w:rsid w:val="006F4739"/>
    <w:rsid w:val="006F48C4"/>
    <w:rsid w:val="006F4B0B"/>
    <w:rsid w:val="006F5240"/>
    <w:rsid w:val="006F625D"/>
    <w:rsid w:val="006F6C71"/>
    <w:rsid w:val="006F6F13"/>
    <w:rsid w:val="006F6F29"/>
    <w:rsid w:val="006F7031"/>
    <w:rsid w:val="006F72FF"/>
    <w:rsid w:val="006F7511"/>
    <w:rsid w:val="006F772A"/>
    <w:rsid w:val="006F78F6"/>
    <w:rsid w:val="006F7B94"/>
    <w:rsid w:val="00700252"/>
    <w:rsid w:val="007008A6"/>
    <w:rsid w:val="00700C6A"/>
    <w:rsid w:val="00700F70"/>
    <w:rsid w:val="007011B0"/>
    <w:rsid w:val="007014B3"/>
    <w:rsid w:val="007018DB"/>
    <w:rsid w:val="007024F1"/>
    <w:rsid w:val="0070250B"/>
    <w:rsid w:val="00702D90"/>
    <w:rsid w:val="00702D9B"/>
    <w:rsid w:val="00702E36"/>
    <w:rsid w:val="0070302F"/>
    <w:rsid w:val="00703069"/>
    <w:rsid w:val="007032C9"/>
    <w:rsid w:val="00703D5F"/>
    <w:rsid w:val="00703DED"/>
    <w:rsid w:val="0070467C"/>
    <w:rsid w:val="00704DC0"/>
    <w:rsid w:val="00705089"/>
    <w:rsid w:val="0070588E"/>
    <w:rsid w:val="00705DA4"/>
    <w:rsid w:val="00706048"/>
    <w:rsid w:val="007066EA"/>
    <w:rsid w:val="00706899"/>
    <w:rsid w:val="00706D1C"/>
    <w:rsid w:val="00706F0A"/>
    <w:rsid w:val="00707172"/>
    <w:rsid w:val="007072A6"/>
    <w:rsid w:val="00707583"/>
    <w:rsid w:val="007077AD"/>
    <w:rsid w:val="00707999"/>
    <w:rsid w:val="00707C4B"/>
    <w:rsid w:val="00707E8B"/>
    <w:rsid w:val="007105C6"/>
    <w:rsid w:val="00710762"/>
    <w:rsid w:val="00710981"/>
    <w:rsid w:val="00710A8F"/>
    <w:rsid w:val="00710B29"/>
    <w:rsid w:val="00710F7B"/>
    <w:rsid w:val="0071122D"/>
    <w:rsid w:val="0071124A"/>
    <w:rsid w:val="00711509"/>
    <w:rsid w:val="007115D6"/>
    <w:rsid w:val="00711C55"/>
    <w:rsid w:val="007124C1"/>
    <w:rsid w:val="0071253E"/>
    <w:rsid w:val="007126C9"/>
    <w:rsid w:val="007127AC"/>
    <w:rsid w:val="00712D68"/>
    <w:rsid w:val="00712D97"/>
    <w:rsid w:val="0071339D"/>
    <w:rsid w:val="0071354D"/>
    <w:rsid w:val="00713767"/>
    <w:rsid w:val="00713C9C"/>
    <w:rsid w:val="00713FC4"/>
    <w:rsid w:val="007143C0"/>
    <w:rsid w:val="00714BB9"/>
    <w:rsid w:val="00714C6C"/>
    <w:rsid w:val="00714DD4"/>
    <w:rsid w:val="00714FD3"/>
    <w:rsid w:val="00715040"/>
    <w:rsid w:val="007151CD"/>
    <w:rsid w:val="0071532F"/>
    <w:rsid w:val="0071533C"/>
    <w:rsid w:val="007157AB"/>
    <w:rsid w:val="0071585A"/>
    <w:rsid w:val="00715A48"/>
    <w:rsid w:val="007162D3"/>
    <w:rsid w:val="007164AD"/>
    <w:rsid w:val="00716611"/>
    <w:rsid w:val="00716B84"/>
    <w:rsid w:val="00716FFC"/>
    <w:rsid w:val="00717141"/>
    <w:rsid w:val="0071746E"/>
    <w:rsid w:val="007174A0"/>
    <w:rsid w:val="0071764C"/>
    <w:rsid w:val="00717762"/>
    <w:rsid w:val="0071787B"/>
    <w:rsid w:val="00720369"/>
    <w:rsid w:val="00720589"/>
    <w:rsid w:val="00720729"/>
    <w:rsid w:val="00720AB0"/>
    <w:rsid w:val="00720B54"/>
    <w:rsid w:val="007213F9"/>
    <w:rsid w:val="00721895"/>
    <w:rsid w:val="00721E57"/>
    <w:rsid w:val="007220CD"/>
    <w:rsid w:val="007223E2"/>
    <w:rsid w:val="00722C45"/>
    <w:rsid w:val="007231D4"/>
    <w:rsid w:val="00723595"/>
    <w:rsid w:val="007236E1"/>
    <w:rsid w:val="0072377C"/>
    <w:rsid w:val="00723DFB"/>
    <w:rsid w:val="00723FA0"/>
    <w:rsid w:val="007242C3"/>
    <w:rsid w:val="0072453D"/>
    <w:rsid w:val="00724D33"/>
    <w:rsid w:val="00724E41"/>
    <w:rsid w:val="00724F86"/>
    <w:rsid w:val="007255CC"/>
    <w:rsid w:val="00725C27"/>
    <w:rsid w:val="00725C2C"/>
    <w:rsid w:val="00725CE7"/>
    <w:rsid w:val="00725FCA"/>
    <w:rsid w:val="00726053"/>
    <w:rsid w:val="0072628F"/>
    <w:rsid w:val="00726788"/>
    <w:rsid w:val="00726918"/>
    <w:rsid w:val="00726A5A"/>
    <w:rsid w:val="007278F4"/>
    <w:rsid w:val="00727A49"/>
    <w:rsid w:val="00727AEC"/>
    <w:rsid w:val="00727D0B"/>
    <w:rsid w:val="00727EDC"/>
    <w:rsid w:val="00730027"/>
    <w:rsid w:val="007301AB"/>
    <w:rsid w:val="00730526"/>
    <w:rsid w:val="00730821"/>
    <w:rsid w:val="0073082C"/>
    <w:rsid w:val="00730A08"/>
    <w:rsid w:val="00730B3E"/>
    <w:rsid w:val="00730C3E"/>
    <w:rsid w:val="00730D02"/>
    <w:rsid w:val="00731208"/>
    <w:rsid w:val="0073132C"/>
    <w:rsid w:val="007320B3"/>
    <w:rsid w:val="00732A83"/>
    <w:rsid w:val="00732AF3"/>
    <w:rsid w:val="00732BF6"/>
    <w:rsid w:val="007331B5"/>
    <w:rsid w:val="0073333B"/>
    <w:rsid w:val="00733499"/>
    <w:rsid w:val="00733568"/>
    <w:rsid w:val="007336DE"/>
    <w:rsid w:val="007338C1"/>
    <w:rsid w:val="00733976"/>
    <w:rsid w:val="00733D5C"/>
    <w:rsid w:val="00733E82"/>
    <w:rsid w:val="00733EBE"/>
    <w:rsid w:val="007342F4"/>
    <w:rsid w:val="007349BE"/>
    <w:rsid w:val="00734D30"/>
    <w:rsid w:val="00734E3D"/>
    <w:rsid w:val="00734FCF"/>
    <w:rsid w:val="00735502"/>
    <w:rsid w:val="0073593A"/>
    <w:rsid w:val="00735CCB"/>
    <w:rsid w:val="00735D69"/>
    <w:rsid w:val="00736245"/>
    <w:rsid w:val="00736416"/>
    <w:rsid w:val="0073655F"/>
    <w:rsid w:val="00736597"/>
    <w:rsid w:val="00736BC7"/>
    <w:rsid w:val="00736CC1"/>
    <w:rsid w:val="0073739E"/>
    <w:rsid w:val="007378D6"/>
    <w:rsid w:val="00737A68"/>
    <w:rsid w:val="00737D70"/>
    <w:rsid w:val="00737F65"/>
    <w:rsid w:val="00740106"/>
    <w:rsid w:val="00740162"/>
    <w:rsid w:val="0074026C"/>
    <w:rsid w:val="0074042E"/>
    <w:rsid w:val="007411D0"/>
    <w:rsid w:val="00741772"/>
    <w:rsid w:val="007418C6"/>
    <w:rsid w:val="00741991"/>
    <w:rsid w:val="00741C0C"/>
    <w:rsid w:val="00741EE9"/>
    <w:rsid w:val="00741FFB"/>
    <w:rsid w:val="007425B9"/>
    <w:rsid w:val="00742608"/>
    <w:rsid w:val="0074265C"/>
    <w:rsid w:val="0074271E"/>
    <w:rsid w:val="007428B5"/>
    <w:rsid w:val="0074297F"/>
    <w:rsid w:val="00742996"/>
    <w:rsid w:val="00742B96"/>
    <w:rsid w:val="00742D03"/>
    <w:rsid w:val="007434C8"/>
    <w:rsid w:val="00744248"/>
    <w:rsid w:val="0074431C"/>
    <w:rsid w:val="007445A0"/>
    <w:rsid w:val="0074473E"/>
    <w:rsid w:val="00745019"/>
    <w:rsid w:val="007450D1"/>
    <w:rsid w:val="007455E8"/>
    <w:rsid w:val="007458F0"/>
    <w:rsid w:val="00745C68"/>
    <w:rsid w:val="0074616F"/>
    <w:rsid w:val="00746413"/>
    <w:rsid w:val="00746650"/>
    <w:rsid w:val="00746664"/>
    <w:rsid w:val="00746A3C"/>
    <w:rsid w:val="00746C48"/>
    <w:rsid w:val="00746FA6"/>
    <w:rsid w:val="00747225"/>
    <w:rsid w:val="00747497"/>
    <w:rsid w:val="00747505"/>
    <w:rsid w:val="007476DB"/>
    <w:rsid w:val="00747782"/>
    <w:rsid w:val="007478E5"/>
    <w:rsid w:val="00747D26"/>
    <w:rsid w:val="00747ED6"/>
    <w:rsid w:val="00750080"/>
    <w:rsid w:val="0075024E"/>
    <w:rsid w:val="00750276"/>
    <w:rsid w:val="00750413"/>
    <w:rsid w:val="00750CF1"/>
    <w:rsid w:val="00751009"/>
    <w:rsid w:val="007514B9"/>
    <w:rsid w:val="007515EC"/>
    <w:rsid w:val="0075167E"/>
    <w:rsid w:val="0075174E"/>
    <w:rsid w:val="00751DCF"/>
    <w:rsid w:val="007520EC"/>
    <w:rsid w:val="00752A79"/>
    <w:rsid w:val="0075363A"/>
    <w:rsid w:val="0075368B"/>
    <w:rsid w:val="0075371B"/>
    <w:rsid w:val="00753997"/>
    <w:rsid w:val="00753C70"/>
    <w:rsid w:val="00753C8D"/>
    <w:rsid w:val="00753F00"/>
    <w:rsid w:val="0075400B"/>
    <w:rsid w:val="00754228"/>
    <w:rsid w:val="00754314"/>
    <w:rsid w:val="00754359"/>
    <w:rsid w:val="007545BC"/>
    <w:rsid w:val="00754AF1"/>
    <w:rsid w:val="00754C84"/>
    <w:rsid w:val="00754C9E"/>
    <w:rsid w:val="00754CD2"/>
    <w:rsid w:val="0075508A"/>
    <w:rsid w:val="007550DB"/>
    <w:rsid w:val="007550E6"/>
    <w:rsid w:val="0075527C"/>
    <w:rsid w:val="007552CB"/>
    <w:rsid w:val="00755808"/>
    <w:rsid w:val="00755866"/>
    <w:rsid w:val="00755D43"/>
    <w:rsid w:val="00756EDC"/>
    <w:rsid w:val="0075710D"/>
    <w:rsid w:val="007571A5"/>
    <w:rsid w:val="007573D9"/>
    <w:rsid w:val="007575D8"/>
    <w:rsid w:val="00757640"/>
    <w:rsid w:val="007576FD"/>
    <w:rsid w:val="00757741"/>
    <w:rsid w:val="00757947"/>
    <w:rsid w:val="00760194"/>
    <w:rsid w:val="007604FC"/>
    <w:rsid w:val="0076061E"/>
    <w:rsid w:val="00760620"/>
    <w:rsid w:val="00760A9B"/>
    <w:rsid w:val="007610B6"/>
    <w:rsid w:val="007612E1"/>
    <w:rsid w:val="0076152A"/>
    <w:rsid w:val="0076164A"/>
    <w:rsid w:val="00761B03"/>
    <w:rsid w:val="00761B29"/>
    <w:rsid w:val="00762034"/>
    <w:rsid w:val="00762274"/>
    <w:rsid w:val="00762862"/>
    <w:rsid w:val="00762F29"/>
    <w:rsid w:val="00762F70"/>
    <w:rsid w:val="00763349"/>
    <w:rsid w:val="00763AC6"/>
    <w:rsid w:val="00763C64"/>
    <w:rsid w:val="00764045"/>
    <w:rsid w:val="0076415D"/>
    <w:rsid w:val="00764503"/>
    <w:rsid w:val="00764B59"/>
    <w:rsid w:val="0076516B"/>
    <w:rsid w:val="007651B0"/>
    <w:rsid w:val="007652A7"/>
    <w:rsid w:val="0076537A"/>
    <w:rsid w:val="007656DD"/>
    <w:rsid w:val="00765886"/>
    <w:rsid w:val="00765BEF"/>
    <w:rsid w:val="00766DBC"/>
    <w:rsid w:val="00766EAB"/>
    <w:rsid w:val="00767028"/>
    <w:rsid w:val="00767BDA"/>
    <w:rsid w:val="00767FE4"/>
    <w:rsid w:val="007701C9"/>
    <w:rsid w:val="007702D9"/>
    <w:rsid w:val="007704E8"/>
    <w:rsid w:val="00770821"/>
    <w:rsid w:val="0077088E"/>
    <w:rsid w:val="00770AB3"/>
    <w:rsid w:val="00770B8B"/>
    <w:rsid w:val="00770C5E"/>
    <w:rsid w:val="00770F90"/>
    <w:rsid w:val="00771485"/>
    <w:rsid w:val="007719C5"/>
    <w:rsid w:val="0077207B"/>
    <w:rsid w:val="00772525"/>
    <w:rsid w:val="00772954"/>
    <w:rsid w:val="00772C21"/>
    <w:rsid w:val="00772C72"/>
    <w:rsid w:val="00772EEB"/>
    <w:rsid w:val="007736B9"/>
    <w:rsid w:val="0077377B"/>
    <w:rsid w:val="007739E6"/>
    <w:rsid w:val="00773A42"/>
    <w:rsid w:val="00773A97"/>
    <w:rsid w:val="00774A0C"/>
    <w:rsid w:val="00774E35"/>
    <w:rsid w:val="0077501A"/>
    <w:rsid w:val="0077544D"/>
    <w:rsid w:val="00775B98"/>
    <w:rsid w:val="00776279"/>
    <w:rsid w:val="007768C8"/>
    <w:rsid w:val="00776BC3"/>
    <w:rsid w:val="00777070"/>
    <w:rsid w:val="007770F9"/>
    <w:rsid w:val="007774F8"/>
    <w:rsid w:val="00780622"/>
    <w:rsid w:val="00780B6B"/>
    <w:rsid w:val="00780D91"/>
    <w:rsid w:val="007810BF"/>
    <w:rsid w:val="00781571"/>
    <w:rsid w:val="007817FD"/>
    <w:rsid w:val="00781AC7"/>
    <w:rsid w:val="00781FC0"/>
    <w:rsid w:val="007821E8"/>
    <w:rsid w:val="00782280"/>
    <w:rsid w:val="00782766"/>
    <w:rsid w:val="007828DC"/>
    <w:rsid w:val="00782B0A"/>
    <w:rsid w:val="00782D22"/>
    <w:rsid w:val="00783555"/>
    <w:rsid w:val="007840F6"/>
    <w:rsid w:val="0078456D"/>
    <w:rsid w:val="0078519E"/>
    <w:rsid w:val="007855DD"/>
    <w:rsid w:val="00785DFF"/>
    <w:rsid w:val="00785EC8"/>
    <w:rsid w:val="00786077"/>
    <w:rsid w:val="00786394"/>
    <w:rsid w:val="00786A9F"/>
    <w:rsid w:val="00786B33"/>
    <w:rsid w:val="00786DB8"/>
    <w:rsid w:val="00786E32"/>
    <w:rsid w:val="007871E2"/>
    <w:rsid w:val="00787203"/>
    <w:rsid w:val="007873E5"/>
    <w:rsid w:val="00787A0F"/>
    <w:rsid w:val="00787D69"/>
    <w:rsid w:val="00787E44"/>
    <w:rsid w:val="00790783"/>
    <w:rsid w:val="00790DAC"/>
    <w:rsid w:val="00791498"/>
    <w:rsid w:val="00791AA9"/>
    <w:rsid w:val="00792034"/>
    <w:rsid w:val="00792103"/>
    <w:rsid w:val="00792497"/>
    <w:rsid w:val="00792AC0"/>
    <w:rsid w:val="00792D4C"/>
    <w:rsid w:val="00792F12"/>
    <w:rsid w:val="0079309E"/>
    <w:rsid w:val="007931D3"/>
    <w:rsid w:val="007934EE"/>
    <w:rsid w:val="00793666"/>
    <w:rsid w:val="007939D9"/>
    <w:rsid w:val="00793B6E"/>
    <w:rsid w:val="00794026"/>
    <w:rsid w:val="00794CBB"/>
    <w:rsid w:val="00794F32"/>
    <w:rsid w:val="00795088"/>
    <w:rsid w:val="007953DC"/>
    <w:rsid w:val="00795498"/>
    <w:rsid w:val="00795568"/>
    <w:rsid w:val="007956F8"/>
    <w:rsid w:val="00795822"/>
    <w:rsid w:val="00795828"/>
    <w:rsid w:val="00795A27"/>
    <w:rsid w:val="00795BCC"/>
    <w:rsid w:val="00795BE4"/>
    <w:rsid w:val="00795CFB"/>
    <w:rsid w:val="00795CFF"/>
    <w:rsid w:val="00795E98"/>
    <w:rsid w:val="00796632"/>
    <w:rsid w:val="0079674F"/>
    <w:rsid w:val="007968BA"/>
    <w:rsid w:val="00796A2B"/>
    <w:rsid w:val="00796A6D"/>
    <w:rsid w:val="00796D6D"/>
    <w:rsid w:val="0079738E"/>
    <w:rsid w:val="0079743B"/>
    <w:rsid w:val="00797487"/>
    <w:rsid w:val="0079757B"/>
    <w:rsid w:val="00797757"/>
    <w:rsid w:val="00797848"/>
    <w:rsid w:val="00797A1D"/>
    <w:rsid w:val="00797B03"/>
    <w:rsid w:val="007A007A"/>
    <w:rsid w:val="007A00C1"/>
    <w:rsid w:val="007A03BA"/>
    <w:rsid w:val="007A0896"/>
    <w:rsid w:val="007A0F43"/>
    <w:rsid w:val="007A149E"/>
    <w:rsid w:val="007A1512"/>
    <w:rsid w:val="007A1893"/>
    <w:rsid w:val="007A1997"/>
    <w:rsid w:val="007A2140"/>
    <w:rsid w:val="007A2478"/>
    <w:rsid w:val="007A25D5"/>
    <w:rsid w:val="007A279F"/>
    <w:rsid w:val="007A2985"/>
    <w:rsid w:val="007A2BCD"/>
    <w:rsid w:val="007A2E77"/>
    <w:rsid w:val="007A3325"/>
    <w:rsid w:val="007A33A5"/>
    <w:rsid w:val="007A35FF"/>
    <w:rsid w:val="007A3745"/>
    <w:rsid w:val="007A3D27"/>
    <w:rsid w:val="007A4257"/>
    <w:rsid w:val="007A4339"/>
    <w:rsid w:val="007A4572"/>
    <w:rsid w:val="007A4807"/>
    <w:rsid w:val="007A485A"/>
    <w:rsid w:val="007A499C"/>
    <w:rsid w:val="007A5292"/>
    <w:rsid w:val="007A5615"/>
    <w:rsid w:val="007A5BC8"/>
    <w:rsid w:val="007A638A"/>
    <w:rsid w:val="007A64E5"/>
    <w:rsid w:val="007A673B"/>
    <w:rsid w:val="007A6B4E"/>
    <w:rsid w:val="007A7281"/>
    <w:rsid w:val="007A72B6"/>
    <w:rsid w:val="007A731F"/>
    <w:rsid w:val="007A7637"/>
    <w:rsid w:val="007A7D50"/>
    <w:rsid w:val="007A7D60"/>
    <w:rsid w:val="007A7DFD"/>
    <w:rsid w:val="007B0002"/>
    <w:rsid w:val="007B0164"/>
    <w:rsid w:val="007B0429"/>
    <w:rsid w:val="007B045E"/>
    <w:rsid w:val="007B07A1"/>
    <w:rsid w:val="007B11AE"/>
    <w:rsid w:val="007B1384"/>
    <w:rsid w:val="007B1D56"/>
    <w:rsid w:val="007B1E5A"/>
    <w:rsid w:val="007B22F0"/>
    <w:rsid w:val="007B2670"/>
    <w:rsid w:val="007B2801"/>
    <w:rsid w:val="007B2985"/>
    <w:rsid w:val="007B2B5F"/>
    <w:rsid w:val="007B2CAE"/>
    <w:rsid w:val="007B2EB4"/>
    <w:rsid w:val="007B3087"/>
    <w:rsid w:val="007B3316"/>
    <w:rsid w:val="007B3415"/>
    <w:rsid w:val="007B3619"/>
    <w:rsid w:val="007B39A2"/>
    <w:rsid w:val="007B3B3E"/>
    <w:rsid w:val="007B400A"/>
    <w:rsid w:val="007B431E"/>
    <w:rsid w:val="007B438E"/>
    <w:rsid w:val="007B46BE"/>
    <w:rsid w:val="007B4B4D"/>
    <w:rsid w:val="007B4C18"/>
    <w:rsid w:val="007B51C6"/>
    <w:rsid w:val="007B55AF"/>
    <w:rsid w:val="007B56D9"/>
    <w:rsid w:val="007B571F"/>
    <w:rsid w:val="007B5A33"/>
    <w:rsid w:val="007B5CEB"/>
    <w:rsid w:val="007B5D2E"/>
    <w:rsid w:val="007B61A2"/>
    <w:rsid w:val="007B633D"/>
    <w:rsid w:val="007B64F9"/>
    <w:rsid w:val="007B739B"/>
    <w:rsid w:val="007B75A1"/>
    <w:rsid w:val="007B7AAA"/>
    <w:rsid w:val="007B7F0F"/>
    <w:rsid w:val="007C048E"/>
    <w:rsid w:val="007C0925"/>
    <w:rsid w:val="007C09A4"/>
    <w:rsid w:val="007C0F9E"/>
    <w:rsid w:val="007C1453"/>
    <w:rsid w:val="007C1DBB"/>
    <w:rsid w:val="007C210C"/>
    <w:rsid w:val="007C2625"/>
    <w:rsid w:val="007C264B"/>
    <w:rsid w:val="007C28C1"/>
    <w:rsid w:val="007C2FE8"/>
    <w:rsid w:val="007C306D"/>
    <w:rsid w:val="007C32AE"/>
    <w:rsid w:val="007C35BB"/>
    <w:rsid w:val="007C3C7E"/>
    <w:rsid w:val="007C3EAC"/>
    <w:rsid w:val="007C4837"/>
    <w:rsid w:val="007C49EB"/>
    <w:rsid w:val="007C4BA0"/>
    <w:rsid w:val="007C4E06"/>
    <w:rsid w:val="007C4EE6"/>
    <w:rsid w:val="007C4F3A"/>
    <w:rsid w:val="007C52F3"/>
    <w:rsid w:val="007C5763"/>
    <w:rsid w:val="007C5940"/>
    <w:rsid w:val="007C64C0"/>
    <w:rsid w:val="007C6745"/>
    <w:rsid w:val="007C6B0D"/>
    <w:rsid w:val="007C7703"/>
    <w:rsid w:val="007C7AA4"/>
    <w:rsid w:val="007D013D"/>
    <w:rsid w:val="007D05C0"/>
    <w:rsid w:val="007D0746"/>
    <w:rsid w:val="007D0A8E"/>
    <w:rsid w:val="007D0E0B"/>
    <w:rsid w:val="007D0E92"/>
    <w:rsid w:val="007D10BB"/>
    <w:rsid w:val="007D14BD"/>
    <w:rsid w:val="007D15A0"/>
    <w:rsid w:val="007D1692"/>
    <w:rsid w:val="007D18B8"/>
    <w:rsid w:val="007D1C22"/>
    <w:rsid w:val="007D1E49"/>
    <w:rsid w:val="007D2255"/>
    <w:rsid w:val="007D22FD"/>
    <w:rsid w:val="007D26CF"/>
    <w:rsid w:val="007D273A"/>
    <w:rsid w:val="007D2742"/>
    <w:rsid w:val="007D274A"/>
    <w:rsid w:val="007D2DFD"/>
    <w:rsid w:val="007D2E9D"/>
    <w:rsid w:val="007D2F06"/>
    <w:rsid w:val="007D3970"/>
    <w:rsid w:val="007D516A"/>
    <w:rsid w:val="007D56E4"/>
    <w:rsid w:val="007D5ABB"/>
    <w:rsid w:val="007D5AC6"/>
    <w:rsid w:val="007D5AD8"/>
    <w:rsid w:val="007D5B66"/>
    <w:rsid w:val="007D5D14"/>
    <w:rsid w:val="007D5E8B"/>
    <w:rsid w:val="007D6645"/>
    <w:rsid w:val="007D696B"/>
    <w:rsid w:val="007D6A5D"/>
    <w:rsid w:val="007D6C9F"/>
    <w:rsid w:val="007D6E83"/>
    <w:rsid w:val="007D6ED7"/>
    <w:rsid w:val="007D6F44"/>
    <w:rsid w:val="007D73FC"/>
    <w:rsid w:val="007D76AF"/>
    <w:rsid w:val="007D76F5"/>
    <w:rsid w:val="007D7ED1"/>
    <w:rsid w:val="007D7F26"/>
    <w:rsid w:val="007E0003"/>
    <w:rsid w:val="007E03E2"/>
    <w:rsid w:val="007E05A1"/>
    <w:rsid w:val="007E0663"/>
    <w:rsid w:val="007E0828"/>
    <w:rsid w:val="007E09B2"/>
    <w:rsid w:val="007E0F67"/>
    <w:rsid w:val="007E12A1"/>
    <w:rsid w:val="007E1492"/>
    <w:rsid w:val="007E17DA"/>
    <w:rsid w:val="007E1A9A"/>
    <w:rsid w:val="007E1C97"/>
    <w:rsid w:val="007E1CD6"/>
    <w:rsid w:val="007E2136"/>
    <w:rsid w:val="007E224C"/>
    <w:rsid w:val="007E22A5"/>
    <w:rsid w:val="007E2485"/>
    <w:rsid w:val="007E24BB"/>
    <w:rsid w:val="007E26B7"/>
    <w:rsid w:val="007E28A4"/>
    <w:rsid w:val="007E2E20"/>
    <w:rsid w:val="007E39D7"/>
    <w:rsid w:val="007E3CE5"/>
    <w:rsid w:val="007E3D5E"/>
    <w:rsid w:val="007E3DCC"/>
    <w:rsid w:val="007E47CF"/>
    <w:rsid w:val="007E4A88"/>
    <w:rsid w:val="007E4B85"/>
    <w:rsid w:val="007E4BBE"/>
    <w:rsid w:val="007E4F73"/>
    <w:rsid w:val="007E5D08"/>
    <w:rsid w:val="007E5DD5"/>
    <w:rsid w:val="007E5F8B"/>
    <w:rsid w:val="007E62C0"/>
    <w:rsid w:val="007E6471"/>
    <w:rsid w:val="007E64E5"/>
    <w:rsid w:val="007E6620"/>
    <w:rsid w:val="007E6AFA"/>
    <w:rsid w:val="007E6C44"/>
    <w:rsid w:val="007E6FFB"/>
    <w:rsid w:val="007E7324"/>
    <w:rsid w:val="007E7C6E"/>
    <w:rsid w:val="007E7ED7"/>
    <w:rsid w:val="007F06C4"/>
    <w:rsid w:val="007F0A83"/>
    <w:rsid w:val="007F0AC0"/>
    <w:rsid w:val="007F0AEC"/>
    <w:rsid w:val="007F0FC6"/>
    <w:rsid w:val="007F16AC"/>
    <w:rsid w:val="007F1C8D"/>
    <w:rsid w:val="007F1EC7"/>
    <w:rsid w:val="007F2982"/>
    <w:rsid w:val="007F2C46"/>
    <w:rsid w:val="007F2CD7"/>
    <w:rsid w:val="007F31C2"/>
    <w:rsid w:val="007F31F8"/>
    <w:rsid w:val="007F35BA"/>
    <w:rsid w:val="007F35D1"/>
    <w:rsid w:val="007F3721"/>
    <w:rsid w:val="007F38B7"/>
    <w:rsid w:val="007F3981"/>
    <w:rsid w:val="007F3E7A"/>
    <w:rsid w:val="007F40AD"/>
    <w:rsid w:val="007F4333"/>
    <w:rsid w:val="007F471C"/>
    <w:rsid w:val="007F4CDB"/>
    <w:rsid w:val="007F4E51"/>
    <w:rsid w:val="007F59B9"/>
    <w:rsid w:val="007F5B83"/>
    <w:rsid w:val="007F67A5"/>
    <w:rsid w:val="007F6BFE"/>
    <w:rsid w:val="007F6FBB"/>
    <w:rsid w:val="007F7482"/>
    <w:rsid w:val="007F74E5"/>
    <w:rsid w:val="007F7843"/>
    <w:rsid w:val="007F7D11"/>
    <w:rsid w:val="00800073"/>
    <w:rsid w:val="008001B0"/>
    <w:rsid w:val="0080044B"/>
    <w:rsid w:val="00800757"/>
    <w:rsid w:val="00800A4F"/>
    <w:rsid w:val="00800A80"/>
    <w:rsid w:val="00801429"/>
    <w:rsid w:val="00801B13"/>
    <w:rsid w:val="00801B89"/>
    <w:rsid w:val="00801C74"/>
    <w:rsid w:val="00801F9B"/>
    <w:rsid w:val="008023F8"/>
    <w:rsid w:val="00802570"/>
    <w:rsid w:val="0080273D"/>
    <w:rsid w:val="00802813"/>
    <w:rsid w:val="008034B5"/>
    <w:rsid w:val="00803770"/>
    <w:rsid w:val="008038CC"/>
    <w:rsid w:val="008042CB"/>
    <w:rsid w:val="008048D3"/>
    <w:rsid w:val="00804F79"/>
    <w:rsid w:val="00805022"/>
    <w:rsid w:val="008050C3"/>
    <w:rsid w:val="00805161"/>
    <w:rsid w:val="00805323"/>
    <w:rsid w:val="008055D4"/>
    <w:rsid w:val="008058CA"/>
    <w:rsid w:val="00805BBE"/>
    <w:rsid w:val="00805C08"/>
    <w:rsid w:val="00805F83"/>
    <w:rsid w:val="008060C8"/>
    <w:rsid w:val="008066EC"/>
    <w:rsid w:val="00806959"/>
    <w:rsid w:val="00806E9A"/>
    <w:rsid w:val="00807175"/>
    <w:rsid w:val="008073A7"/>
    <w:rsid w:val="00807B2A"/>
    <w:rsid w:val="00807CEE"/>
    <w:rsid w:val="00807D7B"/>
    <w:rsid w:val="00807ECF"/>
    <w:rsid w:val="00810D8C"/>
    <w:rsid w:val="00810E5A"/>
    <w:rsid w:val="0081125D"/>
    <w:rsid w:val="00811582"/>
    <w:rsid w:val="00811651"/>
    <w:rsid w:val="00811DDD"/>
    <w:rsid w:val="00812024"/>
    <w:rsid w:val="00812086"/>
    <w:rsid w:val="008124E1"/>
    <w:rsid w:val="00812AAC"/>
    <w:rsid w:val="00812F2E"/>
    <w:rsid w:val="00813123"/>
    <w:rsid w:val="0081355C"/>
    <w:rsid w:val="00813995"/>
    <w:rsid w:val="00813D93"/>
    <w:rsid w:val="008147CD"/>
    <w:rsid w:val="00814E42"/>
    <w:rsid w:val="0081515A"/>
    <w:rsid w:val="008151D8"/>
    <w:rsid w:val="00815420"/>
    <w:rsid w:val="0081550D"/>
    <w:rsid w:val="00815A3D"/>
    <w:rsid w:val="00815D08"/>
    <w:rsid w:val="008160D6"/>
    <w:rsid w:val="0081611A"/>
    <w:rsid w:val="008166AC"/>
    <w:rsid w:val="0081691B"/>
    <w:rsid w:val="00816C4C"/>
    <w:rsid w:val="00816E2B"/>
    <w:rsid w:val="00816FFC"/>
    <w:rsid w:val="00817175"/>
    <w:rsid w:val="0081730B"/>
    <w:rsid w:val="00817A56"/>
    <w:rsid w:val="00817BCC"/>
    <w:rsid w:val="00821134"/>
    <w:rsid w:val="008211A8"/>
    <w:rsid w:val="008211CD"/>
    <w:rsid w:val="00821496"/>
    <w:rsid w:val="0082184D"/>
    <w:rsid w:val="00821933"/>
    <w:rsid w:val="00821A50"/>
    <w:rsid w:val="00821A77"/>
    <w:rsid w:val="008220AB"/>
    <w:rsid w:val="0082217C"/>
    <w:rsid w:val="008223D3"/>
    <w:rsid w:val="008229B0"/>
    <w:rsid w:val="008235AB"/>
    <w:rsid w:val="00823782"/>
    <w:rsid w:val="00823B0A"/>
    <w:rsid w:val="00823D24"/>
    <w:rsid w:val="00823F3B"/>
    <w:rsid w:val="00824224"/>
    <w:rsid w:val="00824781"/>
    <w:rsid w:val="008248B4"/>
    <w:rsid w:val="00824AD2"/>
    <w:rsid w:val="00825C93"/>
    <w:rsid w:val="00825F1D"/>
    <w:rsid w:val="00826239"/>
    <w:rsid w:val="0082634D"/>
    <w:rsid w:val="00826351"/>
    <w:rsid w:val="0082648F"/>
    <w:rsid w:val="00826883"/>
    <w:rsid w:val="008268DA"/>
    <w:rsid w:val="0082697F"/>
    <w:rsid w:val="00826994"/>
    <w:rsid w:val="0082760A"/>
    <w:rsid w:val="0082779D"/>
    <w:rsid w:val="00827C1E"/>
    <w:rsid w:val="00827F46"/>
    <w:rsid w:val="0083004A"/>
    <w:rsid w:val="00830097"/>
    <w:rsid w:val="00830438"/>
    <w:rsid w:val="00830542"/>
    <w:rsid w:val="008306D7"/>
    <w:rsid w:val="008307F3"/>
    <w:rsid w:val="00830EB1"/>
    <w:rsid w:val="0083100A"/>
    <w:rsid w:val="00831243"/>
    <w:rsid w:val="008312AF"/>
    <w:rsid w:val="00831572"/>
    <w:rsid w:val="0083174B"/>
    <w:rsid w:val="00831960"/>
    <w:rsid w:val="00831B52"/>
    <w:rsid w:val="00832219"/>
    <w:rsid w:val="008324E4"/>
    <w:rsid w:val="00832510"/>
    <w:rsid w:val="0083298B"/>
    <w:rsid w:val="00832B97"/>
    <w:rsid w:val="00832FDF"/>
    <w:rsid w:val="00833096"/>
    <w:rsid w:val="0083335F"/>
    <w:rsid w:val="008335BF"/>
    <w:rsid w:val="00833E05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80E"/>
    <w:rsid w:val="00835942"/>
    <w:rsid w:val="00835BBB"/>
    <w:rsid w:val="00835F3D"/>
    <w:rsid w:val="0083617C"/>
    <w:rsid w:val="008361E7"/>
    <w:rsid w:val="00836535"/>
    <w:rsid w:val="00836BF7"/>
    <w:rsid w:val="00836C66"/>
    <w:rsid w:val="00836D91"/>
    <w:rsid w:val="00836EFD"/>
    <w:rsid w:val="00837434"/>
    <w:rsid w:val="0083746B"/>
    <w:rsid w:val="0083758B"/>
    <w:rsid w:val="00837695"/>
    <w:rsid w:val="008377C7"/>
    <w:rsid w:val="00837C6F"/>
    <w:rsid w:val="00837C71"/>
    <w:rsid w:val="008400EB"/>
    <w:rsid w:val="008404F3"/>
    <w:rsid w:val="0084086C"/>
    <w:rsid w:val="0084126B"/>
    <w:rsid w:val="00841451"/>
    <w:rsid w:val="008415CD"/>
    <w:rsid w:val="0084169F"/>
    <w:rsid w:val="008416AB"/>
    <w:rsid w:val="008417D2"/>
    <w:rsid w:val="00841833"/>
    <w:rsid w:val="00841ABE"/>
    <w:rsid w:val="00841BD4"/>
    <w:rsid w:val="0084200F"/>
    <w:rsid w:val="008422AA"/>
    <w:rsid w:val="008423E3"/>
    <w:rsid w:val="00842CEF"/>
    <w:rsid w:val="00842D9A"/>
    <w:rsid w:val="00843375"/>
    <w:rsid w:val="00843694"/>
    <w:rsid w:val="008436EC"/>
    <w:rsid w:val="00843905"/>
    <w:rsid w:val="0084396E"/>
    <w:rsid w:val="00844420"/>
    <w:rsid w:val="00844A4A"/>
    <w:rsid w:val="008451BC"/>
    <w:rsid w:val="00845718"/>
    <w:rsid w:val="008461B9"/>
    <w:rsid w:val="00846331"/>
    <w:rsid w:val="008467FD"/>
    <w:rsid w:val="008472D5"/>
    <w:rsid w:val="008501AA"/>
    <w:rsid w:val="00850378"/>
    <w:rsid w:val="008504C1"/>
    <w:rsid w:val="00850DA9"/>
    <w:rsid w:val="00851149"/>
    <w:rsid w:val="00851152"/>
    <w:rsid w:val="0085184A"/>
    <w:rsid w:val="00851BE7"/>
    <w:rsid w:val="00852227"/>
    <w:rsid w:val="008523C9"/>
    <w:rsid w:val="0085243D"/>
    <w:rsid w:val="008525F8"/>
    <w:rsid w:val="00852D03"/>
    <w:rsid w:val="00852FAB"/>
    <w:rsid w:val="00853604"/>
    <w:rsid w:val="00853BCE"/>
    <w:rsid w:val="00853CA9"/>
    <w:rsid w:val="00853D3D"/>
    <w:rsid w:val="00854114"/>
    <w:rsid w:val="0085453D"/>
    <w:rsid w:val="008549BB"/>
    <w:rsid w:val="00854AD1"/>
    <w:rsid w:val="008551D0"/>
    <w:rsid w:val="00855389"/>
    <w:rsid w:val="0085543A"/>
    <w:rsid w:val="008554F8"/>
    <w:rsid w:val="00855BD4"/>
    <w:rsid w:val="00855E5C"/>
    <w:rsid w:val="00856657"/>
    <w:rsid w:val="008567F1"/>
    <w:rsid w:val="00856A30"/>
    <w:rsid w:val="00856B9C"/>
    <w:rsid w:val="00856DFA"/>
    <w:rsid w:val="00856FA9"/>
    <w:rsid w:val="00857693"/>
    <w:rsid w:val="0085775D"/>
    <w:rsid w:val="00857951"/>
    <w:rsid w:val="00857BFD"/>
    <w:rsid w:val="00860147"/>
    <w:rsid w:val="00860226"/>
    <w:rsid w:val="00860809"/>
    <w:rsid w:val="00860911"/>
    <w:rsid w:val="00860940"/>
    <w:rsid w:val="00860A50"/>
    <w:rsid w:val="00860FBD"/>
    <w:rsid w:val="00861091"/>
    <w:rsid w:val="008618BD"/>
    <w:rsid w:val="00861B49"/>
    <w:rsid w:val="00861C67"/>
    <w:rsid w:val="00862508"/>
    <w:rsid w:val="00862724"/>
    <w:rsid w:val="0086290A"/>
    <w:rsid w:val="00862BC2"/>
    <w:rsid w:val="00862E65"/>
    <w:rsid w:val="008630AC"/>
    <w:rsid w:val="00863C6B"/>
    <w:rsid w:val="00863D20"/>
    <w:rsid w:val="0086448F"/>
    <w:rsid w:val="00864507"/>
    <w:rsid w:val="00864593"/>
    <w:rsid w:val="00864FDF"/>
    <w:rsid w:val="00865161"/>
    <w:rsid w:val="00865DC9"/>
    <w:rsid w:val="00865E27"/>
    <w:rsid w:val="00866000"/>
    <w:rsid w:val="008661BE"/>
    <w:rsid w:val="00866601"/>
    <w:rsid w:val="008669C4"/>
    <w:rsid w:val="00866BEC"/>
    <w:rsid w:val="00866EBA"/>
    <w:rsid w:val="00867001"/>
    <w:rsid w:val="00867399"/>
    <w:rsid w:val="008674ED"/>
    <w:rsid w:val="00867BD2"/>
    <w:rsid w:val="00870269"/>
    <w:rsid w:val="008703C9"/>
    <w:rsid w:val="008707B1"/>
    <w:rsid w:val="00870846"/>
    <w:rsid w:val="00870957"/>
    <w:rsid w:val="00871384"/>
    <w:rsid w:val="00871AE8"/>
    <w:rsid w:val="00871F9F"/>
    <w:rsid w:val="0087272E"/>
    <w:rsid w:val="0087334E"/>
    <w:rsid w:val="00873BBE"/>
    <w:rsid w:val="00873C72"/>
    <w:rsid w:val="00874046"/>
    <w:rsid w:val="0087480D"/>
    <w:rsid w:val="00874B3A"/>
    <w:rsid w:val="00875883"/>
    <w:rsid w:val="00875C40"/>
    <w:rsid w:val="00875E60"/>
    <w:rsid w:val="00875EB8"/>
    <w:rsid w:val="0087655E"/>
    <w:rsid w:val="0087668D"/>
    <w:rsid w:val="00876C57"/>
    <w:rsid w:val="0087710B"/>
    <w:rsid w:val="008773EA"/>
    <w:rsid w:val="008803FF"/>
    <w:rsid w:val="008805C1"/>
    <w:rsid w:val="00880A1C"/>
    <w:rsid w:val="00880A9D"/>
    <w:rsid w:val="00880AB6"/>
    <w:rsid w:val="008813EF"/>
    <w:rsid w:val="00882279"/>
    <w:rsid w:val="00882350"/>
    <w:rsid w:val="00882377"/>
    <w:rsid w:val="008823A8"/>
    <w:rsid w:val="008823C2"/>
    <w:rsid w:val="00882419"/>
    <w:rsid w:val="008825F7"/>
    <w:rsid w:val="00882637"/>
    <w:rsid w:val="00882DAB"/>
    <w:rsid w:val="00882E51"/>
    <w:rsid w:val="00883208"/>
    <w:rsid w:val="0088328D"/>
    <w:rsid w:val="00883823"/>
    <w:rsid w:val="00883A9C"/>
    <w:rsid w:val="00883B37"/>
    <w:rsid w:val="008846F5"/>
    <w:rsid w:val="00884A56"/>
    <w:rsid w:val="00885370"/>
    <w:rsid w:val="008855FA"/>
    <w:rsid w:val="00885AD3"/>
    <w:rsid w:val="00885CC7"/>
    <w:rsid w:val="00885CE1"/>
    <w:rsid w:val="0088686B"/>
    <w:rsid w:val="008868D8"/>
    <w:rsid w:val="00886A91"/>
    <w:rsid w:val="00886ADA"/>
    <w:rsid w:val="00886E48"/>
    <w:rsid w:val="008873FF"/>
    <w:rsid w:val="00887665"/>
    <w:rsid w:val="00887BB4"/>
    <w:rsid w:val="00887D45"/>
    <w:rsid w:val="008901C3"/>
    <w:rsid w:val="008905D6"/>
    <w:rsid w:val="0089086C"/>
    <w:rsid w:val="00890C74"/>
    <w:rsid w:val="00890D4B"/>
    <w:rsid w:val="00890F8C"/>
    <w:rsid w:val="008913AC"/>
    <w:rsid w:val="00891403"/>
    <w:rsid w:val="00891714"/>
    <w:rsid w:val="0089176E"/>
    <w:rsid w:val="0089194C"/>
    <w:rsid w:val="00891BDA"/>
    <w:rsid w:val="00891CC8"/>
    <w:rsid w:val="00891D72"/>
    <w:rsid w:val="008922B4"/>
    <w:rsid w:val="0089279A"/>
    <w:rsid w:val="0089304E"/>
    <w:rsid w:val="008933C9"/>
    <w:rsid w:val="008934F7"/>
    <w:rsid w:val="00893601"/>
    <w:rsid w:val="008937F4"/>
    <w:rsid w:val="00893C6F"/>
    <w:rsid w:val="00894246"/>
    <w:rsid w:val="00894295"/>
    <w:rsid w:val="0089454C"/>
    <w:rsid w:val="00894E56"/>
    <w:rsid w:val="00895259"/>
    <w:rsid w:val="0089562A"/>
    <w:rsid w:val="0089565D"/>
    <w:rsid w:val="0089581B"/>
    <w:rsid w:val="00895BC6"/>
    <w:rsid w:val="00895E84"/>
    <w:rsid w:val="00896568"/>
    <w:rsid w:val="00896694"/>
    <w:rsid w:val="008966A9"/>
    <w:rsid w:val="0089683A"/>
    <w:rsid w:val="008969BD"/>
    <w:rsid w:val="00896B85"/>
    <w:rsid w:val="00896BE0"/>
    <w:rsid w:val="00896D74"/>
    <w:rsid w:val="00896E07"/>
    <w:rsid w:val="00896FB0"/>
    <w:rsid w:val="008973D3"/>
    <w:rsid w:val="00897500"/>
    <w:rsid w:val="008A0053"/>
    <w:rsid w:val="008A031F"/>
    <w:rsid w:val="008A03CC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1A8C"/>
    <w:rsid w:val="008A20C4"/>
    <w:rsid w:val="008A20ED"/>
    <w:rsid w:val="008A2121"/>
    <w:rsid w:val="008A22B7"/>
    <w:rsid w:val="008A23AB"/>
    <w:rsid w:val="008A2821"/>
    <w:rsid w:val="008A290E"/>
    <w:rsid w:val="008A2A9A"/>
    <w:rsid w:val="008A3034"/>
    <w:rsid w:val="008A340E"/>
    <w:rsid w:val="008A3AEC"/>
    <w:rsid w:val="008A3E54"/>
    <w:rsid w:val="008A3F3A"/>
    <w:rsid w:val="008A482A"/>
    <w:rsid w:val="008A48A9"/>
    <w:rsid w:val="008A4C11"/>
    <w:rsid w:val="008A4F04"/>
    <w:rsid w:val="008A50A5"/>
    <w:rsid w:val="008A515C"/>
    <w:rsid w:val="008A5240"/>
    <w:rsid w:val="008A52AE"/>
    <w:rsid w:val="008A54E7"/>
    <w:rsid w:val="008A5876"/>
    <w:rsid w:val="008A5AA0"/>
    <w:rsid w:val="008A6019"/>
    <w:rsid w:val="008A6735"/>
    <w:rsid w:val="008A6A49"/>
    <w:rsid w:val="008A7574"/>
    <w:rsid w:val="008A776B"/>
    <w:rsid w:val="008A794C"/>
    <w:rsid w:val="008A7D65"/>
    <w:rsid w:val="008B056A"/>
    <w:rsid w:val="008B0CAD"/>
    <w:rsid w:val="008B0DC1"/>
    <w:rsid w:val="008B0F48"/>
    <w:rsid w:val="008B19EF"/>
    <w:rsid w:val="008B1AC3"/>
    <w:rsid w:val="008B1FF3"/>
    <w:rsid w:val="008B237B"/>
    <w:rsid w:val="008B244D"/>
    <w:rsid w:val="008B2688"/>
    <w:rsid w:val="008B26E3"/>
    <w:rsid w:val="008B2E18"/>
    <w:rsid w:val="008B33C8"/>
    <w:rsid w:val="008B3890"/>
    <w:rsid w:val="008B3DE2"/>
    <w:rsid w:val="008B412A"/>
    <w:rsid w:val="008B4446"/>
    <w:rsid w:val="008B49A5"/>
    <w:rsid w:val="008B4A4B"/>
    <w:rsid w:val="008B4BDB"/>
    <w:rsid w:val="008B4C2F"/>
    <w:rsid w:val="008B50BF"/>
    <w:rsid w:val="008B54AD"/>
    <w:rsid w:val="008B54F7"/>
    <w:rsid w:val="008B6634"/>
    <w:rsid w:val="008B66A6"/>
    <w:rsid w:val="008B76D7"/>
    <w:rsid w:val="008B7874"/>
    <w:rsid w:val="008B7984"/>
    <w:rsid w:val="008B7A54"/>
    <w:rsid w:val="008C0273"/>
    <w:rsid w:val="008C0503"/>
    <w:rsid w:val="008C0623"/>
    <w:rsid w:val="008C08EE"/>
    <w:rsid w:val="008C0F48"/>
    <w:rsid w:val="008C16C7"/>
    <w:rsid w:val="008C19DB"/>
    <w:rsid w:val="008C1A74"/>
    <w:rsid w:val="008C1C9D"/>
    <w:rsid w:val="008C1DC7"/>
    <w:rsid w:val="008C1E14"/>
    <w:rsid w:val="008C2215"/>
    <w:rsid w:val="008C2576"/>
    <w:rsid w:val="008C339E"/>
    <w:rsid w:val="008C3E50"/>
    <w:rsid w:val="008C3FBB"/>
    <w:rsid w:val="008C437F"/>
    <w:rsid w:val="008C44A4"/>
    <w:rsid w:val="008C4D8A"/>
    <w:rsid w:val="008C4E66"/>
    <w:rsid w:val="008C51DB"/>
    <w:rsid w:val="008C576B"/>
    <w:rsid w:val="008C596F"/>
    <w:rsid w:val="008C5D2F"/>
    <w:rsid w:val="008C67B2"/>
    <w:rsid w:val="008C6B98"/>
    <w:rsid w:val="008C722C"/>
    <w:rsid w:val="008C754D"/>
    <w:rsid w:val="008C7742"/>
    <w:rsid w:val="008D14C6"/>
    <w:rsid w:val="008D1624"/>
    <w:rsid w:val="008D2026"/>
    <w:rsid w:val="008D217A"/>
    <w:rsid w:val="008D2362"/>
    <w:rsid w:val="008D2699"/>
    <w:rsid w:val="008D2CFF"/>
    <w:rsid w:val="008D2E0F"/>
    <w:rsid w:val="008D2F50"/>
    <w:rsid w:val="008D40CC"/>
    <w:rsid w:val="008D42FE"/>
    <w:rsid w:val="008D491D"/>
    <w:rsid w:val="008D4D5E"/>
    <w:rsid w:val="008D524C"/>
    <w:rsid w:val="008D57E2"/>
    <w:rsid w:val="008D5C85"/>
    <w:rsid w:val="008D5F41"/>
    <w:rsid w:val="008D6BF8"/>
    <w:rsid w:val="008D6CF3"/>
    <w:rsid w:val="008D6DC8"/>
    <w:rsid w:val="008D6E1B"/>
    <w:rsid w:val="008D7384"/>
    <w:rsid w:val="008D73D5"/>
    <w:rsid w:val="008D7595"/>
    <w:rsid w:val="008D769D"/>
    <w:rsid w:val="008D77A5"/>
    <w:rsid w:val="008D77C6"/>
    <w:rsid w:val="008D77D4"/>
    <w:rsid w:val="008D7956"/>
    <w:rsid w:val="008D7C71"/>
    <w:rsid w:val="008D7D8F"/>
    <w:rsid w:val="008D7DAC"/>
    <w:rsid w:val="008D7E1B"/>
    <w:rsid w:val="008D7FAB"/>
    <w:rsid w:val="008D7FDE"/>
    <w:rsid w:val="008E0ABC"/>
    <w:rsid w:val="008E0C5F"/>
    <w:rsid w:val="008E0E59"/>
    <w:rsid w:val="008E1339"/>
    <w:rsid w:val="008E15DC"/>
    <w:rsid w:val="008E1FC2"/>
    <w:rsid w:val="008E2011"/>
    <w:rsid w:val="008E219B"/>
    <w:rsid w:val="008E2743"/>
    <w:rsid w:val="008E2AC3"/>
    <w:rsid w:val="008E317F"/>
    <w:rsid w:val="008E3395"/>
    <w:rsid w:val="008E3766"/>
    <w:rsid w:val="008E3F3F"/>
    <w:rsid w:val="008E411F"/>
    <w:rsid w:val="008E4578"/>
    <w:rsid w:val="008E4AA6"/>
    <w:rsid w:val="008E4BD1"/>
    <w:rsid w:val="008E4F4A"/>
    <w:rsid w:val="008E5026"/>
    <w:rsid w:val="008E52C5"/>
    <w:rsid w:val="008E561A"/>
    <w:rsid w:val="008E577D"/>
    <w:rsid w:val="008E5969"/>
    <w:rsid w:val="008E5C9A"/>
    <w:rsid w:val="008E5D21"/>
    <w:rsid w:val="008E613B"/>
    <w:rsid w:val="008E6423"/>
    <w:rsid w:val="008E6630"/>
    <w:rsid w:val="008E67B9"/>
    <w:rsid w:val="008E67C9"/>
    <w:rsid w:val="008E6E54"/>
    <w:rsid w:val="008E71CE"/>
    <w:rsid w:val="008E72A4"/>
    <w:rsid w:val="008E759F"/>
    <w:rsid w:val="008E7862"/>
    <w:rsid w:val="008E7D1D"/>
    <w:rsid w:val="008F023A"/>
    <w:rsid w:val="008F0408"/>
    <w:rsid w:val="008F0416"/>
    <w:rsid w:val="008F0507"/>
    <w:rsid w:val="008F08EB"/>
    <w:rsid w:val="008F08FB"/>
    <w:rsid w:val="008F09B8"/>
    <w:rsid w:val="008F1075"/>
    <w:rsid w:val="008F15A5"/>
    <w:rsid w:val="008F16C6"/>
    <w:rsid w:val="008F1D20"/>
    <w:rsid w:val="008F217B"/>
    <w:rsid w:val="008F21D3"/>
    <w:rsid w:val="008F23A6"/>
    <w:rsid w:val="008F24BE"/>
    <w:rsid w:val="008F2719"/>
    <w:rsid w:val="008F2738"/>
    <w:rsid w:val="008F2B0D"/>
    <w:rsid w:val="008F3112"/>
    <w:rsid w:val="008F3158"/>
    <w:rsid w:val="008F3379"/>
    <w:rsid w:val="008F3CF9"/>
    <w:rsid w:val="008F3D6A"/>
    <w:rsid w:val="008F418C"/>
    <w:rsid w:val="008F41C2"/>
    <w:rsid w:val="008F42D2"/>
    <w:rsid w:val="008F44C1"/>
    <w:rsid w:val="008F49B5"/>
    <w:rsid w:val="008F4AB8"/>
    <w:rsid w:val="008F4C71"/>
    <w:rsid w:val="008F53C1"/>
    <w:rsid w:val="008F5541"/>
    <w:rsid w:val="008F5D6C"/>
    <w:rsid w:val="008F5E9C"/>
    <w:rsid w:val="008F6152"/>
    <w:rsid w:val="008F61F5"/>
    <w:rsid w:val="008F6BD4"/>
    <w:rsid w:val="008F7153"/>
    <w:rsid w:val="008F719E"/>
    <w:rsid w:val="008F720A"/>
    <w:rsid w:val="008F7255"/>
    <w:rsid w:val="008F756A"/>
    <w:rsid w:val="008F767E"/>
    <w:rsid w:val="008F7744"/>
    <w:rsid w:val="008F77CD"/>
    <w:rsid w:val="008F7E96"/>
    <w:rsid w:val="0090028D"/>
    <w:rsid w:val="00900391"/>
    <w:rsid w:val="00900398"/>
    <w:rsid w:val="009004FE"/>
    <w:rsid w:val="00900822"/>
    <w:rsid w:val="00900941"/>
    <w:rsid w:val="00900C6D"/>
    <w:rsid w:val="00901284"/>
    <w:rsid w:val="0090143F"/>
    <w:rsid w:val="009015BE"/>
    <w:rsid w:val="009016B4"/>
    <w:rsid w:val="0090183D"/>
    <w:rsid w:val="00901A8E"/>
    <w:rsid w:val="00901B7B"/>
    <w:rsid w:val="00901D6A"/>
    <w:rsid w:val="00901DE1"/>
    <w:rsid w:val="00901DF1"/>
    <w:rsid w:val="0090236D"/>
    <w:rsid w:val="0090248E"/>
    <w:rsid w:val="0090262E"/>
    <w:rsid w:val="00902930"/>
    <w:rsid w:val="00902DBC"/>
    <w:rsid w:val="0090309F"/>
    <w:rsid w:val="00903844"/>
    <w:rsid w:val="0090438D"/>
    <w:rsid w:val="00904D51"/>
    <w:rsid w:val="00905216"/>
    <w:rsid w:val="0090536E"/>
    <w:rsid w:val="009053A4"/>
    <w:rsid w:val="00905884"/>
    <w:rsid w:val="00905BBD"/>
    <w:rsid w:val="00905C4D"/>
    <w:rsid w:val="009064E9"/>
    <w:rsid w:val="00906679"/>
    <w:rsid w:val="00906835"/>
    <w:rsid w:val="00906BF8"/>
    <w:rsid w:val="009070F5"/>
    <w:rsid w:val="00907321"/>
    <w:rsid w:val="0090741A"/>
    <w:rsid w:val="009076F5"/>
    <w:rsid w:val="009078D8"/>
    <w:rsid w:val="00907928"/>
    <w:rsid w:val="009079FD"/>
    <w:rsid w:val="0091007A"/>
    <w:rsid w:val="0091014A"/>
    <w:rsid w:val="009102CE"/>
    <w:rsid w:val="009102E2"/>
    <w:rsid w:val="009105BC"/>
    <w:rsid w:val="00910764"/>
    <w:rsid w:val="00911151"/>
    <w:rsid w:val="009114A2"/>
    <w:rsid w:val="00911A7D"/>
    <w:rsid w:val="00911AE2"/>
    <w:rsid w:val="009126C4"/>
    <w:rsid w:val="00912851"/>
    <w:rsid w:val="00912DD3"/>
    <w:rsid w:val="0091322E"/>
    <w:rsid w:val="00913400"/>
    <w:rsid w:val="009136FF"/>
    <w:rsid w:val="00913793"/>
    <w:rsid w:val="00913C7E"/>
    <w:rsid w:val="00913F45"/>
    <w:rsid w:val="009141FA"/>
    <w:rsid w:val="00914264"/>
    <w:rsid w:val="0091440F"/>
    <w:rsid w:val="00914474"/>
    <w:rsid w:val="00914877"/>
    <w:rsid w:val="00914A6F"/>
    <w:rsid w:val="00914CC2"/>
    <w:rsid w:val="00914F1B"/>
    <w:rsid w:val="00915256"/>
    <w:rsid w:val="009152BF"/>
    <w:rsid w:val="009158A0"/>
    <w:rsid w:val="00915DC7"/>
    <w:rsid w:val="009160A7"/>
    <w:rsid w:val="009161D9"/>
    <w:rsid w:val="00916A3B"/>
    <w:rsid w:val="00916B39"/>
    <w:rsid w:val="0091719F"/>
    <w:rsid w:val="00917580"/>
    <w:rsid w:val="009175A7"/>
    <w:rsid w:val="00917A3F"/>
    <w:rsid w:val="00917B8E"/>
    <w:rsid w:val="00917EE3"/>
    <w:rsid w:val="00920623"/>
    <w:rsid w:val="00920BE2"/>
    <w:rsid w:val="00920DE6"/>
    <w:rsid w:val="0092153A"/>
    <w:rsid w:val="00921850"/>
    <w:rsid w:val="0092187A"/>
    <w:rsid w:val="0092201A"/>
    <w:rsid w:val="009220CA"/>
    <w:rsid w:val="00922214"/>
    <w:rsid w:val="0092226D"/>
    <w:rsid w:val="0092236C"/>
    <w:rsid w:val="00922828"/>
    <w:rsid w:val="00922CEF"/>
    <w:rsid w:val="00922F30"/>
    <w:rsid w:val="0092330A"/>
    <w:rsid w:val="0092370E"/>
    <w:rsid w:val="009238F5"/>
    <w:rsid w:val="00923BB3"/>
    <w:rsid w:val="00923FCB"/>
    <w:rsid w:val="009242D1"/>
    <w:rsid w:val="009249E9"/>
    <w:rsid w:val="00924AEF"/>
    <w:rsid w:val="009254AA"/>
    <w:rsid w:val="00925872"/>
    <w:rsid w:val="009258E0"/>
    <w:rsid w:val="009259D2"/>
    <w:rsid w:val="00925A30"/>
    <w:rsid w:val="00925CAD"/>
    <w:rsid w:val="00926122"/>
    <w:rsid w:val="009272A6"/>
    <w:rsid w:val="00927306"/>
    <w:rsid w:val="0092744B"/>
    <w:rsid w:val="00927893"/>
    <w:rsid w:val="009278DE"/>
    <w:rsid w:val="00930234"/>
    <w:rsid w:val="00930521"/>
    <w:rsid w:val="00930551"/>
    <w:rsid w:val="0093089D"/>
    <w:rsid w:val="00930BBB"/>
    <w:rsid w:val="00930D43"/>
    <w:rsid w:val="00931723"/>
    <w:rsid w:val="00931ABB"/>
    <w:rsid w:val="00931FA1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3F5F"/>
    <w:rsid w:val="00934853"/>
    <w:rsid w:val="009349FF"/>
    <w:rsid w:val="00934A18"/>
    <w:rsid w:val="00934E4A"/>
    <w:rsid w:val="0093549C"/>
    <w:rsid w:val="00935FDF"/>
    <w:rsid w:val="009361B7"/>
    <w:rsid w:val="00936238"/>
    <w:rsid w:val="0093629F"/>
    <w:rsid w:val="0093635E"/>
    <w:rsid w:val="009365A0"/>
    <w:rsid w:val="00936694"/>
    <w:rsid w:val="009367D4"/>
    <w:rsid w:val="00936821"/>
    <w:rsid w:val="00936F01"/>
    <w:rsid w:val="00937288"/>
    <w:rsid w:val="00937B98"/>
    <w:rsid w:val="00937CBE"/>
    <w:rsid w:val="00937F3A"/>
    <w:rsid w:val="00940243"/>
    <w:rsid w:val="0094030C"/>
    <w:rsid w:val="00940390"/>
    <w:rsid w:val="00941091"/>
    <w:rsid w:val="00941575"/>
    <w:rsid w:val="0094158D"/>
    <w:rsid w:val="009419EB"/>
    <w:rsid w:val="00941DA1"/>
    <w:rsid w:val="00941E75"/>
    <w:rsid w:val="00941EFD"/>
    <w:rsid w:val="009425C7"/>
    <w:rsid w:val="00942952"/>
    <w:rsid w:val="00942BAD"/>
    <w:rsid w:val="00942C6D"/>
    <w:rsid w:val="009432DA"/>
    <w:rsid w:val="009436F0"/>
    <w:rsid w:val="00943797"/>
    <w:rsid w:val="00943BEB"/>
    <w:rsid w:val="00943F21"/>
    <w:rsid w:val="00944076"/>
    <w:rsid w:val="00944135"/>
    <w:rsid w:val="00944681"/>
    <w:rsid w:val="00944AEB"/>
    <w:rsid w:val="00944F99"/>
    <w:rsid w:val="009450DA"/>
    <w:rsid w:val="00945507"/>
    <w:rsid w:val="00945535"/>
    <w:rsid w:val="009458B5"/>
    <w:rsid w:val="0094646F"/>
    <w:rsid w:val="00946758"/>
    <w:rsid w:val="00946762"/>
    <w:rsid w:val="00946CB6"/>
    <w:rsid w:val="00946EAF"/>
    <w:rsid w:val="00946EFE"/>
    <w:rsid w:val="009473F1"/>
    <w:rsid w:val="00947724"/>
    <w:rsid w:val="00947886"/>
    <w:rsid w:val="009478A7"/>
    <w:rsid w:val="0095000D"/>
    <w:rsid w:val="009500C4"/>
    <w:rsid w:val="00950679"/>
    <w:rsid w:val="00951277"/>
    <w:rsid w:val="00951464"/>
    <w:rsid w:val="00951948"/>
    <w:rsid w:val="00951AAD"/>
    <w:rsid w:val="00951BE0"/>
    <w:rsid w:val="009520CE"/>
    <w:rsid w:val="009522C3"/>
    <w:rsid w:val="00952324"/>
    <w:rsid w:val="00952499"/>
    <w:rsid w:val="00952B3A"/>
    <w:rsid w:val="00952D1A"/>
    <w:rsid w:val="00952FA0"/>
    <w:rsid w:val="00953225"/>
    <w:rsid w:val="0095336A"/>
    <w:rsid w:val="00953612"/>
    <w:rsid w:val="00953C93"/>
    <w:rsid w:val="00953CA9"/>
    <w:rsid w:val="0095405B"/>
    <w:rsid w:val="009542E9"/>
    <w:rsid w:val="009543CF"/>
    <w:rsid w:val="00954FB7"/>
    <w:rsid w:val="00955120"/>
    <w:rsid w:val="0095527A"/>
    <w:rsid w:val="00955383"/>
    <w:rsid w:val="009554BA"/>
    <w:rsid w:val="009555F2"/>
    <w:rsid w:val="00955D1B"/>
    <w:rsid w:val="00956166"/>
    <w:rsid w:val="00956470"/>
    <w:rsid w:val="009572E5"/>
    <w:rsid w:val="00957588"/>
    <w:rsid w:val="009600CA"/>
    <w:rsid w:val="00960164"/>
    <w:rsid w:val="009605C5"/>
    <w:rsid w:val="00960A77"/>
    <w:rsid w:val="00960F29"/>
    <w:rsid w:val="0096108C"/>
    <w:rsid w:val="00961194"/>
    <w:rsid w:val="009619A1"/>
    <w:rsid w:val="00961F4A"/>
    <w:rsid w:val="009623ED"/>
    <w:rsid w:val="00962516"/>
    <w:rsid w:val="00962C04"/>
    <w:rsid w:val="0096309A"/>
    <w:rsid w:val="00963249"/>
    <w:rsid w:val="00963D8C"/>
    <w:rsid w:val="00963EAF"/>
    <w:rsid w:val="009648B8"/>
    <w:rsid w:val="009656AF"/>
    <w:rsid w:val="00965847"/>
    <w:rsid w:val="00965C00"/>
    <w:rsid w:val="00965C9E"/>
    <w:rsid w:val="00965CF8"/>
    <w:rsid w:val="0096608D"/>
    <w:rsid w:val="00966379"/>
    <w:rsid w:val="00966608"/>
    <w:rsid w:val="00966651"/>
    <w:rsid w:val="0096672F"/>
    <w:rsid w:val="0096674B"/>
    <w:rsid w:val="0096723F"/>
    <w:rsid w:val="00967579"/>
    <w:rsid w:val="00967C9E"/>
    <w:rsid w:val="00967EE2"/>
    <w:rsid w:val="00970644"/>
    <w:rsid w:val="00970D79"/>
    <w:rsid w:val="00970EED"/>
    <w:rsid w:val="00970FCF"/>
    <w:rsid w:val="00971039"/>
    <w:rsid w:val="009715EA"/>
    <w:rsid w:val="00971842"/>
    <w:rsid w:val="00971B38"/>
    <w:rsid w:val="00971CEB"/>
    <w:rsid w:val="00972058"/>
    <w:rsid w:val="009721D1"/>
    <w:rsid w:val="00972294"/>
    <w:rsid w:val="0097229E"/>
    <w:rsid w:val="009723DA"/>
    <w:rsid w:val="0097263E"/>
    <w:rsid w:val="00972868"/>
    <w:rsid w:val="00972BCA"/>
    <w:rsid w:val="00972D85"/>
    <w:rsid w:val="009737B7"/>
    <w:rsid w:val="00973C91"/>
    <w:rsid w:val="0097419D"/>
    <w:rsid w:val="009742D1"/>
    <w:rsid w:val="009744D5"/>
    <w:rsid w:val="00974A42"/>
    <w:rsid w:val="00974AB1"/>
    <w:rsid w:val="00974CAF"/>
    <w:rsid w:val="00974CD5"/>
    <w:rsid w:val="00974D49"/>
    <w:rsid w:val="0097564C"/>
    <w:rsid w:val="00975826"/>
    <w:rsid w:val="00975A4A"/>
    <w:rsid w:val="00975B7F"/>
    <w:rsid w:val="00976559"/>
    <w:rsid w:val="00976772"/>
    <w:rsid w:val="009767C2"/>
    <w:rsid w:val="00976BA8"/>
    <w:rsid w:val="00976FCF"/>
    <w:rsid w:val="00977413"/>
    <w:rsid w:val="009777BA"/>
    <w:rsid w:val="00977D94"/>
    <w:rsid w:val="00977EE9"/>
    <w:rsid w:val="0098101B"/>
    <w:rsid w:val="0098118C"/>
    <w:rsid w:val="009819C3"/>
    <w:rsid w:val="00981ADC"/>
    <w:rsid w:val="00981ED2"/>
    <w:rsid w:val="009822E2"/>
    <w:rsid w:val="0098243D"/>
    <w:rsid w:val="00982483"/>
    <w:rsid w:val="009825F9"/>
    <w:rsid w:val="009826DC"/>
    <w:rsid w:val="009828B4"/>
    <w:rsid w:val="0098397F"/>
    <w:rsid w:val="00983C8F"/>
    <w:rsid w:val="009842E5"/>
    <w:rsid w:val="0098458A"/>
    <w:rsid w:val="00984656"/>
    <w:rsid w:val="0098483E"/>
    <w:rsid w:val="00984AB7"/>
    <w:rsid w:val="00984CEF"/>
    <w:rsid w:val="00984D16"/>
    <w:rsid w:val="00985041"/>
    <w:rsid w:val="00985185"/>
    <w:rsid w:val="00985607"/>
    <w:rsid w:val="009859AC"/>
    <w:rsid w:val="00985A26"/>
    <w:rsid w:val="00985EB2"/>
    <w:rsid w:val="009862CA"/>
    <w:rsid w:val="00986342"/>
    <w:rsid w:val="00986F45"/>
    <w:rsid w:val="0098757B"/>
    <w:rsid w:val="00987696"/>
    <w:rsid w:val="009879C7"/>
    <w:rsid w:val="00987A5B"/>
    <w:rsid w:val="00987DC1"/>
    <w:rsid w:val="00987E38"/>
    <w:rsid w:val="00987F32"/>
    <w:rsid w:val="00990157"/>
    <w:rsid w:val="00990522"/>
    <w:rsid w:val="0099075B"/>
    <w:rsid w:val="00990D7D"/>
    <w:rsid w:val="00991ABD"/>
    <w:rsid w:val="00991C08"/>
    <w:rsid w:val="00991F01"/>
    <w:rsid w:val="0099223B"/>
    <w:rsid w:val="00992488"/>
    <w:rsid w:val="0099291B"/>
    <w:rsid w:val="00992920"/>
    <w:rsid w:val="00992BB5"/>
    <w:rsid w:val="00992FC4"/>
    <w:rsid w:val="0099395B"/>
    <w:rsid w:val="00993A7A"/>
    <w:rsid w:val="00993B7F"/>
    <w:rsid w:val="00993FBE"/>
    <w:rsid w:val="00994107"/>
    <w:rsid w:val="009944A6"/>
    <w:rsid w:val="0099470E"/>
    <w:rsid w:val="00994A64"/>
    <w:rsid w:val="00994F62"/>
    <w:rsid w:val="009957EA"/>
    <w:rsid w:val="00995950"/>
    <w:rsid w:val="00995CDB"/>
    <w:rsid w:val="00995DCA"/>
    <w:rsid w:val="0099628C"/>
    <w:rsid w:val="00996B1F"/>
    <w:rsid w:val="00996DB9"/>
    <w:rsid w:val="0099739C"/>
    <w:rsid w:val="0099773B"/>
    <w:rsid w:val="0099789B"/>
    <w:rsid w:val="00997A4A"/>
    <w:rsid w:val="00997CD2"/>
    <w:rsid w:val="00997FB1"/>
    <w:rsid w:val="009A0062"/>
    <w:rsid w:val="009A0424"/>
    <w:rsid w:val="009A0546"/>
    <w:rsid w:val="009A0595"/>
    <w:rsid w:val="009A05C6"/>
    <w:rsid w:val="009A064C"/>
    <w:rsid w:val="009A0BDA"/>
    <w:rsid w:val="009A0F77"/>
    <w:rsid w:val="009A1083"/>
    <w:rsid w:val="009A11A9"/>
    <w:rsid w:val="009A1327"/>
    <w:rsid w:val="009A1349"/>
    <w:rsid w:val="009A1ACF"/>
    <w:rsid w:val="009A1BEA"/>
    <w:rsid w:val="009A1D39"/>
    <w:rsid w:val="009A1E35"/>
    <w:rsid w:val="009A24FB"/>
    <w:rsid w:val="009A274C"/>
    <w:rsid w:val="009A2A0C"/>
    <w:rsid w:val="009A2C69"/>
    <w:rsid w:val="009A2ED6"/>
    <w:rsid w:val="009A31EB"/>
    <w:rsid w:val="009A3326"/>
    <w:rsid w:val="009A3532"/>
    <w:rsid w:val="009A36A6"/>
    <w:rsid w:val="009A3B04"/>
    <w:rsid w:val="009A3FC1"/>
    <w:rsid w:val="009A4925"/>
    <w:rsid w:val="009A4D2D"/>
    <w:rsid w:val="009A4DD2"/>
    <w:rsid w:val="009A4E3A"/>
    <w:rsid w:val="009A5430"/>
    <w:rsid w:val="009A5C46"/>
    <w:rsid w:val="009A5CAD"/>
    <w:rsid w:val="009A5D8D"/>
    <w:rsid w:val="009A5EFA"/>
    <w:rsid w:val="009A60C8"/>
    <w:rsid w:val="009A6263"/>
    <w:rsid w:val="009A62B7"/>
    <w:rsid w:val="009A6391"/>
    <w:rsid w:val="009A6517"/>
    <w:rsid w:val="009A73CB"/>
    <w:rsid w:val="009A7FE7"/>
    <w:rsid w:val="009B162C"/>
    <w:rsid w:val="009B176C"/>
    <w:rsid w:val="009B1C25"/>
    <w:rsid w:val="009B1C61"/>
    <w:rsid w:val="009B1D67"/>
    <w:rsid w:val="009B223A"/>
    <w:rsid w:val="009B2250"/>
    <w:rsid w:val="009B23D4"/>
    <w:rsid w:val="009B28D1"/>
    <w:rsid w:val="009B29C1"/>
    <w:rsid w:val="009B2A9F"/>
    <w:rsid w:val="009B31F9"/>
    <w:rsid w:val="009B3218"/>
    <w:rsid w:val="009B3477"/>
    <w:rsid w:val="009B349B"/>
    <w:rsid w:val="009B3504"/>
    <w:rsid w:val="009B3EEE"/>
    <w:rsid w:val="009B3FD2"/>
    <w:rsid w:val="009B464B"/>
    <w:rsid w:val="009B4786"/>
    <w:rsid w:val="009B48F3"/>
    <w:rsid w:val="009B496B"/>
    <w:rsid w:val="009B4A01"/>
    <w:rsid w:val="009B4ABC"/>
    <w:rsid w:val="009B4BB0"/>
    <w:rsid w:val="009B4C56"/>
    <w:rsid w:val="009B4C73"/>
    <w:rsid w:val="009B4C99"/>
    <w:rsid w:val="009B533A"/>
    <w:rsid w:val="009B5926"/>
    <w:rsid w:val="009B5C34"/>
    <w:rsid w:val="009B5D17"/>
    <w:rsid w:val="009B656C"/>
    <w:rsid w:val="009B6B59"/>
    <w:rsid w:val="009B6D92"/>
    <w:rsid w:val="009B70DB"/>
    <w:rsid w:val="009B77A5"/>
    <w:rsid w:val="009B7854"/>
    <w:rsid w:val="009B78DC"/>
    <w:rsid w:val="009B7A43"/>
    <w:rsid w:val="009C03E3"/>
    <w:rsid w:val="009C061C"/>
    <w:rsid w:val="009C15D8"/>
    <w:rsid w:val="009C18EE"/>
    <w:rsid w:val="009C1A73"/>
    <w:rsid w:val="009C1E4F"/>
    <w:rsid w:val="009C22F2"/>
    <w:rsid w:val="009C238D"/>
    <w:rsid w:val="009C2853"/>
    <w:rsid w:val="009C2D97"/>
    <w:rsid w:val="009C3297"/>
    <w:rsid w:val="009C347C"/>
    <w:rsid w:val="009C3B1A"/>
    <w:rsid w:val="009C3CC9"/>
    <w:rsid w:val="009C3F73"/>
    <w:rsid w:val="009C41B7"/>
    <w:rsid w:val="009C45C7"/>
    <w:rsid w:val="009C45FF"/>
    <w:rsid w:val="009C4658"/>
    <w:rsid w:val="009C46A8"/>
    <w:rsid w:val="009C46C6"/>
    <w:rsid w:val="009C4823"/>
    <w:rsid w:val="009C4859"/>
    <w:rsid w:val="009C492A"/>
    <w:rsid w:val="009C49D4"/>
    <w:rsid w:val="009C4BE6"/>
    <w:rsid w:val="009C4C85"/>
    <w:rsid w:val="009C4EB6"/>
    <w:rsid w:val="009C4F1F"/>
    <w:rsid w:val="009C5A5B"/>
    <w:rsid w:val="009C5A64"/>
    <w:rsid w:val="009C5CAB"/>
    <w:rsid w:val="009C6DF1"/>
    <w:rsid w:val="009C6E3F"/>
    <w:rsid w:val="009C711A"/>
    <w:rsid w:val="009C76D9"/>
    <w:rsid w:val="009C78B4"/>
    <w:rsid w:val="009C7D4F"/>
    <w:rsid w:val="009D01CC"/>
    <w:rsid w:val="009D03FF"/>
    <w:rsid w:val="009D040D"/>
    <w:rsid w:val="009D0502"/>
    <w:rsid w:val="009D061F"/>
    <w:rsid w:val="009D0E56"/>
    <w:rsid w:val="009D107B"/>
    <w:rsid w:val="009D182E"/>
    <w:rsid w:val="009D19CC"/>
    <w:rsid w:val="009D1AC3"/>
    <w:rsid w:val="009D2063"/>
    <w:rsid w:val="009D2762"/>
    <w:rsid w:val="009D2CB3"/>
    <w:rsid w:val="009D2FE6"/>
    <w:rsid w:val="009D3878"/>
    <w:rsid w:val="009D3B8C"/>
    <w:rsid w:val="009D3B97"/>
    <w:rsid w:val="009D3D6A"/>
    <w:rsid w:val="009D3DFA"/>
    <w:rsid w:val="009D3E75"/>
    <w:rsid w:val="009D4120"/>
    <w:rsid w:val="009D493A"/>
    <w:rsid w:val="009D4DC4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75B"/>
    <w:rsid w:val="009E0777"/>
    <w:rsid w:val="009E0C4C"/>
    <w:rsid w:val="009E0C5D"/>
    <w:rsid w:val="009E0CCE"/>
    <w:rsid w:val="009E1121"/>
    <w:rsid w:val="009E11C8"/>
    <w:rsid w:val="009E120E"/>
    <w:rsid w:val="009E1641"/>
    <w:rsid w:val="009E1A17"/>
    <w:rsid w:val="009E1A23"/>
    <w:rsid w:val="009E1CD1"/>
    <w:rsid w:val="009E1E32"/>
    <w:rsid w:val="009E2335"/>
    <w:rsid w:val="009E23F1"/>
    <w:rsid w:val="009E250E"/>
    <w:rsid w:val="009E26F9"/>
    <w:rsid w:val="009E2995"/>
    <w:rsid w:val="009E2B3E"/>
    <w:rsid w:val="009E301B"/>
    <w:rsid w:val="009E312E"/>
    <w:rsid w:val="009E3896"/>
    <w:rsid w:val="009E395A"/>
    <w:rsid w:val="009E3E3A"/>
    <w:rsid w:val="009E3FD4"/>
    <w:rsid w:val="009E4041"/>
    <w:rsid w:val="009E429B"/>
    <w:rsid w:val="009E42FA"/>
    <w:rsid w:val="009E4490"/>
    <w:rsid w:val="009E4558"/>
    <w:rsid w:val="009E4B73"/>
    <w:rsid w:val="009E4B9F"/>
    <w:rsid w:val="009E4D9D"/>
    <w:rsid w:val="009E4F6C"/>
    <w:rsid w:val="009E5029"/>
    <w:rsid w:val="009E5D7C"/>
    <w:rsid w:val="009E5ECB"/>
    <w:rsid w:val="009E6239"/>
    <w:rsid w:val="009E6580"/>
    <w:rsid w:val="009E6637"/>
    <w:rsid w:val="009E687F"/>
    <w:rsid w:val="009E6A71"/>
    <w:rsid w:val="009E6D9B"/>
    <w:rsid w:val="009E6DA4"/>
    <w:rsid w:val="009E7CF8"/>
    <w:rsid w:val="009F04C7"/>
    <w:rsid w:val="009F0578"/>
    <w:rsid w:val="009F0727"/>
    <w:rsid w:val="009F0983"/>
    <w:rsid w:val="009F0D3A"/>
    <w:rsid w:val="009F0E5C"/>
    <w:rsid w:val="009F10D7"/>
    <w:rsid w:val="009F1544"/>
    <w:rsid w:val="009F2085"/>
    <w:rsid w:val="009F2566"/>
    <w:rsid w:val="009F29C4"/>
    <w:rsid w:val="009F2B71"/>
    <w:rsid w:val="009F2C8A"/>
    <w:rsid w:val="009F307B"/>
    <w:rsid w:val="009F3414"/>
    <w:rsid w:val="009F35BE"/>
    <w:rsid w:val="009F398A"/>
    <w:rsid w:val="009F3B59"/>
    <w:rsid w:val="009F3EA5"/>
    <w:rsid w:val="009F443F"/>
    <w:rsid w:val="009F496D"/>
    <w:rsid w:val="009F4D85"/>
    <w:rsid w:val="009F4DAB"/>
    <w:rsid w:val="009F5BB4"/>
    <w:rsid w:val="009F5C41"/>
    <w:rsid w:val="009F5CA9"/>
    <w:rsid w:val="009F5DC4"/>
    <w:rsid w:val="009F60F3"/>
    <w:rsid w:val="009F6243"/>
    <w:rsid w:val="009F687D"/>
    <w:rsid w:val="009F6BF3"/>
    <w:rsid w:val="009F6DD2"/>
    <w:rsid w:val="009F6ECA"/>
    <w:rsid w:val="009F757D"/>
    <w:rsid w:val="009F7DE0"/>
    <w:rsid w:val="009F7F33"/>
    <w:rsid w:val="009F7F43"/>
    <w:rsid w:val="00A00241"/>
    <w:rsid w:val="00A00434"/>
    <w:rsid w:val="00A0069C"/>
    <w:rsid w:val="00A006B4"/>
    <w:rsid w:val="00A0072E"/>
    <w:rsid w:val="00A0089A"/>
    <w:rsid w:val="00A00990"/>
    <w:rsid w:val="00A00A9E"/>
    <w:rsid w:val="00A00B2F"/>
    <w:rsid w:val="00A00BA8"/>
    <w:rsid w:val="00A012A6"/>
    <w:rsid w:val="00A01728"/>
    <w:rsid w:val="00A01BB5"/>
    <w:rsid w:val="00A01D5F"/>
    <w:rsid w:val="00A024C0"/>
    <w:rsid w:val="00A02EDB"/>
    <w:rsid w:val="00A02F70"/>
    <w:rsid w:val="00A030BA"/>
    <w:rsid w:val="00A03331"/>
    <w:rsid w:val="00A03476"/>
    <w:rsid w:val="00A034CC"/>
    <w:rsid w:val="00A03B7C"/>
    <w:rsid w:val="00A03E64"/>
    <w:rsid w:val="00A043F6"/>
    <w:rsid w:val="00A04632"/>
    <w:rsid w:val="00A04B73"/>
    <w:rsid w:val="00A04CD9"/>
    <w:rsid w:val="00A04FA1"/>
    <w:rsid w:val="00A05059"/>
    <w:rsid w:val="00A057E1"/>
    <w:rsid w:val="00A05C21"/>
    <w:rsid w:val="00A06114"/>
    <w:rsid w:val="00A062C5"/>
    <w:rsid w:val="00A06714"/>
    <w:rsid w:val="00A06EA8"/>
    <w:rsid w:val="00A070D0"/>
    <w:rsid w:val="00A07362"/>
    <w:rsid w:val="00A077B0"/>
    <w:rsid w:val="00A07CD0"/>
    <w:rsid w:val="00A07FD9"/>
    <w:rsid w:val="00A100A9"/>
    <w:rsid w:val="00A104B5"/>
    <w:rsid w:val="00A1055C"/>
    <w:rsid w:val="00A1081A"/>
    <w:rsid w:val="00A10971"/>
    <w:rsid w:val="00A10CAF"/>
    <w:rsid w:val="00A10FA2"/>
    <w:rsid w:val="00A11054"/>
    <w:rsid w:val="00A1124D"/>
    <w:rsid w:val="00A11302"/>
    <w:rsid w:val="00A11A1C"/>
    <w:rsid w:val="00A11A71"/>
    <w:rsid w:val="00A11B78"/>
    <w:rsid w:val="00A11C26"/>
    <w:rsid w:val="00A120A7"/>
    <w:rsid w:val="00A12585"/>
    <w:rsid w:val="00A1274B"/>
    <w:rsid w:val="00A12A23"/>
    <w:rsid w:val="00A12A5C"/>
    <w:rsid w:val="00A12C96"/>
    <w:rsid w:val="00A12FE1"/>
    <w:rsid w:val="00A1316B"/>
    <w:rsid w:val="00A133E2"/>
    <w:rsid w:val="00A136C5"/>
    <w:rsid w:val="00A13B2C"/>
    <w:rsid w:val="00A13CD5"/>
    <w:rsid w:val="00A13F5A"/>
    <w:rsid w:val="00A1413D"/>
    <w:rsid w:val="00A142FA"/>
    <w:rsid w:val="00A14372"/>
    <w:rsid w:val="00A14778"/>
    <w:rsid w:val="00A1489A"/>
    <w:rsid w:val="00A1490A"/>
    <w:rsid w:val="00A14E62"/>
    <w:rsid w:val="00A14E7A"/>
    <w:rsid w:val="00A14F01"/>
    <w:rsid w:val="00A14F74"/>
    <w:rsid w:val="00A15468"/>
    <w:rsid w:val="00A15757"/>
    <w:rsid w:val="00A15A8D"/>
    <w:rsid w:val="00A15DD6"/>
    <w:rsid w:val="00A15F16"/>
    <w:rsid w:val="00A1607B"/>
    <w:rsid w:val="00A161C9"/>
    <w:rsid w:val="00A162A4"/>
    <w:rsid w:val="00A1642F"/>
    <w:rsid w:val="00A1655B"/>
    <w:rsid w:val="00A1679C"/>
    <w:rsid w:val="00A16C43"/>
    <w:rsid w:val="00A1712E"/>
    <w:rsid w:val="00A171FA"/>
    <w:rsid w:val="00A17567"/>
    <w:rsid w:val="00A1791F"/>
    <w:rsid w:val="00A17DB3"/>
    <w:rsid w:val="00A17FCD"/>
    <w:rsid w:val="00A203BC"/>
    <w:rsid w:val="00A208E1"/>
    <w:rsid w:val="00A20C17"/>
    <w:rsid w:val="00A20CF1"/>
    <w:rsid w:val="00A20CF3"/>
    <w:rsid w:val="00A20D83"/>
    <w:rsid w:val="00A21115"/>
    <w:rsid w:val="00A2114F"/>
    <w:rsid w:val="00A2119A"/>
    <w:rsid w:val="00A2139C"/>
    <w:rsid w:val="00A21450"/>
    <w:rsid w:val="00A21C97"/>
    <w:rsid w:val="00A21EB1"/>
    <w:rsid w:val="00A22031"/>
    <w:rsid w:val="00A22184"/>
    <w:rsid w:val="00A2382C"/>
    <w:rsid w:val="00A239C9"/>
    <w:rsid w:val="00A23CAA"/>
    <w:rsid w:val="00A23CEB"/>
    <w:rsid w:val="00A23D50"/>
    <w:rsid w:val="00A24E31"/>
    <w:rsid w:val="00A25103"/>
    <w:rsid w:val="00A25467"/>
    <w:rsid w:val="00A254CD"/>
    <w:rsid w:val="00A257B9"/>
    <w:rsid w:val="00A25877"/>
    <w:rsid w:val="00A25D17"/>
    <w:rsid w:val="00A25ED1"/>
    <w:rsid w:val="00A269F9"/>
    <w:rsid w:val="00A2739C"/>
    <w:rsid w:val="00A274D7"/>
    <w:rsid w:val="00A27749"/>
    <w:rsid w:val="00A27EF8"/>
    <w:rsid w:val="00A27F86"/>
    <w:rsid w:val="00A3029B"/>
    <w:rsid w:val="00A302C4"/>
    <w:rsid w:val="00A30957"/>
    <w:rsid w:val="00A31234"/>
    <w:rsid w:val="00A31463"/>
    <w:rsid w:val="00A31767"/>
    <w:rsid w:val="00A317A5"/>
    <w:rsid w:val="00A31C1C"/>
    <w:rsid w:val="00A31F34"/>
    <w:rsid w:val="00A327D6"/>
    <w:rsid w:val="00A32D5B"/>
    <w:rsid w:val="00A331E6"/>
    <w:rsid w:val="00A33767"/>
    <w:rsid w:val="00A3393F"/>
    <w:rsid w:val="00A33C48"/>
    <w:rsid w:val="00A342F8"/>
    <w:rsid w:val="00A344AB"/>
    <w:rsid w:val="00A3475B"/>
    <w:rsid w:val="00A34BDE"/>
    <w:rsid w:val="00A34CAD"/>
    <w:rsid w:val="00A34D1B"/>
    <w:rsid w:val="00A3503F"/>
    <w:rsid w:val="00A3548C"/>
    <w:rsid w:val="00A35E80"/>
    <w:rsid w:val="00A360E1"/>
    <w:rsid w:val="00A36366"/>
    <w:rsid w:val="00A369DD"/>
    <w:rsid w:val="00A371EB"/>
    <w:rsid w:val="00A374CB"/>
    <w:rsid w:val="00A375EF"/>
    <w:rsid w:val="00A37E54"/>
    <w:rsid w:val="00A4034D"/>
    <w:rsid w:val="00A40FB5"/>
    <w:rsid w:val="00A41072"/>
    <w:rsid w:val="00A4107C"/>
    <w:rsid w:val="00A41485"/>
    <w:rsid w:val="00A41A84"/>
    <w:rsid w:val="00A41ADD"/>
    <w:rsid w:val="00A41AE7"/>
    <w:rsid w:val="00A41C4C"/>
    <w:rsid w:val="00A41C96"/>
    <w:rsid w:val="00A41EA1"/>
    <w:rsid w:val="00A42005"/>
    <w:rsid w:val="00A4203D"/>
    <w:rsid w:val="00A42427"/>
    <w:rsid w:val="00A42575"/>
    <w:rsid w:val="00A42CED"/>
    <w:rsid w:val="00A433A6"/>
    <w:rsid w:val="00A43418"/>
    <w:rsid w:val="00A43468"/>
    <w:rsid w:val="00A43536"/>
    <w:rsid w:val="00A436BE"/>
    <w:rsid w:val="00A437DD"/>
    <w:rsid w:val="00A4397A"/>
    <w:rsid w:val="00A43B47"/>
    <w:rsid w:val="00A446E6"/>
    <w:rsid w:val="00A45090"/>
    <w:rsid w:val="00A45197"/>
    <w:rsid w:val="00A456B3"/>
    <w:rsid w:val="00A45CCD"/>
    <w:rsid w:val="00A45F0B"/>
    <w:rsid w:val="00A45F82"/>
    <w:rsid w:val="00A46023"/>
    <w:rsid w:val="00A4612C"/>
    <w:rsid w:val="00A46343"/>
    <w:rsid w:val="00A46657"/>
    <w:rsid w:val="00A469F6"/>
    <w:rsid w:val="00A46C65"/>
    <w:rsid w:val="00A46CEE"/>
    <w:rsid w:val="00A4710A"/>
    <w:rsid w:val="00A47163"/>
    <w:rsid w:val="00A4727B"/>
    <w:rsid w:val="00A47587"/>
    <w:rsid w:val="00A4759C"/>
    <w:rsid w:val="00A47809"/>
    <w:rsid w:val="00A47BEE"/>
    <w:rsid w:val="00A50B67"/>
    <w:rsid w:val="00A50CEB"/>
    <w:rsid w:val="00A51698"/>
    <w:rsid w:val="00A51699"/>
    <w:rsid w:val="00A51A42"/>
    <w:rsid w:val="00A51A74"/>
    <w:rsid w:val="00A51AB1"/>
    <w:rsid w:val="00A5279F"/>
    <w:rsid w:val="00A527ED"/>
    <w:rsid w:val="00A5289D"/>
    <w:rsid w:val="00A530D8"/>
    <w:rsid w:val="00A532CD"/>
    <w:rsid w:val="00A53882"/>
    <w:rsid w:val="00A548A3"/>
    <w:rsid w:val="00A54A7C"/>
    <w:rsid w:val="00A54BDD"/>
    <w:rsid w:val="00A54F25"/>
    <w:rsid w:val="00A54F3B"/>
    <w:rsid w:val="00A5508F"/>
    <w:rsid w:val="00A550C1"/>
    <w:rsid w:val="00A55706"/>
    <w:rsid w:val="00A55890"/>
    <w:rsid w:val="00A56475"/>
    <w:rsid w:val="00A56929"/>
    <w:rsid w:val="00A57023"/>
    <w:rsid w:val="00A57202"/>
    <w:rsid w:val="00A572B6"/>
    <w:rsid w:val="00A57AC6"/>
    <w:rsid w:val="00A604AB"/>
    <w:rsid w:val="00A605B0"/>
    <w:rsid w:val="00A60717"/>
    <w:rsid w:val="00A60879"/>
    <w:rsid w:val="00A60947"/>
    <w:rsid w:val="00A60A5B"/>
    <w:rsid w:val="00A60EA1"/>
    <w:rsid w:val="00A60F14"/>
    <w:rsid w:val="00A61806"/>
    <w:rsid w:val="00A61B90"/>
    <w:rsid w:val="00A61D2E"/>
    <w:rsid w:val="00A62509"/>
    <w:rsid w:val="00A626BC"/>
    <w:rsid w:val="00A63039"/>
    <w:rsid w:val="00A63167"/>
    <w:rsid w:val="00A637DD"/>
    <w:rsid w:val="00A63C07"/>
    <w:rsid w:val="00A63C6A"/>
    <w:rsid w:val="00A6422A"/>
    <w:rsid w:val="00A64634"/>
    <w:rsid w:val="00A6487D"/>
    <w:rsid w:val="00A64A3C"/>
    <w:rsid w:val="00A65341"/>
    <w:rsid w:val="00A654D8"/>
    <w:rsid w:val="00A65C30"/>
    <w:rsid w:val="00A66C56"/>
    <w:rsid w:val="00A66E2B"/>
    <w:rsid w:val="00A67645"/>
    <w:rsid w:val="00A6764B"/>
    <w:rsid w:val="00A67781"/>
    <w:rsid w:val="00A67AFE"/>
    <w:rsid w:val="00A67CDA"/>
    <w:rsid w:val="00A70973"/>
    <w:rsid w:val="00A70992"/>
    <w:rsid w:val="00A70B60"/>
    <w:rsid w:val="00A70B70"/>
    <w:rsid w:val="00A70B93"/>
    <w:rsid w:val="00A70E04"/>
    <w:rsid w:val="00A7109C"/>
    <w:rsid w:val="00A71266"/>
    <w:rsid w:val="00A713F5"/>
    <w:rsid w:val="00A7143D"/>
    <w:rsid w:val="00A71B45"/>
    <w:rsid w:val="00A7201A"/>
    <w:rsid w:val="00A72100"/>
    <w:rsid w:val="00A723E7"/>
    <w:rsid w:val="00A72451"/>
    <w:rsid w:val="00A726C0"/>
    <w:rsid w:val="00A72931"/>
    <w:rsid w:val="00A72DE6"/>
    <w:rsid w:val="00A72DF8"/>
    <w:rsid w:val="00A73F62"/>
    <w:rsid w:val="00A7458D"/>
    <w:rsid w:val="00A745DA"/>
    <w:rsid w:val="00A74693"/>
    <w:rsid w:val="00A74813"/>
    <w:rsid w:val="00A74D3F"/>
    <w:rsid w:val="00A74E6E"/>
    <w:rsid w:val="00A74F38"/>
    <w:rsid w:val="00A75976"/>
    <w:rsid w:val="00A765E3"/>
    <w:rsid w:val="00A7696D"/>
    <w:rsid w:val="00A76BD1"/>
    <w:rsid w:val="00A76E65"/>
    <w:rsid w:val="00A7701A"/>
    <w:rsid w:val="00A7731D"/>
    <w:rsid w:val="00A7772F"/>
    <w:rsid w:val="00A8003F"/>
    <w:rsid w:val="00A8073C"/>
    <w:rsid w:val="00A8083E"/>
    <w:rsid w:val="00A808E0"/>
    <w:rsid w:val="00A80D8F"/>
    <w:rsid w:val="00A8137A"/>
    <w:rsid w:val="00A81807"/>
    <w:rsid w:val="00A81A4A"/>
    <w:rsid w:val="00A821DB"/>
    <w:rsid w:val="00A82BA8"/>
    <w:rsid w:val="00A83423"/>
    <w:rsid w:val="00A83470"/>
    <w:rsid w:val="00A836C6"/>
    <w:rsid w:val="00A83747"/>
    <w:rsid w:val="00A838F5"/>
    <w:rsid w:val="00A83971"/>
    <w:rsid w:val="00A83A94"/>
    <w:rsid w:val="00A83C00"/>
    <w:rsid w:val="00A84387"/>
    <w:rsid w:val="00A843F3"/>
    <w:rsid w:val="00A84716"/>
    <w:rsid w:val="00A8491A"/>
    <w:rsid w:val="00A84A19"/>
    <w:rsid w:val="00A84C38"/>
    <w:rsid w:val="00A84D07"/>
    <w:rsid w:val="00A84DA1"/>
    <w:rsid w:val="00A84E77"/>
    <w:rsid w:val="00A84EFC"/>
    <w:rsid w:val="00A84F11"/>
    <w:rsid w:val="00A850EB"/>
    <w:rsid w:val="00A85127"/>
    <w:rsid w:val="00A85173"/>
    <w:rsid w:val="00A851BB"/>
    <w:rsid w:val="00A85A21"/>
    <w:rsid w:val="00A86142"/>
    <w:rsid w:val="00A861F6"/>
    <w:rsid w:val="00A86269"/>
    <w:rsid w:val="00A862F0"/>
    <w:rsid w:val="00A869BF"/>
    <w:rsid w:val="00A8708C"/>
    <w:rsid w:val="00A872D7"/>
    <w:rsid w:val="00A873A7"/>
    <w:rsid w:val="00A876D6"/>
    <w:rsid w:val="00A87E32"/>
    <w:rsid w:val="00A87EB5"/>
    <w:rsid w:val="00A90BB1"/>
    <w:rsid w:val="00A9122C"/>
    <w:rsid w:val="00A9194D"/>
    <w:rsid w:val="00A91996"/>
    <w:rsid w:val="00A9201B"/>
    <w:rsid w:val="00A92883"/>
    <w:rsid w:val="00A93037"/>
    <w:rsid w:val="00A9308C"/>
    <w:rsid w:val="00A9372A"/>
    <w:rsid w:val="00A941E7"/>
    <w:rsid w:val="00A944C1"/>
    <w:rsid w:val="00A9455D"/>
    <w:rsid w:val="00A94642"/>
    <w:rsid w:val="00A94B7B"/>
    <w:rsid w:val="00A94C85"/>
    <w:rsid w:val="00A94F31"/>
    <w:rsid w:val="00A94F6B"/>
    <w:rsid w:val="00A95542"/>
    <w:rsid w:val="00A95A7A"/>
    <w:rsid w:val="00A95AC2"/>
    <w:rsid w:val="00A961A1"/>
    <w:rsid w:val="00A96386"/>
    <w:rsid w:val="00A963CB"/>
    <w:rsid w:val="00A9640B"/>
    <w:rsid w:val="00A964C9"/>
    <w:rsid w:val="00A96630"/>
    <w:rsid w:val="00A96EA0"/>
    <w:rsid w:val="00A97049"/>
    <w:rsid w:val="00A97329"/>
    <w:rsid w:val="00A973A3"/>
    <w:rsid w:val="00A9760C"/>
    <w:rsid w:val="00A97B2F"/>
    <w:rsid w:val="00A97EFA"/>
    <w:rsid w:val="00AA06CD"/>
    <w:rsid w:val="00AA145B"/>
    <w:rsid w:val="00AA14D4"/>
    <w:rsid w:val="00AA156B"/>
    <w:rsid w:val="00AA164D"/>
    <w:rsid w:val="00AA164E"/>
    <w:rsid w:val="00AA1774"/>
    <w:rsid w:val="00AA1952"/>
    <w:rsid w:val="00AA1AD4"/>
    <w:rsid w:val="00AA1BAF"/>
    <w:rsid w:val="00AA1C35"/>
    <w:rsid w:val="00AA2172"/>
    <w:rsid w:val="00AA23BC"/>
    <w:rsid w:val="00AA2EAE"/>
    <w:rsid w:val="00AA35EF"/>
    <w:rsid w:val="00AA362C"/>
    <w:rsid w:val="00AA3724"/>
    <w:rsid w:val="00AA3A92"/>
    <w:rsid w:val="00AA3B9D"/>
    <w:rsid w:val="00AA447F"/>
    <w:rsid w:val="00AA462C"/>
    <w:rsid w:val="00AA4989"/>
    <w:rsid w:val="00AA4A7B"/>
    <w:rsid w:val="00AA4C79"/>
    <w:rsid w:val="00AA589A"/>
    <w:rsid w:val="00AA5D9C"/>
    <w:rsid w:val="00AA5F08"/>
    <w:rsid w:val="00AA6069"/>
    <w:rsid w:val="00AA6217"/>
    <w:rsid w:val="00AA6369"/>
    <w:rsid w:val="00AA63B4"/>
    <w:rsid w:val="00AA7472"/>
    <w:rsid w:val="00AA751D"/>
    <w:rsid w:val="00AA7523"/>
    <w:rsid w:val="00AA783C"/>
    <w:rsid w:val="00AA7BC0"/>
    <w:rsid w:val="00AA7C53"/>
    <w:rsid w:val="00AB07AC"/>
    <w:rsid w:val="00AB0976"/>
    <w:rsid w:val="00AB0985"/>
    <w:rsid w:val="00AB0C40"/>
    <w:rsid w:val="00AB0C44"/>
    <w:rsid w:val="00AB0CAA"/>
    <w:rsid w:val="00AB106E"/>
    <w:rsid w:val="00AB1168"/>
    <w:rsid w:val="00AB12A0"/>
    <w:rsid w:val="00AB15C2"/>
    <w:rsid w:val="00AB1933"/>
    <w:rsid w:val="00AB20BC"/>
    <w:rsid w:val="00AB242E"/>
    <w:rsid w:val="00AB27F3"/>
    <w:rsid w:val="00AB2A0B"/>
    <w:rsid w:val="00AB2EE3"/>
    <w:rsid w:val="00AB3136"/>
    <w:rsid w:val="00AB34B2"/>
    <w:rsid w:val="00AB34D9"/>
    <w:rsid w:val="00AB357D"/>
    <w:rsid w:val="00AB360A"/>
    <w:rsid w:val="00AB36E9"/>
    <w:rsid w:val="00AB3BE2"/>
    <w:rsid w:val="00AB3C87"/>
    <w:rsid w:val="00AB410A"/>
    <w:rsid w:val="00AB4110"/>
    <w:rsid w:val="00AB444F"/>
    <w:rsid w:val="00AB47A5"/>
    <w:rsid w:val="00AB4ADC"/>
    <w:rsid w:val="00AB54B5"/>
    <w:rsid w:val="00AB55C5"/>
    <w:rsid w:val="00AB56F3"/>
    <w:rsid w:val="00AB57F6"/>
    <w:rsid w:val="00AB5AFB"/>
    <w:rsid w:val="00AB5C6F"/>
    <w:rsid w:val="00AB5F68"/>
    <w:rsid w:val="00AB61F6"/>
    <w:rsid w:val="00AB66F1"/>
    <w:rsid w:val="00AB67DB"/>
    <w:rsid w:val="00AB74AE"/>
    <w:rsid w:val="00AC0422"/>
    <w:rsid w:val="00AC06BA"/>
    <w:rsid w:val="00AC07BB"/>
    <w:rsid w:val="00AC0961"/>
    <w:rsid w:val="00AC0B5A"/>
    <w:rsid w:val="00AC0EAE"/>
    <w:rsid w:val="00AC129F"/>
    <w:rsid w:val="00AC15C3"/>
    <w:rsid w:val="00AC1814"/>
    <w:rsid w:val="00AC18E1"/>
    <w:rsid w:val="00AC1C42"/>
    <w:rsid w:val="00AC1D2D"/>
    <w:rsid w:val="00AC22CC"/>
    <w:rsid w:val="00AC232A"/>
    <w:rsid w:val="00AC256E"/>
    <w:rsid w:val="00AC2785"/>
    <w:rsid w:val="00AC2BF0"/>
    <w:rsid w:val="00AC2D70"/>
    <w:rsid w:val="00AC311B"/>
    <w:rsid w:val="00AC3B86"/>
    <w:rsid w:val="00AC3BAD"/>
    <w:rsid w:val="00AC3E61"/>
    <w:rsid w:val="00AC3F4A"/>
    <w:rsid w:val="00AC442B"/>
    <w:rsid w:val="00AC45D1"/>
    <w:rsid w:val="00AC4788"/>
    <w:rsid w:val="00AC4794"/>
    <w:rsid w:val="00AC49D8"/>
    <w:rsid w:val="00AC4DD0"/>
    <w:rsid w:val="00AC52AD"/>
    <w:rsid w:val="00AC53F4"/>
    <w:rsid w:val="00AC5A1C"/>
    <w:rsid w:val="00AC62C5"/>
    <w:rsid w:val="00AC62D3"/>
    <w:rsid w:val="00AC6B24"/>
    <w:rsid w:val="00AC70FE"/>
    <w:rsid w:val="00AC74A4"/>
    <w:rsid w:val="00AC74D6"/>
    <w:rsid w:val="00AC7A17"/>
    <w:rsid w:val="00AC7D3A"/>
    <w:rsid w:val="00AC7D41"/>
    <w:rsid w:val="00AC7D93"/>
    <w:rsid w:val="00AD00D8"/>
    <w:rsid w:val="00AD04B2"/>
    <w:rsid w:val="00AD069F"/>
    <w:rsid w:val="00AD09B0"/>
    <w:rsid w:val="00AD0A72"/>
    <w:rsid w:val="00AD0C5D"/>
    <w:rsid w:val="00AD1200"/>
    <w:rsid w:val="00AD144B"/>
    <w:rsid w:val="00AD1CB7"/>
    <w:rsid w:val="00AD1E27"/>
    <w:rsid w:val="00AD20C7"/>
    <w:rsid w:val="00AD24D3"/>
    <w:rsid w:val="00AD2556"/>
    <w:rsid w:val="00AD26B6"/>
    <w:rsid w:val="00AD2724"/>
    <w:rsid w:val="00AD2805"/>
    <w:rsid w:val="00AD2B18"/>
    <w:rsid w:val="00AD3505"/>
    <w:rsid w:val="00AD3C21"/>
    <w:rsid w:val="00AD40BD"/>
    <w:rsid w:val="00AD4426"/>
    <w:rsid w:val="00AD4460"/>
    <w:rsid w:val="00AD4D1C"/>
    <w:rsid w:val="00AD4E1C"/>
    <w:rsid w:val="00AD4F44"/>
    <w:rsid w:val="00AD4FAD"/>
    <w:rsid w:val="00AD5066"/>
    <w:rsid w:val="00AD51E2"/>
    <w:rsid w:val="00AD5316"/>
    <w:rsid w:val="00AD5369"/>
    <w:rsid w:val="00AD5799"/>
    <w:rsid w:val="00AD5A7F"/>
    <w:rsid w:val="00AD5D0D"/>
    <w:rsid w:val="00AD5F5B"/>
    <w:rsid w:val="00AD5F6C"/>
    <w:rsid w:val="00AD5F8D"/>
    <w:rsid w:val="00AD6021"/>
    <w:rsid w:val="00AD69E2"/>
    <w:rsid w:val="00AD6A27"/>
    <w:rsid w:val="00AD6D84"/>
    <w:rsid w:val="00AD6DD6"/>
    <w:rsid w:val="00AD6E46"/>
    <w:rsid w:val="00AD765B"/>
    <w:rsid w:val="00AD7CC9"/>
    <w:rsid w:val="00AE0069"/>
    <w:rsid w:val="00AE083A"/>
    <w:rsid w:val="00AE170A"/>
    <w:rsid w:val="00AE1C14"/>
    <w:rsid w:val="00AE2021"/>
    <w:rsid w:val="00AE2055"/>
    <w:rsid w:val="00AE20FD"/>
    <w:rsid w:val="00AE2197"/>
    <w:rsid w:val="00AE21BE"/>
    <w:rsid w:val="00AE2470"/>
    <w:rsid w:val="00AE3048"/>
    <w:rsid w:val="00AE3107"/>
    <w:rsid w:val="00AE3175"/>
    <w:rsid w:val="00AE3AC7"/>
    <w:rsid w:val="00AE3DBB"/>
    <w:rsid w:val="00AE3EFA"/>
    <w:rsid w:val="00AE4009"/>
    <w:rsid w:val="00AE493F"/>
    <w:rsid w:val="00AE4A67"/>
    <w:rsid w:val="00AE58EC"/>
    <w:rsid w:val="00AE5B33"/>
    <w:rsid w:val="00AE5C6B"/>
    <w:rsid w:val="00AE5E0D"/>
    <w:rsid w:val="00AE6160"/>
    <w:rsid w:val="00AE61BF"/>
    <w:rsid w:val="00AE628C"/>
    <w:rsid w:val="00AE6346"/>
    <w:rsid w:val="00AE65CE"/>
    <w:rsid w:val="00AE677C"/>
    <w:rsid w:val="00AE6849"/>
    <w:rsid w:val="00AE6BD1"/>
    <w:rsid w:val="00AE6C65"/>
    <w:rsid w:val="00AE6D89"/>
    <w:rsid w:val="00AE6E2F"/>
    <w:rsid w:val="00AE6E54"/>
    <w:rsid w:val="00AE7571"/>
    <w:rsid w:val="00AE778A"/>
    <w:rsid w:val="00AE7883"/>
    <w:rsid w:val="00AE7C81"/>
    <w:rsid w:val="00AE7DE9"/>
    <w:rsid w:val="00AF0213"/>
    <w:rsid w:val="00AF022E"/>
    <w:rsid w:val="00AF04B1"/>
    <w:rsid w:val="00AF063F"/>
    <w:rsid w:val="00AF0BF5"/>
    <w:rsid w:val="00AF0C06"/>
    <w:rsid w:val="00AF1004"/>
    <w:rsid w:val="00AF11A9"/>
    <w:rsid w:val="00AF1468"/>
    <w:rsid w:val="00AF1B3B"/>
    <w:rsid w:val="00AF2986"/>
    <w:rsid w:val="00AF2A4D"/>
    <w:rsid w:val="00AF2A83"/>
    <w:rsid w:val="00AF2FB9"/>
    <w:rsid w:val="00AF2FE4"/>
    <w:rsid w:val="00AF3572"/>
    <w:rsid w:val="00AF3AA6"/>
    <w:rsid w:val="00AF3F34"/>
    <w:rsid w:val="00AF3FEE"/>
    <w:rsid w:val="00AF3FF9"/>
    <w:rsid w:val="00AF4391"/>
    <w:rsid w:val="00AF49D7"/>
    <w:rsid w:val="00AF59DC"/>
    <w:rsid w:val="00AF5ABA"/>
    <w:rsid w:val="00AF5DE6"/>
    <w:rsid w:val="00AF5DED"/>
    <w:rsid w:val="00AF6038"/>
    <w:rsid w:val="00AF62A5"/>
    <w:rsid w:val="00AF64D2"/>
    <w:rsid w:val="00AF659C"/>
    <w:rsid w:val="00AF65F5"/>
    <w:rsid w:val="00AF6995"/>
    <w:rsid w:val="00AF69DA"/>
    <w:rsid w:val="00AF6EC5"/>
    <w:rsid w:val="00AF700D"/>
    <w:rsid w:val="00AF721A"/>
    <w:rsid w:val="00AF767D"/>
    <w:rsid w:val="00AF777E"/>
    <w:rsid w:val="00AF7DDD"/>
    <w:rsid w:val="00B0059F"/>
    <w:rsid w:val="00B00906"/>
    <w:rsid w:val="00B00BCC"/>
    <w:rsid w:val="00B00D34"/>
    <w:rsid w:val="00B00E32"/>
    <w:rsid w:val="00B00E45"/>
    <w:rsid w:val="00B00EAB"/>
    <w:rsid w:val="00B00FED"/>
    <w:rsid w:val="00B013FE"/>
    <w:rsid w:val="00B0167C"/>
    <w:rsid w:val="00B01841"/>
    <w:rsid w:val="00B01950"/>
    <w:rsid w:val="00B020DF"/>
    <w:rsid w:val="00B0214C"/>
    <w:rsid w:val="00B02581"/>
    <w:rsid w:val="00B0289C"/>
    <w:rsid w:val="00B02972"/>
    <w:rsid w:val="00B02E11"/>
    <w:rsid w:val="00B02ED6"/>
    <w:rsid w:val="00B02F90"/>
    <w:rsid w:val="00B03010"/>
    <w:rsid w:val="00B03025"/>
    <w:rsid w:val="00B030C5"/>
    <w:rsid w:val="00B03744"/>
    <w:rsid w:val="00B03A81"/>
    <w:rsid w:val="00B03DF5"/>
    <w:rsid w:val="00B03EB1"/>
    <w:rsid w:val="00B04636"/>
    <w:rsid w:val="00B04A0B"/>
    <w:rsid w:val="00B04B31"/>
    <w:rsid w:val="00B04DBC"/>
    <w:rsid w:val="00B05114"/>
    <w:rsid w:val="00B054E2"/>
    <w:rsid w:val="00B05844"/>
    <w:rsid w:val="00B058DF"/>
    <w:rsid w:val="00B05AE5"/>
    <w:rsid w:val="00B05C35"/>
    <w:rsid w:val="00B063DA"/>
    <w:rsid w:val="00B066D0"/>
    <w:rsid w:val="00B0672B"/>
    <w:rsid w:val="00B06E1C"/>
    <w:rsid w:val="00B07042"/>
    <w:rsid w:val="00B0723C"/>
    <w:rsid w:val="00B072FD"/>
    <w:rsid w:val="00B07329"/>
    <w:rsid w:val="00B075B4"/>
    <w:rsid w:val="00B07A92"/>
    <w:rsid w:val="00B07DC8"/>
    <w:rsid w:val="00B10077"/>
    <w:rsid w:val="00B1046F"/>
    <w:rsid w:val="00B1084D"/>
    <w:rsid w:val="00B1086C"/>
    <w:rsid w:val="00B10A88"/>
    <w:rsid w:val="00B10CD5"/>
    <w:rsid w:val="00B119DC"/>
    <w:rsid w:val="00B11B4D"/>
    <w:rsid w:val="00B122FF"/>
    <w:rsid w:val="00B12EDC"/>
    <w:rsid w:val="00B12FF4"/>
    <w:rsid w:val="00B13326"/>
    <w:rsid w:val="00B1348B"/>
    <w:rsid w:val="00B139B9"/>
    <w:rsid w:val="00B13AF3"/>
    <w:rsid w:val="00B13B12"/>
    <w:rsid w:val="00B1409B"/>
    <w:rsid w:val="00B1413D"/>
    <w:rsid w:val="00B14216"/>
    <w:rsid w:val="00B145F2"/>
    <w:rsid w:val="00B14AFF"/>
    <w:rsid w:val="00B14BA0"/>
    <w:rsid w:val="00B152ED"/>
    <w:rsid w:val="00B155A4"/>
    <w:rsid w:val="00B155DB"/>
    <w:rsid w:val="00B1566D"/>
    <w:rsid w:val="00B15709"/>
    <w:rsid w:val="00B15849"/>
    <w:rsid w:val="00B15A5C"/>
    <w:rsid w:val="00B15C32"/>
    <w:rsid w:val="00B15D34"/>
    <w:rsid w:val="00B15DB5"/>
    <w:rsid w:val="00B15F43"/>
    <w:rsid w:val="00B16C2E"/>
    <w:rsid w:val="00B16C43"/>
    <w:rsid w:val="00B16D8A"/>
    <w:rsid w:val="00B175A8"/>
    <w:rsid w:val="00B17F8B"/>
    <w:rsid w:val="00B200D9"/>
    <w:rsid w:val="00B2063A"/>
    <w:rsid w:val="00B209F4"/>
    <w:rsid w:val="00B20AC2"/>
    <w:rsid w:val="00B21123"/>
    <w:rsid w:val="00B21293"/>
    <w:rsid w:val="00B2141C"/>
    <w:rsid w:val="00B21429"/>
    <w:rsid w:val="00B2157B"/>
    <w:rsid w:val="00B21980"/>
    <w:rsid w:val="00B21CA1"/>
    <w:rsid w:val="00B22B8F"/>
    <w:rsid w:val="00B235C1"/>
    <w:rsid w:val="00B23627"/>
    <w:rsid w:val="00B23666"/>
    <w:rsid w:val="00B23D89"/>
    <w:rsid w:val="00B24BEA"/>
    <w:rsid w:val="00B25219"/>
    <w:rsid w:val="00B2557A"/>
    <w:rsid w:val="00B25765"/>
    <w:rsid w:val="00B25FD0"/>
    <w:rsid w:val="00B26230"/>
    <w:rsid w:val="00B26336"/>
    <w:rsid w:val="00B26D0B"/>
    <w:rsid w:val="00B26EB6"/>
    <w:rsid w:val="00B26F8D"/>
    <w:rsid w:val="00B27075"/>
    <w:rsid w:val="00B2722A"/>
    <w:rsid w:val="00B2722E"/>
    <w:rsid w:val="00B27A07"/>
    <w:rsid w:val="00B27A38"/>
    <w:rsid w:val="00B27CFD"/>
    <w:rsid w:val="00B304F7"/>
    <w:rsid w:val="00B30536"/>
    <w:rsid w:val="00B30A45"/>
    <w:rsid w:val="00B30DF5"/>
    <w:rsid w:val="00B31BA4"/>
    <w:rsid w:val="00B326BF"/>
    <w:rsid w:val="00B32B67"/>
    <w:rsid w:val="00B33002"/>
    <w:rsid w:val="00B338B7"/>
    <w:rsid w:val="00B33EDB"/>
    <w:rsid w:val="00B3456C"/>
    <w:rsid w:val="00B346A5"/>
    <w:rsid w:val="00B34A09"/>
    <w:rsid w:val="00B34BAE"/>
    <w:rsid w:val="00B34C06"/>
    <w:rsid w:val="00B35588"/>
    <w:rsid w:val="00B3573C"/>
    <w:rsid w:val="00B359B5"/>
    <w:rsid w:val="00B359C9"/>
    <w:rsid w:val="00B35FD8"/>
    <w:rsid w:val="00B35FE4"/>
    <w:rsid w:val="00B36335"/>
    <w:rsid w:val="00B3663E"/>
    <w:rsid w:val="00B366D1"/>
    <w:rsid w:val="00B36B37"/>
    <w:rsid w:val="00B3714E"/>
    <w:rsid w:val="00B37C2B"/>
    <w:rsid w:val="00B37DFA"/>
    <w:rsid w:val="00B37EE8"/>
    <w:rsid w:val="00B37F24"/>
    <w:rsid w:val="00B40432"/>
    <w:rsid w:val="00B41075"/>
    <w:rsid w:val="00B416FD"/>
    <w:rsid w:val="00B41875"/>
    <w:rsid w:val="00B41B41"/>
    <w:rsid w:val="00B41B84"/>
    <w:rsid w:val="00B41E9A"/>
    <w:rsid w:val="00B420C0"/>
    <w:rsid w:val="00B42248"/>
    <w:rsid w:val="00B4225F"/>
    <w:rsid w:val="00B42736"/>
    <w:rsid w:val="00B42846"/>
    <w:rsid w:val="00B42D0F"/>
    <w:rsid w:val="00B4325F"/>
    <w:rsid w:val="00B43757"/>
    <w:rsid w:val="00B437EA"/>
    <w:rsid w:val="00B43FA4"/>
    <w:rsid w:val="00B4431C"/>
    <w:rsid w:val="00B4487D"/>
    <w:rsid w:val="00B452C9"/>
    <w:rsid w:val="00B45A80"/>
    <w:rsid w:val="00B45C09"/>
    <w:rsid w:val="00B45F64"/>
    <w:rsid w:val="00B46213"/>
    <w:rsid w:val="00B46927"/>
    <w:rsid w:val="00B46B15"/>
    <w:rsid w:val="00B46D00"/>
    <w:rsid w:val="00B475C6"/>
    <w:rsid w:val="00B47604"/>
    <w:rsid w:val="00B47756"/>
    <w:rsid w:val="00B478D9"/>
    <w:rsid w:val="00B506AE"/>
    <w:rsid w:val="00B50D4F"/>
    <w:rsid w:val="00B512D5"/>
    <w:rsid w:val="00B515CB"/>
    <w:rsid w:val="00B51C72"/>
    <w:rsid w:val="00B52310"/>
    <w:rsid w:val="00B527C3"/>
    <w:rsid w:val="00B52C82"/>
    <w:rsid w:val="00B52DDD"/>
    <w:rsid w:val="00B53148"/>
    <w:rsid w:val="00B53538"/>
    <w:rsid w:val="00B53754"/>
    <w:rsid w:val="00B541ED"/>
    <w:rsid w:val="00B54328"/>
    <w:rsid w:val="00B543CC"/>
    <w:rsid w:val="00B543FB"/>
    <w:rsid w:val="00B5490B"/>
    <w:rsid w:val="00B549E5"/>
    <w:rsid w:val="00B5523F"/>
    <w:rsid w:val="00B55283"/>
    <w:rsid w:val="00B55BC9"/>
    <w:rsid w:val="00B55DCA"/>
    <w:rsid w:val="00B55DDD"/>
    <w:rsid w:val="00B55F68"/>
    <w:rsid w:val="00B56350"/>
    <w:rsid w:val="00B56727"/>
    <w:rsid w:val="00B567D4"/>
    <w:rsid w:val="00B567ED"/>
    <w:rsid w:val="00B56AC9"/>
    <w:rsid w:val="00B56BE9"/>
    <w:rsid w:val="00B56D1C"/>
    <w:rsid w:val="00B573F2"/>
    <w:rsid w:val="00B57E47"/>
    <w:rsid w:val="00B60106"/>
    <w:rsid w:val="00B60624"/>
    <w:rsid w:val="00B60A86"/>
    <w:rsid w:val="00B60E65"/>
    <w:rsid w:val="00B61521"/>
    <w:rsid w:val="00B61596"/>
    <w:rsid w:val="00B61964"/>
    <w:rsid w:val="00B6213F"/>
    <w:rsid w:val="00B6216D"/>
    <w:rsid w:val="00B62217"/>
    <w:rsid w:val="00B62522"/>
    <w:rsid w:val="00B62707"/>
    <w:rsid w:val="00B62783"/>
    <w:rsid w:val="00B62AA2"/>
    <w:rsid w:val="00B631F9"/>
    <w:rsid w:val="00B6346C"/>
    <w:rsid w:val="00B63C99"/>
    <w:rsid w:val="00B63CE6"/>
    <w:rsid w:val="00B63D23"/>
    <w:rsid w:val="00B63DA3"/>
    <w:rsid w:val="00B63F2F"/>
    <w:rsid w:val="00B6437A"/>
    <w:rsid w:val="00B64638"/>
    <w:rsid w:val="00B64E27"/>
    <w:rsid w:val="00B64E73"/>
    <w:rsid w:val="00B6516E"/>
    <w:rsid w:val="00B65B90"/>
    <w:rsid w:val="00B65D0C"/>
    <w:rsid w:val="00B65EB2"/>
    <w:rsid w:val="00B65FA1"/>
    <w:rsid w:val="00B6600E"/>
    <w:rsid w:val="00B6614A"/>
    <w:rsid w:val="00B664B6"/>
    <w:rsid w:val="00B668DE"/>
    <w:rsid w:val="00B701C7"/>
    <w:rsid w:val="00B70568"/>
    <w:rsid w:val="00B70642"/>
    <w:rsid w:val="00B70741"/>
    <w:rsid w:val="00B7077C"/>
    <w:rsid w:val="00B707F7"/>
    <w:rsid w:val="00B70AEA"/>
    <w:rsid w:val="00B70B77"/>
    <w:rsid w:val="00B70C52"/>
    <w:rsid w:val="00B72261"/>
    <w:rsid w:val="00B72879"/>
    <w:rsid w:val="00B72A3A"/>
    <w:rsid w:val="00B72AC3"/>
    <w:rsid w:val="00B7328F"/>
    <w:rsid w:val="00B73625"/>
    <w:rsid w:val="00B73978"/>
    <w:rsid w:val="00B73EC8"/>
    <w:rsid w:val="00B73FB6"/>
    <w:rsid w:val="00B74047"/>
    <w:rsid w:val="00B742D6"/>
    <w:rsid w:val="00B75353"/>
    <w:rsid w:val="00B753E7"/>
    <w:rsid w:val="00B754E9"/>
    <w:rsid w:val="00B75827"/>
    <w:rsid w:val="00B75988"/>
    <w:rsid w:val="00B75C06"/>
    <w:rsid w:val="00B76088"/>
    <w:rsid w:val="00B767D9"/>
    <w:rsid w:val="00B76A55"/>
    <w:rsid w:val="00B76C6E"/>
    <w:rsid w:val="00B770F1"/>
    <w:rsid w:val="00B77D5E"/>
    <w:rsid w:val="00B77F2C"/>
    <w:rsid w:val="00B77FDF"/>
    <w:rsid w:val="00B800A5"/>
    <w:rsid w:val="00B80B36"/>
    <w:rsid w:val="00B8164F"/>
    <w:rsid w:val="00B81B6B"/>
    <w:rsid w:val="00B81BE1"/>
    <w:rsid w:val="00B8226B"/>
    <w:rsid w:val="00B825E2"/>
    <w:rsid w:val="00B82906"/>
    <w:rsid w:val="00B8304F"/>
    <w:rsid w:val="00B830C6"/>
    <w:rsid w:val="00B832AB"/>
    <w:rsid w:val="00B83848"/>
    <w:rsid w:val="00B839BF"/>
    <w:rsid w:val="00B83EDF"/>
    <w:rsid w:val="00B848F0"/>
    <w:rsid w:val="00B84CA7"/>
    <w:rsid w:val="00B84E4D"/>
    <w:rsid w:val="00B84F32"/>
    <w:rsid w:val="00B85147"/>
    <w:rsid w:val="00B85674"/>
    <w:rsid w:val="00B8569B"/>
    <w:rsid w:val="00B8598C"/>
    <w:rsid w:val="00B85FC2"/>
    <w:rsid w:val="00B8638C"/>
    <w:rsid w:val="00B86C10"/>
    <w:rsid w:val="00B87166"/>
    <w:rsid w:val="00B87B3A"/>
    <w:rsid w:val="00B87B4D"/>
    <w:rsid w:val="00B87C3E"/>
    <w:rsid w:val="00B904DE"/>
    <w:rsid w:val="00B90B6D"/>
    <w:rsid w:val="00B90C22"/>
    <w:rsid w:val="00B90D0E"/>
    <w:rsid w:val="00B9175E"/>
    <w:rsid w:val="00B919A7"/>
    <w:rsid w:val="00B919DC"/>
    <w:rsid w:val="00B9276D"/>
    <w:rsid w:val="00B929F9"/>
    <w:rsid w:val="00B92B2E"/>
    <w:rsid w:val="00B9304F"/>
    <w:rsid w:val="00B9323A"/>
    <w:rsid w:val="00B9354E"/>
    <w:rsid w:val="00B939AE"/>
    <w:rsid w:val="00B93A72"/>
    <w:rsid w:val="00B93E37"/>
    <w:rsid w:val="00B942D9"/>
    <w:rsid w:val="00B9431E"/>
    <w:rsid w:val="00B94BE6"/>
    <w:rsid w:val="00B955F5"/>
    <w:rsid w:val="00B95861"/>
    <w:rsid w:val="00B95BAE"/>
    <w:rsid w:val="00B95E90"/>
    <w:rsid w:val="00B95FCE"/>
    <w:rsid w:val="00B9640D"/>
    <w:rsid w:val="00B9659B"/>
    <w:rsid w:val="00B967F6"/>
    <w:rsid w:val="00B968D9"/>
    <w:rsid w:val="00B96F8E"/>
    <w:rsid w:val="00B96F92"/>
    <w:rsid w:val="00B97110"/>
    <w:rsid w:val="00B9716C"/>
    <w:rsid w:val="00B97E10"/>
    <w:rsid w:val="00B97FE3"/>
    <w:rsid w:val="00BA02AB"/>
    <w:rsid w:val="00BA0A68"/>
    <w:rsid w:val="00BA1357"/>
    <w:rsid w:val="00BA20A7"/>
    <w:rsid w:val="00BA2377"/>
    <w:rsid w:val="00BA2E65"/>
    <w:rsid w:val="00BA3994"/>
    <w:rsid w:val="00BA3E46"/>
    <w:rsid w:val="00BA4287"/>
    <w:rsid w:val="00BA476A"/>
    <w:rsid w:val="00BA4872"/>
    <w:rsid w:val="00BA4B8A"/>
    <w:rsid w:val="00BA5839"/>
    <w:rsid w:val="00BA5A28"/>
    <w:rsid w:val="00BA6A9C"/>
    <w:rsid w:val="00BA6BB6"/>
    <w:rsid w:val="00BA7471"/>
    <w:rsid w:val="00BA75BA"/>
    <w:rsid w:val="00BA77C4"/>
    <w:rsid w:val="00BB08CE"/>
    <w:rsid w:val="00BB08F6"/>
    <w:rsid w:val="00BB0DC1"/>
    <w:rsid w:val="00BB1ACA"/>
    <w:rsid w:val="00BB1C08"/>
    <w:rsid w:val="00BB1D4F"/>
    <w:rsid w:val="00BB1F67"/>
    <w:rsid w:val="00BB203A"/>
    <w:rsid w:val="00BB2139"/>
    <w:rsid w:val="00BB21F2"/>
    <w:rsid w:val="00BB22A2"/>
    <w:rsid w:val="00BB246F"/>
    <w:rsid w:val="00BB28FC"/>
    <w:rsid w:val="00BB298D"/>
    <w:rsid w:val="00BB2B56"/>
    <w:rsid w:val="00BB2CBE"/>
    <w:rsid w:val="00BB3049"/>
    <w:rsid w:val="00BB314C"/>
    <w:rsid w:val="00BB31D5"/>
    <w:rsid w:val="00BB3ADB"/>
    <w:rsid w:val="00BB3C12"/>
    <w:rsid w:val="00BB46E5"/>
    <w:rsid w:val="00BB4DDE"/>
    <w:rsid w:val="00BB5323"/>
    <w:rsid w:val="00BB535B"/>
    <w:rsid w:val="00BB5866"/>
    <w:rsid w:val="00BB6919"/>
    <w:rsid w:val="00BB6AA3"/>
    <w:rsid w:val="00BB6B66"/>
    <w:rsid w:val="00BB6ECA"/>
    <w:rsid w:val="00BB702B"/>
    <w:rsid w:val="00BB7A7C"/>
    <w:rsid w:val="00BB7ABF"/>
    <w:rsid w:val="00BC069B"/>
    <w:rsid w:val="00BC0ACF"/>
    <w:rsid w:val="00BC0F89"/>
    <w:rsid w:val="00BC1376"/>
    <w:rsid w:val="00BC1484"/>
    <w:rsid w:val="00BC16E6"/>
    <w:rsid w:val="00BC1CA0"/>
    <w:rsid w:val="00BC1CDF"/>
    <w:rsid w:val="00BC21ED"/>
    <w:rsid w:val="00BC23EC"/>
    <w:rsid w:val="00BC2490"/>
    <w:rsid w:val="00BC2A6F"/>
    <w:rsid w:val="00BC2DAA"/>
    <w:rsid w:val="00BC3123"/>
    <w:rsid w:val="00BC332E"/>
    <w:rsid w:val="00BC3472"/>
    <w:rsid w:val="00BC3540"/>
    <w:rsid w:val="00BC3652"/>
    <w:rsid w:val="00BC37A9"/>
    <w:rsid w:val="00BC447A"/>
    <w:rsid w:val="00BC4808"/>
    <w:rsid w:val="00BC5457"/>
    <w:rsid w:val="00BC5587"/>
    <w:rsid w:val="00BC5B61"/>
    <w:rsid w:val="00BC64D7"/>
    <w:rsid w:val="00BC661A"/>
    <w:rsid w:val="00BC6E3F"/>
    <w:rsid w:val="00BC6F35"/>
    <w:rsid w:val="00BC6FEF"/>
    <w:rsid w:val="00BC77B5"/>
    <w:rsid w:val="00BD0441"/>
    <w:rsid w:val="00BD0A77"/>
    <w:rsid w:val="00BD0D66"/>
    <w:rsid w:val="00BD0EAF"/>
    <w:rsid w:val="00BD106D"/>
    <w:rsid w:val="00BD15BD"/>
    <w:rsid w:val="00BD170E"/>
    <w:rsid w:val="00BD183A"/>
    <w:rsid w:val="00BD1CD2"/>
    <w:rsid w:val="00BD219C"/>
    <w:rsid w:val="00BD25B6"/>
    <w:rsid w:val="00BD2EFF"/>
    <w:rsid w:val="00BD32C7"/>
    <w:rsid w:val="00BD3349"/>
    <w:rsid w:val="00BD372C"/>
    <w:rsid w:val="00BD3889"/>
    <w:rsid w:val="00BD3C26"/>
    <w:rsid w:val="00BD3C41"/>
    <w:rsid w:val="00BD3E87"/>
    <w:rsid w:val="00BD4031"/>
    <w:rsid w:val="00BD4EB7"/>
    <w:rsid w:val="00BD559A"/>
    <w:rsid w:val="00BD5B6D"/>
    <w:rsid w:val="00BD5E30"/>
    <w:rsid w:val="00BD6826"/>
    <w:rsid w:val="00BD6860"/>
    <w:rsid w:val="00BD6947"/>
    <w:rsid w:val="00BD6B11"/>
    <w:rsid w:val="00BD6D7B"/>
    <w:rsid w:val="00BD6DC5"/>
    <w:rsid w:val="00BD7180"/>
    <w:rsid w:val="00BD7586"/>
    <w:rsid w:val="00BD75D7"/>
    <w:rsid w:val="00BD77FC"/>
    <w:rsid w:val="00BD7B9D"/>
    <w:rsid w:val="00BD7F7D"/>
    <w:rsid w:val="00BE0433"/>
    <w:rsid w:val="00BE045B"/>
    <w:rsid w:val="00BE071B"/>
    <w:rsid w:val="00BE0CBF"/>
    <w:rsid w:val="00BE103A"/>
    <w:rsid w:val="00BE14B7"/>
    <w:rsid w:val="00BE21A7"/>
    <w:rsid w:val="00BE255B"/>
    <w:rsid w:val="00BE25D6"/>
    <w:rsid w:val="00BE272A"/>
    <w:rsid w:val="00BE27FE"/>
    <w:rsid w:val="00BE2AB9"/>
    <w:rsid w:val="00BE3090"/>
    <w:rsid w:val="00BE315C"/>
    <w:rsid w:val="00BE34A3"/>
    <w:rsid w:val="00BE39B7"/>
    <w:rsid w:val="00BE3C7F"/>
    <w:rsid w:val="00BE3F4B"/>
    <w:rsid w:val="00BE42AD"/>
    <w:rsid w:val="00BE4378"/>
    <w:rsid w:val="00BE49BF"/>
    <w:rsid w:val="00BE4A8F"/>
    <w:rsid w:val="00BE5197"/>
    <w:rsid w:val="00BE522D"/>
    <w:rsid w:val="00BE5689"/>
    <w:rsid w:val="00BE616C"/>
    <w:rsid w:val="00BE6394"/>
    <w:rsid w:val="00BE640F"/>
    <w:rsid w:val="00BE6867"/>
    <w:rsid w:val="00BE6A91"/>
    <w:rsid w:val="00BE6BC8"/>
    <w:rsid w:val="00BE769E"/>
    <w:rsid w:val="00BE7A59"/>
    <w:rsid w:val="00BF0327"/>
    <w:rsid w:val="00BF09DA"/>
    <w:rsid w:val="00BF0B38"/>
    <w:rsid w:val="00BF1115"/>
    <w:rsid w:val="00BF1299"/>
    <w:rsid w:val="00BF12D1"/>
    <w:rsid w:val="00BF16EC"/>
    <w:rsid w:val="00BF19D2"/>
    <w:rsid w:val="00BF1E73"/>
    <w:rsid w:val="00BF1F8D"/>
    <w:rsid w:val="00BF20E4"/>
    <w:rsid w:val="00BF2191"/>
    <w:rsid w:val="00BF2353"/>
    <w:rsid w:val="00BF23EE"/>
    <w:rsid w:val="00BF28F6"/>
    <w:rsid w:val="00BF2DAD"/>
    <w:rsid w:val="00BF2E0D"/>
    <w:rsid w:val="00BF2E5C"/>
    <w:rsid w:val="00BF3317"/>
    <w:rsid w:val="00BF346C"/>
    <w:rsid w:val="00BF36B7"/>
    <w:rsid w:val="00BF3949"/>
    <w:rsid w:val="00BF3A6E"/>
    <w:rsid w:val="00BF4722"/>
    <w:rsid w:val="00BF4C8E"/>
    <w:rsid w:val="00BF4FCC"/>
    <w:rsid w:val="00BF5018"/>
    <w:rsid w:val="00BF53F3"/>
    <w:rsid w:val="00BF5514"/>
    <w:rsid w:val="00BF6184"/>
    <w:rsid w:val="00BF6B56"/>
    <w:rsid w:val="00BF74C5"/>
    <w:rsid w:val="00BF7736"/>
    <w:rsid w:val="00BF7ADE"/>
    <w:rsid w:val="00BF7CA5"/>
    <w:rsid w:val="00BF7FF5"/>
    <w:rsid w:val="00C0031F"/>
    <w:rsid w:val="00C004B3"/>
    <w:rsid w:val="00C006AF"/>
    <w:rsid w:val="00C0092C"/>
    <w:rsid w:val="00C00F28"/>
    <w:rsid w:val="00C015BC"/>
    <w:rsid w:val="00C0190B"/>
    <w:rsid w:val="00C01E7B"/>
    <w:rsid w:val="00C020D2"/>
    <w:rsid w:val="00C02100"/>
    <w:rsid w:val="00C02191"/>
    <w:rsid w:val="00C022FF"/>
    <w:rsid w:val="00C02B6D"/>
    <w:rsid w:val="00C035EE"/>
    <w:rsid w:val="00C03603"/>
    <w:rsid w:val="00C04A62"/>
    <w:rsid w:val="00C04C92"/>
    <w:rsid w:val="00C055D7"/>
    <w:rsid w:val="00C05B85"/>
    <w:rsid w:val="00C05CD7"/>
    <w:rsid w:val="00C06761"/>
    <w:rsid w:val="00C06A4F"/>
    <w:rsid w:val="00C06CFA"/>
    <w:rsid w:val="00C06DD3"/>
    <w:rsid w:val="00C0783D"/>
    <w:rsid w:val="00C07B4F"/>
    <w:rsid w:val="00C07D8F"/>
    <w:rsid w:val="00C07E84"/>
    <w:rsid w:val="00C100BB"/>
    <w:rsid w:val="00C100C9"/>
    <w:rsid w:val="00C10116"/>
    <w:rsid w:val="00C1075A"/>
    <w:rsid w:val="00C1097E"/>
    <w:rsid w:val="00C10C86"/>
    <w:rsid w:val="00C10D25"/>
    <w:rsid w:val="00C11816"/>
    <w:rsid w:val="00C11A6C"/>
    <w:rsid w:val="00C11EED"/>
    <w:rsid w:val="00C1216B"/>
    <w:rsid w:val="00C12A3E"/>
    <w:rsid w:val="00C12A5A"/>
    <w:rsid w:val="00C12B59"/>
    <w:rsid w:val="00C12C99"/>
    <w:rsid w:val="00C12D3D"/>
    <w:rsid w:val="00C12D4E"/>
    <w:rsid w:val="00C13205"/>
    <w:rsid w:val="00C13B81"/>
    <w:rsid w:val="00C13BFA"/>
    <w:rsid w:val="00C13E5C"/>
    <w:rsid w:val="00C14053"/>
    <w:rsid w:val="00C1411E"/>
    <w:rsid w:val="00C147FC"/>
    <w:rsid w:val="00C14C30"/>
    <w:rsid w:val="00C14F17"/>
    <w:rsid w:val="00C15068"/>
    <w:rsid w:val="00C159A5"/>
    <w:rsid w:val="00C15E46"/>
    <w:rsid w:val="00C15FA2"/>
    <w:rsid w:val="00C166DB"/>
    <w:rsid w:val="00C167AB"/>
    <w:rsid w:val="00C167AC"/>
    <w:rsid w:val="00C167DB"/>
    <w:rsid w:val="00C16CD1"/>
    <w:rsid w:val="00C16D5C"/>
    <w:rsid w:val="00C172F5"/>
    <w:rsid w:val="00C174A3"/>
    <w:rsid w:val="00C17A44"/>
    <w:rsid w:val="00C17A84"/>
    <w:rsid w:val="00C17D28"/>
    <w:rsid w:val="00C17D5C"/>
    <w:rsid w:val="00C17DB0"/>
    <w:rsid w:val="00C17DD2"/>
    <w:rsid w:val="00C17DEC"/>
    <w:rsid w:val="00C17E2C"/>
    <w:rsid w:val="00C17FD0"/>
    <w:rsid w:val="00C2049A"/>
    <w:rsid w:val="00C20854"/>
    <w:rsid w:val="00C2089F"/>
    <w:rsid w:val="00C20C9E"/>
    <w:rsid w:val="00C21108"/>
    <w:rsid w:val="00C21384"/>
    <w:rsid w:val="00C215AD"/>
    <w:rsid w:val="00C216E5"/>
    <w:rsid w:val="00C217A7"/>
    <w:rsid w:val="00C21840"/>
    <w:rsid w:val="00C21AEF"/>
    <w:rsid w:val="00C21DF1"/>
    <w:rsid w:val="00C21EEF"/>
    <w:rsid w:val="00C223E2"/>
    <w:rsid w:val="00C22FAA"/>
    <w:rsid w:val="00C23166"/>
    <w:rsid w:val="00C23399"/>
    <w:rsid w:val="00C233B9"/>
    <w:rsid w:val="00C235D2"/>
    <w:rsid w:val="00C2371A"/>
    <w:rsid w:val="00C237BA"/>
    <w:rsid w:val="00C23A1E"/>
    <w:rsid w:val="00C23EC7"/>
    <w:rsid w:val="00C24836"/>
    <w:rsid w:val="00C24AD0"/>
    <w:rsid w:val="00C24C01"/>
    <w:rsid w:val="00C24E21"/>
    <w:rsid w:val="00C2511E"/>
    <w:rsid w:val="00C2555B"/>
    <w:rsid w:val="00C257FE"/>
    <w:rsid w:val="00C25C80"/>
    <w:rsid w:val="00C25E8C"/>
    <w:rsid w:val="00C25EA7"/>
    <w:rsid w:val="00C25ECC"/>
    <w:rsid w:val="00C26CF4"/>
    <w:rsid w:val="00C27063"/>
    <w:rsid w:val="00C273D8"/>
    <w:rsid w:val="00C27CCB"/>
    <w:rsid w:val="00C30B49"/>
    <w:rsid w:val="00C3133D"/>
    <w:rsid w:val="00C3135B"/>
    <w:rsid w:val="00C31753"/>
    <w:rsid w:val="00C319DD"/>
    <w:rsid w:val="00C31CBE"/>
    <w:rsid w:val="00C320A4"/>
    <w:rsid w:val="00C320B7"/>
    <w:rsid w:val="00C32309"/>
    <w:rsid w:val="00C32C3E"/>
    <w:rsid w:val="00C32D43"/>
    <w:rsid w:val="00C336F8"/>
    <w:rsid w:val="00C340A1"/>
    <w:rsid w:val="00C341E8"/>
    <w:rsid w:val="00C34292"/>
    <w:rsid w:val="00C346C9"/>
    <w:rsid w:val="00C34817"/>
    <w:rsid w:val="00C34865"/>
    <w:rsid w:val="00C34E4C"/>
    <w:rsid w:val="00C34EB6"/>
    <w:rsid w:val="00C359CB"/>
    <w:rsid w:val="00C35B19"/>
    <w:rsid w:val="00C35B73"/>
    <w:rsid w:val="00C35D6E"/>
    <w:rsid w:val="00C35EB2"/>
    <w:rsid w:val="00C35F34"/>
    <w:rsid w:val="00C3622E"/>
    <w:rsid w:val="00C3635E"/>
    <w:rsid w:val="00C36478"/>
    <w:rsid w:val="00C364AE"/>
    <w:rsid w:val="00C366A3"/>
    <w:rsid w:val="00C36A8E"/>
    <w:rsid w:val="00C36D22"/>
    <w:rsid w:val="00C3705C"/>
    <w:rsid w:val="00C37713"/>
    <w:rsid w:val="00C377F5"/>
    <w:rsid w:val="00C37AA6"/>
    <w:rsid w:val="00C37B77"/>
    <w:rsid w:val="00C37BEB"/>
    <w:rsid w:val="00C40516"/>
    <w:rsid w:val="00C4054F"/>
    <w:rsid w:val="00C40667"/>
    <w:rsid w:val="00C41513"/>
    <w:rsid w:val="00C4165C"/>
    <w:rsid w:val="00C41907"/>
    <w:rsid w:val="00C419FA"/>
    <w:rsid w:val="00C41E90"/>
    <w:rsid w:val="00C421C0"/>
    <w:rsid w:val="00C421E0"/>
    <w:rsid w:val="00C42CAD"/>
    <w:rsid w:val="00C42F0F"/>
    <w:rsid w:val="00C42F75"/>
    <w:rsid w:val="00C4355C"/>
    <w:rsid w:val="00C4422F"/>
    <w:rsid w:val="00C44A0D"/>
    <w:rsid w:val="00C44B4C"/>
    <w:rsid w:val="00C44D5B"/>
    <w:rsid w:val="00C45463"/>
    <w:rsid w:val="00C4561A"/>
    <w:rsid w:val="00C458CF"/>
    <w:rsid w:val="00C45F28"/>
    <w:rsid w:val="00C463A0"/>
    <w:rsid w:val="00C46770"/>
    <w:rsid w:val="00C467CD"/>
    <w:rsid w:val="00C468A9"/>
    <w:rsid w:val="00C468E6"/>
    <w:rsid w:val="00C46926"/>
    <w:rsid w:val="00C46FF7"/>
    <w:rsid w:val="00C4742B"/>
    <w:rsid w:val="00C47B10"/>
    <w:rsid w:val="00C47F0A"/>
    <w:rsid w:val="00C502EE"/>
    <w:rsid w:val="00C50712"/>
    <w:rsid w:val="00C50E8D"/>
    <w:rsid w:val="00C511D9"/>
    <w:rsid w:val="00C5152F"/>
    <w:rsid w:val="00C515EB"/>
    <w:rsid w:val="00C51B12"/>
    <w:rsid w:val="00C51FE9"/>
    <w:rsid w:val="00C52278"/>
    <w:rsid w:val="00C526D4"/>
    <w:rsid w:val="00C527EB"/>
    <w:rsid w:val="00C528DF"/>
    <w:rsid w:val="00C52999"/>
    <w:rsid w:val="00C52BDD"/>
    <w:rsid w:val="00C52C78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24A"/>
    <w:rsid w:val="00C55386"/>
    <w:rsid w:val="00C566F2"/>
    <w:rsid w:val="00C56B86"/>
    <w:rsid w:val="00C56EBC"/>
    <w:rsid w:val="00C57115"/>
    <w:rsid w:val="00C572A1"/>
    <w:rsid w:val="00C57404"/>
    <w:rsid w:val="00C574CB"/>
    <w:rsid w:val="00C5787D"/>
    <w:rsid w:val="00C57902"/>
    <w:rsid w:val="00C57E3E"/>
    <w:rsid w:val="00C60268"/>
    <w:rsid w:val="00C603E4"/>
    <w:rsid w:val="00C60CD2"/>
    <w:rsid w:val="00C60E37"/>
    <w:rsid w:val="00C6108F"/>
    <w:rsid w:val="00C6145E"/>
    <w:rsid w:val="00C6194F"/>
    <w:rsid w:val="00C61BB0"/>
    <w:rsid w:val="00C62330"/>
    <w:rsid w:val="00C6268D"/>
    <w:rsid w:val="00C6299D"/>
    <w:rsid w:val="00C62A86"/>
    <w:rsid w:val="00C62FF8"/>
    <w:rsid w:val="00C631DD"/>
    <w:rsid w:val="00C632CF"/>
    <w:rsid w:val="00C63560"/>
    <w:rsid w:val="00C63711"/>
    <w:rsid w:val="00C63D2F"/>
    <w:rsid w:val="00C63DAA"/>
    <w:rsid w:val="00C64554"/>
    <w:rsid w:val="00C6487E"/>
    <w:rsid w:val="00C64DD0"/>
    <w:rsid w:val="00C652A3"/>
    <w:rsid w:val="00C654BC"/>
    <w:rsid w:val="00C6561B"/>
    <w:rsid w:val="00C65B5D"/>
    <w:rsid w:val="00C65B91"/>
    <w:rsid w:val="00C6641F"/>
    <w:rsid w:val="00C66B8C"/>
    <w:rsid w:val="00C66DA1"/>
    <w:rsid w:val="00C6750F"/>
    <w:rsid w:val="00C6770A"/>
    <w:rsid w:val="00C6775E"/>
    <w:rsid w:val="00C67D8A"/>
    <w:rsid w:val="00C70222"/>
    <w:rsid w:val="00C7047D"/>
    <w:rsid w:val="00C70573"/>
    <w:rsid w:val="00C70FB7"/>
    <w:rsid w:val="00C70FDF"/>
    <w:rsid w:val="00C710FE"/>
    <w:rsid w:val="00C71208"/>
    <w:rsid w:val="00C71347"/>
    <w:rsid w:val="00C71625"/>
    <w:rsid w:val="00C71926"/>
    <w:rsid w:val="00C719A3"/>
    <w:rsid w:val="00C71D08"/>
    <w:rsid w:val="00C71FDC"/>
    <w:rsid w:val="00C72319"/>
    <w:rsid w:val="00C72784"/>
    <w:rsid w:val="00C72895"/>
    <w:rsid w:val="00C72E49"/>
    <w:rsid w:val="00C72EBD"/>
    <w:rsid w:val="00C73599"/>
    <w:rsid w:val="00C73A50"/>
    <w:rsid w:val="00C73ECE"/>
    <w:rsid w:val="00C74626"/>
    <w:rsid w:val="00C747D1"/>
    <w:rsid w:val="00C7492C"/>
    <w:rsid w:val="00C74BFA"/>
    <w:rsid w:val="00C74FB7"/>
    <w:rsid w:val="00C75141"/>
    <w:rsid w:val="00C7517B"/>
    <w:rsid w:val="00C7571C"/>
    <w:rsid w:val="00C758DC"/>
    <w:rsid w:val="00C75ECE"/>
    <w:rsid w:val="00C76017"/>
    <w:rsid w:val="00C7607B"/>
    <w:rsid w:val="00C760A9"/>
    <w:rsid w:val="00C76134"/>
    <w:rsid w:val="00C761C8"/>
    <w:rsid w:val="00C761CE"/>
    <w:rsid w:val="00C76261"/>
    <w:rsid w:val="00C763D2"/>
    <w:rsid w:val="00C76487"/>
    <w:rsid w:val="00C767B0"/>
    <w:rsid w:val="00C77031"/>
    <w:rsid w:val="00C770A7"/>
    <w:rsid w:val="00C77135"/>
    <w:rsid w:val="00C771D4"/>
    <w:rsid w:val="00C801C3"/>
    <w:rsid w:val="00C8027A"/>
    <w:rsid w:val="00C80672"/>
    <w:rsid w:val="00C80716"/>
    <w:rsid w:val="00C80C59"/>
    <w:rsid w:val="00C8108D"/>
    <w:rsid w:val="00C8128F"/>
    <w:rsid w:val="00C8158E"/>
    <w:rsid w:val="00C81631"/>
    <w:rsid w:val="00C8179C"/>
    <w:rsid w:val="00C81E28"/>
    <w:rsid w:val="00C81F0A"/>
    <w:rsid w:val="00C82115"/>
    <w:rsid w:val="00C82256"/>
    <w:rsid w:val="00C82281"/>
    <w:rsid w:val="00C823DB"/>
    <w:rsid w:val="00C824CB"/>
    <w:rsid w:val="00C826B2"/>
    <w:rsid w:val="00C82E8E"/>
    <w:rsid w:val="00C83207"/>
    <w:rsid w:val="00C83BBF"/>
    <w:rsid w:val="00C83E2A"/>
    <w:rsid w:val="00C83FA5"/>
    <w:rsid w:val="00C843A5"/>
    <w:rsid w:val="00C844F6"/>
    <w:rsid w:val="00C854DA"/>
    <w:rsid w:val="00C854EF"/>
    <w:rsid w:val="00C8577C"/>
    <w:rsid w:val="00C858C8"/>
    <w:rsid w:val="00C858FA"/>
    <w:rsid w:val="00C85980"/>
    <w:rsid w:val="00C86062"/>
    <w:rsid w:val="00C86209"/>
    <w:rsid w:val="00C86403"/>
    <w:rsid w:val="00C8641A"/>
    <w:rsid w:val="00C8655D"/>
    <w:rsid w:val="00C867C9"/>
    <w:rsid w:val="00C86E81"/>
    <w:rsid w:val="00C87089"/>
    <w:rsid w:val="00C87172"/>
    <w:rsid w:val="00C874CD"/>
    <w:rsid w:val="00C87BA1"/>
    <w:rsid w:val="00C87EF1"/>
    <w:rsid w:val="00C9022A"/>
    <w:rsid w:val="00C905AF"/>
    <w:rsid w:val="00C905FD"/>
    <w:rsid w:val="00C90724"/>
    <w:rsid w:val="00C90771"/>
    <w:rsid w:val="00C90835"/>
    <w:rsid w:val="00C911D3"/>
    <w:rsid w:val="00C91915"/>
    <w:rsid w:val="00C91C56"/>
    <w:rsid w:val="00C921BF"/>
    <w:rsid w:val="00C928C9"/>
    <w:rsid w:val="00C92AD4"/>
    <w:rsid w:val="00C92AE0"/>
    <w:rsid w:val="00C92DDA"/>
    <w:rsid w:val="00C930BA"/>
    <w:rsid w:val="00C9333B"/>
    <w:rsid w:val="00C93681"/>
    <w:rsid w:val="00C9383D"/>
    <w:rsid w:val="00C93896"/>
    <w:rsid w:val="00C9403A"/>
    <w:rsid w:val="00C94270"/>
    <w:rsid w:val="00C9448C"/>
    <w:rsid w:val="00C946D0"/>
    <w:rsid w:val="00C94AB0"/>
    <w:rsid w:val="00C94C68"/>
    <w:rsid w:val="00C9532D"/>
    <w:rsid w:val="00C956CA"/>
    <w:rsid w:val="00C95BD4"/>
    <w:rsid w:val="00C95DC3"/>
    <w:rsid w:val="00C96256"/>
    <w:rsid w:val="00C96816"/>
    <w:rsid w:val="00C969B6"/>
    <w:rsid w:val="00C96E62"/>
    <w:rsid w:val="00C9750A"/>
    <w:rsid w:val="00C9756A"/>
    <w:rsid w:val="00C97F62"/>
    <w:rsid w:val="00CA022F"/>
    <w:rsid w:val="00CA059D"/>
    <w:rsid w:val="00CA072D"/>
    <w:rsid w:val="00CA07EC"/>
    <w:rsid w:val="00CA083F"/>
    <w:rsid w:val="00CA0AD9"/>
    <w:rsid w:val="00CA0D10"/>
    <w:rsid w:val="00CA1333"/>
    <w:rsid w:val="00CA1494"/>
    <w:rsid w:val="00CA189C"/>
    <w:rsid w:val="00CA2301"/>
    <w:rsid w:val="00CA240E"/>
    <w:rsid w:val="00CA252C"/>
    <w:rsid w:val="00CA280F"/>
    <w:rsid w:val="00CA3238"/>
    <w:rsid w:val="00CA34A4"/>
    <w:rsid w:val="00CA3515"/>
    <w:rsid w:val="00CA358D"/>
    <w:rsid w:val="00CA38C9"/>
    <w:rsid w:val="00CA436F"/>
    <w:rsid w:val="00CA44D3"/>
    <w:rsid w:val="00CA47C8"/>
    <w:rsid w:val="00CA48B3"/>
    <w:rsid w:val="00CA4C9B"/>
    <w:rsid w:val="00CA4FA0"/>
    <w:rsid w:val="00CA5529"/>
    <w:rsid w:val="00CA573E"/>
    <w:rsid w:val="00CA5803"/>
    <w:rsid w:val="00CA5A64"/>
    <w:rsid w:val="00CA6B19"/>
    <w:rsid w:val="00CA6B3F"/>
    <w:rsid w:val="00CA6CEE"/>
    <w:rsid w:val="00CA6ED6"/>
    <w:rsid w:val="00CA7784"/>
    <w:rsid w:val="00CA778A"/>
    <w:rsid w:val="00CB007A"/>
    <w:rsid w:val="00CB018A"/>
    <w:rsid w:val="00CB04AF"/>
    <w:rsid w:val="00CB0D56"/>
    <w:rsid w:val="00CB1564"/>
    <w:rsid w:val="00CB1A99"/>
    <w:rsid w:val="00CB25ED"/>
    <w:rsid w:val="00CB27D9"/>
    <w:rsid w:val="00CB29AE"/>
    <w:rsid w:val="00CB2DD8"/>
    <w:rsid w:val="00CB2E2D"/>
    <w:rsid w:val="00CB2EDE"/>
    <w:rsid w:val="00CB368D"/>
    <w:rsid w:val="00CB38AF"/>
    <w:rsid w:val="00CB3C81"/>
    <w:rsid w:val="00CB3E85"/>
    <w:rsid w:val="00CB4259"/>
    <w:rsid w:val="00CB4450"/>
    <w:rsid w:val="00CB48C9"/>
    <w:rsid w:val="00CB4EBF"/>
    <w:rsid w:val="00CB4FCE"/>
    <w:rsid w:val="00CB558E"/>
    <w:rsid w:val="00CB5972"/>
    <w:rsid w:val="00CB5C94"/>
    <w:rsid w:val="00CB5D24"/>
    <w:rsid w:val="00CB6059"/>
    <w:rsid w:val="00CB619F"/>
    <w:rsid w:val="00CB6534"/>
    <w:rsid w:val="00CB66A2"/>
    <w:rsid w:val="00CB6EC0"/>
    <w:rsid w:val="00CB6F9E"/>
    <w:rsid w:val="00CB71FA"/>
    <w:rsid w:val="00CB759E"/>
    <w:rsid w:val="00CB76C2"/>
    <w:rsid w:val="00CB784A"/>
    <w:rsid w:val="00CB7859"/>
    <w:rsid w:val="00CB7C60"/>
    <w:rsid w:val="00CB7D0C"/>
    <w:rsid w:val="00CC004E"/>
    <w:rsid w:val="00CC083A"/>
    <w:rsid w:val="00CC0BB2"/>
    <w:rsid w:val="00CC0CC7"/>
    <w:rsid w:val="00CC0ED5"/>
    <w:rsid w:val="00CC139C"/>
    <w:rsid w:val="00CC13B0"/>
    <w:rsid w:val="00CC1A13"/>
    <w:rsid w:val="00CC1B32"/>
    <w:rsid w:val="00CC1D3E"/>
    <w:rsid w:val="00CC3655"/>
    <w:rsid w:val="00CC36AD"/>
    <w:rsid w:val="00CC3859"/>
    <w:rsid w:val="00CC416C"/>
    <w:rsid w:val="00CC4DA7"/>
    <w:rsid w:val="00CC5583"/>
    <w:rsid w:val="00CC5926"/>
    <w:rsid w:val="00CC5A2C"/>
    <w:rsid w:val="00CC5C50"/>
    <w:rsid w:val="00CC5FDB"/>
    <w:rsid w:val="00CC6669"/>
    <w:rsid w:val="00CC6686"/>
    <w:rsid w:val="00CC6702"/>
    <w:rsid w:val="00CC6BF2"/>
    <w:rsid w:val="00CC6F9C"/>
    <w:rsid w:val="00CC7238"/>
    <w:rsid w:val="00CC7536"/>
    <w:rsid w:val="00CC77AD"/>
    <w:rsid w:val="00CC7B06"/>
    <w:rsid w:val="00CC7D48"/>
    <w:rsid w:val="00CC7DDD"/>
    <w:rsid w:val="00CC7EBB"/>
    <w:rsid w:val="00CD05EA"/>
    <w:rsid w:val="00CD071A"/>
    <w:rsid w:val="00CD07A2"/>
    <w:rsid w:val="00CD0DC9"/>
    <w:rsid w:val="00CD1707"/>
    <w:rsid w:val="00CD1872"/>
    <w:rsid w:val="00CD1972"/>
    <w:rsid w:val="00CD1BDE"/>
    <w:rsid w:val="00CD28DA"/>
    <w:rsid w:val="00CD2AEC"/>
    <w:rsid w:val="00CD33F6"/>
    <w:rsid w:val="00CD3449"/>
    <w:rsid w:val="00CD3511"/>
    <w:rsid w:val="00CD3BEC"/>
    <w:rsid w:val="00CD3D5E"/>
    <w:rsid w:val="00CD3FD2"/>
    <w:rsid w:val="00CD4432"/>
    <w:rsid w:val="00CD4583"/>
    <w:rsid w:val="00CD45A8"/>
    <w:rsid w:val="00CD497C"/>
    <w:rsid w:val="00CD4B86"/>
    <w:rsid w:val="00CD4D75"/>
    <w:rsid w:val="00CD4E2E"/>
    <w:rsid w:val="00CD4EFA"/>
    <w:rsid w:val="00CD5649"/>
    <w:rsid w:val="00CD599B"/>
    <w:rsid w:val="00CD6025"/>
    <w:rsid w:val="00CD60A0"/>
    <w:rsid w:val="00CD63F8"/>
    <w:rsid w:val="00CD6AEE"/>
    <w:rsid w:val="00CD6B6A"/>
    <w:rsid w:val="00CD7222"/>
    <w:rsid w:val="00CD745D"/>
    <w:rsid w:val="00CD75E6"/>
    <w:rsid w:val="00CD775A"/>
    <w:rsid w:val="00CD7B2C"/>
    <w:rsid w:val="00CE0674"/>
    <w:rsid w:val="00CE07EB"/>
    <w:rsid w:val="00CE104F"/>
    <w:rsid w:val="00CE1343"/>
    <w:rsid w:val="00CE18F2"/>
    <w:rsid w:val="00CE18FB"/>
    <w:rsid w:val="00CE197E"/>
    <w:rsid w:val="00CE19B1"/>
    <w:rsid w:val="00CE1A9F"/>
    <w:rsid w:val="00CE1B13"/>
    <w:rsid w:val="00CE1CCE"/>
    <w:rsid w:val="00CE203C"/>
    <w:rsid w:val="00CE24DF"/>
    <w:rsid w:val="00CE2FA9"/>
    <w:rsid w:val="00CE311B"/>
    <w:rsid w:val="00CE37FD"/>
    <w:rsid w:val="00CE3A01"/>
    <w:rsid w:val="00CE3A0F"/>
    <w:rsid w:val="00CE40A4"/>
    <w:rsid w:val="00CE43A0"/>
    <w:rsid w:val="00CE4928"/>
    <w:rsid w:val="00CE49C9"/>
    <w:rsid w:val="00CE4C8A"/>
    <w:rsid w:val="00CE4D22"/>
    <w:rsid w:val="00CE4D25"/>
    <w:rsid w:val="00CE4D30"/>
    <w:rsid w:val="00CE4EF4"/>
    <w:rsid w:val="00CE5167"/>
    <w:rsid w:val="00CE53EB"/>
    <w:rsid w:val="00CE55D3"/>
    <w:rsid w:val="00CE5FDD"/>
    <w:rsid w:val="00CE6055"/>
    <w:rsid w:val="00CE61A5"/>
    <w:rsid w:val="00CE61E9"/>
    <w:rsid w:val="00CE6DD5"/>
    <w:rsid w:val="00CE73F1"/>
    <w:rsid w:val="00CE7863"/>
    <w:rsid w:val="00CE7870"/>
    <w:rsid w:val="00CE7A70"/>
    <w:rsid w:val="00CE7CDD"/>
    <w:rsid w:val="00CE7DE2"/>
    <w:rsid w:val="00CF0703"/>
    <w:rsid w:val="00CF085F"/>
    <w:rsid w:val="00CF08FD"/>
    <w:rsid w:val="00CF0A95"/>
    <w:rsid w:val="00CF0C9D"/>
    <w:rsid w:val="00CF1080"/>
    <w:rsid w:val="00CF14F9"/>
    <w:rsid w:val="00CF196C"/>
    <w:rsid w:val="00CF21F8"/>
    <w:rsid w:val="00CF2609"/>
    <w:rsid w:val="00CF266E"/>
    <w:rsid w:val="00CF2674"/>
    <w:rsid w:val="00CF2D06"/>
    <w:rsid w:val="00CF2EE1"/>
    <w:rsid w:val="00CF2F39"/>
    <w:rsid w:val="00CF3AA6"/>
    <w:rsid w:val="00CF3E8D"/>
    <w:rsid w:val="00CF435F"/>
    <w:rsid w:val="00CF436A"/>
    <w:rsid w:val="00CF4401"/>
    <w:rsid w:val="00CF46EF"/>
    <w:rsid w:val="00CF470A"/>
    <w:rsid w:val="00CF4A82"/>
    <w:rsid w:val="00CF4F18"/>
    <w:rsid w:val="00CF5160"/>
    <w:rsid w:val="00CF5724"/>
    <w:rsid w:val="00CF5A4B"/>
    <w:rsid w:val="00CF5D84"/>
    <w:rsid w:val="00CF6350"/>
    <w:rsid w:val="00CF64EA"/>
    <w:rsid w:val="00CF6C71"/>
    <w:rsid w:val="00CF779B"/>
    <w:rsid w:val="00CF7BBF"/>
    <w:rsid w:val="00CF7FD1"/>
    <w:rsid w:val="00D00291"/>
    <w:rsid w:val="00D007B9"/>
    <w:rsid w:val="00D00815"/>
    <w:rsid w:val="00D011AD"/>
    <w:rsid w:val="00D01242"/>
    <w:rsid w:val="00D0125C"/>
    <w:rsid w:val="00D013EB"/>
    <w:rsid w:val="00D01997"/>
    <w:rsid w:val="00D01BA4"/>
    <w:rsid w:val="00D01D10"/>
    <w:rsid w:val="00D02657"/>
    <w:rsid w:val="00D02829"/>
    <w:rsid w:val="00D02D40"/>
    <w:rsid w:val="00D03316"/>
    <w:rsid w:val="00D0338A"/>
    <w:rsid w:val="00D033C5"/>
    <w:rsid w:val="00D0390B"/>
    <w:rsid w:val="00D03A04"/>
    <w:rsid w:val="00D03D26"/>
    <w:rsid w:val="00D042CE"/>
    <w:rsid w:val="00D0439F"/>
    <w:rsid w:val="00D050DB"/>
    <w:rsid w:val="00D055CF"/>
    <w:rsid w:val="00D05E41"/>
    <w:rsid w:val="00D061EA"/>
    <w:rsid w:val="00D06345"/>
    <w:rsid w:val="00D0657E"/>
    <w:rsid w:val="00D069AE"/>
    <w:rsid w:val="00D06AC7"/>
    <w:rsid w:val="00D06D05"/>
    <w:rsid w:val="00D06EA0"/>
    <w:rsid w:val="00D0722A"/>
    <w:rsid w:val="00D07704"/>
    <w:rsid w:val="00D07977"/>
    <w:rsid w:val="00D07BEB"/>
    <w:rsid w:val="00D07EAC"/>
    <w:rsid w:val="00D07FDF"/>
    <w:rsid w:val="00D10071"/>
    <w:rsid w:val="00D10939"/>
    <w:rsid w:val="00D10BDC"/>
    <w:rsid w:val="00D11101"/>
    <w:rsid w:val="00D11177"/>
    <w:rsid w:val="00D111EF"/>
    <w:rsid w:val="00D1124F"/>
    <w:rsid w:val="00D115BB"/>
    <w:rsid w:val="00D11848"/>
    <w:rsid w:val="00D118CF"/>
    <w:rsid w:val="00D12770"/>
    <w:rsid w:val="00D12C07"/>
    <w:rsid w:val="00D12E93"/>
    <w:rsid w:val="00D13286"/>
    <w:rsid w:val="00D13B63"/>
    <w:rsid w:val="00D13BE5"/>
    <w:rsid w:val="00D13E49"/>
    <w:rsid w:val="00D13E9F"/>
    <w:rsid w:val="00D143AA"/>
    <w:rsid w:val="00D146E3"/>
    <w:rsid w:val="00D149D0"/>
    <w:rsid w:val="00D14EC0"/>
    <w:rsid w:val="00D15247"/>
    <w:rsid w:val="00D157C2"/>
    <w:rsid w:val="00D158D8"/>
    <w:rsid w:val="00D15BE0"/>
    <w:rsid w:val="00D15E2B"/>
    <w:rsid w:val="00D15FD2"/>
    <w:rsid w:val="00D16037"/>
    <w:rsid w:val="00D1606A"/>
    <w:rsid w:val="00D1608C"/>
    <w:rsid w:val="00D162C7"/>
    <w:rsid w:val="00D16642"/>
    <w:rsid w:val="00D1688A"/>
    <w:rsid w:val="00D17434"/>
    <w:rsid w:val="00D175EE"/>
    <w:rsid w:val="00D17730"/>
    <w:rsid w:val="00D17828"/>
    <w:rsid w:val="00D17EA7"/>
    <w:rsid w:val="00D20276"/>
    <w:rsid w:val="00D2034A"/>
    <w:rsid w:val="00D203AC"/>
    <w:rsid w:val="00D20D8B"/>
    <w:rsid w:val="00D212D4"/>
    <w:rsid w:val="00D21E05"/>
    <w:rsid w:val="00D21E07"/>
    <w:rsid w:val="00D21E41"/>
    <w:rsid w:val="00D225E8"/>
    <w:rsid w:val="00D22A60"/>
    <w:rsid w:val="00D22E52"/>
    <w:rsid w:val="00D23107"/>
    <w:rsid w:val="00D23245"/>
    <w:rsid w:val="00D23378"/>
    <w:rsid w:val="00D23ECE"/>
    <w:rsid w:val="00D23EF1"/>
    <w:rsid w:val="00D2402D"/>
    <w:rsid w:val="00D24284"/>
    <w:rsid w:val="00D247AD"/>
    <w:rsid w:val="00D24AC4"/>
    <w:rsid w:val="00D24B66"/>
    <w:rsid w:val="00D24E6E"/>
    <w:rsid w:val="00D25134"/>
    <w:rsid w:val="00D2529F"/>
    <w:rsid w:val="00D25344"/>
    <w:rsid w:val="00D253A7"/>
    <w:rsid w:val="00D25671"/>
    <w:rsid w:val="00D25C5B"/>
    <w:rsid w:val="00D26279"/>
    <w:rsid w:val="00D266E2"/>
    <w:rsid w:val="00D267E0"/>
    <w:rsid w:val="00D26CA0"/>
    <w:rsid w:val="00D26D39"/>
    <w:rsid w:val="00D26E31"/>
    <w:rsid w:val="00D270C1"/>
    <w:rsid w:val="00D27851"/>
    <w:rsid w:val="00D27937"/>
    <w:rsid w:val="00D27A35"/>
    <w:rsid w:val="00D27ADF"/>
    <w:rsid w:val="00D27B91"/>
    <w:rsid w:val="00D27C78"/>
    <w:rsid w:val="00D309B2"/>
    <w:rsid w:val="00D30E20"/>
    <w:rsid w:val="00D30EDA"/>
    <w:rsid w:val="00D30F2B"/>
    <w:rsid w:val="00D314E8"/>
    <w:rsid w:val="00D3183B"/>
    <w:rsid w:val="00D31BBF"/>
    <w:rsid w:val="00D31E25"/>
    <w:rsid w:val="00D31E6B"/>
    <w:rsid w:val="00D3201D"/>
    <w:rsid w:val="00D3205E"/>
    <w:rsid w:val="00D322BC"/>
    <w:rsid w:val="00D32DE4"/>
    <w:rsid w:val="00D32FED"/>
    <w:rsid w:val="00D33137"/>
    <w:rsid w:val="00D3336A"/>
    <w:rsid w:val="00D33744"/>
    <w:rsid w:val="00D337DF"/>
    <w:rsid w:val="00D33827"/>
    <w:rsid w:val="00D33A70"/>
    <w:rsid w:val="00D33C61"/>
    <w:rsid w:val="00D33E87"/>
    <w:rsid w:val="00D3467F"/>
    <w:rsid w:val="00D34910"/>
    <w:rsid w:val="00D34E3F"/>
    <w:rsid w:val="00D34F2A"/>
    <w:rsid w:val="00D34FB6"/>
    <w:rsid w:val="00D3623E"/>
    <w:rsid w:val="00D36990"/>
    <w:rsid w:val="00D36D01"/>
    <w:rsid w:val="00D36D88"/>
    <w:rsid w:val="00D37151"/>
    <w:rsid w:val="00D37CE0"/>
    <w:rsid w:val="00D403FE"/>
    <w:rsid w:val="00D40ABE"/>
    <w:rsid w:val="00D40CB0"/>
    <w:rsid w:val="00D413D6"/>
    <w:rsid w:val="00D41B17"/>
    <w:rsid w:val="00D420AF"/>
    <w:rsid w:val="00D4289A"/>
    <w:rsid w:val="00D42D10"/>
    <w:rsid w:val="00D42E27"/>
    <w:rsid w:val="00D42FEA"/>
    <w:rsid w:val="00D43244"/>
    <w:rsid w:val="00D436FA"/>
    <w:rsid w:val="00D438B8"/>
    <w:rsid w:val="00D4407D"/>
    <w:rsid w:val="00D446D8"/>
    <w:rsid w:val="00D44943"/>
    <w:rsid w:val="00D44CC1"/>
    <w:rsid w:val="00D44ED1"/>
    <w:rsid w:val="00D451EE"/>
    <w:rsid w:val="00D45A29"/>
    <w:rsid w:val="00D45C4D"/>
    <w:rsid w:val="00D45CA0"/>
    <w:rsid w:val="00D4613A"/>
    <w:rsid w:val="00D46A6D"/>
    <w:rsid w:val="00D46AC1"/>
    <w:rsid w:val="00D46C28"/>
    <w:rsid w:val="00D46CBB"/>
    <w:rsid w:val="00D47794"/>
    <w:rsid w:val="00D47A6E"/>
    <w:rsid w:val="00D47AD8"/>
    <w:rsid w:val="00D47E1A"/>
    <w:rsid w:val="00D47FD5"/>
    <w:rsid w:val="00D50262"/>
    <w:rsid w:val="00D50EBC"/>
    <w:rsid w:val="00D50F70"/>
    <w:rsid w:val="00D51267"/>
    <w:rsid w:val="00D515B3"/>
    <w:rsid w:val="00D51981"/>
    <w:rsid w:val="00D51C61"/>
    <w:rsid w:val="00D51E37"/>
    <w:rsid w:val="00D52542"/>
    <w:rsid w:val="00D52B91"/>
    <w:rsid w:val="00D52BBA"/>
    <w:rsid w:val="00D539AD"/>
    <w:rsid w:val="00D53A4B"/>
    <w:rsid w:val="00D53C22"/>
    <w:rsid w:val="00D53C2C"/>
    <w:rsid w:val="00D53E79"/>
    <w:rsid w:val="00D544A1"/>
    <w:rsid w:val="00D54614"/>
    <w:rsid w:val="00D5484C"/>
    <w:rsid w:val="00D54CFA"/>
    <w:rsid w:val="00D54D3F"/>
    <w:rsid w:val="00D54E72"/>
    <w:rsid w:val="00D54FF6"/>
    <w:rsid w:val="00D554EA"/>
    <w:rsid w:val="00D55AD1"/>
    <w:rsid w:val="00D55F5D"/>
    <w:rsid w:val="00D560B8"/>
    <w:rsid w:val="00D56320"/>
    <w:rsid w:val="00D56441"/>
    <w:rsid w:val="00D56814"/>
    <w:rsid w:val="00D56E1A"/>
    <w:rsid w:val="00D56FC7"/>
    <w:rsid w:val="00D5745E"/>
    <w:rsid w:val="00D5754E"/>
    <w:rsid w:val="00D5756D"/>
    <w:rsid w:val="00D5776D"/>
    <w:rsid w:val="00D57937"/>
    <w:rsid w:val="00D57A54"/>
    <w:rsid w:val="00D57B4F"/>
    <w:rsid w:val="00D6001C"/>
    <w:rsid w:val="00D600EB"/>
    <w:rsid w:val="00D6017E"/>
    <w:rsid w:val="00D602F7"/>
    <w:rsid w:val="00D6038C"/>
    <w:rsid w:val="00D605D7"/>
    <w:rsid w:val="00D60699"/>
    <w:rsid w:val="00D607F2"/>
    <w:rsid w:val="00D6127B"/>
    <w:rsid w:val="00D613E2"/>
    <w:rsid w:val="00D61613"/>
    <w:rsid w:val="00D6178D"/>
    <w:rsid w:val="00D618C7"/>
    <w:rsid w:val="00D61D7E"/>
    <w:rsid w:val="00D62111"/>
    <w:rsid w:val="00D623DD"/>
    <w:rsid w:val="00D626AE"/>
    <w:rsid w:val="00D628F1"/>
    <w:rsid w:val="00D62907"/>
    <w:rsid w:val="00D62A7B"/>
    <w:rsid w:val="00D6315F"/>
    <w:rsid w:val="00D6322F"/>
    <w:rsid w:val="00D63746"/>
    <w:rsid w:val="00D63792"/>
    <w:rsid w:val="00D63941"/>
    <w:rsid w:val="00D63D5E"/>
    <w:rsid w:val="00D6451B"/>
    <w:rsid w:val="00D64919"/>
    <w:rsid w:val="00D64947"/>
    <w:rsid w:val="00D64A28"/>
    <w:rsid w:val="00D64C6C"/>
    <w:rsid w:val="00D64F37"/>
    <w:rsid w:val="00D650B1"/>
    <w:rsid w:val="00D654DD"/>
    <w:rsid w:val="00D659D0"/>
    <w:rsid w:val="00D65E40"/>
    <w:rsid w:val="00D660FE"/>
    <w:rsid w:val="00D66359"/>
    <w:rsid w:val="00D66494"/>
    <w:rsid w:val="00D66720"/>
    <w:rsid w:val="00D667F9"/>
    <w:rsid w:val="00D668C1"/>
    <w:rsid w:val="00D66CB4"/>
    <w:rsid w:val="00D66FB7"/>
    <w:rsid w:val="00D671C9"/>
    <w:rsid w:val="00D673CD"/>
    <w:rsid w:val="00D674D5"/>
    <w:rsid w:val="00D676E2"/>
    <w:rsid w:val="00D6781A"/>
    <w:rsid w:val="00D679DB"/>
    <w:rsid w:val="00D701F6"/>
    <w:rsid w:val="00D7066D"/>
    <w:rsid w:val="00D70BE9"/>
    <w:rsid w:val="00D717C2"/>
    <w:rsid w:val="00D71AB5"/>
    <w:rsid w:val="00D7216C"/>
    <w:rsid w:val="00D7244B"/>
    <w:rsid w:val="00D73058"/>
    <w:rsid w:val="00D73126"/>
    <w:rsid w:val="00D73A0B"/>
    <w:rsid w:val="00D73F79"/>
    <w:rsid w:val="00D7453B"/>
    <w:rsid w:val="00D7456A"/>
    <w:rsid w:val="00D748B6"/>
    <w:rsid w:val="00D748C7"/>
    <w:rsid w:val="00D74AA8"/>
    <w:rsid w:val="00D74D17"/>
    <w:rsid w:val="00D75531"/>
    <w:rsid w:val="00D75589"/>
    <w:rsid w:val="00D759C0"/>
    <w:rsid w:val="00D75A3F"/>
    <w:rsid w:val="00D76225"/>
    <w:rsid w:val="00D7630D"/>
    <w:rsid w:val="00D7647D"/>
    <w:rsid w:val="00D765A3"/>
    <w:rsid w:val="00D765AF"/>
    <w:rsid w:val="00D7682D"/>
    <w:rsid w:val="00D76B67"/>
    <w:rsid w:val="00D770A8"/>
    <w:rsid w:val="00D770AA"/>
    <w:rsid w:val="00D77102"/>
    <w:rsid w:val="00D7726B"/>
    <w:rsid w:val="00D77A1E"/>
    <w:rsid w:val="00D77AA8"/>
    <w:rsid w:val="00D77B00"/>
    <w:rsid w:val="00D77B66"/>
    <w:rsid w:val="00D8019D"/>
    <w:rsid w:val="00D80534"/>
    <w:rsid w:val="00D808F9"/>
    <w:rsid w:val="00D80A8A"/>
    <w:rsid w:val="00D81226"/>
    <w:rsid w:val="00D81705"/>
    <w:rsid w:val="00D81DEB"/>
    <w:rsid w:val="00D8201F"/>
    <w:rsid w:val="00D82191"/>
    <w:rsid w:val="00D822FA"/>
    <w:rsid w:val="00D823EE"/>
    <w:rsid w:val="00D828AB"/>
    <w:rsid w:val="00D82BCE"/>
    <w:rsid w:val="00D82CD1"/>
    <w:rsid w:val="00D83273"/>
    <w:rsid w:val="00D832D6"/>
    <w:rsid w:val="00D83466"/>
    <w:rsid w:val="00D8359A"/>
    <w:rsid w:val="00D835C1"/>
    <w:rsid w:val="00D8398B"/>
    <w:rsid w:val="00D84184"/>
    <w:rsid w:val="00D843AF"/>
    <w:rsid w:val="00D84535"/>
    <w:rsid w:val="00D8490C"/>
    <w:rsid w:val="00D84994"/>
    <w:rsid w:val="00D84C90"/>
    <w:rsid w:val="00D8506C"/>
    <w:rsid w:val="00D85136"/>
    <w:rsid w:val="00D853C6"/>
    <w:rsid w:val="00D859DB"/>
    <w:rsid w:val="00D8661F"/>
    <w:rsid w:val="00D86988"/>
    <w:rsid w:val="00D86BFC"/>
    <w:rsid w:val="00D87319"/>
    <w:rsid w:val="00D8751B"/>
    <w:rsid w:val="00D8788B"/>
    <w:rsid w:val="00D87D21"/>
    <w:rsid w:val="00D87DA7"/>
    <w:rsid w:val="00D90113"/>
    <w:rsid w:val="00D903C2"/>
    <w:rsid w:val="00D90779"/>
    <w:rsid w:val="00D90B71"/>
    <w:rsid w:val="00D90DF8"/>
    <w:rsid w:val="00D912C3"/>
    <w:rsid w:val="00D91506"/>
    <w:rsid w:val="00D915CC"/>
    <w:rsid w:val="00D92508"/>
    <w:rsid w:val="00D92B1E"/>
    <w:rsid w:val="00D92D58"/>
    <w:rsid w:val="00D92DDB"/>
    <w:rsid w:val="00D930EA"/>
    <w:rsid w:val="00D93489"/>
    <w:rsid w:val="00D93502"/>
    <w:rsid w:val="00D93539"/>
    <w:rsid w:val="00D935DA"/>
    <w:rsid w:val="00D93CD1"/>
    <w:rsid w:val="00D94190"/>
    <w:rsid w:val="00D94397"/>
    <w:rsid w:val="00D94B5C"/>
    <w:rsid w:val="00D94DC7"/>
    <w:rsid w:val="00D9502E"/>
    <w:rsid w:val="00D95209"/>
    <w:rsid w:val="00D95274"/>
    <w:rsid w:val="00D9529D"/>
    <w:rsid w:val="00D95409"/>
    <w:rsid w:val="00D958C3"/>
    <w:rsid w:val="00D958D9"/>
    <w:rsid w:val="00D967D2"/>
    <w:rsid w:val="00D96946"/>
    <w:rsid w:val="00D96BAC"/>
    <w:rsid w:val="00D96CBC"/>
    <w:rsid w:val="00D96D25"/>
    <w:rsid w:val="00D97518"/>
    <w:rsid w:val="00D975FF"/>
    <w:rsid w:val="00D97A79"/>
    <w:rsid w:val="00D97E2B"/>
    <w:rsid w:val="00D97F48"/>
    <w:rsid w:val="00D97F4F"/>
    <w:rsid w:val="00D97FA4"/>
    <w:rsid w:val="00DA019A"/>
    <w:rsid w:val="00DA0540"/>
    <w:rsid w:val="00DA05D2"/>
    <w:rsid w:val="00DA0930"/>
    <w:rsid w:val="00DA113E"/>
    <w:rsid w:val="00DA1369"/>
    <w:rsid w:val="00DA1716"/>
    <w:rsid w:val="00DA1965"/>
    <w:rsid w:val="00DA19B3"/>
    <w:rsid w:val="00DA2305"/>
    <w:rsid w:val="00DA23D6"/>
    <w:rsid w:val="00DA2561"/>
    <w:rsid w:val="00DA28C8"/>
    <w:rsid w:val="00DA2A41"/>
    <w:rsid w:val="00DA2C80"/>
    <w:rsid w:val="00DA2EA9"/>
    <w:rsid w:val="00DA3440"/>
    <w:rsid w:val="00DA36F7"/>
    <w:rsid w:val="00DA38DF"/>
    <w:rsid w:val="00DA4395"/>
    <w:rsid w:val="00DA4582"/>
    <w:rsid w:val="00DA4966"/>
    <w:rsid w:val="00DA5118"/>
    <w:rsid w:val="00DA523D"/>
    <w:rsid w:val="00DA5C19"/>
    <w:rsid w:val="00DA5D9E"/>
    <w:rsid w:val="00DA5E7A"/>
    <w:rsid w:val="00DA6707"/>
    <w:rsid w:val="00DA6C21"/>
    <w:rsid w:val="00DA6EAC"/>
    <w:rsid w:val="00DA6EB3"/>
    <w:rsid w:val="00DA6F57"/>
    <w:rsid w:val="00DA777D"/>
    <w:rsid w:val="00DA7937"/>
    <w:rsid w:val="00DA7E60"/>
    <w:rsid w:val="00DA7E80"/>
    <w:rsid w:val="00DB0589"/>
    <w:rsid w:val="00DB0944"/>
    <w:rsid w:val="00DB0AD1"/>
    <w:rsid w:val="00DB0CAF"/>
    <w:rsid w:val="00DB12AA"/>
    <w:rsid w:val="00DB160C"/>
    <w:rsid w:val="00DB181B"/>
    <w:rsid w:val="00DB1910"/>
    <w:rsid w:val="00DB1D00"/>
    <w:rsid w:val="00DB202D"/>
    <w:rsid w:val="00DB20A2"/>
    <w:rsid w:val="00DB22CC"/>
    <w:rsid w:val="00DB2765"/>
    <w:rsid w:val="00DB2B00"/>
    <w:rsid w:val="00DB2E1C"/>
    <w:rsid w:val="00DB32DC"/>
    <w:rsid w:val="00DB33A7"/>
    <w:rsid w:val="00DB3457"/>
    <w:rsid w:val="00DB36F9"/>
    <w:rsid w:val="00DB370A"/>
    <w:rsid w:val="00DB3C08"/>
    <w:rsid w:val="00DB3CC3"/>
    <w:rsid w:val="00DB4809"/>
    <w:rsid w:val="00DB498B"/>
    <w:rsid w:val="00DB4DFD"/>
    <w:rsid w:val="00DB504D"/>
    <w:rsid w:val="00DB51B6"/>
    <w:rsid w:val="00DB52A1"/>
    <w:rsid w:val="00DB5B8B"/>
    <w:rsid w:val="00DB6B82"/>
    <w:rsid w:val="00DB6E68"/>
    <w:rsid w:val="00DB702C"/>
    <w:rsid w:val="00DB71CD"/>
    <w:rsid w:val="00DB793C"/>
    <w:rsid w:val="00DB7AC0"/>
    <w:rsid w:val="00DC00BF"/>
    <w:rsid w:val="00DC0246"/>
    <w:rsid w:val="00DC03C5"/>
    <w:rsid w:val="00DC047B"/>
    <w:rsid w:val="00DC0674"/>
    <w:rsid w:val="00DC07BA"/>
    <w:rsid w:val="00DC1247"/>
    <w:rsid w:val="00DC140F"/>
    <w:rsid w:val="00DC168F"/>
    <w:rsid w:val="00DC1716"/>
    <w:rsid w:val="00DC18C9"/>
    <w:rsid w:val="00DC1BD5"/>
    <w:rsid w:val="00DC24C5"/>
    <w:rsid w:val="00DC2770"/>
    <w:rsid w:val="00DC2BA9"/>
    <w:rsid w:val="00DC2E25"/>
    <w:rsid w:val="00DC33BA"/>
    <w:rsid w:val="00DC386C"/>
    <w:rsid w:val="00DC3C44"/>
    <w:rsid w:val="00DC40C8"/>
    <w:rsid w:val="00DC43EF"/>
    <w:rsid w:val="00DC4650"/>
    <w:rsid w:val="00DC521E"/>
    <w:rsid w:val="00DC569A"/>
    <w:rsid w:val="00DC5B00"/>
    <w:rsid w:val="00DC5E5B"/>
    <w:rsid w:val="00DC5FF4"/>
    <w:rsid w:val="00DC6D72"/>
    <w:rsid w:val="00DC6DDF"/>
    <w:rsid w:val="00DC71FE"/>
    <w:rsid w:val="00DC72EE"/>
    <w:rsid w:val="00DC776F"/>
    <w:rsid w:val="00DC7800"/>
    <w:rsid w:val="00DC7807"/>
    <w:rsid w:val="00DC7833"/>
    <w:rsid w:val="00DC78E9"/>
    <w:rsid w:val="00DC7CCB"/>
    <w:rsid w:val="00DC7FBA"/>
    <w:rsid w:val="00DD05EF"/>
    <w:rsid w:val="00DD08D1"/>
    <w:rsid w:val="00DD0DB6"/>
    <w:rsid w:val="00DD10C9"/>
    <w:rsid w:val="00DD19DC"/>
    <w:rsid w:val="00DD1A91"/>
    <w:rsid w:val="00DD2241"/>
    <w:rsid w:val="00DD248F"/>
    <w:rsid w:val="00DD2527"/>
    <w:rsid w:val="00DD25E7"/>
    <w:rsid w:val="00DD2609"/>
    <w:rsid w:val="00DD2783"/>
    <w:rsid w:val="00DD27F8"/>
    <w:rsid w:val="00DD2C42"/>
    <w:rsid w:val="00DD2EAF"/>
    <w:rsid w:val="00DD36ED"/>
    <w:rsid w:val="00DD3887"/>
    <w:rsid w:val="00DD44FB"/>
    <w:rsid w:val="00DD4B45"/>
    <w:rsid w:val="00DD4BDC"/>
    <w:rsid w:val="00DD4C35"/>
    <w:rsid w:val="00DD515D"/>
    <w:rsid w:val="00DD570D"/>
    <w:rsid w:val="00DD5992"/>
    <w:rsid w:val="00DD5D68"/>
    <w:rsid w:val="00DD6031"/>
    <w:rsid w:val="00DD6447"/>
    <w:rsid w:val="00DD68A3"/>
    <w:rsid w:val="00DD6C2E"/>
    <w:rsid w:val="00DD703B"/>
    <w:rsid w:val="00DD7198"/>
    <w:rsid w:val="00DD73D1"/>
    <w:rsid w:val="00DD7E8F"/>
    <w:rsid w:val="00DE0A82"/>
    <w:rsid w:val="00DE0DE1"/>
    <w:rsid w:val="00DE10C4"/>
    <w:rsid w:val="00DE1C48"/>
    <w:rsid w:val="00DE1C99"/>
    <w:rsid w:val="00DE239C"/>
    <w:rsid w:val="00DE2867"/>
    <w:rsid w:val="00DE28A6"/>
    <w:rsid w:val="00DE2B27"/>
    <w:rsid w:val="00DE2C10"/>
    <w:rsid w:val="00DE2E67"/>
    <w:rsid w:val="00DE35AB"/>
    <w:rsid w:val="00DE3906"/>
    <w:rsid w:val="00DE391D"/>
    <w:rsid w:val="00DE3BCF"/>
    <w:rsid w:val="00DE3C50"/>
    <w:rsid w:val="00DE3CB3"/>
    <w:rsid w:val="00DE3F28"/>
    <w:rsid w:val="00DE43AF"/>
    <w:rsid w:val="00DE4C89"/>
    <w:rsid w:val="00DE5273"/>
    <w:rsid w:val="00DE532A"/>
    <w:rsid w:val="00DE5434"/>
    <w:rsid w:val="00DE57E6"/>
    <w:rsid w:val="00DE58B1"/>
    <w:rsid w:val="00DE5E7E"/>
    <w:rsid w:val="00DE61C6"/>
    <w:rsid w:val="00DE6301"/>
    <w:rsid w:val="00DE66DF"/>
    <w:rsid w:val="00DE6A43"/>
    <w:rsid w:val="00DE6EDD"/>
    <w:rsid w:val="00DE7265"/>
    <w:rsid w:val="00DE79E2"/>
    <w:rsid w:val="00DE7AFD"/>
    <w:rsid w:val="00DF0196"/>
    <w:rsid w:val="00DF02F9"/>
    <w:rsid w:val="00DF0561"/>
    <w:rsid w:val="00DF0962"/>
    <w:rsid w:val="00DF0BDB"/>
    <w:rsid w:val="00DF11DB"/>
    <w:rsid w:val="00DF168F"/>
    <w:rsid w:val="00DF1B2D"/>
    <w:rsid w:val="00DF1D01"/>
    <w:rsid w:val="00DF1D32"/>
    <w:rsid w:val="00DF2164"/>
    <w:rsid w:val="00DF2214"/>
    <w:rsid w:val="00DF227D"/>
    <w:rsid w:val="00DF22F0"/>
    <w:rsid w:val="00DF29A6"/>
    <w:rsid w:val="00DF2CE9"/>
    <w:rsid w:val="00DF303E"/>
    <w:rsid w:val="00DF347C"/>
    <w:rsid w:val="00DF3677"/>
    <w:rsid w:val="00DF3C3B"/>
    <w:rsid w:val="00DF3EF7"/>
    <w:rsid w:val="00DF4ACC"/>
    <w:rsid w:val="00DF4BD0"/>
    <w:rsid w:val="00DF4C6F"/>
    <w:rsid w:val="00DF4E2C"/>
    <w:rsid w:val="00DF4F5A"/>
    <w:rsid w:val="00DF506C"/>
    <w:rsid w:val="00DF539F"/>
    <w:rsid w:val="00DF5840"/>
    <w:rsid w:val="00DF59AC"/>
    <w:rsid w:val="00DF5C52"/>
    <w:rsid w:val="00DF61A7"/>
    <w:rsid w:val="00DF63A3"/>
    <w:rsid w:val="00DF653E"/>
    <w:rsid w:val="00DF6609"/>
    <w:rsid w:val="00DF675E"/>
    <w:rsid w:val="00DF6EAF"/>
    <w:rsid w:val="00DF768F"/>
    <w:rsid w:val="00DF7FB0"/>
    <w:rsid w:val="00E0018F"/>
    <w:rsid w:val="00E0032F"/>
    <w:rsid w:val="00E00B47"/>
    <w:rsid w:val="00E00C67"/>
    <w:rsid w:val="00E00CC1"/>
    <w:rsid w:val="00E00CDA"/>
    <w:rsid w:val="00E00E70"/>
    <w:rsid w:val="00E015EF"/>
    <w:rsid w:val="00E015F2"/>
    <w:rsid w:val="00E01A35"/>
    <w:rsid w:val="00E01C39"/>
    <w:rsid w:val="00E01DBE"/>
    <w:rsid w:val="00E0218B"/>
    <w:rsid w:val="00E02277"/>
    <w:rsid w:val="00E02359"/>
    <w:rsid w:val="00E02493"/>
    <w:rsid w:val="00E028A0"/>
    <w:rsid w:val="00E029C3"/>
    <w:rsid w:val="00E02AA0"/>
    <w:rsid w:val="00E02B34"/>
    <w:rsid w:val="00E02BAA"/>
    <w:rsid w:val="00E02EEB"/>
    <w:rsid w:val="00E03A4E"/>
    <w:rsid w:val="00E03E8A"/>
    <w:rsid w:val="00E042A4"/>
    <w:rsid w:val="00E04378"/>
    <w:rsid w:val="00E04651"/>
    <w:rsid w:val="00E04684"/>
    <w:rsid w:val="00E04913"/>
    <w:rsid w:val="00E04A7B"/>
    <w:rsid w:val="00E04AFF"/>
    <w:rsid w:val="00E04B91"/>
    <w:rsid w:val="00E04C82"/>
    <w:rsid w:val="00E04DF2"/>
    <w:rsid w:val="00E04EA6"/>
    <w:rsid w:val="00E050C2"/>
    <w:rsid w:val="00E053E7"/>
    <w:rsid w:val="00E05446"/>
    <w:rsid w:val="00E0578E"/>
    <w:rsid w:val="00E05DEA"/>
    <w:rsid w:val="00E05F54"/>
    <w:rsid w:val="00E0607C"/>
    <w:rsid w:val="00E0647F"/>
    <w:rsid w:val="00E06581"/>
    <w:rsid w:val="00E06899"/>
    <w:rsid w:val="00E06D51"/>
    <w:rsid w:val="00E070EC"/>
    <w:rsid w:val="00E0781E"/>
    <w:rsid w:val="00E07D15"/>
    <w:rsid w:val="00E07D59"/>
    <w:rsid w:val="00E07EF9"/>
    <w:rsid w:val="00E10B8A"/>
    <w:rsid w:val="00E10BB0"/>
    <w:rsid w:val="00E10E36"/>
    <w:rsid w:val="00E110ED"/>
    <w:rsid w:val="00E11619"/>
    <w:rsid w:val="00E118B9"/>
    <w:rsid w:val="00E11A10"/>
    <w:rsid w:val="00E11A2E"/>
    <w:rsid w:val="00E1237F"/>
    <w:rsid w:val="00E124F9"/>
    <w:rsid w:val="00E1276D"/>
    <w:rsid w:val="00E132E2"/>
    <w:rsid w:val="00E1350B"/>
    <w:rsid w:val="00E136A5"/>
    <w:rsid w:val="00E13873"/>
    <w:rsid w:val="00E13EF0"/>
    <w:rsid w:val="00E149F0"/>
    <w:rsid w:val="00E14C6C"/>
    <w:rsid w:val="00E14E2F"/>
    <w:rsid w:val="00E14E4B"/>
    <w:rsid w:val="00E14F33"/>
    <w:rsid w:val="00E151E9"/>
    <w:rsid w:val="00E1546E"/>
    <w:rsid w:val="00E15565"/>
    <w:rsid w:val="00E15794"/>
    <w:rsid w:val="00E159F1"/>
    <w:rsid w:val="00E162B1"/>
    <w:rsid w:val="00E166A3"/>
    <w:rsid w:val="00E16BCD"/>
    <w:rsid w:val="00E16DE2"/>
    <w:rsid w:val="00E17092"/>
    <w:rsid w:val="00E173C4"/>
    <w:rsid w:val="00E1744A"/>
    <w:rsid w:val="00E17573"/>
    <w:rsid w:val="00E1789B"/>
    <w:rsid w:val="00E178B8"/>
    <w:rsid w:val="00E20102"/>
    <w:rsid w:val="00E20573"/>
    <w:rsid w:val="00E207DA"/>
    <w:rsid w:val="00E20A3A"/>
    <w:rsid w:val="00E20CA8"/>
    <w:rsid w:val="00E20CC4"/>
    <w:rsid w:val="00E20CE4"/>
    <w:rsid w:val="00E21427"/>
    <w:rsid w:val="00E216FD"/>
    <w:rsid w:val="00E21A1E"/>
    <w:rsid w:val="00E22676"/>
    <w:rsid w:val="00E2285A"/>
    <w:rsid w:val="00E22E2A"/>
    <w:rsid w:val="00E22ECB"/>
    <w:rsid w:val="00E232F9"/>
    <w:rsid w:val="00E23649"/>
    <w:rsid w:val="00E23690"/>
    <w:rsid w:val="00E238DC"/>
    <w:rsid w:val="00E23B0C"/>
    <w:rsid w:val="00E23B6E"/>
    <w:rsid w:val="00E23BA7"/>
    <w:rsid w:val="00E23CE2"/>
    <w:rsid w:val="00E240FE"/>
    <w:rsid w:val="00E2414F"/>
    <w:rsid w:val="00E2422A"/>
    <w:rsid w:val="00E24D08"/>
    <w:rsid w:val="00E2518E"/>
    <w:rsid w:val="00E253A5"/>
    <w:rsid w:val="00E2557D"/>
    <w:rsid w:val="00E255E0"/>
    <w:rsid w:val="00E25899"/>
    <w:rsid w:val="00E25B8D"/>
    <w:rsid w:val="00E25CF6"/>
    <w:rsid w:val="00E26864"/>
    <w:rsid w:val="00E268B6"/>
    <w:rsid w:val="00E26A52"/>
    <w:rsid w:val="00E26BBF"/>
    <w:rsid w:val="00E273B0"/>
    <w:rsid w:val="00E277C5"/>
    <w:rsid w:val="00E27CB0"/>
    <w:rsid w:val="00E27DB0"/>
    <w:rsid w:val="00E30387"/>
    <w:rsid w:val="00E30ABF"/>
    <w:rsid w:val="00E30AE5"/>
    <w:rsid w:val="00E30B2C"/>
    <w:rsid w:val="00E30C5B"/>
    <w:rsid w:val="00E30EA9"/>
    <w:rsid w:val="00E31282"/>
    <w:rsid w:val="00E31741"/>
    <w:rsid w:val="00E318BD"/>
    <w:rsid w:val="00E31AC3"/>
    <w:rsid w:val="00E31D03"/>
    <w:rsid w:val="00E31F4E"/>
    <w:rsid w:val="00E322BF"/>
    <w:rsid w:val="00E328D7"/>
    <w:rsid w:val="00E32917"/>
    <w:rsid w:val="00E32C60"/>
    <w:rsid w:val="00E32FD4"/>
    <w:rsid w:val="00E33556"/>
    <w:rsid w:val="00E33998"/>
    <w:rsid w:val="00E33C5B"/>
    <w:rsid w:val="00E342AD"/>
    <w:rsid w:val="00E34444"/>
    <w:rsid w:val="00E347E0"/>
    <w:rsid w:val="00E34A50"/>
    <w:rsid w:val="00E34FEA"/>
    <w:rsid w:val="00E3508A"/>
    <w:rsid w:val="00E35145"/>
    <w:rsid w:val="00E35235"/>
    <w:rsid w:val="00E35339"/>
    <w:rsid w:val="00E35C54"/>
    <w:rsid w:val="00E367F7"/>
    <w:rsid w:val="00E36D1E"/>
    <w:rsid w:val="00E36D4C"/>
    <w:rsid w:val="00E36DFA"/>
    <w:rsid w:val="00E37474"/>
    <w:rsid w:val="00E37626"/>
    <w:rsid w:val="00E378E8"/>
    <w:rsid w:val="00E37BAD"/>
    <w:rsid w:val="00E40A48"/>
    <w:rsid w:val="00E40B0D"/>
    <w:rsid w:val="00E413D0"/>
    <w:rsid w:val="00E41404"/>
    <w:rsid w:val="00E41479"/>
    <w:rsid w:val="00E415A0"/>
    <w:rsid w:val="00E4164F"/>
    <w:rsid w:val="00E41710"/>
    <w:rsid w:val="00E418B6"/>
    <w:rsid w:val="00E41FE4"/>
    <w:rsid w:val="00E426BD"/>
    <w:rsid w:val="00E42BC3"/>
    <w:rsid w:val="00E42C87"/>
    <w:rsid w:val="00E42C99"/>
    <w:rsid w:val="00E42D73"/>
    <w:rsid w:val="00E431F1"/>
    <w:rsid w:val="00E4321C"/>
    <w:rsid w:val="00E4324C"/>
    <w:rsid w:val="00E4370A"/>
    <w:rsid w:val="00E43BFD"/>
    <w:rsid w:val="00E43CE0"/>
    <w:rsid w:val="00E43EA3"/>
    <w:rsid w:val="00E4446E"/>
    <w:rsid w:val="00E445D3"/>
    <w:rsid w:val="00E44710"/>
    <w:rsid w:val="00E44798"/>
    <w:rsid w:val="00E45929"/>
    <w:rsid w:val="00E45A34"/>
    <w:rsid w:val="00E45D25"/>
    <w:rsid w:val="00E46049"/>
    <w:rsid w:val="00E46240"/>
    <w:rsid w:val="00E46BD4"/>
    <w:rsid w:val="00E471B6"/>
    <w:rsid w:val="00E47A27"/>
    <w:rsid w:val="00E5041F"/>
    <w:rsid w:val="00E50C52"/>
    <w:rsid w:val="00E50D1F"/>
    <w:rsid w:val="00E51305"/>
    <w:rsid w:val="00E51949"/>
    <w:rsid w:val="00E52084"/>
    <w:rsid w:val="00E520DA"/>
    <w:rsid w:val="00E5224E"/>
    <w:rsid w:val="00E530B4"/>
    <w:rsid w:val="00E53202"/>
    <w:rsid w:val="00E53496"/>
    <w:rsid w:val="00E5367E"/>
    <w:rsid w:val="00E53C26"/>
    <w:rsid w:val="00E54325"/>
    <w:rsid w:val="00E546B4"/>
    <w:rsid w:val="00E549CB"/>
    <w:rsid w:val="00E54F97"/>
    <w:rsid w:val="00E55060"/>
    <w:rsid w:val="00E55291"/>
    <w:rsid w:val="00E55450"/>
    <w:rsid w:val="00E55821"/>
    <w:rsid w:val="00E55B2F"/>
    <w:rsid w:val="00E55BED"/>
    <w:rsid w:val="00E55BF4"/>
    <w:rsid w:val="00E55CC8"/>
    <w:rsid w:val="00E55D3B"/>
    <w:rsid w:val="00E562C6"/>
    <w:rsid w:val="00E5635C"/>
    <w:rsid w:val="00E565B3"/>
    <w:rsid w:val="00E56C0E"/>
    <w:rsid w:val="00E56E42"/>
    <w:rsid w:val="00E5729A"/>
    <w:rsid w:val="00E57316"/>
    <w:rsid w:val="00E57387"/>
    <w:rsid w:val="00E5750B"/>
    <w:rsid w:val="00E57605"/>
    <w:rsid w:val="00E576CF"/>
    <w:rsid w:val="00E579DA"/>
    <w:rsid w:val="00E57B0C"/>
    <w:rsid w:val="00E57BF3"/>
    <w:rsid w:val="00E57E78"/>
    <w:rsid w:val="00E60131"/>
    <w:rsid w:val="00E60282"/>
    <w:rsid w:val="00E6062C"/>
    <w:rsid w:val="00E60BAD"/>
    <w:rsid w:val="00E60CF0"/>
    <w:rsid w:val="00E61C12"/>
    <w:rsid w:val="00E6258B"/>
    <w:rsid w:val="00E628AF"/>
    <w:rsid w:val="00E62BE5"/>
    <w:rsid w:val="00E62D6F"/>
    <w:rsid w:val="00E62FF6"/>
    <w:rsid w:val="00E6317B"/>
    <w:rsid w:val="00E632BE"/>
    <w:rsid w:val="00E6444E"/>
    <w:rsid w:val="00E644C5"/>
    <w:rsid w:val="00E6490D"/>
    <w:rsid w:val="00E64B04"/>
    <w:rsid w:val="00E64CB0"/>
    <w:rsid w:val="00E6558F"/>
    <w:rsid w:val="00E6605A"/>
    <w:rsid w:val="00E661DD"/>
    <w:rsid w:val="00E66F7F"/>
    <w:rsid w:val="00E66FF1"/>
    <w:rsid w:val="00E67248"/>
    <w:rsid w:val="00E6728D"/>
    <w:rsid w:val="00E67296"/>
    <w:rsid w:val="00E67647"/>
    <w:rsid w:val="00E70078"/>
    <w:rsid w:val="00E7081C"/>
    <w:rsid w:val="00E70A15"/>
    <w:rsid w:val="00E70BE5"/>
    <w:rsid w:val="00E71C7D"/>
    <w:rsid w:val="00E721E3"/>
    <w:rsid w:val="00E724C1"/>
    <w:rsid w:val="00E725C6"/>
    <w:rsid w:val="00E72717"/>
    <w:rsid w:val="00E72770"/>
    <w:rsid w:val="00E729BB"/>
    <w:rsid w:val="00E72ED3"/>
    <w:rsid w:val="00E731E8"/>
    <w:rsid w:val="00E73663"/>
    <w:rsid w:val="00E7370E"/>
    <w:rsid w:val="00E73886"/>
    <w:rsid w:val="00E73EC5"/>
    <w:rsid w:val="00E7415B"/>
    <w:rsid w:val="00E744AB"/>
    <w:rsid w:val="00E74AFE"/>
    <w:rsid w:val="00E74B29"/>
    <w:rsid w:val="00E74D9A"/>
    <w:rsid w:val="00E74E14"/>
    <w:rsid w:val="00E75079"/>
    <w:rsid w:val="00E75163"/>
    <w:rsid w:val="00E75343"/>
    <w:rsid w:val="00E756EF"/>
    <w:rsid w:val="00E7592C"/>
    <w:rsid w:val="00E76069"/>
    <w:rsid w:val="00E760DB"/>
    <w:rsid w:val="00E760E4"/>
    <w:rsid w:val="00E765BC"/>
    <w:rsid w:val="00E76BFE"/>
    <w:rsid w:val="00E76DB7"/>
    <w:rsid w:val="00E77017"/>
    <w:rsid w:val="00E77099"/>
    <w:rsid w:val="00E771ED"/>
    <w:rsid w:val="00E77E3E"/>
    <w:rsid w:val="00E80066"/>
    <w:rsid w:val="00E803D9"/>
    <w:rsid w:val="00E8046B"/>
    <w:rsid w:val="00E8053A"/>
    <w:rsid w:val="00E80576"/>
    <w:rsid w:val="00E808AC"/>
    <w:rsid w:val="00E809B0"/>
    <w:rsid w:val="00E80CA9"/>
    <w:rsid w:val="00E8100B"/>
    <w:rsid w:val="00E81391"/>
    <w:rsid w:val="00E8146F"/>
    <w:rsid w:val="00E81BB3"/>
    <w:rsid w:val="00E82294"/>
    <w:rsid w:val="00E82618"/>
    <w:rsid w:val="00E82A40"/>
    <w:rsid w:val="00E82DDB"/>
    <w:rsid w:val="00E83073"/>
    <w:rsid w:val="00E83613"/>
    <w:rsid w:val="00E836C0"/>
    <w:rsid w:val="00E836D2"/>
    <w:rsid w:val="00E8380F"/>
    <w:rsid w:val="00E83C64"/>
    <w:rsid w:val="00E8413A"/>
    <w:rsid w:val="00E841C1"/>
    <w:rsid w:val="00E8423C"/>
    <w:rsid w:val="00E84703"/>
    <w:rsid w:val="00E84766"/>
    <w:rsid w:val="00E84945"/>
    <w:rsid w:val="00E84CBE"/>
    <w:rsid w:val="00E85067"/>
    <w:rsid w:val="00E8517D"/>
    <w:rsid w:val="00E85410"/>
    <w:rsid w:val="00E861F0"/>
    <w:rsid w:val="00E862F0"/>
    <w:rsid w:val="00E86CEE"/>
    <w:rsid w:val="00E86E84"/>
    <w:rsid w:val="00E86F4D"/>
    <w:rsid w:val="00E871D5"/>
    <w:rsid w:val="00E873FC"/>
    <w:rsid w:val="00E874C5"/>
    <w:rsid w:val="00E877A3"/>
    <w:rsid w:val="00E87EA4"/>
    <w:rsid w:val="00E9010C"/>
    <w:rsid w:val="00E906D9"/>
    <w:rsid w:val="00E908E0"/>
    <w:rsid w:val="00E90B5F"/>
    <w:rsid w:val="00E90C8E"/>
    <w:rsid w:val="00E914F3"/>
    <w:rsid w:val="00E915A5"/>
    <w:rsid w:val="00E91654"/>
    <w:rsid w:val="00E916ED"/>
    <w:rsid w:val="00E91834"/>
    <w:rsid w:val="00E9218D"/>
    <w:rsid w:val="00E92628"/>
    <w:rsid w:val="00E927F7"/>
    <w:rsid w:val="00E93242"/>
    <w:rsid w:val="00E9337B"/>
    <w:rsid w:val="00E93419"/>
    <w:rsid w:val="00E93491"/>
    <w:rsid w:val="00E93E5F"/>
    <w:rsid w:val="00E93F85"/>
    <w:rsid w:val="00E94004"/>
    <w:rsid w:val="00E9419E"/>
    <w:rsid w:val="00E945B8"/>
    <w:rsid w:val="00E9466E"/>
    <w:rsid w:val="00E947F9"/>
    <w:rsid w:val="00E94888"/>
    <w:rsid w:val="00E94C8F"/>
    <w:rsid w:val="00E94E34"/>
    <w:rsid w:val="00E94E7F"/>
    <w:rsid w:val="00E955E9"/>
    <w:rsid w:val="00E956E4"/>
    <w:rsid w:val="00E958BD"/>
    <w:rsid w:val="00E95FE4"/>
    <w:rsid w:val="00E96368"/>
    <w:rsid w:val="00E965CD"/>
    <w:rsid w:val="00E967A3"/>
    <w:rsid w:val="00E9687C"/>
    <w:rsid w:val="00E968D7"/>
    <w:rsid w:val="00E96C73"/>
    <w:rsid w:val="00E96F93"/>
    <w:rsid w:val="00E97209"/>
    <w:rsid w:val="00E974E3"/>
    <w:rsid w:val="00E9773D"/>
    <w:rsid w:val="00E977B3"/>
    <w:rsid w:val="00E97E03"/>
    <w:rsid w:val="00EA0064"/>
    <w:rsid w:val="00EA058E"/>
    <w:rsid w:val="00EA0673"/>
    <w:rsid w:val="00EA0BCB"/>
    <w:rsid w:val="00EA13BF"/>
    <w:rsid w:val="00EA16CA"/>
    <w:rsid w:val="00EA1AF7"/>
    <w:rsid w:val="00EA1C08"/>
    <w:rsid w:val="00EA2A4C"/>
    <w:rsid w:val="00EA3102"/>
    <w:rsid w:val="00EA31C1"/>
    <w:rsid w:val="00EA3635"/>
    <w:rsid w:val="00EA405F"/>
    <w:rsid w:val="00EA40B7"/>
    <w:rsid w:val="00EA40EE"/>
    <w:rsid w:val="00EA4325"/>
    <w:rsid w:val="00EA45F9"/>
    <w:rsid w:val="00EA478F"/>
    <w:rsid w:val="00EA4E79"/>
    <w:rsid w:val="00EA4FA8"/>
    <w:rsid w:val="00EA520D"/>
    <w:rsid w:val="00EA5359"/>
    <w:rsid w:val="00EA560C"/>
    <w:rsid w:val="00EA5A97"/>
    <w:rsid w:val="00EA6514"/>
    <w:rsid w:val="00EA6A09"/>
    <w:rsid w:val="00EA6CF5"/>
    <w:rsid w:val="00EA6FB1"/>
    <w:rsid w:val="00EA72A9"/>
    <w:rsid w:val="00EA7793"/>
    <w:rsid w:val="00EA7BCD"/>
    <w:rsid w:val="00EA7CE2"/>
    <w:rsid w:val="00EA7F58"/>
    <w:rsid w:val="00EA7FE3"/>
    <w:rsid w:val="00EB0129"/>
    <w:rsid w:val="00EB0270"/>
    <w:rsid w:val="00EB063E"/>
    <w:rsid w:val="00EB0BE7"/>
    <w:rsid w:val="00EB0EF3"/>
    <w:rsid w:val="00EB1596"/>
    <w:rsid w:val="00EB203F"/>
    <w:rsid w:val="00EB20F2"/>
    <w:rsid w:val="00EB2998"/>
    <w:rsid w:val="00EB2B00"/>
    <w:rsid w:val="00EB2BF6"/>
    <w:rsid w:val="00EB2CEF"/>
    <w:rsid w:val="00EB2CF4"/>
    <w:rsid w:val="00EB2FCB"/>
    <w:rsid w:val="00EB300D"/>
    <w:rsid w:val="00EB35BF"/>
    <w:rsid w:val="00EB3646"/>
    <w:rsid w:val="00EB3D1D"/>
    <w:rsid w:val="00EB3EFB"/>
    <w:rsid w:val="00EB408F"/>
    <w:rsid w:val="00EB44F1"/>
    <w:rsid w:val="00EB4725"/>
    <w:rsid w:val="00EB4D2B"/>
    <w:rsid w:val="00EB5300"/>
    <w:rsid w:val="00EB565C"/>
    <w:rsid w:val="00EB5B90"/>
    <w:rsid w:val="00EB5E9E"/>
    <w:rsid w:val="00EB6236"/>
    <w:rsid w:val="00EB654E"/>
    <w:rsid w:val="00EB67BE"/>
    <w:rsid w:val="00EB6E06"/>
    <w:rsid w:val="00EB6FD5"/>
    <w:rsid w:val="00EB7526"/>
    <w:rsid w:val="00EB7627"/>
    <w:rsid w:val="00EB7926"/>
    <w:rsid w:val="00EC0185"/>
    <w:rsid w:val="00EC0320"/>
    <w:rsid w:val="00EC0379"/>
    <w:rsid w:val="00EC0402"/>
    <w:rsid w:val="00EC050D"/>
    <w:rsid w:val="00EC0678"/>
    <w:rsid w:val="00EC0A4B"/>
    <w:rsid w:val="00EC0D8A"/>
    <w:rsid w:val="00EC1725"/>
    <w:rsid w:val="00EC199D"/>
    <w:rsid w:val="00EC28D3"/>
    <w:rsid w:val="00EC2BA1"/>
    <w:rsid w:val="00EC2CCB"/>
    <w:rsid w:val="00EC2D9B"/>
    <w:rsid w:val="00EC346C"/>
    <w:rsid w:val="00EC357E"/>
    <w:rsid w:val="00EC3693"/>
    <w:rsid w:val="00EC4333"/>
    <w:rsid w:val="00EC4D52"/>
    <w:rsid w:val="00EC4D87"/>
    <w:rsid w:val="00EC4E8B"/>
    <w:rsid w:val="00EC567A"/>
    <w:rsid w:val="00EC57DB"/>
    <w:rsid w:val="00EC5A26"/>
    <w:rsid w:val="00EC5E32"/>
    <w:rsid w:val="00EC5F55"/>
    <w:rsid w:val="00EC69A7"/>
    <w:rsid w:val="00EC6ABF"/>
    <w:rsid w:val="00EC7626"/>
    <w:rsid w:val="00EC7869"/>
    <w:rsid w:val="00EC7D54"/>
    <w:rsid w:val="00ED0175"/>
    <w:rsid w:val="00ED0F3C"/>
    <w:rsid w:val="00ED105E"/>
    <w:rsid w:val="00ED10A2"/>
    <w:rsid w:val="00ED10E8"/>
    <w:rsid w:val="00ED1541"/>
    <w:rsid w:val="00ED1F54"/>
    <w:rsid w:val="00ED2AEC"/>
    <w:rsid w:val="00ED2F84"/>
    <w:rsid w:val="00ED356F"/>
    <w:rsid w:val="00ED38FC"/>
    <w:rsid w:val="00ED392A"/>
    <w:rsid w:val="00ED43AE"/>
    <w:rsid w:val="00ED4414"/>
    <w:rsid w:val="00ED46BB"/>
    <w:rsid w:val="00ED4887"/>
    <w:rsid w:val="00ED4CA2"/>
    <w:rsid w:val="00ED4DF9"/>
    <w:rsid w:val="00ED5059"/>
    <w:rsid w:val="00ED521E"/>
    <w:rsid w:val="00ED5321"/>
    <w:rsid w:val="00ED5969"/>
    <w:rsid w:val="00ED5AE0"/>
    <w:rsid w:val="00ED6C7A"/>
    <w:rsid w:val="00ED6F3B"/>
    <w:rsid w:val="00ED6F8C"/>
    <w:rsid w:val="00ED702A"/>
    <w:rsid w:val="00ED710F"/>
    <w:rsid w:val="00ED7EB9"/>
    <w:rsid w:val="00EE0522"/>
    <w:rsid w:val="00EE0872"/>
    <w:rsid w:val="00EE0A4D"/>
    <w:rsid w:val="00EE117A"/>
    <w:rsid w:val="00EE160F"/>
    <w:rsid w:val="00EE17F8"/>
    <w:rsid w:val="00EE1B01"/>
    <w:rsid w:val="00EE1BF3"/>
    <w:rsid w:val="00EE1D19"/>
    <w:rsid w:val="00EE23CB"/>
    <w:rsid w:val="00EE26B5"/>
    <w:rsid w:val="00EE28A9"/>
    <w:rsid w:val="00EE31C0"/>
    <w:rsid w:val="00EE33B1"/>
    <w:rsid w:val="00EE3B56"/>
    <w:rsid w:val="00EE3FDE"/>
    <w:rsid w:val="00EE427C"/>
    <w:rsid w:val="00EE44B8"/>
    <w:rsid w:val="00EE45E5"/>
    <w:rsid w:val="00EE4607"/>
    <w:rsid w:val="00EE4C36"/>
    <w:rsid w:val="00EE4E22"/>
    <w:rsid w:val="00EE51B3"/>
    <w:rsid w:val="00EE531E"/>
    <w:rsid w:val="00EE56F4"/>
    <w:rsid w:val="00EE5809"/>
    <w:rsid w:val="00EE586E"/>
    <w:rsid w:val="00EE5AA5"/>
    <w:rsid w:val="00EE5EAA"/>
    <w:rsid w:val="00EE5F64"/>
    <w:rsid w:val="00EE60FF"/>
    <w:rsid w:val="00EE6259"/>
    <w:rsid w:val="00EE6469"/>
    <w:rsid w:val="00EE6ABE"/>
    <w:rsid w:val="00EE6C09"/>
    <w:rsid w:val="00EE6F68"/>
    <w:rsid w:val="00EE717C"/>
    <w:rsid w:val="00EE71A3"/>
    <w:rsid w:val="00EE75B6"/>
    <w:rsid w:val="00EE7E13"/>
    <w:rsid w:val="00EE7EEE"/>
    <w:rsid w:val="00EF02BB"/>
    <w:rsid w:val="00EF0C1F"/>
    <w:rsid w:val="00EF0D17"/>
    <w:rsid w:val="00EF0DBA"/>
    <w:rsid w:val="00EF0EB6"/>
    <w:rsid w:val="00EF1139"/>
    <w:rsid w:val="00EF1297"/>
    <w:rsid w:val="00EF1454"/>
    <w:rsid w:val="00EF18DD"/>
    <w:rsid w:val="00EF1A1B"/>
    <w:rsid w:val="00EF1CBA"/>
    <w:rsid w:val="00EF2957"/>
    <w:rsid w:val="00EF2A9F"/>
    <w:rsid w:val="00EF2AAC"/>
    <w:rsid w:val="00EF32AA"/>
    <w:rsid w:val="00EF33A7"/>
    <w:rsid w:val="00EF33C8"/>
    <w:rsid w:val="00EF35DF"/>
    <w:rsid w:val="00EF4788"/>
    <w:rsid w:val="00EF4917"/>
    <w:rsid w:val="00EF4949"/>
    <w:rsid w:val="00EF4E1C"/>
    <w:rsid w:val="00EF5468"/>
    <w:rsid w:val="00EF55C2"/>
    <w:rsid w:val="00EF5B22"/>
    <w:rsid w:val="00EF5D74"/>
    <w:rsid w:val="00EF5E8D"/>
    <w:rsid w:val="00EF6E20"/>
    <w:rsid w:val="00EF6ECE"/>
    <w:rsid w:val="00EF6F7E"/>
    <w:rsid w:val="00EF7319"/>
    <w:rsid w:val="00EF764E"/>
    <w:rsid w:val="00EF7D61"/>
    <w:rsid w:val="00F00089"/>
    <w:rsid w:val="00F00580"/>
    <w:rsid w:val="00F00A4F"/>
    <w:rsid w:val="00F0107D"/>
    <w:rsid w:val="00F013E2"/>
    <w:rsid w:val="00F0151D"/>
    <w:rsid w:val="00F0224C"/>
    <w:rsid w:val="00F027A0"/>
    <w:rsid w:val="00F02890"/>
    <w:rsid w:val="00F029F6"/>
    <w:rsid w:val="00F02E70"/>
    <w:rsid w:val="00F02EF2"/>
    <w:rsid w:val="00F03195"/>
    <w:rsid w:val="00F03385"/>
    <w:rsid w:val="00F03669"/>
    <w:rsid w:val="00F036C7"/>
    <w:rsid w:val="00F03B11"/>
    <w:rsid w:val="00F03D67"/>
    <w:rsid w:val="00F044F8"/>
    <w:rsid w:val="00F04EE3"/>
    <w:rsid w:val="00F05119"/>
    <w:rsid w:val="00F051FB"/>
    <w:rsid w:val="00F052DB"/>
    <w:rsid w:val="00F053E6"/>
    <w:rsid w:val="00F05498"/>
    <w:rsid w:val="00F0558C"/>
    <w:rsid w:val="00F0580F"/>
    <w:rsid w:val="00F05F3D"/>
    <w:rsid w:val="00F06162"/>
    <w:rsid w:val="00F06C28"/>
    <w:rsid w:val="00F06C4B"/>
    <w:rsid w:val="00F06CA8"/>
    <w:rsid w:val="00F070B2"/>
    <w:rsid w:val="00F0716F"/>
    <w:rsid w:val="00F0730F"/>
    <w:rsid w:val="00F07364"/>
    <w:rsid w:val="00F073B3"/>
    <w:rsid w:val="00F0789F"/>
    <w:rsid w:val="00F07A71"/>
    <w:rsid w:val="00F07F51"/>
    <w:rsid w:val="00F07FA8"/>
    <w:rsid w:val="00F10043"/>
    <w:rsid w:val="00F100A1"/>
    <w:rsid w:val="00F10296"/>
    <w:rsid w:val="00F1046A"/>
    <w:rsid w:val="00F10967"/>
    <w:rsid w:val="00F10C74"/>
    <w:rsid w:val="00F10C95"/>
    <w:rsid w:val="00F11210"/>
    <w:rsid w:val="00F1194D"/>
    <w:rsid w:val="00F1224D"/>
    <w:rsid w:val="00F12B14"/>
    <w:rsid w:val="00F12CCE"/>
    <w:rsid w:val="00F133CB"/>
    <w:rsid w:val="00F13BF5"/>
    <w:rsid w:val="00F13DD4"/>
    <w:rsid w:val="00F1404D"/>
    <w:rsid w:val="00F14140"/>
    <w:rsid w:val="00F1429A"/>
    <w:rsid w:val="00F1474C"/>
    <w:rsid w:val="00F14A37"/>
    <w:rsid w:val="00F15302"/>
    <w:rsid w:val="00F15420"/>
    <w:rsid w:val="00F158EC"/>
    <w:rsid w:val="00F15AE7"/>
    <w:rsid w:val="00F16020"/>
    <w:rsid w:val="00F16687"/>
    <w:rsid w:val="00F16BD6"/>
    <w:rsid w:val="00F17277"/>
    <w:rsid w:val="00F17477"/>
    <w:rsid w:val="00F17698"/>
    <w:rsid w:val="00F17C2A"/>
    <w:rsid w:val="00F17C6D"/>
    <w:rsid w:val="00F200D2"/>
    <w:rsid w:val="00F20E98"/>
    <w:rsid w:val="00F20EFB"/>
    <w:rsid w:val="00F21057"/>
    <w:rsid w:val="00F210F4"/>
    <w:rsid w:val="00F211D0"/>
    <w:rsid w:val="00F215B0"/>
    <w:rsid w:val="00F22B7D"/>
    <w:rsid w:val="00F22EED"/>
    <w:rsid w:val="00F23006"/>
    <w:rsid w:val="00F2348A"/>
    <w:rsid w:val="00F235A5"/>
    <w:rsid w:val="00F2386A"/>
    <w:rsid w:val="00F23B15"/>
    <w:rsid w:val="00F2461D"/>
    <w:rsid w:val="00F25207"/>
    <w:rsid w:val="00F25253"/>
    <w:rsid w:val="00F253CE"/>
    <w:rsid w:val="00F254C5"/>
    <w:rsid w:val="00F25592"/>
    <w:rsid w:val="00F25846"/>
    <w:rsid w:val="00F25EE8"/>
    <w:rsid w:val="00F25F68"/>
    <w:rsid w:val="00F26136"/>
    <w:rsid w:val="00F26D56"/>
    <w:rsid w:val="00F272D0"/>
    <w:rsid w:val="00F27A7E"/>
    <w:rsid w:val="00F27CEF"/>
    <w:rsid w:val="00F30270"/>
    <w:rsid w:val="00F304B7"/>
    <w:rsid w:val="00F30514"/>
    <w:rsid w:val="00F3088D"/>
    <w:rsid w:val="00F31679"/>
    <w:rsid w:val="00F31730"/>
    <w:rsid w:val="00F317D7"/>
    <w:rsid w:val="00F3195A"/>
    <w:rsid w:val="00F319C9"/>
    <w:rsid w:val="00F319E4"/>
    <w:rsid w:val="00F31BBC"/>
    <w:rsid w:val="00F32561"/>
    <w:rsid w:val="00F326DA"/>
    <w:rsid w:val="00F32C23"/>
    <w:rsid w:val="00F32CD1"/>
    <w:rsid w:val="00F3303C"/>
    <w:rsid w:val="00F332B4"/>
    <w:rsid w:val="00F3343E"/>
    <w:rsid w:val="00F3375B"/>
    <w:rsid w:val="00F3416E"/>
    <w:rsid w:val="00F34301"/>
    <w:rsid w:val="00F34352"/>
    <w:rsid w:val="00F34916"/>
    <w:rsid w:val="00F34E74"/>
    <w:rsid w:val="00F3554A"/>
    <w:rsid w:val="00F356C9"/>
    <w:rsid w:val="00F35848"/>
    <w:rsid w:val="00F359E4"/>
    <w:rsid w:val="00F35B43"/>
    <w:rsid w:val="00F35E8D"/>
    <w:rsid w:val="00F3604B"/>
    <w:rsid w:val="00F361AF"/>
    <w:rsid w:val="00F36B72"/>
    <w:rsid w:val="00F370FA"/>
    <w:rsid w:val="00F37389"/>
    <w:rsid w:val="00F3768F"/>
    <w:rsid w:val="00F3772A"/>
    <w:rsid w:val="00F3776F"/>
    <w:rsid w:val="00F37A0B"/>
    <w:rsid w:val="00F37C3A"/>
    <w:rsid w:val="00F37F8C"/>
    <w:rsid w:val="00F403E3"/>
    <w:rsid w:val="00F4057F"/>
    <w:rsid w:val="00F40CAA"/>
    <w:rsid w:val="00F41211"/>
    <w:rsid w:val="00F412D5"/>
    <w:rsid w:val="00F41472"/>
    <w:rsid w:val="00F416EB"/>
    <w:rsid w:val="00F41884"/>
    <w:rsid w:val="00F41BE3"/>
    <w:rsid w:val="00F4240D"/>
    <w:rsid w:val="00F42546"/>
    <w:rsid w:val="00F42688"/>
    <w:rsid w:val="00F429EC"/>
    <w:rsid w:val="00F42E63"/>
    <w:rsid w:val="00F42F00"/>
    <w:rsid w:val="00F42F66"/>
    <w:rsid w:val="00F43032"/>
    <w:rsid w:val="00F4308D"/>
    <w:rsid w:val="00F43095"/>
    <w:rsid w:val="00F4319E"/>
    <w:rsid w:val="00F4326F"/>
    <w:rsid w:val="00F43308"/>
    <w:rsid w:val="00F43657"/>
    <w:rsid w:val="00F43AAB"/>
    <w:rsid w:val="00F43B73"/>
    <w:rsid w:val="00F43D47"/>
    <w:rsid w:val="00F43EA6"/>
    <w:rsid w:val="00F44271"/>
    <w:rsid w:val="00F44328"/>
    <w:rsid w:val="00F44643"/>
    <w:rsid w:val="00F447DC"/>
    <w:rsid w:val="00F44810"/>
    <w:rsid w:val="00F44847"/>
    <w:rsid w:val="00F44A55"/>
    <w:rsid w:val="00F44BB8"/>
    <w:rsid w:val="00F44D53"/>
    <w:rsid w:val="00F457E1"/>
    <w:rsid w:val="00F45A0C"/>
    <w:rsid w:val="00F45AC4"/>
    <w:rsid w:val="00F45FC3"/>
    <w:rsid w:val="00F469A1"/>
    <w:rsid w:val="00F46BCF"/>
    <w:rsid w:val="00F46CB7"/>
    <w:rsid w:val="00F46E28"/>
    <w:rsid w:val="00F47635"/>
    <w:rsid w:val="00F47953"/>
    <w:rsid w:val="00F47EF1"/>
    <w:rsid w:val="00F47FEF"/>
    <w:rsid w:val="00F500CD"/>
    <w:rsid w:val="00F5046B"/>
    <w:rsid w:val="00F509D4"/>
    <w:rsid w:val="00F50DE9"/>
    <w:rsid w:val="00F512C9"/>
    <w:rsid w:val="00F515E8"/>
    <w:rsid w:val="00F5168E"/>
    <w:rsid w:val="00F51FF8"/>
    <w:rsid w:val="00F527DB"/>
    <w:rsid w:val="00F529C5"/>
    <w:rsid w:val="00F5334B"/>
    <w:rsid w:val="00F537D1"/>
    <w:rsid w:val="00F538D5"/>
    <w:rsid w:val="00F53C45"/>
    <w:rsid w:val="00F53F13"/>
    <w:rsid w:val="00F53F1E"/>
    <w:rsid w:val="00F54220"/>
    <w:rsid w:val="00F5447B"/>
    <w:rsid w:val="00F5453F"/>
    <w:rsid w:val="00F546FD"/>
    <w:rsid w:val="00F54D98"/>
    <w:rsid w:val="00F54EA3"/>
    <w:rsid w:val="00F557F7"/>
    <w:rsid w:val="00F56583"/>
    <w:rsid w:val="00F56B94"/>
    <w:rsid w:val="00F56C05"/>
    <w:rsid w:val="00F56CD9"/>
    <w:rsid w:val="00F56F8A"/>
    <w:rsid w:val="00F572CD"/>
    <w:rsid w:val="00F5764E"/>
    <w:rsid w:val="00F57EA2"/>
    <w:rsid w:val="00F60170"/>
    <w:rsid w:val="00F604AD"/>
    <w:rsid w:val="00F605F8"/>
    <w:rsid w:val="00F607D0"/>
    <w:rsid w:val="00F60F06"/>
    <w:rsid w:val="00F6140D"/>
    <w:rsid w:val="00F6185C"/>
    <w:rsid w:val="00F61D6F"/>
    <w:rsid w:val="00F61DB8"/>
    <w:rsid w:val="00F625F3"/>
    <w:rsid w:val="00F62948"/>
    <w:rsid w:val="00F62AA4"/>
    <w:rsid w:val="00F62F09"/>
    <w:rsid w:val="00F6381D"/>
    <w:rsid w:val="00F639E8"/>
    <w:rsid w:val="00F64293"/>
    <w:rsid w:val="00F64972"/>
    <w:rsid w:val="00F64C87"/>
    <w:rsid w:val="00F64E8D"/>
    <w:rsid w:val="00F64F50"/>
    <w:rsid w:val="00F65371"/>
    <w:rsid w:val="00F65476"/>
    <w:rsid w:val="00F656FF"/>
    <w:rsid w:val="00F657C1"/>
    <w:rsid w:val="00F659F8"/>
    <w:rsid w:val="00F6682E"/>
    <w:rsid w:val="00F6786C"/>
    <w:rsid w:val="00F67A88"/>
    <w:rsid w:val="00F67FD4"/>
    <w:rsid w:val="00F7059D"/>
    <w:rsid w:val="00F707DD"/>
    <w:rsid w:val="00F7093C"/>
    <w:rsid w:val="00F70E45"/>
    <w:rsid w:val="00F70FF6"/>
    <w:rsid w:val="00F710AE"/>
    <w:rsid w:val="00F711F8"/>
    <w:rsid w:val="00F7137B"/>
    <w:rsid w:val="00F713C9"/>
    <w:rsid w:val="00F71723"/>
    <w:rsid w:val="00F71724"/>
    <w:rsid w:val="00F71813"/>
    <w:rsid w:val="00F71BF4"/>
    <w:rsid w:val="00F720A8"/>
    <w:rsid w:val="00F72101"/>
    <w:rsid w:val="00F725D9"/>
    <w:rsid w:val="00F729BA"/>
    <w:rsid w:val="00F730B3"/>
    <w:rsid w:val="00F73BB1"/>
    <w:rsid w:val="00F73CF8"/>
    <w:rsid w:val="00F73EC0"/>
    <w:rsid w:val="00F74BCE"/>
    <w:rsid w:val="00F74F32"/>
    <w:rsid w:val="00F74F9B"/>
    <w:rsid w:val="00F750FC"/>
    <w:rsid w:val="00F75810"/>
    <w:rsid w:val="00F75DDD"/>
    <w:rsid w:val="00F76136"/>
    <w:rsid w:val="00F7617B"/>
    <w:rsid w:val="00F76C8C"/>
    <w:rsid w:val="00F76ED1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028"/>
    <w:rsid w:val="00F81628"/>
    <w:rsid w:val="00F81AE5"/>
    <w:rsid w:val="00F8218D"/>
    <w:rsid w:val="00F821F9"/>
    <w:rsid w:val="00F8263B"/>
    <w:rsid w:val="00F826AE"/>
    <w:rsid w:val="00F826C0"/>
    <w:rsid w:val="00F828BB"/>
    <w:rsid w:val="00F82ACD"/>
    <w:rsid w:val="00F831B0"/>
    <w:rsid w:val="00F83757"/>
    <w:rsid w:val="00F83761"/>
    <w:rsid w:val="00F83BB9"/>
    <w:rsid w:val="00F83FF3"/>
    <w:rsid w:val="00F84488"/>
    <w:rsid w:val="00F84F29"/>
    <w:rsid w:val="00F85075"/>
    <w:rsid w:val="00F85367"/>
    <w:rsid w:val="00F8545B"/>
    <w:rsid w:val="00F8570C"/>
    <w:rsid w:val="00F858A8"/>
    <w:rsid w:val="00F85CFE"/>
    <w:rsid w:val="00F85F28"/>
    <w:rsid w:val="00F86311"/>
    <w:rsid w:val="00F86670"/>
    <w:rsid w:val="00F86834"/>
    <w:rsid w:val="00F86910"/>
    <w:rsid w:val="00F86985"/>
    <w:rsid w:val="00F86B44"/>
    <w:rsid w:val="00F86C37"/>
    <w:rsid w:val="00F8712E"/>
    <w:rsid w:val="00F875C3"/>
    <w:rsid w:val="00F878CA"/>
    <w:rsid w:val="00F87B37"/>
    <w:rsid w:val="00F87B50"/>
    <w:rsid w:val="00F87C09"/>
    <w:rsid w:val="00F90052"/>
    <w:rsid w:val="00F90069"/>
    <w:rsid w:val="00F9033F"/>
    <w:rsid w:val="00F90ACF"/>
    <w:rsid w:val="00F90B6E"/>
    <w:rsid w:val="00F90D30"/>
    <w:rsid w:val="00F90D4A"/>
    <w:rsid w:val="00F9111B"/>
    <w:rsid w:val="00F924B4"/>
    <w:rsid w:val="00F927D3"/>
    <w:rsid w:val="00F92BEA"/>
    <w:rsid w:val="00F92FC2"/>
    <w:rsid w:val="00F930D9"/>
    <w:rsid w:val="00F93173"/>
    <w:rsid w:val="00F93ACA"/>
    <w:rsid w:val="00F94325"/>
    <w:rsid w:val="00F94500"/>
    <w:rsid w:val="00F9482B"/>
    <w:rsid w:val="00F94957"/>
    <w:rsid w:val="00F949D3"/>
    <w:rsid w:val="00F9513D"/>
    <w:rsid w:val="00F95461"/>
    <w:rsid w:val="00F95497"/>
    <w:rsid w:val="00F958B2"/>
    <w:rsid w:val="00F958DE"/>
    <w:rsid w:val="00F95E64"/>
    <w:rsid w:val="00F95FDD"/>
    <w:rsid w:val="00F96370"/>
    <w:rsid w:val="00F967C5"/>
    <w:rsid w:val="00F96A6A"/>
    <w:rsid w:val="00F96C80"/>
    <w:rsid w:val="00F9720C"/>
    <w:rsid w:val="00F97509"/>
    <w:rsid w:val="00F97642"/>
    <w:rsid w:val="00F9777C"/>
    <w:rsid w:val="00F97B5D"/>
    <w:rsid w:val="00F97D00"/>
    <w:rsid w:val="00F97F6D"/>
    <w:rsid w:val="00FA0250"/>
    <w:rsid w:val="00FA02D0"/>
    <w:rsid w:val="00FA0315"/>
    <w:rsid w:val="00FA0CD4"/>
    <w:rsid w:val="00FA0E2E"/>
    <w:rsid w:val="00FA1707"/>
    <w:rsid w:val="00FA19CB"/>
    <w:rsid w:val="00FA1D12"/>
    <w:rsid w:val="00FA22A2"/>
    <w:rsid w:val="00FA2C36"/>
    <w:rsid w:val="00FA301A"/>
    <w:rsid w:val="00FA31AF"/>
    <w:rsid w:val="00FA3B6C"/>
    <w:rsid w:val="00FA3B76"/>
    <w:rsid w:val="00FA3BBF"/>
    <w:rsid w:val="00FA3D3E"/>
    <w:rsid w:val="00FA3DE2"/>
    <w:rsid w:val="00FA42D1"/>
    <w:rsid w:val="00FA4B2A"/>
    <w:rsid w:val="00FA5001"/>
    <w:rsid w:val="00FA524C"/>
    <w:rsid w:val="00FA5B56"/>
    <w:rsid w:val="00FA5BB6"/>
    <w:rsid w:val="00FA5DAC"/>
    <w:rsid w:val="00FA5E55"/>
    <w:rsid w:val="00FA69FE"/>
    <w:rsid w:val="00FA6AC6"/>
    <w:rsid w:val="00FA6ACD"/>
    <w:rsid w:val="00FA6C2B"/>
    <w:rsid w:val="00FA736F"/>
    <w:rsid w:val="00FA78E6"/>
    <w:rsid w:val="00FA7DA6"/>
    <w:rsid w:val="00FA7E9B"/>
    <w:rsid w:val="00FB0233"/>
    <w:rsid w:val="00FB0454"/>
    <w:rsid w:val="00FB05A4"/>
    <w:rsid w:val="00FB0D59"/>
    <w:rsid w:val="00FB0EBB"/>
    <w:rsid w:val="00FB0FAA"/>
    <w:rsid w:val="00FB1BBD"/>
    <w:rsid w:val="00FB20AE"/>
    <w:rsid w:val="00FB2618"/>
    <w:rsid w:val="00FB31D1"/>
    <w:rsid w:val="00FB39C4"/>
    <w:rsid w:val="00FB39FC"/>
    <w:rsid w:val="00FB3B5A"/>
    <w:rsid w:val="00FB5185"/>
    <w:rsid w:val="00FB522E"/>
    <w:rsid w:val="00FB5899"/>
    <w:rsid w:val="00FB59D8"/>
    <w:rsid w:val="00FB5F5C"/>
    <w:rsid w:val="00FB5F78"/>
    <w:rsid w:val="00FB63A2"/>
    <w:rsid w:val="00FB6585"/>
    <w:rsid w:val="00FB67CB"/>
    <w:rsid w:val="00FB6848"/>
    <w:rsid w:val="00FB69F1"/>
    <w:rsid w:val="00FB6DDD"/>
    <w:rsid w:val="00FB719B"/>
    <w:rsid w:val="00FB7496"/>
    <w:rsid w:val="00FB7886"/>
    <w:rsid w:val="00FB7F23"/>
    <w:rsid w:val="00FC0287"/>
    <w:rsid w:val="00FC04A7"/>
    <w:rsid w:val="00FC13C9"/>
    <w:rsid w:val="00FC16CA"/>
    <w:rsid w:val="00FC1C90"/>
    <w:rsid w:val="00FC1DE4"/>
    <w:rsid w:val="00FC1F1B"/>
    <w:rsid w:val="00FC270D"/>
    <w:rsid w:val="00FC28FD"/>
    <w:rsid w:val="00FC2F0D"/>
    <w:rsid w:val="00FC30E0"/>
    <w:rsid w:val="00FC3205"/>
    <w:rsid w:val="00FC3469"/>
    <w:rsid w:val="00FC34AF"/>
    <w:rsid w:val="00FC3675"/>
    <w:rsid w:val="00FC378C"/>
    <w:rsid w:val="00FC381B"/>
    <w:rsid w:val="00FC3852"/>
    <w:rsid w:val="00FC3AA0"/>
    <w:rsid w:val="00FC3B74"/>
    <w:rsid w:val="00FC40FD"/>
    <w:rsid w:val="00FC4265"/>
    <w:rsid w:val="00FC44E0"/>
    <w:rsid w:val="00FC4E46"/>
    <w:rsid w:val="00FC5334"/>
    <w:rsid w:val="00FC540F"/>
    <w:rsid w:val="00FC54D0"/>
    <w:rsid w:val="00FC5874"/>
    <w:rsid w:val="00FC592F"/>
    <w:rsid w:val="00FC5982"/>
    <w:rsid w:val="00FC5D02"/>
    <w:rsid w:val="00FC5D9E"/>
    <w:rsid w:val="00FC5DFF"/>
    <w:rsid w:val="00FC6081"/>
    <w:rsid w:val="00FC638F"/>
    <w:rsid w:val="00FC66FC"/>
    <w:rsid w:val="00FC69D6"/>
    <w:rsid w:val="00FC6A11"/>
    <w:rsid w:val="00FC6AA5"/>
    <w:rsid w:val="00FC71E2"/>
    <w:rsid w:val="00FC7619"/>
    <w:rsid w:val="00FC7792"/>
    <w:rsid w:val="00FC7BB1"/>
    <w:rsid w:val="00FC7ED0"/>
    <w:rsid w:val="00FD060F"/>
    <w:rsid w:val="00FD0E8E"/>
    <w:rsid w:val="00FD0FD5"/>
    <w:rsid w:val="00FD1772"/>
    <w:rsid w:val="00FD1DA1"/>
    <w:rsid w:val="00FD1E86"/>
    <w:rsid w:val="00FD2AD4"/>
    <w:rsid w:val="00FD301E"/>
    <w:rsid w:val="00FD30D7"/>
    <w:rsid w:val="00FD346E"/>
    <w:rsid w:val="00FD350B"/>
    <w:rsid w:val="00FD3DE2"/>
    <w:rsid w:val="00FD3EE6"/>
    <w:rsid w:val="00FD3F93"/>
    <w:rsid w:val="00FD406C"/>
    <w:rsid w:val="00FD44AB"/>
    <w:rsid w:val="00FD48C0"/>
    <w:rsid w:val="00FD4A56"/>
    <w:rsid w:val="00FD57B1"/>
    <w:rsid w:val="00FD5EDF"/>
    <w:rsid w:val="00FD63A9"/>
    <w:rsid w:val="00FD66B7"/>
    <w:rsid w:val="00FD66F9"/>
    <w:rsid w:val="00FD6A48"/>
    <w:rsid w:val="00FD70B8"/>
    <w:rsid w:val="00FD79CE"/>
    <w:rsid w:val="00FE01C4"/>
    <w:rsid w:val="00FE085A"/>
    <w:rsid w:val="00FE09D2"/>
    <w:rsid w:val="00FE0A63"/>
    <w:rsid w:val="00FE0EA6"/>
    <w:rsid w:val="00FE0FE4"/>
    <w:rsid w:val="00FE1211"/>
    <w:rsid w:val="00FE26E8"/>
    <w:rsid w:val="00FE2CCE"/>
    <w:rsid w:val="00FE2E2B"/>
    <w:rsid w:val="00FE3384"/>
    <w:rsid w:val="00FE3A21"/>
    <w:rsid w:val="00FE3C3E"/>
    <w:rsid w:val="00FE40EF"/>
    <w:rsid w:val="00FE4D36"/>
    <w:rsid w:val="00FE4EAF"/>
    <w:rsid w:val="00FE56E1"/>
    <w:rsid w:val="00FE573A"/>
    <w:rsid w:val="00FE5929"/>
    <w:rsid w:val="00FE5B6B"/>
    <w:rsid w:val="00FE65B1"/>
    <w:rsid w:val="00FE66A7"/>
    <w:rsid w:val="00FE6834"/>
    <w:rsid w:val="00FE6E1F"/>
    <w:rsid w:val="00FE6F20"/>
    <w:rsid w:val="00FE6F8F"/>
    <w:rsid w:val="00FE710D"/>
    <w:rsid w:val="00FE7557"/>
    <w:rsid w:val="00FE7703"/>
    <w:rsid w:val="00FE7CE6"/>
    <w:rsid w:val="00FE7F6C"/>
    <w:rsid w:val="00FF0005"/>
    <w:rsid w:val="00FF0A40"/>
    <w:rsid w:val="00FF0B98"/>
    <w:rsid w:val="00FF200F"/>
    <w:rsid w:val="00FF250D"/>
    <w:rsid w:val="00FF28BE"/>
    <w:rsid w:val="00FF2AF7"/>
    <w:rsid w:val="00FF2FD9"/>
    <w:rsid w:val="00FF3342"/>
    <w:rsid w:val="00FF3B98"/>
    <w:rsid w:val="00FF3CAD"/>
    <w:rsid w:val="00FF41A7"/>
    <w:rsid w:val="00FF45E1"/>
    <w:rsid w:val="00FF48E5"/>
    <w:rsid w:val="00FF504A"/>
    <w:rsid w:val="00FF51DE"/>
    <w:rsid w:val="00FF52B2"/>
    <w:rsid w:val="00FF5E87"/>
    <w:rsid w:val="00FF5FB6"/>
    <w:rsid w:val="00FF60A6"/>
    <w:rsid w:val="00FF63A0"/>
    <w:rsid w:val="00FF6590"/>
    <w:rsid w:val="00FF66B1"/>
    <w:rsid w:val="00FF6BFC"/>
    <w:rsid w:val="00FF6C64"/>
    <w:rsid w:val="00FF6CFE"/>
    <w:rsid w:val="00FF6D9C"/>
    <w:rsid w:val="00FF70E5"/>
    <w:rsid w:val="00FF712E"/>
    <w:rsid w:val="00FF7195"/>
    <w:rsid w:val="00FF72BE"/>
    <w:rsid w:val="00FF7587"/>
    <w:rsid w:val="00FF76EA"/>
    <w:rsid w:val="00FF7746"/>
    <w:rsid w:val="00FF7A08"/>
    <w:rsid w:val="00FF7A3C"/>
    <w:rsid w:val="00FF7B1C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DEF0DA"/>
  <w15:docId w15:val="{7FCD16D8-283F-4DF7-B622-FB31E592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7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uiPriority w:val="22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uiPriority w:val="20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84A7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1070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107003"/>
    <w:rPr>
      <w:rFonts w:eastAsia="Cordia New"/>
      <w:lang w:eastAsia="th-TH"/>
    </w:rPr>
  </w:style>
  <w:style w:type="paragraph" w:customStyle="1" w:styleId="jern1">
    <w:name w:val="jern1"/>
    <w:basedOn w:val="Preformatted"/>
    <w:rsid w:val="0010700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1E103-4271-4CC3-8178-70D2F3ED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59</Pages>
  <Words>12146</Words>
  <Characters>69238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81222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arunrat suppradoemchai</cp:lastModifiedBy>
  <cp:revision>2</cp:revision>
  <cp:lastPrinted>2026-02-27T08:07:00Z</cp:lastPrinted>
  <dcterms:created xsi:type="dcterms:W3CDTF">2026-02-27T09:06:00Z</dcterms:created>
  <dcterms:modified xsi:type="dcterms:W3CDTF">2026-02-27T09:06:00Z</dcterms:modified>
</cp:coreProperties>
</file>